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D071B" w14:textId="77777777" w:rsidR="003E6A5C" w:rsidRPr="003F5FE8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F5FE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F5FE8">
        <w:rPr>
          <w:rFonts w:ascii="Angsana New" w:hAnsi="Angsana New"/>
          <w:b w:val="0"/>
          <w:bCs/>
          <w:sz w:val="30"/>
          <w:szCs w:val="30"/>
        </w:rPr>
        <w:tab/>
      </w:r>
      <w:r w:rsidRPr="003F5FE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1C65B4B" w14:textId="77777777" w:rsidR="003E6A5C" w:rsidRPr="003F5FE8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p w14:paraId="21A926D6" w14:textId="77777777" w:rsidR="003E6A5C" w:rsidRPr="0059693A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7143AA5E" w14:textId="4B0B040C" w:rsidR="001876D1" w:rsidRPr="0059693A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0CBA5926" w14:textId="77777777" w:rsidR="004869FE" w:rsidRPr="0059693A" w:rsidRDefault="004869FE" w:rsidP="004869F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111A1B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การเปลี่ยนแปลงนโยบายการบัญชีที่มีสาระสำคัญ</w:t>
      </w:r>
    </w:p>
    <w:p w14:paraId="4BEBD50E" w14:textId="0D030E7B" w:rsidR="001876D1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นโยบายการบัญชีที่</w:t>
      </w:r>
      <w:r w:rsidR="00493424" w:rsidRPr="0059693A">
        <w:rPr>
          <w:rFonts w:ascii="Angsana New" w:hAnsi="Angsana New"/>
          <w:sz w:val="30"/>
          <w:szCs w:val="30"/>
          <w:cs/>
          <w:lang w:bidi="th-TH"/>
        </w:rPr>
        <w:t>มีสาระ</w:t>
      </w:r>
      <w:r w:rsidRPr="0059693A">
        <w:rPr>
          <w:rFonts w:ascii="Angsana New" w:hAnsi="Angsana New"/>
          <w:sz w:val="30"/>
          <w:szCs w:val="30"/>
          <w:cs/>
          <w:lang w:bidi="th-TH"/>
        </w:rPr>
        <w:t>สำคัญ</w:t>
      </w:r>
    </w:p>
    <w:p w14:paraId="31594C22" w14:textId="77777777" w:rsidR="001452DA" w:rsidRPr="0059693A" w:rsidRDefault="001452DA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A256653" w14:textId="77777777" w:rsidR="003E6A5C" w:rsidRPr="0059693A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07D37225" w14:textId="77777777" w:rsidR="003F6349" w:rsidRPr="0059693A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55CEAFCF" w14:textId="77777777" w:rsidR="003F6349" w:rsidRPr="0059693A" w:rsidRDefault="003F6349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เงินให้กู้ยืม</w:t>
      </w:r>
    </w:p>
    <w:p w14:paraId="753B8524" w14:textId="77777777" w:rsidR="00CD2DAE" w:rsidRPr="0059693A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076FBA55" w14:textId="4985A040" w:rsidR="00F64778" w:rsidRPr="0059693A" w:rsidRDefault="006823B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E35B14" w:rsidRPr="0059693A">
        <w:rPr>
          <w:rFonts w:ascii="Angsana New" w:hAnsi="Angsana New" w:hint="cs"/>
          <w:sz w:val="30"/>
          <w:szCs w:val="30"/>
          <w:cs/>
          <w:lang w:bidi="th-TH"/>
        </w:rPr>
        <w:t>ย่อย</w:t>
      </w:r>
    </w:p>
    <w:p w14:paraId="644BF2EB" w14:textId="1E9D6968" w:rsidR="00573DA3" w:rsidRPr="0059693A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E35B14" w:rsidRPr="0059693A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E35B14" w:rsidRPr="0059693A">
        <w:rPr>
          <w:rFonts w:ascii="Angsana New" w:hAnsi="Angsana New"/>
          <w:sz w:val="30"/>
          <w:szCs w:val="30"/>
          <w:cs/>
          <w:lang w:bidi="th-TH"/>
        </w:rPr>
        <w:t>ร่วม</w:t>
      </w:r>
    </w:p>
    <w:p w14:paraId="7F7B5FD8" w14:textId="14F7A4B2" w:rsidR="003E6A5C" w:rsidRPr="0059693A" w:rsidRDefault="005E1EF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3B18D59C" w14:textId="77777777" w:rsidR="00507AAC" w:rsidRPr="0059693A" w:rsidRDefault="00507AA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หนี้สิน</w:t>
      </w:r>
      <w:r w:rsidRPr="0059693A">
        <w:rPr>
          <w:rFonts w:ascii="Angsana New" w:hAnsi="Angsana New"/>
          <w:sz w:val="30"/>
          <w:szCs w:val="30"/>
          <w:cs/>
          <w:lang w:bidi="th-TH"/>
        </w:rPr>
        <w:t>ที่มีภาระดอกเบี้ย</w:t>
      </w:r>
    </w:p>
    <w:p w14:paraId="0738D47C" w14:textId="7A7403AE" w:rsidR="00C91C33" w:rsidRPr="0059693A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59693A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132D6" w:rsidRPr="0059693A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D18582" w14:textId="7432B011" w:rsidR="00B11286" w:rsidRPr="0059693A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ค่าใช้จ่ายตาม</w:t>
      </w:r>
      <w:r w:rsidR="00891203" w:rsidRPr="0059693A">
        <w:rPr>
          <w:rFonts w:ascii="Angsana New" w:hAnsi="Angsana New"/>
          <w:sz w:val="30"/>
          <w:szCs w:val="30"/>
          <w:cs/>
          <w:lang w:bidi="th-TH"/>
        </w:rPr>
        <w:t>ธรรมชาติ</w:t>
      </w:r>
    </w:p>
    <w:p w14:paraId="7F0F476E" w14:textId="77777777" w:rsidR="00B11286" w:rsidRPr="0059693A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59897D58" w14:textId="77777777" w:rsidR="00DA3E81" w:rsidRPr="0059693A" w:rsidRDefault="00DA3E8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A9A8385" w14:textId="77777777" w:rsidR="00470577" w:rsidRPr="0059693A" w:rsidRDefault="00470577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AB537BE" w14:textId="77777777" w:rsidR="00AE1573" w:rsidRPr="0059693A" w:rsidRDefault="00AE1573" w:rsidP="00AE157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การบริหารจัดการทุน</w:t>
      </w:r>
    </w:p>
    <w:p w14:paraId="24DAE4D1" w14:textId="5117CC00" w:rsidR="00B45DA1" w:rsidRDefault="00B11286" w:rsidP="00284EE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22C24C1" w14:textId="54646E0F" w:rsidR="002F27E2" w:rsidRDefault="002F27E2" w:rsidP="00284EE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</w:rPr>
      </w:pPr>
      <w:bookmarkStart w:id="0" w:name="_Hlk190798934"/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bookmarkEnd w:id="0"/>
    </w:p>
    <w:p w14:paraId="276D8500" w14:textId="0B3756F7" w:rsidR="00255C54" w:rsidRPr="00092FFC" w:rsidRDefault="00255C54" w:rsidP="00255C5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533F0F">
        <w:rPr>
          <w:rFonts w:ascii="Angsana New" w:hAnsi="Angsana New"/>
          <w:sz w:val="30"/>
          <w:szCs w:val="30"/>
          <w:cs/>
        </w:rPr>
        <w:t>การจัดประเภทรายการใหม่</w:t>
      </w:r>
    </w:p>
    <w:p w14:paraId="5338C9EF" w14:textId="36098CDB" w:rsidR="008F4559" w:rsidRDefault="008F4559" w:rsidP="00284EE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</w:rPr>
      </w:pPr>
      <w:r w:rsidRPr="008F455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FFC3505" w14:textId="77777777" w:rsidR="00255C54" w:rsidRPr="0059693A" w:rsidRDefault="00255C54" w:rsidP="00092FFC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/>
          <w:sz w:val="30"/>
          <w:szCs w:val="30"/>
        </w:rPr>
      </w:pPr>
    </w:p>
    <w:p w14:paraId="5C18EE0E" w14:textId="77777777" w:rsidR="003E6A5C" w:rsidRPr="0059693A" w:rsidRDefault="003E6A5C" w:rsidP="00E4201B">
      <w:pPr>
        <w:pStyle w:val="index"/>
        <w:tabs>
          <w:tab w:val="clear" w:pos="1134"/>
        </w:tabs>
        <w:spacing w:after="0" w:line="240" w:lineRule="atLeast"/>
        <w:ind w:left="540" w:firstLine="0"/>
        <w:jc w:val="both"/>
        <w:outlineLvl w:val="0"/>
        <w:rPr>
          <w:rFonts w:ascii="Angsana New" w:hAnsi="Angsana New"/>
          <w:sz w:val="30"/>
          <w:szCs w:val="30"/>
          <w:lang w:val="en-US"/>
        </w:rPr>
      </w:pPr>
      <w:r w:rsidRPr="0059693A">
        <w:rPr>
          <w:rFonts w:ascii="Angsana New" w:hAnsi="Angsana New"/>
          <w:sz w:val="29"/>
          <w:szCs w:val="29"/>
          <w:cs/>
        </w:rPr>
        <w:br w:type="page"/>
      </w:r>
      <w:r w:rsidR="00777B4A" w:rsidRPr="0059693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716AA6" w14:textId="77777777" w:rsidR="003E6A5C" w:rsidRPr="0059693A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153ACB" w14:textId="322C3644" w:rsidR="003E6A5C" w:rsidRPr="0059693A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 w:hint="cs"/>
          <w:sz w:val="30"/>
          <w:szCs w:val="30"/>
          <w:cs/>
        </w:rPr>
        <w:tab/>
      </w:r>
      <w:r w:rsidRPr="0059693A">
        <w:rPr>
          <w:rFonts w:ascii="Angsana New" w:hAnsi="Angsana New" w:hint="cs"/>
          <w:sz w:val="30"/>
          <w:szCs w:val="30"/>
          <w:cs/>
        </w:rPr>
        <w:tab/>
      </w:r>
      <w:r w:rsidR="00777B4A" w:rsidRPr="0059693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F320A"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="00C00F9E" w:rsidRPr="0059693A">
        <w:rPr>
          <w:rFonts w:ascii="Angsana New" w:hAnsi="Angsana New"/>
          <w:sz w:val="30"/>
          <w:szCs w:val="30"/>
        </w:rPr>
        <w:t xml:space="preserve">26 </w:t>
      </w:r>
      <w:r w:rsidR="00F769E1" w:rsidRPr="0059693A">
        <w:rPr>
          <w:rFonts w:ascii="Angsana New" w:hAnsi="Angsana New"/>
          <w:sz w:val="30"/>
          <w:szCs w:val="30"/>
          <w:cs/>
        </w:rPr>
        <w:t>กุมภาพันธ์</w:t>
      </w:r>
      <w:r w:rsidR="004370DE"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="00DA2305" w:rsidRPr="0059693A">
        <w:rPr>
          <w:rFonts w:ascii="Angsana New" w:hAnsi="Angsana New"/>
          <w:sz w:val="30"/>
          <w:szCs w:val="30"/>
        </w:rPr>
        <w:t>256</w:t>
      </w:r>
      <w:r w:rsidR="00754C49" w:rsidRPr="0059693A">
        <w:rPr>
          <w:rFonts w:ascii="Angsana New" w:hAnsi="Angsana New"/>
          <w:sz w:val="30"/>
          <w:szCs w:val="30"/>
        </w:rPr>
        <w:t>8</w:t>
      </w:r>
    </w:p>
    <w:p w14:paraId="567D6B71" w14:textId="77777777" w:rsidR="003E6A5C" w:rsidRPr="0059693A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48FA4E5" w14:textId="673F1A67" w:rsidR="003E6A5C" w:rsidRPr="0059693A" w:rsidRDefault="003E6A5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9693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5B5ACAD" w14:textId="77777777" w:rsidR="003E6A5C" w:rsidRPr="0059693A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5AE2744" w14:textId="522B1370" w:rsidR="00117384" w:rsidRPr="0059693A" w:rsidRDefault="00117384" w:rsidP="003B7A76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59693A">
        <w:rPr>
          <w:rFonts w:ascii="Angsana New" w:hAnsi="Angsana New"/>
          <w:sz w:val="30"/>
          <w:szCs w:val="30"/>
          <w:cs/>
        </w:rPr>
        <w:t xml:space="preserve">บริษัท ซินเน็ค </w:t>
      </w:r>
      <w:r w:rsidRPr="0059693A">
        <w:rPr>
          <w:rFonts w:ascii="Angsana New" w:hAnsi="Angsana New"/>
          <w:sz w:val="30"/>
          <w:szCs w:val="30"/>
          <w:lang w:bidi="th-TH"/>
        </w:rPr>
        <w:t>(</w:t>
      </w:r>
      <w:r w:rsidRPr="0059693A">
        <w:rPr>
          <w:rFonts w:ascii="Angsana New" w:hAnsi="Angsana New"/>
          <w:sz w:val="30"/>
          <w:szCs w:val="30"/>
          <w:cs/>
        </w:rPr>
        <w:t>ประเทศไทย</w:t>
      </w:r>
      <w:r w:rsidRPr="0059693A">
        <w:rPr>
          <w:rFonts w:ascii="Angsana New" w:hAnsi="Angsana New"/>
          <w:sz w:val="30"/>
          <w:szCs w:val="30"/>
          <w:lang w:bidi="th-TH"/>
        </w:rPr>
        <w:t>)</w:t>
      </w:r>
      <w:r w:rsidRPr="0059693A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59693A">
        <w:rPr>
          <w:rFonts w:ascii="Angsana New" w:hAnsi="Angsana New"/>
          <w:sz w:val="30"/>
          <w:szCs w:val="30"/>
          <w:lang w:bidi="th-TH"/>
        </w:rPr>
        <w:t>“</w:t>
      </w:r>
      <w:r w:rsidRPr="0059693A">
        <w:rPr>
          <w:rFonts w:ascii="Angsana New" w:hAnsi="Angsana New"/>
          <w:sz w:val="30"/>
          <w:szCs w:val="30"/>
          <w:cs/>
        </w:rPr>
        <w:t>บริษัท</w:t>
      </w:r>
      <w:r w:rsidRPr="0059693A">
        <w:rPr>
          <w:rFonts w:ascii="Angsana New" w:hAnsi="Angsana New"/>
          <w:sz w:val="30"/>
          <w:szCs w:val="30"/>
          <w:lang w:bidi="th-TH"/>
        </w:rPr>
        <w:t>”</w:t>
      </w:r>
      <w:r w:rsidRPr="0059693A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59693A">
        <w:rPr>
          <w:rFonts w:ascii="Angsana New" w:hAnsi="Angsana New"/>
          <w:sz w:val="30"/>
          <w:szCs w:val="30"/>
          <w:lang w:bidi="th-TH"/>
        </w:rPr>
        <w:t xml:space="preserve"> </w:t>
      </w:r>
      <w:r w:rsidRPr="0059693A">
        <w:rPr>
          <w:rFonts w:ascii="Angsana New" w:hAnsi="Angsana New" w:hint="cs"/>
          <w:sz w:val="30"/>
          <w:szCs w:val="30"/>
          <w:cs/>
        </w:rPr>
        <w:t>และ</w:t>
      </w:r>
      <w:r w:rsidRPr="0059693A">
        <w:rPr>
          <w:rFonts w:ascii="Angsana New" w:hAnsi="Angsana New"/>
          <w:sz w:val="30"/>
          <w:szCs w:val="30"/>
          <w:cs/>
        </w:rPr>
        <w:t>จดทะเบียนกับ</w:t>
      </w:r>
      <w:r w:rsidRPr="0059693A">
        <w:rPr>
          <w:rFonts w:ascii="Angsana New" w:hAnsi="Angsana New"/>
          <w:spacing w:val="2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984154" w:rsidRPr="0059693A">
        <w:rPr>
          <w:rFonts w:ascii="Angsana New" w:hAnsi="Angsana New"/>
          <w:spacing w:val="2"/>
          <w:sz w:val="30"/>
          <w:szCs w:val="30"/>
          <w:lang w:bidi="th-TH"/>
        </w:rPr>
        <w:t>16</w:t>
      </w:r>
      <w:r w:rsidRPr="0059693A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59693A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="00700991" w:rsidRPr="0059693A">
        <w:rPr>
          <w:rFonts w:ascii="Angsana New" w:hAnsi="Angsana New"/>
          <w:spacing w:val="2"/>
          <w:sz w:val="30"/>
          <w:szCs w:val="30"/>
        </w:rPr>
        <w:t>2551</w:t>
      </w:r>
      <w:r w:rsidRPr="0059693A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26E85" w:rsidRPr="0059693A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Pr="0059693A">
        <w:rPr>
          <w:rFonts w:ascii="Angsana New" w:hAnsi="Angsana New"/>
          <w:spacing w:val="2"/>
          <w:sz w:val="30"/>
          <w:szCs w:val="30"/>
          <w:cs/>
        </w:rPr>
        <w:t>มีที่อยู่จดทะเบียน</w:t>
      </w:r>
      <w:r w:rsidRPr="0059693A">
        <w:rPr>
          <w:rFonts w:ascii="Angsana New" w:hAnsi="Angsana New" w:hint="cs"/>
          <w:spacing w:val="2"/>
          <w:sz w:val="30"/>
          <w:szCs w:val="30"/>
          <w:cs/>
        </w:rPr>
        <w:t>ของบริษัท</w:t>
      </w:r>
      <w:r w:rsidRPr="0059693A">
        <w:rPr>
          <w:rFonts w:ascii="Angsana New" w:hAnsi="Angsana New"/>
          <w:spacing w:val="2"/>
          <w:sz w:val="30"/>
          <w:szCs w:val="30"/>
          <w:cs/>
        </w:rPr>
        <w:t>ตั้งอยู่เลขที่</w:t>
      </w:r>
      <w:r w:rsidRPr="0059693A">
        <w:rPr>
          <w:rFonts w:ascii="Angsana New" w:hAnsi="Angsana New"/>
          <w:spacing w:val="2"/>
          <w:sz w:val="30"/>
          <w:szCs w:val="30"/>
          <w:lang w:bidi="th-TH"/>
        </w:rPr>
        <w:t xml:space="preserve"> 433</w:t>
      </w:r>
      <w:r w:rsidR="00483CFF" w:rsidRPr="0059693A">
        <w:rPr>
          <w:rFonts w:ascii="Angsana New" w:hAnsi="Angsana New"/>
          <w:spacing w:val="2"/>
          <w:sz w:val="30"/>
          <w:szCs w:val="30"/>
        </w:rPr>
        <w:t xml:space="preserve"> </w:t>
      </w:r>
      <w:r w:rsidRPr="0059693A">
        <w:rPr>
          <w:rFonts w:ascii="Angsana New" w:hAnsi="Angsana New"/>
          <w:spacing w:val="2"/>
          <w:sz w:val="30"/>
          <w:szCs w:val="30"/>
          <w:cs/>
        </w:rPr>
        <w:t>ถนนสุ</w:t>
      </w:r>
      <w:r w:rsidRPr="0059693A">
        <w:rPr>
          <w:rFonts w:ascii="Angsana New" w:hAnsi="Angsana New"/>
          <w:sz w:val="30"/>
          <w:szCs w:val="30"/>
          <w:cs/>
        </w:rPr>
        <w:t>คนธสวัสดิ์ แขวงลาดพร้าว เขตลาดพร้าว กรุงเทพมหานคร</w:t>
      </w:r>
      <w:r w:rsidRPr="0059693A">
        <w:rPr>
          <w:rFonts w:ascii="Angsana New" w:hAnsi="Angsana New"/>
          <w:sz w:val="30"/>
          <w:szCs w:val="30"/>
          <w:lang w:bidi="th-TH"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ประเทศไทย</w:t>
      </w:r>
    </w:p>
    <w:p w14:paraId="55251AF1" w14:textId="77777777" w:rsidR="003E6A5C" w:rsidRPr="0059693A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1B2669" w14:textId="4FDFED22" w:rsidR="005E17B4" w:rsidRPr="0059693A" w:rsidRDefault="00243177" w:rsidP="00284EE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59693A">
        <w:rPr>
          <w:rFonts w:ascii="Angsana New" w:hAnsi="Angsana New"/>
          <w:sz w:val="30"/>
          <w:szCs w:val="30"/>
          <w:lang w:bidi="th-TH"/>
        </w:rPr>
        <w:t xml:space="preserve">13 </w:t>
      </w:r>
      <w:r w:rsidRPr="0059693A">
        <w:rPr>
          <w:rFonts w:ascii="Angsana New" w:hAnsi="Angsana New"/>
          <w:sz w:val="30"/>
          <w:szCs w:val="30"/>
          <w:cs/>
          <w:lang w:bidi="th-TH"/>
        </w:rPr>
        <w:t xml:space="preserve">พฤษภาคม </w:t>
      </w:r>
      <w:r w:rsidRPr="0059693A">
        <w:rPr>
          <w:rFonts w:ascii="Angsana New" w:hAnsi="Angsana New"/>
          <w:sz w:val="30"/>
          <w:szCs w:val="30"/>
          <w:lang w:bidi="th-TH"/>
        </w:rPr>
        <w:t xml:space="preserve">2567 </w:t>
      </w:r>
      <w:r w:rsidRPr="0059693A">
        <w:rPr>
          <w:rFonts w:ascii="Angsana New" w:hAnsi="Angsana New"/>
          <w:sz w:val="30"/>
          <w:szCs w:val="30"/>
          <w:cs/>
          <w:lang w:bidi="th-TH"/>
        </w:rPr>
        <w:t xml:space="preserve">กลุ่มผู้ถือหุ้นรายใหญ่ของบริษัทได้มีการปรับโครงสร้างการถือหุ้นในกลุ่ม โดย </w:t>
      </w:r>
      <w:r w:rsidRPr="0059693A">
        <w:rPr>
          <w:rFonts w:ascii="Angsana New" w:hAnsi="Angsana New"/>
          <w:sz w:val="30"/>
          <w:szCs w:val="30"/>
          <w:lang w:bidi="th-TH"/>
        </w:rPr>
        <w:t xml:space="preserve">King’s Eye Investments Ltd. </w:t>
      </w:r>
      <w:r w:rsidRPr="0059693A">
        <w:rPr>
          <w:rFonts w:ascii="Angsana New" w:hAnsi="Angsana New"/>
          <w:sz w:val="30"/>
          <w:szCs w:val="30"/>
          <w:cs/>
          <w:lang w:bidi="th-TH"/>
        </w:rPr>
        <w:t>ผู้ถือหุ้นรายใหญ่ของบริษัท</w:t>
      </w:r>
      <w:r w:rsidR="005E17B4" w:rsidRPr="0059693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59693A">
        <w:rPr>
          <w:rFonts w:ascii="Angsana New" w:hAnsi="Angsana New"/>
          <w:sz w:val="30"/>
          <w:szCs w:val="30"/>
          <w:cs/>
          <w:lang w:bidi="th-TH"/>
        </w:rPr>
        <w:t xml:space="preserve">ซึ่งเป็นนิติบุคคลที่จัดตั้งขึ้นในประเทศบริติช เวอร์จิ้น ไอร์แลนด์ ได้ทำการโอนหุ้นทั้งหมดร้อยละ </w:t>
      </w:r>
      <w:r w:rsidRPr="0059693A">
        <w:rPr>
          <w:rFonts w:ascii="Angsana New" w:hAnsi="Angsana New"/>
          <w:sz w:val="30"/>
          <w:szCs w:val="30"/>
          <w:lang w:bidi="th-TH"/>
        </w:rPr>
        <w:t xml:space="preserve">40 </w:t>
      </w:r>
      <w:r w:rsidRPr="0059693A">
        <w:rPr>
          <w:rFonts w:ascii="Angsana New" w:hAnsi="Angsana New"/>
          <w:sz w:val="30"/>
          <w:szCs w:val="30"/>
          <w:cs/>
          <w:lang w:bidi="th-TH"/>
        </w:rPr>
        <w:t xml:space="preserve">ที่ถืออยู่ในบริษัททั้งทางตรงและทางอ้อม ให้แก่ </w:t>
      </w:r>
      <w:r w:rsidRPr="0059693A">
        <w:rPr>
          <w:rFonts w:ascii="Angsana New" w:hAnsi="Angsana New"/>
          <w:sz w:val="30"/>
          <w:szCs w:val="30"/>
          <w:lang w:bidi="th-TH"/>
        </w:rPr>
        <w:t xml:space="preserve">Synnex Technology International Corporation </w:t>
      </w:r>
      <w:r w:rsidRPr="0059693A">
        <w:rPr>
          <w:rFonts w:ascii="Angsana New" w:hAnsi="Angsana New"/>
          <w:sz w:val="30"/>
          <w:szCs w:val="30"/>
          <w:cs/>
          <w:lang w:bidi="th-TH"/>
        </w:rPr>
        <w:t xml:space="preserve">ซึ่งเป็นบริษัทใหญ่ของ </w:t>
      </w:r>
      <w:r w:rsidRPr="0059693A">
        <w:rPr>
          <w:rFonts w:ascii="Angsana New" w:hAnsi="Angsana New"/>
          <w:sz w:val="30"/>
          <w:szCs w:val="30"/>
          <w:lang w:bidi="th-TH"/>
        </w:rPr>
        <w:t xml:space="preserve">King’s Eye Investments Ltd. </w:t>
      </w:r>
      <w:r w:rsidRPr="0059693A">
        <w:rPr>
          <w:rFonts w:ascii="Angsana New" w:hAnsi="Angsana New"/>
          <w:sz w:val="30"/>
          <w:szCs w:val="30"/>
          <w:cs/>
          <w:lang w:bidi="th-TH"/>
        </w:rPr>
        <w:t xml:space="preserve">และเป็นนิติบุคคลที่จัดตั้งขึ้นในสาธารณรัฐจีน (ไต้หวัน) โดยบริษัทดังกล่าวจะยังคงการถือหุ้นรวมในบริษัทที่ร้อยละ </w:t>
      </w:r>
      <w:r w:rsidRPr="0059693A">
        <w:rPr>
          <w:rFonts w:ascii="Angsana New" w:hAnsi="Angsana New"/>
          <w:sz w:val="30"/>
          <w:szCs w:val="30"/>
          <w:lang w:bidi="th-TH"/>
        </w:rPr>
        <w:t xml:space="preserve">40 </w:t>
      </w:r>
      <w:r w:rsidRPr="0059693A">
        <w:rPr>
          <w:rFonts w:ascii="Angsana New" w:hAnsi="Angsana New"/>
          <w:sz w:val="30"/>
          <w:szCs w:val="30"/>
          <w:cs/>
          <w:lang w:bidi="th-TH"/>
        </w:rPr>
        <w:t>เช่นเดิม</w:t>
      </w:r>
      <w:r w:rsidR="005E17B4" w:rsidRPr="0059693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775D0ABA" w14:textId="77777777" w:rsidR="005E17B4" w:rsidRPr="0059693A" w:rsidRDefault="005E17B4" w:rsidP="00A8617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bidi="th-TH"/>
        </w:rPr>
      </w:pPr>
    </w:p>
    <w:p w14:paraId="0B877515" w14:textId="79DE5F79" w:rsidR="003E6A5C" w:rsidRPr="0059693A" w:rsidRDefault="005E17B4" w:rsidP="00A8617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59693A">
        <w:rPr>
          <w:rFonts w:ascii="Angsana New" w:hAnsi="Angsana New" w:hint="cs"/>
          <w:sz w:val="30"/>
          <w:szCs w:val="30"/>
          <w:cs/>
          <w:lang w:bidi="th-TH"/>
        </w:rPr>
        <w:t xml:space="preserve">ทั้งนี้ </w:t>
      </w:r>
      <w:r w:rsidR="003E6A5C" w:rsidRPr="0059693A">
        <w:rPr>
          <w:rFonts w:ascii="Angsana New" w:hAnsi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</w:t>
      </w:r>
      <w:r w:rsidR="009C5EBE" w:rsidRPr="0059693A">
        <w:rPr>
          <w:rFonts w:ascii="Angsana New" w:hAnsi="Angsana New"/>
          <w:sz w:val="30"/>
          <w:szCs w:val="30"/>
          <w:cs/>
          <w:lang w:bidi="th-TH"/>
        </w:rPr>
        <w:t>ที</w:t>
      </w:r>
      <w:r w:rsidR="009C5EBE" w:rsidRPr="0059693A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59693A">
        <w:rPr>
          <w:rFonts w:ascii="Angsana New" w:hAnsi="Angsana New"/>
          <w:sz w:val="30"/>
          <w:szCs w:val="30"/>
          <w:cs/>
          <w:lang w:val="en-US" w:bidi="th-TH"/>
        </w:rPr>
        <w:t>เค</w:t>
      </w:r>
      <w:r w:rsidR="009C5EBE" w:rsidRPr="0059693A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59693A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r w:rsidR="009C5EBE" w:rsidRPr="0059693A">
        <w:rPr>
          <w:rFonts w:ascii="Angsana New" w:hAnsi="Angsana New"/>
          <w:sz w:val="30"/>
          <w:szCs w:val="30"/>
          <w:lang w:val="en-US" w:bidi="th-TH"/>
        </w:rPr>
        <w:t>.</w:t>
      </w:r>
      <w:r w:rsidR="00E5208C" w:rsidRPr="0059693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C5EBE" w:rsidRPr="0059693A">
        <w:rPr>
          <w:rFonts w:ascii="Angsana New" w:hAnsi="Angsana New"/>
          <w:sz w:val="30"/>
          <w:szCs w:val="30"/>
          <w:cs/>
          <w:lang w:val="en-US" w:bidi="th-TH"/>
        </w:rPr>
        <w:t>เทคโนโลยี</w:t>
      </w:r>
      <w:r w:rsidR="009C5EBE" w:rsidRPr="0059693A">
        <w:rPr>
          <w:rFonts w:ascii="Angsana New" w:hAnsi="Angsana New"/>
          <w:sz w:val="30"/>
          <w:szCs w:val="30"/>
          <w:cs/>
          <w:lang w:bidi="th-TH"/>
        </w:rPr>
        <w:t xml:space="preserve"> จำกัด </w:t>
      </w:r>
      <w:r w:rsidR="00F71F17" w:rsidRPr="0059693A">
        <w:rPr>
          <w:rFonts w:ascii="Angsana New" w:hAnsi="Angsana New"/>
          <w:sz w:val="30"/>
          <w:szCs w:val="30"/>
          <w:cs/>
          <w:lang w:bidi="th-TH"/>
        </w:rPr>
        <w:t xml:space="preserve">(มหาชน) </w:t>
      </w:r>
      <w:r w:rsidR="009C5EBE" w:rsidRPr="0059693A">
        <w:rPr>
          <w:rFonts w:ascii="Angsana New" w:hAnsi="Angsana New"/>
          <w:sz w:val="30"/>
          <w:szCs w:val="30"/>
          <w:cs/>
          <w:lang w:bidi="th-TH"/>
        </w:rPr>
        <w:t xml:space="preserve">(ถือหุ้นร้อยละ </w:t>
      </w:r>
      <w:r w:rsidR="00B37545" w:rsidRPr="0059693A">
        <w:rPr>
          <w:rFonts w:ascii="Angsana New" w:hAnsi="Angsana New"/>
          <w:sz w:val="30"/>
          <w:szCs w:val="30"/>
          <w:lang w:val="en-US" w:bidi="th-TH"/>
        </w:rPr>
        <w:t>3</w:t>
      </w:r>
      <w:r w:rsidR="008A3065" w:rsidRPr="0059693A">
        <w:rPr>
          <w:rFonts w:ascii="Angsana New" w:hAnsi="Angsana New"/>
          <w:sz w:val="30"/>
          <w:szCs w:val="30"/>
          <w:lang w:val="en-US" w:bidi="th-TH"/>
        </w:rPr>
        <w:t>8</w:t>
      </w:r>
      <w:r w:rsidR="00B37545" w:rsidRPr="0059693A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59693A">
        <w:rPr>
          <w:rFonts w:ascii="Angsana New" w:hAnsi="Angsana New"/>
          <w:sz w:val="30"/>
          <w:szCs w:val="30"/>
          <w:lang w:val="en-US" w:bidi="th-TH"/>
        </w:rPr>
        <w:t>51</w:t>
      </w:r>
      <w:r w:rsidR="009C5EBE" w:rsidRPr="0059693A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E94B43" w:rsidRPr="0059693A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="00A11BE3" w:rsidRPr="0059693A">
        <w:rPr>
          <w:rFonts w:ascii="Angsana New" w:hAnsi="Angsana New"/>
          <w:sz w:val="30"/>
          <w:szCs w:val="30"/>
          <w:lang w:val="en-US" w:bidi="th-TH"/>
        </w:rPr>
        <w:t xml:space="preserve">Synnex Technology </w:t>
      </w:r>
      <w:r w:rsidR="00A15A24" w:rsidRPr="0059693A">
        <w:rPr>
          <w:rFonts w:ascii="Angsana New" w:hAnsi="Angsana New"/>
          <w:sz w:val="30"/>
          <w:szCs w:val="30"/>
          <w:lang w:val="en-US" w:bidi="th-TH"/>
        </w:rPr>
        <w:t>International Corporation</w:t>
      </w:r>
      <w:r w:rsidR="00C00F9E" w:rsidRPr="0059693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94B43" w:rsidRPr="0059693A">
        <w:rPr>
          <w:rFonts w:ascii="Angsana New" w:hAnsi="Angsana New"/>
          <w:sz w:val="30"/>
          <w:szCs w:val="30"/>
          <w:lang w:val="en-US" w:bidi="th-TH"/>
        </w:rPr>
        <w:t>(</w:t>
      </w:r>
      <w:r w:rsidR="00E94B43" w:rsidRPr="0059693A">
        <w:rPr>
          <w:rFonts w:ascii="Angsana New" w:hAnsi="Angsana New"/>
          <w:sz w:val="30"/>
          <w:szCs w:val="30"/>
          <w:cs/>
          <w:lang w:val="en-US" w:bidi="th-TH"/>
        </w:rPr>
        <w:t xml:space="preserve">ถือหุ้นร้อยละ </w:t>
      </w:r>
      <w:r w:rsidR="00A15A24" w:rsidRPr="0059693A">
        <w:rPr>
          <w:rFonts w:ascii="Angsana New" w:hAnsi="Angsana New"/>
          <w:sz w:val="30"/>
          <w:szCs w:val="30"/>
          <w:lang w:val="en-US" w:bidi="th-TH"/>
        </w:rPr>
        <w:t>40.00</w:t>
      </w:r>
      <w:r w:rsidR="00E94B43" w:rsidRPr="0059693A">
        <w:rPr>
          <w:rFonts w:ascii="Angsana New" w:hAnsi="Angsana New"/>
          <w:sz w:val="30"/>
          <w:szCs w:val="30"/>
          <w:lang w:val="en-US" w:bidi="th-TH"/>
        </w:rPr>
        <w:t>)</w:t>
      </w:r>
      <w:r w:rsidR="00DC10D0" w:rsidRPr="0059693A">
        <w:rPr>
          <w:rFonts w:ascii="Angsana New" w:hAnsi="Angsana New"/>
          <w:sz w:val="30"/>
          <w:szCs w:val="30"/>
          <w:cs/>
          <w:lang w:val="en-US" w:bidi="th-TH"/>
        </w:rPr>
        <w:t xml:space="preserve"> ซึ่ง</w:t>
      </w:r>
      <w:r w:rsidR="00F71F17" w:rsidRPr="0059693A">
        <w:rPr>
          <w:rFonts w:ascii="Angsana New" w:hAnsi="Angsana New"/>
          <w:sz w:val="30"/>
          <w:szCs w:val="30"/>
          <w:cs/>
          <w:lang w:val="en-US" w:bidi="th-TH"/>
        </w:rPr>
        <w:t>เป็นนิติ</w:t>
      </w:r>
      <w:r w:rsidR="00DC10D0" w:rsidRPr="0059693A">
        <w:rPr>
          <w:rFonts w:ascii="Angsana New" w:hAnsi="Angsana New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E20959" w:rsidRPr="0059693A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="001F2E1B" w:rsidRPr="0059693A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สาธารณรัฐจีน </w:t>
      </w:r>
      <w:r w:rsidR="001F2E1B" w:rsidRPr="0059693A">
        <w:rPr>
          <w:rFonts w:ascii="Angsana New" w:hAnsi="Angsana New"/>
          <w:sz w:val="30"/>
          <w:szCs w:val="30"/>
          <w:lang w:val="en-US" w:bidi="th-TH"/>
        </w:rPr>
        <w:t>(</w:t>
      </w:r>
      <w:r w:rsidR="001F2E1B" w:rsidRPr="0059693A">
        <w:rPr>
          <w:rFonts w:ascii="Angsana New" w:hAnsi="Angsana New" w:hint="cs"/>
          <w:sz w:val="30"/>
          <w:szCs w:val="30"/>
          <w:cs/>
          <w:lang w:val="en-US" w:bidi="th-TH"/>
        </w:rPr>
        <w:t>ไต้หวัน</w:t>
      </w:r>
      <w:r w:rsidR="001F2E1B" w:rsidRPr="0059693A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F71F17" w:rsidRPr="0059693A">
        <w:rPr>
          <w:rFonts w:ascii="Angsana New" w:hAnsi="Angsana New"/>
          <w:sz w:val="30"/>
          <w:szCs w:val="30"/>
          <w:cs/>
          <w:lang w:val="en-US" w:bidi="th-TH"/>
        </w:rPr>
        <w:t>ตามลำดับ</w:t>
      </w:r>
      <w:r w:rsidR="007071C1" w:rsidRPr="0059693A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7071C1" w:rsidRPr="0059693A">
        <w:rPr>
          <w:rFonts w:ascii="Angsana New" w:hAnsi="Angsana New"/>
          <w:i/>
          <w:iCs/>
          <w:sz w:val="30"/>
          <w:szCs w:val="30"/>
          <w:cs/>
          <w:lang w:val="en-US" w:bidi="th-TH"/>
        </w:rPr>
        <w:t>(</w:t>
      </w:r>
      <w:r w:rsidR="007071C1" w:rsidRPr="00D35A99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2566: </w:t>
      </w:r>
      <w:r w:rsidR="007071C1" w:rsidRPr="00D35A9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ที.เค.เอส. เทคโนโลยี จำกัด (มหาชน) (ถือหุ้นร้อยละ </w:t>
      </w:r>
      <w:r w:rsidR="007071C1" w:rsidRPr="00D35A99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38.51) </w:t>
      </w:r>
      <w:r w:rsidR="007071C1" w:rsidRPr="00D35A9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และ </w:t>
      </w:r>
      <w:r w:rsidR="00E46ABB" w:rsidRPr="00D35A99">
        <w:rPr>
          <w:rFonts w:ascii="Angsana New" w:hAnsi="Angsana New"/>
          <w:i/>
          <w:iCs/>
          <w:sz w:val="30"/>
          <w:szCs w:val="30"/>
          <w:lang w:val="en-US" w:bidi="th-TH"/>
        </w:rPr>
        <w:t>King’s Eye Investment Ltd.</w:t>
      </w:r>
      <w:r w:rsidR="007071C1" w:rsidRPr="00D35A99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(</w:t>
      </w:r>
      <w:r w:rsidR="007071C1" w:rsidRPr="00D35A9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ถือหุ้นร้อยละ </w:t>
      </w:r>
      <w:r w:rsidR="005677EA" w:rsidRPr="00D35A99">
        <w:rPr>
          <w:rFonts w:ascii="Angsana New" w:hAnsi="Angsana New"/>
          <w:i/>
          <w:iCs/>
          <w:sz w:val="30"/>
          <w:szCs w:val="30"/>
          <w:lang w:val="en-US" w:bidi="th-TH"/>
        </w:rPr>
        <w:t>34.99</w:t>
      </w:r>
      <w:r w:rsidR="007071C1" w:rsidRPr="00D35A99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) </w:t>
      </w:r>
      <w:r w:rsidR="007071C1" w:rsidRPr="00D35A9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ซึ่งเป็นนิติบุคคลที่จัดตั้งขึ้นในประเทศไทย และ</w:t>
      </w:r>
      <w:r w:rsidR="00C80992" w:rsidRPr="000119B3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ประเทศบริติช เวอร์จิ้น ไอร์แลนด์ </w:t>
      </w:r>
      <w:r w:rsidR="007071C1" w:rsidRPr="00D35A9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ตามลำดับ</w:t>
      </w:r>
      <w:r w:rsidR="007071C1" w:rsidRPr="0059693A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</w:p>
    <w:p w14:paraId="66A35ED3" w14:textId="77777777" w:rsidR="003E6A5C" w:rsidRPr="0059693A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D1CC78" w14:textId="50CB0BFC" w:rsidR="007C15B5" w:rsidRPr="0059693A" w:rsidRDefault="00190932" w:rsidP="007C1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9693A">
        <w:rPr>
          <w:rFonts w:ascii="Angsana New" w:hAnsi="Angsana New" w:hint="cs"/>
          <w:sz w:val="30"/>
          <w:szCs w:val="30"/>
          <w:cs/>
        </w:rPr>
        <w:t>กลุ่ม</w:t>
      </w:r>
      <w:r w:rsidR="007C15B5" w:rsidRPr="0059693A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C15B5" w:rsidRPr="0059693A">
        <w:rPr>
          <w:rFonts w:ascii="Angsana New" w:hAnsi="Angsana New" w:hint="cs"/>
          <w:sz w:val="30"/>
          <w:szCs w:val="30"/>
          <w:cs/>
        </w:rPr>
        <w:t>การจัด</w:t>
      </w:r>
      <w:r w:rsidR="007C15B5" w:rsidRPr="0059693A">
        <w:rPr>
          <w:rFonts w:ascii="Angsana New" w:hAnsi="Angsana New"/>
          <w:sz w:val="30"/>
          <w:szCs w:val="30"/>
          <w:cs/>
        </w:rPr>
        <w:t>จำหน่าย</w:t>
      </w:r>
      <w:r w:rsidR="007C15B5" w:rsidRPr="0059693A">
        <w:rPr>
          <w:rFonts w:ascii="Angsana New" w:hAnsi="Angsana New" w:hint="cs"/>
          <w:sz w:val="30"/>
          <w:szCs w:val="30"/>
          <w:cs/>
        </w:rPr>
        <w:t>ผลิตภัณฑ์ประเภทสินค้าเทคโนโลยี</w:t>
      </w:r>
      <w:r w:rsidR="007C15B5" w:rsidRPr="0059693A">
        <w:rPr>
          <w:rFonts w:ascii="Angsana New" w:hAnsi="Angsana New"/>
          <w:sz w:val="30"/>
          <w:szCs w:val="30"/>
          <w:cs/>
        </w:rPr>
        <w:t>คอมพิวเตอร์</w:t>
      </w:r>
      <w:r w:rsidR="007C15B5" w:rsidRPr="0059693A">
        <w:rPr>
          <w:rFonts w:ascii="Angsana New" w:hAnsi="Angsana New" w:hint="cs"/>
          <w:sz w:val="30"/>
          <w:szCs w:val="30"/>
          <w:cs/>
        </w:rPr>
        <w:t xml:space="preserve"> ระบบสารสนเทศ และอุปกรณ์สื่อสารต่างๆ</w:t>
      </w:r>
      <w:r w:rsidR="007C15B5" w:rsidRPr="0059693A">
        <w:rPr>
          <w:rFonts w:ascii="Angsana New" w:hAnsi="Angsana New"/>
          <w:sz w:val="30"/>
          <w:szCs w:val="30"/>
          <w:cs/>
        </w:rPr>
        <w:t xml:space="preserve"> </w:t>
      </w:r>
      <w:r w:rsidRPr="0059693A">
        <w:rPr>
          <w:rFonts w:ascii="Angsana New" w:hAnsi="Angsana New" w:hint="cs"/>
          <w:sz w:val="30"/>
          <w:szCs w:val="30"/>
          <w:cs/>
        </w:rPr>
        <w:t xml:space="preserve">การให้บริการอื่นๆ ที่เกี่ยวข้อง </w:t>
      </w:r>
      <w:r w:rsidR="00F538D2" w:rsidRPr="0059693A">
        <w:rPr>
          <w:rFonts w:ascii="Angsana New" w:hAnsi="Angsana New" w:hint="cs"/>
          <w:sz w:val="30"/>
          <w:szCs w:val="30"/>
          <w:cs/>
        </w:rPr>
        <w:t>การค้าปลีก</w:t>
      </w:r>
      <w:r w:rsidRPr="0059693A">
        <w:rPr>
          <w:rFonts w:ascii="Angsana New" w:hAnsi="Angsana New" w:hint="cs"/>
          <w:sz w:val="30"/>
          <w:szCs w:val="30"/>
          <w:cs/>
        </w:rPr>
        <w:t xml:space="preserve">และการให้บริการเช่าพื้นที่ค้าปลีกผ่านช่องทางอิเล็กทรอนิกส์ </w:t>
      </w:r>
      <w:r w:rsidR="007B032D" w:rsidRPr="0059693A">
        <w:rPr>
          <w:rFonts w:ascii="Angsana New" w:hAnsi="Angsana New" w:hint="cs"/>
          <w:sz w:val="30"/>
          <w:szCs w:val="30"/>
          <w:cs/>
        </w:rPr>
        <w:t>โดย</w:t>
      </w:r>
      <w:r w:rsidR="007C15B5" w:rsidRPr="0059693A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7B032D" w:rsidRPr="0059693A">
        <w:rPr>
          <w:rFonts w:ascii="Angsana New" w:hAnsi="Angsana New" w:hint="cs"/>
          <w:sz w:val="30"/>
          <w:szCs w:val="30"/>
          <w:cs/>
        </w:rPr>
        <w:t>และ</w:t>
      </w:r>
      <w:r w:rsidR="007C15B5" w:rsidRPr="0059693A">
        <w:rPr>
          <w:rFonts w:ascii="Angsana New" w:hAnsi="Angsana New" w:hint="cs"/>
          <w:sz w:val="30"/>
          <w:szCs w:val="30"/>
          <w:cs/>
        </w:rPr>
        <w:t>บริษัทร่วม</w:t>
      </w:r>
      <w:r w:rsidR="007C15B5" w:rsidRPr="0059693A">
        <w:rPr>
          <w:rFonts w:ascii="Angsana New" w:hAnsi="Angsana New"/>
          <w:sz w:val="30"/>
          <w:szCs w:val="30"/>
          <w:cs/>
        </w:rPr>
        <w:t xml:space="preserve"> ณ วันที่</w:t>
      </w:r>
      <w:r w:rsidR="007C15B5"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59693A">
        <w:rPr>
          <w:rFonts w:ascii="Angsana New" w:hAnsi="Angsana New"/>
          <w:sz w:val="30"/>
          <w:szCs w:val="30"/>
        </w:rPr>
        <w:t xml:space="preserve">31 </w:t>
      </w:r>
      <w:r w:rsidR="007C15B5" w:rsidRPr="0059693A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15B5" w:rsidRPr="0059693A">
        <w:rPr>
          <w:rFonts w:ascii="Angsana New" w:hAnsi="Angsana New"/>
          <w:sz w:val="30"/>
          <w:szCs w:val="30"/>
        </w:rPr>
        <w:t>256</w:t>
      </w:r>
      <w:r w:rsidR="0083762F" w:rsidRPr="0059693A">
        <w:rPr>
          <w:rFonts w:ascii="Angsana New" w:hAnsi="Angsana New"/>
          <w:sz w:val="30"/>
          <w:szCs w:val="30"/>
        </w:rPr>
        <w:t>7</w:t>
      </w:r>
      <w:r w:rsidR="007C15B5" w:rsidRPr="0059693A">
        <w:rPr>
          <w:rFonts w:ascii="Angsana New" w:hAnsi="Angsana New"/>
          <w:sz w:val="30"/>
          <w:szCs w:val="30"/>
        </w:rPr>
        <w:t xml:space="preserve"> </w:t>
      </w:r>
      <w:r w:rsidR="007C15B5" w:rsidRPr="0059693A">
        <w:rPr>
          <w:rFonts w:ascii="Angsana New" w:hAnsi="Angsana New"/>
          <w:sz w:val="30"/>
          <w:szCs w:val="30"/>
          <w:cs/>
        </w:rPr>
        <w:t xml:space="preserve">และ </w:t>
      </w:r>
      <w:r w:rsidR="007C15B5" w:rsidRPr="0059693A">
        <w:rPr>
          <w:rFonts w:ascii="Angsana New" w:hAnsi="Angsana New"/>
          <w:sz w:val="30"/>
          <w:szCs w:val="30"/>
        </w:rPr>
        <w:t>256</w:t>
      </w:r>
      <w:r w:rsidR="0083762F" w:rsidRPr="0059693A">
        <w:rPr>
          <w:rFonts w:ascii="Angsana New" w:hAnsi="Angsana New"/>
          <w:sz w:val="30"/>
          <w:szCs w:val="30"/>
        </w:rPr>
        <w:t>6</w:t>
      </w:r>
      <w:r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59693A">
        <w:rPr>
          <w:rFonts w:ascii="Angsana New" w:hAnsi="Angsana New"/>
          <w:sz w:val="30"/>
          <w:szCs w:val="30"/>
          <w:cs/>
        </w:rPr>
        <w:t>ได้เปิดเผยไว้ในหมายเหตุข้อ</w:t>
      </w:r>
      <w:r w:rsidR="007C15B5" w:rsidRPr="0059693A">
        <w:rPr>
          <w:rFonts w:ascii="Angsana New" w:hAnsi="Angsana New"/>
          <w:sz w:val="30"/>
          <w:szCs w:val="30"/>
        </w:rPr>
        <w:t xml:space="preserve"> </w:t>
      </w:r>
      <w:r w:rsidR="00111A1B">
        <w:rPr>
          <w:rFonts w:ascii="Angsana New" w:hAnsi="Angsana New"/>
          <w:sz w:val="30"/>
          <w:szCs w:val="30"/>
        </w:rPr>
        <w:t>10</w:t>
      </w:r>
      <w:r w:rsidR="007C15B5" w:rsidRPr="0059693A">
        <w:rPr>
          <w:rFonts w:ascii="Angsana New" w:hAnsi="Angsana New"/>
          <w:sz w:val="30"/>
          <w:szCs w:val="30"/>
        </w:rPr>
        <w:t xml:space="preserve"> </w:t>
      </w:r>
      <w:r w:rsidR="007C15B5" w:rsidRPr="0059693A">
        <w:rPr>
          <w:rFonts w:ascii="Angsana New" w:hAnsi="Angsana New"/>
          <w:sz w:val="30"/>
          <w:szCs w:val="30"/>
          <w:cs/>
        </w:rPr>
        <w:t xml:space="preserve">และ </w:t>
      </w:r>
      <w:r w:rsidR="00076DC6" w:rsidRPr="0059693A">
        <w:rPr>
          <w:rFonts w:ascii="Angsana New" w:hAnsi="Angsana New"/>
          <w:sz w:val="30"/>
          <w:szCs w:val="30"/>
        </w:rPr>
        <w:t>1</w:t>
      </w:r>
      <w:r w:rsidR="00111A1B">
        <w:rPr>
          <w:rFonts w:ascii="Angsana New" w:hAnsi="Angsana New"/>
          <w:sz w:val="30"/>
          <w:szCs w:val="30"/>
        </w:rPr>
        <w:t>1</w:t>
      </w:r>
      <w:r w:rsidR="00076DC6" w:rsidRPr="0059693A">
        <w:rPr>
          <w:rFonts w:ascii="Angsana New" w:hAnsi="Angsana New"/>
          <w:sz w:val="30"/>
          <w:szCs w:val="30"/>
        </w:rPr>
        <w:t xml:space="preserve"> </w:t>
      </w:r>
      <w:r w:rsidR="007C15B5" w:rsidRPr="0059693A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A154A2F" w14:textId="77777777" w:rsidR="003E6A5C" w:rsidRPr="0059693A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FF294F1" w14:textId="77777777" w:rsidR="00AB392F" w:rsidRPr="0059693A" w:rsidRDefault="00AB392F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62B9385" w14:textId="77777777" w:rsidR="00AB392F" w:rsidRPr="0059693A" w:rsidRDefault="00AB392F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C87E67" w14:textId="77777777" w:rsidR="00AB392F" w:rsidRPr="0059693A" w:rsidRDefault="00AB392F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BBBC7B" w14:textId="77777777" w:rsidR="00AB392F" w:rsidRPr="0059693A" w:rsidRDefault="00AB392F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DCBD2E7" w14:textId="5D9485DE" w:rsidR="003E6A5C" w:rsidRPr="0059693A" w:rsidRDefault="00E07E6F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9693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091F0E9E" w14:textId="77777777" w:rsidR="00AF1B65" w:rsidRPr="0059693A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8074C8" w14:textId="1897986B" w:rsidR="00AF1B65" w:rsidRPr="0059693A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D5C9B" w:rsidRPr="0059693A">
        <w:rPr>
          <w:rFonts w:ascii="Angsana New" w:hAnsi="Angsana New"/>
          <w:sz w:val="30"/>
          <w:szCs w:val="30"/>
        </w:rPr>
        <w:br/>
      </w:r>
      <w:r w:rsidRPr="0059693A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B6C74" w:rsidRPr="0059693A">
        <w:rPr>
          <w:rFonts w:ascii="Angsana New" w:hAnsi="Angsana New"/>
          <w:sz w:val="30"/>
          <w:szCs w:val="30"/>
        </w:rPr>
        <w:br/>
      </w:r>
      <w:r w:rsidR="002B1297" w:rsidRPr="0059693A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7B032D"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="00111A1B">
        <w:rPr>
          <w:rFonts w:ascii="Angsana New" w:hAnsi="Angsana New"/>
          <w:sz w:val="30"/>
          <w:szCs w:val="30"/>
        </w:rPr>
        <w:t>4</w:t>
      </w:r>
      <w:r w:rsidR="007B032D" w:rsidRPr="0059693A">
        <w:rPr>
          <w:rFonts w:ascii="Angsana New" w:hAnsi="Angsana New"/>
          <w:sz w:val="30"/>
          <w:szCs w:val="30"/>
        </w:rPr>
        <w:t xml:space="preserve"> </w:t>
      </w:r>
      <w:r w:rsidR="002B1297" w:rsidRPr="0059693A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660CC4AA" w14:textId="77777777" w:rsidR="00AF1B65" w:rsidRPr="0059693A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FAF038" w14:textId="0ABEFA7F" w:rsidR="00CF6BBA" w:rsidRPr="0059693A" w:rsidRDefault="00AB6C74" w:rsidP="00AB6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="00D21CE8" w:rsidRPr="0059693A">
        <w:rPr>
          <w:rFonts w:ascii="Angsana New" w:hAnsi="Angsana New"/>
          <w:sz w:val="30"/>
          <w:szCs w:val="30"/>
        </w:rPr>
        <w:t xml:space="preserve"> </w:t>
      </w:r>
      <w:r w:rsidR="00935AD9">
        <w:rPr>
          <w:rFonts w:ascii="Angsana New" w:hAnsi="Angsana New"/>
          <w:sz w:val="30"/>
          <w:szCs w:val="30"/>
        </w:rPr>
        <w:t>4</w:t>
      </w:r>
      <w:r w:rsidR="00D21CE8"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59693A">
        <w:rPr>
          <w:rFonts w:ascii="Angsana New" w:hAnsi="Angsana New" w:hint="cs"/>
          <w:sz w:val="30"/>
          <w:szCs w:val="30"/>
          <w:cs/>
        </w:rPr>
        <w:t>ไป</w:t>
      </w:r>
    </w:p>
    <w:p w14:paraId="5F37DEC3" w14:textId="61B151AA" w:rsidR="00382BDA" w:rsidRPr="0059693A" w:rsidRDefault="00382BDA" w:rsidP="00EC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58DF5F" w14:textId="5EA59D1B" w:rsidR="000119B3" w:rsidRPr="000119B3" w:rsidRDefault="000119B3" w:rsidP="00EC4DE9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0119B3">
        <w:rPr>
          <w:rFonts w:ascii="Angsana New" w:hAnsi="Angsana New"/>
          <w:sz w:val="30"/>
          <w:szCs w:val="30"/>
          <w:u w:val="none"/>
          <w:cs/>
          <w:lang w:val="th-TH"/>
        </w:rPr>
        <w:t>การเปลี่ยนแปลงนโยบายการบัญชีที่มีสาระสำคัญ</w:t>
      </w:r>
    </w:p>
    <w:p w14:paraId="55D8CEA2" w14:textId="77777777" w:rsidR="000119B3" w:rsidRPr="00092FFC" w:rsidRDefault="000119B3" w:rsidP="000119B3">
      <w:pPr>
        <w:rPr>
          <w:rFonts w:ascii="Angsana New" w:hAnsi="Angsana New"/>
          <w:sz w:val="30"/>
          <w:szCs w:val="30"/>
        </w:rPr>
      </w:pPr>
    </w:p>
    <w:p w14:paraId="5D6B638A" w14:textId="6FC8100D" w:rsidR="000119B3" w:rsidRPr="00092FFC" w:rsidRDefault="000119B3" w:rsidP="00092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092FFC">
        <w:rPr>
          <w:rFonts w:ascii="Angsana New" w:hAnsi="Angsana New"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092FFC">
        <w:rPr>
          <w:rFonts w:ascii="Angsana New" w:hAnsi="Angsana New"/>
          <w:bCs/>
          <w:i/>
          <w:iCs/>
          <w:sz w:val="30"/>
          <w:szCs w:val="30"/>
        </w:rPr>
        <w:t xml:space="preserve">1 </w:t>
      </w:r>
      <w:r w:rsidRPr="00092FFC">
        <w:rPr>
          <w:rFonts w:ascii="Angsana New" w:hAnsi="Angsana New"/>
          <w:bCs/>
          <w:i/>
          <w:iCs/>
          <w:sz w:val="30"/>
          <w:szCs w:val="30"/>
          <w:cs/>
        </w:rPr>
        <w:t>เรื่อง การเปิดเผยนโยบายการบัญชี</w:t>
      </w:r>
    </w:p>
    <w:p w14:paraId="780F1EDB" w14:textId="77777777" w:rsidR="000119B3" w:rsidRPr="00092FFC" w:rsidRDefault="000119B3" w:rsidP="00092FFC">
      <w:pPr>
        <w:pStyle w:val="ListParagraph"/>
        <w:spacing w:line="240" w:lineRule="auto"/>
        <w:ind w:left="922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</w:p>
    <w:p w14:paraId="7BD6888F" w14:textId="0430FB5D" w:rsidR="000119B3" w:rsidRPr="00092FFC" w:rsidRDefault="000119B3" w:rsidP="00092FFC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092FFC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092FFC">
        <w:rPr>
          <w:rFonts w:ascii="Angsana New" w:hAnsi="Angsana New"/>
          <w:b/>
          <w:spacing w:val="4"/>
          <w:sz w:val="30"/>
          <w:szCs w:val="30"/>
          <w:cs/>
        </w:rPr>
        <w:t xml:space="preserve">ได้ถือปฏิบัติตามการปรับปรุงมาตรฐานการบัญชีฉบับที่ </w:t>
      </w:r>
      <w:r w:rsidRPr="00092FFC">
        <w:rPr>
          <w:rFonts w:ascii="Angsana New" w:hAnsi="Angsana New"/>
          <w:spacing w:val="4"/>
          <w:sz w:val="30"/>
          <w:szCs w:val="30"/>
        </w:rPr>
        <w:t>1</w:t>
      </w:r>
      <w:r w:rsidRPr="00092FFC">
        <w:rPr>
          <w:rFonts w:ascii="Angsana New" w:hAnsi="Angsana New"/>
          <w:b/>
          <w:spacing w:val="4"/>
          <w:sz w:val="30"/>
          <w:szCs w:val="30"/>
          <w:cs/>
        </w:rPr>
        <w:t xml:space="preserve"> เรื่องการเปิดเผยนโยบายการบัญชีตั้งแต่</w:t>
      </w:r>
      <w:r w:rsidRPr="00092FFC">
        <w:rPr>
          <w:rFonts w:ascii="Angsana New" w:hAnsi="Angsana New"/>
          <w:b/>
          <w:spacing w:val="-6"/>
          <w:sz w:val="30"/>
          <w:szCs w:val="30"/>
          <w:cs/>
        </w:rPr>
        <w:t>วันที่</w:t>
      </w:r>
      <w:r w:rsidRPr="00092FFC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092FFC">
        <w:rPr>
          <w:rFonts w:ascii="Angsana New" w:hAnsi="Angsana New"/>
          <w:bCs/>
          <w:spacing w:val="-6"/>
          <w:sz w:val="30"/>
          <w:szCs w:val="30"/>
        </w:rPr>
        <w:t>1</w:t>
      </w:r>
      <w:r w:rsidRPr="00092FFC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092FFC">
        <w:rPr>
          <w:rFonts w:ascii="Angsana New" w:hAnsi="Angsana New"/>
          <w:b/>
          <w:spacing w:val="-6"/>
          <w:sz w:val="30"/>
          <w:szCs w:val="30"/>
          <w:cs/>
        </w:rPr>
        <w:t xml:space="preserve">มกราคม </w:t>
      </w:r>
      <w:r w:rsidRPr="00092FFC">
        <w:rPr>
          <w:rFonts w:ascii="Angsana New" w:hAnsi="Angsana New"/>
          <w:bCs/>
          <w:spacing w:val="-6"/>
          <w:sz w:val="30"/>
          <w:szCs w:val="30"/>
        </w:rPr>
        <w:t>2567</w:t>
      </w:r>
      <w:r w:rsidRPr="00092FFC">
        <w:rPr>
          <w:rFonts w:ascii="Angsana New" w:hAnsi="Angsana New"/>
          <w:b/>
          <w:spacing w:val="-6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</w:t>
      </w:r>
      <w:r w:rsidRPr="00092FFC">
        <w:rPr>
          <w:rFonts w:ascii="Angsana New" w:hAnsi="Angsana New"/>
          <w:b/>
          <w:sz w:val="30"/>
          <w:szCs w:val="30"/>
          <w:cs/>
        </w:rPr>
        <w:t>ที่มีนัยสำคัญ</w:t>
      </w:r>
      <w:r w:rsidRPr="00092FFC">
        <w:rPr>
          <w:rFonts w:ascii="Angsana New" w:hAnsi="Angsana New"/>
          <w:sz w:val="30"/>
          <w:szCs w:val="30"/>
          <w:cs/>
        </w:rPr>
        <w:t xml:space="preserve"> </w:t>
      </w:r>
      <w:r w:rsidRPr="00092FFC">
        <w:rPr>
          <w:rFonts w:ascii="Angsana New" w:hAnsi="Angsana New"/>
          <w:b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092FFC">
        <w:rPr>
          <w:rFonts w:ascii="Angsana New" w:hAnsi="Angsana New"/>
          <w:sz w:val="30"/>
          <w:szCs w:val="30"/>
          <w:cs/>
        </w:rPr>
        <w:t xml:space="preserve"> </w:t>
      </w:r>
    </w:p>
    <w:p w14:paraId="7041D793" w14:textId="77777777" w:rsidR="000119B3" w:rsidRPr="00092FFC" w:rsidRDefault="000119B3" w:rsidP="0001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Angsana New" w:hAnsi="Angsana New"/>
          <w:sz w:val="30"/>
          <w:szCs w:val="30"/>
        </w:rPr>
      </w:pPr>
    </w:p>
    <w:p w14:paraId="28F80589" w14:textId="43025664" w:rsidR="000119B3" w:rsidRPr="00092FFC" w:rsidRDefault="000119B3" w:rsidP="00092FFC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092FFC">
        <w:rPr>
          <w:rFonts w:ascii="Angsana New" w:hAnsi="Angsana New"/>
          <w:spacing w:val="4"/>
          <w:sz w:val="30"/>
          <w:szCs w:val="30"/>
          <w:cs/>
        </w:rPr>
        <w:t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</w:t>
      </w:r>
      <w:r w:rsidRPr="00092FFC">
        <w:rPr>
          <w:rFonts w:ascii="Angsana New" w:hAnsi="Angsana New"/>
          <w:spacing w:val="4"/>
          <w:sz w:val="30"/>
          <w:szCs w:val="30"/>
        </w:rPr>
        <w:t xml:space="preserve"> </w:t>
      </w:r>
      <w:r w:rsidR="00D776A1">
        <w:rPr>
          <w:rFonts w:ascii="Angsana New" w:hAnsi="Angsana New"/>
          <w:spacing w:val="4"/>
          <w:sz w:val="30"/>
          <w:szCs w:val="30"/>
        </w:rPr>
        <w:t xml:space="preserve">4 </w:t>
      </w:r>
      <w:r w:rsidR="00D776A1" w:rsidRPr="00D776A1">
        <w:rPr>
          <w:rFonts w:ascii="Angsana New" w:hAnsi="Angsana New"/>
          <w:spacing w:val="4"/>
          <w:sz w:val="30"/>
          <w:szCs w:val="30"/>
          <w:cs/>
        </w:rPr>
        <w:t>นโยบายการบัญชีที่มีสาระสำคัญ</w:t>
      </w:r>
    </w:p>
    <w:p w14:paraId="66C57921" w14:textId="77777777" w:rsidR="000119B3" w:rsidRPr="00092FFC" w:rsidRDefault="000119B3" w:rsidP="00092FFC"/>
    <w:p w14:paraId="36D36399" w14:textId="41470A09" w:rsidR="00862D5F" w:rsidRPr="0059693A" w:rsidRDefault="004A101D" w:rsidP="00EC4DE9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90796362"/>
      <w:r w:rsidRPr="0059693A">
        <w:rPr>
          <w:rFonts w:ascii="Angsana New" w:hAnsi="Angsana New" w:hint="cs"/>
          <w:sz w:val="30"/>
          <w:szCs w:val="30"/>
          <w:u w:val="none"/>
          <w:cs/>
          <w:lang w:val="th-TH"/>
        </w:rPr>
        <w:t>นโยบายการบัญชีที่</w:t>
      </w:r>
      <w:r w:rsidR="00006D52" w:rsidRPr="0059693A">
        <w:rPr>
          <w:rFonts w:ascii="Angsana New" w:hAnsi="Angsana New"/>
          <w:sz w:val="30"/>
          <w:szCs w:val="30"/>
          <w:u w:val="none"/>
          <w:cs/>
          <w:lang w:val="th-TH"/>
        </w:rPr>
        <w:t>มีสาระ</w:t>
      </w:r>
      <w:r w:rsidRPr="0059693A">
        <w:rPr>
          <w:rFonts w:ascii="Angsana New" w:hAnsi="Angsana New"/>
          <w:sz w:val="30"/>
          <w:szCs w:val="30"/>
          <w:u w:val="none"/>
          <w:cs/>
          <w:lang w:val="th-TH"/>
        </w:rPr>
        <w:t>สำคัญ</w:t>
      </w:r>
      <w:bookmarkEnd w:id="1"/>
    </w:p>
    <w:p w14:paraId="22D19724" w14:textId="77777777" w:rsidR="00EC4DE9" w:rsidRPr="00092FFC" w:rsidRDefault="00EC4DE9" w:rsidP="00EC4DE9">
      <w:pPr>
        <w:rPr>
          <w:sz w:val="30"/>
          <w:szCs w:val="30"/>
          <w:lang w:val="th-TH"/>
        </w:rPr>
      </w:pPr>
    </w:p>
    <w:p w14:paraId="66A0AF95" w14:textId="77777777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69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3D7CE083" w14:textId="77777777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DE551" w14:textId="497789F0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693A">
        <w:rPr>
          <w:rFonts w:ascii="Angsana New" w:hAnsi="Angsana New" w:hint="cs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59693A">
        <w:rPr>
          <w:rFonts w:ascii="Angsana New" w:hAnsi="Angsana New" w:hint="cs"/>
          <w:sz w:val="30"/>
          <w:szCs w:val="30"/>
        </w:rPr>
        <w:t>“</w:t>
      </w:r>
      <w:r w:rsidRPr="0059693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693A">
        <w:rPr>
          <w:rFonts w:ascii="Angsana New" w:hAnsi="Angsana New" w:hint="cs"/>
          <w:sz w:val="30"/>
          <w:szCs w:val="30"/>
        </w:rPr>
        <w:t>”</w:t>
      </w:r>
      <w:r w:rsidRPr="0059693A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</w:t>
      </w:r>
      <w:r w:rsidR="00BA7E2D" w:rsidRPr="0059693A">
        <w:rPr>
          <w:rFonts w:ascii="Angsana New" w:hAnsi="Angsana New"/>
          <w:sz w:val="30"/>
          <w:szCs w:val="30"/>
        </w:rPr>
        <w:t xml:space="preserve"> </w:t>
      </w:r>
      <w:r w:rsidR="00BA7E2D" w:rsidRPr="0059693A">
        <w:rPr>
          <w:rFonts w:ascii="Angsana New" w:hAnsi="Angsana New"/>
          <w:sz w:val="30"/>
          <w:szCs w:val="30"/>
          <w:cs/>
        </w:rPr>
        <w:t>งบการเงินของบริษัทย่อย</w:t>
      </w:r>
      <w:r w:rsidR="002B4E00" w:rsidRPr="0059693A">
        <w:rPr>
          <w:rFonts w:ascii="Angsana New" w:hAnsi="Angsana New"/>
          <w:sz w:val="30"/>
          <w:szCs w:val="30"/>
          <w:cs/>
        </w:rPr>
        <w:t>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F86C5D6" w14:textId="77777777" w:rsidR="00CF28FA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7D813C5" w14:textId="77777777" w:rsidR="00D776A1" w:rsidRPr="0059693A" w:rsidRDefault="00D776A1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462188B" w14:textId="77777777" w:rsidR="00EC4DE9" w:rsidRPr="0059693A" w:rsidRDefault="00EC4DE9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B6CF210" w14:textId="7DAE5F95" w:rsidR="00CF28FA" w:rsidRPr="0059693A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59693A">
        <w:rPr>
          <w:rFonts w:ascii="Angsana New" w:hAnsi="Angsana New"/>
          <w:sz w:val="30"/>
          <w:szCs w:val="30"/>
          <w:cs/>
          <w:lang w:val="en-GB"/>
        </w:rPr>
        <w:lastRenderedPageBreak/>
        <w:t>กลุ่มบริษัท</w:t>
      </w:r>
      <w:r w:rsidR="00830CBF" w:rsidRPr="0059693A">
        <w:rPr>
          <w:rFonts w:ascii="Angsana New" w:hAnsi="Angsana New"/>
          <w:sz w:val="30"/>
          <w:szCs w:val="30"/>
          <w:cs/>
          <w:lang w:val="en-GB"/>
        </w:rPr>
        <w:t>มีอิทธิพลอย่างมีนัยสำคัญ</w:t>
      </w:r>
      <w:r w:rsidR="00EB2AA9" w:rsidRPr="0059693A">
        <w:rPr>
          <w:rFonts w:ascii="Angsana New" w:hAnsi="Angsana New"/>
          <w:sz w:val="30"/>
          <w:szCs w:val="30"/>
          <w:cs/>
          <w:lang w:val="en-GB"/>
        </w:rPr>
        <w:t>ในผู้ได้รับการลงทุน</w:t>
      </w:r>
      <w:r w:rsidR="00EB2AA9" w:rsidRPr="0059693A">
        <w:rPr>
          <w:rFonts w:ascii="Angsana New" w:hAnsi="Angsana New"/>
          <w:sz w:val="30"/>
          <w:szCs w:val="30"/>
        </w:rPr>
        <w:t xml:space="preserve"> </w:t>
      </w:r>
      <w:r w:rsidR="00EB2AA9" w:rsidRPr="0059693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693A">
        <w:rPr>
          <w:rFonts w:ascii="Angsana New" w:hAnsi="Angsana New"/>
          <w:sz w:val="30"/>
          <w:szCs w:val="30"/>
          <w:cs/>
          <w:lang w:val="en-GB"/>
        </w:rPr>
        <w:t>รับรู้เงินลงทุนในบริษัทร่วมในงบการเงินรวม</w:t>
      </w:r>
      <w:r w:rsidRPr="0059693A">
        <w:rPr>
          <w:rFonts w:ascii="Angsana New" w:hAnsi="Angsana New" w:hint="cs"/>
          <w:sz w:val="30"/>
          <w:szCs w:val="30"/>
          <w:cs/>
          <w:lang w:val="en-GB"/>
        </w:rPr>
        <w:t>ด้วย</w:t>
      </w:r>
      <w:r w:rsidRPr="0059693A">
        <w:rPr>
          <w:rFonts w:ascii="Angsana New" w:hAnsi="Angsana New"/>
          <w:sz w:val="30"/>
          <w:szCs w:val="30"/>
          <w:cs/>
          <w:lang w:val="en-GB"/>
        </w:rPr>
        <w:t xml:space="preserve">วิธีส่วนได้เสีย </w:t>
      </w:r>
      <w:r w:rsidR="00363391" w:rsidRPr="0059693A">
        <w:rPr>
          <w:rFonts w:ascii="Angsana New" w:hAnsi="Angsana New"/>
          <w:sz w:val="30"/>
          <w:szCs w:val="30"/>
          <w:cs/>
          <w:lang w:val="en-GB"/>
        </w:rPr>
        <w:t>จนถึงวันที่ความมีอิ</w:t>
      </w:r>
      <w:r w:rsidR="00B35A8F" w:rsidRPr="0059693A">
        <w:rPr>
          <w:rFonts w:ascii="Angsana New" w:hAnsi="Angsana New"/>
          <w:sz w:val="30"/>
          <w:szCs w:val="30"/>
          <w:cs/>
          <w:lang w:val="en-GB"/>
        </w:rPr>
        <w:t>ทธิพลอย่างมีนัยสำคัญสิ้นสุดลง</w:t>
      </w:r>
      <w:r w:rsidR="00B35A8F" w:rsidRPr="0059693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9693A">
        <w:rPr>
          <w:rFonts w:ascii="Angsana New" w:hAnsi="Angsana New"/>
          <w:sz w:val="30"/>
          <w:szCs w:val="30"/>
          <w:cs/>
          <w:lang w:val="en-GB"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59693A">
        <w:rPr>
          <w:rFonts w:ascii="Angsana New" w:hAnsi="Angsana New" w:hint="cs"/>
          <w:sz w:val="30"/>
          <w:szCs w:val="30"/>
          <w:cs/>
          <w:lang w:val="en-GB"/>
        </w:rPr>
        <w:t xml:space="preserve">เงินปันผลรับ </w:t>
      </w:r>
      <w:r w:rsidRPr="0059693A">
        <w:rPr>
          <w:rFonts w:ascii="Angsana New" w:hAnsi="Angsana New"/>
          <w:sz w:val="30"/>
          <w:szCs w:val="30"/>
          <w:cs/>
          <w:lang w:val="en-GB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</w:p>
    <w:p w14:paraId="015AE79C" w14:textId="77777777" w:rsidR="002635BE" w:rsidRPr="0059693A" w:rsidRDefault="0026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C796C96" w14:textId="6C7A85AA" w:rsidR="00CF28FA" w:rsidRPr="0059693A" w:rsidRDefault="00CF28FA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59693A">
        <w:rPr>
          <w:rFonts w:ascii="Angsana New" w:hAnsi="Angsana New" w:hint="cs"/>
          <w:sz w:val="30"/>
          <w:szCs w:val="30"/>
        </w:rPr>
        <w:t xml:space="preserve"> </w:t>
      </w:r>
      <w:r w:rsidRPr="0059693A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</w:t>
      </w:r>
      <w:r w:rsidR="00555F03" w:rsidRPr="0059693A">
        <w:rPr>
          <w:rFonts w:ascii="Angsana New" w:hAnsi="Angsana New" w:hint="cs"/>
          <w:sz w:val="30"/>
          <w:szCs w:val="30"/>
          <w:cs/>
        </w:rPr>
        <w:t>บริษัทร่วมถูก</w:t>
      </w:r>
      <w:r w:rsidRPr="0059693A">
        <w:rPr>
          <w:rFonts w:ascii="Angsana New" w:hAnsi="Angsana New" w:hint="cs"/>
          <w:sz w:val="30"/>
          <w:szCs w:val="30"/>
          <w:cs/>
        </w:rPr>
        <w:t>ตัดรายการ</w:t>
      </w:r>
      <w:r w:rsidR="00555F03" w:rsidRPr="0059693A">
        <w:rPr>
          <w:rFonts w:ascii="Angsana New" w:hAnsi="Angsana New" w:hint="cs"/>
          <w:sz w:val="30"/>
          <w:szCs w:val="30"/>
          <w:cs/>
        </w:rPr>
        <w:t>กับเงินลงทุนเท่าที่บริษัทมีส่วนได้เสียในกิจการที่ถูกลงทุนนั้น ขาดทุนที่ยังไม่เกิดขึ้นจริงถูกตัดรายการใน</w:t>
      </w:r>
      <w:r w:rsidRPr="0059693A">
        <w:rPr>
          <w:rFonts w:ascii="Angsana New" w:hAnsi="Angsana New" w:hint="cs"/>
          <w:sz w:val="30"/>
          <w:szCs w:val="30"/>
          <w:cs/>
        </w:rPr>
        <w:t>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301C2DC" w14:textId="0EED79FC" w:rsidR="00EC4DE9" w:rsidRPr="0059693A" w:rsidRDefault="00EC4DE9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954D03D" w14:textId="7FFC51A5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693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เงินลงทุนในบริษัทย่อย </w:t>
      </w:r>
      <w:r w:rsidR="00555F03" w:rsidRPr="005969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5969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65C57D10" w14:textId="77777777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45BC4E6" w14:textId="70956BA2" w:rsidR="00862D5F" w:rsidRPr="0059693A" w:rsidRDefault="00CF28F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555F03" w:rsidRPr="0059693A">
        <w:rPr>
          <w:rFonts w:ascii="Angsana New" w:hAnsi="Angsana New" w:hint="cs"/>
          <w:sz w:val="30"/>
          <w:szCs w:val="30"/>
          <w:cs/>
        </w:rPr>
        <w:t>และ</w:t>
      </w:r>
      <w:r w:rsidRPr="0059693A">
        <w:rPr>
          <w:rFonts w:ascii="Angsana New" w:hAnsi="Angsana New"/>
          <w:sz w:val="30"/>
          <w:szCs w:val="30"/>
          <w:cs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BF2193" w:rsidRPr="0059693A">
        <w:rPr>
          <w:rFonts w:ascii="Angsana New" w:hAnsi="Angsana New"/>
          <w:sz w:val="30"/>
          <w:szCs w:val="30"/>
          <w:cs/>
        </w:rPr>
        <w:br/>
      </w:r>
      <w:r w:rsidRPr="0059693A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2F9D8F96" w14:textId="7D464EFB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BE7D1A" w14:textId="77777777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693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22829EFB" w14:textId="77777777" w:rsidR="00862D5F" w:rsidRPr="0059693A" w:rsidRDefault="00862D5F" w:rsidP="00CF28FA">
      <w:pPr>
        <w:pStyle w:val="BodyText2"/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2AB0FD8" w14:textId="4A9ADF1B" w:rsidR="00CF28FA" w:rsidRPr="0059693A" w:rsidRDefault="00862D5F" w:rsidP="000A525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59693A">
        <w:rPr>
          <w:rFonts w:ascii="Angsana New" w:hAnsi="Angsana New" w:hint="cs"/>
          <w:sz w:val="30"/>
          <w:szCs w:val="30"/>
          <w:cs/>
        </w:rPr>
        <w:t>รายการ</w:t>
      </w:r>
      <w:r w:rsidR="00CF28FA" w:rsidRPr="0059693A">
        <w:rPr>
          <w:rFonts w:ascii="Angsana New" w:hAnsi="Angsana New"/>
          <w:sz w:val="30"/>
          <w:szCs w:val="30"/>
          <w:cs/>
        </w:rPr>
        <w:t>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</w:t>
      </w:r>
      <w:r w:rsidR="00CF28FA" w:rsidRPr="0059693A">
        <w:rPr>
          <w:rFonts w:ascii="Angsana New" w:hAnsi="Angsana New" w:hint="cs"/>
          <w:sz w:val="30"/>
          <w:szCs w:val="30"/>
          <w:cs/>
        </w:rPr>
        <w:t>ศ</w:t>
      </w:r>
      <w:r w:rsidR="00CF28FA" w:rsidRPr="0059693A">
        <w:rPr>
          <w:rFonts w:ascii="Angsana New" w:hAnsi="Angsana New"/>
          <w:sz w:val="30"/>
          <w:szCs w:val="30"/>
          <w:cs/>
        </w:rPr>
        <w:t xml:space="preserve">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ผลต่างของอัตราแลกเปลี่ยนที่เกิดขึ้นจากการแปลงค่าให้รับรู้เป็นกำไรหรือขาดทุนในงวดบัญชี</w:t>
      </w:r>
      <w:r w:rsidR="000A5255" w:rsidRPr="0059693A">
        <w:rPr>
          <w:rFonts w:ascii="Angsana New" w:hAnsi="Angsana New" w:hint="cs"/>
          <w:sz w:val="30"/>
          <w:szCs w:val="30"/>
          <w:cs/>
        </w:rPr>
        <w:t>นั้น</w:t>
      </w:r>
    </w:p>
    <w:p w14:paraId="535BDC2C" w14:textId="595B31E2" w:rsidR="00862D5F" w:rsidRDefault="00862D5F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1A6791" w14:textId="77777777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693A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3A7A314" w14:textId="5E9DD15D" w:rsidR="00862D5F" w:rsidRPr="0059693A" w:rsidRDefault="00862D5F" w:rsidP="00862D5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246A775" w14:textId="52261DE2" w:rsidR="00192E47" w:rsidRPr="0059693A" w:rsidRDefault="007D1509" w:rsidP="007D150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9693A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="00192E47" w:rsidRPr="0059693A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="00192E47" w:rsidRPr="0059693A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="00192E47" w:rsidRPr="0059693A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B92E7BA" w14:textId="2595CB7F" w:rsidR="00192E47" w:rsidRPr="0059693A" w:rsidRDefault="00192E47" w:rsidP="007D150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59693A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 w:rsidR="00111A1B">
        <w:rPr>
          <w:rFonts w:ascii="Angsana New" w:hAnsi="Angsana New"/>
          <w:color w:val="000000"/>
          <w:sz w:val="30"/>
          <w:szCs w:val="30"/>
        </w:rPr>
        <w:t>4</w:t>
      </w:r>
      <w:r w:rsidR="0008002E" w:rsidRPr="0059693A">
        <w:rPr>
          <w:rFonts w:ascii="Angsana New" w:hAnsi="Angsana New"/>
          <w:color w:val="000000"/>
          <w:sz w:val="30"/>
          <w:szCs w:val="30"/>
        </w:rPr>
        <w:t>(</w:t>
      </w:r>
      <w:r w:rsidR="00D102D5" w:rsidRPr="0059693A">
        <w:rPr>
          <w:rFonts w:ascii="Angsana New" w:hAnsi="Angsana New"/>
          <w:color w:val="000000"/>
          <w:sz w:val="30"/>
          <w:szCs w:val="30"/>
          <w:cs/>
        </w:rPr>
        <w:t>จ</w:t>
      </w:r>
      <w:r w:rsidRPr="0059693A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59693A">
        <w:rPr>
          <w:rFonts w:ascii="Angsana New" w:hAnsi="Angsana New"/>
          <w:color w:val="000000"/>
          <w:sz w:val="30"/>
          <w:szCs w:val="30"/>
        </w:rPr>
        <w:t xml:space="preserve"> </w:t>
      </w:r>
      <w:r w:rsidRPr="0059693A">
        <w:rPr>
          <w:rFonts w:ascii="Angsana New" w:hAnsi="Angsana New"/>
          <w:color w:val="000000"/>
          <w:sz w:val="30"/>
          <w:szCs w:val="30"/>
          <w:cs/>
        </w:rPr>
        <w:t>และวัดมูลค่า</w:t>
      </w:r>
      <w:r w:rsidR="005D093B" w:rsidRPr="0059693A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</w:t>
      </w:r>
      <w:r w:rsidRPr="0059693A">
        <w:rPr>
          <w:rFonts w:ascii="Angsana New" w:hAnsi="Angsana New"/>
          <w:color w:val="000000"/>
          <w:sz w:val="30"/>
          <w:szCs w:val="30"/>
          <w:cs/>
        </w:rPr>
        <w:t>ด้วยมูลค่ายุติธรรม</w:t>
      </w:r>
      <w:r w:rsidR="005D093B" w:rsidRPr="0059693A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</w:t>
      </w:r>
      <w:r w:rsidRPr="0059693A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D093B" w:rsidRPr="0059693A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Pr="0059693A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030EEF" w:rsidRPr="0059693A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Pr="0059693A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030EEF" w:rsidRPr="0059693A">
        <w:rPr>
          <w:rFonts w:ascii="Angsana New" w:hAnsi="Angsana New" w:hint="cs"/>
          <w:sz w:val="30"/>
          <w:szCs w:val="30"/>
          <w:cs/>
        </w:rPr>
        <w:t>ด้วย</w:t>
      </w:r>
      <w:r w:rsidRPr="0059693A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E32F2D2" w14:textId="77777777" w:rsidR="00030EEF" w:rsidRPr="0059693A" w:rsidRDefault="00030EEF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4BB870EF" w14:textId="40A25CE8" w:rsidR="00192E47" w:rsidRPr="0059693A" w:rsidRDefault="00192E47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</w:t>
      </w:r>
      <w:r w:rsidR="00030EEF"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DD150C5" w14:textId="77777777" w:rsidR="00192E47" w:rsidRPr="0059693A" w:rsidRDefault="00192E47" w:rsidP="0003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62148E80" w14:textId="7EAC7E0E" w:rsidR="00192E47" w:rsidRPr="0059693A" w:rsidRDefault="00192E47" w:rsidP="00030EE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59693A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59693A">
        <w:rPr>
          <w:rFonts w:ascii="Angsana New" w:hAnsi="Angsana New"/>
          <w:color w:val="000000"/>
          <w:sz w:val="30"/>
          <w:szCs w:val="30"/>
        </w:rPr>
        <w:t xml:space="preserve"> </w:t>
      </w:r>
      <w:r w:rsidRPr="0059693A">
        <w:rPr>
          <w:rFonts w:ascii="Angsana New" w:hAnsi="Angsana New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49ABA4EF" w14:textId="77777777" w:rsidR="00192E47" w:rsidRPr="0059693A" w:rsidRDefault="00192E47" w:rsidP="007D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  <w:cs/>
        </w:rPr>
      </w:pPr>
    </w:p>
    <w:p w14:paraId="58E335E5" w14:textId="2154113C" w:rsidR="00192E47" w:rsidRPr="0059693A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9693A">
        <w:rPr>
          <w:rFonts w:ascii="Angsana New" w:hAnsi="Angsana New"/>
          <w:sz w:val="30"/>
          <w:szCs w:val="30"/>
        </w:rPr>
        <w:t xml:space="preserve"> </w:t>
      </w:r>
    </w:p>
    <w:p w14:paraId="1F978090" w14:textId="77777777" w:rsidR="00192E47" w:rsidRPr="0059693A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32CE6F51" w14:textId="66C6475A" w:rsidR="00192E47" w:rsidRPr="0059693A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AA1AE53" w14:textId="77777777" w:rsidR="00D776A1" w:rsidRPr="0059693A" w:rsidRDefault="00D776A1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E7996FE" w14:textId="2F6FDD52" w:rsidR="00192E47" w:rsidRPr="0059693A" w:rsidRDefault="001144ED" w:rsidP="007D150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693A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59693A">
        <w:rPr>
          <w:rFonts w:ascii="Angsana New" w:eastAsia="EucrosiaUPCBold" w:hAnsi="Angsana New"/>
          <w:i/>
          <w:iCs/>
          <w:sz w:val="30"/>
          <w:szCs w:val="30"/>
        </w:rPr>
        <w:t xml:space="preserve">.2) </w:t>
      </w:r>
      <w:r w:rsidR="00192E47" w:rsidRPr="0059693A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9A26A10" w14:textId="2E4994C9" w:rsidR="00192E47" w:rsidRPr="0059693A" w:rsidRDefault="00192E47" w:rsidP="001144E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7DDC1F4" w14:textId="77777777" w:rsidR="00FD6B32" w:rsidRPr="0059693A" w:rsidRDefault="00FD6B32" w:rsidP="001144E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EFF75CD" w14:textId="10A23A46" w:rsidR="00192E47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0119B3">
        <w:rPr>
          <w:rFonts w:ascii="Angsana New" w:hAnsi="Angsana New"/>
          <w:spacing w:val="-4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59693A">
        <w:rPr>
          <w:rFonts w:ascii="Angsana New" w:hAnsi="Angsana New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9571171" w14:textId="77777777" w:rsidR="00192E47" w:rsidRPr="0059693A" w:rsidRDefault="00192E47" w:rsidP="00114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C44D8F7" w14:textId="7112D18D" w:rsidR="00192E47" w:rsidRPr="0059693A" w:rsidRDefault="00192E47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FDEF67" w14:textId="77777777" w:rsidR="00F538D2" w:rsidRPr="0059693A" w:rsidRDefault="00F538D2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4734717" w14:textId="5F3EF60D" w:rsidR="00192E47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0119B3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59693A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9693A">
        <w:rPr>
          <w:rFonts w:ascii="Angsana New" w:hAnsi="Angsana New"/>
          <w:sz w:val="30"/>
          <w:szCs w:val="30"/>
        </w:rPr>
        <w:t xml:space="preserve"> </w:t>
      </w:r>
    </w:p>
    <w:p w14:paraId="357B3AC9" w14:textId="77777777" w:rsidR="00192E47" w:rsidRPr="0059693A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759B2749" w14:textId="2139577A" w:rsidR="007D1509" w:rsidRPr="0059693A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9693A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59693A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="00192E47" w:rsidRPr="0059693A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อนุพันธ์ </w:t>
      </w:r>
    </w:p>
    <w:p w14:paraId="188E2733" w14:textId="38905752" w:rsidR="00192E47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8034742" w14:textId="77777777" w:rsidR="00025E4D" w:rsidRPr="0059693A" w:rsidRDefault="00025E4D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7078BDE8" w14:textId="27A48FC4" w:rsidR="00192E47" w:rsidRPr="0059693A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9693A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59693A">
        <w:rPr>
          <w:rFonts w:ascii="Angsana New" w:eastAsia="EucrosiaUPCBold" w:hAnsi="Angsana New"/>
          <w:i/>
          <w:iCs/>
          <w:sz w:val="30"/>
          <w:szCs w:val="30"/>
        </w:rPr>
        <w:t xml:space="preserve">.4) </w:t>
      </w:r>
      <w:r w:rsidR="00192E47" w:rsidRPr="0059693A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31A6A43" w14:textId="0FF40494" w:rsidR="00192E47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66A470B" w14:textId="77777777" w:rsidR="000A5255" w:rsidRPr="0059693A" w:rsidRDefault="000A5255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E1945EF" w14:textId="5416B6A9" w:rsidR="00192E47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D0770" w:rsidRPr="0059693A">
        <w:rPr>
          <w:rFonts w:ascii="Angsana New" w:hAnsi="Angsana New"/>
          <w:sz w:val="30"/>
          <w:szCs w:val="30"/>
        </w:rPr>
        <w:t xml:space="preserve"> 12</w:t>
      </w:r>
      <w:r w:rsidRPr="0059693A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A9CC64D" w14:textId="77777777" w:rsidR="00192E47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706811" w14:textId="69BD7E18" w:rsidR="00192E47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BC28460" w14:textId="71668CCC" w:rsidR="00F538D2" w:rsidRPr="0059693A" w:rsidRDefault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A8BA61B" w14:textId="2BB9ED59" w:rsidR="00192E47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1144ED" w:rsidRPr="0059693A">
        <w:rPr>
          <w:rFonts w:ascii="Angsana New" w:hAnsi="Angsana New"/>
          <w:sz w:val="30"/>
          <w:szCs w:val="30"/>
        </w:rPr>
        <w:t xml:space="preserve"> 30</w:t>
      </w:r>
      <w:r w:rsidRPr="0059693A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7035CE" w:rsidRPr="0059693A">
        <w:rPr>
          <w:rFonts w:ascii="Angsana New" w:hAnsi="Angsana New"/>
          <w:sz w:val="30"/>
          <w:szCs w:val="30"/>
        </w:rPr>
        <w:br/>
      </w:r>
      <w:r w:rsidRPr="0059693A">
        <w:rPr>
          <w:rFonts w:ascii="Angsana New" w:hAnsi="Angsana New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B869972" w14:textId="77777777" w:rsidR="00F538D2" w:rsidRPr="0059693A" w:rsidRDefault="00F538D2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A158EBF" w14:textId="77777777" w:rsidR="00896509" w:rsidRPr="0059693A" w:rsidRDefault="00896509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4C8B5DD" w14:textId="77777777" w:rsidR="00896509" w:rsidRPr="0059693A" w:rsidRDefault="00896509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C722537" w14:textId="77777777" w:rsidR="00896509" w:rsidRPr="0059693A" w:rsidRDefault="00896509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866F36F" w14:textId="442BB334" w:rsidR="00192E47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21CFACB" w14:textId="77777777" w:rsidR="001144ED" w:rsidRPr="0059693A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-</w:t>
      </w:r>
      <w:r w:rsidR="001144ED"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</w:p>
    <w:p w14:paraId="1095B1A2" w14:textId="24863C61" w:rsidR="00192E47" w:rsidRPr="0059693A" w:rsidRDefault="001144ED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</w:rPr>
        <w:t xml:space="preserve">  </w:t>
      </w:r>
      <w:r w:rsidR="00192E47" w:rsidRPr="0059693A">
        <w:rPr>
          <w:rFonts w:ascii="Angsana New" w:hAnsi="Angsana New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59CC5231" w14:textId="1317BA66" w:rsidR="00192E47" w:rsidRPr="0059693A" w:rsidRDefault="00192E47" w:rsidP="00284EE1">
      <w:pPr>
        <w:pStyle w:val="BodyText"/>
        <w:tabs>
          <w:tab w:val="clear" w:pos="454"/>
          <w:tab w:val="clear" w:pos="680"/>
          <w:tab w:val="clear" w:pos="907"/>
          <w:tab w:val="left" w:pos="99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-</w:t>
      </w:r>
      <w:r w:rsidR="001144ED"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สินทรัพย์ทางการเงินค้างชำระเกินกว่า</w:t>
      </w:r>
      <w:r w:rsidR="001144ED" w:rsidRPr="0059693A">
        <w:rPr>
          <w:rFonts w:ascii="Angsana New" w:hAnsi="Angsana New"/>
          <w:sz w:val="30"/>
          <w:szCs w:val="30"/>
        </w:rPr>
        <w:t xml:space="preserve"> 90</w:t>
      </w:r>
      <w:r w:rsidRPr="0059693A">
        <w:rPr>
          <w:rFonts w:ascii="Angsana New" w:hAnsi="Angsana New"/>
          <w:sz w:val="30"/>
          <w:szCs w:val="30"/>
          <w:cs/>
        </w:rPr>
        <w:t xml:space="preserve"> วัน</w:t>
      </w:r>
    </w:p>
    <w:p w14:paraId="0E7A0070" w14:textId="77777777" w:rsidR="00192E47" w:rsidRPr="0059693A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96F8BF8" w14:textId="195599E0" w:rsidR="00192E47" w:rsidRPr="0059693A" w:rsidRDefault="0008452B" w:rsidP="0008452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9693A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59693A">
        <w:rPr>
          <w:rFonts w:ascii="Angsana New" w:eastAsia="EucrosiaUPCBold" w:hAnsi="Angsana New"/>
          <w:i/>
          <w:iCs/>
          <w:sz w:val="30"/>
          <w:szCs w:val="30"/>
        </w:rPr>
        <w:t xml:space="preserve">.5) </w:t>
      </w:r>
      <w:r w:rsidR="00192E47" w:rsidRPr="0059693A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4759ADA4" w14:textId="4F6DA947" w:rsidR="00192E47" w:rsidRPr="0059693A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1E986DF" w14:textId="77777777" w:rsidR="002635BE" w:rsidRPr="0059693A" w:rsidRDefault="002635BE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50415C44" w14:textId="2BD8CF6E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693A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767D8F31" w14:textId="77777777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0ECB103" w14:textId="5C53C565" w:rsidR="003E3BD2" w:rsidRPr="0059693A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E43DF7" w:rsidRPr="0059693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43DF7" w:rsidRPr="0059693A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534F8AA5" w14:textId="77777777" w:rsidR="003E3BD2" w:rsidRPr="0059693A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D86AB84" w14:textId="7525CF26" w:rsidR="003E3BD2" w:rsidRPr="0059693A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59693A">
        <w:rPr>
          <w:rFonts w:ascii="Angsana New" w:hAnsi="Angsana New"/>
          <w:sz w:val="30"/>
          <w:szCs w:val="30"/>
        </w:rPr>
        <w:br/>
      </w:r>
      <w:r w:rsidRPr="0059693A">
        <w:rPr>
          <w:rFonts w:ascii="Angsana New" w:hAnsi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59693A">
        <w:rPr>
          <w:rFonts w:ascii="Angsana New" w:hAnsi="Angsana New"/>
          <w:sz w:val="30"/>
          <w:szCs w:val="30"/>
        </w:rPr>
        <w:br/>
      </w:r>
      <w:r w:rsidRPr="0059693A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 ณ วันที่รายงาน</w:t>
      </w:r>
    </w:p>
    <w:p w14:paraId="100A9344" w14:textId="77777777" w:rsidR="00896509" w:rsidRPr="0059693A" w:rsidRDefault="00896509" w:rsidP="00862D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E75601" w14:textId="77777777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693A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11DB4A6B" w14:textId="77777777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F19DF7" w14:textId="14C89FE4" w:rsidR="003E3BD2" w:rsidRPr="0059693A" w:rsidRDefault="003E3BD2" w:rsidP="003E3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สินค้าคงเหลือ</w:t>
      </w:r>
      <w:r w:rsidRPr="0059693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59693A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59693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F68BA28" w14:textId="490C34FC" w:rsidR="00050496" w:rsidRPr="0059693A" w:rsidRDefault="00050496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BA7875" w14:textId="77777777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693A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BE4A9FC" w14:textId="77777777" w:rsidR="0008452B" w:rsidRPr="0059693A" w:rsidRDefault="0008452B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F5087A6" w14:textId="6CA90165" w:rsidR="00D342AA" w:rsidRPr="0059693A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59693A">
        <w:rPr>
          <w:rFonts w:ascii="Angsana New" w:hAnsi="Angsana New"/>
          <w:sz w:val="30"/>
          <w:szCs w:val="30"/>
          <w:cs/>
          <w:lang w:val="en-GB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F70C1D9" w14:textId="77777777" w:rsidR="00D342AA" w:rsidRPr="0059693A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3C973CD" w14:textId="1BCB0116" w:rsidR="00D342AA" w:rsidRPr="0059693A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59693A">
        <w:rPr>
          <w:rFonts w:ascii="Angsana New" w:hAnsi="Angsana New"/>
          <w:sz w:val="30"/>
          <w:szCs w:val="30"/>
          <w:cs/>
          <w:lang w:val="en-GB"/>
        </w:rPr>
        <w:t>ราคาทุนรวมถึงต้นทุน</w:t>
      </w:r>
      <w:r w:rsidR="00D81FFD" w:rsidRPr="0059693A">
        <w:rPr>
          <w:rFonts w:ascii="Angsana New" w:hAnsi="Angsana New" w:hint="cs"/>
          <w:sz w:val="30"/>
          <w:szCs w:val="30"/>
          <w:cs/>
          <w:lang w:val="en-GB"/>
        </w:rPr>
        <w:t xml:space="preserve">การกู้ยืม </w:t>
      </w:r>
      <w:r w:rsidRPr="0059693A">
        <w:rPr>
          <w:rFonts w:ascii="Angsana New" w:hAnsi="Angsana New"/>
          <w:sz w:val="30"/>
          <w:szCs w:val="30"/>
          <w:cs/>
          <w:lang w:val="en-GB"/>
        </w:rPr>
        <w:t>ต้นทุนในการรื้อถอน</w:t>
      </w:r>
      <w:r w:rsidRPr="0059693A">
        <w:rPr>
          <w:rFonts w:ascii="Angsana New" w:hAnsi="Angsana New"/>
          <w:sz w:val="30"/>
          <w:szCs w:val="30"/>
          <w:lang w:val="en-GB"/>
        </w:rPr>
        <w:t xml:space="preserve"> </w:t>
      </w:r>
      <w:r w:rsidRPr="0059693A">
        <w:rPr>
          <w:rFonts w:ascii="Angsana New" w:hAnsi="Angsana New"/>
          <w:sz w:val="30"/>
          <w:szCs w:val="30"/>
          <w:cs/>
          <w:lang w:val="en-GB"/>
        </w:rPr>
        <w:t>การขนย้าย</w:t>
      </w:r>
      <w:r w:rsidR="00094FDC" w:rsidRPr="0059693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9693A">
        <w:rPr>
          <w:rFonts w:ascii="Angsana New" w:hAnsi="Angsana New"/>
          <w:sz w:val="30"/>
          <w:szCs w:val="30"/>
          <w:cs/>
          <w:lang w:val="en-GB"/>
        </w:rPr>
        <w:t>การบูรณะสถานที่ตั้งของสินทรัพย์</w:t>
      </w:r>
      <w:r w:rsidRPr="0059693A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426C74BC" w14:textId="77777777" w:rsidR="00D342AA" w:rsidRPr="0059693A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5C73466" w14:textId="77777777" w:rsidR="00D342AA" w:rsidRPr="0059693A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59693A">
        <w:rPr>
          <w:rFonts w:ascii="Angsana New" w:hAnsi="Angsana New"/>
          <w:sz w:val="30"/>
          <w:szCs w:val="30"/>
          <w:cs/>
          <w:lang w:val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8EC3189" w14:textId="77777777" w:rsidR="00575DF5" w:rsidRPr="0059693A" w:rsidRDefault="00575DF5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AC5210" w14:textId="63CCA6FE" w:rsidR="00D342AA" w:rsidRPr="0059693A" w:rsidRDefault="00D342AA" w:rsidP="0080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59693A">
        <w:rPr>
          <w:rFonts w:ascii="Angsana New" w:hAnsi="Angsana New"/>
          <w:i/>
          <w:iCs/>
          <w:sz w:val="30"/>
          <w:szCs w:val="30"/>
          <w:cs/>
          <w:lang w:val="en-GB"/>
        </w:rPr>
        <w:t>ต้นทุนที่เกิดขึ้นในภายหลัง</w:t>
      </w:r>
    </w:p>
    <w:p w14:paraId="73D50BD2" w14:textId="77777777" w:rsidR="00D342AA" w:rsidRPr="0059693A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59693A">
        <w:rPr>
          <w:rFonts w:ascii="Angsana New" w:hAnsi="Angsana New"/>
          <w:sz w:val="30"/>
          <w:szCs w:val="30"/>
          <w:cs/>
          <w:lang w:val="en-GB"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9693A">
        <w:rPr>
          <w:rFonts w:ascii="Angsana New" w:hAnsi="Angsana New"/>
          <w:sz w:val="30"/>
          <w:szCs w:val="30"/>
          <w:lang w:val="en-GB"/>
        </w:rPr>
        <w:t xml:space="preserve"> </w:t>
      </w:r>
      <w:r w:rsidRPr="0059693A">
        <w:rPr>
          <w:rFonts w:ascii="Angsana New" w:hAnsi="Angsana New"/>
          <w:sz w:val="30"/>
          <w:szCs w:val="30"/>
          <w:cs/>
          <w:lang w:val="en-GB"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59693A">
        <w:rPr>
          <w:rFonts w:ascii="Angsana New" w:hAnsi="Angsana New"/>
          <w:sz w:val="30"/>
          <w:szCs w:val="30"/>
          <w:lang w:val="en-GB"/>
        </w:rPr>
        <w:t xml:space="preserve"> </w:t>
      </w:r>
      <w:r w:rsidRPr="0059693A">
        <w:rPr>
          <w:rFonts w:ascii="Angsana New" w:hAnsi="Angsana New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4F337997" w14:textId="43B0C1B4" w:rsidR="00D342AA" w:rsidRPr="0059693A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2DD99D" w14:textId="162714C2" w:rsidR="00D342AA" w:rsidRPr="0059693A" w:rsidRDefault="00D342AA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9693A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470230A1" w14:textId="493974C3" w:rsidR="00D342AA" w:rsidRPr="0059693A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693A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240326">
        <w:rPr>
          <w:rFonts w:ascii="Angsana New" w:hAnsi="Angsana New" w:cs="Angsana New" w:hint="cs"/>
          <w:sz w:val="30"/>
          <w:szCs w:val="30"/>
          <w:cs/>
        </w:rPr>
        <w:t xml:space="preserve"> งาน</w:t>
      </w:r>
      <w:r w:rsidRPr="0059693A">
        <w:rPr>
          <w:rFonts w:ascii="Angsana New" w:hAnsi="Angsana New" w:cs="Angsana New"/>
          <w:sz w:val="30"/>
          <w:szCs w:val="30"/>
          <w:cs/>
        </w:rPr>
        <w:t>ระหว่างการก่อสร้าง</w:t>
      </w:r>
      <w:r w:rsidR="00240326">
        <w:rPr>
          <w:rFonts w:ascii="Angsana New" w:hAnsi="Angsana New" w:cs="Angsana New" w:hint="cs"/>
          <w:sz w:val="30"/>
          <w:szCs w:val="30"/>
          <w:cs/>
        </w:rPr>
        <w:t>และเครื่องจักรอุปกรณ์ระหว่างติดตั้ง</w:t>
      </w:r>
      <w:r w:rsidRPr="0059693A">
        <w:rPr>
          <w:rFonts w:ascii="Angsana New" w:hAnsi="Angsana New" w:cs="Angsana New"/>
          <w:sz w:val="30"/>
          <w:szCs w:val="30"/>
        </w:rPr>
        <w:t xml:space="preserve"> </w:t>
      </w:r>
    </w:p>
    <w:p w14:paraId="6E0566C6" w14:textId="77777777" w:rsidR="002D0F60" w:rsidRPr="0059693A" w:rsidRDefault="002D0F60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364568" w14:textId="077DA507" w:rsidR="00D342AA" w:rsidRPr="0059693A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693A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</w:t>
      </w:r>
      <w:r w:rsidRPr="0059693A">
        <w:rPr>
          <w:rFonts w:ascii="Angsana New" w:hAnsi="Angsana New" w:cs="Angsana New" w:hint="cs"/>
          <w:sz w:val="30"/>
          <w:szCs w:val="30"/>
          <w:cs/>
        </w:rPr>
        <w:t xml:space="preserve">ได้ดังนี้ </w:t>
      </w: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342AA" w:rsidRPr="0059693A" w14:paraId="13BBDA0F" w14:textId="77777777" w:rsidTr="007D1509">
        <w:tc>
          <w:tcPr>
            <w:tcW w:w="5390" w:type="dxa"/>
            <w:vAlign w:val="bottom"/>
          </w:tcPr>
          <w:p w14:paraId="58D486BE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6C420A00" w14:textId="332EC563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E0CE4" w:rsidRPr="005969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 xml:space="preserve">20 </w:t>
            </w:r>
          </w:p>
        </w:tc>
        <w:tc>
          <w:tcPr>
            <w:tcW w:w="675" w:type="dxa"/>
          </w:tcPr>
          <w:p w14:paraId="3C86A02E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59693A" w14:paraId="15AD40AD" w14:textId="77777777" w:rsidTr="007D1509">
        <w:tc>
          <w:tcPr>
            <w:tcW w:w="5390" w:type="dxa"/>
            <w:vAlign w:val="bottom"/>
          </w:tcPr>
          <w:p w14:paraId="28A920A8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B569123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 xml:space="preserve">10 </w:t>
            </w:r>
          </w:p>
        </w:tc>
        <w:tc>
          <w:tcPr>
            <w:tcW w:w="675" w:type="dxa"/>
          </w:tcPr>
          <w:p w14:paraId="430AF030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59693A" w14:paraId="1737D73C" w14:textId="77777777" w:rsidTr="007D1509">
        <w:tc>
          <w:tcPr>
            <w:tcW w:w="5390" w:type="dxa"/>
            <w:vAlign w:val="bottom"/>
          </w:tcPr>
          <w:p w14:paraId="3296DB28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195" w:type="dxa"/>
          </w:tcPr>
          <w:p w14:paraId="60624ABF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  <w:t xml:space="preserve">3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</w:p>
        </w:tc>
        <w:tc>
          <w:tcPr>
            <w:tcW w:w="675" w:type="dxa"/>
          </w:tcPr>
          <w:p w14:paraId="35DA6A96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59693A" w14:paraId="48D09585" w14:textId="77777777" w:rsidTr="007D1509">
        <w:tc>
          <w:tcPr>
            <w:tcW w:w="5390" w:type="dxa"/>
            <w:vAlign w:val="bottom"/>
          </w:tcPr>
          <w:p w14:paraId="5448CAFF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7A08D4E" w14:textId="4C34FB2D" w:rsidR="00D342AA" w:rsidRPr="0059693A" w:rsidRDefault="003E0CE4" w:rsidP="003E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355995B2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59693A" w14:paraId="17E80D75" w14:textId="77777777" w:rsidTr="007D1509">
        <w:tc>
          <w:tcPr>
            <w:tcW w:w="5390" w:type="dxa"/>
            <w:shd w:val="clear" w:color="auto" w:fill="auto"/>
            <w:vAlign w:val="bottom"/>
          </w:tcPr>
          <w:p w14:paraId="0504F094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98E0867" w14:textId="3E913CBC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="00CF48D5" w:rsidRPr="005969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75" w:type="dxa"/>
            <w:shd w:val="clear" w:color="auto" w:fill="auto"/>
          </w:tcPr>
          <w:p w14:paraId="48E51875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59693A" w14:paraId="4A5A8513" w14:textId="77777777" w:rsidTr="007D1509">
        <w:tc>
          <w:tcPr>
            <w:tcW w:w="5390" w:type="dxa"/>
            <w:shd w:val="clear" w:color="auto" w:fill="auto"/>
            <w:vAlign w:val="bottom"/>
          </w:tcPr>
          <w:p w14:paraId="3C5909E3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195" w:type="dxa"/>
          </w:tcPr>
          <w:p w14:paraId="3EDD0EC6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Pr="0059693A">
              <w:rPr>
                <w:rFonts w:ascii="Angsana New" w:hAnsi="Angsana New"/>
                <w:sz w:val="30"/>
                <w:szCs w:val="30"/>
              </w:rPr>
              <w:t xml:space="preserve"> - 20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418C9C71" w14:textId="77777777" w:rsidR="00D342AA" w:rsidRPr="0059693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97F2D43" w14:textId="77777777" w:rsidR="00EA7E8E" w:rsidRPr="0059693A" w:rsidRDefault="00EA7E8E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01DB599E" w14:textId="15557821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OLE_LINK7"/>
      <w:bookmarkStart w:id="3" w:name="OLE_LINK8"/>
      <w:r w:rsidRPr="0059693A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709B007" w14:textId="77777777" w:rsidR="00862D5F" w:rsidRPr="0059693A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9B2EE23" w14:textId="759A9C2B" w:rsidR="00862D5F" w:rsidRPr="0059693A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</w:t>
      </w:r>
      <w:r w:rsidRPr="0059693A">
        <w:rPr>
          <w:rFonts w:ascii="Angsana New" w:hAnsi="Angsana New" w:hint="cs"/>
          <w:sz w:val="30"/>
          <w:szCs w:val="30"/>
          <w:cs/>
        </w:rPr>
        <w:t>ไ</w:t>
      </w:r>
      <w:r w:rsidRPr="0059693A">
        <w:rPr>
          <w:rFonts w:ascii="Angsana New" w:hAnsi="Angsana New"/>
          <w:sz w:val="30"/>
          <w:szCs w:val="30"/>
          <w:cs/>
        </w:rPr>
        <w:t>ด้รับการทบทวน ณ ทุกวันที่รายงานว่ามีข้อบ่งชี้เรื่องการด้อยค่าหรือไม่</w:t>
      </w:r>
      <w:r w:rsidRPr="0059693A">
        <w:rPr>
          <w:rFonts w:ascii="Angsana New" w:hAnsi="Angsana New" w:hint="cs"/>
          <w:sz w:val="30"/>
          <w:szCs w:val="30"/>
          <w:cs/>
        </w:rPr>
        <w:t xml:space="preserve">      </w:t>
      </w:r>
      <w:r w:rsidRPr="0059693A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0668D48" w14:textId="77777777" w:rsidR="00862D5F" w:rsidRPr="0059693A" w:rsidRDefault="00862D5F" w:rsidP="00CD30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BAA501" w14:textId="3A6CE4C2" w:rsidR="00862D5F" w:rsidRDefault="00862D5F" w:rsidP="00214A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5E3523" w:rsidRPr="0059693A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59693A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214A2F" w:rsidRPr="0059693A">
        <w:rPr>
          <w:rFonts w:ascii="Angsana New" w:hAnsi="Angsana New"/>
          <w:sz w:val="30"/>
          <w:szCs w:val="30"/>
          <w:cs/>
        </w:rPr>
        <w:t>คำนวณโดยใช้</w:t>
      </w:r>
      <w:r w:rsidRPr="0059693A">
        <w:rPr>
          <w:rFonts w:ascii="Angsana New" w:hAnsi="Angsana New"/>
          <w:sz w:val="30"/>
          <w:szCs w:val="30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6E2B1668" w14:textId="5A6BCFF9" w:rsidR="00862D5F" w:rsidRPr="0059693A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9693A">
        <w:rPr>
          <w:rFonts w:ascii="Angsana New" w:hAnsi="Angsana New"/>
          <w:sz w:val="30"/>
          <w:szCs w:val="30"/>
        </w:rPr>
        <w:t xml:space="preserve"> </w:t>
      </w:r>
    </w:p>
    <w:p w14:paraId="06077E68" w14:textId="77777777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bookmarkEnd w:id="2"/>
    <w:bookmarkEnd w:id="3"/>
    <w:p w14:paraId="1E005683" w14:textId="74B2621E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693A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E039C0F" w14:textId="77777777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F30969D" w14:textId="51B26CCA" w:rsidR="00C67985" w:rsidRPr="0059693A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9693A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18400C" w14:textId="1A32B0B7" w:rsidR="00C67985" w:rsidRPr="0059693A" w:rsidRDefault="00C67985" w:rsidP="00351A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9693A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7F44CB86" w14:textId="77777777" w:rsidR="00D4259C" w:rsidRPr="0059693A" w:rsidRDefault="00D4259C" w:rsidP="00351A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85E0A17" w14:textId="77777777" w:rsidR="00C67985" w:rsidRPr="0059693A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9693A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59693A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59693A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AB5E641" w14:textId="77777777" w:rsidR="00C67985" w:rsidRPr="0059693A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C1C130" w14:textId="77777777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693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01D2D12" w14:textId="77777777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3A56F530" w14:textId="3C4128E5" w:rsidR="00862D5F" w:rsidRPr="0059693A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Pr="0059693A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Pr="0059693A">
        <w:rPr>
          <w:rFonts w:ascii="Angsana New" w:hAnsi="Angsana New" w:hint="cs"/>
          <w:sz w:val="30"/>
          <w:szCs w:val="30"/>
          <w:cs/>
        </w:rPr>
        <w:t>ถึง</w:t>
      </w:r>
      <w:r w:rsidRPr="0059693A">
        <w:rPr>
          <w:rFonts w:ascii="Angsana New" w:hAnsi="Angsana New"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59693A">
        <w:rPr>
          <w:rFonts w:ascii="Angsana New" w:hAnsi="Angsana New"/>
          <w:sz w:val="30"/>
          <w:szCs w:val="30"/>
        </w:rPr>
        <w:t xml:space="preserve"> </w:t>
      </w:r>
    </w:p>
    <w:p w14:paraId="43DB9C18" w14:textId="5B001052" w:rsidR="00AD4E8A" w:rsidRPr="0059693A" w:rsidRDefault="00AD4E8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B71C48" w14:textId="486AC205" w:rsidR="00AD4E8A" w:rsidRPr="0059693A" w:rsidRDefault="00AD4E8A" w:rsidP="00AD4E8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693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p w14:paraId="2C7EFE32" w14:textId="1EEA86ED" w:rsidR="00AD4E8A" w:rsidRPr="0059693A" w:rsidRDefault="00AD4E8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359B2C" w14:textId="77777777" w:rsidR="00AD4E8A" w:rsidRPr="0059693A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9693A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33E78BF" w14:textId="77777777" w:rsidR="00AD4E8A" w:rsidRPr="0059693A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9693A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9693A" w:rsidDel="001A6CC8">
        <w:rPr>
          <w:rFonts w:ascii="Angsana New" w:hAnsi="Angsana New"/>
          <w:sz w:val="30"/>
          <w:szCs w:val="30"/>
        </w:rPr>
        <w:t xml:space="preserve"> </w:t>
      </w:r>
      <w:r w:rsidRPr="0059693A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9693A" w:rsidDel="001A6CC8">
        <w:rPr>
          <w:rFonts w:ascii="Angsana New" w:hAnsi="Angsana New"/>
          <w:sz w:val="30"/>
          <w:szCs w:val="30"/>
        </w:rPr>
        <w:t xml:space="preserve"> </w:t>
      </w:r>
      <w:r w:rsidRPr="0059693A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1EAB16C6" w14:textId="309BD4A9" w:rsidR="00AD4E8A" w:rsidRPr="0059693A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59693A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59693A" w:rsidDel="001A6CC8">
        <w:rPr>
          <w:rFonts w:ascii="Angsana New" w:hAnsi="Angsana New"/>
          <w:sz w:val="30"/>
          <w:szCs w:val="30"/>
        </w:rPr>
        <w:t xml:space="preserve"> 1  </w:t>
      </w:r>
      <w:r w:rsidRPr="0059693A" w:rsidDel="001A6CC8">
        <w:rPr>
          <w:rFonts w:ascii="Angsana New" w:hAnsi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95662D" w14:textId="77777777" w:rsidR="00AD4E8A" w:rsidRPr="0059693A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59693A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59693A" w:rsidDel="001A6CC8">
        <w:rPr>
          <w:rFonts w:ascii="Angsana New" w:hAnsi="Angsana New"/>
          <w:sz w:val="30"/>
          <w:szCs w:val="30"/>
        </w:rPr>
        <w:t xml:space="preserve"> 2  </w:t>
      </w:r>
      <w:r w:rsidRPr="0059693A" w:rsidDel="001A6CC8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9693A">
        <w:rPr>
          <w:rFonts w:ascii="Angsana New" w:hAnsi="Angsana New"/>
          <w:sz w:val="30"/>
          <w:szCs w:val="30"/>
        </w:rPr>
        <w:t>1</w:t>
      </w:r>
    </w:p>
    <w:p w14:paraId="127D8153" w14:textId="77777777" w:rsidR="00AD4E8A" w:rsidRPr="0059693A" w:rsidDel="001A6CC8" w:rsidRDefault="00AD4E8A" w:rsidP="00AD4E8A">
      <w:pPr>
        <w:pStyle w:val="BodyText"/>
        <w:numPr>
          <w:ilvl w:val="2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  <w:r w:rsidRPr="0059693A" w:rsidDel="001A6CC8">
        <w:rPr>
          <w:rFonts w:ascii="Angsana New" w:hAnsi="Angsana New"/>
          <w:sz w:val="30"/>
          <w:szCs w:val="30"/>
          <w:cs/>
        </w:rPr>
        <w:t>ข้อมูลระดับ</w:t>
      </w:r>
      <w:r w:rsidRPr="0059693A" w:rsidDel="001A6CC8">
        <w:rPr>
          <w:rFonts w:ascii="Angsana New" w:hAnsi="Angsana New"/>
          <w:sz w:val="30"/>
          <w:szCs w:val="30"/>
        </w:rPr>
        <w:t xml:space="preserve"> 3  </w:t>
      </w:r>
      <w:r w:rsidRPr="0059693A" w:rsidDel="001A6CC8">
        <w:rPr>
          <w:rFonts w:ascii="Angsana New" w:hAnsi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3D710BC" w14:textId="77777777" w:rsidR="00AD4E8A" w:rsidRPr="0059693A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CA9F65C" w14:textId="77777777" w:rsidR="00AD4E8A" w:rsidRPr="0059693A" w:rsidDel="001A6CC8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9693A" w:rsidDel="001A6CC8">
        <w:rPr>
          <w:rFonts w:ascii="Angsana New" w:hAnsi="Angsana New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F5CD6DA" w14:textId="77777777" w:rsidR="00AD4E8A" w:rsidRPr="0059693A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7AB4235" w14:textId="78BF0A1F" w:rsidR="00AD4E8A" w:rsidRPr="0059693A" w:rsidRDefault="00AD4E8A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9693A" w:rsidDel="001A6CC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</w:t>
      </w:r>
      <w:r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Pr="0059693A">
        <w:rPr>
          <w:rFonts w:ascii="Angsana New" w:hAnsi="Angsana New"/>
          <w:sz w:val="30"/>
          <w:szCs w:val="30"/>
        </w:rPr>
        <w:t>3</w:t>
      </w:r>
      <w:r w:rsidRPr="0059693A" w:rsidDel="001A6CC8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32256BD" w14:textId="77777777" w:rsidR="006F73A0" w:rsidRPr="0059693A" w:rsidRDefault="006F73A0" w:rsidP="00AD4E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295BB13" w14:textId="77777777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69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65369574" w14:textId="77777777" w:rsidR="00862D5F" w:rsidRPr="0059693A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B52B019" w14:textId="77777777" w:rsidR="000C721B" w:rsidRPr="0059693A" w:rsidRDefault="000C721B" w:rsidP="000C721B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9693A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78588D9B" w14:textId="6DC450DA" w:rsidR="00C67985" w:rsidRPr="0059693A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783D6C17" w14:textId="77777777" w:rsidR="00C67985" w:rsidRPr="0059693A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68A710" w14:textId="77777777" w:rsidR="00C67985" w:rsidRPr="0059693A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59693A">
        <w:rPr>
          <w:rFonts w:ascii="Angsana New" w:hAnsi="Angsana New"/>
          <w:sz w:val="30"/>
          <w:szCs w:val="30"/>
        </w:rPr>
        <w:t xml:space="preserve"> </w:t>
      </w:r>
    </w:p>
    <w:p w14:paraId="34DE02A1" w14:textId="77777777" w:rsidR="00C67985" w:rsidRPr="0059693A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17B0F5" w14:textId="77777777" w:rsidR="00C67985" w:rsidRPr="0059693A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59693A">
        <w:rPr>
          <w:rFonts w:ascii="Angsana New" w:hAnsi="Angsana New" w:hint="cs"/>
          <w:sz w:val="30"/>
          <w:szCs w:val="30"/>
          <w:cs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EFF9100" w14:textId="77777777" w:rsidR="000C721B" w:rsidRPr="0059693A" w:rsidRDefault="000C721B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9845F2" w14:textId="77777777" w:rsidR="00C71056" w:rsidRPr="0059693A" w:rsidRDefault="00C71056" w:rsidP="00C71056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9693A">
        <w:rPr>
          <w:rFonts w:ascii="Angsana New" w:hAnsi="Angsana New"/>
          <w:i/>
          <w:iCs/>
          <w:sz w:val="30"/>
          <w:szCs w:val="30"/>
          <w:cs/>
        </w:rPr>
        <w:t xml:space="preserve">ยอดคงเหลือของสัญญา </w:t>
      </w:r>
    </w:p>
    <w:p w14:paraId="555BB3D1" w14:textId="2ACA9AAE" w:rsidR="000C721B" w:rsidRPr="0059693A" w:rsidRDefault="00B106F7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B79">
        <w:rPr>
          <w:rFonts w:ascii="Angsana New" w:hAnsi="Angsana New"/>
          <w:spacing w:val="-4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Pr="0059693A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3EB0E434" w14:textId="77777777" w:rsidR="00295C98" w:rsidRPr="0059693A" w:rsidRDefault="00295C98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53E757" w14:textId="653675AD" w:rsidR="00295C98" w:rsidRPr="0059693A" w:rsidRDefault="00B33A9E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หนี้สินที่เกิดจากสัญญา รวมถึงเงินรับล่วงหน้าจากลูกค้า 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</w:t>
      </w:r>
      <w:r w:rsidR="00256267" w:rsidRPr="0059693A">
        <w:rPr>
          <w:rFonts w:ascii="Angsana New" w:hAnsi="Angsana New"/>
          <w:sz w:val="30"/>
          <w:szCs w:val="30"/>
          <w:cs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7ED46FF" w14:textId="77777777" w:rsidR="001D2E8B" w:rsidRPr="0059693A" w:rsidRDefault="001D2E8B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A57F2AF" w14:textId="77777777" w:rsidR="00862D5F" w:rsidRPr="0059693A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693A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B06128C" w14:textId="77777777" w:rsidR="00862D5F" w:rsidRPr="0059693A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30"/>
          <w:szCs w:val="30"/>
        </w:rPr>
      </w:pPr>
    </w:p>
    <w:p w14:paraId="0E98F2EF" w14:textId="77777777" w:rsidR="00F07117" w:rsidRPr="0059693A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59693A">
        <w:rPr>
          <w:rFonts w:ascii="Angsana New" w:hAnsi="Angsana New"/>
          <w:sz w:val="30"/>
          <w:szCs w:val="30"/>
        </w:rPr>
        <w:t xml:space="preserve"> </w:t>
      </w:r>
    </w:p>
    <w:p w14:paraId="1CAC6C21" w14:textId="77777777" w:rsidR="00F07117" w:rsidRPr="0059693A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DBCF566" w14:textId="77777777" w:rsidR="00F07117" w:rsidRPr="0059693A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59693A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5DD27DC3" w14:textId="77777777" w:rsidR="00256267" w:rsidRPr="0059693A" w:rsidRDefault="0025626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1897539" w14:textId="7E5E95CC" w:rsidR="00F07117" w:rsidRPr="0059693A" w:rsidRDefault="00F07117" w:rsidP="00F0711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CC5450" w:rsidRPr="0059693A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5162F0EF" w14:textId="77777777" w:rsidR="00F07117" w:rsidRPr="0059693A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BC1E9DF" w14:textId="53AC5096" w:rsidR="00F07117" w:rsidRPr="0059693A" w:rsidRDefault="00F07117" w:rsidP="00F0711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59693A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0119B3">
        <w:rPr>
          <w:rFonts w:ascii="Angsana New" w:hAnsi="Angsana New"/>
          <w:spacing w:val="-2"/>
          <w:sz w:val="30"/>
          <w:szCs w:val="30"/>
          <w:cs/>
        </w:rPr>
        <w:t>ระยะเวลารายงาน</w:t>
      </w:r>
      <w:r w:rsidRPr="000119B3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0119B3">
        <w:rPr>
          <w:rFonts w:ascii="Angsana New" w:hAnsi="Angsana New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119B3">
        <w:rPr>
          <w:rFonts w:ascii="Angsana New" w:hAnsi="Angsana New"/>
          <w:spacing w:val="-2"/>
          <w:sz w:val="30"/>
          <w:szCs w:val="30"/>
        </w:rPr>
        <w:t xml:space="preserve"> </w:t>
      </w:r>
      <w:r w:rsidRPr="000119B3">
        <w:rPr>
          <w:rFonts w:ascii="Angsana New" w:hAnsi="Angsana New"/>
          <w:spacing w:val="-2"/>
          <w:sz w:val="30"/>
          <w:szCs w:val="30"/>
          <w:cs/>
        </w:rPr>
        <w:t>ทั้งนี้ สินทรัพย์ภาษีเงินได้</w:t>
      </w:r>
      <w:r w:rsidRPr="0059693A">
        <w:rPr>
          <w:rFonts w:ascii="Angsana New" w:hAnsi="Angsana New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936032D" w14:textId="77777777" w:rsidR="00F07117" w:rsidRPr="0059693A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824B627" w14:textId="77777777" w:rsidR="00F07117" w:rsidRPr="0059693A" w:rsidRDefault="00F07117" w:rsidP="00F0711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05866A1" w14:textId="138510B2" w:rsidR="003E6A5C" w:rsidRPr="0059693A" w:rsidRDefault="009172C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59693A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4A65FBD0" w14:textId="77777777" w:rsidR="00D57C8A" w:rsidRPr="0059693A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457A45C9" w14:textId="7822EC9C" w:rsidR="00B254DF" w:rsidRPr="0059693A" w:rsidRDefault="008C334B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59693A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3E109F" w:rsidRPr="0059693A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AD4E8A" w:rsidRPr="0059693A">
        <w:rPr>
          <w:rFonts w:ascii="Angsana New" w:hAnsi="Angsana New" w:hint="cs"/>
          <w:b/>
          <w:sz w:val="30"/>
          <w:szCs w:val="30"/>
          <w:cs/>
        </w:rPr>
        <w:t>และ</w:t>
      </w:r>
      <w:r w:rsidR="001050C7" w:rsidRPr="0059693A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F51E71" w:rsidRPr="0059693A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111A1B">
        <w:rPr>
          <w:rFonts w:ascii="Angsana New" w:hAnsi="Angsana New"/>
          <w:bCs/>
          <w:sz w:val="30"/>
          <w:szCs w:val="30"/>
        </w:rPr>
        <w:t>10</w:t>
      </w:r>
      <w:r w:rsidR="00F51E71" w:rsidRPr="0059693A">
        <w:rPr>
          <w:rFonts w:ascii="Angsana New" w:hAnsi="Angsana New"/>
          <w:b/>
          <w:sz w:val="30"/>
          <w:szCs w:val="30"/>
        </w:rPr>
        <w:t xml:space="preserve"> </w:t>
      </w:r>
      <w:r w:rsidR="00466C02" w:rsidRPr="0059693A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466C02" w:rsidRPr="0059693A">
        <w:rPr>
          <w:rFonts w:ascii="Angsana New" w:hAnsi="Angsana New"/>
          <w:bCs/>
          <w:sz w:val="30"/>
          <w:szCs w:val="30"/>
        </w:rPr>
        <w:t>1</w:t>
      </w:r>
      <w:r w:rsidR="00111A1B">
        <w:rPr>
          <w:rFonts w:ascii="Angsana New" w:hAnsi="Angsana New"/>
          <w:bCs/>
          <w:sz w:val="30"/>
          <w:szCs w:val="30"/>
        </w:rPr>
        <w:t>1</w:t>
      </w:r>
      <w:r w:rsidR="00466C02" w:rsidRPr="0059693A">
        <w:rPr>
          <w:rFonts w:ascii="Angsana New" w:hAnsi="Angsana New"/>
          <w:bCs/>
          <w:sz w:val="30"/>
          <w:szCs w:val="30"/>
        </w:rPr>
        <w:t xml:space="preserve"> </w:t>
      </w:r>
      <w:r w:rsidR="00F020B8" w:rsidRPr="0059693A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6C5BA2" w:rsidRPr="0059693A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6C5BA2" w:rsidRPr="0059693A">
        <w:rPr>
          <w:rFonts w:ascii="Angsana New" w:hAnsi="Angsana New" w:hint="cs"/>
          <w:b/>
          <w:sz w:val="30"/>
          <w:szCs w:val="30"/>
        </w:rPr>
        <w:t xml:space="preserve"> </w:t>
      </w:r>
      <w:r w:rsidR="006C5BA2" w:rsidRPr="0059693A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057B9310" w14:textId="70C5757F" w:rsidR="000D2842" w:rsidRPr="0059693A" w:rsidRDefault="000D2842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410"/>
      </w:tblGrid>
      <w:tr w:rsidR="000D2842" w:rsidRPr="0059693A" w14:paraId="176047F9" w14:textId="77777777" w:rsidTr="00217ABD">
        <w:trPr>
          <w:trHeight w:val="20"/>
          <w:tblHeader/>
        </w:trPr>
        <w:tc>
          <w:tcPr>
            <w:tcW w:w="3690" w:type="dxa"/>
          </w:tcPr>
          <w:p w14:paraId="523758DE" w14:textId="77777777" w:rsidR="000D2842" w:rsidRPr="0059693A" w:rsidRDefault="000D2842" w:rsidP="00217AB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0592F97" w14:textId="77777777" w:rsidR="000D2842" w:rsidRPr="0059693A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8837FC1" w14:textId="77777777" w:rsidR="000D2842" w:rsidRPr="0059693A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17C90F65" w14:textId="77777777" w:rsidR="000D2842" w:rsidRPr="0059693A" w:rsidRDefault="000D2842" w:rsidP="00217ABD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842" w:rsidRPr="0059693A" w14:paraId="4C32E1E6" w14:textId="77777777" w:rsidTr="00217ABD">
        <w:trPr>
          <w:trHeight w:val="20"/>
        </w:trPr>
        <w:tc>
          <w:tcPr>
            <w:tcW w:w="3690" w:type="dxa"/>
          </w:tcPr>
          <w:p w14:paraId="63B5CA5C" w14:textId="77777777" w:rsidR="000D2842" w:rsidRPr="0059693A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59693A">
              <w:rPr>
                <w:rFonts w:ascii="Angsana New" w:hAnsi="Angsana New"/>
                <w:sz w:val="30"/>
                <w:szCs w:val="30"/>
              </w:rPr>
              <w:t>.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59693A">
              <w:rPr>
                <w:rFonts w:ascii="Angsana New" w:hAnsi="Angsana New"/>
                <w:sz w:val="30"/>
                <w:szCs w:val="30"/>
              </w:rPr>
              <w:t>.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59693A">
              <w:rPr>
                <w:rFonts w:ascii="Angsana New" w:hAnsi="Angsana New"/>
                <w:sz w:val="30"/>
                <w:szCs w:val="30"/>
              </w:rPr>
              <w:t>.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เทคโนโลยี จำกัด</w:t>
            </w:r>
            <w:r w:rsidRPr="005969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</w:tcPr>
          <w:p w14:paraId="50212062" w14:textId="77777777" w:rsidR="000D2842" w:rsidRPr="0059693A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1E43E33" w14:textId="77777777" w:rsidR="000D2842" w:rsidRPr="0059693A" w:rsidRDefault="000D2842" w:rsidP="00217ABD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59693A">
              <w:rPr>
                <w:rFonts w:ascii="Angsana New" w:hAnsi="Angsana New"/>
                <w:sz w:val="30"/>
                <w:szCs w:val="30"/>
              </w:rPr>
              <w:t xml:space="preserve"> 38.51</w:t>
            </w:r>
          </w:p>
        </w:tc>
      </w:tr>
      <w:tr w:rsidR="0010641D" w:rsidRPr="0059693A" w14:paraId="67B118C7" w14:textId="77777777" w:rsidTr="00217ABD">
        <w:trPr>
          <w:trHeight w:val="20"/>
        </w:trPr>
        <w:tc>
          <w:tcPr>
            <w:tcW w:w="3690" w:type="dxa"/>
          </w:tcPr>
          <w:p w14:paraId="4AAD4D10" w14:textId="7885D87C" w:rsidR="0010641D" w:rsidRPr="0059693A" w:rsidRDefault="0010641D" w:rsidP="001064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 xml:space="preserve">Synnex Technology </w:t>
            </w:r>
            <w:proofErr w:type="gramStart"/>
            <w:r w:rsidRPr="0059693A">
              <w:rPr>
                <w:rFonts w:ascii="Angsana New" w:hAnsi="Angsana New"/>
                <w:sz w:val="30"/>
                <w:szCs w:val="30"/>
              </w:rPr>
              <w:t xml:space="preserve">International 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Pr="0059693A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50" w:type="dxa"/>
          </w:tcPr>
          <w:p w14:paraId="75724264" w14:textId="41CF048F" w:rsidR="0010641D" w:rsidRPr="0059693A" w:rsidRDefault="0010641D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410" w:type="dxa"/>
          </w:tcPr>
          <w:p w14:paraId="3B69DF87" w14:textId="57F5D06A" w:rsidR="0010641D" w:rsidRPr="0059693A" w:rsidRDefault="0010641D" w:rsidP="0010641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ถือหุ้นในบริษัทร้อยละ</w:t>
            </w:r>
            <w:r w:rsidRPr="0059693A">
              <w:rPr>
                <w:rFonts w:ascii="Angsana New" w:hAnsi="Angsana New"/>
                <w:sz w:val="30"/>
                <w:szCs w:val="30"/>
              </w:rPr>
              <w:t xml:space="preserve"> 40.00</w:t>
            </w:r>
          </w:p>
        </w:tc>
      </w:tr>
      <w:tr w:rsidR="000D2842" w:rsidRPr="0059693A" w14:paraId="29CE7C4B" w14:textId="77777777" w:rsidTr="00217ABD">
        <w:trPr>
          <w:trHeight w:val="20"/>
        </w:trPr>
        <w:tc>
          <w:tcPr>
            <w:tcW w:w="3690" w:type="dxa"/>
          </w:tcPr>
          <w:p w14:paraId="13E78E87" w14:textId="1877A78B" w:rsidR="000D2842" w:rsidRPr="0059693A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สยามเพรส</w:t>
            </w:r>
            <w:r w:rsidR="008B7775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9693A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3553923B" w14:textId="77777777" w:rsidR="000D2842" w:rsidRPr="0059693A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621DBC52" w14:textId="77777777" w:rsidR="000D2842" w:rsidRPr="0059693A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59693A" w14:paraId="5B280A53" w14:textId="77777777" w:rsidTr="00217ABD">
        <w:trPr>
          <w:trHeight w:val="20"/>
        </w:trPr>
        <w:tc>
          <w:tcPr>
            <w:tcW w:w="3690" w:type="dxa"/>
          </w:tcPr>
          <w:p w14:paraId="13F08807" w14:textId="77777777" w:rsidR="000D2842" w:rsidRPr="0059693A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</w:tcPr>
          <w:p w14:paraId="0D9F397B" w14:textId="77777777" w:rsidR="000D2842" w:rsidRPr="0059693A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06CDB5B" w14:textId="77777777" w:rsidR="000D2842" w:rsidRPr="0059693A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59693A" w14:paraId="1D5DE4BA" w14:textId="483EE7E6" w:rsidTr="00217ABD">
        <w:trPr>
          <w:trHeight w:val="20"/>
        </w:trPr>
        <w:tc>
          <w:tcPr>
            <w:tcW w:w="3690" w:type="dxa"/>
          </w:tcPr>
          <w:p w14:paraId="2A20EAF2" w14:textId="3AB02468" w:rsidR="000D2842" w:rsidRPr="003A17AB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17AB">
              <w:rPr>
                <w:rFonts w:ascii="Angsana New" w:hAnsi="Angsana New"/>
                <w:sz w:val="30"/>
                <w:szCs w:val="30"/>
              </w:rPr>
              <w:t>Synnex Global Ltd.</w:t>
            </w:r>
          </w:p>
        </w:tc>
        <w:tc>
          <w:tcPr>
            <w:tcW w:w="1350" w:type="dxa"/>
          </w:tcPr>
          <w:p w14:paraId="4BE202C1" w14:textId="266BEC9A" w:rsidR="000D2842" w:rsidRPr="003A17AB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7AB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389092D6" w14:textId="2EC4F774" w:rsidR="000D2842" w:rsidRPr="0059693A" w:rsidRDefault="003A17AB" w:rsidP="007A5B98">
            <w:pPr>
              <w:tabs>
                <w:tab w:val="clear" w:pos="227"/>
                <w:tab w:val="left" w:pos="163"/>
              </w:tabs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A17A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เป็นบริษัทย่อยของ </w:t>
            </w:r>
            <w:r w:rsidRPr="003A17AB">
              <w:rPr>
                <w:rFonts w:ascii="Angsana New" w:hAnsi="Angsana New"/>
                <w:spacing w:val="-4"/>
                <w:sz w:val="30"/>
                <w:szCs w:val="30"/>
              </w:rPr>
              <w:t xml:space="preserve">Synnex Technology International  </w:t>
            </w:r>
            <w:r w:rsidRPr="003A17AB">
              <w:rPr>
                <w:rFonts w:ascii="Angsana New" w:hAnsi="Angsana New"/>
                <w:spacing w:val="-4"/>
                <w:sz w:val="30"/>
                <w:szCs w:val="30"/>
              </w:rPr>
              <w:tab/>
              <w:t>Corporation</w:t>
            </w:r>
          </w:p>
        </w:tc>
      </w:tr>
      <w:tr w:rsidR="000D2842" w:rsidRPr="0059693A" w14:paraId="361FCDFD" w14:textId="77777777" w:rsidTr="00217ABD">
        <w:trPr>
          <w:trHeight w:val="20"/>
        </w:trPr>
        <w:tc>
          <w:tcPr>
            <w:tcW w:w="3690" w:type="dxa"/>
          </w:tcPr>
          <w:p w14:paraId="2C19CDDE" w14:textId="77777777" w:rsidR="000D2842" w:rsidRPr="0059693A" w:rsidRDefault="000D2842" w:rsidP="00217ABD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4FB9AEE" w14:textId="77777777" w:rsidR="000D2842" w:rsidRPr="0059693A" w:rsidRDefault="000D2842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ไทย, ไต้หวัน</w:t>
            </w:r>
          </w:p>
        </w:tc>
        <w:tc>
          <w:tcPr>
            <w:tcW w:w="4410" w:type="dxa"/>
          </w:tcPr>
          <w:p w14:paraId="7373A221" w14:textId="77777777" w:rsidR="000D2842" w:rsidRPr="0059693A" w:rsidRDefault="000D2842" w:rsidP="00217ABD">
            <w:pPr>
              <w:tabs>
                <w:tab w:val="clear" w:pos="4451"/>
                <w:tab w:val="left" w:pos="430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    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747D666" w14:textId="0283DB6D" w:rsidR="0028708B" w:rsidRPr="00092FFC" w:rsidRDefault="0028708B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360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323"/>
        <w:gridCol w:w="1082"/>
        <w:gridCol w:w="270"/>
        <w:gridCol w:w="1080"/>
        <w:gridCol w:w="271"/>
        <w:gridCol w:w="990"/>
        <w:gridCol w:w="271"/>
        <w:gridCol w:w="1073"/>
      </w:tblGrid>
      <w:tr w:rsidR="003E6A5C" w:rsidRPr="0059693A" w14:paraId="2D870B05" w14:textId="77777777" w:rsidTr="00CB5761">
        <w:trPr>
          <w:tblHeader/>
        </w:trPr>
        <w:tc>
          <w:tcPr>
            <w:tcW w:w="2309" w:type="pct"/>
          </w:tcPr>
          <w:p w14:paraId="074DC8E9" w14:textId="02C6C6A2" w:rsidR="005E14AB" w:rsidRPr="0059693A" w:rsidRDefault="009A33F1" w:rsidP="009A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9" w:type="pct"/>
            <w:gridSpan w:val="3"/>
          </w:tcPr>
          <w:p w14:paraId="4E214F43" w14:textId="77777777" w:rsidR="003E6A5C" w:rsidRPr="0059693A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6EEA9527" w14:textId="77777777" w:rsidR="003E6A5C" w:rsidRPr="0059693A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3868F4E0" w14:textId="77777777" w:rsidR="003E6A5C" w:rsidRPr="0059693A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3762F" w:rsidRPr="0059693A" w14:paraId="11A1AFE9" w14:textId="77777777" w:rsidTr="00CB5761">
        <w:trPr>
          <w:tblHeader/>
        </w:trPr>
        <w:tc>
          <w:tcPr>
            <w:tcW w:w="2309" w:type="pct"/>
          </w:tcPr>
          <w:p w14:paraId="30BE89E5" w14:textId="6DB03B4C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8" w:type="pct"/>
          </w:tcPr>
          <w:p w14:paraId="18BCF02F" w14:textId="68942835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356F452" w14:textId="77777777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E7BEEF" w14:textId="5FEBB6BF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A94CC2A" w14:textId="77777777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9692BF8" w14:textId="29069E7E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42C89239" w14:textId="77777777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39E7956" w14:textId="42AC7A1B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31EB2" w:rsidRPr="0059693A" w14:paraId="65200821" w14:textId="77777777" w:rsidTr="00CB5761">
        <w:trPr>
          <w:tblHeader/>
        </w:trPr>
        <w:tc>
          <w:tcPr>
            <w:tcW w:w="2309" w:type="pct"/>
          </w:tcPr>
          <w:p w14:paraId="02E6450E" w14:textId="77777777" w:rsidR="00331EB2" w:rsidRPr="0059693A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1" w:type="pct"/>
            <w:gridSpan w:val="7"/>
          </w:tcPr>
          <w:p w14:paraId="56F3E188" w14:textId="77777777" w:rsidR="00331EB2" w:rsidRPr="0059693A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EB2" w:rsidRPr="0059693A" w14:paraId="5484BC1A" w14:textId="77777777" w:rsidTr="00CB5761">
        <w:tc>
          <w:tcPr>
            <w:tcW w:w="2309" w:type="pct"/>
          </w:tcPr>
          <w:p w14:paraId="18E4D626" w14:textId="77777777" w:rsidR="00331EB2" w:rsidRPr="0059693A" w:rsidRDefault="00331EB2" w:rsidP="00331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1DF82275" w14:textId="77777777" w:rsidR="00331EB2" w:rsidRPr="0059693A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4EB440" w14:textId="77777777" w:rsidR="00331EB2" w:rsidRPr="0059693A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D65DB9C" w14:textId="77777777" w:rsidR="00331EB2" w:rsidRPr="0059693A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A6B9C7" w14:textId="77777777" w:rsidR="00331EB2" w:rsidRPr="0059693A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231D36B" w14:textId="77777777" w:rsidR="00331EB2" w:rsidRPr="0059693A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89EB0" w14:textId="77777777" w:rsidR="00331EB2" w:rsidRPr="0059693A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3CB8A8" w14:textId="77777777" w:rsidR="00331EB2" w:rsidRPr="0059693A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59693A" w14:paraId="1AA9DDFD" w14:textId="77777777" w:rsidTr="00CB5761">
        <w:tc>
          <w:tcPr>
            <w:tcW w:w="2309" w:type="pct"/>
          </w:tcPr>
          <w:p w14:paraId="03311EB2" w14:textId="77777777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8" w:type="pct"/>
          </w:tcPr>
          <w:p w14:paraId="0E733FB3" w14:textId="73DD2D2C" w:rsidR="009026B0" w:rsidRPr="0059693A" w:rsidRDefault="009026B0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5F6FDF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53B78C" w14:textId="1AC570EE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B54151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8977089" w14:textId="38CC23B1" w:rsidR="009026B0" w:rsidRPr="009026B0" w:rsidRDefault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27,423</w:t>
            </w:r>
          </w:p>
        </w:tc>
        <w:tc>
          <w:tcPr>
            <w:tcW w:w="145" w:type="pct"/>
          </w:tcPr>
          <w:p w14:paraId="34C4DC69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487B29" w14:textId="74BC64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16,604</w:t>
            </w:r>
          </w:p>
        </w:tc>
      </w:tr>
      <w:tr w:rsidR="009026B0" w:rsidRPr="0059693A" w14:paraId="32214DB7" w14:textId="77777777" w:rsidTr="00CB5761">
        <w:tc>
          <w:tcPr>
            <w:tcW w:w="2309" w:type="pct"/>
          </w:tcPr>
          <w:p w14:paraId="01B603C3" w14:textId="77777777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78" w:type="pct"/>
          </w:tcPr>
          <w:p w14:paraId="3EBB02F1" w14:textId="259AB90E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6CACC0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2BFA06" w14:textId="01E98600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237B78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D44626A" w14:textId="0A81FC65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18,964</w:t>
            </w:r>
          </w:p>
        </w:tc>
        <w:tc>
          <w:tcPr>
            <w:tcW w:w="145" w:type="pct"/>
          </w:tcPr>
          <w:p w14:paraId="238062B6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F57B0AB" w14:textId="601556DE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25,138</w:t>
            </w:r>
          </w:p>
        </w:tc>
      </w:tr>
      <w:tr w:rsidR="009026B0" w:rsidRPr="0059693A" w14:paraId="3B46A5F6" w14:textId="77777777" w:rsidTr="00CB5761">
        <w:tc>
          <w:tcPr>
            <w:tcW w:w="2309" w:type="pct"/>
          </w:tcPr>
          <w:p w14:paraId="609174ED" w14:textId="020D8440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473F9E8F" w14:textId="6F0AC73C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B2B474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1C48B" w14:textId="0634175C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9DF2D2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2793276" w14:textId="50B8A12C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19,543</w:t>
            </w:r>
          </w:p>
        </w:tc>
        <w:tc>
          <w:tcPr>
            <w:tcW w:w="145" w:type="pct"/>
          </w:tcPr>
          <w:p w14:paraId="2E91C058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8CC3F7" w14:textId="78C2C594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19,489</w:t>
            </w:r>
          </w:p>
        </w:tc>
      </w:tr>
      <w:tr w:rsidR="009026B0" w:rsidRPr="0059693A" w14:paraId="0A0CBB6C" w14:textId="77777777" w:rsidTr="00CB5761">
        <w:tc>
          <w:tcPr>
            <w:tcW w:w="2309" w:type="pct"/>
          </w:tcPr>
          <w:p w14:paraId="2FFF4BE6" w14:textId="3CE6B090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78" w:type="pct"/>
          </w:tcPr>
          <w:p w14:paraId="700F7438" w14:textId="0B8A306D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EA74FE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96F670" w14:textId="006998D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78E914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7925532" w14:textId="0ACC466C" w:rsidR="009026B0" w:rsidRPr="009026B0" w:rsidRDefault="009026B0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9026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3DB2A19" w14:textId="77777777" w:rsidR="009026B0" w:rsidRPr="009026B0" w:rsidRDefault="009026B0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EAA6C6" w14:textId="45F10E41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9026B0" w:rsidRPr="0059693A" w14:paraId="45582FF6" w14:textId="77777777" w:rsidTr="00CB5761">
        <w:tc>
          <w:tcPr>
            <w:tcW w:w="2309" w:type="pct"/>
          </w:tcPr>
          <w:p w14:paraId="60976747" w14:textId="770F38D1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78" w:type="pct"/>
          </w:tcPr>
          <w:p w14:paraId="2B62057B" w14:textId="4F70812A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790EBB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370DFA" w14:textId="0B861E0D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1FF4D4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D004E04" w14:textId="240C585C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  <w:tc>
          <w:tcPr>
            <w:tcW w:w="145" w:type="pct"/>
          </w:tcPr>
          <w:p w14:paraId="0FBDE9F7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3C55B9C" w14:textId="231D0CDF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10,727</w:t>
            </w:r>
          </w:p>
        </w:tc>
      </w:tr>
      <w:tr w:rsidR="009026B0" w:rsidRPr="0059693A" w14:paraId="6A29531B" w14:textId="77777777" w:rsidTr="00CB5761">
        <w:tc>
          <w:tcPr>
            <w:tcW w:w="2309" w:type="pct"/>
          </w:tcPr>
          <w:p w14:paraId="3E2AB54F" w14:textId="2C4D15C5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</w:tcPr>
          <w:p w14:paraId="077A657B" w14:textId="2A18119C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93C19F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77FBD5" w14:textId="1DAC92D6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04D2A7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1213F4" w14:textId="08A683BD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4,516</w:t>
            </w:r>
          </w:p>
        </w:tc>
        <w:tc>
          <w:tcPr>
            <w:tcW w:w="145" w:type="pct"/>
          </w:tcPr>
          <w:p w14:paraId="629455D3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FAD65DA" w14:textId="4D9CA0F3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2,097</w:t>
            </w:r>
          </w:p>
        </w:tc>
      </w:tr>
      <w:tr w:rsidR="009026B0" w:rsidRPr="0059693A" w14:paraId="14976981" w14:textId="77777777" w:rsidTr="00CB5761">
        <w:tc>
          <w:tcPr>
            <w:tcW w:w="2309" w:type="pct"/>
          </w:tcPr>
          <w:p w14:paraId="7FBCA932" w14:textId="77777777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3B3DB81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F88C8D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34C8E6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0C0AED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00C0B1A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12B897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E405205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FC8" w:rsidRPr="0059693A" w14:paraId="2115C2A4" w14:textId="77777777" w:rsidTr="00CB5761">
        <w:tc>
          <w:tcPr>
            <w:tcW w:w="2309" w:type="pct"/>
          </w:tcPr>
          <w:p w14:paraId="1974AD85" w14:textId="77777777" w:rsidR="00844FC8" w:rsidRPr="0059693A" w:rsidRDefault="00844FC8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C3177B9" w14:textId="77777777" w:rsidR="00844FC8" w:rsidRPr="0059693A" w:rsidRDefault="00844FC8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CAB4B9" w14:textId="77777777" w:rsidR="00844FC8" w:rsidRPr="0059693A" w:rsidRDefault="00844FC8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83DFBD" w14:textId="77777777" w:rsidR="00844FC8" w:rsidRPr="0059693A" w:rsidRDefault="00844FC8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2B6142" w14:textId="77777777" w:rsidR="00844FC8" w:rsidRPr="0059693A" w:rsidRDefault="00844FC8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43EC8EA" w14:textId="77777777" w:rsidR="00844FC8" w:rsidRPr="0059693A" w:rsidRDefault="00844FC8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AE8BBB" w14:textId="77777777" w:rsidR="00844FC8" w:rsidRPr="0059693A" w:rsidRDefault="00844FC8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E334CCA" w14:textId="77777777" w:rsidR="00844FC8" w:rsidRPr="0059693A" w:rsidRDefault="00844FC8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51EF" w:rsidRPr="0059693A" w14:paraId="1966F574" w14:textId="77777777" w:rsidTr="00CB5761">
        <w:tc>
          <w:tcPr>
            <w:tcW w:w="2309" w:type="pct"/>
          </w:tcPr>
          <w:p w14:paraId="464B8A31" w14:textId="77777777" w:rsidR="00B851EF" w:rsidRPr="0059693A" w:rsidRDefault="00B851EF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B015EF4" w14:textId="77777777" w:rsidR="00B851EF" w:rsidRPr="0059693A" w:rsidRDefault="00B851EF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A498B8" w14:textId="77777777" w:rsidR="00B851EF" w:rsidRPr="0059693A" w:rsidRDefault="00B851EF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B83C221" w14:textId="77777777" w:rsidR="00B851EF" w:rsidRPr="0059693A" w:rsidRDefault="00B851EF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8BB4C6C" w14:textId="77777777" w:rsidR="00B851EF" w:rsidRPr="0059693A" w:rsidRDefault="00B851EF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46F9C63" w14:textId="77777777" w:rsidR="00B851EF" w:rsidRPr="0059693A" w:rsidRDefault="00B851EF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CF2A93" w14:textId="77777777" w:rsidR="00B851EF" w:rsidRPr="0059693A" w:rsidRDefault="00B851EF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EA13479" w14:textId="77777777" w:rsidR="00B851EF" w:rsidRPr="0059693A" w:rsidRDefault="00B851EF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0C6" w:rsidRPr="0059693A" w14:paraId="4BA1223A" w14:textId="77777777" w:rsidTr="00CB5761">
        <w:tc>
          <w:tcPr>
            <w:tcW w:w="2309" w:type="pct"/>
          </w:tcPr>
          <w:p w14:paraId="1AE90E8E" w14:textId="77777777" w:rsidR="00A730C6" w:rsidRPr="0059693A" w:rsidRDefault="00A730C6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E0200B" w14:textId="77777777" w:rsidR="00A730C6" w:rsidRPr="0059693A" w:rsidRDefault="00A730C6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3A4A9F" w14:textId="77777777" w:rsidR="00A730C6" w:rsidRPr="0059693A" w:rsidRDefault="00A730C6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4D7CB9" w14:textId="77777777" w:rsidR="00A730C6" w:rsidRPr="0059693A" w:rsidRDefault="00A730C6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B67936" w14:textId="77777777" w:rsidR="00A730C6" w:rsidRPr="0059693A" w:rsidRDefault="00A730C6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54C256" w14:textId="77777777" w:rsidR="00A730C6" w:rsidRPr="0059693A" w:rsidRDefault="00A730C6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B06682" w14:textId="77777777" w:rsidR="00A730C6" w:rsidRPr="0059693A" w:rsidRDefault="00A730C6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359806F" w14:textId="77777777" w:rsidR="00A730C6" w:rsidRPr="0059693A" w:rsidRDefault="00A730C6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59693A" w14:paraId="4A6AF294" w14:textId="77777777" w:rsidTr="00A664F5">
        <w:tc>
          <w:tcPr>
            <w:tcW w:w="2309" w:type="pct"/>
          </w:tcPr>
          <w:p w14:paraId="6785BC44" w14:textId="77777777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10945DBD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DCD7C1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14DD485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DE97C8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371A69A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114A35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458B6D6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26B0" w:rsidRPr="0059693A" w14:paraId="5AEF94AE" w14:textId="77777777" w:rsidTr="00A664F5">
        <w:tc>
          <w:tcPr>
            <w:tcW w:w="2309" w:type="pct"/>
          </w:tcPr>
          <w:p w14:paraId="03E8F282" w14:textId="77777777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8" w:type="pct"/>
          </w:tcPr>
          <w:p w14:paraId="1AAC176E" w14:textId="253724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  <w:tc>
          <w:tcPr>
            <w:tcW w:w="144" w:type="pct"/>
          </w:tcPr>
          <w:p w14:paraId="570BA543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CFCE0F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  <w:tc>
          <w:tcPr>
            <w:tcW w:w="145" w:type="pct"/>
          </w:tcPr>
          <w:p w14:paraId="632103AB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4969875" w14:textId="0639DDBA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1,455</w:t>
            </w:r>
          </w:p>
        </w:tc>
        <w:tc>
          <w:tcPr>
            <w:tcW w:w="145" w:type="pct"/>
          </w:tcPr>
          <w:p w14:paraId="2063721C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21D5917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</w:tr>
      <w:tr w:rsidR="009026B0" w:rsidRPr="0059693A" w14:paraId="35855958" w14:textId="77777777" w:rsidTr="00A664F5">
        <w:tc>
          <w:tcPr>
            <w:tcW w:w="2309" w:type="pct"/>
          </w:tcPr>
          <w:p w14:paraId="3427C26F" w14:textId="77777777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78" w:type="pct"/>
          </w:tcPr>
          <w:p w14:paraId="745AF363" w14:textId="4F7EA134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44" w:type="pct"/>
          </w:tcPr>
          <w:p w14:paraId="60381FB7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587F8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5" w:type="pct"/>
          </w:tcPr>
          <w:p w14:paraId="0EDE22CB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AE97639" w14:textId="74FBD440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45" w:type="pct"/>
          </w:tcPr>
          <w:p w14:paraId="6969568D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2A4428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9026B0" w:rsidRPr="0059693A" w14:paraId="6A043613" w14:textId="77777777" w:rsidTr="00A664F5">
        <w:tc>
          <w:tcPr>
            <w:tcW w:w="2309" w:type="pct"/>
          </w:tcPr>
          <w:p w14:paraId="0E78459F" w14:textId="77777777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78" w:type="pct"/>
          </w:tcPr>
          <w:p w14:paraId="3713A906" w14:textId="067B096E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4" w:type="pct"/>
          </w:tcPr>
          <w:p w14:paraId="084810DE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BBC547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1,690</w:t>
            </w:r>
          </w:p>
        </w:tc>
        <w:tc>
          <w:tcPr>
            <w:tcW w:w="145" w:type="pct"/>
          </w:tcPr>
          <w:p w14:paraId="718C0A35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4709628" w14:textId="3D6229D1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14:paraId="0E3D3C99" w14:textId="77777777" w:rsidR="009026B0" w:rsidRPr="009026B0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E4A78AC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1,690</w:t>
            </w:r>
          </w:p>
        </w:tc>
      </w:tr>
      <w:tr w:rsidR="009026B0" w:rsidRPr="0059693A" w14:paraId="52F770B4" w14:textId="77777777" w:rsidTr="00A664F5">
        <w:tc>
          <w:tcPr>
            <w:tcW w:w="2309" w:type="pct"/>
          </w:tcPr>
          <w:p w14:paraId="3E9B5DB4" w14:textId="77777777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6966A452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21BAC724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</w:tcPr>
          <w:p w14:paraId="15767265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7C0F36A6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</w:tcPr>
          <w:p w14:paraId="6EB073B7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0254259A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" w:type="pct"/>
          </w:tcPr>
          <w:p w14:paraId="71332AA2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26B0" w:rsidRPr="0059693A" w14:paraId="524F86B8" w14:textId="77777777" w:rsidTr="00CB5761">
        <w:tc>
          <w:tcPr>
            <w:tcW w:w="2309" w:type="pct"/>
          </w:tcPr>
          <w:p w14:paraId="5FDEC525" w14:textId="126960BA" w:rsidR="009026B0" w:rsidRPr="003E741C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74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003DFA08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4ADB35C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C6C1F0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B0388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B934F40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5411BC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D3917B6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59693A" w14:paraId="6271460F" w14:textId="77777777" w:rsidTr="00CB5761">
        <w:tc>
          <w:tcPr>
            <w:tcW w:w="2309" w:type="pct"/>
          </w:tcPr>
          <w:p w14:paraId="55D9AA9B" w14:textId="266C4D44" w:rsidR="009026B0" w:rsidRPr="003E741C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741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1A72CECF" w14:textId="020CEF71" w:rsidR="009026B0" w:rsidRPr="003E741C" w:rsidRDefault="00DF1BCC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E74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748E27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F7E356D" w14:textId="42BD3534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E741C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5" w:type="pct"/>
          </w:tcPr>
          <w:p w14:paraId="17D46679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A6BFB8F" w14:textId="0E031B7A" w:rsidR="009026B0" w:rsidRPr="003E741C" w:rsidRDefault="003E741C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74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9E815B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AD542D1" w14:textId="5DCEA4BB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E741C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9026B0" w:rsidRPr="0059693A" w14:paraId="155461CD" w14:textId="77777777" w:rsidTr="00CB5761">
        <w:tc>
          <w:tcPr>
            <w:tcW w:w="2309" w:type="pct"/>
          </w:tcPr>
          <w:p w14:paraId="1E5E9BC4" w14:textId="738F03CA" w:rsidR="009026B0" w:rsidRPr="003E741C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741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2E8A6521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566770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CAF79D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89FB8B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483D9DB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4953F8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527076B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59693A" w14:paraId="34DC28FA" w14:textId="77777777" w:rsidTr="00CB5761">
        <w:tc>
          <w:tcPr>
            <w:tcW w:w="2309" w:type="pct"/>
          </w:tcPr>
          <w:p w14:paraId="0ECD246A" w14:textId="50914C40" w:rsidR="009026B0" w:rsidRPr="00776366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741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7636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8" w:type="pct"/>
          </w:tcPr>
          <w:p w14:paraId="6EFAC15C" w14:textId="399CD59C" w:rsidR="009026B0" w:rsidRPr="00776366" w:rsidRDefault="00776366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38,857</w:t>
            </w:r>
          </w:p>
        </w:tc>
        <w:tc>
          <w:tcPr>
            <w:tcW w:w="144" w:type="pct"/>
          </w:tcPr>
          <w:p w14:paraId="24D8D1DF" w14:textId="77777777" w:rsidR="009026B0" w:rsidRPr="00776366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F81DC5" w14:textId="230C2FFB" w:rsidR="009026B0" w:rsidRPr="00776366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</w:rPr>
              <w:t>41,089</w:t>
            </w:r>
          </w:p>
        </w:tc>
        <w:tc>
          <w:tcPr>
            <w:tcW w:w="145" w:type="pct"/>
          </w:tcPr>
          <w:p w14:paraId="459AEC87" w14:textId="77777777" w:rsidR="009026B0" w:rsidRPr="00776366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370C857" w14:textId="50BB97B0" w:rsidR="009026B0" w:rsidRPr="00776366" w:rsidRDefault="00776366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38,857</w:t>
            </w:r>
          </w:p>
        </w:tc>
        <w:tc>
          <w:tcPr>
            <w:tcW w:w="145" w:type="pct"/>
          </w:tcPr>
          <w:p w14:paraId="78C28E83" w14:textId="77777777" w:rsidR="009026B0" w:rsidRPr="00776366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E240C8" w14:textId="1C45268B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</w:rPr>
              <w:t>41,089</w:t>
            </w:r>
          </w:p>
        </w:tc>
      </w:tr>
      <w:tr w:rsidR="009026B0" w:rsidRPr="0059693A" w14:paraId="3CE0C061" w14:textId="77777777" w:rsidTr="00CB5761">
        <w:tc>
          <w:tcPr>
            <w:tcW w:w="2309" w:type="pct"/>
          </w:tcPr>
          <w:p w14:paraId="0DB5FCB3" w14:textId="176CC8B8" w:rsidR="009026B0" w:rsidRPr="003E741C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741C">
              <w:rPr>
                <w:rFonts w:ascii="Angsana New" w:hAnsi="Angsana New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9AC259D" w14:textId="4E1D8946" w:rsidR="009026B0" w:rsidRPr="003E741C" w:rsidRDefault="003E741C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E74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C2BAF8E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2FACB47" w14:textId="0937D492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E741C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5" w:type="pct"/>
          </w:tcPr>
          <w:p w14:paraId="5A5543D3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417D81C" w14:textId="7E8F4B78" w:rsidR="009026B0" w:rsidRPr="003E741C" w:rsidRDefault="003E741C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E74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1CA7792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F5A0E3A" w14:textId="0D357B6E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E741C"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  <w:tr w:rsidR="009026B0" w:rsidRPr="0059693A" w14:paraId="1450DB2E" w14:textId="77777777" w:rsidTr="00CB5761">
        <w:tc>
          <w:tcPr>
            <w:tcW w:w="2309" w:type="pct"/>
          </w:tcPr>
          <w:p w14:paraId="63A49692" w14:textId="735F26AD" w:rsidR="009026B0" w:rsidRPr="003E741C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741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E74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C314923" w14:textId="5555F927" w:rsidR="009026B0" w:rsidRPr="003E741C" w:rsidRDefault="00186DAA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38,857</w:t>
            </w:r>
          </w:p>
        </w:tc>
        <w:tc>
          <w:tcPr>
            <w:tcW w:w="144" w:type="pct"/>
          </w:tcPr>
          <w:p w14:paraId="49CFA559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E0714CF" w14:textId="379D61AA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41C">
              <w:rPr>
                <w:rFonts w:ascii="Angsana New" w:hAnsi="Angsana New"/>
                <w:b/>
                <w:bCs/>
                <w:sz w:val="30"/>
                <w:szCs w:val="30"/>
              </w:rPr>
              <w:t>41,851</w:t>
            </w:r>
          </w:p>
        </w:tc>
        <w:tc>
          <w:tcPr>
            <w:tcW w:w="145" w:type="pct"/>
          </w:tcPr>
          <w:p w14:paraId="30B61BFF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55CD476" w14:textId="5E44291A" w:rsidR="009026B0" w:rsidRPr="003E741C" w:rsidRDefault="00186DAA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38,857</w:t>
            </w:r>
          </w:p>
        </w:tc>
        <w:tc>
          <w:tcPr>
            <w:tcW w:w="145" w:type="pct"/>
          </w:tcPr>
          <w:p w14:paraId="654F9000" w14:textId="77777777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85447BC" w14:textId="698C9FB6" w:rsidR="009026B0" w:rsidRPr="003E741C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3E741C">
              <w:rPr>
                <w:rFonts w:ascii="Angsana New" w:hAnsi="Angsana New"/>
                <w:b/>
                <w:bCs/>
                <w:sz w:val="30"/>
                <w:szCs w:val="30"/>
              </w:rPr>
              <w:t>41,851</w:t>
            </w:r>
          </w:p>
        </w:tc>
      </w:tr>
      <w:tr w:rsidR="009026B0" w:rsidRPr="0059693A" w14:paraId="7A3895DF" w14:textId="77777777" w:rsidTr="00CB5761">
        <w:tc>
          <w:tcPr>
            <w:tcW w:w="2309" w:type="pct"/>
          </w:tcPr>
          <w:p w14:paraId="273E499F" w14:textId="77777777" w:rsidR="009026B0" w:rsidRPr="0059693A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B9B1C80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28A115C5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46CCF40B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3FBB1CCB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084C6693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7607CC2C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430ABB9" w14:textId="77777777" w:rsidR="009026B0" w:rsidRPr="0059693A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026B0" w:rsidRPr="000E1B01" w14:paraId="60A5E09D" w14:textId="77777777" w:rsidTr="00CB5761">
        <w:tc>
          <w:tcPr>
            <w:tcW w:w="2309" w:type="pct"/>
          </w:tcPr>
          <w:p w14:paraId="63798A6E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48C090D3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E80D9F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361D50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0F5E5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3A2954F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F46B48A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688FEDA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0E1B01" w14:paraId="2EA73923" w14:textId="77777777" w:rsidTr="00CB5761">
        <w:tc>
          <w:tcPr>
            <w:tcW w:w="2309" w:type="pct"/>
          </w:tcPr>
          <w:p w14:paraId="56A6C4B2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0E1B01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0E1B01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78" w:type="pct"/>
          </w:tcPr>
          <w:p w14:paraId="56D4BC73" w14:textId="1CE88D38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5,193</w:t>
            </w:r>
          </w:p>
        </w:tc>
        <w:tc>
          <w:tcPr>
            <w:tcW w:w="144" w:type="pct"/>
          </w:tcPr>
          <w:p w14:paraId="3A4E752C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F1FA50" w14:textId="417A0716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5,316</w:t>
            </w:r>
          </w:p>
        </w:tc>
        <w:tc>
          <w:tcPr>
            <w:tcW w:w="145" w:type="pct"/>
          </w:tcPr>
          <w:p w14:paraId="541CCD6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00058C1" w14:textId="39046A63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3,730</w:t>
            </w:r>
          </w:p>
        </w:tc>
        <w:tc>
          <w:tcPr>
            <w:tcW w:w="145" w:type="pct"/>
          </w:tcPr>
          <w:p w14:paraId="5859E5BD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BCF66CB" w14:textId="34327054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3,789</w:t>
            </w:r>
          </w:p>
        </w:tc>
      </w:tr>
      <w:tr w:rsidR="009026B0" w:rsidRPr="000E1B01" w14:paraId="0D0DCD0E" w14:textId="77777777" w:rsidTr="00CB5761">
        <w:tc>
          <w:tcPr>
            <w:tcW w:w="2309" w:type="pct"/>
          </w:tcPr>
          <w:p w14:paraId="6047C0D0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0E1B01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0E1B01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78" w:type="pct"/>
          </w:tcPr>
          <w:p w14:paraId="3BBCE83E" w14:textId="207E5DEF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194,800</w:t>
            </w:r>
          </w:p>
        </w:tc>
        <w:tc>
          <w:tcPr>
            <w:tcW w:w="144" w:type="pct"/>
          </w:tcPr>
          <w:p w14:paraId="592675F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87ECE8" w14:textId="10D8922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203,206</w:t>
            </w:r>
          </w:p>
        </w:tc>
        <w:tc>
          <w:tcPr>
            <w:tcW w:w="145" w:type="pct"/>
          </w:tcPr>
          <w:p w14:paraId="00983CE7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651B5E" w14:textId="79722B22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194,800</w:t>
            </w:r>
          </w:p>
        </w:tc>
        <w:tc>
          <w:tcPr>
            <w:tcW w:w="145" w:type="pct"/>
          </w:tcPr>
          <w:p w14:paraId="20D7E0DC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DA12BE" w14:textId="0105E2F6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203,206</w:t>
            </w:r>
          </w:p>
        </w:tc>
      </w:tr>
      <w:tr w:rsidR="009026B0" w:rsidRPr="000E1B01" w14:paraId="71B1F636" w14:textId="77777777" w:rsidTr="00CB5761">
        <w:tc>
          <w:tcPr>
            <w:tcW w:w="2309" w:type="pct"/>
          </w:tcPr>
          <w:p w14:paraId="69BE6B89" w14:textId="20E8FE70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</w:tcPr>
          <w:p w14:paraId="493062B3" w14:textId="2AE66355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4" w:type="pct"/>
          </w:tcPr>
          <w:p w14:paraId="60475780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F4A79D" w14:textId="410D4D70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5" w:type="pct"/>
          </w:tcPr>
          <w:p w14:paraId="63CEEAE7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4169AF4" w14:textId="2BEDA905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5" w:type="pct"/>
          </w:tcPr>
          <w:p w14:paraId="42433FDB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F59DC2" w14:textId="19E77F14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9026B0" w:rsidRPr="000E1B01" w14:paraId="2865F48E" w14:textId="77777777" w:rsidTr="00CB5761">
        <w:tc>
          <w:tcPr>
            <w:tcW w:w="2309" w:type="pct"/>
          </w:tcPr>
          <w:p w14:paraId="60BF1B3D" w14:textId="727929D2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78" w:type="pct"/>
          </w:tcPr>
          <w:p w14:paraId="1E84E787" w14:textId="637D6E9F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6,193</w:t>
            </w:r>
          </w:p>
        </w:tc>
        <w:tc>
          <w:tcPr>
            <w:tcW w:w="144" w:type="pct"/>
          </w:tcPr>
          <w:p w14:paraId="6BB2DCE3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D0EF2B" w14:textId="32C58105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9,915</w:t>
            </w:r>
          </w:p>
        </w:tc>
        <w:tc>
          <w:tcPr>
            <w:tcW w:w="145" w:type="pct"/>
          </w:tcPr>
          <w:p w14:paraId="35742475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3A75C31" w14:textId="5779ED6C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5,838</w:t>
            </w:r>
          </w:p>
        </w:tc>
        <w:tc>
          <w:tcPr>
            <w:tcW w:w="145" w:type="pct"/>
          </w:tcPr>
          <w:p w14:paraId="0688ACC7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4591420" w14:textId="44F9C9C1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9,651</w:t>
            </w:r>
          </w:p>
        </w:tc>
      </w:tr>
      <w:tr w:rsidR="009026B0" w:rsidRPr="000E1B01" w14:paraId="4AF475ED" w14:textId="77777777" w:rsidTr="00CB5761">
        <w:tc>
          <w:tcPr>
            <w:tcW w:w="2309" w:type="pct"/>
          </w:tcPr>
          <w:p w14:paraId="046376B5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78" w:type="pct"/>
          </w:tcPr>
          <w:p w14:paraId="76CDB93E" w14:textId="5E09B32F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  <w:tc>
          <w:tcPr>
            <w:tcW w:w="144" w:type="pct"/>
          </w:tcPr>
          <w:p w14:paraId="4D48884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A08592" w14:textId="5C9DE4EC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5,657</w:t>
            </w:r>
          </w:p>
        </w:tc>
        <w:tc>
          <w:tcPr>
            <w:tcW w:w="145" w:type="pct"/>
          </w:tcPr>
          <w:p w14:paraId="13312F52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0F12B3D" w14:textId="7B962272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  <w:tc>
          <w:tcPr>
            <w:tcW w:w="145" w:type="pct"/>
          </w:tcPr>
          <w:p w14:paraId="1F14A3D2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DD6EE6" w14:textId="374A8B5A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5,657</w:t>
            </w:r>
          </w:p>
        </w:tc>
      </w:tr>
    </w:tbl>
    <w:p w14:paraId="56288B57" w14:textId="5D2EB36E" w:rsidR="00F4336B" w:rsidRPr="000E1B01" w:rsidRDefault="00192723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0E1B01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81"/>
        <w:gridCol w:w="270"/>
        <w:gridCol w:w="1090"/>
        <w:gridCol w:w="270"/>
        <w:gridCol w:w="9"/>
        <w:gridCol w:w="1058"/>
        <w:gridCol w:w="258"/>
        <w:gridCol w:w="1179"/>
      </w:tblGrid>
      <w:tr w:rsidR="00076626" w:rsidRPr="000E1B01" w14:paraId="12E3A80F" w14:textId="77777777" w:rsidTr="00DC4A7B">
        <w:trPr>
          <w:tblHeader/>
        </w:trPr>
        <w:tc>
          <w:tcPr>
            <w:tcW w:w="2161" w:type="pct"/>
          </w:tcPr>
          <w:p w14:paraId="1754D971" w14:textId="1ED20184" w:rsidR="003E6A5C" w:rsidRPr="000E1B01" w:rsidRDefault="0021108A" w:rsidP="00A861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1B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57" w:type="pct"/>
            <w:gridSpan w:val="3"/>
          </w:tcPr>
          <w:p w14:paraId="2D2682EB" w14:textId="77777777" w:rsidR="003E6A5C" w:rsidRPr="000E1B01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1B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979340F" w14:textId="77777777" w:rsidR="003E6A5C" w:rsidRPr="000E1B01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79CEF03F" w14:textId="77777777" w:rsidR="003E6A5C" w:rsidRPr="000E1B01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3762F" w:rsidRPr="000E1B01" w14:paraId="3A663007" w14:textId="77777777" w:rsidTr="00331EB2">
        <w:trPr>
          <w:tblHeader/>
        </w:trPr>
        <w:tc>
          <w:tcPr>
            <w:tcW w:w="2161" w:type="pct"/>
          </w:tcPr>
          <w:p w14:paraId="42B31500" w14:textId="63A65A07" w:rsidR="0083762F" w:rsidRPr="000E1B01" w:rsidRDefault="0083762F" w:rsidP="008376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0E1B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ณ วันที่</w:t>
            </w:r>
            <w:r w:rsidRPr="000E1B0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 </w:t>
            </w:r>
            <w:r w:rsidRPr="000E1B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6B397AC3" w14:textId="5F3ED745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7277BE9" w14:textId="77777777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C950DD" w14:textId="7BDEBD27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6302978" w14:textId="77777777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0B3ABC0" w14:textId="74B69C83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27D09F59" w14:textId="77777777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7DCE76" w14:textId="26081B77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31EB2" w:rsidRPr="000E1B01" w14:paraId="78A24EF5" w14:textId="77777777" w:rsidTr="00DC4A7B">
        <w:trPr>
          <w:tblHeader/>
        </w:trPr>
        <w:tc>
          <w:tcPr>
            <w:tcW w:w="2161" w:type="pct"/>
          </w:tcPr>
          <w:p w14:paraId="7D4D47FE" w14:textId="77777777" w:rsidR="00331EB2" w:rsidRPr="000E1B01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8"/>
          </w:tcPr>
          <w:p w14:paraId="18CFD81B" w14:textId="77777777" w:rsidR="00331EB2" w:rsidRPr="000E1B01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EB2" w:rsidRPr="000E1B01" w14:paraId="5D926748" w14:textId="77777777" w:rsidTr="00DC4A7B">
        <w:trPr>
          <w:tblHeader/>
        </w:trPr>
        <w:tc>
          <w:tcPr>
            <w:tcW w:w="2161" w:type="pct"/>
          </w:tcPr>
          <w:p w14:paraId="7CEA82D6" w14:textId="12D14D09" w:rsidR="00331EB2" w:rsidRPr="000E1B01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9" w:type="pct"/>
            <w:gridSpan w:val="8"/>
          </w:tcPr>
          <w:p w14:paraId="4BAA4128" w14:textId="77777777" w:rsidR="00331EB2" w:rsidRPr="000E1B01" w:rsidRDefault="00331EB2" w:rsidP="00331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26B0" w:rsidRPr="000E1B01" w14:paraId="53131E65" w14:textId="77777777" w:rsidTr="00331EB2">
        <w:tc>
          <w:tcPr>
            <w:tcW w:w="2161" w:type="pct"/>
          </w:tcPr>
          <w:p w14:paraId="30802F39" w14:textId="3E4666D2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0A06544" w14:textId="3703054A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59A716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6BD879" w14:textId="2789BDCC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5C7FDB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9A1F5F5" w14:textId="3964DC32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16,078</w:t>
            </w:r>
          </w:p>
        </w:tc>
        <w:tc>
          <w:tcPr>
            <w:tcW w:w="138" w:type="pct"/>
          </w:tcPr>
          <w:p w14:paraId="5565AC71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954F61" w14:textId="68C01673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8,950</w:t>
            </w:r>
          </w:p>
        </w:tc>
      </w:tr>
      <w:tr w:rsidR="009026B0" w:rsidRPr="000E1B01" w14:paraId="14025FD7" w14:textId="77777777" w:rsidTr="00331EB2">
        <w:tc>
          <w:tcPr>
            <w:tcW w:w="2161" w:type="pct"/>
          </w:tcPr>
          <w:p w14:paraId="68931D23" w14:textId="71277B4D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6ED1B81B" w14:textId="09EEA6C0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44" w:type="pct"/>
          </w:tcPr>
          <w:p w14:paraId="7E90CF5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6EBC89" w14:textId="28067CCA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4" w:type="pct"/>
          </w:tcPr>
          <w:p w14:paraId="77438059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39FD974" w14:textId="6D6048CC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38" w:type="pct"/>
          </w:tcPr>
          <w:p w14:paraId="5666328C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AE04FE" w14:textId="68C8DD55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9026B0" w:rsidRPr="000E1B01" w14:paraId="72305728" w14:textId="77777777" w:rsidTr="00331EB2">
        <w:tc>
          <w:tcPr>
            <w:tcW w:w="2161" w:type="pct"/>
          </w:tcPr>
          <w:p w14:paraId="591C52DD" w14:textId="779B0079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2EA3CDE4" w14:textId="237FD670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" w:type="pct"/>
          </w:tcPr>
          <w:p w14:paraId="5D1E62FE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C888D5" w14:textId="1AA99F22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4" w:type="pct"/>
          </w:tcPr>
          <w:p w14:paraId="3536360F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7BC4BFD4" w14:textId="21D5A3C3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138" w:type="pct"/>
          </w:tcPr>
          <w:p w14:paraId="460014D0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2B3F84" w14:textId="3473BD8F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9026B0" w:rsidRPr="000E1B01" w14:paraId="0408592C" w14:textId="77777777" w:rsidTr="00331EB2">
        <w:tc>
          <w:tcPr>
            <w:tcW w:w="2161" w:type="pct"/>
          </w:tcPr>
          <w:p w14:paraId="773DC8F7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853ADE2" w14:textId="7A52537C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44" w:type="pct"/>
          </w:tcPr>
          <w:p w14:paraId="5D427E35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F09F8E" w14:textId="5FEE85D5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44" w:type="pct"/>
          </w:tcPr>
          <w:p w14:paraId="5C25DE6E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D3059E" w14:textId="1BF827D0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  <w:tc>
          <w:tcPr>
            <w:tcW w:w="138" w:type="pct"/>
          </w:tcPr>
          <w:p w14:paraId="418B483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75DC983" w14:textId="2FF359AE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9,336</w:t>
            </w:r>
          </w:p>
        </w:tc>
      </w:tr>
      <w:tr w:rsidR="009026B0" w:rsidRPr="000E1B01" w14:paraId="16A56CEF" w14:textId="77777777" w:rsidTr="00331EB2">
        <w:tc>
          <w:tcPr>
            <w:tcW w:w="2161" w:type="pct"/>
          </w:tcPr>
          <w:p w14:paraId="7F2EB4B8" w14:textId="09DE55DE" w:rsidR="009026B0" w:rsidRPr="000E1B01" w:rsidRDefault="009026B0" w:rsidP="009026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D7FB8B" w14:textId="5B00185C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D9D159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41129B" w14:textId="1B27A560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73A4E5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A899DD7" w14:textId="5CED6AD0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C7900DF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9233498" w14:textId="4E02CFDF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0E1B01" w14:paraId="04A8668C" w14:textId="77777777" w:rsidTr="00331EB2">
        <w:tc>
          <w:tcPr>
            <w:tcW w:w="2161" w:type="pct"/>
          </w:tcPr>
          <w:p w14:paraId="60E273F9" w14:textId="72668AB7" w:rsidR="009026B0" w:rsidRPr="000E1B01" w:rsidRDefault="009026B0" w:rsidP="009026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1B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</w:tcPr>
          <w:p w14:paraId="6A880B25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2075AB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4ED1D2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D4680B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29A82E83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40D1A21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B039DA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0E1B01" w14:paraId="580780B8" w14:textId="77777777" w:rsidTr="00331EB2">
        <w:tc>
          <w:tcPr>
            <w:tcW w:w="2161" w:type="pct"/>
          </w:tcPr>
          <w:p w14:paraId="405B66E1" w14:textId="754C4E4F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D86A87F" w14:textId="39B3EEDD" w:rsidR="009026B0" w:rsidRPr="000E1B01" w:rsidRDefault="009026B0" w:rsidP="00D61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FAD30D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7F5512" w14:textId="46C3205C" w:rsidR="009026B0" w:rsidRPr="000E1B01" w:rsidRDefault="009026B0" w:rsidP="00D61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F419F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55671" w14:textId="757628DB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38" w:type="pct"/>
          </w:tcPr>
          <w:p w14:paraId="75C1F32E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C9B2C84" w14:textId="7207A258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  <w:tr w:rsidR="009026B0" w:rsidRPr="000E1B01" w14:paraId="295E0057" w14:textId="77777777" w:rsidTr="00331EB2">
        <w:trPr>
          <w:trHeight w:val="46"/>
        </w:trPr>
        <w:tc>
          <w:tcPr>
            <w:tcW w:w="2161" w:type="pct"/>
          </w:tcPr>
          <w:p w14:paraId="32E1F899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20AD2AF" w14:textId="46DF6A2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4159E5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226342" w14:textId="63D60983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46B63E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A2524" w14:textId="510A4FDF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38" w:type="pct"/>
          </w:tcPr>
          <w:p w14:paraId="10FFADE6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EFF89" w14:textId="5E74958F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</w:tr>
      <w:tr w:rsidR="009026B0" w:rsidRPr="000E1B01" w14:paraId="59476D78" w14:textId="77777777" w:rsidTr="00331EB2">
        <w:trPr>
          <w:trHeight w:val="46"/>
        </w:trPr>
        <w:tc>
          <w:tcPr>
            <w:tcW w:w="2161" w:type="pct"/>
          </w:tcPr>
          <w:p w14:paraId="4FDAF04E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D41C1F8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BB1491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A10F7D5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009BA5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5FC6AF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755F4D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079E26E9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26B0" w:rsidRPr="000E1B01" w14:paraId="1F986F45" w14:textId="77777777" w:rsidTr="00331EB2">
        <w:tc>
          <w:tcPr>
            <w:tcW w:w="2161" w:type="pct"/>
          </w:tcPr>
          <w:p w14:paraId="72A1511E" w14:textId="60BA2C9E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0E1B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31" w:type="pct"/>
          </w:tcPr>
          <w:p w14:paraId="31B1D76C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A216E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54D555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0891A0A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6B8A45C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486362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BD7C473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0E1B01" w14:paraId="33672475" w14:textId="77777777" w:rsidTr="00331EB2">
        <w:tc>
          <w:tcPr>
            <w:tcW w:w="2161" w:type="pct"/>
          </w:tcPr>
          <w:p w14:paraId="6E12256E" w14:textId="539302F6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932DD47" w14:textId="2333A7C2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5FD16C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F1F3E6" w14:textId="7BFB86BE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226AC53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0ADC9F7" w14:textId="47507EAE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138" w:type="pct"/>
          </w:tcPr>
          <w:p w14:paraId="7629CC17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C877382" w14:textId="3A31C420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9026B0" w:rsidRPr="000E1B01" w14:paraId="4BD8405D" w14:textId="77777777" w:rsidTr="00331EB2">
        <w:tc>
          <w:tcPr>
            <w:tcW w:w="2161" w:type="pct"/>
          </w:tcPr>
          <w:p w14:paraId="2ACE2870" w14:textId="198B33F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41F215EC" w14:textId="0FB77DEB" w:rsidR="009026B0" w:rsidRPr="000E1B01" w:rsidRDefault="009026B0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F3FD247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E72DBF0" w14:textId="26F3BD78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9" w:type="pct"/>
            <w:gridSpan w:val="2"/>
          </w:tcPr>
          <w:p w14:paraId="276C60A1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3C3BD2F" w14:textId="7618A76F" w:rsidR="009026B0" w:rsidRPr="000E1B01" w:rsidRDefault="009026B0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73D6C80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A78155C" w14:textId="37F5111D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9026B0" w:rsidRPr="000E1B01" w14:paraId="5D809437" w14:textId="77777777" w:rsidTr="00331EB2">
        <w:tc>
          <w:tcPr>
            <w:tcW w:w="2161" w:type="pct"/>
          </w:tcPr>
          <w:p w14:paraId="3A8FADDE" w14:textId="76768F4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350DE641" w14:textId="0D665BF1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18,151</w:t>
            </w:r>
          </w:p>
        </w:tc>
        <w:tc>
          <w:tcPr>
            <w:tcW w:w="144" w:type="pct"/>
          </w:tcPr>
          <w:p w14:paraId="714725D3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83042A" w14:textId="122DCD24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  <w:tc>
          <w:tcPr>
            <w:tcW w:w="149" w:type="pct"/>
            <w:gridSpan w:val="2"/>
          </w:tcPr>
          <w:p w14:paraId="2A43AA7B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0F007C1" w14:textId="2ADC3F71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18,151</w:t>
            </w:r>
          </w:p>
        </w:tc>
        <w:tc>
          <w:tcPr>
            <w:tcW w:w="138" w:type="pct"/>
          </w:tcPr>
          <w:p w14:paraId="13662D24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1DE7021" w14:textId="077911AD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</w:tr>
      <w:tr w:rsidR="009026B0" w:rsidRPr="000E1B01" w14:paraId="2C639D3B" w14:textId="77777777" w:rsidTr="00331EB2">
        <w:tc>
          <w:tcPr>
            <w:tcW w:w="2161" w:type="pct"/>
          </w:tcPr>
          <w:p w14:paraId="5D9A8690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293837" w14:textId="2AE1EF8A" w:rsidR="009026B0" w:rsidRPr="00D776A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FC">
              <w:rPr>
                <w:rFonts w:ascii="Angsana New" w:hAnsi="Angsana New"/>
                <w:b/>
                <w:bCs/>
                <w:sz w:val="30"/>
                <w:szCs w:val="30"/>
              </w:rPr>
              <w:t>18,151</w:t>
            </w:r>
          </w:p>
        </w:tc>
        <w:tc>
          <w:tcPr>
            <w:tcW w:w="144" w:type="pct"/>
          </w:tcPr>
          <w:p w14:paraId="245E555F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FDEA9D" w14:textId="28F2CD80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14,786</w:t>
            </w:r>
          </w:p>
        </w:tc>
        <w:tc>
          <w:tcPr>
            <w:tcW w:w="149" w:type="pct"/>
            <w:gridSpan w:val="2"/>
          </w:tcPr>
          <w:p w14:paraId="151E5F5B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93CE320" w14:textId="5E7A9E1A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20,456</w:t>
            </w:r>
          </w:p>
        </w:tc>
        <w:tc>
          <w:tcPr>
            <w:tcW w:w="138" w:type="pct"/>
          </w:tcPr>
          <w:p w14:paraId="3FE21DE3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0A17072" w14:textId="20B0CF85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14,802</w:t>
            </w:r>
          </w:p>
        </w:tc>
      </w:tr>
      <w:tr w:rsidR="009026B0" w:rsidRPr="000E1B01" w14:paraId="5A5CECA2" w14:textId="77777777" w:rsidTr="00331EB2">
        <w:trPr>
          <w:tblHeader/>
        </w:trPr>
        <w:tc>
          <w:tcPr>
            <w:tcW w:w="2161" w:type="pct"/>
          </w:tcPr>
          <w:p w14:paraId="57422675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FCA43D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98D00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71058A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CEE620A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033EA7C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2B74A27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A468FF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0E1B01" w14:paraId="540592F3" w14:textId="77777777" w:rsidTr="00331EB2">
        <w:trPr>
          <w:tblHeader/>
        </w:trPr>
        <w:tc>
          <w:tcPr>
            <w:tcW w:w="2161" w:type="pct"/>
          </w:tcPr>
          <w:p w14:paraId="6CF22BA9" w14:textId="69009CCE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0E1B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0E1B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</w:tcPr>
          <w:p w14:paraId="2181E3FD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14227A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7B535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038690D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F22DFA8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7EAF1E4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B4EAB12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6B0" w:rsidRPr="000E1B01" w14:paraId="46ABAD4F" w14:textId="77777777" w:rsidTr="00331EB2">
        <w:tc>
          <w:tcPr>
            <w:tcW w:w="2161" w:type="pct"/>
          </w:tcPr>
          <w:p w14:paraId="2E6E1DC1" w14:textId="581B0A43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178491B" w14:textId="4CA34FD5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998267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2C6AFB" w14:textId="11EE8F06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6D10F68C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ECF511F" w14:textId="4BB7ED26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  <w:tc>
          <w:tcPr>
            <w:tcW w:w="138" w:type="pct"/>
          </w:tcPr>
          <w:p w14:paraId="3267DA45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52D51E5" w14:textId="7393F5C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5,024</w:t>
            </w:r>
          </w:p>
        </w:tc>
      </w:tr>
      <w:tr w:rsidR="009026B0" w:rsidRPr="000E1B01" w14:paraId="02425B81" w14:textId="77777777" w:rsidTr="00331EB2">
        <w:tc>
          <w:tcPr>
            <w:tcW w:w="2161" w:type="pct"/>
          </w:tcPr>
          <w:p w14:paraId="3955589F" w14:textId="49A91F3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1A35A90D" w14:textId="303A6B08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144" w:type="pct"/>
          </w:tcPr>
          <w:p w14:paraId="17A310AC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5C34BC2" w14:textId="5BC45723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49" w:type="pct"/>
            <w:gridSpan w:val="2"/>
          </w:tcPr>
          <w:p w14:paraId="103E30F0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CE82A66" w14:textId="6A11A4A4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  <w:tc>
          <w:tcPr>
            <w:tcW w:w="138" w:type="pct"/>
          </w:tcPr>
          <w:p w14:paraId="31AF6246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59DB64" w14:textId="16FE2DE4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</w:tr>
      <w:tr w:rsidR="009026B0" w:rsidRPr="000E1B01" w14:paraId="46B839A7" w14:textId="77777777" w:rsidTr="00331EB2">
        <w:tc>
          <w:tcPr>
            <w:tcW w:w="2161" w:type="pct"/>
          </w:tcPr>
          <w:p w14:paraId="47729CB0" w14:textId="77777777" w:rsidR="009026B0" w:rsidRPr="000E1B01" w:rsidRDefault="009026B0" w:rsidP="009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2F1E3FB" w14:textId="4C28E4C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1,988</w:t>
            </w:r>
          </w:p>
        </w:tc>
        <w:tc>
          <w:tcPr>
            <w:tcW w:w="144" w:type="pct"/>
          </w:tcPr>
          <w:p w14:paraId="64C3D811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844F3BE" w14:textId="0D3A62A5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1,254</w:t>
            </w:r>
          </w:p>
        </w:tc>
        <w:tc>
          <w:tcPr>
            <w:tcW w:w="149" w:type="pct"/>
            <w:gridSpan w:val="2"/>
          </w:tcPr>
          <w:p w14:paraId="1847ABA0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08FC64F" w14:textId="41E61F9D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6,709</w:t>
            </w:r>
          </w:p>
        </w:tc>
        <w:tc>
          <w:tcPr>
            <w:tcW w:w="138" w:type="pct"/>
          </w:tcPr>
          <w:p w14:paraId="76B78C7A" w14:textId="77777777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A9524F8" w14:textId="3B0AF869" w:rsidR="009026B0" w:rsidRPr="000E1B01" w:rsidRDefault="009026B0" w:rsidP="0090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6,256</w:t>
            </w:r>
          </w:p>
        </w:tc>
      </w:tr>
    </w:tbl>
    <w:p w14:paraId="0A1159E8" w14:textId="77777777" w:rsidR="00BA0474" w:rsidRPr="000E1B01" w:rsidRDefault="00BA0474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AA8E05" w14:textId="6F6D6923" w:rsidR="0021108A" w:rsidRPr="000E1B01" w:rsidRDefault="00393B3D" w:rsidP="00393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0E1B01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73"/>
        <w:gridCol w:w="266"/>
        <w:gridCol w:w="1092"/>
        <w:gridCol w:w="264"/>
        <w:gridCol w:w="1077"/>
        <w:gridCol w:w="262"/>
        <w:gridCol w:w="1173"/>
      </w:tblGrid>
      <w:tr w:rsidR="00393B3D" w:rsidRPr="000E1B01" w14:paraId="6B9F2293" w14:textId="77777777" w:rsidTr="00DC4A7B">
        <w:tc>
          <w:tcPr>
            <w:tcW w:w="2163" w:type="pct"/>
          </w:tcPr>
          <w:p w14:paraId="21927C6F" w14:textId="20168B4B" w:rsidR="00393B3D" w:rsidRPr="000E1B01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0BBC8193" w14:textId="77777777" w:rsidR="00393B3D" w:rsidRPr="000E1B01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1B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" w:type="pct"/>
          </w:tcPr>
          <w:p w14:paraId="59C3904F" w14:textId="77777777" w:rsidR="00393B3D" w:rsidRPr="000E1B01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3E841179" w14:textId="77777777" w:rsidR="00393B3D" w:rsidRPr="000E1B01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3762F" w:rsidRPr="000E1B01" w14:paraId="1013C221" w14:textId="77777777" w:rsidTr="00DC4A7B">
        <w:tc>
          <w:tcPr>
            <w:tcW w:w="2163" w:type="pct"/>
          </w:tcPr>
          <w:p w14:paraId="52FE5684" w14:textId="1BEA8275" w:rsidR="0083762F" w:rsidRPr="000E1B01" w:rsidRDefault="0083762F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E1B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E1B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7" w:type="pct"/>
          </w:tcPr>
          <w:p w14:paraId="0249DC33" w14:textId="551FDC0E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669146A0" w14:textId="77777777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4F4782" w14:textId="2A94B242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72773FD5" w14:textId="77777777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D8C716" w14:textId="53CF4F51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0E5A88D0" w14:textId="77777777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23F43AB" w14:textId="75C54761" w:rsidR="0083762F" w:rsidRPr="000E1B01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93B3D" w:rsidRPr="000E1B01" w14:paraId="578C7842" w14:textId="77777777" w:rsidTr="004E5016">
        <w:tc>
          <w:tcPr>
            <w:tcW w:w="2163" w:type="pct"/>
          </w:tcPr>
          <w:p w14:paraId="610B18A5" w14:textId="77777777" w:rsidR="00393B3D" w:rsidRPr="000E1B01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37" w:type="pct"/>
            <w:gridSpan w:val="7"/>
          </w:tcPr>
          <w:p w14:paraId="01BD55AD" w14:textId="77777777" w:rsidR="00393B3D" w:rsidRPr="000E1B01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3B3D" w:rsidRPr="000E1B01" w14:paraId="4A54C848" w14:textId="77777777" w:rsidTr="00393B3D">
        <w:tc>
          <w:tcPr>
            <w:tcW w:w="2163" w:type="pct"/>
          </w:tcPr>
          <w:p w14:paraId="4EFD74DA" w14:textId="474D38A3" w:rsidR="00393B3D" w:rsidRPr="000E1B01" w:rsidRDefault="00393B3D" w:rsidP="0039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837" w:type="pct"/>
            <w:gridSpan w:val="7"/>
          </w:tcPr>
          <w:p w14:paraId="7EE5A0BF" w14:textId="49248C14" w:rsidR="00393B3D" w:rsidRPr="000E1B01" w:rsidRDefault="00393B3D" w:rsidP="00393B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0A8" w:rsidRPr="000E1B01" w14:paraId="71C2B2D7" w14:textId="77777777" w:rsidTr="00DC4A7B">
        <w:tc>
          <w:tcPr>
            <w:tcW w:w="2163" w:type="pct"/>
          </w:tcPr>
          <w:p w14:paraId="00068703" w14:textId="6E8BE204" w:rsidR="00A450A8" w:rsidRPr="000E1B01" w:rsidRDefault="00A450A8" w:rsidP="00A4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1576365D" w14:textId="5ACBBF5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105112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4030B61" w14:textId="760645D8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3D868F9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3FDF09" w14:textId="691F73AF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40" w:type="pct"/>
          </w:tcPr>
          <w:p w14:paraId="5D5C6084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EF98B9" w14:textId="3ACDF2F1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</w:tr>
      <w:tr w:rsidR="00A450A8" w:rsidRPr="000E1B01" w14:paraId="0A94ABE7" w14:textId="77777777" w:rsidTr="00DC4A7B">
        <w:tc>
          <w:tcPr>
            <w:tcW w:w="2163" w:type="pct"/>
          </w:tcPr>
          <w:p w14:paraId="5C993E0E" w14:textId="4C90970F" w:rsidR="00A450A8" w:rsidRPr="000E1B01" w:rsidRDefault="00A450A8" w:rsidP="00A4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7DEE7CE5" w14:textId="55785DAC" w:rsidR="00A450A8" w:rsidRPr="000E1B01" w:rsidRDefault="00A450A8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13A46EA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BF643C" w14:textId="7BF1BC8F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1" w:type="pct"/>
          </w:tcPr>
          <w:p w14:paraId="10753AD9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5F63C8" w14:textId="76A5FC0E" w:rsidR="00A450A8" w:rsidRPr="000E1B01" w:rsidRDefault="00A450A8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283DE66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F7DAE0" w14:textId="04124058" w:rsidR="00A450A8" w:rsidRPr="000E1B01" w:rsidRDefault="00A450A8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A450A8" w:rsidRPr="000E1B01" w14:paraId="73E980ED" w14:textId="77777777" w:rsidTr="00DC4A7B">
        <w:tc>
          <w:tcPr>
            <w:tcW w:w="2163" w:type="pct"/>
          </w:tcPr>
          <w:p w14:paraId="5C9A70CE" w14:textId="2FAD0E01" w:rsidR="00A450A8" w:rsidRPr="000E1B01" w:rsidRDefault="00A450A8" w:rsidP="00A4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2BE67484" w14:textId="05AE6D00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2" w:type="pct"/>
          </w:tcPr>
          <w:p w14:paraId="4310B216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8CD06E" w14:textId="1D0038AF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1" w:type="pct"/>
          </w:tcPr>
          <w:p w14:paraId="1F24EF05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F24B63" w14:textId="58C38C1C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0" w:type="pct"/>
          </w:tcPr>
          <w:p w14:paraId="7842F41F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9C3D54" w14:textId="35251119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A450A8" w:rsidRPr="000E1B01" w14:paraId="2E7EDB21" w14:textId="77777777" w:rsidTr="001E702E">
        <w:tc>
          <w:tcPr>
            <w:tcW w:w="2163" w:type="pct"/>
          </w:tcPr>
          <w:p w14:paraId="6003F3E4" w14:textId="77777777" w:rsidR="00A450A8" w:rsidRPr="000E1B01" w:rsidRDefault="00A450A8" w:rsidP="00A4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2B04BF8" w14:textId="0F98407E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2" w:type="pct"/>
          </w:tcPr>
          <w:p w14:paraId="105F3047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ECBDCB3" w14:textId="75917924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41" w:type="pct"/>
          </w:tcPr>
          <w:p w14:paraId="5DDE8EC0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E173FC8" w14:textId="60E30515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140" w:type="pct"/>
          </w:tcPr>
          <w:p w14:paraId="1CF6A1F1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CAF5C90" w14:textId="2C29EF06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1,970</w:t>
            </w:r>
          </w:p>
        </w:tc>
      </w:tr>
      <w:tr w:rsidR="00A450A8" w:rsidRPr="000E1B01" w14:paraId="0A360003" w14:textId="77777777" w:rsidTr="001E702E">
        <w:tc>
          <w:tcPr>
            <w:tcW w:w="2163" w:type="pct"/>
          </w:tcPr>
          <w:p w14:paraId="77DF3D6E" w14:textId="77777777" w:rsidR="00A450A8" w:rsidRPr="000E1B01" w:rsidRDefault="00A450A8" w:rsidP="00A4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4A44A71C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6CBCAA4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329DDE2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831D495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AB53BC9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5C357D3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420D1045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50A8" w:rsidRPr="000E1B01" w14:paraId="66C1C0F3" w14:textId="77777777" w:rsidTr="001E702E">
        <w:tc>
          <w:tcPr>
            <w:tcW w:w="2163" w:type="pct"/>
          </w:tcPr>
          <w:p w14:paraId="12FF4D0C" w14:textId="12F82684" w:rsidR="00A450A8" w:rsidRPr="000E1B01" w:rsidRDefault="00A450A8" w:rsidP="00A4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B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27" w:type="pct"/>
          </w:tcPr>
          <w:p w14:paraId="673B8DAA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2B69775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1DD6880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5FEE03A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DECCFDD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0EF0D01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DD2B04A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50A8" w:rsidRPr="000E1B01" w14:paraId="7A148E4C" w14:textId="77777777" w:rsidTr="001E702E">
        <w:tc>
          <w:tcPr>
            <w:tcW w:w="2163" w:type="pct"/>
          </w:tcPr>
          <w:p w14:paraId="5D45DE0A" w14:textId="4D10E51F" w:rsidR="00A450A8" w:rsidRPr="000E1B01" w:rsidRDefault="00A450A8" w:rsidP="00A4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B0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C640251" w14:textId="423378E9" w:rsidR="00A450A8" w:rsidRPr="000E1B01" w:rsidRDefault="00A450A8" w:rsidP="00D61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B9D1B8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AF2FBA" w14:textId="28E9A6FA" w:rsidR="00A450A8" w:rsidRPr="000E1B01" w:rsidRDefault="00A450A8" w:rsidP="00D61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DC6A8AA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9418781" w14:textId="37B35589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  <w:tc>
          <w:tcPr>
            <w:tcW w:w="140" w:type="pct"/>
          </w:tcPr>
          <w:p w14:paraId="71F8428B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C1DB0CD" w14:textId="67E7124B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</w:tr>
      <w:tr w:rsidR="00A450A8" w:rsidRPr="003F5FE8" w14:paraId="201DC7D7" w14:textId="77777777" w:rsidTr="001E702E">
        <w:tc>
          <w:tcPr>
            <w:tcW w:w="2163" w:type="pct"/>
          </w:tcPr>
          <w:p w14:paraId="5BFE9669" w14:textId="31883AEE" w:rsidR="00A450A8" w:rsidRPr="000E1B01" w:rsidRDefault="00A450A8" w:rsidP="00A4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0DD1482" w14:textId="4BB259DC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689B50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1B2EF7" w14:textId="6940D9C0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1E5B0F2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3C1E703" w14:textId="75E5399D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234,000</w:t>
            </w:r>
          </w:p>
        </w:tc>
        <w:tc>
          <w:tcPr>
            <w:tcW w:w="140" w:type="pct"/>
          </w:tcPr>
          <w:p w14:paraId="20C859A7" w14:textId="77777777" w:rsidR="00A450A8" w:rsidRPr="000E1B01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12413F0" w14:textId="26B9F810" w:rsidR="00A450A8" w:rsidRPr="003F5FE8" w:rsidRDefault="00A450A8" w:rsidP="00A45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247,000</w:t>
            </w:r>
          </w:p>
        </w:tc>
      </w:tr>
    </w:tbl>
    <w:p w14:paraId="5B6C7BE0" w14:textId="1DF62A78" w:rsidR="00196ADF" w:rsidRPr="003F5FE8" w:rsidRDefault="00196ADF" w:rsidP="00B94D59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624049" w14:textId="77777777" w:rsidR="00720E42" w:rsidRPr="003F5FE8" w:rsidRDefault="00720E42" w:rsidP="00720E42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3B48EA97" w14:textId="77777777" w:rsidR="00720E42" w:rsidRPr="003F5FE8" w:rsidRDefault="00720E42" w:rsidP="0072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A178173" w14:textId="3EA1BADA" w:rsidR="0021108A" w:rsidRPr="003F5FE8" w:rsidRDefault="00720E42" w:rsidP="00BA0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  <w:cs/>
        </w:rPr>
        <w:t>สัญญาการใช้เครื่องหมายการค้า</w:t>
      </w:r>
      <w:r w:rsidRPr="003F5FE8">
        <w:rPr>
          <w:rFonts w:ascii="Angsana New" w:hAnsi="Angsana New"/>
          <w:sz w:val="30"/>
          <w:szCs w:val="30"/>
          <w:cs/>
        </w:rPr>
        <w:t xml:space="preserve"> </w:t>
      </w:r>
    </w:p>
    <w:p w14:paraId="7221797F" w14:textId="0DEB4521" w:rsidR="00720E42" w:rsidRPr="003F5FE8" w:rsidRDefault="00720E42" w:rsidP="00720E42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3F5FE8">
        <w:rPr>
          <w:rFonts w:ascii="Angsana New" w:hAnsi="Angsana New"/>
          <w:spacing w:val="4"/>
          <w:sz w:val="30"/>
          <w:szCs w:val="30"/>
          <w:cs/>
        </w:rPr>
        <w:t>เมื่อวันที่</w:t>
      </w:r>
      <w:r w:rsidR="00E73D28" w:rsidRPr="003F5FE8">
        <w:rPr>
          <w:rFonts w:ascii="Angsana New" w:hAnsi="Angsana New"/>
          <w:spacing w:val="4"/>
          <w:sz w:val="30"/>
          <w:szCs w:val="30"/>
        </w:rPr>
        <w:t xml:space="preserve"> 11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="00E73D28" w:rsidRPr="003F5FE8">
        <w:rPr>
          <w:rFonts w:ascii="Angsana New" w:hAnsi="Angsana New"/>
          <w:spacing w:val="4"/>
          <w:sz w:val="30"/>
          <w:szCs w:val="30"/>
        </w:rPr>
        <w:t xml:space="preserve"> 2550</w:t>
      </w:r>
      <w:r w:rsidRPr="003F5FE8">
        <w:rPr>
          <w:rFonts w:ascii="Angsana New" w:hAnsi="Angsana New"/>
          <w:spacing w:val="4"/>
          <w:sz w:val="30"/>
          <w:szCs w:val="30"/>
          <w:cs/>
        </w:rPr>
        <w:t xml:space="preserve"> บริษัททำสัญญาการใช้เครื่องหมายการค้า</w:t>
      </w:r>
      <w:r w:rsidRPr="003A17AB">
        <w:rPr>
          <w:rFonts w:ascii="Angsana New" w:hAnsi="Angsana New"/>
          <w:spacing w:val="4"/>
          <w:sz w:val="30"/>
          <w:szCs w:val="30"/>
          <w:cs/>
        </w:rPr>
        <w:t xml:space="preserve">กับ </w:t>
      </w:r>
      <w:r w:rsidRPr="007A5B98">
        <w:rPr>
          <w:rFonts w:ascii="Angsana New" w:hAnsi="Angsana New"/>
          <w:spacing w:val="4"/>
          <w:sz w:val="30"/>
          <w:szCs w:val="30"/>
        </w:rPr>
        <w:t>Synnex Global Ltd.</w:t>
      </w:r>
      <w:r w:rsidRPr="003A17AB">
        <w:rPr>
          <w:rFonts w:ascii="Angsana New" w:hAnsi="Angsana New"/>
          <w:spacing w:val="4"/>
          <w:sz w:val="30"/>
          <w:szCs w:val="30"/>
        </w:rPr>
        <w:t xml:space="preserve"> </w:t>
      </w:r>
      <w:r w:rsidRPr="003A17AB">
        <w:rPr>
          <w:rFonts w:ascii="Angsana New" w:hAnsi="Angsana New"/>
          <w:spacing w:val="4"/>
          <w:sz w:val="30"/>
          <w:szCs w:val="30"/>
          <w:cs/>
        </w:rPr>
        <w:t>ซึ่ง</w:t>
      </w:r>
      <w:r w:rsidRPr="003F5FE8">
        <w:rPr>
          <w:rFonts w:ascii="Angsana New" w:hAnsi="Angsana New"/>
          <w:spacing w:val="4"/>
          <w:sz w:val="30"/>
          <w:szCs w:val="30"/>
          <w:cs/>
        </w:rPr>
        <w:t>มีผลบังคับใช้</w:t>
      </w:r>
      <w:r w:rsidRPr="0059693A">
        <w:rPr>
          <w:rFonts w:ascii="Angsana New" w:hAnsi="Angsana New"/>
          <w:spacing w:val="4"/>
          <w:sz w:val="30"/>
          <w:szCs w:val="30"/>
          <w:cs/>
        </w:rPr>
        <w:t>ตั้งแต่ปี</w:t>
      </w:r>
      <w:r w:rsidR="00E73D28" w:rsidRPr="0059693A">
        <w:rPr>
          <w:rFonts w:ascii="Angsana New" w:hAnsi="Angsana New"/>
          <w:spacing w:val="4"/>
          <w:sz w:val="30"/>
          <w:szCs w:val="30"/>
        </w:rPr>
        <w:t xml:space="preserve"> 2551 </w:t>
      </w:r>
      <w:r w:rsidRPr="0059693A">
        <w:rPr>
          <w:rFonts w:ascii="Angsana New" w:hAnsi="Angsana New"/>
          <w:spacing w:val="4"/>
          <w:sz w:val="30"/>
          <w:szCs w:val="30"/>
          <w:cs/>
        </w:rPr>
        <w:t>เป็นต้นไป บริษัทสามารถใช้เครื่องหมายการค้าโดยไม่ต้องเสียค่าใช้จ่ายใดๆ ก็ต่อเมื่อกลุ่มซินเน็ค</w:t>
      </w:r>
      <w:r w:rsidRPr="000119B3">
        <w:rPr>
          <w:rFonts w:ascii="Angsana New" w:hAnsi="Angsana New"/>
          <w:sz w:val="30"/>
          <w:szCs w:val="30"/>
          <w:cs/>
        </w:rPr>
        <w:t>ถือหุ้นอย่างน้อยร้อยละ</w:t>
      </w:r>
      <w:r w:rsidR="00E73D28" w:rsidRPr="000119B3">
        <w:rPr>
          <w:rFonts w:ascii="Angsana New" w:hAnsi="Angsana New"/>
          <w:sz w:val="30"/>
          <w:szCs w:val="30"/>
        </w:rPr>
        <w:t xml:space="preserve"> 20 </w:t>
      </w:r>
      <w:r w:rsidRPr="000119B3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59693A">
        <w:rPr>
          <w:rFonts w:ascii="Angsana New" w:hAnsi="Angsana New"/>
          <w:spacing w:val="4"/>
          <w:sz w:val="30"/>
          <w:szCs w:val="30"/>
          <w:cs/>
        </w:rPr>
        <w:t>ที่เรียกชำระแล้วทั้งหมดของบริษัท และไม่มีการแสดงเจตจำนงเป็นลายลักษณ์อักษรให้บริษัทยุติการใช้เครื่องหมายการค้าจากกลุ่มซินเน็ค</w:t>
      </w:r>
    </w:p>
    <w:p w14:paraId="093EF33A" w14:textId="77777777" w:rsidR="00720E42" w:rsidRPr="003F5FE8" w:rsidRDefault="00720E42" w:rsidP="00720E4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AAA004" w14:textId="74FA6B57" w:rsidR="0021108A" w:rsidRPr="003F5FE8" w:rsidRDefault="00720E42" w:rsidP="00BA0474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53389A" w:rsidRPr="003F5FE8">
        <w:rPr>
          <w:rFonts w:ascii="Angsana New" w:hAnsi="Angsana New" w:hint="cs"/>
          <w:i/>
          <w:iCs/>
          <w:sz w:val="30"/>
          <w:szCs w:val="30"/>
          <w:cs/>
        </w:rPr>
        <w:t>บริหารจัดการ</w:t>
      </w:r>
    </w:p>
    <w:p w14:paraId="5FCADAED" w14:textId="5FD547A3" w:rsidR="00720E42" w:rsidRPr="003F5FE8" w:rsidRDefault="00720E42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3F5FE8">
        <w:rPr>
          <w:rFonts w:ascii="Angsana New" w:hAnsi="Angsana New" w:hint="cs"/>
          <w:spacing w:val="4"/>
          <w:sz w:val="30"/>
          <w:szCs w:val="30"/>
          <w:cs/>
        </w:rPr>
        <w:t>บริษัทได้ทำสัญญา</w:t>
      </w:r>
      <w:r w:rsidR="004F0523" w:rsidRPr="003F5FE8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5E2875" w:rsidRPr="003F5FE8">
        <w:rPr>
          <w:rFonts w:ascii="Angsana New" w:hAnsi="Angsana New" w:hint="cs"/>
          <w:spacing w:val="4"/>
          <w:sz w:val="30"/>
          <w:szCs w:val="30"/>
          <w:cs/>
        </w:rPr>
        <w:t>บริหารจัดการ</w:t>
      </w:r>
      <w:r w:rsidR="00EA2A2E" w:rsidRPr="003F5FE8">
        <w:rPr>
          <w:rFonts w:ascii="Angsana New" w:hAnsi="Angsana New" w:hint="cs"/>
          <w:spacing w:val="4"/>
          <w:sz w:val="30"/>
          <w:szCs w:val="30"/>
          <w:cs/>
        </w:rPr>
        <w:t>กับบริษัทย่อย</w:t>
      </w:r>
      <w:r w:rsidR="006A17ED" w:rsidRPr="003F5FE8">
        <w:rPr>
          <w:rFonts w:ascii="Angsana New" w:hAnsi="Angsana New" w:hint="cs"/>
          <w:spacing w:val="4"/>
          <w:sz w:val="30"/>
          <w:szCs w:val="30"/>
          <w:cs/>
        </w:rPr>
        <w:t>โดยกำหนดอัตราค่าบริการ</w:t>
      </w:r>
      <w:r w:rsidRPr="003F5FE8">
        <w:rPr>
          <w:rFonts w:ascii="Angsana New" w:hAnsi="Angsana New"/>
          <w:spacing w:val="4"/>
          <w:sz w:val="30"/>
          <w:szCs w:val="30"/>
          <w:cs/>
        </w:rPr>
        <w:t>ในอัตรา</w:t>
      </w:r>
      <w:r w:rsidR="005E2875" w:rsidRPr="003F5FE8">
        <w:rPr>
          <w:rFonts w:ascii="Angsana New" w:hAnsi="Angsana New" w:hint="cs"/>
          <w:spacing w:val="4"/>
          <w:sz w:val="30"/>
          <w:szCs w:val="30"/>
          <w:cs/>
        </w:rPr>
        <w:t>เดือนละ</w:t>
      </w:r>
      <w:r w:rsidR="00EA2A2E" w:rsidRPr="003F5FE8">
        <w:rPr>
          <w:rFonts w:ascii="Angsana New" w:hAnsi="Angsana New"/>
          <w:spacing w:val="4"/>
          <w:sz w:val="30"/>
          <w:szCs w:val="30"/>
        </w:rPr>
        <w:t xml:space="preserve"> </w:t>
      </w:r>
      <w:r w:rsidR="005E2875" w:rsidRPr="003F5FE8">
        <w:rPr>
          <w:rFonts w:ascii="Angsana New" w:hAnsi="Angsana New"/>
          <w:spacing w:val="4"/>
          <w:sz w:val="30"/>
          <w:szCs w:val="30"/>
        </w:rPr>
        <w:t>1.2</w:t>
      </w:r>
      <w:r w:rsidR="005E2875" w:rsidRPr="003F5F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3F5FE8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EA2A2E" w:rsidRPr="003F5FE8">
        <w:rPr>
          <w:rFonts w:ascii="Angsana New" w:hAnsi="Angsana New"/>
          <w:spacing w:val="4"/>
          <w:sz w:val="30"/>
          <w:szCs w:val="30"/>
        </w:rPr>
        <w:t xml:space="preserve"> </w:t>
      </w:r>
      <w:r w:rsidR="00DD13E0" w:rsidRPr="00092FFC">
        <w:rPr>
          <w:rFonts w:ascii="Angsana New" w:hAnsi="Angsana New"/>
          <w:spacing w:val="-4"/>
          <w:sz w:val="30"/>
          <w:szCs w:val="30"/>
          <w:cs/>
        </w:rPr>
        <w:t xml:space="preserve">อายุสัญญา </w:t>
      </w:r>
      <w:r w:rsidR="00DD13E0" w:rsidRPr="00092FFC">
        <w:rPr>
          <w:rFonts w:ascii="Angsana New" w:hAnsi="Angsana New"/>
          <w:spacing w:val="-4"/>
          <w:sz w:val="30"/>
          <w:szCs w:val="30"/>
        </w:rPr>
        <w:t>2</w:t>
      </w:r>
      <w:r w:rsidR="00DD13E0" w:rsidRPr="00092FFC">
        <w:rPr>
          <w:rFonts w:ascii="Angsana New" w:hAnsi="Angsana New"/>
          <w:spacing w:val="-4"/>
          <w:sz w:val="30"/>
          <w:szCs w:val="30"/>
          <w:cs/>
        </w:rPr>
        <w:t xml:space="preserve"> ปี โดยเริ่มสัญญาตั้งแต่วันที่ </w:t>
      </w:r>
      <w:r w:rsidR="00DD13E0" w:rsidRPr="00092FFC">
        <w:rPr>
          <w:rFonts w:ascii="Angsana New" w:hAnsi="Angsana New"/>
          <w:spacing w:val="-4"/>
          <w:sz w:val="30"/>
          <w:szCs w:val="30"/>
        </w:rPr>
        <w:t xml:space="preserve">1 </w:t>
      </w:r>
      <w:r w:rsidR="00DD13E0" w:rsidRPr="00092FFC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="00DD13E0" w:rsidRPr="00092FFC">
        <w:rPr>
          <w:rFonts w:ascii="Angsana New" w:hAnsi="Angsana New"/>
          <w:spacing w:val="-4"/>
          <w:sz w:val="30"/>
          <w:szCs w:val="30"/>
        </w:rPr>
        <w:t xml:space="preserve">2566 </w:t>
      </w:r>
      <w:r w:rsidR="00DD13E0" w:rsidRPr="00092FFC">
        <w:rPr>
          <w:rFonts w:ascii="Angsana New" w:hAnsi="Angsana New"/>
          <w:spacing w:val="-4"/>
          <w:sz w:val="30"/>
          <w:szCs w:val="30"/>
          <w:cs/>
        </w:rPr>
        <w:t xml:space="preserve">จนถึงวันที่ </w:t>
      </w:r>
      <w:r w:rsidR="00DD13E0" w:rsidRPr="00092FFC">
        <w:rPr>
          <w:rFonts w:ascii="Angsana New" w:hAnsi="Angsana New"/>
          <w:spacing w:val="-4"/>
          <w:sz w:val="30"/>
          <w:szCs w:val="30"/>
        </w:rPr>
        <w:t xml:space="preserve">31 </w:t>
      </w:r>
      <w:r w:rsidR="00DD13E0" w:rsidRPr="00092FFC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DD13E0" w:rsidRPr="00092FFC">
        <w:rPr>
          <w:rFonts w:ascii="Angsana New" w:hAnsi="Angsana New"/>
          <w:spacing w:val="-4"/>
          <w:sz w:val="30"/>
          <w:szCs w:val="30"/>
        </w:rPr>
        <w:t>2567</w:t>
      </w:r>
      <w:r w:rsidR="005E2875" w:rsidRPr="00092FFC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043D90EA" w14:textId="77777777" w:rsidR="00720E42" w:rsidRPr="003F5FE8" w:rsidRDefault="00720E42" w:rsidP="00720E42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591A479" w14:textId="65B79CAD" w:rsidR="0021108A" w:rsidRPr="000119B3" w:rsidRDefault="00605239" w:rsidP="000560F8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119B3">
        <w:rPr>
          <w:rFonts w:ascii="Angsana New" w:hAnsi="Angsana New"/>
          <w:i/>
          <w:iCs/>
          <w:sz w:val="30"/>
          <w:szCs w:val="30"/>
          <w:cs/>
        </w:rPr>
        <w:t>สัญญาเช่าอาคารและบริการอื่นๆ</w:t>
      </w:r>
    </w:p>
    <w:p w14:paraId="07EAAB5A" w14:textId="781261ED" w:rsidR="00605239" w:rsidRPr="000119B3" w:rsidRDefault="00605239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0119B3">
        <w:rPr>
          <w:rFonts w:ascii="Angsana New" w:hAnsi="Angsana New"/>
          <w:spacing w:val="4"/>
          <w:sz w:val="30"/>
          <w:szCs w:val="30"/>
          <w:cs/>
        </w:rPr>
        <w:t xml:space="preserve">บริษัทได้ทำสัญญาให้เช่าอาคารและบริการอื่นๆกับบริษัทย่อยโดยกำหนดอัตราค่าเช่าและบริการอื่นๆ </w:t>
      </w:r>
      <w:r w:rsidR="00393B3D" w:rsidRPr="000119B3">
        <w:rPr>
          <w:rFonts w:ascii="Angsana New" w:hAnsi="Angsana New"/>
          <w:spacing w:val="4"/>
          <w:sz w:val="30"/>
          <w:szCs w:val="30"/>
          <w:cs/>
        </w:rPr>
        <w:t>ใน</w:t>
      </w:r>
      <w:r w:rsidRPr="000119B3">
        <w:rPr>
          <w:rFonts w:ascii="Angsana New" w:hAnsi="Angsana New"/>
          <w:spacing w:val="4"/>
          <w:sz w:val="30"/>
          <w:szCs w:val="30"/>
          <w:cs/>
        </w:rPr>
        <w:t xml:space="preserve">อัตราปีละ </w:t>
      </w:r>
      <w:r w:rsidR="00475A8B" w:rsidRPr="00092FFC">
        <w:rPr>
          <w:rFonts w:ascii="Angsana New" w:hAnsi="Angsana New"/>
          <w:spacing w:val="4"/>
          <w:sz w:val="30"/>
          <w:szCs w:val="30"/>
        </w:rPr>
        <w:t>5.02</w:t>
      </w:r>
      <w:r w:rsidRPr="000119B3">
        <w:rPr>
          <w:rFonts w:ascii="Angsana New" w:hAnsi="Angsana New"/>
          <w:spacing w:val="4"/>
          <w:sz w:val="30"/>
          <w:szCs w:val="30"/>
        </w:rPr>
        <w:t xml:space="preserve"> </w:t>
      </w:r>
      <w:r w:rsidRPr="000119B3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="001B768A">
        <w:rPr>
          <w:rFonts w:ascii="Angsana New" w:hAnsi="Angsana New" w:hint="cs"/>
          <w:spacing w:val="4"/>
          <w:sz w:val="30"/>
          <w:szCs w:val="30"/>
          <w:cs/>
        </w:rPr>
        <w:t xml:space="preserve">อายุสัญญา </w:t>
      </w:r>
      <w:r w:rsidR="001B768A">
        <w:rPr>
          <w:rFonts w:ascii="Angsana New" w:hAnsi="Angsana New"/>
          <w:spacing w:val="4"/>
          <w:sz w:val="30"/>
          <w:szCs w:val="30"/>
        </w:rPr>
        <w:t xml:space="preserve">12 </w:t>
      </w:r>
      <w:r w:rsidR="001B768A">
        <w:rPr>
          <w:rFonts w:ascii="Angsana New" w:hAnsi="Angsana New" w:hint="cs"/>
          <w:spacing w:val="4"/>
          <w:sz w:val="30"/>
          <w:szCs w:val="30"/>
          <w:cs/>
        </w:rPr>
        <w:t xml:space="preserve">เดือน </w:t>
      </w:r>
      <w:r w:rsidR="001B768A" w:rsidRPr="00533F0F">
        <w:rPr>
          <w:rFonts w:ascii="Angsana New" w:hAnsi="Angsana New" w:hint="cs"/>
          <w:spacing w:val="-4"/>
          <w:sz w:val="30"/>
          <w:szCs w:val="30"/>
          <w:cs/>
        </w:rPr>
        <w:t xml:space="preserve">โดยเริ่มสัญญาตั้งแต่วันที่ </w:t>
      </w:r>
      <w:r w:rsidR="001B768A" w:rsidRPr="00533F0F">
        <w:rPr>
          <w:rFonts w:ascii="Angsana New" w:hAnsi="Angsana New"/>
          <w:spacing w:val="-4"/>
          <w:sz w:val="30"/>
          <w:szCs w:val="30"/>
        </w:rPr>
        <w:t xml:space="preserve">1 </w:t>
      </w:r>
      <w:r w:rsidR="001B768A" w:rsidRPr="00533F0F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1B768A" w:rsidRPr="00533F0F">
        <w:rPr>
          <w:rFonts w:ascii="Angsana New" w:hAnsi="Angsana New"/>
          <w:spacing w:val="-4"/>
          <w:sz w:val="30"/>
          <w:szCs w:val="30"/>
        </w:rPr>
        <w:t>256</w:t>
      </w:r>
      <w:r w:rsidR="004D76DE">
        <w:rPr>
          <w:rFonts w:ascii="Angsana New" w:hAnsi="Angsana New"/>
          <w:spacing w:val="-4"/>
          <w:sz w:val="30"/>
          <w:szCs w:val="30"/>
        </w:rPr>
        <w:t>7</w:t>
      </w:r>
      <w:r w:rsidR="001B768A" w:rsidRPr="00533F0F">
        <w:rPr>
          <w:rFonts w:ascii="Angsana New" w:hAnsi="Angsana New"/>
          <w:spacing w:val="-4"/>
          <w:sz w:val="30"/>
          <w:szCs w:val="30"/>
        </w:rPr>
        <w:t xml:space="preserve"> </w:t>
      </w:r>
      <w:r w:rsidR="001B768A" w:rsidRPr="00533F0F">
        <w:rPr>
          <w:rFonts w:ascii="Angsana New" w:hAnsi="Angsana New" w:hint="cs"/>
          <w:spacing w:val="-4"/>
          <w:sz w:val="30"/>
          <w:szCs w:val="30"/>
          <w:cs/>
        </w:rPr>
        <w:t xml:space="preserve">จนถึงวันที่ </w:t>
      </w:r>
      <w:r w:rsidR="001B768A" w:rsidRPr="00533F0F">
        <w:rPr>
          <w:rFonts w:ascii="Angsana New" w:hAnsi="Angsana New"/>
          <w:spacing w:val="-4"/>
          <w:sz w:val="30"/>
          <w:szCs w:val="30"/>
        </w:rPr>
        <w:t xml:space="preserve">31 </w:t>
      </w:r>
      <w:r w:rsidR="001B768A" w:rsidRPr="00533F0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B768A" w:rsidRPr="00533F0F">
        <w:rPr>
          <w:rFonts w:ascii="Angsana New" w:hAnsi="Angsana New"/>
          <w:spacing w:val="-4"/>
          <w:sz w:val="30"/>
          <w:szCs w:val="30"/>
        </w:rPr>
        <w:t>2567</w:t>
      </w:r>
      <w:r w:rsidRPr="007A5B9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B768A" w:rsidRPr="007A5B98">
        <w:rPr>
          <w:rFonts w:ascii="Angsana New" w:hAnsi="Angsana New"/>
          <w:spacing w:val="-4"/>
          <w:sz w:val="30"/>
          <w:szCs w:val="30"/>
          <w:cs/>
        </w:rPr>
        <w:t>โดย ณ วันที่</w:t>
      </w:r>
      <w:r w:rsidR="001B768A" w:rsidRPr="007A5B9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F6163" w:rsidRPr="007A5B98">
        <w:rPr>
          <w:rFonts w:ascii="Angsana New" w:hAnsi="Angsana New"/>
          <w:spacing w:val="4"/>
          <w:sz w:val="30"/>
          <w:szCs w:val="30"/>
        </w:rPr>
        <w:t xml:space="preserve">10 </w:t>
      </w:r>
      <w:r w:rsidR="00DF6163" w:rsidRPr="007A5B98">
        <w:rPr>
          <w:rFonts w:ascii="Angsana New" w:hAnsi="Angsana New"/>
          <w:spacing w:val="4"/>
          <w:sz w:val="30"/>
          <w:szCs w:val="30"/>
          <w:cs/>
        </w:rPr>
        <w:t xml:space="preserve">มกราคม </w:t>
      </w:r>
      <w:r w:rsidR="00DF6163" w:rsidRPr="007A5B98">
        <w:rPr>
          <w:rFonts w:ascii="Angsana New" w:hAnsi="Angsana New"/>
          <w:spacing w:val="4"/>
          <w:sz w:val="30"/>
          <w:szCs w:val="30"/>
        </w:rPr>
        <w:t>256</w:t>
      </w:r>
      <w:r w:rsidR="004D76DE">
        <w:rPr>
          <w:rFonts w:ascii="Angsana New" w:hAnsi="Angsana New"/>
          <w:spacing w:val="4"/>
          <w:sz w:val="30"/>
          <w:szCs w:val="30"/>
        </w:rPr>
        <w:t>8</w:t>
      </w:r>
      <w:r w:rsidR="00DF6163" w:rsidRPr="007A5B98">
        <w:rPr>
          <w:rFonts w:ascii="Angsana New" w:hAnsi="Angsana New"/>
          <w:spacing w:val="4"/>
          <w:sz w:val="30"/>
          <w:szCs w:val="30"/>
        </w:rPr>
        <w:t xml:space="preserve"> </w:t>
      </w:r>
      <w:r w:rsidR="001B768A" w:rsidRPr="007A5B98">
        <w:rPr>
          <w:rFonts w:ascii="Angsana New" w:hAnsi="Angsana New"/>
          <w:spacing w:val="4"/>
          <w:sz w:val="30"/>
          <w:szCs w:val="30"/>
          <w:cs/>
        </w:rPr>
        <w:t xml:space="preserve">บริษัทได้ทำการต่อสัญญาดังกล่าวกับบริษัทย่อยอีกเป็นเวลา </w:t>
      </w:r>
      <w:r w:rsidR="00DF6163" w:rsidRPr="007A5B98">
        <w:rPr>
          <w:rFonts w:ascii="Angsana New" w:hAnsi="Angsana New"/>
          <w:spacing w:val="4"/>
          <w:sz w:val="30"/>
          <w:szCs w:val="30"/>
        </w:rPr>
        <w:t>1</w:t>
      </w:r>
      <w:r w:rsidR="001B768A" w:rsidRPr="007A5B98">
        <w:rPr>
          <w:rFonts w:ascii="Angsana New" w:hAnsi="Angsana New"/>
          <w:spacing w:val="4"/>
          <w:sz w:val="30"/>
          <w:szCs w:val="30"/>
        </w:rPr>
        <w:t xml:space="preserve"> </w:t>
      </w:r>
      <w:r w:rsidR="001B768A" w:rsidRPr="007A5B98">
        <w:rPr>
          <w:rFonts w:ascii="Angsana New" w:hAnsi="Angsana New"/>
          <w:spacing w:val="4"/>
          <w:sz w:val="30"/>
          <w:szCs w:val="30"/>
          <w:cs/>
        </w:rPr>
        <w:t>ปี</w:t>
      </w:r>
    </w:p>
    <w:p w14:paraId="33E3A7EA" w14:textId="3FAD8B5B" w:rsidR="00FB3847" w:rsidRPr="00284EE1" w:rsidRDefault="001E702E" w:rsidP="001E702E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highlight w:val="yellow"/>
        </w:rPr>
      </w:pPr>
      <w:r w:rsidRPr="00284EE1">
        <w:rPr>
          <w:rFonts w:ascii="Angsana New" w:hAnsi="Angsana New"/>
          <w:spacing w:val="4"/>
          <w:sz w:val="30"/>
          <w:szCs w:val="30"/>
          <w:highlight w:val="yellow"/>
          <w:cs/>
        </w:rPr>
        <w:br w:type="page"/>
      </w:r>
    </w:p>
    <w:p w14:paraId="56F6374E" w14:textId="0E43F836" w:rsidR="00FB3847" w:rsidRPr="000119B3" w:rsidRDefault="00FB3847" w:rsidP="00FB384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119B3">
        <w:rPr>
          <w:rFonts w:ascii="Angsana New" w:hAnsi="Angsana New"/>
          <w:i/>
          <w:iCs/>
          <w:sz w:val="30"/>
          <w:szCs w:val="30"/>
          <w:cs/>
        </w:rPr>
        <w:tab/>
        <w:t>บันทึกข้อตกลงบริการบริหารคลังสินค้าและจัดส่ง</w:t>
      </w:r>
    </w:p>
    <w:p w14:paraId="1A5E0322" w14:textId="66620B6C" w:rsidR="00B92DC7" w:rsidRPr="003F5FE8" w:rsidRDefault="00FB3847" w:rsidP="00247266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44517">
        <w:rPr>
          <w:rFonts w:ascii="Angsana New" w:hAnsi="Angsana New"/>
          <w:spacing w:val="4"/>
          <w:sz w:val="30"/>
          <w:szCs w:val="30"/>
          <w:cs/>
        </w:rPr>
        <w:t xml:space="preserve">บริษัททำบันทึกข้อตกลงบริการบริหารคลังสินค้าและจัดส่งกับบริษัท สยามเพรส จำกัด กำหนดระยะเวลา </w:t>
      </w:r>
      <w:r w:rsidR="006D0937" w:rsidRPr="00A44517">
        <w:rPr>
          <w:rFonts w:ascii="Angsana New" w:hAnsi="Angsana New"/>
          <w:spacing w:val="4"/>
          <w:sz w:val="30"/>
          <w:szCs w:val="30"/>
        </w:rPr>
        <w:t>3</w:t>
      </w:r>
      <w:r w:rsidRPr="00A44517">
        <w:rPr>
          <w:rFonts w:ascii="Angsana New" w:hAnsi="Angsana New"/>
          <w:spacing w:val="4"/>
          <w:sz w:val="30"/>
          <w:szCs w:val="30"/>
          <w:cs/>
        </w:rPr>
        <w:t xml:space="preserve"> ปี</w:t>
      </w:r>
      <w:r w:rsidRPr="000119B3">
        <w:rPr>
          <w:rFonts w:ascii="Angsana New" w:hAnsi="Angsana New"/>
          <w:sz w:val="30"/>
          <w:szCs w:val="30"/>
          <w:cs/>
        </w:rPr>
        <w:t xml:space="preserve"> เริ่มตั้งแต่วันที่ </w:t>
      </w:r>
      <w:r w:rsidRPr="000119B3">
        <w:rPr>
          <w:rFonts w:ascii="Angsana New" w:hAnsi="Angsana New"/>
          <w:sz w:val="30"/>
          <w:szCs w:val="30"/>
        </w:rPr>
        <w:t>1</w:t>
      </w:r>
      <w:r w:rsidRPr="000119B3">
        <w:rPr>
          <w:rFonts w:ascii="Angsana New" w:hAnsi="Angsana New"/>
          <w:sz w:val="30"/>
          <w:szCs w:val="30"/>
          <w:cs/>
        </w:rPr>
        <w:t xml:space="preserve"> </w:t>
      </w:r>
      <w:r w:rsidR="00DB2BEA" w:rsidRPr="000119B3">
        <w:rPr>
          <w:rFonts w:ascii="Angsana New" w:hAnsi="Angsana New"/>
          <w:sz w:val="30"/>
          <w:szCs w:val="30"/>
          <w:cs/>
        </w:rPr>
        <w:t>เมษายน</w:t>
      </w:r>
      <w:r w:rsidRPr="000119B3">
        <w:rPr>
          <w:rFonts w:ascii="Angsana New" w:hAnsi="Angsana New"/>
          <w:sz w:val="30"/>
          <w:szCs w:val="30"/>
          <w:cs/>
        </w:rPr>
        <w:t xml:space="preserve"> </w:t>
      </w:r>
      <w:r w:rsidRPr="000119B3">
        <w:rPr>
          <w:rFonts w:ascii="Angsana New" w:hAnsi="Angsana New"/>
          <w:sz w:val="30"/>
          <w:szCs w:val="30"/>
        </w:rPr>
        <w:t>256</w:t>
      </w:r>
      <w:r w:rsidR="00DB2BEA" w:rsidRPr="000119B3">
        <w:rPr>
          <w:rFonts w:ascii="Angsana New" w:hAnsi="Angsana New"/>
          <w:sz w:val="30"/>
          <w:szCs w:val="30"/>
        </w:rPr>
        <w:t>7</w:t>
      </w:r>
      <w:r w:rsidRPr="000119B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0119B3">
        <w:rPr>
          <w:rFonts w:ascii="Angsana New" w:hAnsi="Angsana New"/>
          <w:sz w:val="30"/>
          <w:szCs w:val="30"/>
        </w:rPr>
        <w:t>31</w:t>
      </w:r>
      <w:r w:rsidRPr="000119B3">
        <w:rPr>
          <w:rFonts w:ascii="Angsana New" w:hAnsi="Angsana New"/>
          <w:sz w:val="30"/>
          <w:szCs w:val="30"/>
          <w:cs/>
        </w:rPr>
        <w:t xml:space="preserve"> </w:t>
      </w:r>
      <w:r w:rsidR="00DB2BEA" w:rsidRPr="000119B3">
        <w:rPr>
          <w:rFonts w:ascii="Angsana New" w:hAnsi="Angsana New"/>
          <w:sz w:val="30"/>
          <w:szCs w:val="30"/>
          <w:cs/>
        </w:rPr>
        <w:t>มีนาคม</w:t>
      </w:r>
      <w:r w:rsidRPr="000119B3">
        <w:rPr>
          <w:rFonts w:ascii="Angsana New" w:hAnsi="Angsana New"/>
          <w:sz w:val="30"/>
          <w:szCs w:val="30"/>
          <w:cs/>
        </w:rPr>
        <w:t xml:space="preserve"> </w:t>
      </w:r>
      <w:r w:rsidRPr="000119B3">
        <w:rPr>
          <w:rFonts w:ascii="Angsana New" w:hAnsi="Angsana New"/>
          <w:sz w:val="30"/>
          <w:szCs w:val="30"/>
        </w:rPr>
        <w:t>25</w:t>
      </w:r>
      <w:r w:rsidR="00DB2BEA" w:rsidRPr="000119B3">
        <w:rPr>
          <w:rFonts w:ascii="Angsana New" w:hAnsi="Angsana New"/>
          <w:sz w:val="30"/>
          <w:szCs w:val="30"/>
        </w:rPr>
        <w:t>70</w:t>
      </w:r>
      <w:r w:rsidRPr="000119B3">
        <w:rPr>
          <w:rFonts w:ascii="Angsana New" w:hAnsi="Angsana New"/>
          <w:sz w:val="30"/>
          <w:szCs w:val="30"/>
          <w:cs/>
        </w:rPr>
        <w:t xml:space="preserve"> โดยบริษัทชำระค่าบริการเป็นรายเดือนในอัตราร้อยละ</w:t>
      </w:r>
      <w:r w:rsidRPr="000119B3">
        <w:rPr>
          <w:rFonts w:ascii="Angsana New" w:hAnsi="Angsana New"/>
          <w:sz w:val="30"/>
          <w:szCs w:val="30"/>
        </w:rPr>
        <w:t xml:space="preserve"> 2.00</w:t>
      </w:r>
      <w:r w:rsidRPr="000119B3">
        <w:rPr>
          <w:rFonts w:ascii="Angsana New" w:hAnsi="Angsana New"/>
          <w:color w:val="FFFFFF"/>
          <w:sz w:val="30"/>
          <w:szCs w:val="30"/>
        </w:rPr>
        <w:t>a</w:t>
      </w:r>
      <w:r w:rsidRPr="000119B3">
        <w:rPr>
          <w:rFonts w:ascii="Angsana New" w:hAnsi="Angsana New"/>
          <w:sz w:val="30"/>
          <w:szCs w:val="30"/>
          <w:cs/>
        </w:rPr>
        <w:t>ถึง</w:t>
      </w:r>
      <w:r w:rsidRPr="000119B3">
        <w:rPr>
          <w:rFonts w:ascii="Angsana New" w:hAnsi="Angsana New"/>
          <w:sz w:val="30"/>
          <w:szCs w:val="30"/>
        </w:rPr>
        <w:t xml:space="preserve"> </w:t>
      </w:r>
      <w:r w:rsidRPr="000119B3">
        <w:rPr>
          <w:rFonts w:ascii="Angsana New" w:hAnsi="Angsana New"/>
          <w:sz w:val="30"/>
          <w:szCs w:val="30"/>
          <w:cs/>
        </w:rPr>
        <w:t xml:space="preserve">ร้อยละ </w:t>
      </w:r>
      <w:r w:rsidRPr="000119B3">
        <w:rPr>
          <w:rFonts w:ascii="Angsana New" w:hAnsi="Angsana New"/>
          <w:sz w:val="30"/>
          <w:szCs w:val="30"/>
        </w:rPr>
        <w:t>3.00</w:t>
      </w:r>
      <w:r w:rsidRPr="000119B3">
        <w:rPr>
          <w:rFonts w:ascii="Angsana New" w:hAnsi="Angsana New"/>
          <w:color w:val="FFFFFF"/>
          <w:sz w:val="30"/>
          <w:szCs w:val="30"/>
        </w:rPr>
        <w:t>a</w:t>
      </w:r>
      <w:r w:rsidRPr="000119B3">
        <w:rPr>
          <w:rFonts w:ascii="Angsana New" w:hAnsi="Angsana New"/>
          <w:sz w:val="30"/>
          <w:szCs w:val="30"/>
          <w:cs/>
        </w:rPr>
        <w:t xml:space="preserve">ของราคาขายไม่รวมภาษีมูลค่าเพิ่ม </w:t>
      </w:r>
    </w:p>
    <w:p w14:paraId="67373504" w14:textId="77777777" w:rsidR="001E702E" w:rsidRPr="003F5FE8" w:rsidRDefault="001E702E" w:rsidP="00247266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2AF84F1" w14:textId="12ECECBC" w:rsidR="00B92DC7" w:rsidRPr="003F5FE8" w:rsidRDefault="00B92DC7" w:rsidP="00B92DC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3F5FE8">
        <w:rPr>
          <w:rFonts w:ascii="Angsana New" w:hAnsi="Angsana New"/>
          <w:i/>
          <w:iCs/>
          <w:sz w:val="30"/>
          <w:szCs w:val="30"/>
        </w:rPr>
        <w:tab/>
      </w:r>
      <w:r w:rsidRPr="003F5FE8">
        <w:rPr>
          <w:rFonts w:ascii="Angsana New" w:hAnsi="Angsana New"/>
          <w:i/>
          <w:iCs/>
          <w:sz w:val="30"/>
          <w:szCs w:val="30"/>
          <w:cs/>
        </w:rPr>
        <w:t>สัญญาเงินกู้ยืมระยะสั้น</w:t>
      </w:r>
    </w:p>
    <w:p w14:paraId="762124A9" w14:textId="2D2C7CC3" w:rsidR="00B92DC7" w:rsidRPr="0083762F" w:rsidRDefault="00B92DC7" w:rsidP="00FB3847">
      <w:pPr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119B3">
        <w:rPr>
          <w:rFonts w:ascii="Angsana New" w:hAnsi="Angsana New"/>
          <w:spacing w:val="2"/>
          <w:sz w:val="30"/>
          <w:szCs w:val="30"/>
          <w:cs/>
        </w:rPr>
        <w:t>ใน</w:t>
      </w:r>
      <w:r w:rsidR="00E10455" w:rsidRPr="000119B3">
        <w:rPr>
          <w:rFonts w:ascii="Angsana New" w:hAnsi="Angsana New"/>
          <w:spacing w:val="2"/>
          <w:sz w:val="30"/>
          <w:szCs w:val="30"/>
          <w:cs/>
        </w:rPr>
        <w:t>ปี</w:t>
      </w:r>
      <w:r w:rsidRPr="000119B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119B3">
        <w:rPr>
          <w:rFonts w:ascii="Angsana New" w:hAnsi="Angsana New"/>
          <w:spacing w:val="2"/>
          <w:sz w:val="30"/>
          <w:szCs w:val="30"/>
        </w:rPr>
        <w:t>256</w:t>
      </w:r>
      <w:r w:rsidR="0083762F" w:rsidRPr="000119B3">
        <w:rPr>
          <w:rFonts w:ascii="Angsana New" w:hAnsi="Angsana New"/>
          <w:spacing w:val="2"/>
          <w:sz w:val="30"/>
          <w:szCs w:val="30"/>
        </w:rPr>
        <w:t>7</w:t>
      </w:r>
      <w:r w:rsidRPr="000119B3">
        <w:rPr>
          <w:rFonts w:ascii="Angsana New" w:hAnsi="Angsana New"/>
          <w:spacing w:val="2"/>
          <w:sz w:val="30"/>
          <w:szCs w:val="30"/>
        </w:rPr>
        <w:t xml:space="preserve"> </w:t>
      </w:r>
      <w:r w:rsidRPr="000119B3">
        <w:rPr>
          <w:rFonts w:ascii="Angsana New" w:hAnsi="Angsana New"/>
          <w:spacing w:val="2"/>
          <w:sz w:val="30"/>
          <w:szCs w:val="30"/>
          <w:cs/>
        </w:rPr>
        <w:t>บริษัทได้ทำสัญญาเงินกู้ยืมระยะสั้น</w:t>
      </w:r>
      <w:r w:rsidR="003B4E6F" w:rsidRPr="000119B3">
        <w:rPr>
          <w:rFonts w:ascii="Angsana New" w:hAnsi="Angsana New"/>
          <w:spacing w:val="2"/>
          <w:sz w:val="30"/>
          <w:szCs w:val="30"/>
          <w:cs/>
        </w:rPr>
        <w:t>กับ</w:t>
      </w:r>
      <w:r w:rsidRPr="000119B3">
        <w:rPr>
          <w:rFonts w:ascii="Angsana New" w:hAnsi="Angsana New"/>
          <w:spacing w:val="2"/>
          <w:sz w:val="30"/>
          <w:szCs w:val="30"/>
          <w:cs/>
        </w:rPr>
        <w:t xml:space="preserve">บริษัทย่อยเป็นจำนวนเงินทั้งสิ้น </w:t>
      </w:r>
      <w:r w:rsidR="003E741C" w:rsidRPr="000119B3">
        <w:rPr>
          <w:rFonts w:ascii="Angsana New" w:hAnsi="Angsana New"/>
          <w:spacing w:val="2"/>
          <w:sz w:val="30"/>
          <w:szCs w:val="30"/>
        </w:rPr>
        <w:t>234</w:t>
      </w:r>
      <w:r w:rsidRPr="000119B3">
        <w:rPr>
          <w:rFonts w:ascii="Angsana New" w:hAnsi="Angsana New"/>
          <w:spacing w:val="2"/>
          <w:sz w:val="30"/>
          <w:szCs w:val="30"/>
        </w:rPr>
        <w:t xml:space="preserve"> </w:t>
      </w:r>
      <w:r w:rsidRPr="000119B3">
        <w:rPr>
          <w:rFonts w:ascii="Angsana New" w:hAnsi="Angsana New"/>
          <w:spacing w:val="2"/>
          <w:sz w:val="30"/>
          <w:szCs w:val="30"/>
          <w:cs/>
        </w:rPr>
        <w:t>ล้านบาท เงินกู้ยืมดังกล่าว</w:t>
      </w:r>
      <w:r w:rsidRPr="003F5FE8">
        <w:rPr>
          <w:rFonts w:ascii="Angsana New" w:hAnsi="Angsana New"/>
          <w:sz w:val="30"/>
          <w:szCs w:val="30"/>
          <w:cs/>
        </w:rPr>
        <w:t>มี</w:t>
      </w:r>
      <w:r w:rsidRPr="00B00798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3E741C" w:rsidRPr="00B00798">
        <w:rPr>
          <w:rFonts w:ascii="Angsana New" w:hAnsi="Angsana New"/>
          <w:sz w:val="30"/>
          <w:szCs w:val="30"/>
        </w:rPr>
        <w:t>2.35</w:t>
      </w:r>
      <w:r w:rsidRPr="00B00798">
        <w:rPr>
          <w:rFonts w:ascii="Angsana New" w:hAnsi="Angsana New"/>
          <w:sz w:val="30"/>
          <w:szCs w:val="30"/>
        </w:rPr>
        <w:t xml:space="preserve"> </w:t>
      </w:r>
      <w:r w:rsidRPr="00B00798">
        <w:rPr>
          <w:rFonts w:ascii="Angsana New" w:hAnsi="Angsana New"/>
          <w:sz w:val="30"/>
          <w:szCs w:val="30"/>
          <w:cs/>
        </w:rPr>
        <w:t>ต่อปี</w:t>
      </w:r>
      <w:r w:rsidRPr="003F5FE8">
        <w:rPr>
          <w:rFonts w:ascii="Angsana New" w:hAnsi="Angsana New"/>
          <w:sz w:val="30"/>
          <w:szCs w:val="30"/>
          <w:cs/>
        </w:rPr>
        <w:t xml:space="preserve"> และมีกำหนดชำระเมื่อทวงถาม</w:t>
      </w:r>
      <w:r w:rsidR="0083762F">
        <w:rPr>
          <w:rFonts w:ascii="Angsana New" w:hAnsi="Angsana New"/>
          <w:sz w:val="30"/>
          <w:szCs w:val="30"/>
        </w:rPr>
        <w:t xml:space="preserve"> </w:t>
      </w:r>
      <w:r w:rsidR="0083762F" w:rsidRPr="0083762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3762F" w:rsidRPr="0083762F">
        <w:rPr>
          <w:rFonts w:ascii="Angsana New" w:hAnsi="Angsana New"/>
          <w:i/>
          <w:iCs/>
          <w:sz w:val="30"/>
          <w:szCs w:val="30"/>
        </w:rPr>
        <w:t xml:space="preserve">2566: 247 </w:t>
      </w:r>
      <w:r w:rsidR="0083762F" w:rsidRPr="0083762F">
        <w:rPr>
          <w:rFonts w:ascii="Angsana New" w:hAnsi="Angsana New"/>
          <w:i/>
          <w:iCs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="0083762F" w:rsidRPr="0083762F">
        <w:rPr>
          <w:rFonts w:ascii="Angsana New" w:hAnsi="Angsana New"/>
          <w:i/>
          <w:iCs/>
          <w:sz w:val="30"/>
          <w:szCs w:val="30"/>
        </w:rPr>
        <w:t xml:space="preserve">1.25 </w:t>
      </w:r>
      <w:r w:rsidR="0083762F" w:rsidRPr="0083762F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83762F" w:rsidRPr="0083762F">
        <w:rPr>
          <w:rFonts w:ascii="Angsana New" w:hAnsi="Angsana New"/>
          <w:i/>
          <w:iCs/>
          <w:sz w:val="30"/>
          <w:szCs w:val="30"/>
        </w:rPr>
        <w:t xml:space="preserve">2.50 </w:t>
      </w:r>
      <w:r w:rsidR="0083762F" w:rsidRPr="0083762F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="0083762F" w:rsidRPr="0083762F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4FD5BBB" w14:textId="4E68F6EB" w:rsidR="0053389A" w:rsidRPr="003F5FE8" w:rsidRDefault="0053389A" w:rsidP="0053389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AB4B20" w14:textId="35860907" w:rsidR="00605239" w:rsidRPr="003F5FE8" w:rsidRDefault="00605239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  <w:cs/>
        </w:rPr>
      </w:pPr>
      <w:r w:rsidRPr="003F5FE8">
        <w:rPr>
          <w:rFonts w:ascii="Angsana New" w:hAnsi="Angsana New"/>
          <w:b/>
          <w:sz w:val="30"/>
          <w:szCs w:val="30"/>
          <w:cs/>
        </w:rPr>
        <w:br w:type="page"/>
      </w:r>
    </w:p>
    <w:p w14:paraId="68E69B27" w14:textId="745EC031" w:rsidR="008815F3" w:rsidRPr="003F5FE8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</w:t>
      </w:r>
    </w:p>
    <w:p w14:paraId="68326152" w14:textId="77777777" w:rsidR="009150DF" w:rsidRPr="003F5FE8" w:rsidRDefault="009150DF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  <w:cs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898"/>
        <w:gridCol w:w="1171"/>
        <w:gridCol w:w="272"/>
        <w:gridCol w:w="1173"/>
        <w:gridCol w:w="272"/>
        <w:gridCol w:w="1167"/>
        <w:gridCol w:w="272"/>
        <w:gridCol w:w="1156"/>
      </w:tblGrid>
      <w:tr w:rsidR="00237F21" w:rsidRPr="003F5FE8" w14:paraId="53CA1584" w14:textId="77777777" w:rsidTr="00237F21">
        <w:trPr>
          <w:trHeight w:val="299"/>
          <w:tblHeader/>
        </w:trPr>
        <w:tc>
          <w:tcPr>
            <w:tcW w:w="1555" w:type="pct"/>
          </w:tcPr>
          <w:p w14:paraId="5B0BCD5B" w14:textId="77777777" w:rsidR="00237F21" w:rsidRPr="003F5FE8" w:rsidRDefault="00237F21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51BCA54B" w14:textId="77777777" w:rsidR="00237F21" w:rsidRPr="003F5FE8" w:rsidRDefault="00237F21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12" w:type="pct"/>
            <w:gridSpan w:val="3"/>
            <w:shd w:val="clear" w:color="auto" w:fill="auto"/>
          </w:tcPr>
          <w:p w14:paraId="6ED20C39" w14:textId="37018E4B" w:rsidR="00237F21" w:rsidRPr="003F5FE8" w:rsidRDefault="00237F21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7" w:type="pct"/>
          </w:tcPr>
          <w:p w14:paraId="0B2BE3B1" w14:textId="77777777" w:rsidR="00237F21" w:rsidRPr="003F5FE8" w:rsidRDefault="00237F21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2DCAAFE1" w14:textId="77777777" w:rsidR="00237F21" w:rsidRPr="003F5FE8" w:rsidRDefault="00237F21" w:rsidP="00860627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7F21" w:rsidRPr="00057369" w14:paraId="48C14443" w14:textId="77777777" w:rsidTr="000119B3">
        <w:trPr>
          <w:trHeight w:val="299"/>
          <w:tblHeader/>
        </w:trPr>
        <w:tc>
          <w:tcPr>
            <w:tcW w:w="1555" w:type="pct"/>
          </w:tcPr>
          <w:p w14:paraId="0AA84D6F" w14:textId="5044E775" w:rsidR="00237F21" w:rsidRPr="00057369" w:rsidRDefault="00237F21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7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7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7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1390AC85" w14:textId="401895F9" w:rsidR="00237F21" w:rsidRPr="000119B3" w:rsidRDefault="00237F21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  <w:shd w:val="clear" w:color="auto" w:fill="auto"/>
          </w:tcPr>
          <w:p w14:paraId="64C499BC" w14:textId="4D1E041D" w:rsidR="00237F21" w:rsidRPr="00057369" w:rsidRDefault="00237F21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54A9E6E" w14:textId="77777777" w:rsidR="00237F21" w:rsidRPr="00057369" w:rsidRDefault="00237F21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ACD9B1" w14:textId="70E45DF3" w:rsidR="00237F21" w:rsidRPr="00057369" w:rsidRDefault="00237F21" w:rsidP="0083762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057369">
              <w:rPr>
                <w:rFonts w:ascii="Angsana New" w:hAnsi="Angsana New"/>
                <w:b w:val="0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428658B" w14:textId="77777777" w:rsidR="00237F21" w:rsidRPr="00057369" w:rsidRDefault="00237F21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2FEF61" w14:textId="6E57E35D" w:rsidR="00237F21" w:rsidRPr="00057369" w:rsidRDefault="00237F21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1FF322F" w14:textId="77777777" w:rsidR="00237F21" w:rsidRPr="00057369" w:rsidRDefault="00237F21" w:rsidP="0083762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634F5A9" w14:textId="5273133F" w:rsidR="00237F21" w:rsidRPr="00057369" w:rsidRDefault="00237F21" w:rsidP="0083762F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37F21" w:rsidRPr="00057369" w14:paraId="632A1E62" w14:textId="77777777" w:rsidTr="000119B3">
        <w:trPr>
          <w:trHeight w:val="299"/>
          <w:tblHeader/>
        </w:trPr>
        <w:tc>
          <w:tcPr>
            <w:tcW w:w="1555" w:type="pct"/>
          </w:tcPr>
          <w:p w14:paraId="39649F73" w14:textId="77777777" w:rsidR="00237F21" w:rsidRPr="00057369" w:rsidRDefault="00237F21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5169F948" w14:textId="77777777" w:rsidR="00237F21" w:rsidRPr="00057369" w:rsidRDefault="00237F21" w:rsidP="0044007B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960" w:type="pct"/>
            <w:gridSpan w:val="7"/>
            <w:shd w:val="clear" w:color="auto" w:fill="auto"/>
          </w:tcPr>
          <w:p w14:paraId="6445C1D6" w14:textId="303737F2" w:rsidR="00237F21" w:rsidRPr="00057369" w:rsidRDefault="00237F21" w:rsidP="0044007B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057369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57369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237F21" w:rsidRPr="00057369" w14:paraId="5C0A42F9" w14:textId="77777777" w:rsidTr="00092FFC">
        <w:trPr>
          <w:trHeight w:val="299"/>
        </w:trPr>
        <w:tc>
          <w:tcPr>
            <w:tcW w:w="1555" w:type="pct"/>
          </w:tcPr>
          <w:p w14:paraId="61DC882A" w14:textId="77777777" w:rsidR="00237F21" w:rsidRPr="00057369" w:rsidRDefault="00237F21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3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67E1BF54" w14:textId="77777777" w:rsidR="00237F21" w:rsidRPr="00057369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6460A90B" w14:textId="698D2C1A" w:rsidR="00237F21" w:rsidRPr="00057369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B41F983" w14:textId="77777777" w:rsidR="00237F21" w:rsidRPr="00057369" w:rsidRDefault="00237F21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D0E13B8" w14:textId="77777777" w:rsidR="00237F21" w:rsidRPr="00057369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01760E0" w14:textId="77777777" w:rsidR="00237F21" w:rsidRPr="00057369" w:rsidRDefault="00237F21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1BEC1B7D" w14:textId="77777777" w:rsidR="00237F21" w:rsidRPr="00057369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E74109" w14:textId="77777777" w:rsidR="00237F21" w:rsidRPr="00057369" w:rsidRDefault="00237F21" w:rsidP="004400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01B6C759" w14:textId="77777777" w:rsidR="00237F21" w:rsidRPr="00057369" w:rsidRDefault="00237F21" w:rsidP="0044007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F21" w:rsidRPr="00057369" w14:paraId="4CDCB47F" w14:textId="77777777" w:rsidTr="00092FFC">
        <w:trPr>
          <w:trHeight w:val="299"/>
        </w:trPr>
        <w:tc>
          <w:tcPr>
            <w:tcW w:w="1555" w:type="pct"/>
          </w:tcPr>
          <w:p w14:paraId="10B839A8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85" w:type="pct"/>
          </w:tcPr>
          <w:p w14:paraId="78A6D448" w14:textId="44422CCD" w:rsidR="00237F21" w:rsidRPr="000119B3" w:rsidRDefault="00111A1B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2" w:type="pct"/>
            <w:shd w:val="clear" w:color="auto" w:fill="auto"/>
          </w:tcPr>
          <w:p w14:paraId="06889B6E" w14:textId="5A75EA35" w:rsidR="00237F21" w:rsidRPr="000119B3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47" w:type="pct"/>
          </w:tcPr>
          <w:p w14:paraId="41BF83AF" w14:textId="77777777" w:rsidR="00237F21" w:rsidRPr="000119B3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6B2B974E" w14:textId="5CDDCEFD" w:rsidR="00237F21" w:rsidRPr="000119B3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47" w:type="pct"/>
          </w:tcPr>
          <w:p w14:paraId="02587729" w14:textId="77777777" w:rsidR="00237F21" w:rsidRPr="000119B3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6E0220F" w14:textId="720C8AE2" w:rsidR="00237F21" w:rsidRPr="000119B3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  <w:tc>
          <w:tcPr>
            <w:tcW w:w="147" w:type="pct"/>
          </w:tcPr>
          <w:p w14:paraId="2F875BD7" w14:textId="77777777" w:rsidR="00237F21" w:rsidRPr="000119B3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6DB0F09" w14:textId="50A67CEC" w:rsidR="00237F21" w:rsidRPr="000119B3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9,336</w:t>
            </w:r>
          </w:p>
        </w:tc>
      </w:tr>
      <w:tr w:rsidR="00237F21" w:rsidRPr="00057369" w14:paraId="6358DAFE" w14:textId="77777777" w:rsidTr="00092FFC">
        <w:tc>
          <w:tcPr>
            <w:tcW w:w="1555" w:type="pct"/>
          </w:tcPr>
          <w:p w14:paraId="7B2D864B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2B5640D3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1C85EF59" w14:textId="0F9D947D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3BE5CC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9EBB35A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4C6149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173CDBFA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CFD0FA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0390C16B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F21" w:rsidRPr="00057369" w14:paraId="63D4F56A" w14:textId="77777777" w:rsidTr="000119B3">
        <w:tc>
          <w:tcPr>
            <w:tcW w:w="1555" w:type="pct"/>
          </w:tcPr>
          <w:p w14:paraId="0E5AA2AD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3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5" w:type="pct"/>
          </w:tcPr>
          <w:p w14:paraId="059A07C6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61F77ED" w14:textId="2701A815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4897F7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BFAA28B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3A70BC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7203A5A6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F6CAD7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66D0658E" w14:textId="6BF74C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F21" w:rsidRPr="00057369" w14:paraId="555ECDEA" w14:textId="77777777" w:rsidTr="000119B3">
        <w:tc>
          <w:tcPr>
            <w:tcW w:w="1555" w:type="pct"/>
          </w:tcPr>
          <w:p w14:paraId="7BD7D4DF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85" w:type="pct"/>
          </w:tcPr>
          <w:p w14:paraId="16E9A9A8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20E6866" w14:textId="0128D7C1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5,122,902</w:t>
            </w:r>
          </w:p>
        </w:tc>
        <w:tc>
          <w:tcPr>
            <w:tcW w:w="147" w:type="pct"/>
          </w:tcPr>
          <w:p w14:paraId="1DC7CE6C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546D603" w14:textId="2E0E3513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5,076,003</w:t>
            </w:r>
          </w:p>
        </w:tc>
        <w:tc>
          <w:tcPr>
            <w:tcW w:w="147" w:type="pct"/>
          </w:tcPr>
          <w:p w14:paraId="598CDD39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0C0FAD06" w14:textId="22EE71C1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5,118,263</w:t>
            </w:r>
          </w:p>
        </w:tc>
        <w:tc>
          <w:tcPr>
            <w:tcW w:w="147" w:type="pct"/>
          </w:tcPr>
          <w:p w14:paraId="506D8670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14CB4690" w14:textId="6B8233DF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5,070,817</w:t>
            </w:r>
          </w:p>
        </w:tc>
      </w:tr>
      <w:tr w:rsidR="00237F21" w:rsidRPr="00057369" w14:paraId="5B9310C2" w14:textId="77777777" w:rsidTr="000119B3">
        <w:tc>
          <w:tcPr>
            <w:tcW w:w="1555" w:type="pct"/>
          </w:tcPr>
          <w:p w14:paraId="310E6E6A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057369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85" w:type="pct"/>
          </w:tcPr>
          <w:p w14:paraId="319918A5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1AE9B46" w14:textId="1D1E61C2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8779D5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259E36D" w14:textId="77777777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76C0F6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D57A94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CC581C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24" w:type="pct"/>
          </w:tcPr>
          <w:p w14:paraId="595CE391" w14:textId="12F3BB25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7F21" w:rsidRPr="00057369" w14:paraId="07873D69" w14:textId="77777777" w:rsidTr="000119B3">
        <w:tc>
          <w:tcPr>
            <w:tcW w:w="1555" w:type="pct"/>
          </w:tcPr>
          <w:p w14:paraId="33F6CF93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5736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5" w:type="pct"/>
          </w:tcPr>
          <w:p w14:paraId="6AD2C1CC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E85FFDD" w14:textId="595346DF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1,181,712</w:t>
            </w:r>
          </w:p>
        </w:tc>
        <w:tc>
          <w:tcPr>
            <w:tcW w:w="147" w:type="pct"/>
          </w:tcPr>
          <w:p w14:paraId="15B58360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6F7DB54A" w14:textId="752176BC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603,521</w:t>
            </w:r>
          </w:p>
        </w:tc>
        <w:tc>
          <w:tcPr>
            <w:tcW w:w="147" w:type="pct"/>
          </w:tcPr>
          <w:p w14:paraId="44A0D9A9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69CAF2F2" w14:textId="43E1FC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1,179,596</w:t>
            </w:r>
          </w:p>
        </w:tc>
        <w:tc>
          <w:tcPr>
            <w:tcW w:w="147" w:type="pct"/>
          </w:tcPr>
          <w:p w14:paraId="29D723DA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3D87384A" w14:textId="74E017DC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600,370</w:t>
            </w:r>
          </w:p>
        </w:tc>
      </w:tr>
      <w:tr w:rsidR="00237F21" w:rsidRPr="00057369" w14:paraId="2BCE5634" w14:textId="77777777" w:rsidTr="000119B3">
        <w:tc>
          <w:tcPr>
            <w:tcW w:w="1555" w:type="pct"/>
          </w:tcPr>
          <w:p w14:paraId="6A4BA668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57369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65D4E129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33BC5A3" w14:textId="32619D1B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54,497</w:t>
            </w:r>
          </w:p>
        </w:tc>
        <w:tc>
          <w:tcPr>
            <w:tcW w:w="147" w:type="pct"/>
          </w:tcPr>
          <w:p w14:paraId="5719E098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6CA1418" w14:textId="4C091659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103,569</w:t>
            </w:r>
          </w:p>
        </w:tc>
        <w:tc>
          <w:tcPr>
            <w:tcW w:w="147" w:type="pct"/>
          </w:tcPr>
          <w:p w14:paraId="61718D45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5C4584E1" w14:textId="4349BF01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54,474</w:t>
            </w:r>
          </w:p>
        </w:tc>
        <w:tc>
          <w:tcPr>
            <w:tcW w:w="147" w:type="pct"/>
          </w:tcPr>
          <w:p w14:paraId="72078C65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26A1E4AC" w14:textId="2A065572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103,569</w:t>
            </w:r>
          </w:p>
        </w:tc>
      </w:tr>
      <w:tr w:rsidR="00237F21" w:rsidRPr="00057369" w14:paraId="7EF19BD9" w14:textId="77777777" w:rsidTr="000119B3">
        <w:tc>
          <w:tcPr>
            <w:tcW w:w="1555" w:type="pct"/>
          </w:tcPr>
          <w:p w14:paraId="25CDD9D1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57369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408C06E4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529E0FE" w14:textId="32CEBF42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13,908</w:t>
            </w:r>
          </w:p>
        </w:tc>
        <w:tc>
          <w:tcPr>
            <w:tcW w:w="147" w:type="pct"/>
          </w:tcPr>
          <w:p w14:paraId="12A967B6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7FC7921" w14:textId="2ABDACA6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160,138</w:t>
            </w:r>
          </w:p>
        </w:tc>
        <w:tc>
          <w:tcPr>
            <w:tcW w:w="147" w:type="pct"/>
          </w:tcPr>
          <w:p w14:paraId="7BBF8974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7E091641" w14:textId="21D222BC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13,907</w:t>
            </w:r>
          </w:p>
        </w:tc>
        <w:tc>
          <w:tcPr>
            <w:tcW w:w="147" w:type="pct"/>
          </w:tcPr>
          <w:p w14:paraId="3DA7CA34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6904F9D7" w14:textId="796CEA59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160,138</w:t>
            </w:r>
          </w:p>
        </w:tc>
      </w:tr>
      <w:tr w:rsidR="00237F21" w:rsidRPr="00057369" w14:paraId="55AE6E67" w14:textId="77777777" w:rsidTr="000119B3">
        <w:tc>
          <w:tcPr>
            <w:tcW w:w="1555" w:type="pct"/>
          </w:tcPr>
          <w:p w14:paraId="15F4BF82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57369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7DD87FCC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9639273" w14:textId="56F13058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  <w:tc>
          <w:tcPr>
            <w:tcW w:w="147" w:type="pct"/>
          </w:tcPr>
          <w:p w14:paraId="2BF636C5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F9FFA1C" w14:textId="77AD9043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  <w:tc>
          <w:tcPr>
            <w:tcW w:w="147" w:type="pct"/>
          </w:tcPr>
          <w:p w14:paraId="574AD624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6D061857" w14:textId="7E5AF7E2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  <w:tc>
          <w:tcPr>
            <w:tcW w:w="147" w:type="pct"/>
          </w:tcPr>
          <w:p w14:paraId="1DE0A5B6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4E42045E" w14:textId="305AC15A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</w:tr>
      <w:tr w:rsidR="00237F21" w:rsidRPr="00057369" w14:paraId="269A6572" w14:textId="77777777" w:rsidTr="000119B3">
        <w:tc>
          <w:tcPr>
            <w:tcW w:w="1555" w:type="pct"/>
          </w:tcPr>
          <w:p w14:paraId="1FCE409C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57369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592C1ACE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6915652" w14:textId="75ABC186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  <w:tc>
          <w:tcPr>
            <w:tcW w:w="147" w:type="pct"/>
          </w:tcPr>
          <w:p w14:paraId="50A963BA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D63AB8B" w14:textId="695E6F22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  <w:tc>
          <w:tcPr>
            <w:tcW w:w="147" w:type="pct"/>
          </w:tcPr>
          <w:p w14:paraId="43B8A639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1DCDB16D" w14:textId="16449DCF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  <w:tc>
          <w:tcPr>
            <w:tcW w:w="147" w:type="pct"/>
          </w:tcPr>
          <w:p w14:paraId="771C5878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157AE470" w14:textId="4E9D7556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</w:tr>
      <w:tr w:rsidR="00237F21" w:rsidRPr="00057369" w14:paraId="5A354033" w14:textId="77777777" w:rsidTr="000119B3">
        <w:tc>
          <w:tcPr>
            <w:tcW w:w="1555" w:type="pct"/>
          </w:tcPr>
          <w:p w14:paraId="0C328834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57369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6F450ADD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99FF8CD" w14:textId="0C0D24AF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  <w:tc>
          <w:tcPr>
            <w:tcW w:w="147" w:type="pct"/>
          </w:tcPr>
          <w:p w14:paraId="59189601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F3F93C9" w14:textId="62C7AA7E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  <w:tc>
          <w:tcPr>
            <w:tcW w:w="147" w:type="pct"/>
          </w:tcPr>
          <w:p w14:paraId="65153D51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</w:tcPr>
          <w:p w14:paraId="7ADE2836" w14:textId="42796079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  <w:tc>
          <w:tcPr>
            <w:tcW w:w="147" w:type="pct"/>
          </w:tcPr>
          <w:p w14:paraId="37B98D03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</w:tcPr>
          <w:p w14:paraId="64638D6B" w14:textId="09096259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</w:tr>
      <w:tr w:rsidR="00237F21" w:rsidRPr="00057369" w14:paraId="78F4E837" w14:textId="77777777" w:rsidTr="000119B3">
        <w:tc>
          <w:tcPr>
            <w:tcW w:w="1555" w:type="pct"/>
          </w:tcPr>
          <w:p w14:paraId="47ECC7CF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57369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85" w:type="pct"/>
          </w:tcPr>
          <w:p w14:paraId="1C8428D6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61BA1D86" w14:textId="46BEB074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502,906</w:t>
            </w:r>
          </w:p>
        </w:tc>
        <w:tc>
          <w:tcPr>
            <w:tcW w:w="147" w:type="pct"/>
          </w:tcPr>
          <w:p w14:paraId="3C0B88E7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18FDCFD" w14:textId="797A18C8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409,750</w:t>
            </w:r>
          </w:p>
        </w:tc>
        <w:tc>
          <w:tcPr>
            <w:tcW w:w="147" w:type="pct"/>
          </w:tcPr>
          <w:p w14:paraId="271D8BEF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38E283E" w14:textId="3AEEC9FD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495,956</w:t>
            </w:r>
          </w:p>
        </w:tc>
        <w:tc>
          <w:tcPr>
            <w:tcW w:w="147" w:type="pct"/>
          </w:tcPr>
          <w:p w14:paraId="6FAA92E2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DD1E96D" w14:textId="75B4A219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A1B">
              <w:rPr>
                <w:rFonts w:ascii="Angsana New" w:hAnsi="Angsana New"/>
                <w:sz w:val="30"/>
                <w:szCs w:val="30"/>
              </w:rPr>
              <w:t>402,784</w:t>
            </w:r>
          </w:p>
        </w:tc>
      </w:tr>
      <w:tr w:rsidR="00237F21" w:rsidRPr="00057369" w14:paraId="761925CF" w14:textId="77777777" w:rsidTr="000119B3">
        <w:tc>
          <w:tcPr>
            <w:tcW w:w="1555" w:type="pct"/>
          </w:tcPr>
          <w:p w14:paraId="667D7C4A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6DCB048A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61BE4" w14:textId="151F534A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6,933,931</w:t>
            </w:r>
          </w:p>
        </w:tc>
        <w:tc>
          <w:tcPr>
            <w:tcW w:w="147" w:type="pct"/>
          </w:tcPr>
          <w:p w14:paraId="2638E115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6F1FA1CA" w14:textId="44BEF5CF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A1B">
              <w:rPr>
                <w:rFonts w:ascii="Angsana New" w:hAnsi="Angsana New"/>
                <w:b/>
                <w:bCs/>
                <w:sz w:val="30"/>
                <w:szCs w:val="30"/>
              </w:rPr>
              <w:t>6,448,439</w:t>
            </w:r>
          </w:p>
        </w:tc>
        <w:tc>
          <w:tcPr>
            <w:tcW w:w="147" w:type="pct"/>
          </w:tcPr>
          <w:p w14:paraId="2B8EC74F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1F80DE2B" w14:textId="197DB626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6,920,202</w:t>
            </w:r>
          </w:p>
        </w:tc>
        <w:tc>
          <w:tcPr>
            <w:tcW w:w="147" w:type="pct"/>
          </w:tcPr>
          <w:p w14:paraId="2DD7E180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4DF2C916" w14:textId="122DA919" w:rsidR="00237F21" w:rsidRPr="00111A1B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1A1B">
              <w:rPr>
                <w:rFonts w:ascii="Angsana New" w:hAnsi="Angsana New"/>
                <w:b/>
                <w:bCs/>
                <w:sz w:val="30"/>
                <w:szCs w:val="30"/>
              </w:rPr>
              <w:t>6,433,136</w:t>
            </w:r>
          </w:p>
        </w:tc>
      </w:tr>
      <w:tr w:rsidR="00237F21" w:rsidRPr="00057369" w14:paraId="47F223B8" w14:textId="77777777" w:rsidTr="000119B3">
        <w:tc>
          <w:tcPr>
            <w:tcW w:w="1555" w:type="pct"/>
          </w:tcPr>
          <w:p w14:paraId="3DCC67B7" w14:textId="77777777" w:rsidR="00237F21" w:rsidRPr="00057369" w:rsidRDefault="00237F21" w:rsidP="00057369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0573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5B3B883" w14:textId="77777777" w:rsidR="00237F21" w:rsidRPr="00057369" w:rsidRDefault="00237F21" w:rsidP="0005736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sz w:val="30"/>
                <w:szCs w:val="30"/>
                <w:lang w:eastAsia="x-none"/>
              </w:rPr>
              <w:t xml:space="preserve">      </w:t>
            </w:r>
            <w:r w:rsidRPr="00057369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485" w:type="pct"/>
          </w:tcPr>
          <w:p w14:paraId="046ADE46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A34C" w14:textId="207A06FD" w:rsidR="00237F21" w:rsidRPr="000119B3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A6A05C3" w14:textId="64843E59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(303,628)</w:t>
            </w:r>
          </w:p>
        </w:tc>
        <w:tc>
          <w:tcPr>
            <w:tcW w:w="147" w:type="pct"/>
          </w:tcPr>
          <w:p w14:paraId="706BD5AA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3AF667AE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046D02" w14:textId="19F447B8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(252,511)</w:t>
            </w:r>
          </w:p>
        </w:tc>
        <w:tc>
          <w:tcPr>
            <w:tcW w:w="147" w:type="pct"/>
          </w:tcPr>
          <w:p w14:paraId="39D6E807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57709243" w14:textId="77777777" w:rsidR="00237F21" w:rsidRPr="000119B3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983F8D" w14:textId="14A80662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(296,676)</w:t>
            </w:r>
          </w:p>
        </w:tc>
        <w:tc>
          <w:tcPr>
            <w:tcW w:w="147" w:type="pct"/>
          </w:tcPr>
          <w:p w14:paraId="50CAD8D1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75416820" w14:textId="7777777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BDC317" w14:textId="69448597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(245,559)</w:t>
            </w:r>
          </w:p>
        </w:tc>
      </w:tr>
      <w:tr w:rsidR="00237F21" w:rsidRPr="00057369" w14:paraId="19EAAB4B" w14:textId="77777777" w:rsidTr="000119B3">
        <w:tc>
          <w:tcPr>
            <w:tcW w:w="1555" w:type="pct"/>
          </w:tcPr>
          <w:p w14:paraId="2F5125EF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</w:tcPr>
          <w:p w14:paraId="6103910D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8FE5D" w14:textId="12DDC60D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6,630,303</w:t>
            </w:r>
          </w:p>
        </w:tc>
        <w:tc>
          <w:tcPr>
            <w:tcW w:w="147" w:type="pct"/>
          </w:tcPr>
          <w:p w14:paraId="5AB32CFF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26D20C1A" w14:textId="266C1BEB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</w:rPr>
              <w:t>6,195,928</w:t>
            </w:r>
          </w:p>
        </w:tc>
        <w:tc>
          <w:tcPr>
            <w:tcW w:w="147" w:type="pct"/>
          </w:tcPr>
          <w:p w14:paraId="632716A3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6D9C5935" w14:textId="0D09A29D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6,623,526</w:t>
            </w:r>
          </w:p>
        </w:tc>
        <w:tc>
          <w:tcPr>
            <w:tcW w:w="147" w:type="pct"/>
          </w:tcPr>
          <w:p w14:paraId="221738F9" w14:textId="77777777" w:rsidR="00237F21" w:rsidRPr="00057369" w:rsidRDefault="00237F21" w:rsidP="00057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6FF15F87" w14:textId="34BC6AF9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</w:rPr>
              <w:t>6,187,577</w:t>
            </w:r>
          </w:p>
        </w:tc>
      </w:tr>
      <w:tr w:rsidR="00237F21" w:rsidRPr="00057369" w14:paraId="5A2858C1" w14:textId="77777777" w:rsidTr="000119B3">
        <w:tc>
          <w:tcPr>
            <w:tcW w:w="1555" w:type="pct"/>
          </w:tcPr>
          <w:p w14:paraId="5ABA096D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3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5" w:type="pct"/>
          </w:tcPr>
          <w:p w14:paraId="1F8D3083" w14:textId="77777777" w:rsidR="00237F21" w:rsidRPr="00237F21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888BE" w14:textId="60E07FA1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6,631,868</w:t>
            </w:r>
          </w:p>
        </w:tc>
        <w:tc>
          <w:tcPr>
            <w:tcW w:w="147" w:type="pct"/>
          </w:tcPr>
          <w:p w14:paraId="1872BB51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488C12F" w14:textId="3B6605DF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</w:rPr>
              <w:t>6,196,442</w:t>
            </w:r>
          </w:p>
        </w:tc>
        <w:tc>
          <w:tcPr>
            <w:tcW w:w="147" w:type="pct"/>
          </w:tcPr>
          <w:p w14:paraId="0D67E8BE" w14:textId="77777777" w:rsidR="00237F21" w:rsidRPr="00057369" w:rsidRDefault="00237F21" w:rsidP="00057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66586B22" w14:textId="45B01FAD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6,641,085</w:t>
            </w:r>
          </w:p>
        </w:tc>
        <w:tc>
          <w:tcPr>
            <w:tcW w:w="147" w:type="pct"/>
          </w:tcPr>
          <w:p w14:paraId="6912D456" w14:textId="77777777" w:rsidR="00237F21" w:rsidRPr="00057369" w:rsidRDefault="00237F21" w:rsidP="00057369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268D10B" w14:textId="0537C2E0" w:rsidR="00237F21" w:rsidRPr="00057369" w:rsidRDefault="00237F21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</w:rPr>
              <w:t>6,196,913</w:t>
            </w:r>
          </w:p>
        </w:tc>
      </w:tr>
    </w:tbl>
    <w:p w14:paraId="69EE10F1" w14:textId="77777777" w:rsidR="005308E1" w:rsidRPr="00057369" w:rsidRDefault="005308E1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E8C43D6" w14:textId="77777777" w:rsidR="00434574" w:rsidRDefault="00434574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7B3AE97" w14:textId="77777777" w:rsidR="00776366" w:rsidRDefault="00776366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F6676C1" w14:textId="77777777" w:rsidR="00776366" w:rsidRDefault="00776366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9DC15EE" w14:textId="77777777" w:rsidR="00776366" w:rsidRDefault="00776366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BEC513D" w14:textId="77777777" w:rsidR="00776366" w:rsidRDefault="00776366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ECACA3D" w14:textId="77777777" w:rsidR="00776366" w:rsidRPr="00057369" w:rsidRDefault="00776366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236"/>
        <w:gridCol w:w="1040"/>
        <w:gridCol w:w="271"/>
        <w:gridCol w:w="1079"/>
        <w:gridCol w:w="271"/>
        <w:gridCol w:w="1076"/>
        <w:gridCol w:w="271"/>
        <w:gridCol w:w="1063"/>
      </w:tblGrid>
      <w:tr w:rsidR="005308E1" w:rsidRPr="00057369" w14:paraId="534FA6CD" w14:textId="77777777" w:rsidTr="00A664F5">
        <w:trPr>
          <w:tblHeader/>
        </w:trPr>
        <w:tc>
          <w:tcPr>
            <w:tcW w:w="2163" w:type="pct"/>
          </w:tcPr>
          <w:p w14:paraId="71DAC376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5736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" w:type="pct"/>
          </w:tcPr>
          <w:p w14:paraId="70897F06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65DAFE71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D60193B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0AB4C0A8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8E1" w:rsidRPr="00057369" w14:paraId="0852F6F4" w14:textId="77777777" w:rsidTr="00A664F5">
        <w:trPr>
          <w:tblHeader/>
        </w:trPr>
        <w:tc>
          <w:tcPr>
            <w:tcW w:w="2163" w:type="pct"/>
          </w:tcPr>
          <w:p w14:paraId="31BEE209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02F24BC4" w14:textId="77777777" w:rsidR="005308E1" w:rsidRPr="00057369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513F2C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5BF151D4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DD1080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2CEDA36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96300C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00BDFB74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364425F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308E1" w:rsidRPr="00057369" w14:paraId="733F3324" w14:textId="77777777" w:rsidTr="00A664F5">
        <w:trPr>
          <w:tblHeader/>
        </w:trPr>
        <w:tc>
          <w:tcPr>
            <w:tcW w:w="2163" w:type="pct"/>
          </w:tcPr>
          <w:p w14:paraId="71D8B5B5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21BFD8C1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1" w:type="pct"/>
            <w:gridSpan w:val="7"/>
          </w:tcPr>
          <w:p w14:paraId="57EB26E0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8E1" w:rsidRPr="00057369" w14:paraId="11396DCB" w14:textId="77777777" w:rsidTr="00A664F5">
        <w:tc>
          <w:tcPr>
            <w:tcW w:w="2163" w:type="pct"/>
          </w:tcPr>
          <w:p w14:paraId="5A99EF20" w14:textId="77777777" w:rsidR="005308E1" w:rsidRPr="00057369" w:rsidRDefault="005308E1" w:rsidP="00A664F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57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" w:type="pct"/>
          </w:tcPr>
          <w:p w14:paraId="5E7792FD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C4ED11F" w14:textId="77777777" w:rsidR="005308E1" w:rsidRPr="00057369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6B96A9A" w14:textId="77777777" w:rsidR="005308E1" w:rsidRPr="00057369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23B75B3" w14:textId="77777777" w:rsidR="005308E1" w:rsidRPr="00057369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E1F5979" w14:textId="77777777" w:rsidR="005308E1" w:rsidRPr="00057369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3B86421" w14:textId="77777777" w:rsidR="005308E1" w:rsidRPr="00057369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E6127E" w14:textId="77777777" w:rsidR="005308E1" w:rsidRPr="00057369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7C6030B4" w14:textId="77777777" w:rsidR="005308E1" w:rsidRPr="00057369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8E1" w:rsidRPr="00057369" w14:paraId="0462FE5F" w14:textId="77777777" w:rsidTr="00A664F5">
        <w:tc>
          <w:tcPr>
            <w:tcW w:w="2163" w:type="pct"/>
          </w:tcPr>
          <w:p w14:paraId="6335B6B9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5736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5736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1EAFB6F8" w14:textId="77777777" w:rsidR="005308E1" w:rsidRPr="00057369" w:rsidRDefault="005308E1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60B00D0" w14:textId="77777777" w:rsidR="005308E1" w:rsidRPr="00057369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  <w:lang w:val="en-US" w:bidi="th-TH"/>
              </w:rPr>
              <w:t>252,511</w:t>
            </w:r>
          </w:p>
        </w:tc>
        <w:tc>
          <w:tcPr>
            <w:tcW w:w="145" w:type="pct"/>
            <w:shd w:val="clear" w:color="auto" w:fill="auto"/>
          </w:tcPr>
          <w:p w14:paraId="7F2B18A8" w14:textId="77777777" w:rsidR="005308E1" w:rsidRPr="00057369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35DD0DB" w14:textId="77777777" w:rsidR="005308E1" w:rsidRPr="00057369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227,452</w:t>
            </w:r>
          </w:p>
        </w:tc>
        <w:tc>
          <w:tcPr>
            <w:tcW w:w="145" w:type="pct"/>
            <w:shd w:val="clear" w:color="auto" w:fill="auto"/>
          </w:tcPr>
          <w:p w14:paraId="312223B9" w14:textId="77777777" w:rsidR="005308E1" w:rsidRPr="00057369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5C13299" w14:textId="77777777" w:rsidR="005308E1" w:rsidRPr="00057369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245,559</w:t>
            </w:r>
          </w:p>
        </w:tc>
        <w:tc>
          <w:tcPr>
            <w:tcW w:w="145" w:type="pct"/>
          </w:tcPr>
          <w:p w14:paraId="5FBEC882" w14:textId="77777777" w:rsidR="005308E1" w:rsidRPr="00057369" w:rsidRDefault="005308E1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351F1485" w14:textId="77777777" w:rsidR="005308E1" w:rsidRPr="00057369" w:rsidRDefault="005308E1" w:rsidP="00A664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220,350</w:t>
            </w:r>
          </w:p>
        </w:tc>
      </w:tr>
      <w:tr w:rsidR="004324DB" w:rsidRPr="00776366" w14:paraId="50A5461D" w14:textId="77777777" w:rsidTr="00A664F5">
        <w:tc>
          <w:tcPr>
            <w:tcW w:w="2163" w:type="pct"/>
          </w:tcPr>
          <w:p w14:paraId="64C543FF" w14:textId="77777777" w:rsidR="004324DB" w:rsidRPr="00776366" w:rsidRDefault="004324DB" w:rsidP="00432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763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</w:tcPr>
          <w:p w14:paraId="7ECE8465" w14:textId="77777777" w:rsidR="004324DB" w:rsidRPr="00776366" w:rsidRDefault="004324DB" w:rsidP="00432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3BA1312" w14:textId="03AF0E0A" w:rsidR="004324DB" w:rsidRPr="00776366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</w:rPr>
              <w:t>93,230</w:t>
            </w:r>
          </w:p>
        </w:tc>
        <w:tc>
          <w:tcPr>
            <w:tcW w:w="145" w:type="pct"/>
            <w:shd w:val="clear" w:color="auto" w:fill="auto"/>
          </w:tcPr>
          <w:p w14:paraId="247A8776" w14:textId="77777777" w:rsidR="004324DB" w:rsidRPr="00776366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AB7F41" w14:textId="702EA618" w:rsidR="004324DB" w:rsidRPr="00776366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  <w:lang w:val="en-US"/>
              </w:rPr>
              <w:t>83,507</w:t>
            </w:r>
          </w:p>
        </w:tc>
        <w:tc>
          <w:tcPr>
            <w:tcW w:w="145" w:type="pct"/>
            <w:shd w:val="clear" w:color="auto" w:fill="auto"/>
          </w:tcPr>
          <w:p w14:paraId="4D3D9BBB" w14:textId="77777777" w:rsidR="004324DB" w:rsidRPr="00776366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F8C3AD6" w14:textId="5D2689E4" w:rsidR="004324DB" w:rsidRPr="00776366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</w:rPr>
              <w:t>93,230</w:t>
            </w:r>
          </w:p>
        </w:tc>
        <w:tc>
          <w:tcPr>
            <w:tcW w:w="145" w:type="pct"/>
          </w:tcPr>
          <w:p w14:paraId="51B9FEC8" w14:textId="77777777" w:rsidR="004324DB" w:rsidRPr="00776366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67700CBB" w14:textId="48A6D3AA" w:rsidR="004324DB" w:rsidRPr="00776366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  <w:lang w:val="en-US"/>
              </w:rPr>
              <w:t>83,507</w:t>
            </w:r>
          </w:p>
        </w:tc>
      </w:tr>
      <w:tr w:rsidR="004324DB" w:rsidRPr="00057369" w14:paraId="43144030" w14:textId="77777777" w:rsidTr="00A664F5">
        <w:tc>
          <w:tcPr>
            <w:tcW w:w="2163" w:type="pct"/>
          </w:tcPr>
          <w:p w14:paraId="6F7F9AC1" w14:textId="77777777" w:rsidR="004324DB" w:rsidRPr="00776366" w:rsidRDefault="004324DB" w:rsidP="00432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7636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" w:type="pct"/>
          </w:tcPr>
          <w:p w14:paraId="0D60BE40" w14:textId="77777777" w:rsidR="004324DB" w:rsidRPr="00776366" w:rsidRDefault="004324DB" w:rsidP="00432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36F5286" w14:textId="2DD073EE" w:rsidR="004324DB" w:rsidRPr="00776366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</w:rPr>
              <w:t>(29,511)</w:t>
            </w:r>
          </w:p>
        </w:tc>
        <w:tc>
          <w:tcPr>
            <w:tcW w:w="145" w:type="pct"/>
            <w:shd w:val="clear" w:color="auto" w:fill="auto"/>
          </w:tcPr>
          <w:p w14:paraId="70BDBE23" w14:textId="77777777" w:rsidR="004324DB" w:rsidRPr="00776366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A342E4A" w14:textId="4312FECB" w:rsidR="004324DB" w:rsidRPr="00776366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</w:rPr>
              <w:t>(49,846)</w:t>
            </w:r>
          </w:p>
        </w:tc>
        <w:tc>
          <w:tcPr>
            <w:tcW w:w="145" w:type="pct"/>
            <w:shd w:val="clear" w:color="auto" w:fill="auto"/>
          </w:tcPr>
          <w:p w14:paraId="7EE0A42C" w14:textId="77777777" w:rsidR="004324DB" w:rsidRPr="00776366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B071D48" w14:textId="2D1C8F0B" w:rsidR="004324DB" w:rsidRPr="00776366" w:rsidRDefault="004324DB" w:rsidP="004324D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</w:rPr>
              <w:t>(29,511)</w:t>
            </w:r>
          </w:p>
        </w:tc>
        <w:tc>
          <w:tcPr>
            <w:tcW w:w="145" w:type="pct"/>
          </w:tcPr>
          <w:p w14:paraId="2AFAF8D9" w14:textId="77777777" w:rsidR="004324DB" w:rsidRPr="00776366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</w:tcPr>
          <w:p w14:paraId="79295E51" w14:textId="4AC58A03" w:rsidR="004324DB" w:rsidRPr="00776366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776366">
              <w:rPr>
                <w:rFonts w:ascii="Angsana New" w:hAnsi="Angsana New"/>
                <w:sz w:val="30"/>
                <w:szCs w:val="30"/>
              </w:rPr>
              <w:t>(49,696)</w:t>
            </w:r>
          </w:p>
        </w:tc>
      </w:tr>
      <w:tr w:rsidR="004324DB" w:rsidRPr="00057369" w14:paraId="374DB877" w14:textId="77777777" w:rsidTr="00A664F5">
        <w:tc>
          <w:tcPr>
            <w:tcW w:w="2163" w:type="pct"/>
          </w:tcPr>
          <w:p w14:paraId="7AEF4787" w14:textId="77777777" w:rsidR="004324DB" w:rsidRPr="00057369" w:rsidRDefault="004324DB" w:rsidP="00432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57369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" w:type="pct"/>
          </w:tcPr>
          <w:p w14:paraId="4897FAEE" w14:textId="77777777" w:rsidR="004324DB" w:rsidRPr="00057369" w:rsidRDefault="004324DB" w:rsidP="00432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9826417" w14:textId="3A4FC78E" w:rsidR="004324DB" w:rsidRPr="00057369" w:rsidRDefault="004324DB" w:rsidP="004324D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(12,602)</w:t>
            </w:r>
          </w:p>
        </w:tc>
        <w:tc>
          <w:tcPr>
            <w:tcW w:w="145" w:type="pct"/>
            <w:shd w:val="clear" w:color="auto" w:fill="auto"/>
          </w:tcPr>
          <w:p w14:paraId="6A4681D9" w14:textId="77777777" w:rsidR="004324DB" w:rsidRPr="00057369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DF04437" w14:textId="77777777" w:rsidR="004324DB" w:rsidRPr="00057369" w:rsidRDefault="004324DB" w:rsidP="004324D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(8,602)</w:t>
            </w:r>
          </w:p>
        </w:tc>
        <w:tc>
          <w:tcPr>
            <w:tcW w:w="145" w:type="pct"/>
            <w:shd w:val="clear" w:color="auto" w:fill="auto"/>
          </w:tcPr>
          <w:p w14:paraId="7575B869" w14:textId="77777777" w:rsidR="004324DB" w:rsidRPr="00057369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0308A75" w14:textId="4BB04A4F" w:rsidR="004324DB" w:rsidRPr="00057369" w:rsidRDefault="004324DB" w:rsidP="004324D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369">
              <w:rPr>
                <w:rFonts w:ascii="Angsana New" w:hAnsi="Angsana New"/>
                <w:sz w:val="30"/>
                <w:szCs w:val="30"/>
                <w:lang w:val="en-US" w:bidi="th-TH"/>
              </w:rPr>
              <w:t>(12,602)</w:t>
            </w:r>
          </w:p>
        </w:tc>
        <w:tc>
          <w:tcPr>
            <w:tcW w:w="145" w:type="pct"/>
          </w:tcPr>
          <w:p w14:paraId="213C7D27" w14:textId="77777777" w:rsidR="004324DB" w:rsidRPr="00057369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89A020F" w14:textId="77777777" w:rsidR="004324DB" w:rsidRPr="00057369" w:rsidRDefault="004324DB" w:rsidP="004324D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369">
              <w:rPr>
                <w:rFonts w:ascii="Angsana New" w:hAnsi="Angsana New"/>
                <w:sz w:val="30"/>
                <w:szCs w:val="30"/>
                <w:lang w:val="en-US" w:bidi="th-TH"/>
              </w:rPr>
              <w:t>(8,602)</w:t>
            </w:r>
          </w:p>
        </w:tc>
      </w:tr>
      <w:tr w:rsidR="004324DB" w:rsidRPr="00057369" w14:paraId="4FCF6DA4" w14:textId="77777777" w:rsidTr="00A664F5">
        <w:tc>
          <w:tcPr>
            <w:tcW w:w="2163" w:type="pct"/>
          </w:tcPr>
          <w:p w14:paraId="3BAA7DDB" w14:textId="77777777" w:rsidR="004324DB" w:rsidRPr="00057369" w:rsidRDefault="004324DB" w:rsidP="00432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73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573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</w:t>
            </w:r>
            <w:r w:rsidRPr="0005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6" w:type="pct"/>
          </w:tcPr>
          <w:p w14:paraId="16AAFF1F" w14:textId="77777777" w:rsidR="004324DB" w:rsidRPr="00057369" w:rsidRDefault="004324DB" w:rsidP="00432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A0375" w14:textId="7E70EA63" w:rsidR="004324DB" w:rsidRPr="00057369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303,628</w:t>
            </w:r>
          </w:p>
        </w:tc>
        <w:tc>
          <w:tcPr>
            <w:tcW w:w="145" w:type="pct"/>
            <w:shd w:val="clear" w:color="auto" w:fill="auto"/>
          </w:tcPr>
          <w:p w14:paraId="50336603" w14:textId="77777777" w:rsidR="004324DB" w:rsidRPr="00057369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D5801" w14:textId="77777777" w:rsidR="004324DB" w:rsidRPr="00057369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252,511</w:t>
            </w:r>
          </w:p>
        </w:tc>
        <w:tc>
          <w:tcPr>
            <w:tcW w:w="145" w:type="pct"/>
            <w:shd w:val="clear" w:color="auto" w:fill="auto"/>
          </w:tcPr>
          <w:p w14:paraId="6C86132D" w14:textId="77777777" w:rsidR="004324DB" w:rsidRPr="00057369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A8601" w14:textId="03D22ABC" w:rsidR="004324DB" w:rsidRPr="00057369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</w:rPr>
              <w:t>296,676</w:t>
            </w:r>
          </w:p>
        </w:tc>
        <w:tc>
          <w:tcPr>
            <w:tcW w:w="145" w:type="pct"/>
          </w:tcPr>
          <w:p w14:paraId="3913BA7E" w14:textId="77777777" w:rsidR="004324DB" w:rsidRPr="00057369" w:rsidRDefault="004324DB" w:rsidP="0043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4E63D6E" w14:textId="77777777" w:rsidR="004324DB" w:rsidRPr="00057369" w:rsidRDefault="004324DB" w:rsidP="004324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</w:rPr>
              <w:t>245,559</w:t>
            </w:r>
          </w:p>
        </w:tc>
      </w:tr>
    </w:tbl>
    <w:p w14:paraId="7B7ECE6F" w14:textId="77777777" w:rsidR="00186AED" w:rsidRDefault="00186AED" w:rsidP="00186A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186AED" w:rsidRPr="00057369" w14:paraId="7C243BB5" w14:textId="77777777" w:rsidTr="00A664F5">
        <w:trPr>
          <w:tblHeader/>
        </w:trPr>
        <w:tc>
          <w:tcPr>
            <w:tcW w:w="1831" w:type="pct"/>
          </w:tcPr>
          <w:p w14:paraId="66F879F7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656BD976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758270CF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82EB973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238D3B2F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6AED" w:rsidRPr="00057369" w14:paraId="7EB46CA0" w14:textId="77777777" w:rsidTr="00A664F5">
        <w:trPr>
          <w:tblHeader/>
        </w:trPr>
        <w:tc>
          <w:tcPr>
            <w:tcW w:w="1831" w:type="pct"/>
          </w:tcPr>
          <w:p w14:paraId="15139374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7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57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573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6" w:type="pct"/>
          </w:tcPr>
          <w:p w14:paraId="2B0C96FE" w14:textId="40C6D346" w:rsidR="00186AED" w:rsidRPr="00057369" w:rsidRDefault="00186AED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1D095D8D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0B56A472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EF6210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1B91BF94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16F5A58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67E9CA0B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F8ED4D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86AED" w:rsidRPr="00057369" w14:paraId="76BD0096" w14:textId="77777777" w:rsidTr="00A664F5">
        <w:trPr>
          <w:tblHeader/>
        </w:trPr>
        <w:tc>
          <w:tcPr>
            <w:tcW w:w="1831" w:type="pct"/>
          </w:tcPr>
          <w:p w14:paraId="6AB8252B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576C3F4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28483F9C" w14:textId="77777777" w:rsidR="00186AED" w:rsidRPr="00057369" w:rsidRDefault="00186AED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369" w:rsidRPr="00057369" w14:paraId="18BD0A82" w14:textId="77777777" w:rsidTr="00A664F5">
        <w:tc>
          <w:tcPr>
            <w:tcW w:w="1831" w:type="pct"/>
          </w:tcPr>
          <w:p w14:paraId="4BCC6E2E" w14:textId="77777777" w:rsidR="00057369" w:rsidRPr="00057369" w:rsidRDefault="00057369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7CABC5EE" w14:textId="77777777" w:rsidR="00057369" w:rsidRPr="00057369" w:rsidRDefault="00057369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64D538E4" w14:textId="44649BD1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6,403,170</w:t>
            </w:r>
          </w:p>
        </w:tc>
        <w:tc>
          <w:tcPr>
            <w:tcW w:w="145" w:type="pct"/>
          </w:tcPr>
          <w:p w14:paraId="62F45F5D" w14:textId="77777777" w:rsidR="00057369" w:rsidRPr="00057369" w:rsidRDefault="00057369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FB5923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6,0</w:t>
            </w:r>
            <w:r w:rsidRPr="00057369">
              <w:rPr>
                <w:rFonts w:ascii="Angsana New" w:hAnsi="Angsana New"/>
                <w:sz w:val="30"/>
                <w:szCs w:val="30"/>
                <w:lang w:val="en-US"/>
              </w:rPr>
              <w:t>35,370</w:t>
            </w:r>
          </w:p>
        </w:tc>
        <w:tc>
          <w:tcPr>
            <w:tcW w:w="145" w:type="pct"/>
          </w:tcPr>
          <w:p w14:paraId="6C977232" w14:textId="77777777" w:rsidR="00057369" w:rsidRPr="00057369" w:rsidRDefault="00057369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904EA3E" w14:textId="16A54B2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6,412,387</w:t>
            </w:r>
          </w:p>
        </w:tc>
        <w:tc>
          <w:tcPr>
            <w:tcW w:w="145" w:type="pct"/>
          </w:tcPr>
          <w:p w14:paraId="1C9B0C97" w14:textId="77777777" w:rsidR="00057369" w:rsidRPr="00057369" w:rsidRDefault="00057369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3EBBF3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57369">
              <w:rPr>
                <w:rFonts w:ascii="Angsana New" w:hAnsi="Angsana New"/>
                <w:sz w:val="30"/>
                <w:szCs w:val="30"/>
              </w:rPr>
              <w:t>6,035,841</w:t>
            </w:r>
          </w:p>
        </w:tc>
      </w:tr>
      <w:tr w:rsidR="00057369" w:rsidRPr="00057369" w14:paraId="24E4B61E" w14:textId="77777777" w:rsidTr="00A664F5">
        <w:tc>
          <w:tcPr>
            <w:tcW w:w="1831" w:type="pct"/>
          </w:tcPr>
          <w:p w14:paraId="2748DDAB" w14:textId="77777777" w:rsidR="00057369" w:rsidRPr="00057369" w:rsidRDefault="00057369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57369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316CBBB1" w14:textId="77777777" w:rsidR="00057369" w:rsidRPr="00057369" w:rsidRDefault="00057369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3695596" w14:textId="62BA6C4D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  <w:tc>
          <w:tcPr>
            <w:tcW w:w="145" w:type="pct"/>
          </w:tcPr>
          <w:p w14:paraId="6B051EA0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E74D6BD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369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  <w:tc>
          <w:tcPr>
            <w:tcW w:w="145" w:type="pct"/>
          </w:tcPr>
          <w:p w14:paraId="235ED8D1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8B0A0B2" w14:textId="5E40E46B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  <w:tc>
          <w:tcPr>
            <w:tcW w:w="145" w:type="pct"/>
          </w:tcPr>
          <w:p w14:paraId="7B118D2D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B61E03F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57369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</w:tr>
      <w:tr w:rsidR="00057369" w:rsidRPr="003F5FE8" w14:paraId="6163DE61" w14:textId="77777777" w:rsidTr="00A664F5">
        <w:tc>
          <w:tcPr>
            <w:tcW w:w="1831" w:type="pct"/>
          </w:tcPr>
          <w:p w14:paraId="752B5FA8" w14:textId="77777777" w:rsidR="00057369" w:rsidRPr="00057369" w:rsidRDefault="00057369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1C01AA2B" w14:textId="77777777" w:rsidR="00057369" w:rsidRPr="00057369" w:rsidRDefault="00057369" w:rsidP="0005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6E9EA19" w14:textId="24D9BBD6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6,631,868</w:t>
            </w:r>
          </w:p>
        </w:tc>
        <w:tc>
          <w:tcPr>
            <w:tcW w:w="145" w:type="pct"/>
          </w:tcPr>
          <w:p w14:paraId="56C67694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6C00022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6,196,442</w:t>
            </w:r>
          </w:p>
        </w:tc>
        <w:tc>
          <w:tcPr>
            <w:tcW w:w="145" w:type="pct"/>
          </w:tcPr>
          <w:p w14:paraId="5ED1CF33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206AFDE" w14:textId="7A87C11F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6,641,085</w:t>
            </w:r>
          </w:p>
        </w:tc>
        <w:tc>
          <w:tcPr>
            <w:tcW w:w="145" w:type="pct"/>
          </w:tcPr>
          <w:p w14:paraId="4595B768" w14:textId="77777777" w:rsidR="00057369" w:rsidRPr="00057369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BA9EFDE" w14:textId="77777777" w:rsidR="00057369" w:rsidRPr="0059693A" w:rsidRDefault="00057369" w:rsidP="000573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573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6,196,913</w:t>
            </w:r>
          </w:p>
        </w:tc>
      </w:tr>
    </w:tbl>
    <w:p w14:paraId="4A364CBC" w14:textId="77777777" w:rsidR="00186AED" w:rsidRDefault="00186AED" w:rsidP="005308E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1C87BA1" w14:textId="26962AA0" w:rsidR="00D033CA" w:rsidRPr="003F5FE8" w:rsidRDefault="00D033C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p w14:paraId="1C1475AC" w14:textId="2CD0961D" w:rsidR="006A7216" w:rsidRPr="003F5FE8" w:rsidRDefault="006A7216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F5FE8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ลูกหนี้อื่น</w:t>
      </w:r>
    </w:p>
    <w:p w14:paraId="119F85C1" w14:textId="77777777" w:rsidR="006C5AD9" w:rsidRPr="003F5FE8" w:rsidRDefault="006C5AD9" w:rsidP="006C5AD9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3"/>
        <w:gridCol w:w="1287"/>
        <w:gridCol w:w="270"/>
        <w:gridCol w:w="1240"/>
        <w:gridCol w:w="260"/>
        <w:gridCol w:w="1110"/>
        <w:gridCol w:w="270"/>
        <w:gridCol w:w="1260"/>
      </w:tblGrid>
      <w:tr w:rsidR="006A7216" w:rsidRPr="003F5FE8" w14:paraId="0E095B9E" w14:textId="77777777" w:rsidTr="00284EE1">
        <w:tc>
          <w:tcPr>
            <w:tcW w:w="3573" w:type="dxa"/>
            <w:shd w:val="clear" w:color="auto" w:fill="auto"/>
          </w:tcPr>
          <w:p w14:paraId="1EFD07C4" w14:textId="77777777" w:rsidR="006A7216" w:rsidRPr="003F5FE8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7" w:type="dxa"/>
            <w:gridSpan w:val="3"/>
          </w:tcPr>
          <w:p w14:paraId="6C1FB3B5" w14:textId="77777777" w:rsidR="006A7216" w:rsidRPr="003F5FE8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173E07DD" w14:textId="77777777" w:rsidR="006A7216" w:rsidRPr="003F5FE8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41C06C59" w14:textId="77777777" w:rsidR="006A7216" w:rsidRPr="003F5FE8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234B7" w:rsidRPr="0059693A" w14:paraId="3F16C118" w14:textId="77777777" w:rsidTr="00284EE1">
        <w:tc>
          <w:tcPr>
            <w:tcW w:w="3573" w:type="dxa"/>
          </w:tcPr>
          <w:p w14:paraId="180C623D" w14:textId="5FC454A9" w:rsidR="0083762F" w:rsidRPr="003F5FE8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2E218D96" w14:textId="4A0E73D2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8417BA6" w14:textId="77777777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3316612" w14:textId="2C1552F9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0" w:type="dxa"/>
          </w:tcPr>
          <w:p w14:paraId="7925A76A" w14:textId="77777777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4947669" w14:textId="72964A2A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E8F5903" w14:textId="77777777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568AC7" w14:textId="6E8EF483" w:rsidR="0083762F" w:rsidRPr="0059693A" w:rsidRDefault="0083762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4007B" w:rsidRPr="0059693A" w14:paraId="22D14EFC" w14:textId="77777777" w:rsidTr="00284EE1">
        <w:tc>
          <w:tcPr>
            <w:tcW w:w="3573" w:type="dxa"/>
          </w:tcPr>
          <w:p w14:paraId="66FA9686" w14:textId="77777777" w:rsidR="0044007B" w:rsidRPr="0059693A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7" w:type="dxa"/>
            <w:gridSpan w:val="7"/>
          </w:tcPr>
          <w:p w14:paraId="366D8698" w14:textId="77777777" w:rsidR="0044007B" w:rsidRPr="0059693A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34B7" w:rsidRPr="0059693A" w14:paraId="386B071F" w14:textId="77777777" w:rsidTr="00284EE1">
        <w:tc>
          <w:tcPr>
            <w:tcW w:w="3573" w:type="dxa"/>
          </w:tcPr>
          <w:p w14:paraId="3A788544" w14:textId="6FD151BF" w:rsidR="002234B7" w:rsidRPr="0059693A" w:rsidRDefault="002234B7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87" w:type="dxa"/>
            <w:shd w:val="clear" w:color="auto" w:fill="auto"/>
          </w:tcPr>
          <w:p w14:paraId="3C9D50C1" w14:textId="761F8834" w:rsidR="002234B7" w:rsidRPr="0059693A" w:rsidRDefault="00C52054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789,672</w:t>
            </w:r>
          </w:p>
        </w:tc>
        <w:tc>
          <w:tcPr>
            <w:tcW w:w="270" w:type="dxa"/>
          </w:tcPr>
          <w:p w14:paraId="7A2FC7CA" w14:textId="77777777" w:rsidR="002234B7" w:rsidRPr="0059693A" w:rsidRDefault="002234B7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16107BC2" w14:textId="5B1ABAEC" w:rsidR="002234B7" w:rsidRPr="0059693A" w:rsidRDefault="002234B7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  <w:lang w:bidi="ar-SA"/>
              </w:rPr>
              <w:t>769,126</w:t>
            </w:r>
          </w:p>
        </w:tc>
        <w:tc>
          <w:tcPr>
            <w:tcW w:w="260" w:type="dxa"/>
          </w:tcPr>
          <w:p w14:paraId="11688032" w14:textId="77777777" w:rsidR="002234B7" w:rsidRPr="0059693A" w:rsidRDefault="002234B7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710AB2E9" w14:textId="3BF0F617" w:rsidR="002234B7" w:rsidRPr="0059693A" w:rsidRDefault="00705108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774,162</w:t>
            </w:r>
          </w:p>
        </w:tc>
        <w:tc>
          <w:tcPr>
            <w:tcW w:w="270" w:type="dxa"/>
          </w:tcPr>
          <w:p w14:paraId="427E900D" w14:textId="77777777" w:rsidR="002234B7" w:rsidRPr="0059693A" w:rsidRDefault="002234B7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6922DC" w14:textId="0DBC0554" w:rsidR="002234B7" w:rsidRPr="0059693A" w:rsidRDefault="002234B7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GB" w:bidi="ar-SA"/>
              </w:rPr>
              <w:t>758,754</w:t>
            </w:r>
          </w:p>
        </w:tc>
      </w:tr>
      <w:tr w:rsidR="002234B7" w:rsidRPr="0059693A" w14:paraId="594C0AAC" w14:textId="77777777" w:rsidTr="00284EE1">
        <w:tc>
          <w:tcPr>
            <w:tcW w:w="3573" w:type="dxa"/>
          </w:tcPr>
          <w:p w14:paraId="52CFE440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287" w:type="dxa"/>
            <w:shd w:val="clear" w:color="auto" w:fill="auto"/>
          </w:tcPr>
          <w:p w14:paraId="0C7448C4" w14:textId="1413B77A" w:rsidR="0083762F" w:rsidRPr="0059693A" w:rsidRDefault="00C52054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458,616</w:t>
            </w:r>
          </w:p>
        </w:tc>
        <w:tc>
          <w:tcPr>
            <w:tcW w:w="270" w:type="dxa"/>
          </w:tcPr>
          <w:p w14:paraId="64182EB0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C40B94" w14:textId="1570D6D6" w:rsidR="0083762F" w:rsidRPr="0059693A" w:rsidRDefault="0083762F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  <w:lang w:bidi="ar-SA"/>
              </w:rPr>
              <w:t>408,249</w:t>
            </w:r>
          </w:p>
        </w:tc>
        <w:tc>
          <w:tcPr>
            <w:tcW w:w="260" w:type="dxa"/>
          </w:tcPr>
          <w:p w14:paraId="11FCE6FD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2E36308F" w14:textId="5B459109" w:rsidR="0083762F" w:rsidRPr="0059693A" w:rsidRDefault="00705108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456,101</w:t>
            </w:r>
          </w:p>
        </w:tc>
        <w:tc>
          <w:tcPr>
            <w:tcW w:w="270" w:type="dxa"/>
          </w:tcPr>
          <w:p w14:paraId="6FF19DB6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C3F10" w14:textId="724C7FDC" w:rsidR="0083762F" w:rsidRPr="0059693A" w:rsidRDefault="0083762F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GB" w:bidi="ar-SA"/>
              </w:rPr>
              <w:t>403,118</w:t>
            </w:r>
          </w:p>
        </w:tc>
      </w:tr>
      <w:tr w:rsidR="002234B7" w:rsidRPr="0059693A" w14:paraId="1BBAEA32" w14:textId="77777777" w:rsidTr="00284EE1">
        <w:tc>
          <w:tcPr>
            <w:tcW w:w="3573" w:type="dxa"/>
          </w:tcPr>
          <w:p w14:paraId="052FC72E" w14:textId="63444C3E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87" w:type="dxa"/>
            <w:shd w:val="clear" w:color="auto" w:fill="auto"/>
          </w:tcPr>
          <w:p w14:paraId="14F8F0FA" w14:textId="4BF99240" w:rsidR="0083762F" w:rsidRPr="0059693A" w:rsidRDefault="00C52054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33,566</w:t>
            </w:r>
          </w:p>
        </w:tc>
        <w:tc>
          <w:tcPr>
            <w:tcW w:w="270" w:type="dxa"/>
          </w:tcPr>
          <w:p w14:paraId="2D416251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40657972" w14:textId="71379E75" w:rsidR="0083762F" w:rsidRPr="0059693A" w:rsidRDefault="0083762F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39,315</w:t>
            </w:r>
          </w:p>
        </w:tc>
        <w:tc>
          <w:tcPr>
            <w:tcW w:w="260" w:type="dxa"/>
          </w:tcPr>
          <w:p w14:paraId="0FF0D0DA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2488E4C8" w14:textId="79906F74" w:rsidR="0083762F" w:rsidRPr="0059693A" w:rsidRDefault="00705108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33,305</w:t>
            </w:r>
          </w:p>
        </w:tc>
        <w:tc>
          <w:tcPr>
            <w:tcW w:w="270" w:type="dxa"/>
          </w:tcPr>
          <w:p w14:paraId="32BD9F3A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92545B" w14:textId="47788029" w:rsidR="0083762F" w:rsidRPr="0059693A" w:rsidRDefault="0083762F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GB" w:bidi="ar-SA"/>
              </w:rPr>
              <w:t>35,843</w:t>
            </w:r>
          </w:p>
        </w:tc>
      </w:tr>
      <w:tr w:rsidR="002234B7" w:rsidRPr="0059693A" w14:paraId="468088AA" w14:textId="77777777" w:rsidTr="00284EE1">
        <w:tc>
          <w:tcPr>
            <w:tcW w:w="3573" w:type="dxa"/>
          </w:tcPr>
          <w:p w14:paraId="34448EBC" w14:textId="1D48C7FA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287" w:type="dxa"/>
            <w:shd w:val="clear" w:color="auto" w:fill="auto"/>
          </w:tcPr>
          <w:p w14:paraId="45249FA8" w14:textId="68BF8093" w:rsidR="0083762F" w:rsidRPr="0059693A" w:rsidRDefault="00C52054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25,621</w:t>
            </w:r>
          </w:p>
        </w:tc>
        <w:tc>
          <w:tcPr>
            <w:tcW w:w="270" w:type="dxa"/>
          </w:tcPr>
          <w:p w14:paraId="290DD64F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12E36C38" w14:textId="4FD254C4" w:rsidR="0083762F" w:rsidRPr="0059693A" w:rsidRDefault="0083762F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29,012</w:t>
            </w:r>
          </w:p>
        </w:tc>
        <w:tc>
          <w:tcPr>
            <w:tcW w:w="260" w:type="dxa"/>
          </w:tcPr>
          <w:p w14:paraId="39BB59D1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371669D" w14:textId="76F276E4" w:rsidR="0083762F" w:rsidRPr="0059693A" w:rsidRDefault="00705108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25,599</w:t>
            </w:r>
          </w:p>
        </w:tc>
        <w:tc>
          <w:tcPr>
            <w:tcW w:w="270" w:type="dxa"/>
          </w:tcPr>
          <w:p w14:paraId="107A7E03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40FEEC" w14:textId="57BA3A24" w:rsidR="0083762F" w:rsidRPr="0059693A" w:rsidRDefault="0083762F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GB" w:bidi="ar-SA"/>
              </w:rPr>
              <w:t>28,736</w:t>
            </w:r>
          </w:p>
        </w:tc>
      </w:tr>
      <w:tr w:rsidR="002234B7" w:rsidRPr="0059693A" w14:paraId="5E31C8A2" w14:textId="77777777" w:rsidTr="00284EE1">
        <w:tc>
          <w:tcPr>
            <w:tcW w:w="3573" w:type="dxa"/>
          </w:tcPr>
          <w:p w14:paraId="35BDA43D" w14:textId="77777777" w:rsidR="0083762F" w:rsidRPr="0059693A" w:rsidRDefault="0083762F" w:rsidP="00284EE1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75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ที่จ่ายขอคืน</w:t>
            </w:r>
          </w:p>
        </w:tc>
        <w:tc>
          <w:tcPr>
            <w:tcW w:w="1287" w:type="dxa"/>
            <w:shd w:val="clear" w:color="auto" w:fill="auto"/>
          </w:tcPr>
          <w:p w14:paraId="47528EDA" w14:textId="174C6DE2" w:rsidR="0083762F" w:rsidRPr="0059693A" w:rsidRDefault="00C52054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20,15</w:t>
            </w:r>
            <w:r w:rsidR="005C48A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3F211B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21E5CF78" w14:textId="27F78CE4" w:rsidR="0083762F" w:rsidRPr="0059693A" w:rsidRDefault="0083762F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60" w:type="dxa"/>
          </w:tcPr>
          <w:p w14:paraId="0854ED16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3D182B33" w14:textId="50001669" w:rsidR="0083762F" w:rsidRPr="0059693A" w:rsidRDefault="00705108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GB" w:bidi="ar-SA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,851</w:t>
            </w:r>
          </w:p>
        </w:tc>
        <w:tc>
          <w:tcPr>
            <w:tcW w:w="270" w:type="dxa"/>
          </w:tcPr>
          <w:p w14:paraId="633E24EF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1BC3C2" w14:textId="2884D659" w:rsidR="0083762F" w:rsidRPr="0059693A" w:rsidRDefault="0083762F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05" w:right="-108" w:firstLine="3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34B7" w:rsidRPr="0059693A" w14:paraId="279067A4" w14:textId="77777777" w:rsidTr="00284EE1">
        <w:tc>
          <w:tcPr>
            <w:tcW w:w="3573" w:type="dxa"/>
          </w:tcPr>
          <w:p w14:paraId="334DB616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87" w:type="dxa"/>
            <w:shd w:val="clear" w:color="auto" w:fill="auto"/>
          </w:tcPr>
          <w:p w14:paraId="474F29C2" w14:textId="6A2033F1" w:rsidR="0083762F" w:rsidRPr="0059693A" w:rsidRDefault="00C52054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13,05</w:t>
            </w:r>
            <w:r w:rsidR="005C48A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301C10E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</w:tcPr>
          <w:p w14:paraId="35581E2A" w14:textId="30EB68A6" w:rsidR="0083762F" w:rsidRPr="0059693A" w:rsidRDefault="002234B7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17,323</w:t>
            </w:r>
          </w:p>
        </w:tc>
        <w:tc>
          <w:tcPr>
            <w:tcW w:w="260" w:type="dxa"/>
          </w:tcPr>
          <w:p w14:paraId="1089F033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16D09E2F" w14:textId="70759145" w:rsidR="0083762F" w:rsidRPr="0059693A" w:rsidRDefault="00705108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8,16</w:t>
            </w:r>
            <w:r w:rsidR="002C764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5C5139C1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21824C" w14:textId="521A67B1" w:rsidR="0083762F" w:rsidRPr="0059693A" w:rsidRDefault="002234B7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GB"/>
              </w:rPr>
              <w:t>15,485</w:t>
            </w:r>
          </w:p>
        </w:tc>
      </w:tr>
      <w:tr w:rsidR="002234B7" w:rsidRPr="003F5FE8" w14:paraId="0B9C6785" w14:textId="77777777" w:rsidTr="00284EE1">
        <w:tc>
          <w:tcPr>
            <w:tcW w:w="3573" w:type="dxa"/>
          </w:tcPr>
          <w:p w14:paraId="69E4C3BC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35F63E" w14:textId="6952F368" w:rsidR="0083762F" w:rsidRPr="0059693A" w:rsidRDefault="00C52054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1,340,6</w:t>
            </w:r>
            <w:r w:rsidR="005C48A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91</w:t>
            </w:r>
          </w:p>
        </w:tc>
        <w:tc>
          <w:tcPr>
            <w:tcW w:w="270" w:type="dxa"/>
          </w:tcPr>
          <w:p w14:paraId="19344E11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395BB" w14:textId="5A08E4C4" w:rsidR="0083762F" w:rsidRPr="0059693A" w:rsidRDefault="002234B7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1,263,390</w:t>
            </w:r>
          </w:p>
        </w:tc>
        <w:tc>
          <w:tcPr>
            <w:tcW w:w="260" w:type="dxa"/>
          </w:tcPr>
          <w:p w14:paraId="4CB3D936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A0C1E3" w14:textId="2E50D9FD" w:rsidR="0083762F" w:rsidRPr="0059693A" w:rsidRDefault="00705108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1,315,18</w:t>
            </w:r>
            <w:r w:rsidR="002C764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743AF010" w14:textId="77777777" w:rsidR="0083762F" w:rsidRPr="0059693A" w:rsidRDefault="0083762F" w:rsidP="00837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469" w14:textId="223D0986" w:rsidR="0083762F" w:rsidRPr="0059693A" w:rsidRDefault="008B2946" w:rsidP="0028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1,241,936</w:t>
            </w:r>
          </w:p>
        </w:tc>
      </w:tr>
    </w:tbl>
    <w:p w14:paraId="66891368" w14:textId="7521AD07" w:rsidR="00C33D23" w:rsidRPr="003F5FE8" w:rsidRDefault="00C33D23" w:rsidP="00A83E80">
      <w:pPr>
        <w:rPr>
          <w:rFonts w:ascii="Angsana New" w:hAnsi="Angsana New"/>
          <w:sz w:val="30"/>
          <w:szCs w:val="30"/>
        </w:rPr>
      </w:pPr>
    </w:p>
    <w:p w14:paraId="33BA6096" w14:textId="262619DB" w:rsidR="003E109F" w:rsidRPr="003F5FE8" w:rsidRDefault="00CD0D20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เงินให้กู้ยืม</w:t>
      </w:r>
    </w:p>
    <w:p w14:paraId="6DD3F9C8" w14:textId="77777777" w:rsidR="006C5AD9" w:rsidRPr="003F5FE8" w:rsidRDefault="006C5AD9" w:rsidP="00CD0D20">
      <w:pPr>
        <w:rPr>
          <w:rFonts w:ascii="Angsana New" w:hAnsi="Angsana New"/>
          <w:sz w:val="30"/>
          <w:szCs w:val="30"/>
        </w:rPr>
      </w:pPr>
    </w:p>
    <w:tbl>
      <w:tblPr>
        <w:tblW w:w="93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7"/>
        <w:gridCol w:w="451"/>
        <w:gridCol w:w="547"/>
        <w:gridCol w:w="275"/>
        <w:gridCol w:w="800"/>
        <w:gridCol w:w="265"/>
        <w:gridCol w:w="1345"/>
        <w:gridCol w:w="237"/>
        <w:gridCol w:w="1276"/>
      </w:tblGrid>
      <w:tr w:rsidR="00CD6871" w:rsidRPr="003F5FE8" w14:paraId="35E18946" w14:textId="77777777" w:rsidTr="00CD6871">
        <w:tc>
          <w:tcPr>
            <w:tcW w:w="2219" w:type="pct"/>
          </w:tcPr>
          <w:p w14:paraId="0B4BF62D" w14:textId="77777777" w:rsidR="000B16DF" w:rsidRPr="003F5FE8" w:rsidRDefault="000B16DF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F5FE8">
              <w:rPr>
                <w:rFonts w:ascii="Angsana New" w:hAnsi="Angsana New"/>
                <w:sz w:val="30"/>
                <w:szCs w:val="30"/>
              </w:rPr>
              <w:br w:type="page"/>
            </w:r>
            <w:r w:rsidRPr="003F5FE8">
              <w:rPr>
                <w:rFonts w:ascii="Angsana New" w:hAnsi="Angsana New"/>
                <w:sz w:val="30"/>
                <w:szCs w:val="30"/>
              </w:rPr>
              <w:br w:type="page"/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109" w:type="pct"/>
            <w:gridSpan w:val="4"/>
          </w:tcPr>
          <w:p w14:paraId="513EE395" w14:textId="77777777" w:rsidR="000B16DF" w:rsidRPr="003F5FE8" w:rsidRDefault="000B16DF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14:paraId="7941F493" w14:textId="77777777" w:rsidR="000B16DF" w:rsidRPr="003F5FE8" w:rsidRDefault="000B16DF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pct"/>
            <w:gridSpan w:val="3"/>
          </w:tcPr>
          <w:p w14:paraId="769ABCD5" w14:textId="2A1BFB95" w:rsidR="000B16DF" w:rsidRDefault="000B16DF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74ADACC2" w14:textId="711CBD65" w:rsidR="000B16DF" w:rsidRPr="003F5FE8" w:rsidRDefault="000B16DF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6DF" w:rsidRPr="003F5FE8" w14:paraId="4F1F9B43" w14:textId="77777777" w:rsidTr="00092FFC">
        <w:tc>
          <w:tcPr>
            <w:tcW w:w="2219" w:type="pct"/>
          </w:tcPr>
          <w:p w14:paraId="285C1753" w14:textId="3060058D" w:rsidR="000B16DF" w:rsidRPr="003F5FE8" w:rsidRDefault="000B16DF" w:rsidP="00837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4" w:type="pct"/>
            <w:gridSpan w:val="2"/>
          </w:tcPr>
          <w:p w14:paraId="09596345" w14:textId="09C7CFF7" w:rsidR="000B16DF" w:rsidRPr="003F5FE8" w:rsidRDefault="000B16D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54203A4" w14:textId="77777777" w:rsidR="000B16DF" w:rsidRPr="003F5FE8" w:rsidRDefault="000B16D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10927F8D" w14:textId="02448AEF" w:rsidR="000B16DF" w:rsidRPr="003F5FE8" w:rsidRDefault="000B16D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1A9DB906" w14:textId="77777777" w:rsidR="000B16DF" w:rsidRPr="003F5FE8" w:rsidRDefault="000B16D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14:paraId="5F33F6F3" w14:textId="254BD631" w:rsidR="000B16DF" w:rsidRPr="003F5FE8" w:rsidRDefault="000B16D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6795A0FE" w14:textId="77777777" w:rsidR="000B16DF" w:rsidRPr="003F5FE8" w:rsidRDefault="000B16D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24E0C82" w14:textId="1D839B6C" w:rsidR="000B16DF" w:rsidRPr="003F5FE8" w:rsidRDefault="000B16DF" w:rsidP="00837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6871" w:rsidRPr="00CD6871" w14:paraId="678D7BAD" w14:textId="77777777" w:rsidTr="00CD6871">
        <w:tc>
          <w:tcPr>
            <w:tcW w:w="2219" w:type="pct"/>
          </w:tcPr>
          <w:p w14:paraId="6A608349" w14:textId="77777777" w:rsidR="00CD6871" w:rsidRPr="00092FFC" w:rsidRDefault="00CD6871" w:rsidP="00B3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9" w:type="pct"/>
            <w:gridSpan w:val="4"/>
          </w:tcPr>
          <w:p w14:paraId="6F8798A4" w14:textId="5A942BEE" w:rsidR="00CD6871" w:rsidRPr="00092FFC" w:rsidRDefault="00CD6871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42" w:type="pct"/>
          </w:tcPr>
          <w:p w14:paraId="3FF7AC9C" w14:textId="77777777" w:rsidR="00CD6871" w:rsidRPr="00092FFC" w:rsidRDefault="00CD6871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1" w:type="pct"/>
            <w:gridSpan w:val="3"/>
          </w:tcPr>
          <w:p w14:paraId="15548C0D" w14:textId="0E88FB62" w:rsidR="00CD6871" w:rsidRPr="00092FFC" w:rsidRDefault="00CD6871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16DF" w:rsidRPr="003F5FE8" w14:paraId="1CD74DA7" w14:textId="77777777" w:rsidTr="00092FFC">
        <w:tc>
          <w:tcPr>
            <w:tcW w:w="2219" w:type="pct"/>
          </w:tcPr>
          <w:p w14:paraId="3DA8A3EA" w14:textId="35A9F128" w:rsidR="000B16DF" w:rsidRPr="003F5FE8" w:rsidRDefault="000B16DF" w:rsidP="00B33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34" w:type="pct"/>
            <w:gridSpan w:val="2"/>
          </w:tcPr>
          <w:p w14:paraId="2066641E" w14:textId="1C2E29C0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F5FE8">
              <w:rPr>
                <w:rFonts w:ascii="Angsana New" w:hAnsi="Angsana New"/>
                <w:sz w:val="30"/>
                <w:szCs w:val="30"/>
              </w:rPr>
              <w:t>2.0 - 7.7</w:t>
            </w:r>
          </w:p>
        </w:tc>
        <w:tc>
          <w:tcPr>
            <w:tcW w:w="147" w:type="pct"/>
          </w:tcPr>
          <w:p w14:paraId="131B8E3F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232CB4F8" w14:textId="072600C3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2.0 - 7.7</w:t>
            </w:r>
          </w:p>
        </w:tc>
        <w:tc>
          <w:tcPr>
            <w:tcW w:w="142" w:type="pct"/>
          </w:tcPr>
          <w:p w14:paraId="6D33952D" w14:textId="77777777" w:rsidR="000B16DF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14:paraId="05275CC6" w14:textId="320469FE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</w:t>
            </w:r>
            <w:r w:rsidR="003D2307">
              <w:rPr>
                <w:rFonts w:ascii="Angsana New" w:hAnsi="Angsana New"/>
                <w:sz w:val="30"/>
                <w:szCs w:val="30"/>
              </w:rPr>
              <w:t>2</w:t>
            </w:r>
            <w:r w:rsidR="003D2307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127" w:type="pct"/>
          </w:tcPr>
          <w:p w14:paraId="521EC0C4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0D5F8D2" w14:textId="4979F79B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337,658</w:t>
            </w:r>
          </w:p>
        </w:tc>
      </w:tr>
      <w:tr w:rsidR="000B16DF" w:rsidRPr="003F5FE8" w14:paraId="3011868A" w14:textId="77777777" w:rsidTr="00092FFC">
        <w:tc>
          <w:tcPr>
            <w:tcW w:w="2219" w:type="pct"/>
          </w:tcPr>
          <w:p w14:paraId="1066A29B" w14:textId="65484B3F" w:rsidR="000B16DF" w:rsidRPr="003F5FE8" w:rsidRDefault="000B16DF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367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B33678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241" w:type="pct"/>
          </w:tcPr>
          <w:p w14:paraId="4C78DAD1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3" w:type="pct"/>
          </w:tcPr>
          <w:p w14:paraId="536F5AD7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FCDEEA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0D00BE08" w14:textId="77777777" w:rsidR="000B16DF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4AC080" w14:textId="77777777" w:rsidR="000B16DF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7086F8AB" w14:textId="217B92B8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92FFC">
              <w:rPr>
                <w:rFonts w:ascii="Angsana New" w:hAnsi="Angsana New"/>
                <w:sz w:val="30"/>
                <w:szCs w:val="30"/>
              </w:rPr>
              <w:t>(3,</w:t>
            </w:r>
            <w:r w:rsidR="003D2307" w:rsidRPr="00092FFC">
              <w:rPr>
                <w:rFonts w:ascii="Angsana New" w:hAnsi="Angsana New"/>
                <w:sz w:val="30"/>
                <w:szCs w:val="30"/>
              </w:rPr>
              <w:t>48</w:t>
            </w:r>
            <w:r w:rsidR="003D23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9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4FEA811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882560A" w14:textId="4B96DF4B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16DF" w:rsidRPr="003F5FE8" w14:paraId="3C02FD79" w14:textId="77777777" w:rsidTr="00092FFC">
        <w:tc>
          <w:tcPr>
            <w:tcW w:w="2219" w:type="pct"/>
          </w:tcPr>
          <w:p w14:paraId="705395C7" w14:textId="3A8610C5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pct"/>
          </w:tcPr>
          <w:p w14:paraId="51A5D779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62481140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CAAB5B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571C7323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26F708B" w14:textId="77777777" w:rsidR="000B16DF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7979DE94" w14:textId="63F30ADA" w:rsidR="000B16DF" w:rsidRPr="000B16DF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16DF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  <w:tc>
          <w:tcPr>
            <w:tcW w:w="127" w:type="pct"/>
          </w:tcPr>
          <w:p w14:paraId="535CD4F1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B620116" w14:textId="015B116B" w:rsidR="000B16DF" w:rsidRPr="000B16DF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16DF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</w:tr>
      <w:tr w:rsidR="000B16DF" w:rsidRPr="003F5FE8" w14:paraId="7DBAFC78" w14:textId="77777777" w:rsidTr="00092FFC">
        <w:tc>
          <w:tcPr>
            <w:tcW w:w="2219" w:type="pct"/>
          </w:tcPr>
          <w:p w14:paraId="59C2E0E6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" w:type="pct"/>
          </w:tcPr>
          <w:p w14:paraId="243ABE82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3" w:type="pct"/>
          </w:tcPr>
          <w:p w14:paraId="7CAB4ABA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525EC90A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8" w:type="pct"/>
          </w:tcPr>
          <w:p w14:paraId="19536E0F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62F77654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14:paraId="30B1FEBB" w14:textId="1DF42EA1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" w:type="pct"/>
          </w:tcPr>
          <w:p w14:paraId="37861823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2E58C624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B16DF" w:rsidRPr="003F5FE8" w14:paraId="0E2187D1" w14:textId="77777777" w:rsidTr="00092FFC">
        <w:tc>
          <w:tcPr>
            <w:tcW w:w="2219" w:type="pct"/>
          </w:tcPr>
          <w:p w14:paraId="097470A6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1" w:type="pct"/>
          </w:tcPr>
          <w:p w14:paraId="531236E4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7CD0B792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47B5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410EEBB5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C89809" w14:textId="77777777" w:rsidR="000B16DF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14:paraId="74754974" w14:textId="0D810429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186,976</w:t>
            </w:r>
          </w:p>
        </w:tc>
        <w:tc>
          <w:tcPr>
            <w:tcW w:w="127" w:type="pct"/>
          </w:tcPr>
          <w:p w14:paraId="528FEB03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7637C64D" w14:textId="30DF2B45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119,708</w:t>
            </w:r>
          </w:p>
        </w:tc>
      </w:tr>
      <w:tr w:rsidR="000B16DF" w:rsidRPr="003F5FE8" w14:paraId="18778929" w14:textId="77777777" w:rsidTr="00092FFC">
        <w:tc>
          <w:tcPr>
            <w:tcW w:w="2219" w:type="pct"/>
          </w:tcPr>
          <w:p w14:paraId="37641798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1" w:type="pct"/>
          </w:tcPr>
          <w:p w14:paraId="15EA04AD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4DC22E40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751914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004FE737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D0AADD" w14:textId="77777777" w:rsidR="000B16DF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465DF62" w14:textId="1634C84E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172,819</w:t>
            </w:r>
          </w:p>
        </w:tc>
        <w:tc>
          <w:tcPr>
            <w:tcW w:w="127" w:type="pct"/>
          </w:tcPr>
          <w:p w14:paraId="23376123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E9635D8" w14:textId="17653F0B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217,950</w:t>
            </w:r>
          </w:p>
        </w:tc>
      </w:tr>
      <w:tr w:rsidR="000B16DF" w:rsidRPr="003F5FE8" w14:paraId="219AF2F5" w14:textId="77777777" w:rsidTr="00092FFC">
        <w:tc>
          <w:tcPr>
            <w:tcW w:w="2219" w:type="pct"/>
          </w:tcPr>
          <w:p w14:paraId="3CD5A277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1" w:type="pct"/>
          </w:tcPr>
          <w:p w14:paraId="6AC68E63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5E516007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DDD451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43271738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E6C692" w14:textId="77777777" w:rsidR="000B16DF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DB2997B" w14:textId="2FED0695" w:rsidR="000B16DF" w:rsidRPr="000B16DF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16DF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  <w:tc>
          <w:tcPr>
            <w:tcW w:w="127" w:type="pct"/>
          </w:tcPr>
          <w:p w14:paraId="57B6F13A" w14:textId="77777777" w:rsidR="000B16DF" w:rsidRPr="003F5FE8" w:rsidRDefault="000B16DF" w:rsidP="00B33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0512D57" w14:textId="3044B75A" w:rsidR="000B16DF" w:rsidRPr="003F5FE8" w:rsidRDefault="000B16DF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</w:tr>
    </w:tbl>
    <w:p w14:paraId="56096A3B" w14:textId="507B851B" w:rsidR="00A21399" w:rsidRDefault="00A21399" w:rsidP="008562B6">
      <w:pPr>
        <w:rPr>
          <w:rFonts w:ascii="Angsana New" w:hAnsi="Angsana New"/>
          <w:b/>
          <w:bCs/>
          <w:sz w:val="30"/>
          <w:szCs w:val="30"/>
        </w:rPr>
      </w:pPr>
    </w:p>
    <w:p w14:paraId="2DAE3035" w14:textId="77777777" w:rsidR="00A21399" w:rsidRDefault="00A2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4055BC4" w14:textId="11DFE964" w:rsidR="006B5DEB" w:rsidRPr="003F5FE8" w:rsidRDefault="006B5DEB" w:rsidP="00E7205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3F5FE8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รายการเคลื่อนไหวของเงินให้กู้ยืมสำหรับ</w:t>
      </w:r>
      <w:r w:rsidRPr="003F5FE8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ปี</w:t>
      </w:r>
      <w:r w:rsidRPr="003F5FE8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สิ้นสุดวันที่ </w:t>
      </w:r>
      <w:r w:rsidRPr="003F5FE8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31 </w:t>
      </w:r>
      <w:r w:rsidRPr="003F5FE8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ธันวาคม</w:t>
      </w:r>
      <w:r w:rsidRPr="003F5FE8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 มีดังนี้</w:t>
      </w:r>
    </w:p>
    <w:p w14:paraId="6C9E5AFF" w14:textId="77777777" w:rsidR="006B5DEB" w:rsidRPr="003F5FE8" w:rsidRDefault="006B5DEB" w:rsidP="006B5D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6"/>
        <w:gridCol w:w="716"/>
        <w:gridCol w:w="271"/>
        <w:gridCol w:w="545"/>
        <w:gridCol w:w="2432"/>
        <w:gridCol w:w="1352"/>
        <w:gridCol w:w="271"/>
        <w:gridCol w:w="1257"/>
      </w:tblGrid>
      <w:tr w:rsidR="00441A09" w:rsidRPr="003F5FE8" w14:paraId="1A37938D" w14:textId="77777777" w:rsidTr="00092FFC">
        <w:tc>
          <w:tcPr>
            <w:tcW w:w="2135" w:type="pct"/>
            <w:gridSpan w:val="4"/>
          </w:tcPr>
          <w:p w14:paraId="1215DEF4" w14:textId="77777777" w:rsidR="00441A09" w:rsidRPr="003F5FE8" w:rsidRDefault="00441A09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</w:tcPr>
          <w:p w14:paraId="6C16E2EC" w14:textId="77777777" w:rsidR="00441A09" w:rsidRPr="003F5FE8" w:rsidRDefault="00441A09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pct"/>
            <w:gridSpan w:val="3"/>
          </w:tcPr>
          <w:p w14:paraId="454655DD" w14:textId="1CB866BA" w:rsidR="00441A09" w:rsidRDefault="00441A09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450C5EFC" w14:textId="469907C3" w:rsidR="00441A09" w:rsidRPr="003F5FE8" w:rsidRDefault="00441A09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A09" w:rsidRPr="003F5FE8" w14:paraId="42B5581F" w14:textId="77777777" w:rsidTr="00092FFC">
        <w:tc>
          <w:tcPr>
            <w:tcW w:w="2135" w:type="pct"/>
            <w:gridSpan w:val="4"/>
          </w:tcPr>
          <w:p w14:paraId="6124443D" w14:textId="77777777" w:rsidR="00441A09" w:rsidRPr="003F5FE8" w:rsidRDefault="00441A09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</w:tcPr>
          <w:p w14:paraId="475AC4F5" w14:textId="77777777" w:rsidR="00441A09" w:rsidRPr="003F5FE8" w:rsidRDefault="00441A09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042BAF5" w14:textId="498888E2" w:rsidR="00441A09" w:rsidRPr="003F5FE8" w:rsidRDefault="00441A09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B0AF537" w14:textId="77777777" w:rsidR="00441A09" w:rsidRPr="003F5FE8" w:rsidRDefault="00441A09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0E6DF8E8" w14:textId="6916C76E" w:rsidR="00441A09" w:rsidRPr="003F5FE8" w:rsidRDefault="00441A09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6871" w:rsidRPr="003F5FE8" w14:paraId="47738E46" w14:textId="77777777" w:rsidTr="00CD6871">
        <w:tc>
          <w:tcPr>
            <w:tcW w:w="1309" w:type="pct"/>
          </w:tcPr>
          <w:p w14:paraId="3FA121C7" w14:textId="77777777" w:rsidR="00CD6871" w:rsidRPr="003F5FE8" w:rsidRDefault="00CD6871" w:rsidP="0046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" w:type="pct"/>
          </w:tcPr>
          <w:p w14:paraId="2399AEE7" w14:textId="77777777" w:rsidR="00CD6871" w:rsidRPr="003F5FE8" w:rsidRDefault="00CD6871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D7A510" w14:textId="77777777" w:rsidR="00CD6871" w:rsidRPr="003F5FE8" w:rsidRDefault="00CD6871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40E44C27" w14:textId="77777777" w:rsidR="00CD6871" w:rsidRPr="003F5FE8" w:rsidRDefault="00CD6871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</w:tcPr>
          <w:p w14:paraId="114A38E1" w14:textId="77777777" w:rsidR="00CD6871" w:rsidRPr="003F5FE8" w:rsidRDefault="00CD6871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pct"/>
            <w:gridSpan w:val="3"/>
          </w:tcPr>
          <w:p w14:paraId="7B27F875" w14:textId="6215B6D8" w:rsidR="00CD6871" w:rsidRPr="00463782" w:rsidRDefault="00CD6871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A09" w:rsidRPr="003F5FE8" w14:paraId="746D5249" w14:textId="77777777" w:rsidTr="00092FFC">
        <w:tc>
          <w:tcPr>
            <w:tcW w:w="1309" w:type="pct"/>
          </w:tcPr>
          <w:p w14:paraId="19C8399E" w14:textId="77777777" w:rsidR="00441A09" w:rsidRPr="003F5FE8" w:rsidRDefault="00441A09" w:rsidP="0046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</w:tcPr>
          <w:p w14:paraId="31572E60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AF9C1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6C6C5BFE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</w:tcPr>
          <w:p w14:paraId="14121B48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15AD6450" w14:textId="3E6EF646" w:rsidR="00441A09" w:rsidRPr="00463782" w:rsidRDefault="00441A09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337,658</w:t>
            </w:r>
          </w:p>
        </w:tc>
        <w:tc>
          <w:tcPr>
            <w:tcW w:w="146" w:type="pct"/>
          </w:tcPr>
          <w:p w14:paraId="37EE0BA8" w14:textId="77777777" w:rsidR="00441A09" w:rsidRPr="00463782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2420785" w14:textId="1658A040" w:rsidR="00441A09" w:rsidRPr="00463782" w:rsidRDefault="00441A09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63782">
              <w:rPr>
                <w:rFonts w:ascii="Angsana New" w:hAnsi="Angsana New"/>
                <w:sz w:val="30"/>
                <w:szCs w:val="30"/>
              </w:rPr>
              <w:t>122,613</w:t>
            </w:r>
          </w:p>
        </w:tc>
      </w:tr>
      <w:tr w:rsidR="00441A09" w:rsidRPr="003F5FE8" w14:paraId="48AD5435" w14:textId="77777777" w:rsidTr="00092FFC">
        <w:tc>
          <w:tcPr>
            <w:tcW w:w="1309" w:type="pct"/>
          </w:tcPr>
          <w:p w14:paraId="20FA9EB3" w14:textId="77777777" w:rsidR="00441A09" w:rsidRPr="003F5FE8" w:rsidRDefault="00441A09" w:rsidP="0046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</w:tcPr>
          <w:p w14:paraId="49A70D52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B6E9E4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0C37A746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</w:tcPr>
          <w:p w14:paraId="4E18DAEE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2A93C6A3" w14:textId="1E16BC72" w:rsidR="00441A09" w:rsidRPr="00463782" w:rsidRDefault="00441A09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220,</w:t>
            </w:r>
            <w:r w:rsidR="0096006A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46" w:type="pct"/>
          </w:tcPr>
          <w:p w14:paraId="02381D75" w14:textId="77777777" w:rsidR="00441A09" w:rsidRPr="00463782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3DCEB47F" w14:textId="1A71D910" w:rsidR="00441A09" w:rsidRPr="00463782" w:rsidRDefault="00441A09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3782">
              <w:rPr>
                <w:rFonts w:ascii="Angsana New" w:hAnsi="Angsana New"/>
                <w:sz w:val="30"/>
                <w:szCs w:val="30"/>
              </w:rPr>
              <w:t>437,911</w:t>
            </w:r>
          </w:p>
        </w:tc>
      </w:tr>
      <w:tr w:rsidR="00441A09" w:rsidRPr="003F5FE8" w14:paraId="2E1F0322" w14:textId="77777777" w:rsidTr="00092FFC">
        <w:tc>
          <w:tcPr>
            <w:tcW w:w="1309" w:type="pct"/>
          </w:tcPr>
          <w:p w14:paraId="3C845922" w14:textId="77777777" w:rsidR="00441A09" w:rsidRPr="003F5FE8" w:rsidRDefault="00441A09" w:rsidP="0046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</w:tcPr>
          <w:p w14:paraId="3C5C4C10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DECC11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6D47823D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</w:tcPr>
          <w:p w14:paraId="6B5C44BC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4DC5D3C3" w14:textId="64439679" w:rsidR="00441A09" w:rsidRPr="00463782" w:rsidRDefault="00441A09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(194,678)</w:t>
            </w:r>
          </w:p>
        </w:tc>
        <w:tc>
          <w:tcPr>
            <w:tcW w:w="146" w:type="pct"/>
          </w:tcPr>
          <w:p w14:paraId="3959B63C" w14:textId="77777777" w:rsidR="00441A09" w:rsidRPr="00463782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41B0DFD5" w14:textId="699C881B" w:rsidR="00441A09" w:rsidRPr="00463782" w:rsidRDefault="00441A09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3782">
              <w:rPr>
                <w:rFonts w:ascii="Angsana New" w:hAnsi="Angsana New"/>
                <w:sz w:val="30"/>
                <w:szCs w:val="30"/>
              </w:rPr>
              <w:t>(222,866)</w:t>
            </w:r>
          </w:p>
        </w:tc>
      </w:tr>
      <w:tr w:rsidR="00441A09" w:rsidRPr="003F5FE8" w14:paraId="70480D25" w14:textId="77777777" w:rsidTr="00092FFC">
        <w:tc>
          <w:tcPr>
            <w:tcW w:w="1309" w:type="pct"/>
          </w:tcPr>
          <w:p w14:paraId="76C80837" w14:textId="77777777" w:rsidR="00441A09" w:rsidRPr="003F5FE8" w:rsidRDefault="00441A09" w:rsidP="0046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6" w:type="pct"/>
          </w:tcPr>
          <w:p w14:paraId="72F01027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A890D7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pct"/>
          </w:tcPr>
          <w:p w14:paraId="23C97EDE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</w:tcPr>
          <w:p w14:paraId="0414E0BF" w14:textId="77777777" w:rsidR="00441A09" w:rsidRPr="003F5FE8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2FFEA78D" w14:textId="69481317" w:rsidR="00441A09" w:rsidRPr="00463782" w:rsidRDefault="00441A09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363,</w:t>
            </w:r>
            <w:r w:rsidR="0096006A"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6006A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6" w:type="pct"/>
          </w:tcPr>
          <w:p w14:paraId="576E8D7C" w14:textId="77777777" w:rsidR="00441A09" w:rsidRPr="00463782" w:rsidRDefault="00441A09" w:rsidP="0046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4736AFE7" w14:textId="6AF99868" w:rsidR="00441A09" w:rsidRPr="00463782" w:rsidRDefault="00441A09" w:rsidP="00092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782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</w:tr>
    </w:tbl>
    <w:p w14:paraId="6BF250BE" w14:textId="77777777" w:rsidR="00E720C9" w:rsidRPr="00284EE1" w:rsidRDefault="00E720C9" w:rsidP="00EC3982">
      <w:pPr>
        <w:rPr>
          <w:rFonts w:ascii="Angsana New" w:hAnsi="Angsana New"/>
          <w:spacing w:val="-2"/>
          <w:sz w:val="24"/>
          <w:szCs w:val="24"/>
        </w:rPr>
      </w:pPr>
    </w:p>
    <w:p w14:paraId="105C8D63" w14:textId="43D425DC" w:rsidR="008815F3" w:rsidRPr="003F5FE8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  <w:r w:rsidRPr="003F5FE8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26A20329" w14:textId="77777777" w:rsidR="00B73394" w:rsidRPr="00284EE1" w:rsidRDefault="00B73394" w:rsidP="00B73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815F3" w:rsidRPr="003F5FE8" w14:paraId="7737A0F9" w14:textId="77777777" w:rsidTr="00775B55">
        <w:trPr>
          <w:tblHeader/>
        </w:trPr>
        <w:tc>
          <w:tcPr>
            <w:tcW w:w="4050" w:type="dxa"/>
          </w:tcPr>
          <w:p w14:paraId="6CCA7D1B" w14:textId="77777777" w:rsidR="008815F3" w:rsidRPr="003F5FE8" w:rsidRDefault="008815F3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E5D8F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0E65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DCEB32" w14:textId="77777777" w:rsidR="008815F3" w:rsidRPr="003F5FE8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31251" w:rsidRPr="003F5FE8" w14:paraId="3225FA35" w14:textId="77777777" w:rsidTr="00775B55">
        <w:trPr>
          <w:tblHeader/>
        </w:trPr>
        <w:tc>
          <w:tcPr>
            <w:tcW w:w="4050" w:type="dxa"/>
          </w:tcPr>
          <w:p w14:paraId="2C27590F" w14:textId="77777777" w:rsidR="00E31251" w:rsidRPr="003F5FE8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05DCD" w14:textId="2797F8C5" w:rsidR="00E31251" w:rsidRPr="003F5FE8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14:paraId="496B7B02" w14:textId="77777777" w:rsidR="00E31251" w:rsidRPr="003F5FE8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5AC72E" w14:textId="13274C6A" w:rsidR="00E31251" w:rsidRPr="003F5FE8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98062E" w14:textId="77777777" w:rsidR="00E31251" w:rsidRPr="003F5FE8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1DDB6" w14:textId="7527B104" w:rsidR="00E31251" w:rsidRPr="003F5FE8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4F138880" w14:textId="77777777" w:rsidR="00E31251" w:rsidRPr="003F5FE8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3B687A3B" w14:textId="4AEBC0A4" w:rsidR="00E31251" w:rsidRPr="003F5FE8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4007B" w:rsidRPr="003F5FE8" w14:paraId="6F1A136E" w14:textId="77777777" w:rsidTr="00775B55">
        <w:tc>
          <w:tcPr>
            <w:tcW w:w="4050" w:type="dxa"/>
          </w:tcPr>
          <w:p w14:paraId="75FC95BF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7609C010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1251" w:rsidRPr="003F5FE8" w14:paraId="735D43B1" w14:textId="77777777" w:rsidTr="00284EE1">
        <w:tc>
          <w:tcPr>
            <w:tcW w:w="4050" w:type="dxa"/>
          </w:tcPr>
          <w:p w14:paraId="56685946" w14:textId="77777777" w:rsidR="00E31251" w:rsidRPr="003F5FE8" w:rsidRDefault="00E31251" w:rsidP="00E3125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C35A512" w14:textId="062DB654" w:rsidR="00450881" w:rsidRPr="003F5FE8" w:rsidRDefault="00450881" w:rsidP="004508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</w:t>
            </w:r>
            <w:r w:rsidR="00B2185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1,913</w:t>
            </w:r>
          </w:p>
        </w:tc>
        <w:tc>
          <w:tcPr>
            <w:tcW w:w="264" w:type="dxa"/>
          </w:tcPr>
          <w:p w14:paraId="310AB128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3B0AB3" w14:textId="22B85FE7" w:rsidR="00E31251" w:rsidRPr="003F5FE8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3,684,900</w:t>
            </w:r>
          </w:p>
        </w:tc>
        <w:tc>
          <w:tcPr>
            <w:tcW w:w="270" w:type="dxa"/>
          </w:tcPr>
          <w:p w14:paraId="2E162D3A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1C664" w14:textId="72291386" w:rsidR="00E31251" w:rsidRPr="003F5FE8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3,581,892</w:t>
            </w:r>
          </w:p>
        </w:tc>
        <w:tc>
          <w:tcPr>
            <w:tcW w:w="265" w:type="dxa"/>
            <w:gridSpan w:val="2"/>
          </w:tcPr>
          <w:p w14:paraId="41B4BD46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E0331" w14:textId="1643DAEA" w:rsidR="00E31251" w:rsidRPr="003F5FE8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3,684,882</w:t>
            </w:r>
          </w:p>
        </w:tc>
      </w:tr>
      <w:tr w:rsidR="00E31251" w:rsidRPr="0059693A" w14:paraId="4533351E" w14:textId="77777777" w:rsidTr="00284EE1">
        <w:tc>
          <w:tcPr>
            <w:tcW w:w="4050" w:type="dxa"/>
          </w:tcPr>
          <w:p w14:paraId="5BFAD5C9" w14:textId="77777777" w:rsidR="00E31251" w:rsidRPr="0059693A" w:rsidRDefault="00E31251" w:rsidP="00E3125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0E85CDB" w14:textId="3EFE9245" w:rsidR="00E31251" w:rsidRPr="0059693A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261,472</w:t>
            </w:r>
          </w:p>
        </w:tc>
        <w:tc>
          <w:tcPr>
            <w:tcW w:w="264" w:type="dxa"/>
          </w:tcPr>
          <w:p w14:paraId="2D3F196C" w14:textId="77777777" w:rsidR="00E31251" w:rsidRPr="0059693A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</w:tcPr>
          <w:p w14:paraId="68BF123C" w14:textId="6D1508F4" w:rsidR="00E31251" w:rsidRPr="0059693A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115,025</w:t>
            </w:r>
          </w:p>
        </w:tc>
        <w:tc>
          <w:tcPr>
            <w:tcW w:w="270" w:type="dxa"/>
          </w:tcPr>
          <w:p w14:paraId="052B6503" w14:textId="77777777" w:rsidR="00E31251" w:rsidRPr="0059693A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CCED611" w14:textId="43E7036A" w:rsidR="00E31251" w:rsidRPr="0059693A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261,472</w:t>
            </w:r>
          </w:p>
        </w:tc>
        <w:tc>
          <w:tcPr>
            <w:tcW w:w="265" w:type="dxa"/>
            <w:gridSpan w:val="2"/>
          </w:tcPr>
          <w:p w14:paraId="55F729EF" w14:textId="77777777" w:rsidR="00E31251" w:rsidRPr="0059693A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</w:tcPr>
          <w:p w14:paraId="06109510" w14:textId="2CD7E324" w:rsidR="00E31251" w:rsidRPr="0059693A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115,025</w:t>
            </w:r>
          </w:p>
        </w:tc>
      </w:tr>
      <w:tr w:rsidR="0007355A" w:rsidRPr="0059693A" w14:paraId="42C2DAD0" w14:textId="77777777" w:rsidTr="00284EE1">
        <w:tc>
          <w:tcPr>
            <w:tcW w:w="4050" w:type="dxa"/>
          </w:tcPr>
          <w:p w14:paraId="2CE4DBA0" w14:textId="0CB73087" w:rsidR="0007355A" w:rsidRPr="0059693A" w:rsidRDefault="0007355A" w:rsidP="00E312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2CA497D" w14:textId="44320D1D" w:rsidR="0007355A" w:rsidRPr="000119B3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63,77</w:t>
            </w:r>
            <w:r w:rsidR="00AF5C9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05721B61" w14:textId="77777777" w:rsidR="0007355A" w:rsidRPr="0059693A" w:rsidRDefault="0007355A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</w:tcPr>
          <w:p w14:paraId="0590F8FC" w14:textId="4F2DDDA9" w:rsidR="0007355A" w:rsidRPr="0059693A" w:rsidRDefault="00450881" w:rsidP="000119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60,711</w:t>
            </w:r>
          </w:p>
        </w:tc>
        <w:tc>
          <w:tcPr>
            <w:tcW w:w="270" w:type="dxa"/>
          </w:tcPr>
          <w:p w14:paraId="25AC9D7C" w14:textId="77777777" w:rsidR="0007355A" w:rsidRPr="0059693A" w:rsidRDefault="0007355A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2271E4" w14:textId="2D9D8B37" w:rsidR="0007355A" w:rsidRPr="0059693A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52,42</w:t>
            </w:r>
            <w:r w:rsidR="00E42FB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5" w:type="dxa"/>
            <w:gridSpan w:val="2"/>
          </w:tcPr>
          <w:p w14:paraId="46781B7C" w14:textId="77777777" w:rsidR="0007355A" w:rsidRPr="0059693A" w:rsidRDefault="0007355A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</w:tcPr>
          <w:p w14:paraId="08C32DDB" w14:textId="0FF28943" w:rsidR="0007355A" w:rsidRPr="0059693A" w:rsidRDefault="00450881" w:rsidP="000119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57,228</w:t>
            </w:r>
          </w:p>
        </w:tc>
      </w:tr>
      <w:tr w:rsidR="00E31251" w:rsidRPr="003F5FE8" w14:paraId="6B2D9E01" w14:textId="77777777" w:rsidTr="00775B55">
        <w:tc>
          <w:tcPr>
            <w:tcW w:w="4050" w:type="dxa"/>
          </w:tcPr>
          <w:p w14:paraId="5889A37A" w14:textId="77777777" w:rsidR="00E31251" w:rsidRPr="0059693A" w:rsidRDefault="00E31251" w:rsidP="00E3125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6885" w14:textId="66887F5E" w:rsidR="00E31251" w:rsidRPr="0059693A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3,907,1</w:t>
            </w:r>
            <w:r w:rsidR="00780A49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64" w:type="dxa"/>
          </w:tcPr>
          <w:p w14:paraId="5523910E" w14:textId="77777777" w:rsidR="00E31251" w:rsidRPr="0059693A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9EA7" w14:textId="7BA38C18" w:rsidR="00E31251" w:rsidRPr="0059693A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3,860,636</w:t>
            </w:r>
          </w:p>
        </w:tc>
        <w:tc>
          <w:tcPr>
            <w:tcW w:w="270" w:type="dxa"/>
          </w:tcPr>
          <w:p w14:paraId="71533AF7" w14:textId="77777777" w:rsidR="00E31251" w:rsidRPr="0059693A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A0ED1" w14:textId="1D8B238D" w:rsidR="00E31251" w:rsidRPr="0059693A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3,895,79</w:t>
            </w:r>
            <w:r w:rsidR="004760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5" w:type="dxa"/>
            <w:gridSpan w:val="2"/>
          </w:tcPr>
          <w:p w14:paraId="19E72FC9" w14:textId="77777777" w:rsidR="00E31251" w:rsidRPr="0059693A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0ECEA" w14:textId="1B2B2966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3,857,135</w:t>
            </w:r>
          </w:p>
        </w:tc>
      </w:tr>
      <w:tr w:rsidR="00E31251" w:rsidRPr="003F5FE8" w14:paraId="363C6489" w14:textId="77777777" w:rsidTr="00775B55">
        <w:tc>
          <w:tcPr>
            <w:tcW w:w="4050" w:type="dxa"/>
          </w:tcPr>
          <w:p w14:paraId="501373C3" w14:textId="77777777" w:rsidR="00E31251" w:rsidRPr="003F5FE8" w:rsidRDefault="00E31251" w:rsidP="00E3125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CF328" w14:textId="7DDF88FF" w:rsidR="00E31251" w:rsidRPr="003F5FE8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(90,69</w:t>
            </w:r>
            <w:r w:rsidR="0096181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4190DE9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78F52" w14:textId="290E5BA1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(127,049)</w:t>
            </w:r>
          </w:p>
        </w:tc>
        <w:tc>
          <w:tcPr>
            <w:tcW w:w="270" w:type="dxa"/>
          </w:tcPr>
          <w:p w14:paraId="3E81F0F1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51137" w14:textId="0397A85C" w:rsidR="00E31251" w:rsidRPr="003F5FE8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(90,69</w:t>
            </w:r>
            <w:r w:rsidR="003636A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gridSpan w:val="2"/>
          </w:tcPr>
          <w:p w14:paraId="4F721F48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6DEC0" w14:textId="6776D213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(127,049)</w:t>
            </w:r>
          </w:p>
        </w:tc>
      </w:tr>
      <w:tr w:rsidR="00E31251" w:rsidRPr="003F5FE8" w14:paraId="1D85E7C6" w14:textId="77777777" w:rsidTr="00775B55">
        <w:tc>
          <w:tcPr>
            <w:tcW w:w="4050" w:type="dxa"/>
          </w:tcPr>
          <w:p w14:paraId="45E9AE1E" w14:textId="77777777" w:rsidR="00E31251" w:rsidRPr="003F5FE8" w:rsidRDefault="00E31251" w:rsidP="00E3125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98047" w14:textId="53A43B37" w:rsidR="00E31251" w:rsidRPr="003F5FE8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3,816,463</w:t>
            </w:r>
          </w:p>
        </w:tc>
        <w:tc>
          <w:tcPr>
            <w:tcW w:w="264" w:type="dxa"/>
          </w:tcPr>
          <w:p w14:paraId="3D4AF34B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4535E" w14:textId="2BA07527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3,733,587</w:t>
            </w:r>
          </w:p>
        </w:tc>
        <w:tc>
          <w:tcPr>
            <w:tcW w:w="270" w:type="dxa"/>
          </w:tcPr>
          <w:p w14:paraId="46DF3628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D83DB" w14:textId="3BDDD78C" w:rsidR="00E31251" w:rsidRPr="003F5FE8" w:rsidRDefault="0045088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3,805,095</w:t>
            </w:r>
          </w:p>
        </w:tc>
        <w:tc>
          <w:tcPr>
            <w:tcW w:w="265" w:type="dxa"/>
            <w:gridSpan w:val="2"/>
          </w:tcPr>
          <w:p w14:paraId="792854E7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E14EF" w14:textId="67FF924C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3,730,086</w:t>
            </w:r>
          </w:p>
        </w:tc>
      </w:tr>
      <w:tr w:rsidR="00E31251" w:rsidRPr="003F5FE8" w14:paraId="243616BC" w14:textId="77777777" w:rsidTr="00775B55">
        <w:tc>
          <w:tcPr>
            <w:tcW w:w="4050" w:type="dxa"/>
          </w:tcPr>
          <w:p w14:paraId="2B281CAC" w14:textId="77777777" w:rsidR="00E31251" w:rsidRPr="003F5FE8" w:rsidRDefault="00E31251" w:rsidP="00E31251">
            <w:pPr>
              <w:spacing w:line="240" w:lineRule="auto"/>
              <w:ind w:left="252" w:hanging="252"/>
              <w:rPr>
                <w:rFonts w:ascii="Angsana New" w:hAnsi="Angsana New"/>
                <w:b/>
                <w:sz w:val="20"/>
                <w:szCs w:val="20"/>
              </w:rPr>
            </w:pPr>
          </w:p>
          <w:p w14:paraId="26B86469" w14:textId="4058D675" w:rsidR="00E31251" w:rsidRPr="003F5FE8" w:rsidRDefault="00E31251" w:rsidP="00E31251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</w:t>
            </w:r>
            <w:r w:rsidRPr="003F5FE8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ที่บันทึกรวมใน</w:t>
            </w:r>
          </w:p>
          <w:p w14:paraId="0AF0E245" w14:textId="77777777" w:rsidR="00E31251" w:rsidRPr="003F5FE8" w:rsidRDefault="00E31251" w:rsidP="00E31251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F5FE8">
              <w:rPr>
                <w:rFonts w:ascii="Angsana New" w:hAnsi="Angsana New" w:hint="cs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25278A" w14:textId="77777777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A6AB4FE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AAE68A4" w14:textId="77777777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1126D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5CB7F0" w14:textId="77777777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60951F2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E999000" w14:textId="77777777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251" w:rsidRPr="003F5FE8" w14:paraId="59F4BD6D" w14:textId="77777777" w:rsidTr="00775B55">
        <w:tc>
          <w:tcPr>
            <w:tcW w:w="4050" w:type="dxa"/>
          </w:tcPr>
          <w:p w14:paraId="4A12EFC1" w14:textId="01CE8FD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84A790" w14:textId="6C227F80" w:rsidR="00E31251" w:rsidRPr="000119B3" w:rsidRDefault="002F3DBC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40,160,90</w:t>
            </w:r>
            <w:r w:rsidR="009C2F1F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4" w:type="dxa"/>
          </w:tcPr>
          <w:p w14:paraId="231D2119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F8B7122" w14:textId="178DF1D0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</w:t>
            </w:r>
            <w:r w:rsidR="005454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3F5FE8">
              <w:rPr>
                <w:rFonts w:ascii="Angsana New" w:hAnsi="Angsana New"/>
                <w:sz w:val="30"/>
                <w:szCs w:val="30"/>
              </w:rPr>
              <w:t>,997,604</w:t>
            </w:r>
          </w:p>
        </w:tc>
        <w:tc>
          <w:tcPr>
            <w:tcW w:w="270" w:type="dxa"/>
          </w:tcPr>
          <w:p w14:paraId="137FEFE9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2366DB" w14:textId="0282468B" w:rsidR="00E31251" w:rsidRPr="003F5FE8" w:rsidRDefault="00853355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40,154,53</w:t>
            </w:r>
            <w:r w:rsidR="009C2F1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5" w:type="dxa"/>
            <w:gridSpan w:val="2"/>
          </w:tcPr>
          <w:p w14:paraId="1F2DB5A7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79E9632" w14:textId="525C4234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34,995,494</w:t>
            </w:r>
          </w:p>
        </w:tc>
      </w:tr>
      <w:tr w:rsidR="00E31251" w:rsidRPr="003F5FE8" w14:paraId="0203AAFB" w14:textId="77777777" w:rsidTr="00775B55">
        <w:tc>
          <w:tcPr>
            <w:tcW w:w="4050" w:type="dxa"/>
          </w:tcPr>
          <w:p w14:paraId="05AB7853" w14:textId="1B09F81D" w:rsidR="00E31251" w:rsidRPr="003F5FE8" w:rsidRDefault="00E31251" w:rsidP="00722AE6">
            <w:pPr>
              <w:tabs>
                <w:tab w:val="clear" w:pos="227"/>
                <w:tab w:val="clear" w:pos="1871"/>
                <w:tab w:val="left" w:pos="254"/>
                <w:tab w:val="left" w:pos="2140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33B2B7" w14:textId="68802D13" w:rsidR="00853355" w:rsidRPr="000119B3" w:rsidRDefault="00853355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(36,35</w:t>
            </w:r>
            <w:r w:rsidR="009C2F1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405BD08D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D5C824C" w14:textId="17AE41B9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(4,206)</w:t>
            </w:r>
          </w:p>
        </w:tc>
        <w:tc>
          <w:tcPr>
            <w:tcW w:w="270" w:type="dxa"/>
          </w:tcPr>
          <w:p w14:paraId="00FF659F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EA273A" w14:textId="184E291E" w:rsidR="00853355" w:rsidRPr="003F5FE8" w:rsidRDefault="00853355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(36,35</w:t>
            </w:r>
            <w:r w:rsidR="009C2F1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gridSpan w:val="2"/>
          </w:tcPr>
          <w:p w14:paraId="11EFCB31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752E40D" w14:textId="569A9C0D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(4,206)</w:t>
            </w:r>
          </w:p>
        </w:tc>
      </w:tr>
      <w:tr w:rsidR="00E31251" w:rsidRPr="003F5FE8" w14:paraId="4B456676" w14:textId="77777777" w:rsidTr="00775B55">
        <w:tc>
          <w:tcPr>
            <w:tcW w:w="4050" w:type="dxa"/>
          </w:tcPr>
          <w:p w14:paraId="4441A8F8" w14:textId="77777777" w:rsidR="00E31251" w:rsidRPr="003F5FE8" w:rsidRDefault="00E31251" w:rsidP="00E3125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C1A52" w14:textId="61A34641" w:rsidR="00E31251" w:rsidRPr="003F5FE8" w:rsidRDefault="00853355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40,124,549</w:t>
            </w:r>
          </w:p>
        </w:tc>
        <w:tc>
          <w:tcPr>
            <w:tcW w:w="264" w:type="dxa"/>
          </w:tcPr>
          <w:p w14:paraId="538A88AA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9C98A" w14:textId="098C1701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C2F1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,993,398</w:t>
            </w:r>
          </w:p>
        </w:tc>
        <w:tc>
          <w:tcPr>
            <w:tcW w:w="270" w:type="dxa"/>
          </w:tcPr>
          <w:p w14:paraId="00A55634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8BCAA" w14:textId="3D4DBD82" w:rsidR="00E31251" w:rsidRPr="003F5FE8" w:rsidRDefault="00853355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40,118,179</w:t>
            </w:r>
          </w:p>
        </w:tc>
        <w:tc>
          <w:tcPr>
            <w:tcW w:w="265" w:type="dxa"/>
            <w:gridSpan w:val="2"/>
          </w:tcPr>
          <w:p w14:paraId="389AB34E" w14:textId="77777777" w:rsidR="00E31251" w:rsidRPr="003F5FE8" w:rsidRDefault="00E31251" w:rsidP="00E3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D8BB5" w14:textId="2BD38D0B" w:rsidR="00E31251" w:rsidRPr="003F5FE8" w:rsidRDefault="00E31251" w:rsidP="00E3125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34,991,288</w:t>
            </w:r>
          </w:p>
        </w:tc>
      </w:tr>
    </w:tbl>
    <w:p w14:paraId="5AE8811D" w14:textId="0536CD74" w:rsidR="00A0713A" w:rsidRPr="003F5FE8" w:rsidRDefault="00A0713A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  <w:sectPr w:rsidR="00A0713A" w:rsidRPr="003F5FE8" w:rsidSect="00357AF7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4D8C640B" w14:textId="66DCC650" w:rsidR="003E3BD2" w:rsidRPr="003F5FE8" w:rsidRDefault="003E3BD2" w:rsidP="0013463D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117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</w:t>
      </w:r>
      <w:r w:rsidR="00D342AA" w:rsidRPr="003F5FE8">
        <w:rPr>
          <w:rFonts w:ascii="Angsana New" w:hAnsi="Angsana New" w:hint="cs"/>
          <w:sz w:val="30"/>
          <w:szCs w:val="30"/>
          <w:u w:val="none"/>
          <w:cs/>
          <w:lang w:val="th-TH"/>
        </w:rPr>
        <w:t>ย่อย</w:t>
      </w:r>
    </w:p>
    <w:p w14:paraId="6528AFA0" w14:textId="77777777" w:rsidR="00D342AA" w:rsidRPr="00A55777" w:rsidRDefault="00D342AA" w:rsidP="00D342AA">
      <w:pPr>
        <w:rPr>
          <w:sz w:val="6"/>
          <w:szCs w:val="6"/>
        </w:rPr>
      </w:pPr>
    </w:p>
    <w:tbl>
      <w:tblPr>
        <w:tblW w:w="1467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36"/>
        <w:gridCol w:w="934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326"/>
        <w:gridCol w:w="1024"/>
      </w:tblGrid>
      <w:tr w:rsidR="00D342AA" w:rsidRPr="00BB21EB" w:rsidDel="00685444" w14:paraId="6CC2F77A" w14:textId="77777777" w:rsidTr="005E060B">
        <w:tc>
          <w:tcPr>
            <w:tcW w:w="2250" w:type="dxa"/>
          </w:tcPr>
          <w:p w14:paraId="3A9B9160" w14:textId="77777777" w:rsidR="00D342AA" w:rsidRPr="00284EE1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</w:tcPr>
          <w:p w14:paraId="7D24E810" w14:textId="77777777" w:rsidR="00D342AA" w:rsidRPr="00284EE1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BE7A600" w14:textId="77777777" w:rsidR="00D342AA" w:rsidRPr="00284EE1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gridSpan w:val="3"/>
          </w:tcPr>
          <w:p w14:paraId="50D80EF6" w14:textId="77777777" w:rsidR="00D342AA" w:rsidRPr="00284EE1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BC2DFB8" w14:textId="77777777" w:rsidR="00D342AA" w:rsidRPr="00284EE1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4E0D3BFB" w14:textId="77777777" w:rsidR="00D342AA" w:rsidRPr="00284EE1" w:rsidRDefault="00D342AA" w:rsidP="007D15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42AA" w:rsidRPr="00BB21EB" w:rsidDel="00685444" w14:paraId="0F8C87FD" w14:textId="77777777" w:rsidTr="005E060B">
        <w:tc>
          <w:tcPr>
            <w:tcW w:w="2250" w:type="dxa"/>
          </w:tcPr>
          <w:p w14:paraId="0E9D07B9" w14:textId="77777777" w:rsidR="00D342AA" w:rsidRPr="00284EE1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</w:tcPr>
          <w:p w14:paraId="191A48D6" w14:textId="77777777" w:rsidR="00D342AA" w:rsidRPr="00284EE1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36" w:type="dxa"/>
          </w:tcPr>
          <w:p w14:paraId="2068F277" w14:textId="77777777" w:rsidR="00D342AA" w:rsidRPr="00284EE1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gridSpan w:val="3"/>
          </w:tcPr>
          <w:p w14:paraId="7B621A30" w14:textId="67FA76A7" w:rsidR="00D342AA" w:rsidRPr="00284EE1" w:rsidRDefault="00D342AA" w:rsidP="005E06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7D938BF6" w14:textId="77777777" w:rsidR="00D342AA" w:rsidRPr="00284EE1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B044723" w14:textId="77777777" w:rsidR="00D342AA" w:rsidRPr="00284EE1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0E29D77E" w14:textId="77777777" w:rsidR="00D342AA" w:rsidRPr="00284EE1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46174F9" w14:textId="77777777" w:rsidR="00D342AA" w:rsidRPr="00284EE1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79D12CBA" w14:textId="77777777" w:rsidR="00D342AA" w:rsidRPr="00284EE1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6D73D3AD" w14:textId="77777777" w:rsidR="00D342AA" w:rsidRPr="00284EE1" w:rsidRDefault="00D342AA" w:rsidP="007D150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284EE1">
              <w:rPr>
                <w:rFonts w:ascii="Angsana New" w:hAnsi="Angsana New"/>
                <w:sz w:val="28"/>
                <w:szCs w:val="28"/>
              </w:rPr>
              <w:t>-</w:t>
            </w:r>
            <w:r w:rsidRPr="00284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31251" w:rsidRPr="00BB21EB" w14:paraId="34728077" w14:textId="77777777" w:rsidTr="005E060B">
        <w:trPr>
          <w:trHeight w:val="389"/>
        </w:trPr>
        <w:tc>
          <w:tcPr>
            <w:tcW w:w="2250" w:type="dxa"/>
          </w:tcPr>
          <w:p w14:paraId="1D49BD5E" w14:textId="77777777" w:rsidR="00E31251" w:rsidRPr="00284EE1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0F28B6D" w14:textId="77777777" w:rsidR="00E31251" w:rsidRPr="00284EE1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DBAAFD" w14:textId="77777777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D3B964E" w14:textId="3740AE43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2022BD7" w14:textId="77777777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58BA89" w14:textId="495EEC35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EF8F51B" w14:textId="77777777" w:rsidR="00E31251" w:rsidRPr="00284EE1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DFF6C3" w14:textId="6929BA46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E0A442D" w14:textId="77777777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E621B5" w14:textId="126AECE5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9A7C870" w14:textId="77777777" w:rsidR="00E31251" w:rsidRPr="00284EE1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1468D" w14:textId="34E60CB9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5BC9592" w14:textId="77777777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C2CFBE" w14:textId="51759867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2A86D5D" w14:textId="77777777" w:rsidR="00E31251" w:rsidRPr="00284EE1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784B40" w14:textId="1904640D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26" w:type="dxa"/>
          </w:tcPr>
          <w:p w14:paraId="5BEB8E25" w14:textId="77777777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B90E9C" w14:textId="1AA1C495" w:rsidR="00E31251" w:rsidRPr="00284EE1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4007B" w:rsidRPr="00BB21EB" w14:paraId="4CEE4418" w14:textId="77777777" w:rsidTr="005E060B">
        <w:tc>
          <w:tcPr>
            <w:tcW w:w="2250" w:type="dxa"/>
          </w:tcPr>
          <w:p w14:paraId="27B73092" w14:textId="25E2D10C" w:rsidR="0044007B" w:rsidRPr="00284EE1" w:rsidRDefault="0044007B" w:rsidP="0044007B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39CF14A0" w14:textId="77777777" w:rsidR="0044007B" w:rsidRPr="00284EE1" w:rsidRDefault="0044007B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85711D2" w14:textId="77777777" w:rsidR="0044007B" w:rsidRPr="00284EE1" w:rsidRDefault="0044007B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1F537B02" w14:textId="77777777" w:rsidR="0044007B" w:rsidRPr="00284EE1" w:rsidRDefault="0044007B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284EE1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84EE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284EE1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A2CDC5" w14:textId="77777777" w:rsidR="0044007B" w:rsidRPr="00284EE1" w:rsidRDefault="0044007B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60BCFACC" w14:textId="77777777" w:rsidR="0044007B" w:rsidRPr="00284EE1" w:rsidRDefault="0044007B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84EE1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284EE1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84EE1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6875B3" w:rsidRPr="00BB21EB" w14:paraId="50889299" w14:textId="77777777" w:rsidTr="005E060B">
        <w:tc>
          <w:tcPr>
            <w:tcW w:w="2250" w:type="dxa"/>
          </w:tcPr>
          <w:p w14:paraId="4BA05DBC" w14:textId="303CE280" w:rsidR="006875B3" w:rsidRPr="00284EE1" w:rsidRDefault="006875B3" w:rsidP="006875B3">
            <w:pPr>
              <w:ind w:left="270" w:hanging="20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4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6238C492" w14:textId="77777777" w:rsidR="006875B3" w:rsidRPr="00284EE1" w:rsidRDefault="006875B3" w:rsidP="0044007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6D9F59F" w14:textId="77777777" w:rsidR="006875B3" w:rsidRPr="00284EE1" w:rsidRDefault="006875B3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62B0B3C5" w14:textId="77777777" w:rsidR="006875B3" w:rsidRPr="00284EE1" w:rsidRDefault="006875B3" w:rsidP="004400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ED72B2" w14:textId="77777777" w:rsidR="006875B3" w:rsidRPr="00284EE1" w:rsidRDefault="006875B3" w:rsidP="0044007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4355E03E" w14:textId="77777777" w:rsidR="006875B3" w:rsidRPr="00284EE1" w:rsidRDefault="006875B3" w:rsidP="0044007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AE5B9E" w:rsidRPr="00BB21EB" w14:paraId="5A757F44" w14:textId="77777777" w:rsidTr="005E060B">
        <w:tc>
          <w:tcPr>
            <w:tcW w:w="2250" w:type="dxa"/>
          </w:tcPr>
          <w:p w14:paraId="1B49518C" w14:textId="77777777" w:rsidR="00AE5B9E" w:rsidRPr="00284EE1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เซอร์วิส พ้อยท์ </w:t>
            </w:r>
          </w:p>
          <w:p w14:paraId="1DFC9FE6" w14:textId="577F4E33" w:rsidR="00AE5B9E" w:rsidRPr="00284EE1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  <w:p w14:paraId="6A7A82B3" w14:textId="69F99BCB" w:rsidR="00AE5B9E" w:rsidRPr="00284EE1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78F4FA0B" w14:textId="77777777" w:rsidR="00AE5B9E" w:rsidRPr="00284EE1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</w:t>
            </w:r>
            <w:r w:rsidRPr="00284EE1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ให้บริการอบรม</w:t>
            </w:r>
          </w:p>
          <w:p w14:paraId="69298336" w14:textId="77777777" w:rsidR="00AE5B9E" w:rsidRPr="00284EE1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EE1">
              <w:rPr>
                <w:rFonts w:ascii="Angsana New" w:hAnsi="Angsana New"/>
                <w:spacing w:val="-4"/>
                <w:sz w:val="28"/>
                <w:szCs w:val="28"/>
                <w:cs/>
              </w:rPr>
              <w:t>ซ่อมและบำรุงรักษา</w:t>
            </w:r>
            <w:r w:rsidRPr="00284EE1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ระบบคอมพิวเตอร์ และขาย</w:t>
            </w:r>
            <w:r w:rsidRPr="00284EE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ส่วนประกอบคอมพิวเตอร์</w:t>
            </w:r>
          </w:p>
        </w:tc>
        <w:tc>
          <w:tcPr>
            <w:tcW w:w="236" w:type="dxa"/>
          </w:tcPr>
          <w:p w14:paraId="789B9B56" w14:textId="77777777" w:rsidR="00AE5B9E" w:rsidRPr="00284EE1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37A1FAD3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F4F2481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30F733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4A32197" w14:textId="2EA47533" w:rsidR="00AE5B9E" w:rsidRPr="00284EE1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014C4E57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A9FEDE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7738CC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0C6E97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6600B9" w14:textId="04AB55EF" w:rsidR="00AE5B9E" w:rsidRPr="00284EE1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4F369DFC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C6F4AA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F0A8C09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D80E111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D57BD9C" w14:textId="1A2CA349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val="en-US" w:bidi="th-TH"/>
              </w:rPr>
              <w:t>115,000</w:t>
            </w:r>
          </w:p>
        </w:tc>
        <w:tc>
          <w:tcPr>
            <w:tcW w:w="270" w:type="dxa"/>
          </w:tcPr>
          <w:p w14:paraId="2A120D8C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728D65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1E5E042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492B73F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19E81B7" w14:textId="3D05DA41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val="en-US" w:bidi="th-TH"/>
              </w:rPr>
              <w:t>115,000</w:t>
            </w:r>
          </w:p>
        </w:tc>
        <w:tc>
          <w:tcPr>
            <w:tcW w:w="270" w:type="dxa"/>
          </w:tcPr>
          <w:p w14:paraId="08E2F265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DD6F44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985E3A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2071E47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579C6EA" w14:textId="4F4FC360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bidi="th-TH"/>
              </w:rPr>
              <w:t>109,400</w:t>
            </w:r>
          </w:p>
        </w:tc>
        <w:tc>
          <w:tcPr>
            <w:tcW w:w="270" w:type="dxa"/>
          </w:tcPr>
          <w:p w14:paraId="2BD0B7A8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B78559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EA65CE7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E903C7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12267CD" w14:textId="761ECE9B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bidi="th-TH"/>
              </w:rPr>
              <w:t>109,400</w:t>
            </w:r>
          </w:p>
        </w:tc>
        <w:tc>
          <w:tcPr>
            <w:tcW w:w="270" w:type="dxa"/>
          </w:tcPr>
          <w:p w14:paraId="1FF4C6B1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4F7D8BD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1C8F2EC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F779284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C773604" w14:textId="684F262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bidi="th-TH"/>
              </w:rPr>
              <w:t>109,400</w:t>
            </w:r>
          </w:p>
        </w:tc>
        <w:tc>
          <w:tcPr>
            <w:tcW w:w="326" w:type="dxa"/>
          </w:tcPr>
          <w:p w14:paraId="546001E5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50C6C0D4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17D4485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0970CB3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358680" w14:textId="5C771CC1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bidi="th-TH"/>
              </w:rPr>
              <w:t>109,400</w:t>
            </w:r>
          </w:p>
        </w:tc>
      </w:tr>
      <w:tr w:rsidR="00AE5B9E" w:rsidRPr="0059693A" w14:paraId="5656B7A2" w14:textId="77777777" w:rsidTr="005E060B">
        <w:tc>
          <w:tcPr>
            <w:tcW w:w="2250" w:type="dxa"/>
          </w:tcPr>
          <w:p w14:paraId="659E038C" w14:textId="2DD626B3" w:rsidR="00AE5B9E" w:rsidRPr="0059693A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49" w:hanging="180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อินฟินิท พาร์ทเนอร์ส จำกัด </w:t>
            </w:r>
            <w:r w:rsidRPr="0059693A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(</w:t>
            </w:r>
            <w:r w:rsidRPr="0059693A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เดิมชื่อ</w:t>
            </w:r>
            <w:r w:rsidRPr="0059693A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59693A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บริษัท ซินเน็ค อินคิวท์เบชั่น จำกัด</w:t>
            </w:r>
            <w:r w:rsidRPr="0059693A"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250" w:type="dxa"/>
          </w:tcPr>
          <w:p w14:paraId="79FAF68F" w14:textId="77777777" w:rsidR="00AE5B9E" w:rsidRPr="0059693A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การลงทุนใน</w:t>
            </w:r>
            <w:r w:rsidRPr="0059693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บริษัท</w:t>
            </w:r>
            <w:r w:rsidRPr="005969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236" w:type="dxa"/>
          </w:tcPr>
          <w:p w14:paraId="2BD1D0F3" w14:textId="77777777" w:rsidR="00AE5B9E" w:rsidRPr="0059693A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26E5FA2A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12409D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E6EEFE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B49BDA4" w14:textId="3A0813A8" w:rsidR="00AE5B9E" w:rsidRPr="0059693A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46FCFB5E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016DD4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E3DDBB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788A1D4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44273A" w14:textId="4AA7EF00" w:rsidR="00AE5B9E" w:rsidRPr="0059693A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3BA1D35B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72885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DB6BAEF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5338A71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A362A7E" w14:textId="062E31A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255,000</w:t>
            </w:r>
          </w:p>
        </w:tc>
        <w:tc>
          <w:tcPr>
            <w:tcW w:w="270" w:type="dxa"/>
          </w:tcPr>
          <w:p w14:paraId="1B08F4D9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0001A8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644FFF7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B57A68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1A5F0D7" w14:textId="5FB71535" w:rsidR="00AE5B9E" w:rsidRPr="0059693A" w:rsidRDefault="00AE5B9E" w:rsidP="00AE5B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255,000</w:t>
            </w:r>
          </w:p>
        </w:tc>
        <w:tc>
          <w:tcPr>
            <w:tcW w:w="270" w:type="dxa"/>
          </w:tcPr>
          <w:p w14:paraId="161530F0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BE790C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A7820B0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0AFA590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032FF1" w14:textId="1813F521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255,000</w:t>
            </w:r>
          </w:p>
        </w:tc>
        <w:tc>
          <w:tcPr>
            <w:tcW w:w="270" w:type="dxa"/>
          </w:tcPr>
          <w:p w14:paraId="035318B5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77A8BC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4D7BA3B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35DC1D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5E7774D" w14:textId="3805F286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255,000</w:t>
            </w:r>
          </w:p>
        </w:tc>
        <w:tc>
          <w:tcPr>
            <w:tcW w:w="270" w:type="dxa"/>
          </w:tcPr>
          <w:p w14:paraId="3BD88A82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F8C74DD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AC1A8FD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895D3C2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D467D48" w14:textId="704595EF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255,000</w:t>
            </w:r>
          </w:p>
        </w:tc>
        <w:tc>
          <w:tcPr>
            <w:tcW w:w="326" w:type="dxa"/>
          </w:tcPr>
          <w:p w14:paraId="14412E1E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0EB9DD46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A6F7E7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95E5B24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392EB39" w14:textId="68F4FB6C" w:rsidR="00AE5B9E" w:rsidRPr="0059693A" w:rsidRDefault="00AE5B9E" w:rsidP="00AE5B9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255,000</w:t>
            </w:r>
          </w:p>
        </w:tc>
      </w:tr>
      <w:tr w:rsidR="00AE5B9E" w:rsidRPr="0059693A" w14:paraId="7F78B3C1" w14:textId="77777777" w:rsidTr="00A55777">
        <w:trPr>
          <w:trHeight w:val="126"/>
        </w:trPr>
        <w:tc>
          <w:tcPr>
            <w:tcW w:w="2250" w:type="dxa"/>
          </w:tcPr>
          <w:p w14:paraId="57CF9818" w14:textId="77777777" w:rsidR="00AE5B9E" w:rsidRPr="0059693A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 w:hanging="18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2250" w:type="dxa"/>
          </w:tcPr>
          <w:p w14:paraId="520AAD2E" w14:textId="77777777" w:rsidR="00AE5B9E" w:rsidRPr="0059693A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236" w:type="dxa"/>
          </w:tcPr>
          <w:p w14:paraId="7EA29D17" w14:textId="77777777" w:rsidR="00AE5B9E" w:rsidRPr="0059693A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934" w:type="dxa"/>
          </w:tcPr>
          <w:p w14:paraId="3F718453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00EE3F7E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90" w:type="dxa"/>
          </w:tcPr>
          <w:p w14:paraId="4F06885C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48AA051E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90" w:type="dxa"/>
          </w:tcPr>
          <w:p w14:paraId="3D933115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</w:tcPr>
          <w:p w14:paraId="52CEBCA8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90" w:type="dxa"/>
          </w:tcPr>
          <w:p w14:paraId="6028648D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08A6682B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080" w:type="dxa"/>
          </w:tcPr>
          <w:p w14:paraId="72F6DF28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03DC01D0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990" w:type="dxa"/>
          </w:tcPr>
          <w:p w14:paraId="2A3E3AD7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30641F60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990" w:type="dxa"/>
          </w:tcPr>
          <w:p w14:paraId="0C14747A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326" w:type="dxa"/>
          </w:tcPr>
          <w:p w14:paraId="07C5348E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  <w:tc>
          <w:tcPr>
            <w:tcW w:w="1024" w:type="dxa"/>
          </w:tcPr>
          <w:p w14:paraId="337DE2F6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4"/>
                <w:szCs w:val="4"/>
                <w:lang w:bidi="th-TH"/>
              </w:rPr>
            </w:pPr>
          </w:p>
        </w:tc>
      </w:tr>
      <w:tr w:rsidR="00AE5B9E" w:rsidRPr="00BB21EB" w14:paraId="0369B696" w14:textId="77777777" w:rsidTr="00A664F5">
        <w:tc>
          <w:tcPr>
            <w:tcW w:w="14670" w:type="dxa"/>
            <w:gridSpan w:val="18"/>
          </w:tcPr>
          <w:p w14:paraId="64FE1B49" w14:textId="0B976BF6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6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บริษัทย่อยทางอ้อมถือหุ้นโดยบริษัท อินฟินิท พาร์ทเนอร์ส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จำกัด (เดิมชื่อ บริษัท ซินเน็ค อินคิวท์เบชั่น จำกัด)</w:t>
            </w:r>
          </w:p>
        </w:tc>
      </w:tr>
      <w:tr w:rsidR="00AE5B9E" w:rsidRPr="00BB21EB" w14:paraId="0E498095" w14:textId="77777777" w:rsidTr="00A55777">
        <w:trPr>
          <w:trHeight w:val="927"/>
        </w:trPr>
        <w:tc>
          <w:tcPr>
            <w:tcW w:w="2250" w:type="dxa"/>
          </w:tcPr>
          <w:p w14:paraId="0E2A77BC" w14:textId="77777777" w:rsidR="00AE5B9E" w:rsidRPr="00284EE1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สวอป มาร์ท  </w:t>
            </w:r>
          </w:p>
          <w:p w14:paraId="098E3DA9" w14:textId="7EA01C48" w:rsidR="00AE5B9E" w:rsidRPr="00284EE1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284EE1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250" w:type="dxa"/>
          </w:tcPr>
          <w:p w14:paraId="0CB0E00A" w14:textId="7DDF5DFC" w:rsidR="00AE5B9E" w:rsidRPr="000119B3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การค้าปลีกและการให้บริการเช่าพื้นที่ค้าปลีก</w:t>
            </w:r>
          </w:p>
          <w:p w14:paraId="30E03378" w14:textId="3D151D39" w:rsidR="00AE5B9E" w:rsidRPr="00284EE1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cs/>
                <w:lang w:bidi="th-TH"/>
              </w:rPr>
              <w:t>ผ่านช่องทางอิเล็กทรอนิกส์</w:t>
            </w:r>
          </w:p>
        </w:tc>
        <w:tc>
          <w:tcPr>
            <w:tcW w:w="236" w:type="dxa"/>
          </w:tcPr>
          <w:p w14:paraId="2423497A" w14:textId="77777777" w:rsidR="00AE5B9E" w:rsidRPr="00284EE1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4CDD19D7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3AAE5B3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C6A0B6" w14:textId="103746FC" w:rsidR="00AE5B9E" w:rsidRPr="00284EE1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270" w:type="dxa"/>
          </w:tcPr>
          <w:p w14:paraId="77106CAF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D07B23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C2956BF" w14:textId="77777777" w:rsidR="002F3E41" w:rsidRDefault="002F3E41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267E78" w14:textId="6B10BCD6" w:rsidR="00AE5B9E" w:rsidRPr="00284EE1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4EE1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270" w:type="dxa"/>
          </w:tcPr>
          <w:p w14:paraId="7BCE9609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04254A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140D805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F5ECC4F" w14:textId="2B06719A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32D0C20D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CBFE45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75574FD" w14:textId="77777777" w:rsidR="002F3E41" w:rsidRDefault="002F3E41" w:rsidP="00AE5B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B12DEA" w14:textId="5FE6764E" w:rsidR="00AE5B9E" w:rsidRPr="00284EE1" w:rsidRDefault="00AE5B9E" w:rsidP="00AE5B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613B1E88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A122FC" w14:textId="77777777" w:rsidR="002F3E41" w:rsidRDefault="002F3E41" w:rsidP="00AE5B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694EF4E" w14:textId="77777777" w:rsidR="002F3E41" w:rsidRDefault="002F3E41" w:rsidP="00AE5B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40F2DE9" w14:textId="39F77D76" w:rsidR="00AE5B9E" w:rsidRPr="000119B3" w:rsidRDefault="00853355" w:rsidP="00AE5B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6109B4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520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B7AEA5" w14:textId="77777777" w:rsidR="002F3E41" w:rsidRDefault="002F3E41" w:rsidP="00AE5B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742D30D" w14:textId="77777777" w:rsidR="002F3E41" w:rsidRDefault="002F3E41" w:rsidP="00AE5B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BE11DD" w14:textId="49095D08" w:rsidR="00AE5B9E" w:rsidRPr="00284EE1" w:rsidRDefault="00AE5B9E" w:rsidP="00AE5B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4C00C19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2C88B2" w14:textId="77777777" w:rsidR="002F3E41" w:rsidRDefault="002F3E41" w:rsidP="00AE5B9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9D5691" w14:textId="77777777" w:rsidR="002F3E41" w:rsidRDefault="002F3E41" w:rsidP="00AE5B9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9CF97E" w14:textId="28BB75A7" w:rsidR="00AE5B9E" w:rsidRPr="00284EE1" w:rsidRDefault="00853355" w:rsidP="00AE5B9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26" w:type="dxa"/>
          </w:tcPr>
          <w:p w14:paraId="0F1C2B85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2B5C7D" w14:textId="77777777" w:rsidR="002F3E41" w:rsidRDefault="002F3E41" w:rsidP="00AE5B9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78CF9B" w14:textId="77777777" w:rsidR="002F3E41" w:rsidRDefault="002F3E41" w:rsidP="00AE5B9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BE5180" w14:textId="27AF69C1" w:rsidR="00AE5B9E" w:rsidRPr="00284EE1" w:rsidRDefault="00AE5B9E" w:rsidP="00AE5B9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AE5B9E" w:rsidRPr="00BB21EB" w14:paraId="154909E7" w14:textId="77777777" w:rsidTr="005E060B">
        <w:trPr>
          <w:trHeight w:val="197"/>
        </w:trPr>
        <w:tc>
          <w:tcPr>
            <w:tcW w:w="2250" w:type="dxa"/>
          </w:tcPr>
          <w:p w14:paraId="34D688E1" w14:textId="77777777" w:rsidR="00AE5B9E" w:rsidRPr="00284EE1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4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254DF4C9" w14:textId="77777777" w:rsidR="00AE5B9E" w:rsidRPr="00284EE1" w:rsidRDefault="00AE5B9E" w:rsidP="00AE5B9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B47CB7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39214D13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96AE83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8B1C4E9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DBF902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EC9DCF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36F1778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7E42771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6C9F385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FE425" w14:textId="07351820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364,400</w:t>
            </w:r>
          </w:p>
        </w:tc>
        <w:tc>
          <w:tcPr>
            <w:tcW w:w="270" w:type="dxa"/>
          </w:tcPr>
          <w:p w14:paraId="17304D70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178E0A" w14:textId="0312C6A2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364,400</w:t>
            </w:r>
          </w:p>
        </w:tc>
        <w:tc>
          <w:tcPr>
            <w:tcW w:w="270" w:type="dxa"/>
          </w:tcPr>
          <w:p w14:paraId="29B0F2FF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6E08E" w14:textId="7E273342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4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364,400</w:t>
            </w:r>
          </w:p>
        </w:tc>
        <w:tc>
          <w:tcPr>
            <w:tcW w:w="326" w:type="dxa"/>
          </w:tcPr>
          <w:p w14:paraId="79C158BC" w14:textId="77777777" w:rsidR="00AE5B9E" w:rsidRPr="00284EE1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762A7F" w14:textId="083D4A8F" w:rsidR="00AE5B9E" w:rsidRPr="00284EE1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84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364,400</w:t>
            </w:r>
          </w:p>
        </w:tc>
      </w:tr>
    </w:tbl>
    <w:p w14:paraId="123EA729" w14:textId="05BC24C6" w:rsidR="00A0713A" w:rsidRPr="00284EE1" w:rsidRDefault="005C4AE6" w:rsidP="005C4AE6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28"/>
          <w:szCs w:val="28"/>
        </w:rPr>
      </w:pPr>
      <w:r w:rsidRPr="00284EE1">
        <w:rPr>
          <w:rFonts w:ascii="Angsana New" w:hAnsi="Angsana New"/>
          <w:sz w:val="28"/>
          <w:szCs w:val="28"/>
          <w:cs/>
        </w:rPr>
        <w:t xml:space="preserve">                        </w:t>
      </w:r>
      <w:r w:rsidR="00F079C6" w:rsidRPr="00284EE1">
        <w:rPr>
          <w:rFonts w:ascii="Angsana New" w:hAnsi="Angsana New"/>
          <w:sz w:val="28"/>
          <w:szCs w:val="28"/>
          <w:cs/>
        </w:rPr>
        <w:t>บริษัทย่อยทั้งหมดจดทะเบียนและจัดตั้งและดำเนินธุรกิจในประเทศไทย</w:t>
      </w:r>
    </w:p>
    <w:p w14:paraId="433C97A7" w14:textId="0C7E711E" w:rsidR="00A0713A" w:rsidRPr="003F5FE8" w:rsidRDefault="00A0713A" w:rsidP="00B73394">
      <w:pPr>
        <w:jc w:val="thaiDistribute"/>
        <w:rPr>
          <w:rFonts w:ascii="Angsana New" w:hAnsi="Angsana New"/>
          <w:sz w:val="30"/>
          <w:szCs w:val="30"/>
        </w:rPr>
        <w:sectPr w:rsidR="00A0713A" w:rsidRPr="003F5FE8" w:rsidSect="00A0713A">
          <w:headerReference w:type="default" r:id="rId12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09D8E192" w14:textId="4C684E61" w:rsidR="00247C63" w:rsidRPr="003F5FE8" w:rsidRDefault="00247C63" w:rsidP="00B63781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left" w:pos="1170"/>
        </w:tabs>
        <w:spacing w:line="240" w:lineRule="auto"/>
        <w:ind w:left="450" w:right="-45" w:firstLine="18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เงินลงทุนในบริษัทร่วม</w:t>
      </w:r>
    </w:p>
    <w:p w14:paraId="5893B3C2" w14:textId="77777777" w:rsidR="00301B6F" w:rsidRPr="003F5FE8" w:rsidRDefault="00301B6F" w:rsidP="00301B6F">
      <w:pPr>
        <w:rPr>
          <w:lang w:val="th-TH"/>
        </w:rPr>
      </w:pPr>
    </w:p>
    <w:tbl>
      <w:tblPr>
        <w:tblW w:w="149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160"/>
        <w:gridCol w:w="2430"/>
        <w:gridCol w:w="270"/>
        <w:gridCol w:w="990"/>
        <w:gridCol w:w="270"/>
        <w:gridCol w:w="990"/>
        <w:gridCol w:w="270"/>
        <w:gridCol w:w="1080"/>
        <w:gridCol w:w="270"/>
        <w:gridCol w:w="990"/>
        <w:gridCol w:w="240"/>
        <w:gridCol w:w="30"/>
        <w:gridCol w:w="1080"/>
        <w:gridCol w:w="270"/>
        <w:gridCol w:w="990"/>
        <w:gridCol w:w="270"/>
        <w:gridCol w:w="990"/>
        <w:gridCol w:w="326"/>
        <w:gridCol w:w="1024"/>
      </w:tblGrid>
      <w:tr w:rsidR="005E060B" w:rsidRPr="003F5FE8" w:rsidDel="00685444" w14:paraId="70A12B02" w14:textId="77777777" w:rsidTr="003208E3">
        <w:tc>
          <w:tcPr>
            <w:tcW w:w="2160" w:type="dxa"/>
          </w:tcPr>
          <w:p w14:paraId="2713D599" w14:textId="77777777" w:rsidR="005E060B" w:rsidRPr="00FD21F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</w:tcPr>
          <w:p w14:paraId="3EF61145" w14:textId="77777777" w:rsidR="005E060B" w:rsidRPr="00FD21F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0150DF" w14:textId="77777777" w:rsidR="005E060B" w:rsidRPr="00FD21F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2A883575" w14:textId="77777777" w:rsidR="005E060B" w:rsidRPr="00FD21F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677970E" w14:textId="77777777" w:rsidR="005E060B" w:rsidRPr="00FD21F6" w:rsidDel="00685444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80" w:type="dxa"/>
            <w:gridSpan w:val="4"/>
          </w:tcPr>
          <w:p w14:paraId="457F6CCE" w14:textId="7FFEAA72" w:rsidR="005E060B" w:rsidRPr="00FD21F6" w:rsidRDefault="005E060B" w:rsidP="00A664F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21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D21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980" w:type="dxa"/>
            <w:gridSpan w:val="8"/>
          </w:tcPr>
          <w:p w14:paraId="74EAD959" w14:textId="65FBEC25" w:rsidR="005E060B" w:rsidRPr="00FD21F6" w:rsidRDefault="005E060B" w:rsidP="00A664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B6F" w:rsidRPr="003F5FE8" w:rsidDel="00685444" w14:paraId="744820F1" w14:textId="77777777" w:rsidTr="003208E3">
        <w:tc>
          <w:tcPr>
            <w:tcW w:w="2160" w:type="dxa"/>
          </w:tcPr>
          <w:p w14:paraId="71FBD958" w14:textId="77777777" w:rsidR="00301B6F" w:rsidRPr="00FD21F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</w:tcPr>
          <w:p w14:paraId="2A2DCBCE" w14:textId="77777777" w:rsidR="00301B6F" w:rsidRPr="00FD21F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21F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</w:tcPr>
          <w:p w14:paraId="39F05EB9" w14:textId="77777777" w:rsidR="00301B6F" w:rsidRPr="00FD21F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15787F1E" w14:textId="2AC96C23" w:rsidR="00301B6F" w:rsidRPr="00FD21F6" w:rsidRDefault="00301B6F" w:rsidP="00285DF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D21F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สัดส่วนความเป็น</w:t>
            </w:r>
            <w:r w:rsidR="003208E3" w:rsidRPr="00FD21F6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FD21F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4AB16675" w14:textId="77777777" w:rsidR="00301B6F" w:rsidRPr="00FD21F6" w:rsidDel="00685444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3FF9225" w14:textId="77777777" w:rsidR="00DA270C" w:rsidRDefault="00DA270C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06EC452" w14:textId="70F14C0D" w:rsidR="00301B6F" w:rsidRPr="00FD21F6" w:rsidRDefault="005E060B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21F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0" w:type="dxa"/>
            <w:gridSpan w:val="2"/>
          </w:tcPr>
          <w:p w14:paraId="246E54B5" w14:textId="77777777" w:rsidR="00301B6F" w:rsidRPr="00FD21F6" w:rsidDel="00685444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3C69903" w14:textId="77777777" w:rsidR="00DA270C" w:rsidRDefault="00DA270C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8E158D" w14:textId="0B4D6920" w:rsidR="00301B6F" w:rsidRPr="00FD21F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D21F6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5DD81D7" w14:textId="77777777" w:rsidR="00301B6F" w:rsidRPr="00FD21F6" w:rsidDel="00685444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2AFC0F3" w14:textId="77777777" w:rsidR="00DA270C" w:rsidRDefault="00DA270C" w:rsidP="00A664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B71FB5" w14:textId="0916971C" w:rsidR="00301B6F" w:rsidRPr="00FD21F6" w:rsidRDefault="00301B6F" w:rsidP="00A664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D21F6">
              <w:rPr>
                <w:rFonts w:ascii="Angsana New" w:hAnsi="Angsana New"/>
                <w:sz w:val="28"/>
                <w:szCs w:val="28"/>
              </w:rPr>
              <w:t>-</w:t>
            </w:r>
            <w:r w:rsidRPr="00FD21F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E31251" w:rsidRPr="003F5FE8" w14:paraId="29D27110" w14:textId="77777777" w:rsidTr="003208E3">
        <w:trPr>
          <w:trHeight w:val="389"/>
        </w:trPr>
        <w:tc>
          <w:tcPr>
            <w:tcW w:w="2160" w:type="dxa"/>
          </w:tcPr>
          <w:p w14:paraId="0E24B49D" w14:textId="77777777" w:rsidR="00E31251" w:rsidRPr="00FD21F6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131B6A4" w14:textId="77777777" w:rsidR="00E31251" w:rsidRPr="00FD21F6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386F9E" w14:textId="77777777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EE986" w14:textId="26AACC3A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FF18D72" w14:textId="77777777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CC5176" w14:textId="4C9CB12C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95E103B" w14:textId="77777777" w:rsidR="00E31251" w:rsidRPr="00FD21F6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184B8" w14:textId="7F8E8E9B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76D6627" w14:textId="77777777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F4C1CE" w14:textId="2E80F095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2ABBDB4C" w14:textId="77777777" w:rsidR="00E31251" w:rsidRPr="00FD21F6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D8B5D3" w14:textId="2DA27F64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BC41082" w14:textId="77777777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BA0F30" w14:textId="208F57DA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BE5749C" w14:textId="77777777" w:rsidR="00E31251" w:rsidRPr="00FD21F6" w:rsidRDefault="00E31251" w:rsidP="00E312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B76C26" w14:textId="4E3B6A96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26" w:type="dxa"/>
          </w:tcPr>
          <w:p w14:paraId="63BCC1B9" w14:textId="77777777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60C0D4" w14:textId="6C624DC1" w:rsidR="00E31251" w:rsidRPr="00FD21F6" w:rsidRDefault="00E31251" w:rsidP="00E3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F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01B6F" w:rsidRPr="003F5FE8" w14:paraId="73D8AEAF" w14:textId="77777777" w:rsidTr="003208E3">
        <w:tc>
          <w:tcPr>
            <w:tcW w:w="2160" w:type="dxa"/>
          </w:tcPr>
          <w:p w14:paraId="094849CF" w14:textId="77777777" w:rsidR="00301B6F" w:rsidRPr="00FD21F6" w:rsidRDefault="00301B6F" w:rsidP="00A664F5">
            <w:pPr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5443941" w14:textId="77777777" w:rsidR="00301B6F" w:rsidRPr="00FD21F6" w:rsidRDefault="00301B6F" w:rsidP="00A664F5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554F27" w14:textId="77777777" w:rsidR="00301B6F" w:rsidRPr="00FD21F6" w:rsidRDefault="00301B6F" w:rsidP="00A664F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4CA4B29" w14:textId="77777777" w:rsidR="00301B6F" w:rsidRPr="00FD21F6" w:rsidRDefault="00301B6F" w:rsidP="00A664F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D21F6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FD21F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FD21F6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B21C04" w14:textId="77777777" w:rsidR="00301B6F" w:rsidRPr="00FD21F6" w:rsidRDefault="00301B6F" w:rsidP="00A664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12"/>
          </w:tcPr>
          <w:p w14:paraId="4EE9A12A" w14:textId="77777777" w:rsidR="00301B6F" w:rsidRPr="00FD21F6" w:rsidRDefault="00301B6F" w:rsidP="00A664F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FD21F6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FD21F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D21F6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5E060B" w:rsidRPr="0059693A" w14:paraId="0A9B6D83" w14:textId="77777777" w:rsidTr="003208E3">
        <w:tc>
          <w:tcPr>
            <w:tcW w:w="2160" w:type="dxa"/>
          </w:tcPr>
          <w:p w14:paraId="271CF501" w14:textId="0C2A0483" w:rsidR="005E060B" w:rsidRPr="0059693A" w:rsidRDefault="005E060B" w:rsidP="00301B6F">
            <w:pPr>
              <w:ind w:left="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430" w:type="dxa"/>
          </w:tcPr>
          <w:p w14:paraId="1CF00015" w14:textId="77777777" w:rsidR="005E060B" w:rsidRPr="0059693A" w:rsidRDefault="005E060B" w:rsidP="0030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3FDB81" w14:textId="77777777" w:rsidR="005E060B" w:rsidRPr="0059693A" w:rsidRDefault="005E060B" w:rsidP="00301B6F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2D4AE58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312E94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D4979F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C9568D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A2401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1430D3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A1EF28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E60CFF0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15EE26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5DF7FB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F194B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B7A4C88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DD6C1AB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</w:tcPr>
          <w:p w14:paraId="72D082CD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4436EFD4" w14:textId="77777777" w:rsidR="005E060B" w:rsidRPr="0059693A" w:rsidRDefault="005E060B" w:rsidP="00301B6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E5B9E" w:rsidRPr="0059693A" w14:paraId="728A7F3E" w14:textId="77777777" w:rsidTr="00092FFC">
        <w:tc>
          <w:tcPr>
            <w:tcW w:w="2160" w:type="dxa"/>
          </w:tcPr>
          <w:p w14:paraId="7C78A908" w14:textId="77777777" w:rsidR="00AE5B9E" w:rsidRPr="0059693A" w:rsidRDefault="00AE5B9E" w:rsidP="00AE5B9E">
            <w:pPr>
              <w:ind w:left="8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เน็คซ์ แคปปิตอล </w:t>
            </w:r>
          </w:p>
          <w:p w14:paraId="48C14FE5" w14:textId="3BF987A0" w:rsidR="00AE5B9E" w:rsidRPr="0059693A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59693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9693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5969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9693A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  <w:r w:rsidRPr="0059693A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430" w:type="dxa"/>
          </w:tcPr>
          <w:p w14:paraId="43A6EAD6" w14:textId="767D86C8" w:rsidR="00AE5B9E" w:rsidRPr="0059693A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59693A">
              <w:rPr>
                <w:rFonts w:ascii="Angsana New" w:hAnsi="Angsana New"/>
                <w:sz w:val="28"/>
                <w:szCs w:val="28"/>
                <w:cs/>
              </w:rPr>
              <w:t>ห้เช่าซื้อ</w:t>
            </w:r>
            <w:r w:rsidRPr="0059693A">
              <w:rPr>
                <w:rFonts w:ascii="Angsana New" w:hAnsi="Angsana New"/>
                <w:sz w:val="28"/>
                <w:szCs w:val="28"/>
                <w:cs/>
              </w:rPr>
              <w:br/>
              <w:t>รถจักรยานยนต์</w:t>
            </w:r>
          </w:p>
        </w:tc>
        <w:tc>
          <w:tcPr>
            <w:tcW w:w="270" w:type="dxa"/>
          </w:tcPr>
          <w:p w14:paraId="758BF55F" w14:textId="77777777" w:rsidR="00AE5B9E" w:rsidRPr="0059693A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A905EF" w14:textId="77777777" w:rsidR="002F3E41" w:rsidRDefault="002F3E41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551315B" w14:textId="4DEB4453" w:rsidR="00AE5B9E" w:rsidRPr="0059693A" w:rsidRDefault="00AE5B9E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26.98</w:t>
            </w:r>
          </w:p>
        </w:tc>
        <w:tc>
          <w:tcPr>
            <w:tcW w:w="270" w:type="dxa"/>
            <w:vAlign w:val="bottom"/>
          </w:tcPr>
          <w:p w14:paraId="66DF1CA4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5B088A" w14:textId="77777777" w:rsidR="002F3E41" w:rsidRDefault="002F3E41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85A9C58" w14:textId="7A47ECF9" w:rsidR="00AE5B9E" w:rsidRPr="0059693A" w:rsidRDefault="00AE5B9E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26.98</w:t>
            </w:r>
          </w:p>
        </w:tc>
        <w:tc>
          <w:tcPr>
            <w:tcW w:w="270" w:type="dxa"/>
            <w:vAlign w:val="bottom"/>
          </w:tcPr>
          <w:p w14:paraId="672C8A7F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C0F31A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2CA229F" w14:textId="3B326E5F" w:rsidR="00AE5B9E" w:rsidRPr="0059693A" w:rsidRDefault="00AE5B9E" w:rsidP="00111A1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1,32</w:t>
            </w:r>
            <w:r w:rsidR="00867093">
              <w:rPr>
                <w:rFonts w:ascii="Angsana New" w:hAnsi="Angsana New"/>
                <w:sz w:val="28"/>
                <w:szCs w:val="28"/>
                <w:lang w:val="en-US" w:bidi="th-TH"/>
              </w:rPr>
              <w:t>6,509</w:t>
            </w:r>
          </w:p>
        </w:tc>
        <w:tc>
          <w:tcPr>
            <w:tcW w:w="270" w:type="dxa"/>
            <w:vAlign w:val="bottom"/>
          </w:tcPr>
          <w:p w14:paraId="0F9F0A9A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FD61A3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3666B71" w14:textId="1BEE2490" w:rsidR="00AE5B9E" w:rsidRPr="0059693A" w:rsidRDefault="00AE5B9E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1,271,644</w:t>
            </w:r>
          </w:p>
        </w:tc>
        <w:tc>
          <w:tcPr>
            <w:tcW w:w="270" w:type="dxa"/>
            <w:gridSpan w:val="2"/>
            <w:vAlign w:val="bottom"/>
          </w:tcPr>
          <w:p w14:paraId="6B34C269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813F55" w14:textId="77777777" w:rsidR="002F3E41" w:rsidRDefault="002F3E41" w:rsidP="00111A1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1339B8" w14:textId="76A14281" w:rsidR="00AE5B9E" w:rsidRPr="0059693A" w:rsidRDefault="00AE5B9E" w:rsidP="00111A1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  <w:vAlign w:val="bottom"/>
          </w:tcPr>
          <w:p w14:paraId="169A2030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E9EC98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D18AD5" w14:textId="21474334" w:rsidR="00AE5B9E" w:rsidRPr="0059693A" w:rsidRDefault="00AE5B9E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  <w:vAlign w:val="bottom"/>
          </w:tcPr>
          <w:p w14:paraId="4EC7EC76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9BAFD00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6C757F6" w14:textId="75D78FF7" w:rsidR="00AE5B9E" w:rsidRPr="0059693A" w:rsidRDefault="00AE5B9E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326" w:type="dxa"/>
            <w:vAlign w:val="bottom"/>
          </w:tcPr>
          <w:p w14:paraId="08866431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6A97800E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6BE6DE4" w14:textId="351B123D" w:rsidR="00AE5B9E" w:rsidRPr="0059693A" w:rsidRDefault="00AE5B9E" w:rsidP="00111A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1,008,523</w:t>
            </w:r>
          </w:p>
        </w:tc>
      </w:tr>
      <w:tr w:rsidR="00AE5B9E" w:rsidRPr="0059693A" w14:paraId="0C4A614D" w14:textId="77777777" w:rsidTr="00284EE1">
        <w:tc>
          <w:tcPr>
            <w:tcW w:w="2160" w:type="dxa"/>
          </w:tcPr>
          <w:p w14:paraId="3DAF6B6A" w14:textId="77777777" w:rsidR="00AE5B9E" w:rsidRPr="0059693A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 w:hanging="1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DB88C37" w14:textId="77777777" w:rsidR="00AE5B9E" w:rsidRPr="0059693A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E7D120" w14:textId="77777777" w:rsidR="00AE5B9E" w:rsidRPr="0059693A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4EACD8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498374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44E0B1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6CC157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41F4AF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49B65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DA1F8C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AF91DFE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0074D7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8F0E3B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21DB22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E06ED5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08C629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26" w:type="dxa"/>
            <w:vAlign w:val="bottom"/>
          </w:tcPr>
          <w:p w14:paraId="66A6D222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8D847E2" w14:textId="77777777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E5B9E" w:rsidRPr="0059693A" w14:paraId="41159DE3" w14:textId="77777777" w:rsidTr="00A664F5">
        <w:tc>
          <w:tcPr>
            <w:tcW w:w="14940" w:type="dxa"/>
            <w:gridSpan w:val="19"/>
            <w:vAlign w:val="bottom"/>
          </w:tcPr>
          <w:p w14:paraId="7BB7466C" w14:textId="0D221BAB" w:rsidR="00AE5B9E" w:rsidRPr="0059693A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บริษัทร่วมทางอ้อมถือหุ้นโดยบริษัท อินฟินิท พาร์ทเนอร์ส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จำกัด (เดิมชื่อ บริษัท ซินเน็ค อินคิวท์เบชั่น จำกัด)</w:t>
            </w:r>
          </w:p>
        </w:tc>
      </w:tr>
      <w:tr w:rsidR="00AE5B9E" w:rsidRPr="003F5FE8" w14:paraId="6DCC8295" w14:textId="77777777" w:rsidTr="00092FFC">
        <w:tc>
          <w:tcPr>
            <w:tcW w:w="2160" w:type="dxa"/>
          </w:tcPr>
          <w:p w14:paraId="1DF4294E" w14:textId="77777777" w:rsidR="00AE5B9E" w:rsidRPr="0059693A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ไซเบอร์ตรอน</w:t>
            </w:r>
            <w:r w:rsidRPr="0059693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29C3E93" w14:textId="77777777" w:rsidR="00AE5B9E" w:rsidRPr="0059693A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9693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14:paraId="22FCE11D" w14:textId="3AE14704" w:rsidR="00AE5B9E" w:rsidRPr="0059693A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2514286" w14:textId="734D0729" w:rsidR="00AE5B9E" w:rsidRPr="0059693A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ให้บริการดูแลและบริหารจัดการระบบรักษาความปลอดภัยเทคโนโลยีสารสนเทศครบวงจร</w:t>
            </w:r>
          </w:p>
        </w:tc>
        <w:tc>
          <w:tcPr>
            <w:tcW w:w="270" w:type="dxa"/>
          </w:tcPr>
          <w:p w14:paraId="0271C11C" w14:textId="77777777" w:rsidR="00AE5B9E" w:rsidRPr="0059693A" w:rsidRDefault="00AE5B9E" w:rsidP="00AE5B9E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DF5B4E5" w14:textId="77777777" w:rsidR="002F3E41" w:rsidRDefault="002F3E41" w:rsidP="002F3E4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8BEF9D7" w14:textId="77777777" w:rsidR="002F3E41" w:rsidRDefault="002F3E41" w:rsidP="002F3E4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CD23312" w14:textId="77777777" w:rsidR="002F3E41" w:rsidRDefault="002F3E41" w:rsidP="002F3E4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10A0C04" w14:textId="5D4C8D36" w:rsidR="00AE5B9E" w:rsidRPr="0059693A" w:rsidRDefault="00AE5B9E" w:rsidP="007A5B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25.00</w:t>
            </w:r>
          </w:p>
        </w:tc>
        <w:tc>
          <w:tcPr>
            <w:tcW w:w="270" w:type="dxa"/>
          </w:tcPr>
          <w:p w14:paraId="597BD2CF" w14:textId="77777777" w:rsidR="00AE5B9E" w:rsidRPr="0059693A" w:rsidRDefault="00AE5B9E" w:rsidP="00111A1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588251" w14:textId="77777777" w:rsidR="002F3E41" w:rsidRDefault="002F3E41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52C60E" w14:textId="77777777" w:rsidR="002F3E41" w:rsidRDefault="002F3E41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6ACD74" w14:textId="77777777" w:rsidR="002F3E41" w:rsidRDefault="002F3E41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532DD5" w14:textId="0E1E5335" w:rsidR="00AE5B9E" w:rsidRPr="0059693A" w:rsidRDefault="00AE5B9E" w:rsidP="00111A1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25.00</w:t>
            </w:r>
          </w:p>
        </w:tc>
        <w:tc>
          <w:tcPr>
            <w:tcW w:w="270" w:type="dxa"/>
          </w:tcPr>
          <w:p w14:paraId="58122E07" w14:textId="77777777" w:rsidR="00AE5B9E" w:rsidRPr="0059693A" w:rsidRDefault="00AE5B9E" w:rsidP="00111A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5DF370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9389BEE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1892366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C7CA0E1" w14:textId="69A45CCD" w:rsidR="00AE5B9E" w:rsidRPr="0059693A" w:rsidRDefault="00AE5B9E" w:rsidP="00111A1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56,93</w:t>
            </w:r>
            <w:r w:rsidR="00E44FE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434A583" w14:textId="77777777" w:rsidR="00AE5B9E" w:rsidRPr="0059693A" w:rsidRDefault="00AE5B9E" w:rsidP="00111A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4DB7BE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C0CC544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8FC9B85" w14:textId="77777777" w:rsidR="002F3E41" w:rsidRDefault="002F3E41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2BE8142" w14:textId="3298BFA3" w:rsidR="00AE5B9E" w:rsidRPr="0059693A" w:rsidRDefault="00AE5B9E" w:rsidP="00111A1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56,644</w:t>
            </w:r>
          </w:p>
        </w:tc>
        <w:tc>
          <w:tcPr>
            <w:tcW w:w="270" w:type="dxa"/>
            <w:gridSpan w:val="2"/>
          </w:tcPr>
          <w:p w14:paraId="7171A5AD" w14:textId="77777777" w:rsidR="00AE5B9E" w:rsidRPr="0059693A" w:rsidRDefault="00AE5B9E" w:rsidP="00111A1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A0F6C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DBD0CFC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89CAD22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FEDE2D9" w14:textId="4347E804" w:rsidR="00AE5B9E" w:rsidRPr="0059693A" w:rsidRDefault="00AE5B9E" w:rsidP="00111A1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246231" w14:textId="77777777" w:rsidR="00AE5B9E" w:rsidRPr="0059693A" w:rsidRDefault="00AE5B9E" w:rsidP="00111A1B">
            <w:pPr>
              <w:pStyle w:val="acctfourfigures"/>
              <w:tabs>
                <w:tab w:val="clear" w:pos="765"/>
                <w:tab w:val="decimal" w:pos="520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740059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EFCBEE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5B7850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D7D6F5" w14:textId="696BD1C6" w:rsidR="00AE5B9E" w:rsidRPr="0059693A" w:rsidRDefault="00AE5B9E" w:rsidP="00111A1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5E30B8" w14:textId="77777777" w:rsidR="00AE5B9E" w:rsidRPr="0059693A" w:rsidRDefault="00AE5B9E" w:rsidP="00111A1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A8739D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CF6BCEA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0205F9F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ABA46C" w14:textId="02812977" w:rsidR="00AE5B9E" w:rsidRPr="0059693A" w:rsidRDefault="00AE5B9E" w:rsidP="00111A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26" w:type="dxa"/>
          </w:tcPr>
          <w:p w14:paraId="64CF944E" w14:textId="77777777" w:rsidR="00AE5B9E" w:rsidRPr="0059693A" w:rsidRDefault="00AE5B9E" w:rsidP="00111A1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02657C7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CFAD4F4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1AC137A" w14:textId="77777777" w:rsidR="002F3E41" w:rsidRDefault="002F3E41" w:rsidP="00111A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7962B5" w14:textId="5514FFF4" w:rsidR="00AE5B9E" w:rsidRPr="00FD21F6" w:rsidRDefault="00AE5B9E" w:rsidP="00111A1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AE5B9E" w:rsidRPr="003F5FE8" w14:paraId="13A56D8C" w14:textId="77777777" w:rsidTr="000119B3">
        <w:trPr>
          <w:trHeight w:val="197"/>
        </w:trPr>
        <w:tc>
          <w:tcPr>
            <w:tcW w:w="2160" w:type="dxa"/>
          </w:tcPr>
          <w:p w14:paraId="59BA7D3F" w14:textId="222189F6" w:rsidR="00AE5B9E" w:rsidRPr="00FD21F6" w:rsidRDefault="00AE5B9E" w:rsidP="00AE5B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21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14:paraId="6263C21C" w14:textId="77777777" w:rsidR="00AE5B9E" w:rsidRPr="00FD21F6" w:rsidRDefault="00AE5B9E" w:rsidP="00AE5B9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A9F6A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06266EC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133529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EB6665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C41E4F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CBB2F0" w14:textId="071FE1E1" w:rsidR="00AE5B9E" w:rsidRPr="00FD21F6" w:rsidRDefault="00B67ED5" w:rsidP="00A45B7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1,383,445</w:t>
            </w:r>
          </w:p>
        </w:tc>
        <w:tc>
          <w:tcPr>
            <w:tcW w:w="270" w:type="dxa"/>
          </w:tcPr>
          <w:p w14:paraId="119C6CCB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753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665CA" w14:textId="6D293C4B" w:rsidR="00AE5B9E" w:rsidRPr="00FD21F6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D21F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1,328,288</w:t>
            </w:r>
          </w:p>
        </w:tc>
        <w:tc>
          <w:tcPr>
            <w:tcW w:w="270" w:type="dxa"/>
            <w:gridSpan w:val="2"/>
          </w:tcPr>
          <w:p w14:paraId="457BB925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A9436" w14:textId="0474D131" w:rsidR="00AE5B9E" w:rsidRPr="00FD21F6" w:rsidRDefault="00AE5B9E" w:rsidP="00AE5B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47E0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</w:tcPr>
          <w:p w14:paraId="1794B84E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6F5643" w14:textId="61FAF4FE" w:rsidR="00AE5B9E" w:rsidRPr="00FD21F6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47E0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270" w:type="dxa"/>
          </w:tcPr>
          <w:p w14:paraId="2D4D1E95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B1698" w14:textId="371EC26D" w:rsidR="00AE5B9E" w:rsidRPr="00FD21F6" w:rsidRDefault="00AE5B9E" w:rsidP="00AE5B9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47E0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1,008,523</w:t>
            </w:r>
          </w:p>
        </w:tc>
        <w:tc>
          <w:tcPr>
            <w:tcW w:w="326" w:type="dxa"/>
          </w:tcPr>
          <w:p w14:paraId="12BE7E3E" w14:textId="77777777" w:rsidR="00AE5B9E" w:rsidRPr="00FD21F6" w:rsidRDefault="00AE5B9E" w:rsidP="00AE5B9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0FDCCC5" w14:textId="739595E7" w:rsidR="00AE5B9E" w:rsidRPr="00FD21F6" w:rsidRDefault="00AE5B9E" w:rsidP="00AE5B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D21F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1,008,523</w:t>
            </w:r>
          </w:p>
        </w:tc>
      </w:tr>
    </w:tbl>
    <w:p w14:paraId="2D5A70B8" w14:textId="77777777" w:rsidR="00285DF1" w:rsidRPr="003F5FE8" w:rsidRDefault="00301B6F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jc w:val="thaiDistribute"/>
        <w:rPr>
          <w:sz w:val="22"/>
          <w:szCs w:val="22"/>
          <w:lang w:val="th-TH"/>
        </w:rPr>
      </w:pPr>
      <w:r w:rsidRPr="003F5FE8">
        <w:rPr>
          <w:cs/>
          <w:lang w:val="th-TH"/>
        </w:rPr>
        <w:tab/>
      </w:r>
    </w:p>
    <w:p w14:paraId="2AEE943A" w14:textId="138C679D" w:rsidR="00975A8B" w:rsidRPr="00284EE1" w:rsidRDefault="00285DF1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jc w:val="thaiDistribute"/>
        <w:rPr>
          <w:rFonts w:ascii="Angsana New" w:hAnsi="Angsana New"/>
          <w:sz w:val="28"/>
          <w:szCs w:val="28"/>
        </w:rPr>
      </w:pPr>
      <w:r w:rsidRPr="003F5FE8">
        <w:rPr>
          <w:cs/>
          <w:lang w:val="th-TH"/>
        </w:rPr>
        <w:tab/>
      </w:r>
      <w:r w:rsidR="00975A8B" w:rsidRPr="00284EE1">
        <w:rPr>
          <w:rFonts w:ascii="Angsana New" w:hAnsi="Angsana New"/>
          <w:sz w:val="28"/>
          <w:szCs w:val="28"/>
          <w:cs/>
        </w:rPr>
        <w:t>บริษัทร่วม</w:t>
      </w:r>
      <w:r w:rsidRPr="00284EE1">
        <w:rPr>
          <w:rFonts w:ascii="Angsana New" w:hAnsi="Angsana New"/>
          <w:sz w:val="28"/>
          <w:szCs w:val="28"/>
          <w:cs/>
        </w:rPr>
        <w:t>ทั้งหมด</w:t>
      </w:r>
      <w:r w:rsidR="00975A8B" w:rsidRPr="00284EE1">
        <w:rPr>
          <w:rFonts w:ascii="Angsana New" w:hAnsi="Angsana New"/>
          <w:sz w:val="28"/>
          <w:szCs w:val="28"/>
          <w:cs/>
        </w:rPr>
        <w:t>จดทะเบียนจัดตั้งและดำเนินธุรกิจในประเทศไทย</w:t>
      </w:r>
    </w:p>
    <w:p w14:paraId="72491571" w14:textId="77777777" w:rsidR="00E6574F" w:rsidRPr="003F5FE8" w:rsidRDefault="00E6574F" w:rsidP="00E6574F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22"/>
          <w:szCs w:val="22"/>
        </w:rPr>
      </w:pPr>
      <w:r w:rsidRPr="003F5FE8">
        <w:rPr>
          <w:rFonts w:ascii="Angsana New" w:hAnsi="Angsana New"/>
          <w:sz w:val="30"/>
          <w:szCs w:val="30"/>
          <w:cs/>
        </w:rPr>
        <w:tab/>
      </w:r>
    </w:p>
    <w:p w14:paraId="55B52E6A" w14:textId="3FEF873C" w:rsidR="00E6574F" w:rsidRPr="00284EE1" w:rsidRDefault="00E6574F" w:rsidP="00092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800"/>
        </w:tabs>
        <w:ind w:left="1170" w:right="-357"/>
        <w:jc w:val="thaiDistribute"/>
        <w:rPr>
          <w:rFonts w:ascii="Angsana New" w:hAnsi="Angsana New"/>
          <w:sz w:val="28"/>
          <w:szCs w:val="28"/>
          <w:cs/>
        </w:rPr>
        <w:sectPr w:rsidR="00E6574F" w:rsidRPr="00284EE1" w:rsidSect="005F62F4">
          <w:headerReference w:type="default" r:id="rId13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  <w:r w:rsidRPr="00284E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 เน็คซ์ แคปปิตอล จำกัด (มหาชน) เป็นบริษัทจดทะเบียนในตลาดหลักทรัพย์แห่งประเทศไทย </w:t>
      </w:r>
      <w:r w:rsidR="003208E3" w:rsidRPr="00284EE1">
        <w:rPr>
          <w:rFonts w:ascii="Angsana New" w:hAnsi="Angsana New"/>
          <w:color w:val="000000"/>
          <w:spacing w:val="-4"/>
          <w:sz w:val="28"/>
          <w:szCs w:val="28"/>
          <w:cs/>
        </w:rPr>
        <w:t>ซึ่ง</w:t>
      </w:r>
      <w:r w:rsidR="00285DF1" w:rsidRPr="00284EE1">
        <w:rPr>
          <w:rFonts w:ascii="Angsana New" w:hAnsi="Angsana New"/>
          <w:color w:val="000000"/>
          <w:spacing w:val="-4"/>
          <w:sz w:val="28"/>
          <w:szCs w:val="28"/>
          <w:cs/>
        </w:rPr>
        <w:t>มูลค่ายุติธรรมของเงินลงทุน</w:t>
      </w:r>
      <w:r w:rsidR="00D3029F" w:rsidRPr="00284E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ดังกล่าวที่คำนวนจากราคาปิด ณ วันที่ </w:t>
      </w:r>
      <w:r w:rsidR="00D67A61" w:rsidRPr="00284EE1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D3029F" w:rsidRPr="00284E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D67A61" w:rsidRPr="00284EE1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E31251" w:rsidRPr="00284EE1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="00D3029F" w:rsidRPr="00284E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มีมูลค่า</w:t>
      </w:r>
      <w:r w:rsidR="00AE5B9E" w:rsidRPr="00284E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เท่ากับ </w:t>
      </w:r>
      <w:r w:rsidR="00AE5B9E">
        <w:rPr>
          <w:rFonts w:ascii="Angsana New" w:hAnsi="Angsana New"/>
          <w:color w:val="000000"/>
          <w:spacing w:val="-4"/>
          <w:sz w:val="28"/>
          <w:szCs w:val="28"/>
        </w:rPr>
        <w:t>531.69</w:t>
      </w:r>
      <w:r w:rsidR="00AE5B9E" w:rsidRPr="00284EE1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E5B9E" w:rsidRPr="00284E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AE5B9E" w:rsidRPr="00284EE1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>(</w:t>
      </w:r>
      <w:r w:rsidR="00AE5B9E" w:rsidRPr="00284EE1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2566</w:t>
      </w:r>
      <w:r w:rsidR="00AE5B9E" w:rsidRPr="00284EE1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 xml:space="preserve">: </w:t>
      </w:r>
      <w:r w:rsidR="00AE5B9E" w:rsidRPr="00284EE1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 xml:space="preserve">961.42 </w:t>
      </w:r>
      <w:r w:rsidR="00AE5B9E" w:rsidRPr="00284EE1">
        <w:rPr>
          <w:rFonts w:ascii="Angsana New" w:hAnsi="Angsana New"/>
          <w:i/>
          <w:iCs/>
          <w:color w:val="000000"/>
          <w:spacing w:val="-4"/>
          <w:sz w:val="28"/>
          <w:szCs w:val="28"/>
          <w:cs/>
        </w:rPr>
        <w:t>ล้านบาท)</w:t>
      </w:r>
    </w:p>
    <w:p w14:paraId="1980D5EE" w14:textId="55CCC259" w:rsidR="00655053" w:rsidRPr="003F5FE8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F5FE8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  <w:r w:rsidR="003E7E2B" w:rsidRPr="003F5FE8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7E9BB7E4" w14:textId="77777777" w:rsidR="00655053" w:rsidRPr="003F5FE8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sz w:val="20"/>
          <w:lang w:bidi="th-TH"/>
        </w:rPr>
      </w:pPr>
    </w:p>
    <w:p w14:paraId="36EA9B04" w14:textId="40EB1747" w:rsidR="00655053" w:rsidRPr="003F5FE8" w:rsidRDefault="00655053" w:rsidP="00655053">
      <w:pPr>
        <w:pStyle w:val="block"/>
        <w:tabs>
          <w:tab w:val="left" w:pos="9720"/>
        </w:tabs>
        <w:spacing w:after="0" w:line="240" w:lineRule="atLeast"/>
        <w:ind w:left="540" w:right="18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3F5FE8">
        <w:rPr>
          <w:rFonts w:ascii="Angsana New" w:hAnsi="Angsana New"/>
          <w:spacing w:val="2"/>
          <w:sz w:val="30"/>
          <w:szCs w:val="30"/>
          <w:cs/>
          <w:lang w:val="en-US" w:bidi="th-TH"/>
        </w:rPr>
        <w:t>ตารางต่อไปนี้สรุปข้อมูลทางการเงินของบริษัทร่วม</w:t>
      </w:r>
      <w:r w:rsidR="003E7E2B" w:rsidRPr="003F5FE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ซึ่งนำเสนออยู่</w:t>
      </w:r>
      <w:r w:rsidRPr="003F5FE8">
        <w:rPr>
          <w:rFonts w:ascii="Angsana New" w:hAnsi="Angsana New"/>
          <w:spacing w:val="2"/>
          <w:sz w:val="30"/>
          <w:szCs w:val="30"/>
          <w:cs/>
          <w:lang w:val="en-US" w:bidi="th-TH"/>
        </w:rPr>
        <w:t>ในงบการเงินของบริษัทร่วม</w:t>
      </w:r>
      <w:r w:rsidR="00405156" w:rsidRPr="003F5FE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</w:t>
      </w:r>
      <w:r w:rsidRPr="003F5FE8">
        <w:rPr>
          <w:rFonts w:ascii="Angsana New" w:hAnsi="Angsana New"/>
          <w:spacing w:val="2"/>
          <w:sz w:val="30"/>
          <w:szCs w:val="30"/>
          <w:cs/>
          <w:lang w:val="en-US"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149C596" w14:textId="77777777" w:rsidR="00655053" w:rsidRPr="003F5FE8" w:rsidRDefault="00655053" w:rsidP="0065505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362" w:type="dxa"/>
        <w:jc w:val="center"/>
        <w:tblLayout w:type="fixed"/>
        <w:tblLook w:val="04A0" w:firstRow="1" w:lastRow="0" w:firstColumn="1" w:lastColumn="0" w:noHBand="0" w:noVBand="1"/>
      </w:tblPr>
      <w:tblGrid>
        <w:gridCol w:w="6570"/>
        <w:gridCol w:w="1261"/>
        <w:gridCol w:w="272"/>
        <w:gridCol w:w="1259"/>
      </w:tblGrid>
      <w:tr w:rsidR="00721D25" w:rsidRPr="00AE5B9E" w14:paraId="2A67BCB3" w14:textId="77777777" w:rsidTr="003E7E2B">
        <w:trPr>
          <w:tblHeader/>
          <w:jc w:val="center"/>
        </w:trPr>
        <w:tc>
          <w:tcPr>
            <w:tcW w:w="6570" w:type="dxa"/>
            <w:shd w:val="clear" w:color="auto" w:fill="auto"/>
          </w:tcPr>
          <w:p w14:paraId="662E033A" w14:textId="77777777" w:rsidR="00721D25" w:rsidRPr="005A65D1" w:rsidRDefault="00721D25" w:rsidP="00CE45C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14:paraId="0E3EABF4" w14:textId="77777777" w:rsidR="00721D25" w:rsidRPr="005A65D1" w:rsidRDefault="00721D25" w:rsidP="00CE45C8">
            <w:pPr>
              <w:ind w:left="1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A65D1">
              <w:rPr>
                <w:rFonts w:ascii="Angsana New" w:hAnsi="Angsana New"/>
                <w:sz w:val="29"/>
                <w:szCs w:val="29"/>
                <w:cs/>
              </w:rPr>
              <w:t>บริษัท เน็คซ์ แคปปิตอล</w:t>
            </w:r>
          </w:p>
          <w:p w14:paraId="553D1F2A" w14:textId="7D5D687A" w:rsidR="00721D25" w:rsidRPr="005A65D1" w:rsidRDefault="00721D25" w:rsidP="00655053">
            <w:pPr>
              <w:tabs>
                <w:tab w:val="clear" w:pos="227"/>
                <w:tab w:val="left" w:pos="278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A65D1">
              <w:rPr>
                <w:rFonts w:ascii="Angsana New" w:hAnsi="Angsana New"/>
                <w:sz w:val="29"/>
                <w:szCs w:val="29"/>
                <w:cs/>
              </w:rPr>
              <w:t>จำกัด (มหาชน)</w:t>
            </w:r>
          </w:p>
        </w:tc>
      </w:tr>
      <w:tr w:rsidR="00721D25" w:rsidRPr="00AE5B9E" w14:paraId="07EB448F" w14:textId="77777777" w:rsidTr="003E7E2B">
        <w:trPr>
          <w:tblHeader/>
          <w:jc w:val="center"/>
        </w:trPr>
        <w:tc>
          <w:tcPr>
            <w:tcW w:w="6570" w:type="dxa"/>
            <w:shd w:val="clear" w:color="auto" w:fill="auto"/>
          </w:tcPr>
          <w:p w14:paraId="68BEE036" w14:textId="77777777" w:rsidR="00721D25" w:rsidRPr="005A65D1" w:rsidRDefault="00721D25" w:rsidP="0065505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DAC78DD" w14:textId="43CA8F04" w:rsidR="00721D25" w:rsidRPr="005A65D1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E31251" w:rsidRPr="005A65D1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2" w:type="dxa"/>
          </w:tcPr>
          <w:p w14:paraId="5CA5C326" w14:textId="77777777" w:rsidR="00721D25" w:rsidRPr="005A65D1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5E3C7539" w14:textId="78E9F409" w:rsidR="00721D25" w:rsidRPr="005A65D1" w:rsidRDefault="00721D25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 w:rsidR="00E31251" w:rsidRPr="005A65D1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532F10" w:rsidRPr="00AE5B9E" w14:paraId="059BA40F" w14:textId="77777777" w:rsidTr="003E7E2B">
        <w:trPr>
          <w:tblHeader/>
          <w:jc w:val="center"/>
        </w:trPr>
        <w:tc>
          <w:tcPr>
            <w:tcW w:w="6570" w:type="dxa"/>
            <w:shd w:val="clear" w:color="auto" w:fill="auto"/>
          </w:tcPr>
          <w:p w14:paraId="67B1E0A9" w14:textId="77777777" w:rsidR="00532F10" w:rsidRPr="005A65D1" w:rsidRDefault="00532F10" w:rsidP="00CE45C8">
            <w:pPr>
              <w:pStyle w:val="block"/>
              <w:spacing w:after="0"/>
              <w:ind w:left="342" w:hanging="342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14:paraId="19C64BA5" w14:textId="125CA308" w:rsidR="00532F10" w:rsidRPr="005A65D1" w:rsidRDefault="00532F10" w:rsidP="00CE45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A65D1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31251" w:rsidRPr="00AE5B9E" w14:paraId="4F4C18C5" w14:textId="77777777" w:rsidTr="003E7E2B">
        <w:trPr>
          <w:trHeight w:val="422"/>
          <w:jc w:val="center"/>
        </w:trPr>
        <w:tc>
          <w:tcPr>
            <w:tcW w:w="6570" w:type="dxa"/>
            <w:shd w:val="clear" w:color="auto" w:fill="auto"/>
          </w:tcPr>
          <w:p w14:paraId="3EF18D25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1" w:type="dxa"/>
            <w:shd w:val="clear" w:color="auto" w:fill="auto"/>
          </w:tcPr>
          <w:p w14:paraId="53C09909" w14:textId="1CB6B6C8" w:rsidR="00E31251" w:rsidRPr="005A65D1" w:rsidRDefault="008F0443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2,016,043</w:t>
            </w:r>
          </w:p>
        </w:tc>
        <w:tc>
          <w:tcPr>
            <w:tcW w:w="272" w:type="dxa"/>
            <w:shd w:val="clear" w:color="auto" w:fill="auto"/>
          </w:tcPr>
          <w:p w14:paraId="1EBBCAE2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5630710" w14:textId="45D2B3CF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</w:rPr>
              <w:t>1,983,429</w:t>
            </w:r>
          </w:p>
        </w:tc>
      </w:tr>
      <w:tr w:rsidR="00E31251" w:rsidRPr="00AE5B9E" w14:paraId="69001090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355F19BB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1" w:type="dxa"/>
            <w:shd w:val="clear" w:color="auto" w:fill="auto"/>
          </w:tcPr>
          <w:p w14:paraId="1C6ADE72" w14:textId="6F701EC7" w:rsidR="00E31251" w:rsidRPr="005A65D1" w:rsidRDefault="00217802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20</w:t>
            </w:r>
            <w:r w:rsidR="00352EA2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8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="00352EA2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335</w:t>
            </w:r>
          </w:p>
        </w:tc>
        <w:tc>
          <w:tcPr>
            <w:tcW w:w="272" w:type="dxa"/>
            <w:shd w:val="clear" w:color="auto" w:fill="auto"/>
          </w:tcPr>
          <w:p w14:paraId="4AE48824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3C47A6EB" w14:textId="6C03EFEA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lang w:bidi="th-TH"/>
              </w:rPr>
              <w:t>230,535</w:t>
            </w:r>
          </w:p>
        </w:tc>
      </w:tr>
      <w:tr w:rsidR="00E31251" w:rsidRPr="00AE5B9E" w14:paraId="76F6DB67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42884532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0D363B0" w14:textId="32A62BF7" w:rsidR="00E31251" w:rsidRPr="005A65D1" w:rsidRDefault="002C1EB6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(4,9</w:t>
            </w:r>
            <w:r w:rsidR="00CE500B">
              <w:rPr>
                <w:rFonts w:ascii="Angsana New" w:eastAsia="Calibri" w:hAnsi="Angsana New"/>
                <w:sz w:val="30"/>
                <w:szCs w:val="30"/>
                <w:lang w:bidi="th-TH"/>
              </w:rPr>
              <w:t>81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8A40638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78F5D6C" w14:textId="2108D1ED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lang w:bidi="th-TH"/>
              </w:rPr>
              <w:t>191</w:t>
            </w:r>
          </w:p>
        </w:tc>
      </w:tr>
      <w:tr w:rsidR="00E31251" w:rsidRPr="00AE5B9E" w14:paraId="1AB272C3" w14:textId="77777777" w:rsidTr="000119B3">
        <w:trPr>
          <w:jc w:val="center"/>
        </w:trPr>
        <w:tc>
          <w:tcPr>
            <w:tcW w:w="6570" w:type="dxa"/>
            <w:shd w:val="clear" w:color="auto" w:fill="auto"/>
          </w:tcPr>
          <w:p w14:paraId="774BE717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5A65D1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5A65D1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D541E" w14:textId="58996BA8" w:rsidR="00E31251" w:rsidRPr="005A65D1" w:rsidRDefault="00741462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20</w:t>
            </w:r>
            <w:r w:rsidR="00352EA2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="00352EA2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354</w:t>
            </w:r>
          </w:p>
        </w:tc>
        <w:tc>
          <w:tcPr>
            <w:tcW w:w="272" w:type="dxa"/>
            <w:shd w:val="clear" w:color="auto" w:fill="auto"/>
          </w:tcPr>
          <w:p w14:paraId="6CC0D8FD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156CC" w14:textId="09203E01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lang w:bidi="th-TH"/>
              </w:rPr>
              <w:t>230,726</w:t>
            </w:r>
          </w:p>
        </w:tc>
      </w:tr>
      <w:tr w:rsidR="00E31251" w:rsidRPr="00AE5B9E" w14:paraId="6EA97290" w14:textId="77777777" w:rsidTr="000119B3">
        <w:trPr>
          <w:trHeight w:val="77"/>
          <w:jc w:val="center"/>
        </w:trPr>
        <w:tc>
          <w:tcPr>
            <w:tcW w:w="6570" w:type="dxa"/>
            <w:shd w:val="clear" w:color="auto" w:fill="auto"/>
          </w:tcPr>
          <w:p w14:paraId="7966DC22" w14:textId="3329DDA6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5983" w14:textId="466D6CA6" w:rsidR="00E31251" w:rsidRPr="005A65D1" w:rsidRDefault="002E366B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5</w:t>
            </w:r>
            <w:r w:rsidR="00352EA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352EA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865</w:t>
            </w:r>
          </w:p>
        </w:tc>
        <w:tc>
          <w:tcPr>
            <w:tcW w:w="272" w:type="dxa"/>
            <w:shd w:val="clear" w:color="auto" w:fill="auto"/>
          </w:tcPr>
          <w:p w14:paraId="3639A978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1256919" w14:textId="107DD448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5A65D1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62,240</w:t>
            </w:r>
          </w:p>
        </w:tc>
      </w:tr>
      <w:tr w:rsidR="00E31251" w:rsidRPr="00AE5B9E" w14:paraId="558854BB" w14:textId="77777777" w:rsidTr="000119B3">
        <w:trPr>
          <w:trHeight w:val="77"/>
          <w:jc w:val="center"/>
        </w:trPr>
        <w:tc>
          <w:tcPr>
            <w:tcW w:w="6570" w:type="dxa"/>
            <w:shd w:val="clear" w:color="auto" w:fill="auto"/>
          </w:tcPr>
          <w:p w14:paraId="2B90CEAD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D559471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072CABD7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7C90316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  <w:tr w:rsidR="00E31251" w:rsidRPr="00AE5B9E" w14:paraId="30B9CB86" w14:textId="77777777" w:rsidTr="00284EE1">
        <w:trPr>
          <w:jc w:val="center"/>
        </w:trPr>
        <w:tc>
          <w:tcPr>
            <w:tcW w:w="6570" w:type="dxa"/>
            <w:shd w:val="clear" w:color="auto" w:fill="auto"/>
          </w:tcPr>
          <w:p w14:paraId="2FD6EBCF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1" w:type="dxa"/>
            <w:shd w:val="clear" w:color="auto" w:fill="auto"/>
          </w:tcPr>
          <w:p w14:paraId="63212576" w14:textId="41F550D3" w:rsidR="00E31251" w:rsidRPr="005A65D1" w:rsidRDefault="007903E3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4,522,357</w:t>
            </w:r>
          </w:p>
        </w:tc>
        <w:tc>
          <w:tcPr>
            <w:tcW w:w="272" w:type="dxa"/>
            <w:shd w:val="clear" w:color="auto" w:fill="auto"/>
          </w:tcPr>
          <w:p w14:paraId="09A701BA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6F9F896" w14:textId="74CCE709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4,457,787</w:t>
            </w:r>
          </w:p>
        </w:tc>
      </w:tr>
      <w:tr w:rsidR="00E31251" w:rsidRPr="00AE5B9E" w14:paraId="0DCAB239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62C1AAE5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1" w:type="dxa"/>
            <w:shd w:val="clear" w:color="auto" w:fill="auto"/>
          </w:tcPr>
          <w:p w14:paraId="3AC5FD84" w14:textId="341CDC7E" w:rsidR="00E31251" w:rsidRPr="005A65D1" w:rsidRDefault="00885EB2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5,712,</w:t>
            </w:r>
            <w:r w:rsidR="00EA05BE">
              <w:rPr>
                <w:rFonts w:ascii="Angsana New" w:eastAsia="Calibri" w:hAnsi="Angsana New"/>
                <w:sz w:val="30"/>
                <w:szCs w:val="30"/>
                <w:lang w:bidi="th-TH"/>
              </w:rPr>
              <w:t>013</w:t>
            </w:r>
          </w:p>
        </w:tc>
        <w:tc>
          <w:tcPr>
            <w:tcW w:w="272" w:type="dxa"/>
            <w:shd w:val="clear" w:color="auto" w:fill="auto"/>
          </w:tcPr>
          <w:p w14:paraId="589B8120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0B59019" w14:textId="64B86A8C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lang w:bidi="th-TH"/>
              </w:rPr>
              <w:t>5,742,439</w:t>
            </w:r>
          </w:p>
        </w:tc>
      </w:tr>
      <w:tr w:rsidR="00E31251" w:rsidRPr="00AE5B9E" w14:paraId="3D06E18F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3423F1D9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1" w:type="dxa"/>
            <w:shd w:val="clear" w:color="auto" w:fill="auto"/>
          </w:tcPr>
          <w:p w14:paraId="6201F410" w14:textId="2E1F74A8" w:rsidR="00E31251" w:rsidRPr="005A65D1" w:rsidRDefault="005A474D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(2,399,957)</w:t>
            </w:r>
          </w:p>
        </w:tc>
        <w:tc>
          <w:tcPr>
            <w:tcW w:w="272" w:type="dxa"/>
            <w:shd w:val="clear" w:color="auto" w:fill="auto"/>
          </w:tcPr>
          <w:p w14:paraId="7FFCE8AB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476E6AD" w14:textId="500A7F43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</w:rPr>
              <w:t>(2,595,365)</w:t>
            </w:r>
          </w:p>
        </w:tc>
      </w:tr>
      <w:tr w:rsidR="00E31251" w:rsidRPr="00AE5B9E" w14:paraId="26808896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4C081100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C8115F9" w14:textId="7C506FAB" w:rsidR="00E31251" w:rsidRPr="005A65D1" w:rsidRDefault="005A474D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(3,037,278)</w:t>
            </w:r>
          </w:p>
        </w:tc>
        <w:tc>
          <w:tcPr>
            <w:tcW w:w="272" w:type="dxa"/>
            <w:shd w:val="clear" w:color="auto" w:fill="auto"/>
          </w:tcPr>
          <w:p w14:paraId="2F34DDA8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A283499" w14:textId="346D9CA8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</w:rPr>
              <w:t>(3,011,080)</w:t>
            </w:r>
          </w:p>
        </w:tc>
      </w:tr>
      <w:tr w:rsidR="00E31251" w:rsidRPr="00AE5B9E" w14:paraId="7CA25222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2C04ACAC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5A65D1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1594" w14:textId="4A9BAC32" w:rsidR="00E31251" w:rsidRPr="000119B3" w:rsidRDefault="003F5F6A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4,797,</w:t>
            </w:r>
            <w:r w:rsidR="00EA05BE">
              <w:rPr>
                <w:rFonts w:ascii="Angsana New" w:eastAsia="Calibri" w:hAnsi="Angsana New"/>
                <w:sz w:val="30"/>
                <w:szCs w:val="30"/>
                <w:lang w:bidi="th-TH"/>
              </w:rPr>
              <w:t>135</w:t>
            </w:r>
          </w:p>
        </w:tc>
        <w:tc>
          <w:tcPr>
            <w:tcW w:w="272" w:type="dxa"/>
            <w:shd w:val="clear" w:color="auto" w:fill="auto"/>
          </w:tcPr>
          <w:p w14:paraId="0985B978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8D6E1" w14:textId="14214916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lang w:bidi="th-TH"/>
              </w:rPr>
              <w:t>4,593,781</w:t>
            </w:r>
          </w:p>
        </w:tc>
      </w:tr>
      <w:tr w:rsidR="00E31251" w:rsidRPr="00AE5B9E" w14:paraId="001CAA2D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7A35D2F7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7DEB4E3B" w14:textId="6ADA6566" w:rsidR="00E31251" w:rsidRPr="005A65D1" w:rsidRDefault="00B41F50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1,294,267</w:t>
            </w:r>
          </w:p>
        </w:tc>
        <w:tc>
          <w:tcPr>
            <w:tcW w:w="272" w:type="dxa"/>
            <w:shd w:val="clear" w:color="auto" w:fill="auto"/>
          </w:tcPr>
          <w:p w14:paraId="47251B0E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58BB808" w14:textId="2B0B9C05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</w:rPr>
              <w:t>1,239,402</w:t>
            </w:r>
          </w:p>
        </w:tc>
      </w:tr>
      <w:tr w:rsidR="00E31251" w:rsidRPr="00AE5B9E" w14:paraId="56F9ABA8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66B922BD" w14:textId="77777777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77694CF" w14:textId="3D7EAC92" w:rsidR="00E31251" w:rsidRPr="000119B3" w:rsidRDefault="00A61F44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0119B3">
              <w:rPr>
                <w:rFonts w:ascii="Angsana New" w:eastAsia="Calibri" w:hAnsi="Angsana New"/>
                <w:sz w:val="30"/>
                <w:szCs w:val="30"/>
              </w:rPr>
              <w:t>32,242</w:t>
            </w:r>
          </w:p>
        </w:tc>
        <w:tc>
          <w:tcPr>
            <w:tcW w:w="272" w:type="dxa"/>
            <w:shd w:val="clear" w:color="auto" w:fill="auto"/>
          </w:tcPr>
          <w:p w14:paraId="4B37C3DB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5618FA9" w14:textId="3660CC5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sz w:val="30"/>
                <w:szCs w:val="30"/>
              </w:rPr>
              <w:t>32,242</w:t>
            </w:r>
          </w:p>
        </w:tc>
      </w:tr>
      <w:tr w:rsidR="00E31251" w:rsidRPr="00AE5B9E" w14:paraId="1FE2BC71" w14:textId="77777777" w:rsidTr="003E7E2B">
        <w:trPr>
          <w:jc w:val="center"/>
        </w:trPr>
        <w:tc>
          <w:tcPr>
            <w:tcW w:w="6570" w:type="dxa"/>
            <w:shd w:val="clear" w:color="auto" w:fill="auto"/>
          </w:tcPr>
          <w:p w14:paraId="4E4597E6" w14:textId="636EC42C" w:rsidR="00E31251" w:rsidRPr="005A65D1" w:rsidRDefault="00E31251" w:rsidP="00E31251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มูลค่าตามบัญชีของเงินลงทุนในบริษัทร่วม 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B70F1" w14:textId="0916DE07" w:rsidR="00E31251" w:rsidRPr="000119B3" w:rsidRDefault="00B930B0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1,326,509</w:t>
            </w:r>
          </w:p>
        </w:tc>
        <w:tc>
          <w:tcPr>
            <w:tcW w:w="272" w:type="dxa"/>
            <w:shd w:val="clear" w:color="auto" w:fill="auto"/>
          </w:tcPr>
          <w:p w14:paraId="57987C9B" w14:textId="77777777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2B5D3" w14:textId="28F2FD28" w:rsidR="00E31251" w:rsidRPr="005A65D1" w:rsidRDefault="00E31251" w:rsidP="00E3125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5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A65D1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1,271,644</w:t>
            </w:r>
          </w:p>
        </w:tc>
      </w:tr>
    </w:tbl>
    <w:p w14:paraId="163E88B2" w14:textId="2D03C472" w:rsidR="00D67A61" w:rsidRPr="000119B3" w:rsidRDefault="00D67A61" w:rsidP="003E7E2B">
      <w:pPr>
        <w:pStyle w:val="block"/>
        <w:tabs>
          <w:tab w:val="left" w:pos="547"/>
        </w:tabs>
        <w:spacing w:after="0" w:line="240" w:lineRule="atLeast"/>
        <w:ind w:left="0"/>
        <w:rPr>
          <w:rFonts w:ascii="Angsana New" w:hAnsi="Angsana New"/>
          <w:sz w:val="30"/>
          <w:szCs w:val="30"/>
          <w:highlight w:val="yellow"/>
          <w:lang w:bidi="th-TH"/>
        </w:rPr>
      </w:pPr>
    </w:p>
    <w:p w14:paraId="2FAA3772" w14:textId="127E0B39" w:rsidR="0087002B" w:rsidRPr="003F5FE8" w:rsidRDefault="003E7E2B" w:rsidP="00092FFC">
      <w:pPr>
        <w:rPr>
          <w:rFonts w:ascii="Angsana New" w:hAnsi="Angsana New"/>
          <w:sz w:val="30"/>
          <w:szCs w:val="30"/>
          <w:cs/>
        </w:rPr>
      </w:pPr>
      <w:r w:rsidRPr="00AD6343">
        <w:rPr>
          <w:rFonts w:ascii="Angsana New" w:hAnsi="Angsana New"/>
          <w:sz w:val="30"/>
          <w:szCs w:val="30"/>
          <w:cs/>
        </w:rPr>
        <w:tab/>
      </w:r>
      <w:r w:rsidR="0087002B" w:rsidRPr="003F5FE8">
        <w:rPr>
          <w:rFonts w:ascii="Angsana New" w:hAnsi="Angsana New" w:hint="cs"/>
          <w:sz w:val="30"/>
          <w:szCs w:val="30"/>
          <w:cs/>
        </w:rPr>
        <w:br w:type="page"/>
      </w:r>
    </w:p>
    <w:p w14:paraId="65CFD16D" w14:textId="77777777" w:rsidR="00804B55" w:rsidRPr="003F5FE8" w:rsidRDefault="00804B55" w:rsidP="0087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804B55" w:rsidRPr="003F5FE8" w:rsidSect="00F213C3">
          <w:head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D46AE8B" w14:textId="77777777" w:rsidR="00C67985" w:rsidRPr="003F5FE8" w:rsidRDefault="00C67985" w:rsidP="00B63781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  <w:tab w:val="left" w:pos="1170"/>
        </w:tabs>
        <w:spacing w:line="240" w:lineRule="auto"/>
        <w:ind w:left="540" w:right="-45" w:firstLine="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  <w:lang w:val="th-TH"/>
        </w:rPr>
        <w:t>ที่ดิน อาคารและอุปกรณ์</w:t>
      </w:r>
      <w:r w:rsidRPr="003F5FE8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69403EC1" w14:textId="614FCADE" w:rsidR="00B96A6F" w:rsidRPr="003F5FE8" w:rsidRDefault="00B96A6F">
      <w:pPr>
        <w:rPr>
          <w:rFonts w:ascii="Angsana New" w:hAnsi="Angsana New"/>
          <w:sz w:val="30"/>
          <w:szCs w:val="30"/>
          <w:cs/>
        </w:rPr>
      </w:pPr>
    </w:p>
    <w:tbl>
      <w:tblPr>
        <w:tblW w:w="14672" w:type="dxa"/>
        <w:tblInd w:w="9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1"/>
        <w:gridCol w:w="116"/>
        <w:gridCol w:w="866"/>
        <w:gridCol w:w="120"/>
        <w:gridCol w:w="150"/>
        <w:gridCol w:w="120"/>
        <w:gridCol w:w="781"/>
        <w:gridCol w:w="120"/>
        <w:gridCol w:w="150"/>
        <w:gridCol w:w="120"/>
        <w:gridCol w:w="960"/>
        <w:gridCol w:w="120"/>
        <w:gridCol w:w="150"/>
        <w:gridCol w:w="120"/>
        <w:gridCol w:w="962"/>
        <w:gridCol w:w="120"/>
        <w:gridCol w:w="150"/>
        <w:gridCol w:w="120"/>
        <w:gridCol w:w="1177"/>
        <w:gridCol w:w="121"/>
        <w:gridCol w:w="115"/>
        <w:gridCol w:w="126"/>
        <w:gridCol w:w="957"/>
        <w:gridCol w:w="129"/>
        <w:gridCol w:w="141"/>
        <w:gridCol w:w="129"/>
        <w:gridCol w:w="6"/>
        <w:gridCol w:w="1127"/>
        <w:gridCol w:w="132"/>
        <w:gridCol w:w="12"/>
        <w:gridCol w:w="126"/>
        <w:gridCol w:w="132"/>
        <w:gridCol w:w="12"/>
        <w:gridCol w:w="1027"/>
        <w:gridCol w:w="106"/>
        <w:gridCol w:w="29"/>
        <w:gridCol w:w="15"/>
        <w:gridCol w:w="120"/>
        <w:gridCol w:w="141"/>
        <w:gridCol w:w="15"/>
        <w:gridCol w:w="1053"/>
        <w:gridCol w:w="88"/>
      </w:tblGrid>
      <w:tr w:rsidR="00C67985" w:rsidRPr="003F5FE8" w14:paraId="0913E1C7" w14:textId="77777777" w:rsidTr="009F25F2">
        <w:tc>
          <w:tcPr>
            <w:tcW w:w="855" w:type="pct"/>
            <w:gridSpan w:val="2"/>
          </w:tcPr>
          <w:p w14:paraId="1100D77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5" w:type="pct"/>
            <w:gridSpan w:val="40"/>
          </w:tcPr>
          <w:p w14:paraId="6857BDA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7985" w:rsidRPr="003F5FE8" w14:paraId="035FEA75" w14:textId="77777777" w:rsidTr="009F25F2">
        <w:tc>
          <w:tcPr>
            <w:tcW w:w="855" w:type="pct"/>
            <w:gridSpan w:val="2"/>
          </w:tcPr>
          <w:p w14:paraId="5AC9398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6" w:type="pct"/>
            <w:gridSpan w:val="2"/>
          </w:tcPr>
          <w:p w14:paraId="74B1C12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624B89F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06F9E8A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3C5F59E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31081FA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1FB3EAE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  <w:gridSpan w:val="2"/>
          </w:tcPr>
          <w:p w14:paraId="54470BC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449B1700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0CCE28B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</w:tcPr>
          <w:p w14:paraId="5BFC42B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14:paraId="7798C26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3A667AF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</w:tcPr>
          <w:p w14:paraId="0887A99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3"/>
          </w:tcPr>
          <w:p w14:paraId="57822CF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4"/>
          </w:tcPr>
          <w:p w14:paraId="38031C00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  <w:gridSpan w:val="3"/>
          </w:tcPr>
          <w:p w14:paraId="6A560EE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</w:tcPr>
          <w:p w14:paraId="0286AB22" w14:textId="77777777" w:rsidR="00C67985" w:rsidRPr="003F5FE8" w:rsidRDefault="00C67985" w:rsidP="00951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3F5FE8" w14:paraId="420D38F8" w14:textId="77777777" w:rsidTr="009F25F2">
        <w:tc>
          <w:tcPr>
            <w:tcW w:w="855" w:type="pct"/>
            <w:gridSpan w:val="2"/>
          </w:tcPr>
          <w:p w14:paraId="11B2395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6" w:type="pct"/>
            <w:gridSpan w:val="2"/>
          </w:tcPr>
          <w:p w14:paraId="7D4E76D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4632FD0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2D22A83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259C7E0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7F9ACA6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7053835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  <w:gridSpan w:val="2"/>
          </w:tcPr>
          <w:p w14:paraId="4EE1B9B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449F05C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23ADDB7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  <w:gridSpan w:val="2"/>
          </w:tcPr>
          <w:p w14:paraId="5FC9503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14:paraId="4916AAE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05A7AC8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</w:tcPr>
          <w:p w14:paraId="0C93530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3"/>
          </w:tcPr>
          <w:p w14:paraId="0AE4D0B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4"/>
          </w:tcPr>
          <w:p w14:paraId="0726E30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  <w:gridSpan w:val="3"/>
          </w:tcPr>
          <w:p w14:paraId="79E05D6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</w:tcPr>
          <w:p w14:paraId="2F6B4A4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3F5FE8" w14:paraId="48D801F5" w14:textId="77777777" w:rsidTr="009F25F2">
        <w:tc>
          <w:tcPr>
            <w:tcW w:w="855" w:type="pct"/>
            <w:gridSpan w:val="2"/>
          </w:tcPr>
          <w:p w14:paraId="104F5E4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6" w:type="pct"/>
            <w:gridSpan w:val="2"/>
          </w:tcPr>
          <w:p w14:paraId="4FDFCD7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57DB012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07C7758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09F59A4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2E2BAF5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5CF3775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  <w:gridSpan w:val="2"/>
          </w:tcPr>
          <w:p w14:paraId="033769A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7FDC117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3896E31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2" w:type="pct"/>
            <w:gridSpan w:val="2"/>
          </w:tcPr>
          <w:p w14:paraId="0F93BB0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14:paraId="317BFB0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7C5A077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</w:tcPr>
          <w:p w14:paraId="24DC7A5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3"/>
          </w:tcPr>
          <w:p w14:paraId="394DC12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4"/>
          </w:tcPr>
          <w:p w14:paraId="76F7F0C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  <w:gridSpan w:val="3"/>
          </w:tcPr>
          <w:p w14:paraId="20DDB71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</w:tcPr>
          <w:p w14:paraId="74C51C3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3F5FE8" w14:paraId="7BB770B7" w14:textId="77777777" w:rsidTr="009F25F2">
        <w:tc>
          <w:tcPr>
            <w:tcW w:w="855" w:type="pct"/>
            <w:gridSpan w:val="2"/>
          </w:tcPr>
          <w:p w14:paraId="21CFF2A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6" w:type="pct"/>
            <w:gridSpan w:val="2"/>
          </w:tcPr>
          <w:p w14:paraId="419C40D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22713C7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6D29ADCB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72FD3BA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77E6800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2" w:type="pct"/>
            <w:gridSpan w:val="2"/>
          </w:tcPr>
          <w:p w14:paraId="60CBAC2B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  <w:gridSpan w:val="2"/>
          </w:tcPr>
          <w:p w14:paraId="0098DD0B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0364A64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474C670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2" w:type="pct"/>
            <w:gridSpan w:val="2"/>
          </w:tcPr>
          <w:p w14:paraId="591996C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14:paraId="45BAF87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30DB87D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</w:tcPr>
          <w:p w14:paraId="70F7E27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  <w:gridSpan w:val="3"/>
          </w:tcPr>
          <w:p w14:paraId="70B76CA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4"/>
          </w:tcPr>
          <w:p w14:paraId="47D148D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  <w:gridSpan w:val="3"/>
          </w:tcPr>
          <w:p w14:paraId="42E372A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" w:type="pct"/>
            <w:gridSpan w:val="3"/>
          </w:tcPr>
          <w:p w14:paraId="2AB1A298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3F5FE8" w14:paraId="3BF8985B" w14:textId="77777777" w:rsidTr="009F25F2">
        <w:tc>
          <w:tcPr>
            <w:tcW w:w="855" w:type="pct"/>
            <w:gridSpan w:val="2"/>
          </w:tcPr>
          <w:p w14:paraId="476C11F8" w14:textId="77777777" w:rsidR="00C67985" w:rsidRPr="003F5FE8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6" w:type="pct"/>
            <w:gridSpan w:val="2"/>
          </w:tcPr>
          <w:p w14:paraId="17FA29B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  <w:gridSpan w:val="2"/>
          </w:tcPr>
          <w:p w14:paraId="73201EE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</w:tcPr>
          <w:p w14:paraId="324EB60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2" w:type="pct"/>
            <w:gridSpan w:val="2"/>
          </w:tcPr>
          <w:p w14:paraId="10A9D4E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5E58874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2" w:type="pct"/>
            <w:gridSpan w:val="2"/>
          </w:tcPr>
          <w:p w14:paraId="054A192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06B340F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2" w:type="pct"/>
            <w:gridSpan w:val="2"/>
          </w:tcPr>
          <w:p w14:paraId="25CFF0C4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3554490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2" w:type="pct"/>
            <w:gridSpan w:val="2"/>
          </w:tcPr>
          <w:p w14:paraId="7D8333E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14:paraId="2D6A863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" w:type="pct"/>
            <w:gridSpan w:val="2"/>
          </w:tcPr>
          <w:p w14:paraId="6AAB1A62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</w:tcPr>
          <w:p w14:paraId="412002D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  <w:gridSpan w:val="3"/>
          </w:tcPr>
          <w:p w14:paraId="041A82EC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4"/>
          </w:tcPr>
          <w:p w14:paraId="081D58C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  <w:gridSpan w:val="3"/>
          </w:tcPr>
          <w:p w14:paraId="68E370E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</w:tcPr>
          <w:p w14:paraId="786E567B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7985" w:rsidRPr="003F5FE8" w14:paraId="52CB865E" w14:textId="77777777" w:rsidTr="009F25F2">
        <w:tc>
          <w:tcPr>
            <w:tcW w:w="855" w:type="pct"/>
            <w:gridSpan w:val="2"/>
          </w:tcPr>
          <w:p w14:paraId="4AF9B5A6" w14:textId="77777777" w:rsidR="00C67985" w:rsidRPr="003F5FE8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5" w:type="pct"/>
            <w:gridSpan w:val="40"/>
          </w:tcPr>
          <w:p w14:paraId="68BA6BEE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985" w:rsidRPr="003F5FE8" w14:paraId="5918D453" w14:textId="77777777" w:rsidTr="009F25F2">
        <w:tc>
          <w:tcPr>
            <w:tcW w:w="855" w:type="pct"/>
            <w:gridSpan w:val="2"/>
          </w:tcPr>
          <w:p w14:paraId="64EE961E" w14:textId="77777777" w:rsidR="00C67985" w:rsidRPr="003F5FE8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36" w:type="pct"/>
            <w:gridSpan w:val="2"/>
          </w:tcPr>
          <w:p w14:paraId="3001F22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55B3F2F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737E1440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46DBBF81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774E933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1C71F57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5AE31D2A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55E2B7E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75B655CF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  <w:gridSpan w:val="2"/>
          </w:tcPr>
          <w:p w14:paraId="6F06E32D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14:paraId="764634A6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7E5EB585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3"/>
          </w:tcPr>
          <w:p w14:paraId="12669AD7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3"/>
          </w:tcPr>
          <w:p w14:paraId="054EF6C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4"/>
          </w:tcPr>
          <w:p w14:paraId="415D4359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  <w:gridSpan w:val="3"/>
          </w:tcPr>
          <w:p w14:paraId="31ED8320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3"/>
          </w:tcPr>
          <w:p w14:paraId="7FCC3BA3" w14:textId="77777777" w:rsidR="00C67985" w:rsidRPr="003F5FE8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5C75" w:rsidRPr="003F5FE8" w14:paraId="32932C18" w14:textId="77777777" w:rsidTr="009F25F2">
        <w:tc>
          <w:tcPr>
            <w:tcW w:w="855" w:type="pct"/>
            <w:gridSpan w:val="2"/>
          </w:tcPr>
          <w:p w14:paraId="28965496" w14:textId="79940604" w:rsidR="007C5C75" w:rsidRPr="003F5FE8" w:rsidRDefault="007C5C75" w:rsidP="007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36" w:type="pct"/>
            <w:gridSpan w:val="2"/>
          </w:tcPr>
          <w:p w14:paraId="2A37CF91" w14:textId="2FC7DEF2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gridSpan w:val="2"/>
          </w:tcPr>
          <w:p w14:paraId="3A22B5AF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</w:tcPr>
          <w:p w14:paraId="60A0C367" w14:textId="7925CBAC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418,497</w:t>
            </w:r>
          </w:p>
        </w:tc>
        <w:tc>
          <w:tcPr>
            <w:tcW w:w="92" w:type="pct"/>
            <w:gridSpan w:val="2"/>
          </w:tcPr>
          <w:p w14:paraId="1275358A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3593B0EC" w14:textId="342F627B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7C5C75">
              <w:rPr>
                <w:rFonts w:ascii="Angsana New" w:hAnsi="Angsana New"/>
                <w:sz w:val="30"/>
                <w:szCs w:val="30"/>
              </w:rPr>
              <w:t>156,197</w:t>
            </w:r>
          </w:p>
        </w:tc>
        <w:tc>
          <w:tcPr>
            <w:tcW w:w="92" w:type="pct"/>
            <w:gridSpan w:val="2"/>
          </w:tcPr>
          <w:p w14:paraId="7DF713A4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0AB9667A" w14:textId="2C0CA83E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150,339</w:t>
            </w:r>
          </w:p>
        </w:tc>
        <w:tc>
          <w:tcPr>
            <w:tcW w:w="92" w:type="pct"/>
            <w:gridSpan w:val="2"/>
          </w:tcPr>
          <w:p w14:paraId="059D1F61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77C98388" w14:textId="7ED23BD8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45,212</w:t>
            </w:r>
          </w:p>
        </w:tc>
        <w:tc>
          <w:tcPr>
            <w:tcW w:w="82" w:type="pct"/>
            <w:gridSpan w:val="2"/>
          </w:tcPr>
          <w:p w14:paraId="08C7FA8F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14:paraId="7AE4070E" w14:textId="058E01B7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13,594</w:t>
            </w:r>
          </w:p>
        </w:tc>
        <w:tc>
          <w:tcPr>
            <w:tcW w:w="92" w:type="pct"/>
            <w:gridSpan w:val="2"/>
          </w:tcPr>
          <w:p w14:paraId="18EF8C64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</w:tcPr>
          <w:p w14:paraId="38E985CF" w14:textId="6135A22E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15,458</w:t>
            </w:r>
          </w:p>
        </w:tc>
        <w:tc>
          <w:tcPr>
            <w:tcW w:w="92" w:type="pct"/>
            <w:gridSpan w:val="3"/>
          </w:tcPr>
          <w:p w14:paraId="71BF39DA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4"/>
          </w:tcPr>
          <w:p w14:paraId="501B505D" w14:textId="2CD2E162" w:rsidR="007C5C75" w:rsidRPr="007C5C75" w:rsidRDefault="007C5C75" w:rsidP="00E61E2C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12,379</w:t>
            </w:r>
          </w:p>
        </w:tc>
        <w:tc>
          <w:tcPr>
            <w:tcW w:w="94" w:type="pct"/>
            <w:gridSpan w:val="3"/>
          </w:tcPr>
          <w:p w14:paraId="42E6D67A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</w:tcPr>
          <w:p w14:paraId="2CBEE63B" w14:textId="484CEF71" w:rsidR="007C5C75" w:rsidRPr="007C5C75" w:rsidRDefault="007C5C75" w:rsidP="00E61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7C5C75">
              <w:rPr>
                <w:rFonts w:ascii="Angsana New" w:hAnsi="Angsana New"/>
                <w:sz w:val="30"/>
                <w:szCs w:val="30"/>
              </w:rPr>
              <w:t>981,048</w:t>
            </w:r>
          </w:p>
        </w:tc>
      </w:tr>
      <w:tr w:rsidR="007C5C75" w:rsidRPr="003F5FE8" w14:paraId="665E7E08" w14:textId="77777777" w:rsidTr="009F25F2">
        <w:tc>
          <w:tcPr>
            <w:tcW w:w="855" w:type="pct"/>
            <w:gridSpan w:val="2"/>
          </w:tcPr>
          <w:p w14:paraId="530F5335" w14:textId="77777777" w:rsidR="007C5C75" w:rsidRPr="003F5FE8" w:rsidRDefault="007C5C75" w:rsidP="007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0DF804D4" w14:textId="437FA082" w:rsidR="007C5C75" w:rsidRPr="007C5C75" w:rsidRDefault="007C5C75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7EDDF40E" w14:textId="77777777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gridSpan w:val="2"/>
            <w:tcBorders>
              <w:bottom w:val="nil"/>
            </w:tcBorders>
          </w:tcPr>
          <w:p w14:paraId="23E8C263" w14:textId="59EF084A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6,482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337608D6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bottom w:val="nil"/>
            </w:tcBorders>
          </w:tcPr>
          <w:p w14:paraId="523DCE69" w14:textId="0D15EE22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7C5C75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282475BA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19C52369" w14:textId="1F9EBD93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9,421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3AEC2785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10B4F1E3" w14:textId="2A22B76A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4,064</w:t>
            </w:r>
          </w:p>
        </w:tc>
        <w:tc>
          <w:tcPr>
            <w:tcW w:w="82" w:type="pct"/>
            <w:gridSpan w:val="2"/>
            <w:tcBorders>
              <w:bottom w:val="nil"/>
            </w:tcBorders>
          </w:tcPr>
          <w:p w14:paraId="08B03968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bottom w:val="nil"/>
            </w:tcBorders>
          </w:tcPr>
          <w:p w14:paraId="6B96F723" w14:textId="77704745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60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1993E7F0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  <w:tcBorders>
              <w:bottom w:val="nil"/>
            </w:tcBorders>
          </w:tcPr>
          <w:p w14:paraId="5A359D28" w14:textId="0B5F81A7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78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55DADF7F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4"/>
            <w:tcBorders>
              <w:bottom w:val="nil"/>
            </w:tcBorders>
          </w:tcPr>
          <w:p w14:paraId="48BCEE6B" w14:textId="3EAAEE7D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94" w:type="pct"/>
            <w:gridSpan w:val="3"/>
            <w:tcBorders>
              <w:bottom w:val="nil"/>
            </w:tcBorders>
          </w:tcPr>
          <w:p w14:paraId="13134C33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  <w:tcBorders>
              <w:bottom w:val="nil"/>
            </w:tcBorders>
          </w:tcPr>
          <w:p w14:paraId="665F0562" w14:textId="1B22E43F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7C5C75">
              <w:rPr>
                <w:rFonts w:ascii="Angsana New" w:hAnsi="Angsana New"/>
                <w:sz w:val="30"/>
                <w:szCs w:val="30"/>
              </w:rPr>
              <w:t>20,796</w:t>
            </w:r>
          </w:p>
        </w:tc>
      </w:tr>
      <w:tr w:rsidR="007C5C75" w:rsidRPr="003F5FE8" w14:paraId="10564767" w14:textId="77777777" w:rsidTr="009F25F2">
        <w:tc>
          <w:tcPr>
            <w:tcW w:w="855" w:type="pct"/>
            <w:gridSpan w:val="2"/>
          </w:tcPr>
          <w:p w14:paraId="5215D54B" w14:textId="77777777" w:rsidR="007C5C75" w:rsidRPr="003F5FE8" w:rsidRDefault="007C5C75" w:rsidP="007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2AA476AA" w14:textId="6B2AD771" w:rsidR="007C5C75" w:rsidRPr="007C5C75" w:rsidRDefault="007C5C75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2691820" w14:textId="77777777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gridSpan w:val="2"/>
            <w:tcBorders>
              <w:bottom w:val="nil"/>
            </w:tcBorders>
          </w:tcPr>
          <w:p w14:paraId="14CF383A" w14:textId="134A22BF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4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6CACD02D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bottom w:val="nil"/>
            </w:tcBorders>
          </w:tcPr>
          <w:p w14:paraId="3CBB4DA7" w14:textId="5C7CEB7F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7C5C75">
              <w:rPr>
                <w:rFonts w:ascii="Angsana New" w:hAnsi="Angsana New"/>
                <w:sz w:val="30"/>
                <w:szCs w:val="30"/>
              </w:rPr>
              <w:t>(135)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789ECA85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7ECC3BC3" w14:textId="5DE5E6CF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(675)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7C1D93F5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15C22268" w14:textId="0ECEE31F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(613)</w:t>
            </w:r>
          </w:p>
        </w:tc>
        <w:tc>
          <w:tcPr>
            <w:tcW w:w="82" w:type="pct"/>
            <w:gridSpan w:val="2"/>
            <w:tcBorders>
              <w:bottom w:val="nil"/>
            </w:tcBorders>
          </w:tcPr>
          <w:p w14:paraId="53AEA1C2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bottom w:val="nil"/>
            </w:tcBorders>
          </w:tcPr>
          <w:p w14:paraId="6D806F3C" w14:textId="41141A3C" w:rsidR="007C5C75" w:rsidRPr="007C5C75" w:rsidRDefault="007C5C75" w:rsidP="00E61E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(355)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73382FE1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  <w:tcBorders>
              <w:bottom w:val="nil"/>
            </w:tcBorders>
          </w:tcPr>
          <w:p w14:paraId="4D91B7E9" w14:textId="04ED6FEB" w:rsidR="007C5C75" w:rsidRPr="007C5C75" w:rsidRDefault="007C5C75" w:rsidP="00E61E2C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(274)</w:t>
            </w: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6A493225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4"/>
            <w:tcBorders>
              <w:bottom w:val="nil"/>
            </w:tcBorders>
          </w:tcPr>
          <w:p w14:paraId="1515A0BE" w14:textId="1290E0EE" w:rsidR="007C5C75" w:rsidRPr="007C5C75" w:rsidRDefault="007C5C75" w:rsidP="00E61E2C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(5,621)</w:t>
            </w:r>
          </w:p>
        </w:tc>
        <w:tc>
          <w:tcPr>
            <w:tcW w:w="94" w:type="pct"/>
            <w:gridSpan w:val="3"/>
            <w:tcBorders>
              <w:bottom w:val="nil"/>
            </w:tcBorders>
          </w:tcPr>
          <w:p w14:paraId="79C450B1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  <w:tcBorders>
              <w:bottom w:val="nil"/>
            </w:tcBorders>
          </w:tcPr>
          <w:p w14:paraId="7B5894ED" w14:textId="53AA869B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87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</w:rPr>
              <w:t>(7,673)</w:t>
            </w:r>
          </w:p>
        </w:tc>
      </w:tr>
      <w:tr w:rsidR="007C5C75" w:rsidRPr="003F5FE8" w14:paraId="47336564" w14:textId="77777777" w:rsidTr="009F25F2">
        <w:tc>
          <w:tcPr>
            <w:tcW w:w="855" w:type="pct"/>
            <w:gridSpan w:val="2"/>
          </w:tcPr>
          <w:p w14:paraId="58FE0545" w14:textId="77777777" w:rsidR="007C5C75" w:rsidRPr="003F5FE8" w:rsidRDefault="007C5C75" w:rsidP="007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36" w:type="pct"/>
            <w:gridSpan w:val="2"/>
            <w:tcBorders>
              <w:top w:val="nil"/>
              <w:bottom w:val="single" w:sz="4" w:space="0" w:color="auto"/>
            </w:tcBorders>
          </w:tcPr>
          <w:p w14:paraId="241D1384" w14:textId="65A8B2ED" w:rsidR="007C5C75" w:rsidRPr="007C5C75" w:rsidRDefault="007C5C75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0A827491" w14:textId="77777777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gridSpan w:val="2"/>
            <w:tcBorders>
              <w:top w:val="nil"/>
              <w:bottom w:val="single" w:sz="4" w:space="0" w:color="auto"/>
            </w:tcBorders>
          </w:tcPr>
          <w:p w14:paraId="49BE8856" w14:textId="5825C90D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66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6,382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2D8124C8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top w:val="nil"/>
              <w:bottom w:val="single" w:sz="4" w:space="0" w:color="auto"/>
            </w:tcBorders>
          </w:tcPr>
          <w:p w14:paraId="4E6CE8D1" w14:textId="3655966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7C5C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432C83CD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nil"/>
              <w:bottom w:val="single" w:sz="4" w:space="0" w:color="auto"/>
            </w:tcBorders>
          </w:tcPr>
          <w:p w14:paraId="1DC91C34" w14:textId="6B911039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60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474BAA5E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3CD3A9D2" w14:textId="1E7179A5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79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2" w:type="pct"/>
            <w:gridSpan w:val="2"/>
            <w:tcBorders>
              <w:top w:val="nil"/>
            </w:tcBorders>
          </w:tcPr>
          <w:p w14:paraId="1F26B6AE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nil"/>
              <w:bottom w:val="single" w:sz="4" w:space="0" w:color="auto"/>
            </w:tcBorders>
          </w:tcPr>
          <w:p w14:paraId="2B3AFF70" w14:textId="7A2B1639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60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11663771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  <w:tcBorders>
              <w:top w:val="nil"/>
              <w:bottom w:val="single" w:sz="4" w:space="0" w:color="auto"/>
            </w:tcBorders>
          </w:tcPr>
          <w:p w14:paraId="1969B608" w14:textId="4607C422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78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  <w:tcBorders>
              <w:top w:val="nil"/>
            </w:tcBorders>
          </w:tcPr>
          <w:p w14:paraId="07790B6E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4"/>
            <w:tcBorders>
              <w:top w:val="nil"/>
              <w:bottom w:val="single" w:sz="4" w:space="0" w:color="auto"/>
            </w:tcBorders>
          </w:tcPr>
          <w:p w14:paraId="49B8291E" w14:textId="0D01A69B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(6,382)</w:t>
            </w:r>
          </w:p>
        </w:tc>
        <w:tc>
          <w:tcPr>
            <w:tcW w:w="94" w:type="pct"/>
            <w:gridSpan w:val="3"/>
            <w:tcBorders>
              <w:top w:val="nil"/>
            </w:tcBorders>
          </w:tcPr>
          <w:p w14:paraId="390E398B" w14:textId="77777777" w:rsidR="007C5C75" w:rsidRPr="007C5C75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  <w:tcBorders>
              <w:top w:val="nil"/>
              <w:bottom w:val="single" w:sz="4" w:space="0" w:color="auto"/>
            </w:tcBorders>
          </w:tcPr>
          <w:p w14:paraId="71C25492" w14:textId="17729AD6" w:rsidR="007C5C75" w:rsidRPr="007C5C75" w:rsidRDefault="007C5C75" w:rsidP="007C5C75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4007B" w:rsidRPr="003F5FE8" w14:paraId="25506AC9" w14:textId="77777777" w:rsidTr="009F25F2">
        <w:tc>
          <w:tcPr>
            <w:tcW w:w="855" w:type="pct"/>
            <w:gridSpan w:val="2"/>
            <w:tcBorders>
              <w:bottom w:val="nil"/>
            </w:tcBorders>
          </w:tcPr>
          <w:p w14:paraId="19C58D04" w14:textId="2853D1B8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C5C7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nil"/>
            </w:tcBorders>
          </w:tcPr>
          <w:p w14:paraId="4ABF8435" w14:textId="2BA4990E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303FB01C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nil"/>
            </w:tcBorders>
          </w:tcPr>
          <w:p w14:paraId="1653E742" w14:textId="3BF7C746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2BDB9496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nil"/>
            </w:tcBorders>
          </w:tcPr>
          <w:p w14:paraId="21E00E85" w14:textId="0F11E12A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2B99B77E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  <w:bottom w:val="nil"/>
            </w:tcBorders>
          </w:tcPr>
          <w:p w14:paraId="432138EF" w14:textId="054A50FE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6C9212B2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nil"/>
            </w:tcBorders>
          </w:tcPr>
          <w:p w14:paraId="3AE429C1" w14:textId="5643E238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2" w:type="pct"/>
            <w:gridSpan w:val="2"/>
            <w:tcBorders>
              <w:bottom w:val="nil"/>
            </w:tcBorders>
          </w:tcPr>
          <w:p w14:paraId="5E22AAF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nil"/>
            </w:tcBorders>
          </w:tcPr>
          <w:p w14:paraId="7305244F" w14:textId="4748FDF8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274EEA74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bottom w:val="nil"/>
            </w:tcBorders>
          </w:tcPr>
          <w:p w14:paraId="19853272" w14:textId="5DE22241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25ECEBC6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4"/>
            <w:tcBorders>
              <w:top w:val="single" w:sz="4" w:space="0" w:color="auto"/>
              <w:bottom w:val="nil"/>
            </w:tcBorders>
          </w:tcPr>
          <w:p w14:paraId="0D1DD2CA" w14:textId="02039119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" w:type="pct"/>
            <w:gridSpan w:val="3"/>
            <w:tcBorders>
              <w:bottom w:val="nil"/>
            </w:tcBorders>
          </w:tcPr>
          <w:p w14:paraId="4C2C4A47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bottom w:val="nil"/>
            </w:tcBorders>
          </w:tcPr>
          <w:p w14:paraId="5A2A56CA" w14:textId="710904A1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5C75" w:rsidRPr="003F5FE8" w14:paraId="11D2CE75" w14:textId="77777777" w:rsidTr="009F25F2">
        <w:tc>
          <w:tcPr>
            <w:tcW w:w="855" w:type="pct"/>
            <w:gridSpan w:val="2"/>
          </w:tcPr>
          <w:p w14:paraId="191D6DF9" w14:textId="72DAC1AA" w:rsidR="007C5C75" w:rsidRPr="003F5FE8" w:rsidRDefault="007C5C75" w:rsidP="007C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36" w:type="pct"/>
            <w:gridSpan w:val="2"/>
          </w:tcPr>
          <w:p w14:paraId="1910B1D7" w14:textId="17E8361D" w:rsidR="007C5C75" w:rsidRPr="003F5FE8" w:rsidRDefault="007C5C75" w:rsidP="007C5C75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gridSpan w:val="2"/>
          </w:tcPr>
          <w:p w14:paraId="30834A6A" w14:textId="77777777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</w:tcPr>
          <w:p w14:paraId="37CA9F06" w14:textId="4270A956" w:rsidR="007C5C75" w:rsidRPr="003F5FE8" w:rsidRDefault="007C5C75" w:rsidP="007C5C75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431,361</w:t>
            </w:r>
          </w:p>
        </w:tc>
        <w:tc>
          <w:tcPr>
            <w:tcW w:w="92" w:type="pct"/>
            <w:gridSpan w:val="2"/>
          </w:tcPr>
          <w:p w14:paraId="73436CD6" w14:textId="77777777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7CB34EC4" w14:textId="771D27EC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156,628</w:t>
            </w:r>
          </w:p>
        </w:tc>
        <w:tc>
          <w:tcPr>
            <w:tcW w:w="92" w:type="pct"/>
            <w:gridSpan w:val="2"/>
          </w:tcPr>
          <w:p w14:paraId="05E1AD51" w14:textId="77777777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3DC2B67F" w14:textId="34918737" w:rsidR="007C5C75" w:rsidRPr="003F5FE8" w:rsidRDefault="007C5C75" w:rsidP="007C5C75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159,085</w:t>
            </w:r>
          </w:p>
        </w:tc>
        <w:tc>
          <w:tcPr>
            <w:tcW w:w="92" w:type="pct"/>
            <w:gridSpan w:val="2"/>
          </w:tcPr>
          <w:p w14:paraId="71DFF735" w14:textId="77777777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381B9AA0" w14:textId="4DFD13D5" w:rsidR="007C5C75" w:rsidRPr="003F5FE8" w:rsidRDefault="007C5C75" w:rsidP="007C5C75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48,663</w:t>
            </w:r>
          </w:p>
        </w:tc>
        <w:tc>
          <w:tcPr>
            <w:tcW w:w="82" w:type="pct"/>
            <w:gridSpan w:val="2"/>
          </w:tcPr>
          <w:p w14:paraId="1607B508" w14:textId="77777777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gridSpan w:val="2"/>
          </w:tcPr>
          <w:p w14:paraId="40B8C3A1" w14:textId="00EEBDD5" w:rsidR="007C5C75" w:rsidRPr="003F5FE8" w:rsidRDefault="007C5C75" w:rsidP="007C5C75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13,239</w:t>
            </w:r>
          </w:p>
        </w:tc>
        <w:tc>
          <w:tcPr>
            <w:tcW w:w="92" w:type="pct"/>
            <w:gridSpan w:val="2"/>
          </w:tcPr>
          <w:p w14:paraId="0B35DB85" w14:textId="77777777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3"/>
          </w:tcPr>
          <w:p w14:paraId="2C33439A" w14:textId="61F5339F" w:rsidR="007C5C75" w:rsidRPr="003F5FE8" w:rsidRDefault="007C5C75" w:rsidP="007C5C75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15,184</w:t>
            </w:r>
          </w:p>
        </w:tc>
        <w:tc>
          <w:tcPr>
            <w:tcW w:w="92" w:type="pct"/>
            <w:gridSpan w:val="3"/>
          </w:tcPr>
          <w:p w14:paraId="45B52CF5" w14:textId="77777777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4"/>
          </w:tcPr>
          <w:p w14:paraId="528A8DD1" w14:textId="16CA5127" w:rsidR="007C5C75" w:rsidRPr="003F5FE8" w:rsidRDefault="007C5C75" w:rsidP="007C5C75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94" w:type="pct"/>
            <w:gridSpan w:val="3"/>
          </w:tcPr>
          <w:p w14:paraId="286F6A76" w14:textId="77777777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3"/>
          </w:tcPr>
          <w:p w14:paraId="5553FB0C" w14:textId="6A9803CE" w:rsidR="007C5C75" w:rsidRPr="003F5FE8" w:rsidRDefault="007C5C75" w:rsidP="007C5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994,171</w:t>
            </w:r>
          </w:p>
        </w:tc>
      </w:tr>
      <w:tr w:rsidR="009F25F2" w:rsidRPr="003F5FE8" w14:paraId="655115DE" w14:textId="77777777" w:rsidTr="009F25F2">
        <w:tc>
          <w:tcPr>
            <w:tcW w:w="855" w:type="pct"/>
            <w:gridSpan w:val="2"/>
            <w:tcBorders>
              <w:bottom w:val="nil"/>
            </w:tcBorders>
          </w:tcPr>
          <w:p w14:paraId="5F4722D6" w14:textId="77777777" w:rsidR="009F25F2" w:rsidRPr="003F5FE8" w:rsidRDefault="009F25F2" w:rsidP="009F2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47105EC2" w14:textId="5FAC98B5" w:rsidR="009F25F2" w:rsidRPr="003F5FE8" w:rsidRDefault="009F25F2" w:rsidP="000119B3">
            <w:pPr>
              <w:pStyle w:val="3"/>
              <w:tabs>
                <w:tab w:val="clear" w:pos="360"/>
                <w:tab w:val="clear" w:pos="720"/>
                <w:tab w:val="decimal" w:pos="5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A100B59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  <w:tcBorders>
              <w:bottom w:val="nil"/>
            </w:tcBorders>
          </w:tcPr>
          <w:p w14:paraId="34902B20" w14:textId="19C5A924" w:rsidR="009F25F2" w:rsidRPr="003F5FE8" w:rsidRDefault="007158B2" w:rsidP="009F25F2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19D343A4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bottom w:val="nil"/>
            </w:tcBorders>
          </w:tcPr>
          <w:p w14:paraId="58D6BC53" w14:textId="57B5C27C" w:rsidR="009F25F2" w:rsidRPr="003F5FE8" w:rsidRDefault="007158B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41039C83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429817B2" w14:textId="6873CEA8" w:rsidR="009F25F2" w:rsidRPr="003F5FE8" w:rsidRDefault="007158B2" w:rsidP="009F25F2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6,424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FD1D3CA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0FB6DB34" w14:textId="10C15216" w:rsidR="009F25F2" w:rsidRPr="003F5FE8" w:rsidRDefault="007158B2" w:rsidP="009F25F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82" w:type="pct"/>
            <w:gridSpan w:val="2"/>
            <w:tcBorders>
              <w:bottom w:val="nil"/>
            </w:tcBorders>
          </w:tcPr>
          <w:p w14:paraId="7504262A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bottom w:val="nil"/>
            </w:tcBorders>
          </w:tcPr>
          <w:p w14:paraId="3B391604" w14:textId="776A9CA2" w:rsidR="009F25F2" w:rsidRPr="003F5FE8" w:rsidRDefault="007158B2" w:rsidP="000119B3">
            <w:pPr>
              <w:pStyle w:val="3"/>
              <w:tabs>
                <w:tab w:val="clear" w:pos="360"/>
                <w:tab w:val="clear" w:pos="720"/>
                <w:tab w:val="decimal" w:pos="80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1,641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180E5B91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  <w:tcBorders>
              <w:bottom w:val="nil"/>
            </w:tcBorders>
          </w:tcPr>
          <w:p w14:paraId="79DB816B" w14:textId="4F1609B8" w:rsidR="009F25F2" w:rsidRPr="003F5FE8" w:rsidRDefault="007158B2" w:rsidP="000119B3">
            <w:pPr>
              <w:pStyle w:val="3"/>
              <w:tabs>
                <w:tab w:val="clear" w:pos="360"/>
                <w:tab w:val="clear" w:pos="720"/>
                <w:tab w:val="decimal" w:pos="103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7500EB77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4"/>
            <w:tcBorders>
              <w:bottom w:val="nil"/>
            </w:tcBorders>
          </w:tcPr>
          <w:p w14:paraId="3F562F57" w14:textId="0A7E9D0B" w:rsidR="009F25F2" w:rsidRPr="003F5FE8" w:rsidRDefault="00121E1B" w:rsidP="009F25F2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2,695</w:t>
            </w:r>
          </w:p>
        </w:tc>
        <w:tc>
          <w:tcPr>
            <w:tcW w:w="94" w:type="pct"/>
            <w:gridSpan w:val="3"/>
            <w:tcBorders>
              <w:bottom w:val="nil"/>
            </w:tcBorders>
          </w:tcPr>
          <w:p w14:paraId="6862E0DD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  <w:tcBorders>
              <w:bottom w:val="nil"/>
            </w:tcBorders>
          </w:tcPr>
          <w:p w14:paraId="34596A55" w14:textId="253ACACE" w:rsidR="009F25F2" w:rsidRPr="003F5FE8" w:rsidRDefault="00121E1B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13,235</w:t>
            </w:r>
          </w:p>
        </w:tc>
      </w:tr>
      <w:tr w:rsidR="009F25F2" w:rsidRPr="003F5FE8" w14:paraId="41714C91" w14:textId="77777777" w:rsidTr="009F25F2">
        <w:tc>
          <w:tcPr>
            <w:tcW w:w="855" w:type="pct"/>
            <w:gridSpan w:val="2"/>
            <w:tcBorders>
              <w:bottom w:val="nil"/>
            </w:tcBorders>
          </w:tcPr>
          <w:p w14:paraId="72C0E16D" w14:textId="77777777" w:rsidR="009F25F2" w:rsidRPr="003F5FE8" w:rsidRDefault="009F25F2" w:rsidP="009F2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6C95157F" w14:textId="7B6B528F" w:rsidR="009F25F2" w:rsidRPr="003F5FE8" w:rsidRDefault="009F25F2" w:rsidP="000119B3">
            <w:pPr>
              <w:pStyle w:val="3"/>
              <w:tabs>
                <w:tab w:val="clear" w:pos="360"/>
                <w:tab w:val="clear" w:pos="720"/>
                <w:tab w:val="decimal" w:pos="5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2E668F91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  <w:tcBorders>
              <w:bottom w:val="nil"/>
            </w:tcBorders>
          </w:tcPr>
          <w:p w14:paraId="2F9E6CD7" w14:textId="33857C36" w:rsidR="009F25F2" w:rsidRPr="003F5FE8" w:rsidRDefault="007158B2" w:rsidP="000119B3">
            <w:pPr>
              <w:pStyle w:val="3"/>
              <w:tabs>
                <w:tab w:val="clear" w:pos="360"/>
                <w:tab w:val="clear" w:pos="720"/>
                <w:tab w:val="decimal" w:pos="54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6BC252AA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bottom w:val="nil"/>
            </w:tcBorders>
          </w:tcPr>
          <w:p w14:paraId="18EA2671" w14:textId="29A1C730" w:rsidR="009F25F2" w:rsidRPr="003F5FE8" w:rsidRDefault="007158B2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69D17911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241E6DF9" w14:textId="733AAC41" w:rsidR="009F25F2" w:rsidRPr="003F5FE8" w:rsidRDefault="007158B2" w:rsidP="009F25F2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(3,79</w:t>
            </w:r>
            <w:r w:rsidR="00331E9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3E6DB968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126E9D5B" w14:textId="6A23AD22" w:rsidR="009F25F2" w:rsidRPr="003F5FE8" w:rsidRDefault="007158B2" w:rsidP="009F25F2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(362)</w:t>
            </w:r>
          </w:p>
        </w:tc>
        <w:tc>
          <w:tcPr>
            <w:tcW w:w="82" w:type="pct"/>
            <w:gridSpan w:val="2"/>
            <w:tcBorders>
              <w:bottom w:val="nil"/>
            </w:tcBorders>
          </w:tcPr>
          <w:p w14:paraId="389765FB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bottom w:val="nil"/>
            </w:tcBorders>
          </w:tcPr>
          <w:p w14:paraId="23301152" w14:textId="415DC89A" w:rsidR="009F25F2" w:rsidRPr="003F5FE8" w:rsidRDefault="007158B2" w:rsidP="009F25F2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(800)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615470B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  <w:tcBorders>
              <w:bottom w:val="nil"/>
            </w:tcBorders>
          </w:tcPr>
          <w:p w14:paraId="795312B6" w14:textId="1B77A9F3" w:rsidR="009F25F2" w:rsidRPr="003F5FE8" w:rsidRDefault="007158B2" w:rsidP="000119B3">
            <w:pPr>
              <w:pStyle w:val="3"/>
              <w:tabs>
                <w:tab w:val="clear" w:pos="360"/>
                <w:tab w:val="clear" w:pos="720"/>
                <w:tab w:val="decimal" w:pos="78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0301C648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4"/>
            <w:tcBorders>
              <w:bottom w:val="nil"/>
            </w:tcBorders>
          </w:tcPr>
          <w:p w14:paraId="76207CDD" w14:textId="6B0E24F3" w:rsidR="009F25F2" w:rsidRPr="003F5FE8" w:rsidRDefault="00121E1B" w:rsidP="009F25F2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4" w:type="pct"/>
            <w:gridSpan w:val="3"/>
            <w:tcBorders>
              <w:bottom w:val="nil"/>
            </w:tcBorders>
          </w:tcPr>
          <w:p w14:paraId="576319C8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  <w:tcBorders>
              <w:bottom w:val="nil"/>
            </w:tcBorders>
          </w:tcPr>
          <w:p w14:paraId="0FE0E301" w14:textId="2CEF4116" w:rsidR="009F25F2" w:rsidRPr="003F5FE8" w:rsidRDefault="00121E1B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(4,95</w:t>
            </w:r>
            <w:r w:rsidR="0058181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25F2" w:rsidRPr="003F5FE8" w14:paraId="0CADBF56" w14:textId="77777777" w:rsidTr="009F25F2">
        <w:tc>
          <w:tcPr>
            <w:tcW w:w="855" w:type="pct"/>
            <w:gridSpan w:val="2"/>
            <w:tcBorders>
              <w:bottom w:val="nil"/>
            </w:tcBorders>
          </w:tcPr>
          <w:p w14:paraId="52B041BB" w14:textId="1EA79AE9" w:rsidR="009F25F2" w:rsidRPr="003F5FE8" w:rsidRDefault="009F25F2" w:rsidP="009F2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36" w:type="pct"/>
            <w:gridSpan w:val="2"/>
            <w:tcBorders>
              <w:bottom w:val="nil"/>
            </w:tcBorders>
          </w:tcPr>
          <w:p w14:paraId="4ED675CE" w14:textId="5F4B2CFC" w:rsidR="009F25F2" w:rsidRPr="003F5FE8" w:rsidRDefault="009F25F2" w:rsidP="000119B3">
            <w:pPr>
              <w:pStyle w:val="3"/>
              <w:tabs>
                <w:tab w:val="clear" w:pos="360"/>
                <w:tab w:val="clear" w:pos="720"/>
                <w:tab w:val="decimal" w:pos="5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C5C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147235A2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  <w:tcBorders>
              <w:bottom w:val="nil"/>
            </w:tcBorders>
          </w:tcPr>
          <w:p w14:paraId="7C803A80" w14:textId="2FD382EF" w:rsidR="009F25F2" w:rsidRPr="003F5FE8" w:rsidRDefault="007158B2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E51389C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bottom w:val="nil"/>
            </w:tcBorders>
          </w:tcPr>
          <w:p w14:paraId="6CF5991A" w14:textId="10D453A6" w:rsidR="009F25F2" w:rsidRPr="003F5FE8" w:rsidRDefault="007158B2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24FF71E2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76C0B341" w14:textId="3BC83321" w:rsidR="009F25F2" w:rsidRPr="003F5FE8" w:rsidRDefault="007158B2" w:rsidP="000119B3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1,046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9A9C1BE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607A7D0C" w14:textId="21F47CB0" w:rsidR="009F25F2" w:rsidRPr="003F5FE8" w:rsidRDefault="007158B2" w:rsidP="000119B3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2" w:type="pct"/>
            <w:gridSpan w:val="2"/>
            <w:tcBorders>
              <w:bottom w:val="nil"/>
            </w:tcBorders>
          </w:tcPr>
          <w:p w14:paraId="561C2C32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bottom w:val="nil"/>
            </w:tcBorders>
          </w:tcPr>
          <w:p w14:paraId="11D85727" w14:textId="4143D5A1" w:rsidR="009F25F2" w:rsidRPr="003F5FE8" w:rsidRDefault="007158B2" w:rsidP="009F25F2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3394369B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gridSpan w:val="3"/>
            <w:tcBorders>
              <w:bottom w:val="nil"/>
            </w:tcBorders>
          </w:tcPr>
          <w:p w14:paraId="57FF9E11" w14:textId="0FFE8EEE" w:rsidR="009F25F2" w:rsidRPr="003F5FE8" w:rsidRDefault="007158B2">
            <w:pPr>
              <w:pStyle w:val="3"/>
              <w:tabs>
                <w:tab w:val="clear" w:pos="360"/>
                <w:tab w:val="clear" w:pos="720"/>
                <w:tab w:val="decimal" w:pos="7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045FD024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  <w:gridSpan w:val="4"/>
            <w:tcBorders>
              <w:bottom w:val="nil"/>
            </w:tcBorders>
          </w:tcPr>
          <w:p w14:paraId="6AC0A002" w14:textId="499BA1C1" w:rsidR="009F25F2" w:rsidRPr="003F5FE8" w:rsidRDefault="00121E1B" w:rsidP="009F25F2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(2,560)</w:t>
            </w:r>
          </w:p>
        </w:tc>
        <w:tc>
          <w:tcPr>
            <w:tcW w:w="94" w:type="pct"/>
            <w:gridSpan w:val="3"/>
            <w:tcBorders>
              <w:bottom w:val="nil"/>
            </w:tcBorders>
          </w:tcPr>
          <w:p w14:paraId="7AC76FFF" w14:textId="77777777" w:rsidR="009F25F2" w:rsidRPr="003F5FE8" w:rsidRDefault="009F25F2" w:rsidP="009F2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3"/>
            <w:tcBorders>
              <w:bottom w:val="nil"/>
            </w:tcBorders>
          </w:tcPr>
          <w:p w14:paraId="502092D4" w14:textId="6A75874F" w:rsidR="009F25F2" w:rsidRPr="000119B3" w:rsidRDefault="00121E1B" w:rsidP="000119B3">
            <w:pPr>
              <w:pStyle w:val="3"/>
              <w:tabs>
                <w:tab w:val="clear" w:pos="360"/>
                <w:tab w:val="clear" w:pos="720"/>
                <w:tab w:val="decimal" w:pos="68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24C4" w:rsidRPr="003F5FE8" w14:paraId="1677C63C" w14:textId="77777777" w:rsidTr="009F25F2">
        <w:tc>
          <w:tcPr>
            <w:tcW w:w="855" w:type="pct"/>
            <w:gridSpan w:val="2"/>
            <w:tcBorders>
              <w:bottom w:val="nil"/>
            </w:tcBorders>
          </w:tcPr>
          <w:p w14:paraId="06C19CD8" w14:textId="5C5A41F0" w:rsidR="009224C4" w:rsidRPr="003F5FE8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C5C7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ACE34" w14:textId="2534D67F" w:rsidR="009224C4" w:rsidRPr="003F5FE8" w:rsidRDefault="007158B2" w:rsidP="009224C4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4FB58286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5D1C29" w14:textId="65703D71" w:rsidR="009224C4" w:rsidRPr="003F5FE8" w:rsidRDefault="007158B2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433,625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6C0DFD53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C4E57" w14:textId="105AF2A0" w:rsidR="009224C4" w:rsidRPr="003F5FE8" w:rsidRDefault="007158B2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157,432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2616484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FC28E" w14:textId="71A0AC0D" w:rsidR="009224C4" w:rsidRPr="003F5FE8" w:rsidRDefault="007158B2" w:rsidP="000119B3">
            <w:pPr>
              <w:pStyle w:val="3"/>
              <w:tabs>
                <w:tab w:val="clear" w:pos="360"/>
                <w:tab w:val="clear" w:pos="720"/>
                <w:tab w:val="decimal" w:pos="89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162,7</w:t>
            </w:r>
            <w:r w:rsidR="000064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637979C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FDCDE" w14:textId="7C8CDE9E" w:rsidR="009224C4" w:rsidRPr="003F5FE8" w:rsidRDefault="007158B2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49,134</w:t>
            </w:r>
          </w:p>
        </w:tc>
        <w:tc>
          <w:tcPr>
            <w:tcW w:w="82" w:type="pct"/>
            <w:gridSpan w:val="2"/>
            <w:tcBorders>
              <w:bottom w:val="nil"/>
            </w:tcBorders>
          </w:tcPr>
          <w:p w14:paraId="6488F608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37263" w14:textId="479B11B5" w:rsidR="009224C4" w:rsidRPr="003F5FE8" w:rsidRDefault="007158B2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14,080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1D5825DF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B190AF" w14:textId="2A6950A2" w:rsidR="009224C4" w:rsidRPr="003F5FE8" w:rsidRDefault="007158B2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15,272</w:t>
            </w: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0C087E04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CD71D45" w14:textId="3EB77769" w:rsidR="009224C4" w:rsidRPr="003F5FE8" w:rsidRDefault="00121E1B" w:rsidP="009224C4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</w:p>
        </w:tc>
        <w:tc>
          <w:tcPr>
            <w:tcW w:w="94" w:type="pct"/>
            <w:gridSpan w:val="3"/>
            <w:tcBorders>
              <w:bottom w:val="nil"/>
            </w:tcBorders>
          </w:tcPr>
          <w:p w14:paraId="238AB44A" w14:textId="77777777" w:rsidR="009224C4" w:rsidRPr="003F5FE8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3334A8" w14:textId="3BF55E5E" w:rsidR="009224C4" w:rsidRPr="003F5FE8" w:rsidRDefault="00121E1B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1,002,44</w:t>
            </w:r>
            <w:r w:rsidR="005F456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9224C4" w:rsidRPr="003F5FE8" w14:paraId="12936EBA" w14:textId="77777777" w:rsidTr="009F25F2">
        <w:tc>
          <w:tcPr>
            <w:tcW w:w="855" w:type="pct"/>
            <w:gridSpan w:val="2"/>
          </w:tcPr>
          <w:p w14:paraId="2C20400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5" w:type="pct"/>
            <w:gridSpan w:val="40"/>
          </w:tcPr>
          <w:p w14:paraId="6C44483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24C4" w:rsidRPr="003F5FE8" w14:paraId="75B7B559" w14:textId="77777777" w:rsidTr="009F25F2">
        <w:tc>
          <w:tcPr>
            <w:tcW w:w="855" w:type="pct"/>
            <w:gridSpan w:val="2"/>
          </w:tcPr>
          <w:p w14:paraId="3D0B9C1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14:paraId="016F8230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2DE21387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gridSpan w:val="2"/>
          </w:tcPr>
          <w:p w14:paraId="5513DC56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75F8C0B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</w:tcPr>
          <w:p w14:paraId="63064389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2"/>
          </w:tcPr>
          <w:p w14:paraId="0259BFCE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" w:type="pct"/>
            <w:gridSpan w:val="2"/>
          </w:tcPr>
          <w:p w14:paraId="481FFDEE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0E5D60DE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</w:tcPr>
          <w:p w14:paraId="2F59E11E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  <w:gridSpan w:val="2"/>
          </w:tcPr>
          <w:p w14:paraId="261E05C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14:paraId="68D080E0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  <w:gridSpan w:val="3"/>
          </w:tcPr>
          <w:p w14:paraId="21ED0C8F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1E07951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3"/>
          </w:tcPr>
          <w:p w14:paraId="23EFE76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" w:type="pct"/>
            <w:gridSpan w:val="4"/>
          </w:tcPr>
          <w:p w14:paraId="458D35E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94" w:type="pct"/>
            <w:gridSpan w:val="3"/>
          </w:tcPr>
          <w:p w14:paraId="5559D6C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8" w:type="pct"/>
            <w:gridSpan w:val="2"/>
          </w:tcPr>
          <w:p w14:paraId="72926849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24C4" w:rsidRPr="003F5FE8" w14:paraId="5B67DCF2" w14:textId="77777777" w:rsidTr="009F25F2">
        <w:tc>
          <w:tcPr>
            <w:tcW w:w="855" w:type="pct"/>
            <w:gridSpan w:val="2"/>
          </w:tcPr>
          <w:p w14:paraId="23B508DA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14:paraId="73214DD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5FB4F9B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gridSpan w:val="2"/>
          </w:tcPr>
          <w:p w14:paraId="3CDDBB93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2171D02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</w:tcPr>
          <w:p w14:paraId="264BCC5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2"/>
          </w:tcPr>
          <w:p w14:paraId="44EA69AA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" w:type="pct"/>
            <w:gridSpan w:val="2"/>
          </w:tcPr>
          <w:p w14:paraId="6FE46C9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29276BF3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</w:tcPr>
          <w:p w14:paraId="686503A5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  <w:gridSpan w:val="2"/>
          </w:tcPr>
          <w:p w14:paraId="0649BDE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14:paraId="56068B59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  <w:gridSpan w:val="3"/>
          </w:tcPr>
          <w:p w14:paraId="541CC606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6EE5B536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3"/>
          </w:tcPr>
          <w:p w14:paraId="7D65BB1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" w:type="pct"/>
            <w:gridSpan w:val="4"/>
          </w:tcPr>
          <w:p w14:paraId="42C6957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94" w:type="pct"/>
            <w:gridSpan w:val="3"/>
          </w:tcPr>
          <w:p w14:paraId="57605CF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8" w:type="pct"/>
            <w:gridSpan w:val="2"/>
          </w:tcPr>
          <w:p w14:paraId="26DBDAD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24C4" w:rsidRPr="003F5FE8" w14:paraId="514F48F9" w14:textId="77777777" w:rsidTr="009F25F2">
        <w:tc>
          <w:tcPr>
            <w:tcW w:w="855" w:type="pct"/>
            <w:gridSpan w:val="2"/>
          </w:tcPr>
          <w:p w14:paraId="3A942481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14:paraId="6049349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73745D5F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gridSpan w:val="2"/>
          </w:tcPr>
          <w:p w14:paraId="522F0CC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72094311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</w:tcPr>
          <w:p w14:paraId="685EE626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2"/>
          </w:tcPr>
          <w:p w14:paraId="1BB02D21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" w:type="pct"/>
            <w:gridSpan w:val="2"/>
          </w:tcPr>
          <w:p w14:paraId="50BFFEF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70A60BFF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</w:tcPr>
          <w:p w14:paraId="2D27188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82" w:type="pct"/>
            <w:gridSpan w:val="2"/>
          </w:tcPr>
          <w:p w14:paraId="4FE55D5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14:paraId="2D3AD26F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  <w:gridSpan w:val="3"/>
          </w:tcPr>
          <w:p w14:paraId="44A7C185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72B7D2F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" w:type="pct"/>
            <w:gridSpan w:val="3"/>
          </w:tcPr>
          <w:p w14:paraId="112480A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" w:type="pct"/>
            <w:gridSpan w:val="4"/>
          </w:tcPr>
          <w:p w14:paraId="40677DE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4" w:type="pct"/>
            <w:gridSpan w:val="3"/>
          </w:tcPr>
          <w:p w14:paraId="5D56B3FA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8" w:type="pct"/>
            <w:gridSpan w:val="2"/>
          </w:tcPr>
          <w:p w14:paraId="6243779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24C4" w:rsidRPr="003F5FE8" w14:paraId="7EF0621E" w14:textId="77777777" w:rsidTr="009F25F2">
        <w:trPr>
          <w:trHeight w:val="344"/>
        </w:trPr>
        <w:tc>
          <w:tcPr>
            <w:tcW w:w="855" w:type="pct"/>
            <w:gridSpan w:val="2"/>
          </w:tcPr>
          <w:p w14:paraId="69AF5AFC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gridSpan w:val="2"/>
          </w:tcPr>
          <w:p w14:paraId="0742704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1ADA41D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gridSpan w:val="2"/>
          </w:tcPr>
          <w:p w14:paraId="421D8E9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02F4A98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</w:tcPr>
          <w:p w14:paraId="7F19468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2" w:type="pct"/>
            <w:gridSpan w:val="2"/>
          </w:tcPr>
          <w:p w14:paraId="07B2E397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" w:type="pct"/>
            <w:gridSpan w:val="2"/>
          </w:tcPr>
          <w:p w14:paraId="74D1D3B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30B43F11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</w:tcPr>
          <w:p w14:paraId="0DE44785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ติดตั้งและเครื่อง</w:t>
            </w:r>
          </w:p>
        </w:tc>
        <w:tc>
          <w:tcPr>
            <w:tcW w:w="82" w:type="pct"/>
            <w:gridSpan w:val="2"/>
          </w:tcPr>
          <w:p w14:paraId="099872B7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14:paraId="38758F3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  <w:gridSpan w:val="3"/>
          </w:tcPr>
          <w:p w14:paraId="110384A0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4F03B395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92" w:type="pct"/>
            <w:gridSpan w:val="3"/>
          </w:tcPr>
          <w:p w14:paraId="5C0D439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" w:type="pct"/>
            <w:gridSpan w:val="4"/>
          </w:tcPr>
          <w:p w14:paraId="03E6668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4" w:type="pct"/>
            <w:gridSpan w:val="3"/>
          </w:tcPr>
          <w:p w14:paraId="38F8E446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8" w:type="pct"/>
            <w:gridSpan w:val="2"/>
          </w:tcPr>
          <w:p w14:paraId="3F5A1BFC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24C4" w:rsidRPr="003F5FE8" w14:paraId="0506F8A6" w14:textId="77777777" w:rsidTr="009F25F2">
        <w:tc>
          <w:tcPr>
            <w:tcW w:w="855" w:type="pct"/>
            <w:gridSpan w:val="2"/>
          </w:tcPr>
          <w:p w14:paraId="66F1155A" w14:textId="77777777" w:rsidR="009224C4" w:rsidRPr="00391CFE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6" w:type="pct"/>
            <w:gridSpan w:val="2"/>
          </w:tcPr>
          <w:p w14:paraId="49CD12A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92" w:type="pct"/>
            <w:gridSpan w:val="2"/>
          </w:tcPr>
          <w:p w14:paraId="5B51A5A0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</w:tcPr>
          <w:p w14:paraId="664BC8DC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92" w:type="pct"/>
            <w:gridSpan w:val="2"/>
          </w:tcPr>
          <w:p w14:paraId="046582AE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</w:tcPr>
          <w:p w14:paraId="4553101F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2" w:type="pct"/>
            <w:gridSpan w:val="2"/>
          </w:tcPr>
          <w:p w14:paraId="1E9E56F8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" w:type="pct"/>
            <w:gridSpan w:val="2"/>
          </w:tcPr>
          <w:p w14:paraId="3B7B3C8A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2" w:type="pct"/>
            <w:gridSpan w:val="2"/>
          </w:tcPr>
          <w:p w14:paraId="01CE48D0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</w:tcPr>
          <w:p w14:paraId="61CBFC66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ใช้สำนักงาน</w:t>
            </w:r>
          </w:p>
        </w:tc>
        <w:tc>
          <w:tcPr>
            <w:tcW w:w="82" w:type="pct"/>
            <w:gridSpan w:val="2"/>
          </w:tcPr>
          <w:p w14:paraId="699EAEA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14:paraId="079FD04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4" w:type="pct"/>
            <w:gridSpan w:val="3"/>
          </w:tcPr>
          <w:p w14:paraId="19052A4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gridSpan w:val="3"/>
          </w:tcPr>
          <w:p w14:paraId="763499E5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92" w:type="pct"/>
            <w:gridSpan w:val="3"/>
          </w:tcPr>
          <w:p w14:paraId="5B00E2CC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" w:type="pct"/>
            <w:gridSpan w:val="4"/>
          </w:tcPr>
          <w:p w14:paraId="4C0988A5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94" w:type="pct"/>
            <w:gridSpan w:val="3"/>
          </w:tcPr>
          <w:p w14:paraId="24CC084C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8" w:type="pct"/>
            <w:gridSpan w:val="2"/>
          </w:tcPr>
          <w:p w14:paraId="426703B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224C4" w:rsidRPr="003F5FE8" w14:paraId="5FC092AF" w14:textId="77777777" w:rsidTr="009F25F2">
        <w:tc>
          <w:tcPr>
            <w:tcW w:w="855" w:type="pct"/>
            <w:gridSpan w:val="2"/>
          </w:tcPr>
          <w:p w14:paraId="777DB85E" w14:textId="77777777" w:rsidR="009224C4" w:rsidRPr="00391CFE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5" w:type="pct"/>
            <w:gridSpan w:val="40"/>
          </w:tcPr>
          <w:p w14:paraId="2D16D39A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24C4" w:rsidRPr="003F5FE8" w14:paraId="73DADF8D" w14:textId="77777777" w:rsidTr="009F25F2">
        <w:tc>
          <w:tcPr>
            <w:tcW w:w="855" w:type="pct"/>
            <w:gridSpan w:val="2"/>
          </w:tcPr>
          <w:p w14:paraId="79C8384F" w14:textId="77777777" w:rsidR="009224C4" w:rsidRPr="00391CFE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391CF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336" w:type="pct"/>
            <w:gridSpan w:val="2"/>
          </w:tcPr>
          <w:p w14:paraId="11252EC1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5A7F65EC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pct"/>
            <w:gridSpan w:val="2"/>
          </w:tcPr>
          <w:p w14:paraId="6475F755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1C9E6799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</w:tcPr>
          <w:p w14:paraId="03F92BC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0910566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" w:type="pct"/>
            <w:gridSpan w:val="2"/>
          </w:tcPr>
          <w:p w14:paraId="52D00F67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12EBB5A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</w:tcPr>
          <w:p w14:paraId="77A50D07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pct"/>
            <w:gridSpan w:val="2"/>
          </w:tcPr>
          <w:p w14:paraId="11F1B05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</w:tcPr>
          <w:p w14:paraId="0005E720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2"/>
          </w:tcPr>
          <w:p w14:paraId="7D8065FA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gridSpan w:val="4"/>
          </w:tcPr>
          <w:p w14:paraId="41D5203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gridSpan w:val="3"/>
          </w:tcPr>
          <w:p w14:paraId="28425B2A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gridSpan w:val="2"/>
          </w:tcPr>
          <w:p w14:paraId="14B02B09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gridSpan w:val="4"/>
          </w:tcPr>
          <w:p w14:paraId="456FA467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" w:type="pct"/>
            <w:gridSpan w:val="3"/>
          </w:tcPr>
          <w:p w14:paraId="6702DCB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CFE" w:rsidRPr="003F5FE8" w14:paraId="2BF3C8D6" w14:textId="77777777" w:rsidTr="009F25F2">
        <w:tc>
          <w:tcPr>
            <w:tcW w:w="855" w:type="pct"/>
            <w:gridSpan w:val="2"/>
            <w:vAlign w:val="bottom"/>
          </w:tcPr>
          <w:p w14:paraId="2EBF1A76" w14:textId="12949F67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1CF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91CF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91CF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36" w:type="pct"/>
            <w:gridSpan w:val="2"/>
            <w:vAlign w:val="bottom"/>
          </w:tcPr>
          <w:p w14:paraId="7466EC9E" w14:textId="44867D59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2B905BBE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vAlign w:val="bottom"/>
          </w:tcPr>
          <w:p w14:paraId="5C1C42B1" w14:textId="315301C3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275,587</w:t>
            </w:r>
          </w:p>
        </w:tc>
        <w:tc>
          <w:tcPr>
            <w:tcW w:w="92" w:type="pct"/>
            <w:gridSpan w:val="2"/>
            <w:vAlign w:val="bottom"/>
          </w:tcPr>
          <w:p w14:paraId="433762C2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vAlign w:val="bottom"/>
          </w:tcPr>
          <w:p w14:paraId="3ED479E1" w14:textId="768BD455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148,201</w:t>
            </w:r>
          </w:p>
        </w:tc>
        <w:tc>
          <w:tcPr>
            <w:tcW w:w="92" w:type="pct"/>
            <w:gridSpan w:val="2"/>
            <w:vAlign w:val="bottom"/>
          </w:tcPr>
          <w:p w14:paraId="78547890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vAlign w:val="bottom"/>
          </w:tcPr>
          <w:p w14:paraId="5BA2259F" w14:textId="3E976D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124,333</w:t>
            </w:r>
          </w:p>
        </w:tc>
        <w:tc>
          <w:tcPr>
            <w:tcW w:w="92" w:type="pct"/>
            <w:gridSpan w:val="2"/>
            <w:vAlign w:val="bottom"/>
          </w:tcPr>
          <w:p w14:paraId="768A2198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vAlign w:val="bottom"/>
          </w:tcPr>
          <w:p w14:paraId="2C37C672" w14:textId="469DEB6F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41,846</w:t>
            </w:r>
          </w:p>
        </w:tc>
        <w:tc>
          <w:tcPr>
            <w:tcW w:w="82" w:type="pct"/>
            <w:gridSpan w:val="2"/>
            <w:vAlign w:val="bottom"/>
          </w:tcPr>
          <w:p w14:paraId="72C4D190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vAlign w:val="bottom"/>
          </w:tcPr>
          <w:p w14:paraId="03A86C77" w14:textId="34A7952B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12,474</w:t>
            </w:r>
          </w:p>
        </w:tc>
        <w:tc>
          <w:tcPr>
            <w:tcW w:w="92" w:type="pct"/>
            <w:gridSpan w:val="2"/>
            <w:vAlign w:val="bottom"/>
          </w:tcPr>
          <w:p w14:paraId="6F55BB1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46F835FB" w14:textId="0A50771C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12,858</w:t>
            </w:r>
          </w:p>
        </w:tc>
        <w:tc>
          <w:tcPr>
            <w:tcW w:w="92" w:type="pct"/>
            <w:gridSpan w:val="3"/>
            <w:vAlign w:val="bottom"/>
          </w:tcPr>
          <w:p w14:paraId="3B3BAE22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vAlign w:val="bottom"/>
          </w:tcPr>
          <w:p w14:paraId="7B9420EB" w14:textId="3F0CB26C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pct"/>
            <w:gridSpan w:val="4"/>
            <w:vAlign w:val="bottom"/>
          </w:tcPr>
          <w:p w14:paraId="7CBFDE04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vAlign w:val="bottom"/>
          </w:tcPr>
          <w:p w14:paraId="67B52906" w14:textId="710C0051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615,299</w:t>
            </w:r>
          </w:p>
        </w:tc>
      </w:tr>
      <w:tr w:rsidR="00391CFE" w:rsidRPr="003F5FE8" w14:paraId="2701A5C4" w14:textId="77777777" w:rsidTr="009F25F2">
        <w:tc>
          <w:tcPr>
            <w:tcW w:w="855" w:type="pct"/>
            <w:gridSpan w:val="2"/>
            <w:vAlign w:val="bottom"/>
          </w:tcPr>
          <w:p w14:paraId="426C84AC" w14:textId="77777777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36" w:type="pct"/>
            <w:gridSpan w:val="2"/>
            <w:vAlign w:val="bottom"/>
          </w:tcPr>
          <w:p w14:paraId="582A8689" w14:textId="487DDBEE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72781D9E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vAlign w:val="bottom"/>
          </w:tcPr>
          <w:p w14:paraId="05152D2A" w14:textId="6B6E3005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19,613</w:t>
            </w:r>
          </w:p>
        </w:tc>
        <w:tc>
          <w:tcPr>
            <w:tcW w:w="92" w:type="pct"/>
            <w:gridSpan w:val="2"/>
            <w:vAlign w:val="bottom"/>
          </w:tcPr>
          <w:p w14:paraId="187253F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vAlign w:val="bottom"/>
          </w:tcPr>
          <w:p w14:paraId="750CDF6F" w14:textId="79BCE160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2,203</w:t>
            </w:r>
          </w:p>
        </w:tc>
        <w:tc>
          <w:tcPr>
            <w:tcW w:w="92" w:type="pct"/>
            <w:gridSpan w:val="2"/>
            <w:vAlign w:val="bottom"/>
          </w:tcPr>
          <w:p w14:paraId="09E48CF4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vAlign w:val="bottom"/>
          </w:tcPr>
          <w:p w14:paraId="20002836" w14:textId="68CE4BA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13,523</w:t>
            </w:r>
          </w:p>
        </w:tc>
        <w:tc>
          <w:tcPr>
            <w:tcW w:w="92" w:type="pct"/>
            <w:gridSpan w:val="2"/>
            <w:vAlign w:val="bottom"/>
          </w:tcPr>
          <w:p w14:paraId="4113629A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vAlign w:val="bottom"/>
          </w:tcPr>
          <w:p w14:paraId="1FBA969F" w14:textId="25325C1D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1,428</w:t>
            </w:r>
          </w:p>
        </w:tc>
        <w:tc>
          <w:tcPr>
            <w:tcW w:w="82" w:type="pct"/>
            <w:gridSpan w:val="2"/>
            <w:vAlign w:val="bottom"/>
          </w:tcPr>
          <w:p w14:paraId="54312215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vAlign w:val="bottom"/>
          </w:tcPr>
          <w:p w14:paraId="7BF5750A" w14:textId="01AA582B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  <w:tc>
          <w:tcPr>
            <w:tcW w:w="92" w:type="pct"/>
            <w:gridSpan w:val="2"/>
            <w:vAlign w:val="bottom"/>
          </w:tcPr>
          <w:p w14:paraId="1297F2A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6A459C01" w14:textId="7FDB950A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1,091</w:t>
            </w:r>
          </w:p>
        </w:tc>
        <w:tc>
          <w:tcPr>
            <w:tcW w:w="92" w:type="pct"/>
            <w:gridSpan w:val="3"/>
            <w:vAlign w:val="bottom"/>
          </w:tcPr>
          <w:p w14:paraId="0B7EC54F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vAlign w:val="bottom"/>
          </w:tcPr>
          <w:p w14:paraId="19640D3E" w14:textId="4174C656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pct"/>
            <w:gridSpan w:val="4"/>
            <w:vAlign w:val="bottom"/>
          </w:tcPr>
          <w:p w14:paraId="2E5CB71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vAlign w:val="bottom"/>
          </w:tcPr>
          <w:p w14:paraId="35E82C8B" w14:textId="17A61536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38,140</w:t>
            </w:r>
          </w:p>
        </w:tc>
      </w:tr>
      <w:tr w:rsidR="00391CFE" w:rsidRPr="003F5FE8" w14:paraId="3E58BB5E" w14:textId="77777777" w:rsidTr="009F25F2">
        <w:tc>
          <w:tcPr>
            <w:tcW w:w="855" w:type="pct"/>
            <w:gridSpan w:val="2"/>
            <w:vAlign w:val="bottom"/>
          </w:tcPr>
          <w:p w14:paraId="05411ECF" w14:textId="77777777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36" w:type="pct"/>
            <w:gridSpan w:val="2"/>
            <w:tcBorders>
              <w:bottom w:val="single" w:sz="4" w:space="0" w:color="auto"/>
            </w:tcBorders>
            <w:vAlign w:val="bottom"/>
          </w:tcPr>
          <w:p w14:paraId="2E478D11" w14:textId="65761A8C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09FBA2EA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vAlign w:val="bottom"/>
          </w:tcPr>
          <w:p w14:paraId="15A5A767" w14:textId="40204CCF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43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0F13DD55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  <w:vAlign w:val="bottom"/>
          </w:tcPr>
          <w:p w14:paraId="081EC13A" w14:textId="5FC72060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(53)</w:t>
            </w:r>
          </w:p>
        </w:tc>
        <w:tc>
          <w:tcPr>
            <w:tcW w:w="92" w:type="pct"/>
            <w:gridSpan w:val="2"/>
            <w:vAlign w:val="bottom"/>
          </w:tcPr>
          <w:p w14:paraId="1EE77C27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tcBorders>
              <w:bottom w:val="single" w:sz="4" w:space="0" w:color="auto"/>
            </w:tcBorders>
            <w:vAlign w:val="bottom"/>
          </w:tcPr>
          <w:p w14:paraId="3192B2D8" w14:textId="188AC083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(308)</w:t>
            </w:r>
          </w:p>
        </w:tc>
        <w:tc>
          <w:tcPr>
            <w:tcW w:w="92" w:type="pct"/>
            <w:gridSpan w:val="2"/>
            <w:vAlign w:val="bottom"/>
          </w:tcPr>
          <w:p w14:paraId="63E3D7AB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tcBorders>
              <w:bottom w:val="single" w:sz="4" w:space="0" w:color="auto"/>
            </w:tcBorders>
            <w:vAlign w:val="bottom"/>
          </w:tcPr>
          <w:p w14:paraId="36D594BC" w14:textId="396764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(207)</w:t>
            </w:r>
          </w:p>
        </w:tc>
        <w:tc>
          <w:tcPr>
            <w:tcW w:w="82" w:type="pct"/>
            <w:gridSpan w:val="2"/>
            <w:vAlign w:val="bottom"/>
          </w:tcPr>
          <w:p w14:paraId="3AB7D36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tcBorders>
              <w:bottom w:val="single" w:sz="4" w:space="0" w:color="auto"/>
            </w:tcBorders>
            <w:vAlign w:val="bottom"/>
          </w:tcPr>
          <w:p w14:paraId="3936E25A" w14:textId="069DD64D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(109)</w:t>
            </w:r>
          </w:p>
        </w:tc>
        <w:tc>
          <w:tcPr>
            <w:tcW w:w="92" w:type="pct"/>
            <w:gridSpan w:val="2"/>
            <w:vAlign w:val="bottom"/>
          </w:tcPr>
          <w:p w14:paraId="099663C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  <w:vAlign w:val="bottom"/>
          </w:tcPr>
          <w:p w14:paraId="697F5F6D" w14:textId="6E5B42A8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(273)</w:t>
            </w:r>
          </w:p>
        </w:tc>
        <w:tc>
          <w:tcPr>
            <w:tcW w:w="92" w:type="pct"/>
            <w:gridSpan w:val="3"/>
            <w:vAlign w:val="bottom"/>
          </w:tcPr>
          <w:p w14:paraId="567CBC07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tcBorders>
              <w:bottom w:val="single" w:sz="4" w:space="0" w:color="auto"/>
            </w:tcBorders>
            <w:vAlign w:val="bottom"/>
          </w:tcPr>
          <w:p w14:paraId="0A4633CF" w14:textId="611DB2EE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pct"/>
            <w:gridSpan w:val="4"/>
            <w:vAlign w:val="bottom"/>
          </w:tcPr>
          <w:p w14:paraId="423E48D1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tcBorders>
              <w:bottom w:val="single" w:sz="4" w:space="0" w:color="auto"/>
            </w:tcBorders>
            <w:vAlign w:val="bottom"/>
          </w:tcPr>
          <w:p w14:paraId="6A7C51BD" w14:textId="2A13B142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(950)</w:t>
            </w:r>
          </w:p>
        </w:tc>
      </w:tr>
      <w:tr w:rsidR="009224C4" w:rsidRPr="003F5FE8" w14:paraId="3E7E4D23" w14:textId="77777777" w:rsidTr="009F25F2">
        <w:tc>
          <w:tcPr>
            <w:tcW w:w="855" w:type="pct"/>
            <w:gridSpan w:val="2"/>
            <w:vAlign w:val="bottom"/>
          </w:tcPr>
          <w:p w14:paraId="6D18DAB7" w14:textId="139B4773" w:rsidR="009224C4" w:rsidRPr="00391CFE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91CFE" w:rsidRPr="00391CF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</w:tcBorders>
            <w:vAlign w:val="bottom"/>
          </w:tcPr>
          <w:p w14:paraId="6D8B88F3" w14:textId="7061D786" w:rsidR="009224C4" w:rsidRPr="00391CFE" w:rsidRDefault="009224C4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1D11D6D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</w:tcBorders>
            <w:vAlign w:val="bottom"/>
          </w:tcPr>
          <w:p w14:paraId="506B42EE" w14:textId="1C547D91" w:rsidR="009224C4" w:rsidRPr="00391CFE" w:rsidRDefault="009224C4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3DF37BFA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</w:tcBorders>
            <w:vAlign w:val="bottom"/>
          </w:tcPr>
          <w:p w14:paraId="40E805A7" w14:textId="1B2CAF79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202DBDB9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</w:tcBorders>
            <w:vAlign w:val="bottom"/>
          </w:tcPr>
          <w:p w14:paraId="15D424D2" w14:textId="44736D16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06955220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</w:tcBorders>
            <w:vAlign w:val="bottom"/>
          </w:tcPr>
          <w:p w14:paraId="297C5431" w14:textId="53ECF4AD" w:rsidR="009224C4" w:rsidRPr="00391CFE" w:rsidRDefault="009224C4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21B6A8F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</w:tcBorders>
            <w:vAlign w:val="bottom"/>
          </w:tcPr>
          <w:p w14:paraId="777D5C1A" w14:textId="75803E8F" w:rsidR="009224C4" w:rsidRPr="00391CFE" w:rsidRDefault="009224C4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1F43571F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</w:tcBorders>
            <w:vAlign w:val="bottom"/>
          </w:tcPr>
          <w:p w14:paraId="7571F588" w14:textId="1EFD4657" w:rsidR="009224C4" w:rsidRPr="00391CFE" w:rsidRDefault="009224C4" w:rsidP="009224C4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3"/>
            <w:vAlign w:val="bottom"/>
          </w:tcPr>
          <w:p w14:paraId="2FE5683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auto"/>
            </w:tcBorders>
            <w:vAlign w:val="bottom"/>
          </w:tcPr>
          <w:p w14:paraId="0EDC62CC" w14:textId="0AD4C103" w:rsidR="009224C4" w:rsidRPr="00391CFE" w:rsidRDefault="009224C4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pct"/>
            <w:gridSpan w:val="4"/>
            <w:vAlign w:val="bottom"/>
          </w:tcPr>
          <w:p w14:paraId="37C6EAE6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</w:tcBorders>
            <w:vAlign w:val="bottom"/>
          </w:tcPr>
          <w:p w14:paraId="652E5BA2" w14:textId="3896C372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1CFE" w:rsidRPr="003F5FE8" w14:paraId="13D0A77A" w14:textId="77777777" w:rsidTr="009F25F2">
        <w:tc>
          <w:tcPr>
            <w:tcW w:w="855" w:type="pct"/>
            <w:gridSpan w:val="2"/>
            <w:vAlign w:val="bottom"/>
          </w:tcPr>
          <w:p w14:paraId="0E621827" w14:textId="6BA8B489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36" w:type="pct"/>
            <w:gridSpan w:val="2"/>
            <w:vAlign w:val="bottom"/>
          </w:tcPr>
          <w:p w14:paraId="64453AE0" w14:textId="48266628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4EF091BE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vAlign w:val="bottom"/>
          </w:tcPr>
          <w:p w14:paraId="7E141537" w14:textId="0429E613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295,200</w:t>
            </w:r>
          </w:p>
        </w:tc>
        <w:tc>
          <w:tcPr>
            <w:tcW w:w="92" w:type="pct"/>
            <w:gridSpan w:val="2"/>
            <w:vAlign w:val="bottom"/>
          </w:tcPr>
          <w:p w14:paraId="637ECE19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vAlign w:val="bottom"/>
          </w:tcPr>
          <w:p w14:paraId="12B57D4F" w14:textId="566C1CB3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150,351</w:t>
            </w:r>
          </w:p>
        </w:tc>
        <w:tc>
          <w:tcPr>
            <w:tcW w:w="92" w:type="pct"/>
            <w:gridSpan w:val="2"/>
            <w:vAlign w:val="bottom"/>
          </w:tcPr>
          <w:p w14:paraId="57950C9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vAlign w:val="bottom"/>
          </w:tcPr>
          <w:p w14:paraId="0C104B2E" w14:textId="0C95E8E8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137,548</w:t>
            </w:r>
          </w:p>
        </w:tc>
        <w:tc>
          <w:tcPr>
            <w:tcW w:w="92" w:type="pct"/>
            <w:gridSpan w:val="2"/>
            <w:vAlign w:val="bottom"/>
          </w:tcPr>
          <w:p w14:paraId="6820ED2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vAlign w:val="bottom"/>
          </w:tcPr>
          <w:p w14:paraId="52365837" w14:textId="6E14B2A4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43,067</w:t>
            </w:r>
          </w:p>
        </w:tc>
        <w:tc>
          <w:tcPr>
            <w:tcW w:w="82" w:type="pct"/>
            <w:gridSpan w:val="2"/>
            <w:vAlign w:val="bottom"/>
          </w:tcPr>
          <w:p w14:paraId="09E32387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vAlign w:val="bottom"/>
          </w:tcPr>
          <w:p w14:paraId="69D6BAF2" w14:textId="2B163DC8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12,647</w:t>
            </w:r>
          </w:p>
        </w:tc>
        <w:tc>
          <w:tcPr>
            <w:tcW w:w="92" w:type="pct"/>
            <w:gridSpan w:val="2"/>
            <w:vAlign w:val="bottom"/>
          </w:tcPr>
          <w:p w14:paraId="6DCECC00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31750008" w14:textId="0F4CF368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13,676</w:t>
            </w:r>
          </w:p>
        </w:tc>
        <w:tc>
          <w:tcPr>
            <w:tcW w:w="92" w:type="pct"/>
            <w:gridSpan w:val="3"/>
            <w:vAlign w:val="bottom"/>
          </w:tcPr>
          <w:p w14:paraId="708EF94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vAlign w:val="bottom"/>
          </w:tcPr>
          <w:p w14:paraId="37FD6EAF" w14:textId="162296C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pct"/>
            <w:gridSpan w:val="4"/>
            <w:vAlign w:val="bottom"/>
          </w:tcPr>
          <w:p w14:paraId="108C066B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vAlign w:val="bottom"/>
          </w:tcPr>
          <w:p w14:paraId="66DEFE5A" w14:textId="47FF1A66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652,489</w:t>
            </w:r>
          </w:p>
        </w:tc>
      </w:tr>
      <w:tr w:rsidR="009224C4" w:rsidRPr="003F5FE8" w14:paraId="5DAA1D5E" w14:textId="77777777" w:rsidTr="009F25F2">
        <w:tc>
          <w:tcPr>
            <w:tcW w:w="855" w:type="pct"/>
            <w:gridSpan w:val="2"/>
            <w:vAlign w:val="bottom"/>
          </w:tcPr>
          <w:p w14:paraId="46B5B28F" w14:textId="77777777" w:rsidR="009224C4" w:rsidRPr="00391CFE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36" w:type="pct"/>
            <w:gridSpan w:val="2"/>
            <w:vAlign w:val="bottom"/>
          </w:tcPr>
          <w:p w14:paraId="438FFD7A" w14:textId="73F66693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05FC0FE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vAlign w:val="bottom"/>
          </w:tcPr>
          <w:p w14:paraId="31FA0D6C" w14:textId="6046F113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18,574</w:t>
            </w:r>
          </w:p>
        </w:tc>
        <w:tc>
          <w:tcPr>
            <w:tcW w:w="92" w:type="pct"/>
            <w:gridSpan w:val="2"/>
            <w:vAlign w:val="bottom"/>
          </w:tcPr>
          <w:p w14:paraId="60E1A42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vAlign w:val="bottom"/>
          </w:tcPr>
          <w:p w14:paraId="4B64382D" w14:textId="75E391B5" w:rsidR="009224C4" w:rsidRPr="00391CFE" w:rsidRDefault="000726B7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  <w:tc>
          <w:tcPr>
            <w:tcW w:w="92" w:type="pct"/>
            <w:gridSpan w:val="2"/>
            <w:vAlign w:val="bottom"/>
          </w:tcPr>
          <w:p w14:paraId="5ECBEA6A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vAlign w:val="bottom"/>
          </w:tcPr>
          <w:p w14:paraId="4FECDD11" w14:textId="4F320880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14,0</w:t>
            </w:r>
            <w:r w:rsidR="009140B9">
              <w:rPr>
                <w:rFonts w:ascii="Angsana New" w:hAnsi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92" w:type="pct"/>
            <w:gridSpan w:val="2"/>
            <w:vAlign w:val="bottom"/>
          </w:tcPr>
          <w:p w14:paraId="4CE9B8F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vAlign w:val="bottom"/>
          </w:tcPr>
          <w:p w14:paraId="3D6A4CED" w14:textId="50B7D364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1,599</w:t>
            </w:r>
          </w:p>
        </w:tc>
        <w:tc>
          <w:tcPr>
            <w:tcW w:w="82" w:type="pct"/>
            <w:gridSpan w:val="2"/>
            <w:vAlign w:val="bottom"/>
          </w:tcPr>
          <w:p w14:paraId="3215EE79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vAlign w:val="bottom"/>
          </w:tcPr>
          <w:p w14:paraId="0E6A71A6" w14:textId="52FD60C7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92" w:type="pct"/>
            <w:gridSpan w:val="2"/>
            <w:vAlign w:val="bottom"/>
          </w:tcPr>
          <w:p w14:paraId="2496B10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vAlign w:val="bottom"/>
          </w:tcPr>
          <w:p w14:paraId="4412AE44" w14:textId="2244CB41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461</w:t>
            </w:r>
          </w:p>
        </w:tc>
        <w:tc>
          <w:tcPr>
            <w:tcW w:w="92" w:type="pct"/>
            <w:gridSpan w:val="3"/>
            <w:vAlign w:val="bottom"/>
          </w:tcPr>
          <w:p w14:paraId="1BB4342E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vAlign w:val="bottom"/>
          </w:tcPr>
          <w:p w14:paraId="6B429B81" w14:textId="03460E6C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pct"/>
            <w:gridSpan w:val="4"/>
            <w:vAlign w:val="bottom"/>
          </w:tcPr>
          <w:p w14:paraId="7554990C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vAlign w:val="bottom"/>
          </w:tcPr>
          <w:p w14:paraId="498064DC" w14:textId="4D7CF3DC" w:rsidR="009224C4" w:rsidRPr="00391CFE" w:rsidRDefault="000726B7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37,72</w:t>
            </w:r>
            <w:r w:rsidR="00E5730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224C4" w:rsidRPr="003F5FE8" w14:paraId="78CA8592" w14:textId="77777777" w:rsidTr="009F25F2">
        <w:tc>
          <w:tcPr>
            <w:tcW w:w="855" w:type="pct"/>
            <w:gridSpan w:val="2"/>
            <w:tcBorders>
              <w:bottom w:val="nil"/>
            </w:tcBorders>
            <w:vAlign w:val="bottom"/>
          </w:tcPr>
          <w:p w14:paraId="623589FF" w14:textId="77777777" w:rsidR="009224C4" w:rsidRPr="00391CFE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36" w:type="pct"/>
            <w:gridSpan w:val="2"/>
            <w:tcBorders>
              <w:bottom w:val="single" w:sz="4" w:space="0" w:color="auto"/>
            </w:tcBorders>
            <w:vAlign w:val="bottom"/>
          </w:tcPr>
          <w:p w14:paraId="3AFBD63A" w14:textId="13BC78C8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  <w:vAlign w:val="bottom"/>
          </w:tcPr>
          <w:p w14:paraId="6A5639B2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  <w:vAlign w:val="bottom"/>
          </w:tcPr>
          <w:p w14:paraId="08F05E93" w14:textId="1CC34BAB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  <w:vAlign w:val="bottom"/>
          </w:tcPr>
          <w:p w14:paraId="0868D90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  <w:vAlign w:val="bottom"/>
          </w:tcPr>
          <w:p w14:paraId="395A16FD" w14:textId="3D236676" w:rsidR="009224C4" w:rsidRPr="00391CFE" w:rsidRDefault="000726B7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  <w:vAlign w:val="bottom"/>
          </w:tcPr>
          <w:p w14:paraId="5030CC04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tcBorders>
              <w:bottom w:val="single" w:sz="4" w:space="0" w:color="auto"/>
            </w:tcBorders>
            <w:vAlign w:val="bottom"/>
          </w:tcPr>
          <w:p w14:paraId="7B0F82B3" w14:textId="4DA42533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(1,91</w:t>
            </w:r>
            <w:r w:rsidR="00A06EB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2" w:type="pct"/>
            <w:gridSpan w:val="2"/>
            <w:tcBorders>
              <w:bottom w:val="nil"/>
            </w:tcBorders>
            <w:vAlign w:val="bottom"/>
          </w:tcPr>
          <w:p w14:paraId="1D1617A6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tcBorders>
              <w:bottom w:val="single" w:sz="4" w:space="0" w:color="auto"/>
            </w:tcBorders>
            <w:vAlign w:val="bottom"/>
          </w:tcPr>
          <w:p w14:paraId="7395F047" w14:textId="2D33ED0C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</w:t>
            </w:r>
            <w:r w:rsidR="00692F0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2" w:type="pct"/>
            <w:gridSpan w:val="2"/>
            <w:tcBorders>
              <w:bottom w:val="nil"/>
            </w:tcBorders>
            <w:vAlign w:val="bottom"/>
          </w:tcPr>
          <w:p w14:paraId="5A2FBDBE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tcBorders>
              <w:bottom w:val="single" w:sz="4" w:space="0" w:color="auto"/>
            </w:tcBorders>
            <w:vAlign w:val="bottom"/>
          </w:tcPr>
          <w:p w14:paraId="748EF5DE" w14:textId="34035281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(800)</w:t>
            </w:r>
          </w:p>
        </w:tc>
        <w:tc>
          <w:tcPr>
            <w:tcW w:w="92" w:type="pct"/>
            <w:gridSpan w:val="2"/>
            <w:tcBorders>
              <w:bottom w:val="nil"/>
            </w:tcBorders>
            <w:vAlign w:val="bottom"/>
          </w:tcPr>
          <w:p w14:paraId="2B7B294E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tcBorders>
              <w:bottom w:val="single" w:sz="4" w:space="0" w:color="auto"/>
            </w:tcBorders>
            <w:vAlign w:val="bottom"/>
          </w:tcPr>
          <w:p w14:paraId="2EEC5F4B" w14:textId="7B90E3D0" w:rsidR="009224C4" w:rsidRPr="00391CFE" w:rsidRDefault="000726B7" w:rsidP="000119B3">
            <w:pPr>
              <w:pStyle w:val="3"/>
              <w:tabs>
                <w:tab w:val="clear" w:pos="360"/>
                <w:tab w:val="clear" w:pos="720"/>
                <w:tab w:val="decimal" w:pos="87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3"/>
            <w:tcBorders>
              <w:bottom w:val="nil"/>
            </w:tcBorders>
            <w:vAlign w:val="bottom"/>
          </w:tcPr>
          <w:p w14:paraId="3D107E70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tcBorders>
              <w:bottom w:val="single" w:sz="4" w:space="0" w:color="auto"/>
            </w:tcBorders>
            <w:vAlign w:val="bottom"/>
          </w:tcPr>
          <w:p w14:paraId="3CCF5F63" w14:textId="13D5AB78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pct"/>
            <w:gridSpan w:val="4"/>
            <w:tcBorders>
              <w:bottom w:val="nil"/>
            </w:tcBorders>
            <w:vAlign w:val="bottom"/>
          </w:tcPr>
          <w:p w14:paraId="7A8B247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tcBorders>
              <w:bottom w:val="single" w:sz="4" w:space="0" w:color="auto"/>
            </w:tcBorders>
            <w:vAlign w:val="bottom"/>
          </w:tcPr>
          <w:p w14:paraId="4703D335" w14:textId="3C199ED4" w:rsidR="009224C4" w:rsidRPr="00391CFE" w:rsidRDefault="000726B7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(2,87</w:t>
            </w:r>
            <w:r w:rsidR="00AB54B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24C4" w:rsidRPr="003F5FE8" w14:paraId="6FB20FBB" w14:textId="77777777" w:rsidTr="009F25F2">
        <w:tc>
          <w:tcPr>
            <w:tcW w:w="855" w:type="pct"/>
            <w:gridSpan w:val="2"/>
            <w:tcBorders>
              <w:top w:val="nil"/>
              <w:bottom w:val="nil"/>
            </w:tcBorders>
            <w:vAlign w:val="bottom"/>
          </w:tcPr>
          <w:p w14:paraId="0C7332C5" w14:textId="4FBB0D1A" w:rsidR="009224C4" w:rsidRPr="00391CFE" w:rsidRDefault="009224C4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91CFE" w:rsidRPr="00391CF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6571" w14:textId="4DCCBADC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5E936A87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AAC03" w14:textId="538F983A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313,774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0F55C94F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8837C" w14:textId="4A955FBE" w:rsidR="009224C4" w:rsidRPr="00391CFE" w:rsidRDefault="000726B7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152,352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6C791731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BA942" w14:textId="6407EA92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149,722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2F194FEC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BEFD1" w14:textId="3DEF1112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44,51</w:t>
            </w:r>
            <w:r w:rsidR="008A2FF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2" w:type="pct"/>
            <w:gridSpan w:val="2"/>
            <w:tcBorders>
              <w:top w:val="nil"/>
              <w:bottom w:val="nil"/>
            </w:tcBorders>
            <w:vAlign w:val="bottom"/>
          </w:tcPr>
          <w:p w14:paraId="3FCC1206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C35A4" w14:textId="6BD07765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12,846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250296AB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AD989" w14:textId="75408283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14,137</w:t>
            </w:r>
          </w:p>
        </w:tc>
        <w:tc>
          <w:tcPr>
            <w:tcW w:w="92" w:type="pct"/>
            <w:gridSpan w:val="3"/>
            <w:tcBorders>
              <w:top w:val="nil"/>
              <w:bottom w:val="nil"/>
            </w:tcBorders>
            <w:vAlign w:val="bottom"/>
          </w:tcPr>
          <w:p w14:paraId="0B585E8D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EB69" w14:textId="5947EC37" w:rsidR="009224C4" w:rsidRPr="00391CFE" w:rsidRDefault="000726B7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pct"/>
            <w:gridSpan w:val="4"/>
            <w:tcBorders>
              <w:top w:val="nil"/>
              <w:bottom w:val="nil"/>
            </w:tcBorders>
            <w:vAlign w:val="bottom"/>
          </w:tcPr>
          <w:p w14:paraId="41671115" w14:textId="77777777" w:rsidR="009224C4" w:rsidRPr="00391CFE" w:rsidRDefault="009224C4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28B9" w14:textId="176EA227" w:rsidR="009224C4" w:rsidRPr="00391CFE" w:rsidRDefault="000726B7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687,34</w:t>
            </w:r>
            <w:r w:rsidR="004B1E4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391CFE" w:rsidRPr="003F5FE8" w14:paraId="10D6D698" w14:textId="77777777" w:rsidTr="009F25F2">
        <w:tc>
          <w:tcPr>
            <w:tcW w:w="855" w:type="pct"/>
            <w:gridSpan w:val="2"/>
            <w:tcBorders>
              <w:top w:val="nil"/>
              <w:bottom w:val="nil"/>
            </w:tcBorders>
            <w:vAlign w:val="bottom"/>
          </w:tcPr>
          <w:p w14:paraId="23A18BB2" w14:textId="77777777" w:rsidR="00391CFE" w:rsidRPr="00391CFE" w:rsidRDefault="00391CFE" w:rsidP="0092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778ECB5" w14:textId="77777777" w:rsidR="00391CFE" w:rsidRPr="00391CFE" w:rsidRDefault="00391CFE" w:rsidP="009224C4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451D8258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81E325A" w14:textId="77777777" w:rsidR="00391CFE" w:rsidRPr="00391CFE" w:rsidRDefault="00391CFE" w:rsidP="009224C4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597E6C01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2023CE0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0AE64767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F4DEEB8" w14:textId="77777777" w:rsidR="00391CFE" w:rsidRPr="00391CFE" w:rsidRDefault="00391CFE" w:rsidP="009224C4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2BCBDA71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687F379" w14:textId="77777777" w:rsidR="00391CFE" w:rsidRPr="00391CFE" w:rsidRDefault="00391CFE" w:rsidP="009224C4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" w:type="pct"/>
            <w:gridSpan w:val="2"/>
            <w:tcBorders>
              <w:top w:val="nil"/>
              <w:bottom w:val="nil"/>
            </w:tcBorders>
            <w:vAlign w:val="bottom"/>
          </w:tcPr>
          <w:p w14:paraId="68943B4D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9B3EAB7" w14:textId="77777777" w:rsidR="00391CFE" w:rsidRPr="00391CFE" w:rsidRDefault="00391CFE" w:rsidP="009224C4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26403DFB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09969550" w14:textId="77777777" w:rsidR="00391CFE" w:rsidRPr="00391CFE" w:rsidRDefault="00391CFE" w:rsidP="009224C4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3"/>
            <w:tcBorders>
              <w:top w:val="nil"/>
              <w:bottom w:val="nil"/>
            </w:tcBorders>
            <w:vAlign w:val="bottom"/>
          </w:tcPr>
          <w:p w14:paraId="70EACA58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A617937" w14:textId="77777777" w:rsidR="00391CFE" w:rsidRPr="00391CFE" w:rsidRDefault="00391CFE" w:rsidP="009224C4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pct"/>
            <w:gridSpan w:val="4"/>
            <w:tcBorders>
              <w:top w:val="nil"/>
              <w:bottom w:val="nil"/>
            </w:tcBorders>
            <w:vAlign w:val="bottom"/>
          </w:tcPr>
          <w:p w14:paraId="08743EE0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E9CCFA5" w14:textId="77777777" w:rsidR="00391CFE" w:rsidRPr="00391CFE" w:rsidRDefault="00391CFE" w:rsidP="00922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1CFE" w:rsidRPr="003F5FE8" w14:paraId="3F9C4620" w14:textId="77777777" w:rsidTr="009F25F2">
        <w:tc>
          <w:tcPr>
            <w:tcW w:w="855" w:type="pct"/>
            <w:gridSpan w:val="2"/>
            <w:tcBorders>
              <w:top w:val="nil"/>
              <w:bottom w:val="nil"/>
            </w:tcBorders>
          </w:tcPr>
          <w:p w14:paraId="7CB93D97" w14:textId="573A7572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36" w:type="pct"/>
            <w:gridSpan w:val="2"/>
            <w:tcBorders>
              <w:top w:val="nil"/>
              <w:bottom w:val="nil"/>
            </w:tcBorders>
          </w:tcPr>
          <w:p w14:paraId="697CC124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720A6282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tcBorders>
              <w:top w:val="nil"/>
              <w:bottom w:val="nil"/>
            </w:tcBorders>
          </w:tcPr>
          <w:p w14:paraId="13720CAA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195C9DEB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tcBorders>
              <w:top w:val="nil"/>
              <w:bottom w:val="nil"/>
            </w:tcBorders>
          </w:tcPr>
          <w:p w14:paraId="1122F0C7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047BC2CF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tcBorders>
              <w:top w:val="nil"/>
              <w:bottom w:val="nil"/>
            </w:tcBorders>
          </w:tcPr>
          <w:p w14:paraId="1AED41BD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1AFFAE87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tcBorders>
              <w:top w:val="nil"/>
              <w:bottom w:val="nil"/>
            </w:tcBorders>
          </w:tcPr>
          <w:p w14:paraId="5DD733BA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2" w:type="pct"/>
            <w:gridSpan w:val="2"/>
            <w:tcBorders>
              <w:top w:val="nil"/>
              <w:bottom w:val="nil"/>
            </w:tcBorders>
          </w:tcPr>
          <w:p w14:paraId="23E859B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tcBorders>
              <w:top w:val="nil"/>
              <w:bottom w:val="nil"/>
            </w:tcBorders>
          </w:tcPr>
          <w:p w14:paraId="23C7621B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330B735C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tcBorders>
              <w:top w:val="nil"/>
              <w:bottom w:val="nil"/>
            </w:tcBorders>
          </w:tcPr>
          <w:p w14:paraId="59556A2F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pct"/>
            <w:gridSpan w:val="3"/>
            <w:tcBorders>
              <w:top w:val="nil"/>
              <w:bottom w:val="nil"/>
            </w:tcBorders>
          </w:tcPr>
          <w:p w14:paraId="3CD77E24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tcBorders>
              <w:top w:val="nil"/>
              <w:bottom w:val="nil"/>
            </w:tcBorders>
          </w:tcPr>
          <w:p w14:paraId="320F0897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pct"/>
            <w:gridSpan w:val="4"/>
            <w:tcBorders>
              <w:top w:val="nil"/>
              <w:bottom w:val="nil"/>
            </w:tcBorders>
          </w:tcPr>
          <w:p w14:paraId="05C956B6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tcBorders>
              <w:top w:val="nil"/>
              <w:bottom w:val="nil"/>
            </w:tcBorders>
          </w:tcPr>
          <w:p w14:paraId="18102D08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1CFE" w:rsidRPr="003F5FE8" w14:paraId="1BEB5EF9" w14:textId="77777777" w:rsidTr="009F25F2">
        <w:tc>
          <w:tcPr>
            <w:tcW w:w="855" w:type="pct"/>
            <w:gridSpan w:val="2"/>
            <w:tcBorders>
              <w:top w:val="nil"/>
              <w:bottom w:val="nil"/>
            </w:tcBorders>
          </w:tcPr>
          <w:p w14:paraId="22321DFD" w14:textId="78B8751F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36" w:type="pct"/>
            <w:gridSpan w:val="2"/>
            <w:tcBorders>
              <w:top w:val="nil"/>
              <w:bottom w:val="double" w:sz="4" w:space="0" w:color="auto"/>
            </w:tcBorders>
          </w:tcPr>
          <w:p w14:paraId="77B53DE9" w14:textId="577216E1" w:rsidR="00391CFE" w:rsidRPr="00391CFE" w:rsidRDefault="00391CFE" w:rsidP="000119B3">
            <w:pPr>
              <w:pStyle w:val="3"/>
              <w:tabs>
                <w:tab w:val="clear" w:pos="360"/>
                <w:tab w:val="clear" w:pos="720"/>
                <w:tab w:val="decimal" w:pos="71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</w:t>
            </w:r>
            <w:r w:rsidRPr="00F325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372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7F151B69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7" w:type="pct"/>
            <w:gridSpan w:val="2"/>
            <w:tcBorders>
              <w:top w:val="nil"/>
              <w:bottom w:val="double" w:sz="4" w:space="0" w:color="auto"/>
            </w:tcBorders>
          </w:tcPr>
          <w:p w14:paraId="67C99071" w14:textId="4EE48FE0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136,161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3AB71E49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8" w:type="pct"/>
            <w:gridSpan w:val="2"/>
            <w:tcBorders>
              <w:top w:val="nil"/>
              <w:bottom w:val="double" w:sz="4" w:space="0" w:color="auto"/>
            </w:tcBorders>
          </w:tcPr>
          <w:p w14:paraId="1E11AB31" w14:textId="317071EC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6,277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26E13405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9" w:type="pct"/>
            <w:gridSpan w:val="2"/>
            <w:tcBorders>
              <w:top w:val="nil"/>
              <w:bottom w:val="double" w:sz="4" w:space="0" w:color="auto"/>
            </w:tcBorders>
          </w:tcPr>
          <w:p w14:paraId="289566A7" w14:textId="41CF33A4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21,537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068FEF69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  <w:gridSpan w:val="2"/>
            <w:tcBorders>
              <w:top w:val="nil"/>
              <w:bottom w:val="double" w:sz="4" w:space="0" w:color="auto"/>
            </w:tcBorders>
          </w:tcPr>
          <w:p w14:paraId="5AE04158" w14:textId="44FCEA4D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5,596</w:t>
            </w:r>
          </w:p>
        </w:tc>
        <w:tc>
          <w:tcPr>
            <w:tcW w:w="82" w:type="pct"/>
            <w:gridSpan w:val="2"/>
            <w:tcBorders>
              <w:top w:val="nil"/>
              <w:bottom w:val="nil"/>
            </w:tcBorders>
          </w:tcPr>
          <w:p w14:paraId="6837C1A1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gridSpan w:val="2"/>
            <w:tcBorders>
              <w:top w:val="nil"/>
              <w:bottom w:val="double" w:sz="4" w:space="0" w:color="auto"/>
            </w:tcBorders>
          </w:tcPr>
          <w:p w14:paraId="3E0C3693" w14:textId="35B57001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75966D41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5" w:type="pct"/>
            <w:gridSpan w:val="4"/>
            <w:tcBorders>
              <w:top w:val="nil"/>
              <w:bottom w:val="double" w:sz="4" w:space="0" w:color="auto"/>
            </w:tcBorders>
          </w:tcPr>
          <w:p w14:paraId="26EA5E3C" w14:textId="0C969CA6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1,508</w:t>
            </w:r>
          </w:p>
        </w:tc>
        <w:tc>
          <w:tcPr>
            <w:tcW w:w="92" w:type="pct"/>
            <w:gridSpan w:val="3"/>
            <w:tcBorders>
              <w:top w:val="nil"/>
              <w:bottom w:val="nil"/>
            </w:tcBorders>
          </w:tcPr>
          <w:p w14:paraId="082DF4F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gridSpan w:val="2"/>
            <w:tcBorders>
              <w:top w:val="nil"/>
              <w:bottom w:val="double" w:sz="4" w:space="0" w:color="auto"/>
            </w:tcBorders>
          </w:tcPr>
          <w:p w14:paraId="661AB6E3" w14:textId="09044E52" w:rsidR="00391CFE" w:rsidRPr="00391CFE" w:rsidRDefault="00391CFE" w:rsidP="00284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</w:p>
        </w:tc>
        <w:tc>
          <w:tcPr>
            <w:tcW w:w="104" w:type="pct"/>
            <w:gridSpan w:val="4"/>
            <w:tcBorders>
              <w:top w:val="nil"/>
              <w:bottom w:val="nil"/>
            </w:tcBorders>
          </w:tcPr>
          <w:p w14:paraId="29E70D8A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3" w:type="pct"/>
            <w:gridSpan w:val="3"/>
            <w:tcBorders>
              <w:top w:val="nil"/>
              <w:bottom w:val="double" w:sz="4" w:space="0" w:color="auto"/>
            </w:tcBorders>
          </w:tcPr>
          <w:p w14:paraId="1FFF3044" w14:textId="053D543E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341,682</w:t>
            </w:r>
          </w:p>
        </w:tc>
      </w:tr>
      <w:tr w:rsidR="00391CFE" w:rsidRPr="003F5FE8" w14:paraId="09344DBA" w14:textId="77777777" w:rsidTr="009F25F2">
        <w:tc>
          <w:tcPr>
            <w:tcW w:w="855" w:type="pct"/>
            <w:gridSpan w:val="2"/>
            <w:tcBorders>
              <w:top w:val="nil"/>
              <w:bottom w:val="nil"/>
            </w:tcBorders>
          </w:tcPr>
          <w:p w14:paraId="3D8F60EB" w14:textId="1CD587B2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3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085DB98" w14:textId="6E96EF3E" w:rsidR="00391CFE" w:rsidRPr="000119B3" w:rsidRDefault="007208B2" w:rsidP="000119B3">
            <w:pPr>
              <w:pStyle w:val="3"/>
              <w:tabs>
                <w:tab w:val="clear" w:pos="360"/>
                <w:tab w:val="clear" w:pos="720"/>
                <w:tab w:val="decimal" w:pos="71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6A462BA2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104E8C1" w14:textId="6DFBB3C0" w:rsidR="00391CFE" w:rsidRPr="000119B3" w:rsidRDefault="007208B2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119,851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5461F41A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CDE67EE" w14:textId="47C54F65" w:rsidR="00391CFE" w:rsidRPr="000119B3" w:rsidRDefault="00502C0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5,080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0B45F12D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5420B6A" w14:textId="0A4F7801" w:rsidR="00391CFE" w:rsidRPr="000119B3" w:rsidRDefault="00502C0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13,03</w:t>
            </w:r>
            <w:r w:rsidR="000303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21BCA09A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C69E52C" w14:textId="25BB7CEE" w:rsidR="00391CFE" w:rsidRPr="000119B3" w:rsidRDefault="00502C0E" w:rsidP="00391CF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4,62</w:t>
            </w:r>
            <w:r w:rsidR="000303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82" w:type="pct"/>
            <w:gridSpan w:val="2"/>
            <w:tcBorders>
              <w:top w:val="nil"/>
              <w:bottom w:val="nil"/>
            </w:tcBorders>
          </w:tcPr>
          <w:p w14:paraId="6589AFC9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E2993F3" w14:textId="1D3A1E55" w:rsidR="00391CFE" w:rsidRPr="000119B3" w:rsidRDefault="00502C0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1,234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4C1DBAA0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2B8D74F4" w14:textId="48F2D241" w:rsidR="00391CFE" w:rsidRPr="000119B3" w:rsidRDefault="00502C0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1,135</w:t>
            </w:r>
          </w:p>
        </w:tc>
        <w:tc>
          <w:tcPr>
            <w:tcW w:w="92" w:type="pct"/>
            <w:gridSpan w:val="3"/>
            <w:tcBorders>
              <w:top w:val="nil"/>
              <w:bottom w:val="nil"/>
            </w:tcBorders>
          </w:tcPr>
          <w:p w14:paraId="6CCC6C89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96CB0F0" w14:textId="496DE88C" w:rsidR="00391CFE" w:rsidRPr="000119B3" w:rsidRDefault="00502C0E" w:rsidP="000119B3">
            <w:pPr>
              <w:pStyle w:val="3"/>
              <w:tabs>
                <w:tab w:val="clear" w:pos="360"/>
                <w:tab w:val="clear" w:pos="720"/>
                <w:tab w:val="decimal" w:pos="86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</w:p>
        </w:tc>
        <w:tc>
          <w:tcPr>
            <w:tcW w:w="104" w:type="pct"/>
            <w:gridSpan w:val="4"/>
            <w:tcBorders>
              <w:top w:val="nil"/>
              <w:bottom w:val="nil"/>
            </w:tcBorders>
          </w:tcPr>
          <w:p w14:paraId="59CCDA0D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2D61019" w14:textId="046BF614" w:rsidR="00391CFE" w:rsidRPr="000119B3" w:rsidRDefault="00502C0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315,107</w:t>
            </w:r>
          </w:p>
        </w:tc>
      </w:tr>
      <w:tr w:rsidR="00B96A6F" w:rsidRPr="003F5FE8" w14:paraId="55CA3B4C" w14:textId="77777777" w:rsidTr="00391CFE">
        <w:trPr>
          <w:gridAfter w:val="1"/>
          <w:wAfter w:w="30" w:type="pct"/>
        </w:trPr>
        <w:tc>
          <w:tcPr>
            <w:tcW w:w="815" w:type="pct"/>
          </w:tcPr>
          <w:p w14:paraId="031C614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br w:type="page"/>
            </w:r>
            <w:r w:rsidRPr="003F5FE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155" w:type="pct"/>
            <w:gridSpan w:val="40"/>
          </w:tcPr>
          <w:p w14:paraId="72CDA1E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3F5FE8" w14:paraId="52F8B58E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4A51AB8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gridSpan w:val="2"/>
          </w:tcPr>
          <w:p w14:paraId="3A2F0B0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39C5E37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77B4AF6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69BA452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29FBECA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40B32D7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  <w:gridSpan w:val="2"/>
          </w:tcPr>
          <w:p w14:paraId="34E51EA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54D5CB6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28E8127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" w:type="pct"/>
            <w:gridSpan w:val="2"/>
          </w:tcPr>
          <w:p w14:paraId="6A1A45D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0CF6095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55D05BD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355F304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3"/>
          </w:tcPr>
          <w:p w14:paraId="1FCBD4F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" w:type="pct"/>
            <w:gridSpan w:val="3"/>
          </w:tcPr>
          <w:p w14:paraId="69B67C1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2" w:type="pct"/>
            <w:gridSpan w:val="4"/>
          </w:tcPr>
          <w:p w14:paraId="18C2A50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</w:tcPr>
          <w:p w14:paraId="7E425D0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43FD65DD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2A59EFE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gridSpan w:val="2"/>
          </w:tcPr>
          <w:p w14:paraId="5755A9F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0C6741C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7053343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4307731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0FD7AB2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5FCDB09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  <w:gridSpan w:val="2"/>
          </w:tcPr>
          <w:p w14:paraId="70FB636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772106C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490E38D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" w:type="pct"/>
            <w:gridSpan w:val="2"/>
          </w:tcPr>
          <w:p w14:paraId="41A778A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50CBA13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2EF5787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1A1AC51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3"/>
          </w:tcPr>
          <w:p w14:paraId="10070F9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" w:type="pct"/>
            <w:gridSpan w:val="3"/>
          </w:tcPr>
          <w:p w14:paraId="79EDFBB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2" w:type="pct"/>
            <w:gridSpan w:val="4"/>
          </w:tcPr>
          <w:p w14:paraId="39DE1F2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</w:tcPr>
          <w:p w14:paraId="195DF14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7AE3F644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6B39B6E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gridSpan w:val="2"/>
          </w:tcPr>
          <w:p w14:paraId="202AEA8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2973130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3EADEE4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319AE18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1DC9BED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5FAA578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  <w:gridSpan w:val="2"/>
          </w:tcPr>
          <w:p w14:paraId="24ECBCB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290FCCA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5E2B3A9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0" w:type="pct"/>
            <w:gridSpan w:val="2"/>
          </w:tcPr>
          <w:p w14:paraId="3B74CDB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0B03B04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278F723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451E2FB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3"/>
          </w:tcPr>
          <w:p w14:paraId="3219DAC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" w:type="pct"/>
            <w:gridSpan w:val="3"/>
          </w:tcPr>
          <w:p w14:paraId="24EB90F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2" w:type="pct"/>
            <w:gridSpan w:val="4"/>
          </w:tcPr>
          <w:p w14:paraId="7C25FB5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</w:tcPr>
          <w:p w14:paraId="5827689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27BE3B12" w14:textId="77777777" w:rsidTr="009F25F2">
        <w:trPr>
          <w:gridAfter w:val="1"/>
          <w:wAfter w:w="30" w:type="pct"/>
          <w:trHeight w:val="344"/>
        </w:trPr>
        <w:tc>
          <w:tcPr>
            <w:tcW w:w="815" w:type="pct"/>
          </w:tcPr>
          <w:p w14:paraId="166B7C4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  <w:gridSpan w:val="2"/>
          </w:tcPr>
          <w:p w14:paraId="348A6C4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3D69C9F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1E77176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59CA77A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475C3CD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2" w:type="pct"/>
            <w:gridSpan w:val="2"/>
          </w:tcPr>
          <w:p w14:paraId="38961C41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" w:type="pct"/>
            <w:gridSpan w:val="2"/>
          </w:tcPr>
          <w:p w14:paraId="71C6CCE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72AF3A8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4764C52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0" w:type="pct"/>
            <w:gridSpan w:val="2"/>
          </w:tcPr>
          <w:p w14:paraId="7FED267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47EA6CC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075B6FA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59D701F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  <w:gridSpan w:val="3"/>
          </w:tcPr>
          <w:p w14:paraId="2873C96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" w:type="pct"/>
            <w:gridSpan w:val="3"/>
          </w:tcPr>
          <w:p w14:paraId="7D018E3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2" w:type="pct"/>
            <w:gridSpan w:val="4"/>
          </w:tcPr>
          <w:p w14:paraId="3FB9B71C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  <w:gridSpan w:val="3"/>
          </w:tcPr>
          <w:p w14:paraId="52B2930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3F5FE8" w14:paraId="2D797A1B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47ECF3BC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5" w:type="pct"/>
            <w:gridSpan w:val="2"/>
          </w:tcPr>
          <w:p w14:paraId="684F5719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2" w:type="pct"/>
            <w:gridSpan w:val="2"/>
          </w:tcPr>
          <w:p w14:paraId="46CD583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</w:tcPr>
          <w:p w14:paraId="4EBCF7D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2" w:type="pct"/>
            <w:gridSpan w:val="2"/>
          </w:tcPr>
          <w:p w14:paraId="427BC04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208B415A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2" w:type="pct"/>
            <w:gridSpan w:val="2"/>
          </w:tcPr>
          <w:p w14:paraId="1956D4F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3334D53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2" w:type="pct"/>
            <w:gridSpan w:val="2"/>
          </w:tcPr>
          <w:p w14:paraId="0CE4250E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276E328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0" w:type="pct"/>
            <w:gridSpan w:val="2"/>
          </w:tcPr>
          <w:p w14:paraId="499601FF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1AD7650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" w:type="pct"/>
            <w:gridSpan w:val="2"/>
          </w:tcPr>
          <w:p w14:paraId="544AE19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57BDD60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  <w:gridSpan w:val="3"/>
          </w:tcPr>
          <w:p w14:paraId="28C8481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" w:type="pct"/>
            <w:gridSpan w:val="3"/>
          </w:tcPr>
          <w:p w14:paraId="2681B49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2" w:type="pct"/>
            <w:gridSpan w:val="4"/>
          </w:tcPr>
          <w:p w14:paraId="58FA5E8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</w:tcPr>
          <w:p w14:paraId="180907B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3F5FE8" w14:paraId="44AFB62E" w14:textId="77777777" w:rsidTr="00391CFE">
        <w:trPr>
          <w:gridAfter w:val="1"/>
          <w:wAfter w:w="30" w:type="pct"/>
        </w:trPr>
        <w:tc>
          <w:tcPr>
            <w:tcW w:w="815" w:type="pct"/>
          </w:tcPr>
          <w:p w14:paraId="284E1EFF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55" w:type="pct"/>
            <w:gridSpan w:val="40"/>
          </w:tcPr>
          <w:p w14:paraId="5807F786" w14:textId="77777777" w:rsidR="00B96A6F" w:rsidRPr="003F5FE8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3F5FE8" w14:paraId="191E177E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23ECEF22" w14:textId="77777777" w:rsidR="00B96A6F" w:rsidRPr="003F5FE8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35" w:type="pct"/>
            <w:gridSpan w:val="2"/>
          </w:tcPr>
          <w:p w14:paraId="539EBED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0C0B6578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pct"/>
            <w:gridSpan w:val="2"/>
          </w:tcPr>
          <w:p w14:paraId="2C4064A4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3D61BC53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6982805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4E824852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771D4CE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3A1C0EF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6176D38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" w:type="pct"/>
            <w:gridSpan w:val="2"/>
          </w:tcPr>
          <w:p w14:paraId="269CB110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64418B4D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2"/>
          </w:tcPr>
          <w:p w14:paraId="4189F6A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64C8D4F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3"/>
          </w:tcPr>
          <w:p w14:paraId="079ECF37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  <w:gridSpan w:val="3"/>
          </w:tcPr>
          <w:p w14:paraId="72802F65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gridSpan w:val="4"/>
          </w:tcPr>
          <w:p w14:paraId="3AA71B4B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</w:tcPr>
          <w:p w14:paraId="37CEF1C6" w14:textId="77777777" w:rsidR="00B96A6F" w:rsidRPr="003F5FE8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CFE" w:rsidRPr="003F5FE8" w14:paraId="5CC12AB8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3277F918" w14:textId="4E7A99F9" w:rsidR="00391CFE" w:rsidRPr="003F5FE8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35" w:type="pct"/>
            <w:gridSpan w:val="2"/>
            <w:tcBorders>
              <w:bottom w:val="nil"/>
            </w:tcBorders>
          </w:tcPr>
          <w:p w14:paraId="3F9BC9A9" w14:textId="4A463905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6943E39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  <w:tcBorders>
              <w:bottom w:val="nil"/>
            </w:tcBorders>
          </w:tcPr>
          <w:p w14:paraId="1023E4C8" w14:textId="22BF8352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418,497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4C0C787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bottom w:val="nil"/>
            </w:tcBorders>
          </w:tcPr>
          <w:p w14:paraId="15773738" w14:textId="1288B4FA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91CFE">
              <w:rPr>
                <w:rFonts w:ascii="Angsana New" w:hAnsi="Angsana New"/>
                <w:sz w:val="30"/>
                <w:szCs w:val="30"/>
              </w:rPr>
              <w:t>153,735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198E10B9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7A245794" w14:textId="33739A8B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139,817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F40C8D1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5364E419" w14:textId="18B16B29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43,744</w:t>
            </w:r>
          </w:p>
        </w:tc>
        <w:tc>
          <w:tcPr>
            <w:tcW w:w="80" w:type="pct"/>
            <w:gridSpan w:val="2"/>
            <w:tcBorders>
              <w:bottom w:val="nil"/>
            </w:tcBorders>
          </w:tcPr>
          <w:p w14:paraId="608F7BAE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7B88B1ED" w14:textId="74016A24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13,593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461ECAA2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  <w:tcBorders>
              <w:bottom w:val="nil"/>
            </w:tcBorders>
          </w:tcPr>
          <w:p w14:paraId="2650744E" w14:textId="63533931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8,912</w:t>
            </w: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778AAAC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  <w:gridSpan w:val="3"/>
            <w:tcBorders>
              <w:bottom w:val="nil"/>
            </w:tcBorders>
          </w:tcPr>
          <w:p w14:paraId="1DC76BD7" w14:textId="69B17F42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11,327</w:t>
            </w:r>
          </w:p>
        </w:tc>
        <w:tc>
          <w:tcPr>
            <w:tcW w:w="92" w:type="pct"/>
            <w:gridSpan w:val="4"/>
            <w:tcBorders>
              <w:bottom w:val="nil"/>
            </w:tcBorders>
          </w:tcPr>
          <w:p w14:paraId="0680EA34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  <w:tcBorders>
              <w:bottom w:val="nil"/>
            </w:tcBorders>
          </w:tcPr>
          <w:p w14:paraId="1AA5913A" w14:textId="1F3CCE51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91CFE">
              <w:rPr>
                <w:rFonts w:ascii="Angsana New" w:hAnsi="Angsana New"/>
                <w:sz w:val="30"/>
                <w:szCs w:val="30"/>
              </w:rPr>
              <w:t>958,997</w:t>
            </w:r>
          </w:p>
        </w:tc>
      </w:tr>
      <w:tr w:rsidR="00391CFE" w:rsidRPr="003F5FE8" w14:paraId="1E9206E1" w14:textId="77777777" w:rsidTr="009F25F2">
        <w:trPr>
          <w:gridAfter w:val="1"/>
          <w:wAfter w:w="30" w:type="pct"/>
          <w:trHeight w:val="389"/>
        </w:trPr>
        <w:tc>
          <w:tcPr>
            <w:tcW w:w="815" w:type="pct"/>
          </w:tcPr>
          <w:p w14:paraId="7990CE13" w14:textId="77777777" w:rsidR="00391CFE" w:rsidRPr="003F5FE8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5" w:type="pct"/>
            <w:gridSpan w:val="2"/>
            <w:tcBorders>
              <w:bottom w:val="nil"/>
            </w:tcBorders>
          </w:tcPr>
          <w:p w14:paraId="433EAB0F" w14:textId="43FFFB39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4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635378A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gridSpan w:val="2"/>
            <w:tcBorders>
              <w:bottom w:val="nil"/>
            </w:tcBorders>
          </w:tcPr>
          <w:p w14:paraId="52A081D9" w14:textId="42F63FF2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6,482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72A23E11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bottom w:val="nil"/>
            </w:tcBorders>
          </w:tcPr>
          <w:p w14:paraId="55340304" w14:textId="28E469DF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91CFE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47649F92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7A4A8C30" w14:textId="69BF4698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9,047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18F0F9B6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6FA880B9" w14:textId="3B9CA346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4,065</w:t>
            </w:r>
          </w:p>
        </w:tc>
        <w:tc>
          <w:tcPr>
            <w:tcW w:w="80" w:type="pct"/>
            <w:gridSpan w:val="2"/>
            <w:tcBorders>
              <w:bottom w:val="nil"/>
            </w:tcBorders>
          </w:tcPr>
          <w:p w14:paraId="2E5F2F98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14B1B3C3" w14:textId="7719D265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0049F5A4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  <w:tcBorders>
              <w:bottom w:val="nil"/>
            </w:tcBorders>
          </w:tcPr>
          <w:p w14:paraId="30615817" w14:textId="5ED56321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3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217D3716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  <w:gridSpan w:val="3"/>
            <w:tcBorders>
              <w:bottom w:val="nil"/>
            </w:tcBorders>
          </w:tcPr>
          <w:p w14:paraId="5BB708DA" w14:textId="73699989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92" w:type="pct"/>
            <w:gridSpan w:val="4"/>
            <w:tcBorders>
              <w:bottom w:val="nil"/>
            </w:tcBorders>
          </w:tcPr>
          <w:p w14:paraId="17DB8670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  <w:tcBorders>
              <w:bottom w:val="nil"/>
            </w:tcBorders>
          </w:tcPr>
          <w:p w14:paraId="5BC13819" w14:textId="29E6BE0A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91CFE">
              <w:rPr>
                <w:rFonts w:ascii="Angsana New" w:hAnsi="Angsana New"/>
                <w:sz w:val="30"/>
                <w:szCs w:val="30"/>
              </w:rPr>
              <w:t>20,302</w:t>
            </w:r>
          </w:p>
        </w:tc>
      </w:tr>
      <w:tr w:rsidR="00391CFE" w:rsidRPr="003F5FE8" w14:paraId="3ADD8709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631E9983" w14:textId="77777777" w:rsidR="00391CFE" w:rsidRPr="003F5FE8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5" w:type="pct"/>
            <w:gridSpan w:val="2"/>
            <w:tcBorders>
              <w:bottom w:val="nil"/>
            </w:tcBorders>
          </w:tcPr>
          <w:p w14:paraId="27F42423" w14:textId="0E64CB8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4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5C1B1B9E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gridSpan w:val="2"/>
            <w:tcBorders>
              <w:bottom w:val="nil"/>
            </w:tcBorders>
          </w:tcPr>
          <w:p w14:paraId="16FF727D" w14:textId="04FD7E09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60D7E31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bottom w:val="nil"/>
            </w:tcBorders>
          </w:tcPr>
          <w:p w14:paraId="552F3C8C" w14:textId="191F4F4B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4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1032AF3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03796B9D" w14:textId="499C13C8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(210)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64221F34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bottom w:val="nil"/>
            </w:tcBorders>
          </w:tcPr>
          <w:p w14:paraId="0C13FE70" w14:textId="09071C52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(271)</w:t>
            </w:r>
          </w:p>
        </w:tc>
        <w:tc>
          <w:tcPr>
            <w:tcW w:w="80" w:type="pct"/>
            <w:gridSpan w:val="2"/>
            <w:tcBorders>
              <w:bottom w:val="nil"/>
            </w:tcBorders>
          </w:tcPr>
          <w:p w14:paraId="7614BB6B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bottom w:val="nil"/>
            </w:tcBorders>
          </w:tcPr>
          <w:p w14:paraId="1466E292" w14:textId="60D4E013" w:rsidR="00391CFE" w:rsidRPr="00391CFE" w:rsidRDefault="00391CFE" w:rsidP="009B5384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(354)</w:t>
            </w:r>
          </w:p>
        </w:tc>
        <w:tc>
          <w:tcPr>
            <w:tcW w:w="92" w:type="pct"/>
            <w:gridSpan w:val="2"/>
            <w:tcBorders>
              <w:bottom w:val="nil"/>
            </w:tcBorders>
          </w:tcPr>
          <w:p w14:paraId="4A0EC7B1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  <w:tcBorders>
              <w:bottom w:val="nil"/>
            </w:tcBorders>
          </w:tcPr>
          <w:p w14:paraId="340FA42C" w14:textId="17B83313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3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  <w:tcBorders>
              <w:bottom w:val="nil"/>
            </w:tcBorders>
          </w:tcPr>
          <w:p w14:paraId="571A01C7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  <w:gridSpan w:val="3"/>
            <w:tcBorders>
              <w:bottom w:val="nil"/>
            </w:tcBorders>
          </w:tcPr>
          <w:p w14:paraId="1BC3084F" w14:textId="69267E0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(4,569)</w:t>
            </w:r>
          </w:p>
        </w:tc>
        <w:tc>
          <w:tcPr>
            <w:tcW w:w="92" w:type="pct"/>
            <w:gridSpan w:val="4"/>
            <w:tcBorders>
              <w:bottom w:val="nil"/>
            </w:tcBorders>
          </w:tcPr>
          <w:p w14:paraId="2422907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  <w:tcBorders>
              <w:bottom w:val="nil"/>
            </w:tcBorders>
          </w:tcPr>
          <w:p w14:paraId="5D0C45C5" w14:textId="7FF1CA93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91CFE">
              <w:rPr>
                <w:rFonts w:ascii="Angsana New" w:hAnsi="Angsana New"/>
                <w:sz w:val="30"/>
                <w:szCs w:val="30"/>
              </w:rPr>
              <w:t>(5,404)</w:t>
            </w:r>
          </w:p>
        </w:tc>
      </w:tr>
      <w:tr w:rsidR="00391CFE" w:rsidRPr="003F5FE8" w14:paraId="1E6EB3AE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5F923065" w14:textId="77777777" w:rsidR="00391CFE" w:rsidRPr="003F5FE8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35" w:type="pct"/>
            <w:gridSpan w:val="2"/>
            <w:tcBorders>
              <w:top w:val="nil"/>
              <w:bottom w:val="single" w:sz="4" w:space="0" w:color="auto"/>
            </w:tcBorders>
          </w:tcPr>
          <w:p w14:paraId="06578184" w14:textId="562EF913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4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66104ADD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7" w:type="pct"/>
            <w:gridSpan w:val="2"/>
            <w:tcBorders>
              <w:top w:val="nil"/>
              <w:bottom w:val="single" w:sz="4" w:space="0" w:color="auto"/>
            </w:tcBorders>
          </w:tcPr>
          <w:p w14:paraId="1A14FD0B" w14:textId="630840D1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6,382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323C5308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top w:val="nil"/>
              <w:bottom w:val="single" w:sz="4" w:space="0" w:color="auto"/>
            </w:tcBorders>
          </w:tcPr>
          <w:p w14:paraId="4F4A310C" w14:textId="229F80E0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47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6C487CB6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nil"/>
              <w:bottom w:val="single" w:sz="4" w:space="0" w:color="auto"/>
            </w:tcBorders>
          </w:tcPr>
          <w:p w14:paraId="33E54CC7" w14:textId="4CD7CDF3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5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7EBF2F1A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top w:val="nil"/>
              <w:bottom w:val="single" w:sz="4" w:space="0" w:color="auto"/>
            </w:tcBorders>
          </w:tcPr>
          <w:p w14:paraId="077EFD39" w14:textId="66C0FA9A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4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0" w:type="pct"/>
            <w:gridSpan w:val="2"/>
            <w:tcBorders>
              <w:top w:val="nil"/>
            </w:tcBorders>
          </w:tcPr>
          <w:p w14:paraId="2DC52217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nil"/>
              <w:bottom w:val="single" w:sz="4" w:space="0" w:color="auto"/>
            </w:tcBorders>
          </w:tcPr>
          <w:p w14:paraId="7EB99089" w14:textId="7D5BDB8F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  <w:tcBorders>
              <w:top w:val="nil"/>
            </w:tcBorders>
          </w:tcPr>
          <w:p w14:paraId="2FEAE336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  <w:tcBorders>
              <w:top w:val="nil"/>
              <w:bottom w:val="single" w:sz="4" w:space="0" w:color="auto"/>
            </w:tcBorders>
          </w:tcPr>
          <w:p w14:paraId="611B69CE" w14:textId="37D2FA9A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3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  <w:tcBorders>
              <w:top w:val="nil"/>
            </w:tcBorders>
          </w:tcPr>
          <w:p w14:paraId="73B6DFD8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  <w:gridSpan w:val="3"/>
            <w:tcBorders>
              <w:top w:val="nil"/>
              <w:bottom w:val="single" w:sz="4" w:space="0" w:color="auto"/>
            </w:tcBorders>
          </w:tcPr>
          <w:p w14:paraId="49B663C5" w14:textId="6978F55F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FE">
              <w:rPr>
                <w:rFonts w:ascii="Angsana New" w:hAnsi="Angsana New"/>
                <w:sz w:val="30"/>
                <w:szCs w:val="30"/>
                <w:lang w:val="en-US"/>
              </w:rPr>
              <w:t>(6,382)</w:t>
            </w:r>
          </w:p>
        </w:tc>
        <w:tc>
          <w:tcPr>
            <w:tcW w:w="92" w:type="pct"/>
            <w:gridSpan w:val="4"/>
            <w:tcBorders>
              <w:top w:val="nil"/>
            </w:tcBorders>
          </w:tcPr>
          <w:p w14:paraId="751E519B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  <w:tcBorders>
              <w:top w:val="nil"/>
              <w:bottom w:val="single" w:sz="4" w:space="0" w:color="auto"/>
            </w:tcBorders>
          </w:tcPr>
          <w:p w14:paraId="272DADBB" w14:textId="6344EFE3" w:rsidR="00391CFE" w:rsidRPr="00391CFE" w:rsidRDefault="00391CFE" w:rsidP="000119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391C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07B" w:rsidRPr="003F5FE8" w14:paraId="3FDFE6AF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17EFDE66" w14:textId="39739960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91C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</w:tcBorders>
          </w:tcPr>
          <w:p w14:paraId="6833ADC4" w14:textId="2C908BBC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</w:tcPr>
          <w:p w14:paraId="219E39AE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</w:tcBorders>
          </w:tcPr>
          <w:p w14:paraId="4E179D41" w14:textId="251B8A2C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</w:tcPr>
          <w:p w14:paraId="7AF8A6AB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</w:tcBorders>
          </w:tcPr>
          <w:p w14:paraId="301EE914" w14:textId="7B27134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" w:type="pct"/>
            <w:gridSpan w:val="2"/>
          </w:tcPr>
          <w:p w14:paraId="2CE080F4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</w:tcBorders>
          </w:tcPr>
          <w:p w14:paraId="3BBFDE91" w14:textId="320EC1A1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</w:tcPr>
          <w:p w14:paraId="4ACA36EB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</w:tcBorders>
          </w:tcPr>
          <w:p w14:paraId="4AA9B1D5" w14:textId="432D0B13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0" w:type="pct"/>
            <w:gridSpan w:val="2"/>
          </w:tcPr>
          <w:p w14:paraId="6B1817C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</w:tcBorders>
          </w:tcPr>
          <w:p w14:paraId="16547673" w14:textId="02A30615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2"/>
          </w:tcPr>
          <w:p w14:paraId="4150CEC0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</w:tcPr>
          <w:p w14:paraId="541885B3" w14:textId="3010769C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3"/>
          </w:tcPr>
          <w:p w14:paraId="4BCDF7B9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</w:tcBorders>
          </w:tcPr>
          <w:p w14:paraId="37A549ED" w14:textId="117E29A6" w:rsidR="0044007B" w:rsidRPr="003F5FE8" w:rsidRDefault="0044007B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" w:type="pct"/>
            <w:gridSpan w:val="4"/>
          </w:tcPr>
          <w:p w14:paraId="5B11DB25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</w:tcBorders>
          </w:tcPr>
          <w:p w14:paraId="5710F04F" w14:textId="177F80D5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1CFE" w:rsidRPr="003F5FE8" w14:paraId="73FE3F83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0BA19534" w14:textId="15BC388C" w:rsidR="00391CFE" w:rsidRPr="003F5FE8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35" w:type="pct"/>
            <w:gridSpan w:val="2"/>
          </w:tcPr>
          <w:p w14:paraId="50E5A642" w14:textId="4DDAC1DA" w:rsidR="00391CFE" w:rsidRPr="003F5FE8" w:rsidRDefault="00391CFE" w:rsidP="00391CF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gridSpan w:val="2"/>
          </w:tcPr>
          <w:p w14:paraId="15281EED" w14:textId="77777777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</w:tcPr>
          <w:p w14:paraId="3F37219F" w14:textId="5C4BB477" w:rsidR="00391CFE" w:rsidRPr="003F5FE8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431,361</w:t>
            </w:r>
          </w:p>
        </w:tc>
        <w:tc>
          <w:tcPr>
            <w:tcW w:w="92" w:type="pct"/>
            <w:gridSpan w:val="2"/>
          </w:tcPr>
          <w:p w14:paraId="41119B17" w14:textId="77777777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5B77A263" w14:textId="5F572520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154,180</w:t>
            </w:r>
          </w:p>
        </w:tc>
        <w:tc>
          <w:tcPr>
            <w:tcW w:w="92" w:type="pct"/>
            <w:gridSpan w:val="2"/>
          </w:tcPr>
          <w:p w14:paraId="179D926C" w14:textId="77777777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130706A3" w14:textId="2D382C0B" w:rsidR="00391CFE" w:rsidRPr="003F5FE8" w:rsidRDefault="00391CFE" w:rsidP="00391CFE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148,654</w:t>
            </w:r>
          </w:p>
        </w:tc>
        <w:tc>
          <w:tcPr>
            <w:tcW w:w="92" w:type="pct"/>
            <w:gridSpan w:val="2"/>
          </w:tcPr>
          <w:p w14:paraId="0F96670C" w14:textId="77777777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17FBE3F2" w14:textId="5EFE7FA8" w:rsidR="00391CFE" w:rsidRPr="003F5FE8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47,538</w:t>
            </w:r>
          </w:p>
        </w:tc>
        <w:tc>
          <w:tcPr>
            <w:tcW w:w="80" w:type="pct"/>
            <w:gridSpan w:val="2"/>
          </w:tcPr>
          <w:p w14:paraId="35647150" w14:textId="77777777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695BDEF4" w14:textId="64742BD1" w:rsidR="00391CFE" w:rsidRPr="003F5FE8" w:rsidRDefault="00391CFE" w:rsidP="00391CFE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13,239</w:t>
            </w:r>
          </w:p>
        </w:tc>
        <w:tc>
          <w:tcPr>
            <w:tcW w:w="92" w:type="pct"/>
            <w:gridSpan w:val="2"/>
          </w:tcPr>
          <w:p w14:paraId="04852F21" w14:textId="77777777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046DBB77" w14:textId="57C1DE52" w:rsidR="00391CFE" w:rsidRPr="003F5FE8" w:rsidRDefault="00391CFE" w:rsidP="00391CFE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8,912</w:t>
            </w:r>
          </w:p>
        </w:tc>
        <w:tc>
          <w:tcPr>
            <w:tcW w:w="92" w:type="pct"/>
            <w:gridSpan w:val="3"/>
          </w:tcPr>
          <w:p w14:paraId="00BD79BC" w14:textId="77777777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pct"/>
            <w:gridSpan w:val="3"/>
          </w:tcPr>
          <w:p w14:paraId="7FF3C8EE" w14:textId="437AD11F" w:rsidR="00391CFE" w:rsidRPr="003F5FE8" w:rsidRDefault="00391CFE" w:rsidP="00391CFE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92" w:type="pct"/>
            <w:gridSpan w:val="4"/>
          </w:tcPr>
          <w:p w14:paraId="46705609" w14:textId="77777777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</w:tcPr>
          <w:p w14:paraId="5EA17B26" w14:textId="59B56A3A" w:rsidR="00391CFE" w:rsidRPr="003F5FE8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973,895</w:t>
            </w:r>
          </w:p>
        </w:tc>
      </w:tr>
      <w:tr w:rsidR="0044007B" w:rsidRPr="003F5FE8" w14:paraId="0C9F4CA8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7BD77534" w14:textId="77777777" w:rsidR="0044007B" w:rsidRPr="003F5FE8" w:rsidRDefault="0044007B" w:rsidP="0044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35" w:type="pct"/>
            <w:gridSpan w:val="2"/>
          </w:tcPr>
          <w:p w14:paraId="13B84C65" w14:textId="764AC035" w:rsidR="0044007B" w:rsidRPr="003F5FE8" w:rsidRDefault="006D411B" w:rsidP="00052BE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</w:tcPr>
          <w:p w14:paraId="205785F3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</w:tcPr>
          <w:p w14:paraId="58BA8B26" w14:textId="384F2BD6" w:rsidR="0044007B" w:rsidRPr="003F5FE8" w:rsidRDefault="006D411B" w:rsidP="0044007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  <w:tc>
          <w:tcPr>
            <w:tcW w:w="92" w:type="pct"/>
            <w:gridSpan w:val="2"/>
          </w:tcPr>
          <w:p w14:paraId="077922C6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4D37C3F8" w14:textId="6DC218BA" w:rsidR="0044007B" w:rsidRPr="003F5FE8" w:rsidRDefault="006D411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92" w:type="pct"/>
            <w:gridSpan w:val="2"/>
          </w:tcPr>
          <w:p w14:paraId="6F65EA37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33D73A1D" w14:textId="24B483A4" w:rsidR="0044007B" w:rsidRPr="003F5FE8" w:rsidRDefault="00881AA2" w:rsidP="0044007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6,40</w:t>
            </w:r>
            <w:r w:rsidR="00872F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92" w:type="pct"/>
            <w:gridSpan w:val="2"/>
          </w:tcPr>
          <w:p w14:paraId="62DD475F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5E07E35F" w14:textId="7A9B43C5" w:rsidR="0044007B" w:rsidRPr="003F5FE8" w:rsidRDefault="00881AA2" w:rsidP="0044007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80" w:type="pct"/>
            <w:gridSpan w:val="2"/>
          </w:tcPr>
          <w:p w14:paraId="6FAAA7DF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00F71997" w14:textId="286A4081" w:rsidR="0044007B" w:rsidRPr="003F5FE8" w:rsidRDefault="009422E8" w:rsidP="000119B3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1,641</w:t>
            </w:r>
          </w:p>
        </w:tc>
        <w:tc>
          <w:tcPr>
            <w:tcW w:w="92" w:type="pct"/>
            <w:gridSpan w:val="2"/>
          </w:tcPr>
          <w:p w14:paraId="229D67D6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0BA53624" w14:textId="0443EC3C" w:rsidR="0044007B" w:rsidRPr="003F5FE8" w:rsidRDefault="009422E8" w:rsidP="000119B3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</w:tcPr>
          <w:p w14:paraId="5C1AC74D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  <w:gridSpan w:val="3"/>
          </w:tcPr>
          <w:p w14:paraId="0A5CAA5B" w14:textId="748CC160" w:rsidR="0044007B" w:rsidRPr="003F5FE8" w:rsidRDefault="00770D76" w:rsidP="0044007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2,695</w:t>
            </w:r>
          </w:p>
        </w:tc>
        <w:tc>
          <w:tcPr>
            <w:tcW w:w="92" w:type="pct"/>
            <w:gridSpan w:val="4"/>
          </w:tcPr>
          <w:p w14:paraId="20002AE5" w14:textId="77777777" w:rsidR="0044007B" w:rsidRPr="003F5FE8" w:rsidRDefault="0044007B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</w:tcPr>
          <w:p w14:paraId="417A51C2" w14:textId="3C2AE180" w:rsidR="0044007B" w:rsidRPr="003F5FE8" w:rsidRDefault="00770D76" w:rsidP="00440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12,91</w:t>
            </w:r>
            <w:r w:rsidR="00F7314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C236B" w:rsidRPr="003F5FE8" w14:paraId="1F87BC98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564C7FF4" w14:textId="77777777" w:rsidR="00DC236B" w:rsidRPr="003F5FE8" w:rsidRDefault="00DC236B" w:rsidP="00DC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35" w:type="pct"/>
            <w:gridSpan w:val="2"/>
          </w:tcPr>
          <w:p w14:paraId="4FD592F3" w14:textId="01BA2A0A" w:rsidR="00DC236B" w:rsidRPr="003F5FE8" w:rsidRDefault="006D411B" w:rsidP="00DC236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</w:tcPr>
          <w:p w14:paraId="4F734FEA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</w:tcPr>
          <w:p w14:paraId="15CDA378" w14:textId="3CE1DB4A" w:rsidR="00DC236B" w:rsidRPr="003F5FE8" w:rsidRDefault="006D411B" w:rsidP="00DC236B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</w:tcPr>
          <w:p w14:paraId="0D04F5CF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1256B70E" w14:textId="54BE6B60" w:rsidR="00DC236B" w:rsidRPr="000119B3" w:rsidRDefault="006D411B" w:rsidP="00DC236B">
            <w:pPr>
              <w:pStyle w:val="3"/>
              <w:tabs>
                <w:tab w:val="clear" w:pos="360"/>
                <w:tab w:val="clear" w:pos="720"/>
                <w:tab w:val="decimal" w:pos="65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</w:tcPr>
          <w:p w14:paraId="23B9580C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18739489" w14:textId="5419CACF" w:rsidR="00DC236B" w:rsidRPr="003F5FE8" w:rsidRDefault="00881AA2" w:rsidP="00DC236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(3,79</w:t>
            </w:r>
            <w:r w:rsidR="0098517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2" w:type="pct"/>
            <w:gridSpan w:val="2"/>
          </w:tcPr>
          <w:p w14:paraId="25160CE2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59F90E05" w14:textId="524A15B7" w:rsidR="00DC236B" w:rsidRPr="003F5FE8" w:rsidRDefault="00881AA2" w:rsidP="00DC236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(362)</w:t>
            </w:r>
          </w:p>
        </w:tc>
        <w:tc>
          <w:tcPr>
            <w:tcW w:w="80" w:type="pct"/>
            <w:gridSpan w:val="2"/>
          </w:tcPr>
          <w:p w14:paraId="429BC071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6C3274BB" w14:textId="1BE2EA01" w:rsidR="00DC236B" w:rsidRPr="003F5FE8" w:rsidRDefault="009422E8" w:rsidP="00DC236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(800)</w:t>
            </w:r>
          </w:p>
        </w:tc>
        <w:tc>
          <w:tcPr>
            <w:tcW w:w="92" w:type="pct"/>
            <w:gridSpan w:val="2"/>
          </w:tcPr>
          <w:p w14:paraId="66B52749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4EB11760" w14:textId="083170F6" w:rsidR="00DC236B" w:rsidRPr="003F5FE8" w:rsidRDefault="009422E8" w:rsidP="000119B3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</w:tcPr>
          <w:p w14:paraId="7ADAA160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  <w:gridSpan w:val="3"/>
          </w:tcPr>
          <w:p w14:paraId="306DE878" w14:textId="1F92C0C2" w:rsidR="00DC236B" w:rsidRPr="003F5FE8" w:rsidRDefault="00770D76" w:rsidP="000119B3">
            <w:pPr>
              <w:pStyle w:val="3"/>
              <w:tabs>
                <w:tab w:val="clear" w:pos="360"/>
                <w:tab w:val="clear" w:pos="720"/>
                <w:tab w:val="decimal" w:pos="73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4"/>
          </w:tcPr>
          <w:p w14:paraId="037C2288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</w:tcPr>
          <w:p w14:paraId="4C457434" w14:textId="7C8642D5" w:rsidR="00DC236B" w:rsidRPr="003F5FE8" w:rsidRDefault="00770D76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(4,95</w:t>
            </w:r>
            <w:r w:rsidR="0099182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236B" w:rsidRPr="003F5FE8" w14:paraId="1949D8C9" w14:textId="77777777" w:rsidTr="009F25F2">
        <w:trPr>
          <w:gridAfter w:val="1"/>
          <w:wAfter w:w="30" w:type="pct"/>
        </w:trPr>
        <w:tc>
          <w:tcPr>
            <w:tcW w:w="815" w:type="pct"/>
          </w:tcPr>
          <w:p w14:paraId="1FCE548D" w14:textId="05AEBC2B" w:rsidR="00DC236B" w:rsidRPr="003F5FE8" w:rsidRDefault="00DC236B" w:rsidP="00DC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35" w:type="pct"/>
            <w:gridSpan w:val="2"/>
          </w:tcPr>
          <w:p w14:paraId="498E6D9A" w14:textId="003163F2" w:rsidR="00DC236B" w:rsidRPr="003F5FE8" w:rsidRDefault="006D411B" w:rsidP="00DC236B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</w:tcPr>
          <w:p w14:paraId="780F989D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</w:tcPr>
          <w:p w14:paraId="095EBFEA" w14:textId="69919640" w:rsidR="00DC236B" w:rsidRPr="003F5FE8" w:rsidRDefault="006D411B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1,496</w:t>
            </w:r>
          </w:p>
        </w:tc>
        <w:tc>
          <w:tcPr>
            <w:tcW w:w="92" w:type="pct"/>
            <w:gridSpan w:val="2"/>
          </w:tcPr>
          <w:p w14:paraId="12F537AC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pct"/>
            <w:gridSpan w:val="2"/>
          </w:tcPr>
          <w:p w14:paraId="646575C8" w14:textId="239256B6" w:rsidR="00DC236B" w:rsidRPr="000119B3" w:rsidRDefault="006D411B" w:rsidP="000119B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92" w:type="pct"/>
            <w:gridSpan w:val="2"/>
          </w:tcPr>
          <w:p w14:paraId="2364719E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5F678CD1" w14:textId="456C3DFC" w:rsidR="00DC236B" w:rsidRPr="003F5FE8" w:rsidRDefault="00881AA2" w:rsidP="000119B3">
            <w:pPr>
              <w:pStyle w:val="3"/>
              <w:tabs>
                <w:tab w:val="clear" w:pos="360"/>
                <w:tab w:val="clear" w:pos="720"/>
                <w:tab w:val="decimal" w:pos="83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1,046</w:t>
            </w:r>
          </w:p>
        </w:tc>
        <w:tc>
          <w:tcPr>
            <w:tcW w:w="92" w:type="pct"/>
            <w:gridSpan w:val="2"/>
          </w:tcPr>
          <w:p w14:paraId="229226A3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gridSpan w:val="2"/>
          </w:tcPr>
          <w:p w14:paraId="5BE10697" w14:textId="38B86BBB" w:rsidR="00DC236B" w:rsidRPr="003F5FE8" w:rsidRDefault="00881AA2" w:rsidP="000119B3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0" w:type="pct"/>
            <w:gridSpan w:val="2"/>
          </w:tcPr>
          <w:p w14:paraId="62C6C4B7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" w:type="pct"/>
            <w:gridSpan w:val="2"/>
          </w:tcPr>
          <w:p w14:paraId="7E7595F7" w14:textId="6FC6738C" w:rsidR="00DC236B" w:rsidRPr="003F5FE8" w:rsidRDefault="009422E8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2"/>
          </w:tcPr>
          <w:p w14:paraId="00071DBE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gridSpan w:val="3"/>
          </w:tcPr>
          <w:p w14:paraId="2C0CC2FD" w14:textId="4E88AB7B" w:rsidR="00DC236B" w:rsidRPr="003F5FE8" w:rsidRDefault="009422E8" w:rsidP="000119B3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  <w:gridSpan w:val="3"/>
          </w:tcPr>
          <w:p w14:paraId="00A129E6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9" w:type="pct"/>
            <w:gridSpan w:val="3"/>
          </w:tcPr>
          <w:p w14:paraId="41D11055" w14:textId="552E2371" w:rsidR="00DC236B" w:rsidRPr="003F5FE8" w:rsidRDefault="00770D76" w:rsidP="00DC236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(2,560)</w:t>
            </w:r>
          </w:p>
        </w:tc>
        <w:tc>
          <w:tcPr>
            <w:tcW w:w="92" w:type="pct"/>
            <w:gridSpan w:val="4"/>
          </w:tcPr>
          <w:p w14:paraId="0C6C5411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</w:tcPr>
          <w:p w14:paraId="32E1BE2F" w14:textId="53B7CBE0" w:rsidR="00DC236B" w:rsidRPr="003F5FE8" w:rsidRDefault="00770D76" w:rsidP="00156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236B" w:rsidRPr="003F5FE8" w14:paraId="1FDB76DF" w14:textId="77777777" w:rsidTr="009F25F2">
        <w:trPr>
          <w:gridAfter w:val="1"/>
          <w:wAfter w:w="30" w:type="pct"/>
        </w:trPr>
        <w:tc>
          <w:tcPr>
            <w:tcW w:w="815" w:type="pct"/>
            <w:tcBorders>
              <w:top w:val="nil"/>
              <w:bottom w:val="nil"/>
            </w:tcBorders>
          </w:tcPr>
          <w:p w14:paraId="35EC40E5" w14:textId="48465501" w:rsidR="00DC236B" w:rsidRPr="003F5FE8" w:rsidRDefault="00DC236B" w:rsidP="00DC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91CF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257EC" w14:textId="2CC5FA26" w:rsidR="00DC236B" w:rsidRPr="003F5FE8" w:rsidRDefault="006D411B" w:rsidP="00DC236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7A73E48E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40409" w14:textId="18A7F3C6" w:rsidR="00DC236B" w:rsidRPr="003F5FE8" w:rsidRDefault="006D411B" w:rsidP="00DC236B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433,625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59EBAF33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D20E0" w14:textId="14117786" w:rsidR="00DC236B" w:rsidRPr="003F5FE8" w:rsidRDefault="006D411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154,767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29D31A0D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B350C" w14:textId="40F4FB4F" w:rsidR="00DC236B" w:rsidRPr="003F5FE8" w:rsidRDefault="00881AA2" w:rsidP="00DC236B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152,309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374EDC69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A73D2" w14:textId="1559E331" w:rsidR="00DC236B" w:rsidRPr="003F5FE8" w:rsidRDefault="00881AA2" w:rsidP="00DC236B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48,009</w:t>
            </w:r>
          </w:p>
        </w:tc>
        <w:tc>
          <w:tcPr>
            <w:tcW w:w="80" w:type="pct"/>
            <w:gridSpan w:val="2"/>
            <w:tcBorders>
              <w:top w:val="nil"/>
              <w:bottom w:val="nil"/>
            </w:tcBorders>
          </w:tcPr>
          <w:p w14:paraId="79EA2AA8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37A66" w14:textId="5E40663E" w:rsidR="00DC236B" w:rsidRPr="003F5FE8" w:rsidRDefault="009422E8" w:rsidP="00DC236B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14,080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142B6F34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55D0B1" w14:textId="177A5D6E" w:rsidR="00DC236B" w:rsidRPr="003F5FE8" w:rsidRDefault="009422E8" w:rsidP="00DC236B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8,912</w:t>
            </w:r>
          </w:p>
        </w:tc>
        <w:tc>
          <w:tcPr>
            <w:tcW w:w="92" w:type="pct"/>
            <w:gridSpan w:val="3"/>
            <w:tcBorders>
              <w:top w:val="nil"/>
              <w:bottom w:val="nil"/>
            </w:tcBorders>
          </w:tcPr>
          <w:p w14:paraId="3433F5FC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709CAA" w14:textId="71E21C92" w:rsidR="00DC236B" w:rsidRPr="003F5FE8" w:rsidRDefault="00770D76" w:rsidP="00DC236B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</w:p>
        </w:tc>
        <w:tc>
          <w:tcPr>
            <w:tcW w:w="92" w:type="pct"/>
            <w:gridSpan w:val="4"/>
            <w:tcBorders>
              <w:top w:val="nil"/>
              <w:bottom w:val="nil"/>
            </w:tcBorders>
          </w:tcPr>
          <w:p w14:paraId="2336F09D" w14:textId="77777777" w:rsidR="00DC236B" w:rsidRPr="003F5FE8" w:rsidRDefault="00DC236B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B97C1F" w14:textId="6E60769D" w:rsidR="00DC236B" w:rsidRPr="003F5FE8" w:rsidRDefault="00770D76" w:rsidP="00DC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981,848</w:t>
            </w:r>
          </w:p>
        </w:tc>
      </w:tr>
    </w:tbl>
    <w:p w14:paraId="2C05D003" w14:textId="7609D090" w:rsidR="00227B77" w:rsidRPr="003F5FE8" w:rsidRDefault="00227B77"/>
    <w:p w14:paraId="71931D78" w14:textId="77777777" w:rsidR="00227B77" w:rsidRPr="003F5FE8" w:rsidRDefault="00227B77"/>
    <w:tbl>
      <w:tblPr>
        <w:tblW w:w="14580" w:type="dxa"/>
        <w:tblInd w:w="99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991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2"/>
        <w:gridCol w:w="271"/>
        <w:gridCol w:w="1193"/>
      </w:tblGrid>
      <w:tr w:rsidR="00B96A6F" w:rsidRPr="003F5FE8" w14:paraId="7AD07580" w14:textId="77777777" w:rsidTr="00392DF4">
        <w:tc>
          <w:tcPr>
            <w:tcW w:w="818" w:type="pct"/>
          </w:tcPr>
          <w:p w14:paraId="45B4D316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2" w:type="pct"/>
            <w:gridSpan w:val="17"/>
          </w:tcPr>
          <w:p w14:paraId="4512BC59" w14:textId="77777777" w:rsidR="00B96A6F" w:rsidRPr="00391CFE" w:rsidRDefault="00B96A6F" w:rsidP="00392D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A6F" w:rsidRPr="003F5FE8" w14:paraId="101F5E24" w14:textId="77777777" w:rsidTr="00392DF4">
        <w:tc>
          <w:tcPr>
            <w:tcW w:w="818" w:type="pct"/>
          </w:tcPr>
          <w:p w14:paraId="2A38A12B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</w:tcPr>
          <w:p w14:paraId="598BB73A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60010648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</w:tcPr>
          <w:p w14:paraId="225AECAC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15364746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5E58F22A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154F15C5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1" w:type="pct"/>
          </w:tcPr>
          <w:p w14:paraId="1602D83F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062EACC7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47A6F122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</w:tcPr>
          <w:p w14:paraId="6A7D90F2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6E2E8DD2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0B039F70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25083FC4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4882FEE5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" w:type="pct"/>
          </w:tcPr>
          <w:p w14:paraId="647975F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22AFC90B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CC080F0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A6F" w:rsidRPr="003F5FE8" w14:paraId="4FFE44C1" w14:textId="77777777" w:rsidTr="00392DF4">
        <w:tc>
          <w:tcPr>
            <w:tcW w:w="818" w:type="pct"/>
          </w:tcPr>
          <w:p w14:paraId="1E6B5496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</w:tcPr>
          <w:p w14:paraId="1698B93D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7C071C38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</w:tcPr>
          <w:p w14:paraId="37D27FFD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2184D944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008FBCB4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2547054E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1" w:type="pct"/>
          </w:tcPr>
          <w:p w14:paraId="30A358DB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05948E8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2F2CC5BF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</w:tcPr>
          <w:p w14:paraId="63AAF36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3048DC20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763172AA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6208E90E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0AE19D53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" w:type="pct"/>
          </w:tcPr>
          <w:p w14:paraId="0C5D2776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6CBF9715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D13E9D5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A6F" w:rsidRPr="003F5FE8" w14:paraId="4BE85C96" w14:textId="77777777" w:rsidTr="00392DF4">
        <w:tc>
          <w:tcPr>
            <w:tcW w:w="818" w:type="pct"/>
          </w:tcPr>
          <w:p w14:paraId="68A078AD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</w:tcPr>
          <w:p w14:paraId="6F427982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643C694F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</w:tcPr>
          <w:p w14:paraId="7CA0E9EA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443ABDA1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1C899AA3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65FE2E30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1" w:type="pct"/>
          </w:tcPr>
          <w:p w14:paraId="633ED282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7C1EB4B7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4107DB7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657B88B2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4F380967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33CD8E1C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6FD18BE8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</w:tcPr>
          <w:p w14:paraId="54F124E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" w:type="pct"/>
          </w:tcPr>
          <w:p w14:paraId="4221F28F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2B6331B7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7770430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A6F" w:rsidRPr="003F5FE8" w14:paraId="520469D4" w14:textId="77777777" w:rsidTr="00392DF4">
        <w:trPr>
          <w:trHeight w:val="344"/>
        </w:trPr>
        <w:tc>
          <w:tcPr>
            <w:tcW w:w="818" w:type="pct"/>
          </w:tcPr>
          <w:p w14:paraId="2C34B458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0" w:type="pct"/>
          </w:tcPr>
          <w:p w14:paraId="7CF7633D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39A7221B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</w:tcPr>
          <w:p w14:paraId="5BD444E4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7963CBEC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0493088F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17BC181D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1" w:type="pct"/>
          </w:tcPr>
          <w:p w14:paraId="25F5D2EC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62A97F06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1B7AFA7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57E7C002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70BDF493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425CA22A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76C5FB5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4487A3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" w:type="pct"/>
          </w:tcPr>
          <w:p w14:paraId="0B859DF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00A14F4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3DD290A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A6F" w:rsidRPr="003F5FE8" w14:paraId="390A7A14" w14:textId="77777777" w:rsidTr="00392DF4">
        <w:tc>
          <w:tcPr>
            <w:tcW w:w="818" w:type="pct"/>
          </w:tcPr>
          <w:p w14:paraId="0E5CB9F8" w14:textId="77777777" w:rsidR="00B96A6F" w:rsidRPr="00391CFE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0" w:type="pct"/>
          </w:tcPr>
          <w:p w14:paraId="16570B4E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93" w:type="pct"/>
          </w:tcPr>
          <w:p w14:paraId="24596942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1527CC1E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93" w:type="pct"/>
          </w:tcPr>
          <w:p w14:paraId="32CE44C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2E319B1A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018043F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7467A985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47DF3BD7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5A078FEE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6F297BB8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257C2F04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3" w:type="pct"/>
          </w:tcPr>
          <w:p w14:paraId="282478F5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1A4113F1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4DA6BC39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" w:type="pct"/>
          </w:tcPr>
          <w:p w14:paraId="108FAEFA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73385F3F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54AAD717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96A6F" w:rsidRPr="003F5FE8" w14:paraId="395542AD" w14:textId="77777777" w:rsidTr="00392DF4">
        <w:tc>
          <w:tcPr>
            <w:tcW w:w="818" w:type="pct"/>
          </w:tcPr>
          <w:p w14:paraId="61FA1A3E" w14:textId="77777777" w:rsidR="00B96A6F" w:rsidRPr="00391CFE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2" w:type="pct"/>
            <w:gridSpan w:val="17"/>
          </w:tcPr>
          <w:p w14:paraId="52CDB994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6A6F" w:rsidRPr="003F5FE8" w14:paraId="66EA458C" w14:textId="77777777" w:rsidTr="00392DF4">
        <w:tc>
          <w:tcPr>
            <w:tcW w:w="818" w:type="pct"/>
          </w:tcPr>
          <w:p w14:paraId="16EBAD82" w14:textId="77777777" w:rsidR="00B96A6F" w:rsidRPr="00391CFE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391CF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340" w:type="pct"/>
          </w:tcPr>
          <w:p w14:paraId="6A6C12B7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4F16E30D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</w:tcPr>
          <w:p w14:paraId="3C114B21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7E7C0FEB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787BAFE4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3C17B20B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74161F58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0FBD5A86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E467B5A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pct"/>
          </w:tcPr>
          <w:p w14:paraId="20F72023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43989CAE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50BFA15E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629E6B0A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727D3AF1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494B275C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6331DF58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B521487" w14:textId="77777777" w:rsidR="00B96A6F" w:rsidRPr="00391CFE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1CFE" w:rsidRPr="003F5FE8" w14:paraId="1179F065" w14:textId="77777777" w:rsidTr="00392DF4">
        <w:tc>
          <w:tcPr>
            <w:tcW w:w="818" w:type="pct"/>
          </w:tcPr>
          <w:p w14:paraId="447B0924" w14:textId="7E3C1603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1CF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91CF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91CF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40" w:type="pct"/>
          </w:tcPr>
          <w:p w14:paraId="3F1A7887" w14:textId="59D40A32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758EB3B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7E90C000" w14:textId="03A318E5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275,587</w:t>
            </w:r>
          </w:p>
        </w:tc>
        <w:tc>
          <w:tcPr>
            <w:tcW w:w="93" w:type="pct"/>
          </w:tcPr>
          <w:p w14:paraId="1222C87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5B708E69" w14:textId="228FF2AC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145,968</w:t>
            </w:r>
          </w:p>
        </w:tc>
        <w:tc>
          <w:tcPr>
            <w:tcW w:w="93" w:type="pct"/>
          </w:tcPr>
          <w:p w14:paraId="0814398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0AF07CD0" w14:textId="29207461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115,560</w:t>
            </w:r>
          </w:p>
        </w:tc>
        <w:tc>
          <w:tcPr>
            <w:tcW w:w="93" w:type="pct"/>
          </w:tcPr>
          <w:p w14:paraId="46F0FFF1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2697AC3A" w14:textId="4F52AD44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40,694</w:t>
            </w:r>
          </w:p>
        </w:tc>
        <w:tc>
          <w:tcPr>
            <w:tcW w:w="81" w:type="pct"/>
          </w:tcPr>
          <w:p w14:paraId="23B6E139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39EB0B5E" w14:textId="44D283D2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12,474</w:t>
            </w:r>
          </w:p>
        </w:tc>
        <w:tc>
          <w:tcPr>
            <w:tcW w:w="93" w:type="pct"/>
          </w:tcPr>
          <w:p w14:paraId="091FEFD1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293FD029" w14:textId="3EF5AD0F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7,172</w:t>
            </w:r>
          </w:p>
        </w:tc>
        <w:tc>
          <w:tcPr>
            <w:tcW w:w="93" w:type="pct"/>
          </w:tcPr>
          <w:p w14:paraId="10218752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715100C5" w14:textId="0DD6EA5B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4B97774F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CC8E15A" w14:textId="7991E179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597,455</w:t>
            </w:r>
          </w:p>
        </w:tc>
      </w:tr>
      <w:tr w:rsidR="00391CFE" w:rsidRPr="003F5FE8" w14:paraId="5B8F4A03" w14:textId="77777777" w:rsidTr="00392DF4">
        <w:tc>
          <w:tcPr>
            <w:tcW w:w="818" w:type="pct"/>
          </w:tcPr>
          <w:p w14:paraId="0E081D19" w14:textId="77777777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685109B8" w14:textId="1BDB2536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07EEB62F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9" w:type="pct"/>
          </w:tcPr>
          <w:p w14:paraId="6BCFD07C" w14:textId="4D466933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19,613</w:t>
            </w:r>
          </w:p>
        </w:tc>
        <w:tc>
          <w:tcPr>
            <w:tcW w:w="93" w:type="pct"/>
          </w:tcPr>
          <w:p w14:paraId="1E7E13B8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65C73842" w14:textId="7B3C1CBF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2,113</w:t>
            </w:r>
          </w:p>
        </w:tc>
        <w:tc>
          <w:tcPr>
            <w:tcW w:w="93" w:type="pct"/>
          </w:tcPr>
          <w:p w14:paraId="26C62195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1A03104C" w14:textId="2F46DFC2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12,745</w:t>
            </w:r>
          </w:p>
        </w:tc>
        <w:tc>
          <w:tcPr>
            <w:tcW w:w="93" w:type="pct"/>
          </w:tcPr>
          <w:p w14:paraId="0294EBCF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26272085" w14:textId="00E0D36D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1,410</w:t>
            </w:r>
          </w:p>
        </w:tc>
        <w:tc>
          <w:tcPr>
            <w:tcW w:w="81" w:type="pct"/>
          </w:tcPr>
          <w:p w14:paraId="46174A4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0688C2D0" w14:textId="5D193C41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  <w:tc>
          <w:tcPr>
            <w:tcW w:w="93" w:type="pct"/>
          </w:tcPr>
          <w:p w14:paraId="47A64A34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51797FE9" w14:textId="4EC73D8C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93" w:type="pct"/>
          </w:tcPr>
          <w:p w14:paraId="3D2CF160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0034C0A7" w14:textId="73A073D5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02CF72CE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B73FBC9" w14:textId="2D5DB0BA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36,813</w:t>
            </w:r>
          </w:p>
        </w:tc>
      </w:tr>
      <w:tr w:rsidR="00391CFE" w:rsidRPr="003F5FE8" w14:paraId="64E7AC9B" w14:textId="77777777" w:rsidTr="00392DF4">
        <w:tc>
          <w:tcPr>
            <w:tcW w:w="818" w:type="pct"/>
          </w:tcPr>
          <w:p w14:paraId="231746C2" w14:textId="77777777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4F024902" w14:textId="1ABDD6C6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25B7A4F9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1140B6BB" w14:textId="12CB7A49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7AAEE857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3144B97" w14:textId="76B5FEF6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56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5CA4AE9B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34CB467A" w14:textId="72FD51E0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93" w:type="pct"/>
          </w:tcPr>
          <w:p w14:paraId="755B8BD0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540F8E11" w14:textId="1E3A487D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(112)</w:t>
            </w:r>
          </w:p>
        </w:tc>
        <w:tc>
          <w:tcPr>
            <w:tcW w:w="81" w:type="pct"/>
          </w:tcPr>
          <w:p w14:paraId="73CA0467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2817E8A4" w14:textId="1B6DCD6A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(109)</w:t>
            </w:r>
          </w:p>
        </w:tc>
        <w:tc>
          <w:tcPr>
            <w:tcW w:w="93" w:type="pct"/>
          </w:tcPr>
          <w:p w14:paraId="3844B3EB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3EB71E21" w14:textId="4191D094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729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120BB71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67B1AA2" w14:textId="7B24F04A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1BB9A4A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BEF42EF" w14:textId="09D2BB1B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 w:rsidRPr="00391CFE">
              <w:rPr>
                <w:rFonts w:ascii="Angsana New" w:hAnsi="Angsana New"/>
                <w:sz w:val="28"/>
                <w:szCs w:val="28"/>
              </w:rPr>
              <w:t>(398)</w:t>
            </w:r>
          </w:p>
        </w:tc>
      </w:tr>
      <w:tr w:rsidR="00DA542D" w:rsidRPr="003F5FE8" w14:paraId="2D51E30E" w14:textId="77777777" w:rsidTr="00392DF4">
        <w:tc>
          <w:tcPr>
            <w:tcW w:w="818" w:type="pct"/>
          </w:tcPr>
          <w:p w14:paraId="26D591B9" w14:textId="518F1AF5" w:rsidR="00DA542D" w:rsidRPr="00391CFE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91CF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A4430C2" w14:textId="6282EAE8" w:rsidR="00DA542D" w:rsidRPr="00391CFE" w:rsidRDefault="00DA542D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</w:tcPr>
          <w:p w14:paraId="550F786A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D8B509A" w14:textId="6561583C" w:rsidR="00DA542D" w:rsidRPr="00391CFE" w:rsidRDefault="00DA542D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</w:tcPr>
          <w:p w14:paraId="749FF278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725CD38" w14:textId="623D5135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" w:type="pct"/>
          </w:tcPr>
          <w:p w14:paraId="403EBF46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423CC9C7" w14:textId="4230B930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" w:type="pct"/>
          </w:tcPr>
          <w:p w14:paraId="3115BFF8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2A725D6B" w14:textId="193FDDE7" w:rsidR="00DA542D" w:rsidRPr="00391CFE" w:rsidRDefault="00DA542D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0076A0ED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62084969" w14:textId="2CB43AC8" w:rsidR="00DA542D" w:rsidRPr="00391CFE" w:rsidRDefault="00DA542D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3" w:type="pct"/>
          </w:tcPr>
          <w:p w14:paraId="72F52C84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42B9B46C" w14:textId="79F7A650" w:rsidR="00DA542D" w:rsidRPr="00391CFE" w:rsidRDefault="00DA542D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</w:tcPr>
          <w:p w14:paraId="694B5F6F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B991B1D" w14:textId="0F458B24" w:rsidR="00DA542D" w:rsidRPr="00391CFE" w:rsidRDefault="00DA542D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</w:tcPr>
          <w:p w14:paraId="0BB1EFB2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4453011" w14:textId="2B3E4764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1CFE" w:rsidRPr="003F5FE8" w14:paraId="17731D11" w14:textId="77777777" w:rsidTr="00392DF4">
        <w:tc>
          <w:tcPr>
            <w:tcW w:w="818" w:type="pct"/>
          </w:tcPr>
          <w:p w14:paraId="3980529F" w14:textId="6EE4F593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0" w:type="pct"/>
          </w:tcPr>
          <w:p w14:paraId="0AEE82FE" w14:textId="7B4D95D0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7B240CF5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3112062C" w14:textId="6A793B01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295,200</w:t>
            </w:r>
          </w:p>
        </w:tc>
        <w:tc>
          <w:tcPr>
            <w:tcW w:w="93" w:type="pct"/>
          </w:tcPr>
          <w:p w14:paraId="1B838082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</w:tcPr>
          <w:p w14:paraId="1EE5A962" w14:textId="47D98BAD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148,081</w:t>
            </w:r>
          </w:p>
        </w:tc>
        <w:tc>
          <w:tcPr>
            <w:tcW w:w="93" w:type="pct"/>
          </w:tcPr>
          <w:p w14:paraId="6B9FEA3E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</w:tcPr>
          <w:p w14:paraId="70EA3DF6" w14:textId="7FD03E6A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128,128</w:t>
            </w:r>
          </w:p>
        </w:tc>
        <w:tc>
          <w:tcPr>
            <w:tcW w:w="93" w:type="pct"/>
          </w:tcPr>
          <w:p w14:paraId="655806DE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7D0C6044" w14:textId="72F76F2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41,992</w:t>
            </w:r>
          </w:p>
        </w:tc>
        <w:tc>
          <w:tcPr>
            <w:tcW w:w="81" w:type="pct"/>
          </w:tcPr>
          <w:p w14:paraId="5ED606F0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</w:tcPr>
          <w:p w14:paraId="53D5174D" w14:textId="197014BF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12,647</w:t>
            </w:r>
          </w:p>
        </w:tc>
        <w:tc>
          <w:tcPr>
            <w:tcW w:w="93" w:type="pct"/>
          </w:tcPr>
          <w:p w14:paraId="30EBD751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</w:tcPr>
          <w:p w14:paraId="62AFF8F1" w14:textId="7BD89450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7,822</w:t>
            </w:r>
          </w:p>
        </w:tc>
        <w:tc>
          <w:tcPr>
            <w:tcW w:w="93" w:type="pct"/>
          </w:tcPr>
          <w:p w14:paraId="13EE3070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33C4E7F8" w14:textId="3EBEB25B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2403E02D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43BBD1F9" w14:textId="34CD191D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633,870</w:t>
            </w:r>
          </w:p>
        </w:tc>
      </w:tr>
      <w:tr w:rsidR="00DA542D" w:rsidRPr="003F5FE8" w14:paraId="7BBE248C" w14:textId="77777777" w:rsidTr="00392DF4">
        <w:tc>
          <w:tcPr>
            <w:tcW w:w="818" w:type="pct"/>
          </w:tcPr>
          <w:p w14:paraId="362EE653" w14:textId="77777777" w:rsidR="00DA542D" w:rsidRPr="00391CFE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4046CD21" w14:textId="3B714507" w:rsidR="00DA542D" w:rsidRPr="00391CFE" w:rsidRDefault="00A14FAC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77382FB2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" w:type="pct"/>
          </w:tcPr>
          <w:p w14:paraId="418AAF28" w14:textId="67D3E0EB" w:rsidR="00DA542D" w:rsidRPr="00391CFE" w:rsidRDefault="00A14FAC" w:rsidP="00DA542D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18,574</w:t>
            </w:r>
          </w:p>
        </w:tc>
        <w:tc>
          <w:tcPr>
            <w:tcW w:w="93" w:type="pct"/>
          </w:tcPr>
          <w:p w14:paraId="006E762A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</w:tcPr>
          <w:p w14:paraId="28B7DA90" w14:textId="6660C134" w:rsidR="00DA542D" w:rsidRPr="00391CFE" w:rsidRDefault="00A14FAC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1,899</w:t>
            </w:r>
          </w:p>
        </w:tc>
        <w:tc>
          <w:tcPr>
            <w:tcW w:w="93" w:type="pct"/>
          </w:tcPr>
          <w:p w14:paraId="30488DB9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6A71B527" w14:textId="45BEEB33" w:rsidR="00DA542D" w:rsidRPr="00391CFE" w:rsidRDefault="00A14FAC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13,42</w:t>
            </w:r>
            <w:r w:rsidR="00194B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3" w:type="pct"/>
          </w:tcPr>
          <w:p w14:paraId="273F918B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4CBF40BC" w14:textId="4851ED40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1,57</w:t>
            </w:r>
            <w:r w:rsidR="00E3209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81" w:type="pct"/>
          </w:tcPr>
          <w:p w14:paraId="602351D3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</w:tcPr>
          <w:p w14:paraId="4606EA36" w14:textId="743245F7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93" w:type="pct"/>
          </w:tcPr>
          <w:p w14:paraId="1253FC4D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3B02D1EA" w14:textId="2B2C1CC3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93" w:type="pct"/>
          </w:tcPr>
          <w:p w14:paraId="763BE3D5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72A05CCF" w14:textId="352A36B4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</w:tcPr>
          <w:p w14:paraId="0D1569EA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098CDB1A" w14:textId="4C64696C" w:rsidR="00DA542D" w:rsidRPr="00391CFE" w:rsidRDefault="001C59C7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</w:t>
            </w:r>
            <w:r w:rsidR="00274706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DA542D" w:rsidRPr="003F5FE8" w14:paraId="33A1004F" w14:textId="77777777" w:rsidTr="00392DF4">
        <w:tc>
          <w:tcPr>
            <w:tcW w:w="818" w:type="pct"/>
            <w:tcBorders>
              <w:bottom w:val="nil"/>
            </w:tcBorders>
          </w:tcPr>
          <w:p w14:paraId="488D003A" w14:textId="77777777" w:rsidR="00DA542D" w:rsidRPr="00391CFE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644E842A" w14:textId="2E64E06C" w:rsidR="00DA542D" w:rsidRPr="00391CFE" w:rsidRDefault="00A14FAC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33129F5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02368A9" w14:textId="0AC09B75" w:rsidR="00DA542D" w:rsidRPr="00391CFE" w:rsidRDefault="00A14FAC" w:rsidP="00DA542D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972C7E6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36BBEB6" w14:textId="13A96050" w:rsidR="00DA542D" w:rsidRPr="00391CFE" w:rsidRDefault="00A14FAC" w:rsidP="00350736">
            <w:pPr>
              <w:pStyle w:val="3"/>
              <w:tabs>
                <w:tab w:val="clear" w:pos="360"/>
                <w:tab w:val="clear" w:pos="720"/>
                <w:tab w:val="decimal" w:pos="555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7803386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5C454244" w14:textId="432D34AB" w:rsidR="00DA542D" w:rsidRPr="00391CFE" w:rsidRDefault="00A14FAC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(1,91</w:t>
            </w:r>
            <w:r w:rsidR="00A921C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80C1972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33391616" w14:textId="384A5532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</w:t>
            </w:r>
            <w:r w:rsidR="007638D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1" w:type="pct"/>
            <w:tcBorders>
              <w:bottom w:val="nil"/>
            </w:tcBorders>
          </w:tcPr>
          <w:p w14:paraId="30112482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1CB252E4" w14:textId="041C00FC" w:rsidR="00DA542D" w:rsidRPr="00391CFE" w:rsidRDefault="001C59C7" w:rsidP="00350736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(800)</w:t>
            </w:r>
          </w:p>
        </w:tc>
        <w:tc>
          <w:tcPr>
            <w:tcW w:w="93" w:type="pct"/>
            <w:tcBorders>
              <w:bottom w:val="nil"/>
            </w:tcBorders>
          </w:tcPr>
          <w:p w14:paraId="0022A922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4CBF2896" w14:textId="242B26EF" w:rsidR="00DA542D" w:rsidRPr="00391CFE" w:rsidRDefault="001C59C7" w:rsidP="00CC0949">
            <w:pPr>
              <w:pStyle w:val="3"/>
              <w:tabs>
                <w:tab w:val="clear" w:pos="360"/>
                <w:tab w:val="clear" w:pos="720"/>
                <w:tab w:val="decimal" w:pos="730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C84D4EA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EE8F5BD" w14:textId="5D972F69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7A28409A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75435857" w14:textId="16B3272C" w:rsidR="00DA542D" w:rsidRPr="00391CFE" w:rsidRDefault="001C59C7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(2,87</w:t>
            </w:r>
            <w:r w:rsidR="00D0178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542D" w:rsidRPr="003F5FE8" w14:paraId="535EB47E" w14:textId="77777777" w:rsidTr="00391CFE">
        <w:tc>
          <w:tcPr>
            <w:tcW w:w="818" w:type="pct"/>
          </w:tcPr>
          <w:p w14:paraId="4295B688" w14:textId="0F08BA02" w:rsidR="00DA542D" w:rsidRPr="00391CFE" w:rsidRDefault="00DA542D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1CF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91CF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04886576" w14:textId="77708116" w:rsidR="00DA542D" w:rsidRPr="00391CFE" w:rsidRDefault="00A14FAC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FA9227A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169C8E85" w14:textId="2783A39E" w:rsidR="00DA542D" w:rsidRPr="00391CFE" w:rsidRDefault="00A14FAC" w:rsidP="00686494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313,774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F1442E3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1756A548" w14:textId="5EA0698A" w:rsidR="00DA542D" w:rsidRPr="00391CFE" w:rsidRDefault="00A14FAC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149,980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20F7213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55984893" w14:textId="28AD71D7" w:rsidR="00DA542D" w:rsidRPr="00391CFE" w:rsidRDefault="001C59C7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139,640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E250B0A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7E255E17" w14:textId="56260E3F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43,411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A9781ED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1605EC1" w14:textId="49DAA635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12,846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91FDD1F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26729AEC" w14:textId="71684D59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8,126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5AE0D1B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51396F38" w14:textId="251DED2C" w:rsidR="00DA542D" w:rsidRPr="00391CFE" w:rsidRDefault="001C59C7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6C89D8" w14:textId="77777777" w:rsidR="00DA542D" w:rsidRPr="00391CFE" w:rsidRDefault="00DA542D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15F0D66C" w14:textId="5ADAFCF1" w:rsidR="00DA542D" w:rsidRPr="00391CFE" w:rsidRDefault="001C59C7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667,777</w:t>
            </w:r>
          </w:p>
        </w:tc>
      </w:tr>
      <w:tr w:rsidR="00391CFE" w:rsidRPr="003F5FE8" w14:paraId="51F3A26A" w14:textId="77777777" w:rsidTr="00391CFE">
        <w:tc>
          <w:tcPr>
            <w:tcW w:w="818" w:type="pct"/>
            <w:tcBorders>
              <w:bottom w:val="nil"/>
            </w:tcBorders>
          </w:tcPr>
          <w:p w14:paraId="2EDBB8EE" w14:textId="77777777" w:rsidR="00391CFE" w:rsidRPr="00391CFE" w:rsidRDefault="00391CFE" w:rsidP="00DA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nil"/>
            </w:tcBorders>
          </w:tcPr>
          <w:p w14:paraId="3E525781" w14:textId="77777777" w:rsidR="00391CFE" w:rsidRPr="00391CFE" w:rsidRDefault="00391CFE" w:rsidP="00DA542D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7F3CFEB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nil"/>
            </w:tcBorders>
          </w:tcPr>
          <w:p w14:paraId="5F7C6554" w14:textId="77777777" w:rsidR="00391CFE" w:rsidRPr="00391CFE" w:rsidRDefault="00391CFE" w:rsidP="00686494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2482434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nil"/>
            </w:tcBorders>
          </w:tcPr>
          <w:p w14:paraId="64A1ACD0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96FA42C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nil"/>
            </w:tcBorders>
          </w:tcPr>
          <w:p w14:paraId="3AF9E215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F631F04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nil"/>
            </w:tcBorders>
          </w:tcPr>
          <w:p w14:paraId="38A998B2" w14:textId="77777777" w:rsidR="00391CFE" w:rsidRPr="00391CFE" w:rsidRDefault="00391CFE" w:rsidP="00DA542D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5D53C000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nil"/>
            </w:tcBorders>
          </w:tcPr>
          <w:p w14:paraId="70F9A9F2" w14:textId="77777777" w:rsidR="00391CFE" w:rsidRPr="00391CFE" w:rsidRDefault="00391CFE" w:rsidP="00DA542D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4F9A2F9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nil"/>
            </w:tcBorders>
          </w:tcPr>
          <w:p w14:paraId="67EE003F" w14:textId="77777777" w:rsidR="00391CFE" w:rsidRPr="00391CFE" w:rsidRDefault="00391CFE" w:rsidP="00DA542D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08C7044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nil"/>
            </w:tcBorders>
          </w:tcPr>
          <w:p w14:paraId="16BBB274" w14:textId="77777777" w:rsidR="00391CFE" w:rsidRPr="00391CFE" w:rsidRDefault="00391CFE" w:rsidP="00DA542D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9B9C623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nil"/>
            </w:tcBorders>
          </w:tcPr>
          <w:p w14:paraId="26F2F6D2" w14:textId="77777777" w:rsidR="00391CFE" w:rsidRPr="00391CFE" w:rsidRDefault="00391CFE" w:rsidP="00DA54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1CFE" w:rsidRPr="003F5FE8" w14:paraId="6CC5DC7A" w14:textId="77777777" w:rsidTr="00391CFE">
        <w:tc>
          <w:tcPr>
            <w:tcW w:w="818" w:type="pct"/>
            <w:tcBorders>
              <w:bottom w:val="nil"/>
            </w:tcBorders>
          </w:tcPr>
          <w:p w14:paraId="311B5CE6" w14:textId="524ED33A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5F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0" w:type="pct"/>
            <w:tcBorders>
              <w:top w:val="nil"/>
              <w:bottom w:val="nil"/>
            </w:tcBorders>
          </w:tcPr>
          <w:p w14:paraId="01C79FBA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62475093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9" w:type="pct"/>
            <w:tcBorders>
              <w:top w:val="nil"/>
              <w:bottom w:val="nil"/>
            </w:tcBorders>
          </w:tcPr>
          <w:p w14:paraId="64EB0579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73DDD48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</w:tcPr>
          <w:p w14:paraId="0B5EE355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243F4FE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bottom w:val="nil"/>
            </w:tcBorders>
          </w:tcPr>
          <w:p w14:paraId="141A8832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8E7AA6C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nil"/>
              <w:bottom w:val="nil"/>
            </w:tcBorders>
          </w:tcPr>
          <w:p w14:paraId="4A81DD48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312EA25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bottom w:val="nil"/>
            </w:tcBorders>
          </w:tcPr>
          <w:p w14:paraId="37AD8939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7762C3F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nil"/>
              <w:bottom w:val="nil"/>
            </w:tcBorders>
          </w:tcPr>
          <w:p w14:paraId="2B8C2CE1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BA26BDC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</w:tcPr>
          <w:p w14:paraId="6110B2A2" w14:textId="77777777" w:rsidR="00391CFE" w:rsidRPr="00391CFE" w:rsidRDefault="00391CFE" w:rsidP="00391CFE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8A1D747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nil"/>
              <w:bottom w:val="nil"/>
            </w:tcBorders>
          </w:tcPr>
          <w:p w14:paraId="53CCA43F" w14:textId="77777777" w:rsidR="00391CFE" w:rsidRPr="00391CFE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1CFE" w:rsidRPr="003F5FE8" w14:paraId="194C79D5" w14:textId="77777777" w:rsidTr="00391CFE">
        <w:tc>
          <w:tcPr>
            <w:tcW w:w="818" w:type="pct"/>
            <w:tcBorders>
              <w:bottom w:val="nil"/>
            </w:tcBorders>
          </w:tcPr>
          <w:p w14:paraId="280A9701" w14:textId="01243800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40" w:type="pct"/>
            <w:tcBorders>
              <w:top w:val="nil"/>
              <w:bottom w:val="double" w:sz="4" w:space="0" w:color="auto"/>
            </w:tcBorders>
          </w:tcPr>
          <w:p w14:paraId="394FD86E" w14:textId="4050F62E" w:rsidR="00391CFE" w:rsidRPr="000119B3" w:rsidRDefault="00391CFE" w:rsidP="000119B3">
            <w:pPr>
              <w:pStyle w:val="3"/>
              <w:tabs>
                <w:tab w:val="clear" w:pos="360"/>
                <w:tab w:val="clear" w:pos="720"/>
                <w:tab w:val="decimal" w:pos="77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72ED059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nil"/>
              <w:bottom w:val="double" w:sz="4" w:space="0" w:color="auto"/>
            </w:tcBorders>
          </w:tcPr>
          <w:p w14:paraId="69FBBEBF" w14:textId="7D011847" w:rsidR="00391CFE" w:rsidRPr="000119B3" w:rsidRDefault="00391CFE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136,161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9D18C1C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double" w:sz="4" w:space="0" w:color="auto"/>
            </w:tcBorders>
          </w:tcPr>
          <w:p w14:paraId="76F90F7F" w14:textId="2E0D4644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A13">
              <w:rPr>
                <w:rFonts w:ascii="Angsana New" w:hAnsi="Angsana New"/>
                <w:b/>
                <w:bCs/>
                <w:sz w:val="30"/>
                <w:szCs w:val="30"/>
              </w:rPr>
              <w:t>6,099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BD468C2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double" w:sz="4" w:space="0" w:color="auto"/>
            </w:tcBorders>
          </w:tcPr>
          <w:p w14:paraId="2EC3AA6D" w14:textId="4E4D7CE3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A13">
              <w:rPr>
                <w:rFonts w:ascii="Angsana New" w:hAnsi="Angsana New"/>
                <w:b/>
                <w:bCs/>
                <w:sz w:val="30"/>
                <w:szCs w:val="30"/>
              </w:rPr>
              <w:t>20,526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6DEA2C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double" w:sz="4" w:space="0" w:color="auto"/>
            </w:tcBorders>
          </w:tcPr>
          <w:p w14:paraId="4ABD53E7" w14:textId="0DBCF6AC" w:rsidR="00391CFE" w:rsidRPr="000119B3" w:rsidRDefault="00391CFE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5,546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5C48AE6A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double" w:sz="4" w:space="0" w:color="auto"/>
            </w:tcBorders>
          </w:tcPr>
          <w:p w14:paraId="6B580F1E" w14:textId="254FCEAC" w:rsidR="00391CFE" w:rsidRPr="000119B3" w:rsidRDefault="00391CFE" w:rsidP="00391CFE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C48E058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double" w:sz="4" w:space="0" w:color="auto"/>
            </w:tcBorders>
          </w:tcPr>
          <w:p w14:paraId="02D35FEC" w14:textId="01B85A14" w:rsidR="00391CFE" w:rsidRPr="000119B3" w:rsidRDefault="00391CFE" w:rsidP="00391CF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2138CF2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double" w:sz="4" w:space="0" w:color="auto"/>
            </w:tcBorders>
          </w:tcPr>
          <w:p w14:paraId="4312D9D6" w14:textId="18647095" w:rsidR="00391CFE" w:rsidRPr="000119B3" w:rsidRDefault="00391CFE" w:rsidP="000119B3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53BC0E0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nil"/>
              <w:bottom w:val="double" w:sz="4" w:space="0" w:color="auto"/>
            </w:tcBorders>
          </w:tcPr>
          <w:p w14:paraId="20633748" w14:textId="603FCA43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A13">
              <w:rPr>
                <w:rFonts w:ascii="Angsana New" w:hAnsi="Angsana New"/>
                <w:b/>
                <w:bCs/>
                <w:sz w:val="30"/>
                <w:szCs w:val="30"/>
              </w:rPr>
              <w:t>340,025</w:t>
            </w:r>
          </w:p>
        </w:tc>
      </w:tr>
      <w:tr w:rsidR="00391CFE" w:rsidRPr="003F5FE8" w14:paraId="4173ADB8" w14:textId="77777777" w:rsidTr="00391CFE">
        <w:tc>
          <w:tcPr>
            <w:tcW w:w="818" w:type="pct"/>
            <w:tcBorders>
              <w:bottom w:val="nil"/>
            </w:tcBorders>
          </w:tcPr>
          <w:p w14:paraId="515E042F" w14:textId="399235F7" w:rsidR="00391CFE" w:rsidRPr="00391CFE" w:rsidRDefault="00391CFE" w:rsidP="00391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40" w:type="pct"/>
            <w:tcBorders>
              <w:top w:val="double" w:sz="4" w:space="0" w:color="auto"/>
              <w:bottom w:val="double" w:sz="4" w:space="0" w:color="auto"/>
            </w:tcBorders>
          </w:tcPr>
          <w:p w14:paraId="1ED34E6D" w14:textId="2B30EAF4" w:rsidR="00391CFE" w:rsidRPr="000119B3" w:rsidRDefault="001C59C7" w:rsidP="000119B3">
            <w:pPr>
              <w:pStyle w:val="3"/>
              <w:tabs>
                <w:tab w:val="clear" w:pos="360"/>
                <w:tab w:val="clear" w:pos="720"/>
                <w:tab w:val="decimal" w:pos="77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B746CC9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  <w:bottom w:val="double" w:sz="4" w:space="0" w:color="auto"/>
            </w:tcBorders>
          </w:tcPr>
          <w:p w14:paraId="2C7E35E9" w14:textId="004D7D5A" w:rsidR="00391CFE" w:rsidRPr="000119B3" w:rsidRDefault="001C59C7" w:rsidP="00391CFE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119,851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0E6EBCA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double" w:sz="4" w:space="0" w:color="auto"/>
              <w:bottom w:val="double" w:sz="4" w:space="0" w:color="auto"/>
            </w:tcBorders>
          </w:tcPr>
          <w:p w14:paraId="35F04414" w14:textId="12099170" w:rsidR="00391CFE" w:rsidRPr="000119B3" w:rsidRDefault="001C59C7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4,787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D7086BC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40EDCCF0" w14:textId="4B1676CA" w:rsidR="00391CFE" w:rsidRPr="000119B3" w:rsidRDefault="001C59C7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12,669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DDBE994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14:paraId="789CBD29" w14:textId="1604FA14" w:rsidR="00391CFE" w:rsidRPr="000119B3" w:rsidRDefault="001C59C7" w:rsidP="00391CFE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4,598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3011CB67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35B4EB7C" w14:textId="3FC2D3BD" w:rsidR="00391CFE" w:rsidRPr="000119B3" w:rsidRDefault="001C59C7" w:rsidP="00391CFE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1,234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8BACF4E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  <w:bottom w:val="double" w:sz="4" w:space="0" w:color="auto"/>
            </w:tcBorders>
          </w:tcPr>
          <w:p w14:paraId="31AFECAE" w14:textId="54866CAC" w:rsidR="00391CFE" w:rsidRPr="000119B3" w:rsidRDefault="001C59C7" w:rsidP="00391CFE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517A71A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double" w:sz="4" w:space="0" w:color="auto"/>
            </w:tcBorders>
          </w:tcPr>
          <w:p w14:paraId="37726CC2" w14:textId="2665293E" w:rsidR="00391CFE" w:rsidRPr="000119B3" w:rsidRDefault="001C59C7" w:rsidP="000119B3">
            <w:pPr>
              <w:pStyle w:val="3"/>
              <w:tabs>
                <w:tab w:val="clear" w:pos="360"/>
                <w:tab w:val="clear" w:pos="720"/>
                <w:tab w:val="decimal" w:pos="95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BC31FED" w14:textId="77777777" w:rsidR="00391CFE" w:rsidRPr="000119B3" w:rsidRDefault="00391CFE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double" w:sz="4" w:space="0" w:color="auto"/>
              <w:bottom w:val="double" w:sz="4" w:space="0" w:color="auto"/>
            </w:tcBorders>
          </w:tcPr>
          <w:p w14:paraId="47AC8B95" w14:textId="4E30A36B" w:rsidR="00391CFE" w:rsidRPr="000119B3" w:rsidRDefault="001C59C7" w:rsidP="00391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314,071</w:t>
            </w:r>
          </w:p>
        </w:tc>
      </w:tr>
    </w:tbl>
    <w:p w14:paraId="2498E95C" w14:textId="0016973B" w:rsidR="00604515" w:rsidRPr="003F5FE8" w:rsidRDefault="00604515" w:rsidP="00447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90"/>
        <w:jc w:val="thaiDistribute"/>
        <w:rPr>
          <w:rFonts w:ascii="Angsana New" w:hAnsi="Angsana New"/>
          <w:sz w:val="30"/>
          <w:szCs w:val="30"/>
        </w:rPr>
        <w:sectPr w:rsidR="00604515" w:rsidRPr="003F5FE8" w:rsidSect="0056751D">
          <w:headerReference w:type="default" r:id="rId15"/>
          <w:footerReference w:type="default" r:id="rId16"/>
          <w:pgSz w:w="16834" w:h="11909" w:orient="landscape" w:code="9"/>
          <w:pgMar w:top="1152" w:right="691" w:bottom="1199" w:left="576" w:header="720" w:footer="720" w:gutter="0"/>
          <w:cols w:space="720"/>
          <w:docGrid w:linePitch="360"/>
        </w:sectPr>
      </w:pPr>
    </w:p>
    <w:p w14:paraId="0A250D17" w14:textId="494A4232" w:rsidR="00624FD5" w:rsidRPr="003F5FE8" w:rsidRDefault="00624FD5" w:rsidP="00F74474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45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5FE8">
        <w:rPr>
          <w:rFonts w:ascii="Angsana New" w:hAnsi="Angsana New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3F6E9266" w14:textId="0FF32F25" w:rsidR="00782609" w:rsidRPr="003F5FE8" w:rsidRDefault="00782609" w:rsidP="00FF75CC">
      <w:pPr>
        <w:pStyle w:val="block"/>
        <w:spacing w:after="0" w:line="240" w:lineRule="auto"/>
        <w:ind w:left="547" w:right="108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180"/>
        <w:gridCol w:w="1260"/>
        <w:gridCol w:w="180"/>
        <w:gridCol w:w="1350"/>
        <w:gridCol w:w="270"/>
        <w:gridCol w:w="1440"/>
      </w:tblGrid>
      <w:tr w:rsidR="00CF11A0" w:rsidRPr="003F5FE8" w14:paraId="4015D387" w14:textId="77777777" w:rsidTr="00CF11A0">
        <w:trPr>
          <w:cantSplit/>
          <w:tblHeader/>
        </w:trPr>
        <w:tc>
          <w:tcPr>
            <w:tcW w:w="3234" w:type="dxa"/>
            <w:shd w:val="clear" w:color="auto" w:fill="auto"/>
            <w:vAlign w:val="bottom"/>
          </w:tcPr>
          <w:p w14:paraId="02BF6E3F" w14:textId="77777777" w:rsidR="00CF11A0" w:rsidRPr="003F5FE8" w:rsidRDefault="00CF11A0" w:rsidP="003E0C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55E0E6C1" w14:textId="77777777" w:rsidR="00CF11A0" w:rsidRPr="003F5FE8" w:rsidRDefault="00CF11A0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8CC8B2" w14:textId="3D99F1E0" w:rsidR="00CF11A0" w:rsidRPr="003F5FE8" w:rsidRDefault="00CF11A0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8FC3F51" w14:textId="5D49DF3A" w:rsidR="00CF11A0" w:rsidRPr="003F5FE8" w:rsidRDefault="00CF11A0" w:rsidP="003E0CE4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344" w:rsidRPr="003F5FE8" w14:paraId="1FEB6D10" w14:textId="77777777" w:rsidTr="00CF11A0">
        <w:trPr>
          <w:cantSplit/>
          <w:tblHeader/>
        </w:trPr>
        <w:tc>
          <w:tcPr>
            <w:tcW w:w="3234" w:type="dxa"/>
          </w:tcPr>
          <w:p w14:paraId="2060B85D" w14:textId="4C0659ED" w:rsidR="00AA5344" w:rsidRPr="003F5FE8" w:rsidRDefault="00AA5344" w:rsidP="00AA53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41B9AD5" w14:textId="2CC3706F" w:rsidR="00AA5344" w:rsidRPr="003F5FE8" w:rsidRDefault="00AA5344" w:rsidP="00AA53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AA5344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20F9E1E" w14:textId="77777777" w:rsidR="00AA5344" w:rsidRPr="003F5FE8" w:rsidRDefault="00AA5344" w:rsidP="00AA53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DD160" w14:textId="51E454FE" w:rsidR="00AA5344" w:rsidRPr="003F5FE8" w:rsidRDefault="00AA5344" w:rsidP="00AA53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AA5344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09E15DC" w14:textId="5C393EDF" w:rsidR="00AA5344" w:rsidRPr="003F5FE8" w:rsidRDefault="00AA5344" w:rsidP="00AA53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B994A1" w14:textId="174DEC6C" w:rsidR="00AA5344" w:rsidRPr="003F5FE8" w:rsidRDefault="00AA5344" w:rsidP="00AA53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AA5344">
              <w:rPr>
                <w:rFonts w:ascii="Angsana New" w:hAnsi="Angsana New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987BA0F" w14:textId="77777777" w:rsidR="00AA5344" w:rsidRPr="003F5FE8" w:rsidRDefault="00AA5344" w:rsidP="00AA53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F9958F" w14:textId="28C9F931" w:rsidR="00AA5344" w:rsidRPr="003F5FE8" w:rsidRDefault="00AA5344" w:rsidP="00AA53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AA5344">
              <w:rPr>
                <w:rFonts w:ascii="Angsana New" w:hAnsi="Angsana New"/>
                <w:b w:val="0"/>
                <w:bCs/>
                <w:sz w:val="30"/>
                <w:szCs w:val="30"/>
              </w:rPr>
              <w:t>2566</w:t>
            </w:r>
          </w:p>
        </w:tc>
      </w:tr>
      <w:tr w:rsidR="00CF11A0" w:rsidRPr="003F5FE8" w14:paraId="0531C5DB" w14:textId="77777777" w:rsidTr="00CF11A0">
        <w:trPr>
          <w:cantSplit/>
          <w:tblHeader/>
        </w:trPr>
        <w:tc>
          <w:tcPr>
            <w:tcW w:w="3234" w:type="dxa"/>
          </w:tcPr>
          <w:p w14:paraId="6AB3747A" w14:textId="77777777" w:rsidR="00CF11A0" w:rsidRPr="003F5FE8" w:rsidRDefault="00CF11A0" w:rsidP="003411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429F8F9" w14:textId="7915809C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294133C3" w14:textId="77777777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11611F" w14:textId="77777777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2A91360D" w14:textId="6F87DC0A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D360C0" w14:textId="76D86413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0B3358EE" w14:textId="77777777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75842" w14:textId="53F6975D" w:rsidR="00CF11A0" w:rsidRPr="003F5FE8" w:rsidRDefault="00CF11A0" w:rsidP="0034113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</w:tr>
      <w:tr w:rsidR="00341130" w:rsidRPr="003F5FE8" w14:paraId="316A5984" w14:textId="77777777" w:rsidTr="00341130">
        <w:trPr>
          <w:cantSplit/>
          <w:tblHeader/>
        </w:trPr>
        <w:tc>
          <w:tcPr>
            <w:tcW w:w="3234" w:type="dxa"/>
          </w:tcPr>
          <w:p w14:paraId="419A875D" w14:textId="77777777" w:rsidR="00341130" w:rsidRPr="003F5FE8" w:rsidRDefault="00341130" w:rsidP="0034113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2C075C3D" w14:textId="25C62182" w:rsidR="00341130" w:rsidRPr="003F5FE8" w:rsidRDefault="00341130" w:rsidP="00CF11A0">
            <w:pPr>
              <w:pStyle w:val="acctmergecolhdg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F5FE8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5FE8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E1B01" w:rsidRPr="003F5FE8" w14:paraId="50B52476" w14:textId="77777777" w:rsidTr="00CF11A0">
        <w:trPr>
          <w:cantSplit/>
        </w:trPr>
        <w:tc>
          <w:tcPr>
            <w:tcW w:w="3234" w:type="dxa"/>
          </w:tcPr>
          <w:p w14:paraId="4EBE15A5" w14:textId="72A1557C" w:rsidR="000E1B01" w:rsidRPr="003F5FE8" w:rsidRDefault="000E1B01" w:rsidP="000E1B0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27A8DEC6" w14:textId="1F508533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1,57</w:t>
            </w:r>
            <w:r w:rsidRPr="000E1B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4770FAC" w14:textId="7777777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212B5F" w14:textId="6C47A869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80" w:type="dxa"/>
          </w:tcPr>
          <w:p w14:paraId="727105AE" w14:textId="28A59A6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F3CA2F" w14:textId="487F0E59" w:rsidR="000E1B01" w:rsidRPr="000E1B01" w:rsidRDefault="000E1B01" w:rsidP="000119B3">
            <w:pPr>
              <w:pStyle w:val="acctfourfigures"/>
              <w:tabs>
                <w:tab w:val="clear" w:pos="765"/>
                <w:tab w:val="left" w:pos="640"/>
                <w:tab w:val="decimal" w:pos="733"/>
              </w:tabs>
              <w:spacing w:line="240" w:lineRule="auto"/>
              <w:ind w:left="46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 xml:space="preserve">   1,57</w:t>
            </w:r>
            <w:r w:rsidRPr="000E1B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A07585" w14:textId="77777777" w:rsidR="000E1B01" w:rsidRPr="003F5FE8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C94050" w14:textId="3BEB7F07" w:rsidR="000E1B01" w:rsidRPr="003F5FE8" w:rsidRDefault="000E1B01" w:rsidP="000E1B0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1B01" w:rsidRPr="003F5FE8" w14:paraId="5DBF57CB" w14:textId="77777777" w:rsidTr="00CF11A0">
        <w:trPr>
          <w:cantSplit/>
        </w:trPr>
        <w:tc>
          <w:tcPr>
            <w:tcW w:w="3234" w:type="dxa"/>
          </w:tcPr>
          <w:p w14:paraId="5044B62E" w14:textId="51B0D920" w:rsidR="000E1B01" w:rsidRPr="003F5FE8" w:rsidRDefault="000E1B01" w:rsidP="000E1B0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6CF9E48F" w14:textId="6252471C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6,899,189</w:t>
            </w:r>
          </w:p>
        </w:tc>
        <w:tc>
          <w:tcPr>
            <w:tcW w:w="180" w:type="dxa"/>
            <w:vAlign w:val="bottom"/>
          </w:tcPr>
          <w:p w14:paraId="49C24167" w14:textId="7777777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018011" w14:textId="7B61603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5,592,401</w:t>
            </w:r>
          </w:p>
        </w:tc>
        <w:tc>
          <w:tcPr>
            <w:tcW w:w="180" w:type="dxa"/>
            <w:vAlign w:val="bottom"/>
          </w:tcPr>
          <w:p w14:paraId="7A25FADE" w14:textId="1563640A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161A86" w14:textId="13AF0FDE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6,899,189</w:t>
            </w:r>
          </w:p>
        </w:tc>
        <w:tc>
          <w:tcPr>
            <w:tcW w:w="270" w:type="dxa"/>
            <w:vAlign w:val="bottom"/>
          </w:tcPr>
          <w:p w14:paraId="51045488" w14:textId="77777777" w:rsidR="000E1B01" w:rsidRPr="003F5FE8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2BB4AF" w14:textId="29772075" w:rsidR="000E1B01" w:rsidRPr="003F5FE8" w:rsidRDefault="000E1B01" w:rsidP="000E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5,592,401</w:t>
            </w:r>
          </w:p>
        </w:tc>
      </w:tr>
      <w:tr w:rsidR="000E1B01" w:rsidRPr="003F5FE8" w14:paraId="45922D86" w14:textId="77777777" w:rsidTr="00CF11A0">
        <w:trPr>
          <w:cantSplit/>
        </w:trPr>
        <w:tc>
          <w:tcPr>
            <w:tcW w:w="3234" w:type="dxa"/>
          </w:tcPr>
          <w:p w14:paraId="458F49EC" w14:textId="4097F18D" w:rsidR="000E1B01" w:rsidRPr="00092FFC" w:rsidRDefault="000E1B01" w:rsidP="00092FFC">
            <w:pPr>
              <w:tabs>
                <w:tab w:val="clear" w:pos="680"/>
                <w:tab w:val="clear" w:pos="907"/>
              </w:tabs>
              <w:ind w:right="-167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092FFC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เงินกู้ยืมระยะสั้นจากกิจการที่เกี่ยวข้อง</w:t>
            </w:r>
            <w:r w:rsidR="009C37BD" w:rsidRPr="00092FFC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vAlign w:val="bottom"/>
          </w:tcPr>
          <w:p w14:paraId="2513B130" w14:textId="097EF79C" w:rsidR="000E1B01" w:rsidRPr="000E1B01" w:rsidRDefault="000E1B01" w:rsidP="000E1B01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8138BA" w14:textId="7777777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6A43EA" w14:textId="7A11FCE3" w:rsidR="000E1B01" w:rsidRPr="000E1B01" w:rsidRDefault="000E1B01" w:rsidP="000E1B01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BC23B9" w14:textId="7777777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B3677F" w14:textId="3E007C35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  <w:tc>
          <w:tcPr>
            <w:tcW w:w="270" w:type="dxa"/>
            <w:vAlign w:val="bottom"/>
          </w:tcPr>
          <w:p w14:paraId="1F962D35" w14:textId="77777777" w:rsidR="000E1B01" w:rsidRPr="003F5FE8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511B53" w14:textId="53FB13A3" w:rsidR="000E1B01" w:rsidRPr="003F5FE8" w:rsidRDefault="000E1B01" w:rsidP="000E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</w:tr>
      <w:tr w:rsidR="000E1B01" w:rsidRPr="003F5FE8" w14:paraId="0C209902" w14:textId="77777777" w:rsidTr="00CF11A0">
        <w:trPr>
          <w:cantSplit/>
        </w:trPr>
        <w:tc>
          <w:tcPr>
            <w:tcW w:w="3234" w:type="dxa"/>
          </w:tcPr>
          <w:p w14:paraId="5EAD49BB" w14:textId="7F9688EA" w:rsidR="000E1B01" w:rsidRPr="003F5FE8" w:rsidRDefault="000E1B01" w:rsidP="000E1B0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0FAB594F" w14:textId="66EDC781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457,739</w:t>
            </w:r>
          </w:p>
        </w:tc>
        <w:tc>
          <w:tcPr>
            <w:tcW w:w="180" w:type="dxa"/>
            <w:vAlign w:val="bottom"/>
          </w:tcPr>
          <w:p w14:paraId="3B8DF2BB" w14:textId="7777777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D6B75" w14:textId="18AA65B2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679,523</w:t>
            </w:r>
          </w:p>
        </w:tc>
        <w:tc>
          <w:tcPr>
            <w:tcW w:w="180" w:type="dxa"/>
            <w:vAlign w:val="bottom"/>
          </w:tcPr>
          <w:p w14:paraId="0AD0A052" w14:textId="667A08B8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A31733" w14:textId="33A9DED0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457,739</w:t>
            </w:r>
          </w:p>
        </w:tc>
        <w:tc>
          <w:tcPr>
            <w:tcW w:w="270" w:type="dxa"/>
            <w:vAlign w:val="bottom"/>
          </w:tcPr>
          <w:p w14:paraId="0BBDB5DB" w14:textId="77777777" w:rsidR="000E1B01" w:rsidRPr="003F5FE8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F63A20" w14:textId="7D2F5F85" w:rsidR="000E1B01" w:rsidRPr="003F5FE8" w:rsidRDefault="000E1B01" w:rsidP="000E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679,523</w:t>
            </w:r>
          </w:p>
        </w:tc>
      </w:tr>
      <w:tr w:rsidR="000E1B01" w:rsidRPr="003F5FE8" w14:paraId="408403B4" w14:textId="77777777" w:rsidTr="0050264D">
        <w:trPr>
          <w:cantSplit/>
        </w:trPr>
        <w:tc>
          <w:tcPr>
            <w:tcW w:w="3234" w:type="dxa"/>
          </w:tcPr>
          <w:p w14:paraId="1097E5C2" w14:textId="6422A800" w:rsidR="000E1B01" w:rsidRPr="003F5FE8" w:rsidRDefault="000E1B01" w:rsidP="000E1B0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8B4BF5" w14:textId="4B0B83AB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23,456</w:t>
            </w:r>
          </w:p>
        </w:tc>
        <w:tc>
          <w:tcPr>
            <w:tcW w:w="180" w:type="dxa"/>
            <w:vAlign w:val="bottom"/>
          </w:tcPr>
          <w:p w14:paraId="56EDAC07" w14:textId="7777777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D05777" w14:textId="58A964D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17,943</w:t>
            </w:r>
          </w:p>
        </w:tc>
        <w:tc>
          <w:tcPr>
            <w:tcW w:w="180" w:type="dxa"/>
            <w:vAlign w:val="bottom"/>
          </w:tcPr>
          <w:p w14:paraId="7EC90F9E" w14:textId="53706B4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69106C" w14:textId="16D59813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17,184</w:t>
            </w:r>
          </w:p>
        </w:tc>
        <w:tc>
          <w:tcPr>
            <w:tcW w:w="270" w:type="dxa"/>
            <w:vAlign w:val="bottom"/>
          </w:tcPr>
          <w:p w14:paraId="13A7A1A1" w14:textId="77777777" w:rsidR="000E1B01" w:rsidRPr="003F5FE8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05F48" w14:textId="7A309622" w:rsidR="000E1B01" w:rsidRPr="003F5FE8" w:rsidRDefault="000E1B01" w:rsidP="000E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17,943</w:t>
            </w:r>
          </w:p>
        </w:tc>
      </w:tr>
      <w:tr w:rsidR="000E1B01" w:rsidRPr="003F5FE8" w14:paraId="5F9C9345" w14:textId="77777777" w:rsidTr="0050264D">
        <w:trPr>
          <w:cantSplit/>
        </w:trPr>
        <w:tc>
          <w:tcPr>
            <w:tcW w:w="3234" w:type="dxa"/>
          </w:tcPr>
          <w:p w14:paraId="238EF339" w14:textId="31B153EA" w:rsidR="000E1B01" w:rsidRPr="003F5FE8" w:rsidRDefault="000E1B01" w:rsidP="000E1B01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15AB7" w14:textId="74B286C6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7,381,96</w:t>
            </w:r>
            <w:r w:rsidRPr="000E1B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1F1D840" w14:textId="77777777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1E969" w14:textId="74B891C3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B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6,290,616</w:t>
            </w:r>
          </w:p>
        </w:tc>
        <w:tc>
          <w:tcPr>
            <w:tcW w:w="180" w:type="dxa"/>
            <w:vAlign w:val="bottom"/>
          </w:tcPr>
          <w:p w14:paraId="30843A26" w14:textId="48D4A670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77E66" w14:textId="05AD34FC" w:rsidR="000E1B01" w:rsidRPr="000E1B01" w:rsidRDefault="000E1B01" w:rsidP="000E1B01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7,609,6</w:t>
            </w:r>
            <w:r w:rsidRPr="000E1B01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2978EA8B" w14:textId="77777777" w:rsidR="000E1B01" w:rsidRPr="003F5FE8" w:rsidRDefault="000E1B01" w:rsidP="000E1B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firstLine="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AA805" w14:textId="55BBDEDA" w:rsidR="000E1B01" w:rsidRPr="003F5FE8" w:rsidRDefault="000E1B01" w:rsidP="000E1B0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6,536,867</w:t>
            </w:r>
          </w:p>
        </w:tc>
      </w:tr>
    </w:tbl>
    <w:p w14:paraId="64B36795" w14:textId="77777777" w:rsidR="00212099" w:rsidRPr="003F5FE8" w:rsidRDefault="00212099" w:rsidP="004A1ED3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2D0BB3" w14:textId="7F227A47" w:rsidR="000E1B01" w:rsidRPr="003F5FE8" w:rsidRDefault="000E1B01" w:rsidP="000E1B0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ณ </w:t>
      </w:r>
      <w:r w:rsidRPr="000E1B01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0E1B01">
        <w:rPr>
          <w:rFonts w:ascii="Angsana New" w:hAnsi="Angsana New"/>
          <w:spacing w:val="-2"/>
          <w:sz w:val="30"/>
          <w:szCs w:val="30"/>
        </w:rPr>
        <w:t xml:space="preserve">31 </w:t>
      </w:r>
      <w:r w:rsidRPr="000E1B0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0E1B01">
        <w:rPr>
          <w:rFonts w:ascii="Angsana New" w:hAnsi="Angsana New"/>
          <w:spacing w:val="-2"/>
          <w:sz w:val="30"/>
          <w:szCs w:val="30"/>
        </w:rPr>
        <w:t xml:space="preserve">2567 </w:t>
      </w:r>
      <w:r w:rsidRPr="000E1B01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0E1B01">
        <w:rPr>
          <w:rFonts w:ascii="Angsana New" w:hAnsi="Angsana New"/>
          <w:spacing w:val="-2"/>
          <w:sz w:val="30"/>
          <w:szCs w:val="30"/>
        </w:rPr>
        <w:t xml:space="preserve"> </w:t>
      </w:r>
      <w:r w:rsidRPr="000119B3">
        <w:rPr>
          <w:rFonts w:ascii="Angsana New" w:hAnsi="Angsana New"/>
          <w:sz w:val="30"/>
          <w:szCs w:val="30"/>
        </w:rPr>
        <w:t>5,218</w:t>
      </w:r>
      <w:r w:rsidRPr="000E1B01">
        <w:rPr>
          <w:rFonts w:ascii="Angsana New" w:hAnsi="Angsana New"/>
          <w:spacing w:val="-2"/>
          <w:sz w:val="30"/>
          <w:szCs w:val="30"/>
        </w:rPr>
        <w:t xml:space="preserve"> </w:t>
      </w:r>
      <w:r w:rsidRPr="000E1B01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0E1B01">
        <w:rPr>
          <w:rFonts w:ascii="Angsana New" w:hAnsi="Angsana New"/>
          <w:sz w:val="30"/>
          <w:szCs w:val="30"/>
        </w:rPr>
        <w:t xml:space="preserve"> </w:t>
      </w:r>
      <w:r w:rsidRPr="000E1B0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119B3">
        <w:rPr>
          <w:rFonts w:ascii="Angsana New" w:hAnsi="Angsana New"/>
          <w:sz w:val="30"/>
          <w:szCs w:val="30"/>
        </w:rPr>
        <w:t>5,168</w:t>
      </w:r>
      <w:r w:rsidRPr="000E1B01">
        <w:rPr>
          <w:rFonts w:ascii="Angsana New" w:hAnsi="Angsana New"/>
          <w:sz w:val="30"/>
          <w:szCs w:val="30"/>
        </w:rPr>
        <w:t xml:space="preserve"> </w:t>
      </w:r>
      <w:r w:rsidRPr="000E1B01">
        <w:rPr>
          <w:rFonts w:ascii="Angsana New" w:hAnsi="Angsana New" w:hint="cs"/>
          <w:sz w:val="30"/>
          <w:szCs w:val="30"/>
          <w:cs/>
        </w:rPr>
        <w:t>ล้านบาท</w:t>
      </w:r>
      <w:r w:rsidR="009C37BD">
        <w:rPr>
          <w:rFonts w:ascii="Angsana New" w:hAnsi="Angsana New" w:hint="cs"/>
          <w:sz w:val="30"/>
          <w:szCs w:val="30"/>
          <w:cs/>
        </w:rPr>
        <w:t xml:space="preserve"> </w:t>
      </w:r>
      <w:r w:rsidRPr="000E1B01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0E1B01">
        <w:rPr>
          <w:rFonts w:ascii="Angsana New" w:hAnsi="Angsana New"/>
          <w:i/>
          <w:iCs/>
          <w:sz w:val="30"/>
          <w:szCs w:val="30"/>
        </w:rPr>
        <w:t>(2566</w:t>
      </w:r>
      <w:r w:rsidRPr="000119B3">
        <w:rPr>
          <w:rFonts w:ascii="Angsana New" w:hAnsi="Angsana New"/>
          <w:i/>
          <w:iCs/>
          <w:sz w:val="30"/>
          <w:szCs w:val="30"/>
        </w:rPr>
        <w:t xml:space="preserve">: 4,488 </w:t>
      </w:r>
      <w:r w:rsidRPr="000119B3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Pr="000119B3">
        <w:rPr>
          <w:rFonts w:ascii="Angsana New" w:hAnsi="Angsana New"/>
          <w:i/>
          <w:iCs/>
          <w:sz w:val="30"/>
          <w:szCs w:val="30"/>
        </w:rPr>
        <w:t>4,438</w:t>
      </w:r>
      <w:r w:rsidRPr="000E1B0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E1B0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E1B01">
        <w:rPr>
          <w:rFonts w:ascii="Angsana New" w:hAnsi="Angsana New"/>
          <w:i/>
          <w:iCs/>
          <w:sz w:val="30"/>
          <w:szCs w:val="30"/>
        </w:rPr>
        <w:t xml:space="preserve"> </w:t>
      </w:r>
      <w:r w:rsidRPr="000E1B0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E1B01">
        <w:rPr>
          <w:rFonts w:ascii="Angsana New" w:hAnsi="Angsana New"/>
          <w:i/>
          <w:iCs/>
          <w:sz w:val="30"/>
          <w:szCs w:val="30"/>
        </w:rPr>
        <w:t>)</w:t>
      </w:r>
    </w:p>
    <w:p w14:paraId="15448324" w14:textId="77777777" w:rsidR="0000293E" w:rsidRPr="003F5FE8" w:rsidRDefault="0000293E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DE442D1" w14:textId="3D85DB15" w:rsidR="000E1B01" w:rsidRPr="003F5FE8" w:rsidRDefault="000E1B01" w:rsidP="000E1B0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F5FE8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เงินกู้ยืมระยะสั้นจากสถาบันการเงินประกอบด้วยเจ้าหนี้ทรัสต์</w:t>
      </w:r>
      <w:r w:rsidRPr="003F5FE8">
        <w:rPr>
          <w:rFonts w:ascii="Angsana New" w:hAnsi="Angsana New" w:hint="cs"/>
          <w:sz w:val="30"/>
          <w:szCs w:val="30"/>
          <w:cs/>
          <w:lang w:val="en-US" w:bidi="th-TH"/>
        </w:rPr>
        <w:t>รีซี</w:t>
      </w:r>
      <w:r w:rsidRPr="003F5FE8">
        <w:rPr>
          <w:rFonts w:ascii="Angsana New" w:hAnsi="Angsana New"/>
          <w:sz w:val="30"/>
          <w:szCs w:val="30"/>
          <w:cs/>
          <w:lang w:val="en-US" w:bidi="th-TH"/>
        </w:rPr>
        <w:t>ทและตั๋วสัญญาใช้เงินที่มีอายุ</w:t>
      </w:r>
      <w:r w:rsidRPr="003F5FE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F5FE8">
        <w:rPr>
          <w:rFonts w:ascii="Angsana New" w:hAnsi="Angsana New"/>
          <w:sz w:val="30"/>
          <w:szCs w:val="30"/>
          <w:lang w:val="en-US" w:bidi="th-TH"/>
        </w:rPr>
        <w:t>1</w:t>
      </w:r>
      <w:r w:rsidRPr="003F5FE8">
        <w:rPr>
          <w:rFonts w:ascii="Angsana New" w:hAnsi="Angsana New" w:hint="cs"/>
          <w:sz w:val="30"/>
          <w:szCs w:val="30"/>
          <w:cs/>
          <w:lang w:val="en-US" w:bidi="th-TH"/>
        </w:rPr>
        <w:t xml:space="preserve"> - </w:t>
      </w:r>
      <w:r w:rsidRPr="003F5FE8">
        <w:rPr>
          <w:rFonts w:ascii="Angsana New" w:hAnsi="Angsana New"/>
          <w:sz w:val="30"/>
          <w:szCs w:val="30"/>
          <w:lang w:val="en-US" w:bidi="th-TH"/>
        </w:rPr>
        <w:t>6</w:t>
      </w:r>
      <w:r w:rsidRPr="003F5FE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F5FE8">
        <w:rPr>
          <w:rFonts w:ascii="Angsana New" w:hAnsi="Angsana New"/>
          <w:sz w:val="30"/>
          <w:szCs w:val="30"/>
          <w:cs/>
          <w:lang w:val="en-US" w:bidi="th-TH"/>
        </w:rPr>
        <w:t>เดือ</w:t>
      </w:r>
      <w:r w:rsidRPr="003F5FE8">
        <w:rPr>
          <w:rFonts w:ascii="Angsana New" w:hAnsi="Angsana New" w:hint="cs"/>
          <w:sz w:val="30"/>
          <w:szCs w:val="30"/>
          <w:cs/>
          <w:lang w:val="en-US" w:bidi="th-TH"/>
        </w:rPr>
        <w:t xml:space="preserve">น </w:t>
      </w:r>
      <w:r w:rsidRPr="003F5FE8">
        <w:rPr>
          <w:rFonts w:ascii="Angsana New" w:hAnsi="Angsana New"/>
          <w:sz w:val="30"/>
          <w:szCs w:val="30"/>
          <w:cs/>
          <w:lang w:val="en-US" w:bidi="th-TH"/>
        </w:rPr>
        <w:t>โดยมีดอกเบี้ยในอัตรา</w:t>
      </w:r>
      <w:r w:rsidRPr="0003313D">
        <w:rPr>
          <w:rFonts w:ascii="Angsana New" w:hAnsi="Angsana New"/>
          <w:sz w:val="30"/>
          <w:szCs w:val="30"/>
          <w:cs/>
          <w:lang w:val="en-US" w:bidi="th-TH"/>
        </w:rPr>
        <w:t>ร้อย</w:t>
      </w:r>
      <w:r w:rsidRPr="000119B3">
        <w:rPr>
          <w:rFonts w:ascii="Angsana New" w:hAnsi="Angsana New"/>
          <w:sz w:val="30"/>
          <w:szCs w:val="30"/>
          <w:cs/>
          <w:lang w:val="en-US" w:bidi="th-TH"/>
        </w:rPr>
        <w:t>ละ</w:t>
      </w:r>
      <w:r w:rsidRPr="000119B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119B3">
        <w:rPr>
          <w:rFonts w:ascii="Angsana New" w:hAnsi="Angsana New"/>
          <w:sz w:val="30"/>
          <w:szCs w:val="30"/>
        </w:rPr>
        <w:t>2.</w:t>
      </w:r>
      <w:r w:rsidR="007024D4" w:rsidRPr="000119B3">
        <w:rPr>
          <w:rFonts w:ascii="Angsana New" w:hAnsi="Angsana New"/>
          <w:sz w:val="30"/>
          <w:szCs w:val="30"/>
        </w:rPr>
        <w:t>25</w:t>
      </w:r>
      <w:r w:rsidRPr="000119B3">
        <w:rPr>
          <w:rFonts w:ascii="Angsana New" w:hAnsi="Angsana New"/>
          <w:sz w:val="30"/>
          <w:szCs w:val="30"/>
        </w:rPr>
        <w:t xml:space="preserve"> </w:t>
      </w:r>
      <w:r w:rsidR="005710D4">
        <w:rPr>
          <w:rFonts w:ascii="Angsana New" w:hAnsi="Angsana New"/>
          <w:sz w:val="30"/>
          <w:szCs w:val="30"/>
          <w:lang w:val="en-US" w:bidi="th-TH"/>
        </w:rPr>
        <w:t>-</w:t>
      </w:r>
      <w:r w:rsidRPr="000119B3">
        <w:rPr>
          <w:rFonts w:ascii="Angsana New" w:hAnsi="Angsana New"/>
          <w:sz w:val="30"/>
          <w:szCs w:val="30"/>
        </w:rPr>
        <w:t xml:space="preserve"> </w:t>
      </w:r>
      <w:r w:rsidRPr="0003313D">
        <w:rPr>
          <w:rFonts w:ascii="Angsana New" w:hAnsi="Angsana New"/>
          <w:sz w:val="30"/>
          <w:szCs w:val="30"/>
        </w:rPr>
        <w:t>3</w:t>
      </w:r>
      <w:r w:rsidR="002472C9" w:rsidRPr="000119B3">
        <w:rPr>
          <w:rFonts w:ascii="Angsana New" w:hAnsi="Angsana New"/>
          <w:sz w:val="30"/>
          <w:szCs w:val="30"/>
          <w:lang w:val="en-US" w:bidi="th-TH"/>
        </w:rPr>
        <w:t>.</w:t>
      </w:r>
      <w:r w:rsidR="00A66EE8" w:rsidRPr="000119B3">
        <w:rPr>
          <w:rFonts w:ascii="Angsana New" w:hAnsi="Angsana New"/>
          <w:sz w:val="30"/>
          <w:szCs w:val="30"/>
          <w:lang w:val="en-US" w:bidi="th-TH"/>
        </w:rPr>
        <w:t>1</w:t>
      </w:r>
      <w:r w:rsidR="00A25901">
        <w:rPr>
          <w:rFonts w:ascii="Angsana New" w:hAnsi="Angsana New"/>
          <w:sz w:val="30"/>
          <w:szCs w:val="30"/>
          <w:lang w:val="en-US" w:bidi="th-TH"/>
        </w:rPr>
        <w:t>0</w:t>
      </w:r>
      <w:r w:rsidRPr="0003313D">
        <w:rPr>
          <w:rFonts w:ascii="Angsana New" w:hAnsi="Angsana New"/>
          <w:sz w:val="30"/>
          <w:szCs w:val="30"/>
        </w:rPr>
        <w:t xml:space="preserve"> </w:t>
      </w:r>
      <w:r w:rsidRPr="0003313D">
        <w:rPr>
          <w:rFonts w:ascii="Angsana New" w:hAnsi="Angsana New"/>
          <w:sz w:val="30"/>
          <w:szCs w:val="30"/>
          <w:cs/>
          <w:lang w:val="en-US" w:bidi="th-TH"/>
        </w:rPr>
        <w:t>ต่อ</w:t>
      </w:r>
      <w:r w:rsidRPr="003F5FE8">
        <w:rPr>
          <w:rFonts w:ascii="Angsana New" w:hAnsi="Angsana New"/>
          <w:sz w:val="30"/>
          <w:szCs w:val="30"/>
          <w:cs/>
          <w:lang w:val="en-US" w:bidi="th-TH"/>
        </w:rPr>
        <w:t>ปี</w:t>
      </w:r>
      <w:r w:rsidRPr="003F5FE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3F5F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Pr="003F5FE8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>
        <w:rPr>
          <w:rFonts w:ascii="Angsana New" w:hAnsi="Angsana New"/>
          <w:i/>
          <w:iCs/>
          <w:sz w:val="30"/>
          <w:szCs w:val="30"/>
          <w:lang w:val="en-US" w:bidi="th-TH"/>
        </w:rPr>
        <w:t>6</w:t>
      </w:r>
      <w:r w:rsidRPr="003F5FE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Pr="003F5FE8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ร้อ</w:t>
      </w:r>
      <w:r w:rsidRPr="000E1B0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ยละ </w:t>
      </w:r>
      <w:r w:rsidRPr="000119B3">
        <w:rPr>
          <w:rFonts w:ascii="Angsana New" w:hAnsi="Angsana New"/>
          <w:i/>
          <w:iCs/>
          <w:sz w:val="30"/>
          <w:szCs w:val="30"/>
          <w:lang w:val="en-US" w:bidi="th-TH"/>
        </w:rPr>
        <w:t>0.76 - 3.55</w:t>
      </w:r>
      <w:r w:rsidRPr="000E1B01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</w:t>
      </w:r>
      <w:r w:rsidRPr="000E1B0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14:paraId="41BE775F" w14:textId="77777777" w:rsidR="00C67985" w:rsidRPr="003F5FE8" w:rsidRDefault="00C67985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C4C12B8" w14:textId="42D43596" w:rsidR="00B517AE" w:rsidRPr="003F5FE8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="00430FA4" w:rsidRPr="003F5FE8">
        <w:rPr>
          <w:rFonts w:ascii="Angsana New" w:hAnsi="Angsana New"/>
          <w:sz w:val="30"/>
          <w:szCs w:val="30"/>
        </w:rPr>
        <w:t>2565</w:t>
      </w:r>
      <w:r w:rsidRPr="003F5FE8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1B5301" w:rsidRPr="003F5FE8">
        <w:rPr>
          <w:rFonts w:ascii="Angsana New" w:hAnsi="Angsana New"/>
          <w:sz w:val="30"/>
          <w:szCs w:val="30"/>
        </w:rPr>
        <w:t xml:space="preserve">500 </w:t>
      </w:r>
      <w:r w:rsidRPr="003F5FE8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เงินกู้ยืมดังกล่าวมีอัตราดอกเบี้ยร้อยละ </w:t>
      </w:r>
      <w:r w:rsidR="001B5301" w:rsidRPr="003F5FE8">
        <w:rPr>
          <w:rFonts w:ascii="Angsana New" w:hAnsi="Angsana New"/>
          <w:sz w:val="30"/>
          <w:szCs w:val="30"/>
        </w:rPr>
        <w:t>3.67</w:t>
      </w:r>
      <w:r w:rsidRPr="003F5FE8">
        <w:rPr>
          <w:rFonts w:ascii="Angsana New" w:hAnsi="Angsana New"/>
          <w:sz w:val="30"/>
          <w:szCs w:val="30"/>
          <w:cs/>
        </w:rPr>
        <w:t xml:space="preserve"> ต่อปี และมีกำหนดชำระคืนเป็นงวดรายเดือน งวดละ </w:t>
      </w:r>
      <w:r w:rsidR="001B5301" w:rsidRPr="003F5FE8">
        <w:rPr>
          <w:rFonts w:ascii="Angsana New" w:hAnsi="Angsana New"/>
          <w:sz w:val="30"/>
          <w:szCs w:val="30"/>
        </w:rPr>
        <w:t>10.41</w:t>
      </w:r>
      <w:r w:rsidRPr="003F5FE8">
        <w:rPr>
          <w:rFonts w:ascii="Angsana New" w:hAnsi="Angsana New"/>
          <w:sz w:val="30"/>
          <w:szCs w:val="30"/>
          <w:cs/>
        </w:rPr>
        <w:t xml:space="preserve"> ล้านบาท โดยเริ่มชำระงวดแรกตั้งแต่เดือนสิงหาคม </w:t>
      </w:r>
      <w:r w:rsidR="001B5301" w:rsidRPr="003F5FE8">
        <w:rPr>
          <w:rFonts w:ascii="Angsana New" w:hAnsi="Angsana New"/>
          <w:sz w:val="30"/>
          <w:szCs w:val="30"/>
        </w:rPr>
        <w:t>2565</w:t>
      </w:r>
      <w:r w:rsidRPr="003F5FE8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="001B5301" w:rsidRPr="003F5FE8">
        <w:rPr>
          <w:rFonts w:ascii="Angsana New" w:hAnsi="Angsana New"/>
          <w:sz w:val="30"/>
          <w:szCs w:val="30"/>
        </w:rPr>
        <w:t>4</w:t>
      </w:r>
      <w:r w:rsidRPr="003F5FE8">
        <w:rPr>
          <w:rFonts w:ascii="Angsana New" w:hAnsi="Angsana New"/>
          <w:sz w:val="30"/>
          <w:szCs w:val="30"/>
          <w:cs/>
        </w:rPr>
        <w:t xml:space="preserve"> ปี นับจากเดือนที่เบิกใช้เงินกู้งวดแรก</w:t>
      </w:r>
      <w:r w:rsidR="005710D4">
        <w:rPr>
          <w:rFonts w:ascii="Angsana New" w:hAnsi="Angsana New"/>
          <w:sz w:val="30"/>
          <w:szCs w:val="30"/>
        </w:rPr>
        <w:t xml:space="preserve"> </w:t>
      </w:r>
      <w:r w:rsidR="005710D4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5710D4" w:rsidRPr="005710D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710D4" w:rsidRPr="005710D4">
        <w:rPr>
          <w:rFonts w:ascii="Angsana New" w:hAnsi="Angsana New"/>
          <w:sz w:val="30"/>
          <w:szCs w:val="30"/>
        </w:rPr>
        <w:t xml:space="preserve">31 </w:t>
      </w:r>
      <w:r w:rsidR="005710D4" w:rsidRPr="005710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5710D4" w:rsidRPr="005710D4">
        <w:rPr>
          <w:rFonts w:ascii="Angsana New" w:hAnsi="Angsana New"/>
          <w:sz w:val="30"/>
          <w:szCs w:val="30"/>
        </w:rPr>
        <w:t xml:space="preserve">2567 </w:t>
      </w:r>
      <w:r w:rsidR="005710D4" w:rsidRPr="005710D4">
        <w:rPr>
          <w:rFonts w:ascii="Angsana New" w:hAnsi="Angsana New"/>
          <w:sz w:val="30"/>
          <w:szCs w:val="30"/>
          <w:cs/>
        </w:rPr>
        <w:t>บริษัทมีเงินกู้ยืมระยะยาวจากสถาบันการเงิน</w:t>
      </w:r>
      <w:r w:rsidR="005710D4">
        <w:rPr>
          <w:rFonts w:ascii="Angsana New" w:hAnsi="Angsana New" w:hint="cs"/>
          <w:sz w:val="30"/>
          <w:szCs w:val="30"/>
          <w:cs/>
        </w:rPr>
        <w:t>ดังกล่าว</w:t>
      </w:r>
      <w:r w:rsidR="005710D4" w:rsidRPr="005710D4">
        <w:rPr>
          <w:rFonts w:ascii="Angsana New" w:hAnsi="Angsana New"/>
          <w:sz w:val="30"/>
          <w:szCs w:val="30"/>
          <w:cs/>
        </w:rPr>
        <w:t xml:space="preserve">จำนวน </w:t>
      </w:r>
      <w:r w:rsidR="005710D4" w:rsidRPr="005710D4">
        <w:rPr>
          <w:rFonts w:ascii="Angsana New" w:hAnsi="Angsana New"/>
          <w:sz w:val="30"/>
          <w:szCs w:val="30"/>
        </w:rPr>
        <w:t xml:space="preserve">198.11 </w:t>
      </w:r>
      <w:r w:rsidR="005710D4" w:rsidRPr="005710D4">
        <w:rPr>
          <w:rFonts w:ascii="Angsana New" w:hAnsi="Angsana New"/>
          <w:sz w:val="30"/>
          <w:szCs w:val="30"/>
          <w:cs/>
        </w:rPr>
        <w:t>ล้านบาท</w:t>
      </w:r>
      <w:r w:rsidR="007302A4">
        <w:rPr>
          <w:rFonts w:ascii="Angsana New" w:hAnsi="Angsana New"/>
          <w:sz w:val="30"/>
          <w:szCs w:val="30"/>
        </w:rPr>
        <w:t xml:space="preserve"> </w:t>
      </w:r>
      <w:r w:rsidR="007302A4" w:rsidRPr="000119B3">
        <w:rPr>
          <w:rFonts w:ascii="Angsana New" w:hAnsi="Angsana New"/>
          <w:i/>
          <w:iCs/>
          <w:sz w:val="30"/>
          <w:szCs w:val="30"/>
          <w:cs/>
        </w:rPr>
        <w:t>(</w:t>
      </w:r>
      <w:r w:rsidR="007302A4" w:rsidRPr="000119B3">
        <w:rPr>
          <w:rFonts w:ascii="Angsana New" w:hAnsi="Angsana New"/>
          <w:i/>
          <w:iCs/>
          <w:sz w:val="30"/>
          <w:szCs w:val="30"/>
        </w:rPr>
        <w:t xml:space="preserve">2566: 323.03 </w:t>
      </w:r>
      <w:r w:rsidR="007302A4" w:rsidRPr="000119B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8CD6B0B" w14:textId="77777777" w:rsidR="004A1ED3" w:rsidRPr="003F5FE8" w:rsidRDefault="004A1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p w14:paraId="322E2AF2" w14:textId="07036ABC" w:rsidR="00B517AE" w:rsidRPr="003F5FE8" w:rsidRDefault="00B517AE" w:rsidP="00B517AE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ในเดือนกันยายน </w:t>
      </w:r>
      <w:r w:rsidR="001B5301" w:rsidRPr="003F5FE8">
        <w:rPr>
          <w:rFonts w:ascii="Angsana New" w:hAnsi="Angsana New"/>
          <w:spacing w:val="-2"/>
          <w:sz w:val="30"/>
          <w:szCs w:val="30"/>
        </w:rPr>
        <w:t>2565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="001B5301" w:rsidRPr="003F5FE8">
        <w:rPr>
          <w:rFonts w:ascii="Angsana New" w:hAnsi="Angsana New"/>
          <w:spacing w:val="-2"/>
          <w:sz w:val="30"/>
          <w:szCs w:val="30"/>
        </w:rPr>
        <w:t>13.89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ล้านดอลลาร์สหรัฐอเมริกาซึ่งเทียบเท่ากับ </w:t>
      </w:r>
      <w:r w:rsidR="001B5301" w:rsidRPr="003F5FE8">
        <w:rPr>
          <w:rFonts w:ascii="Angsana New" w:hAnsi="Angsana New"/>
          <w:spacing w:val="-2"/>
          <w:sz w:val="30"/>
          <w:szCs w:val="30"/>
        </w:rPr>
        <w:t>500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ล้านบาท เงินกู้ยืมดังกล่าวมีอัตราดอกเบี้ยในอัตรา </w:t>
      </w:r>
      <w:r w:rsidR="00827BCA">
        <w:rPr>
          <w:rFonts w:ascii="Angsana New" w:hAnsi="Angsana New"/>
          <w:spacing w:val="-2"/>
          <w:sz w:val="30"/>
          <w:szCs w:val="30"/>
        </w:rPr>
        <w:t xml:space="preserve">USD </w:t>
      </w:r>
      <w:r w:rsidRPr="003F5FE8">
        <w:rPr>
          <w:rFonts w:ascii="Angsana New" w:hAnsi="Angsana New"/>
          <w:spacing w:val="-2"/>
          <w:sz w:val="30"/>
          <w:szCs w:val="30"/>
        </w:rPr>
        <w:t xml:space="preserve">SOFR NCCR 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บวกเพิ่มร้อยละ </w:t>
      </w:r>
      <w:r w:rsidR="001B5301" w:rsidRPr="003F5FE8">
        <w:rPr>
          <w:rFonts w:ascii="Angsana New" w:hAnsi="Angsana New"/>
          <w:spacing w:val="-2"/>
          <w:sz w:val="30"/>
          <w:szCs w:val="30"/>
        </w:rPr>
        <w:t>1.40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ต่อปี และมีกำหนดชำระคืนเป็นงวดรายไตรมาส งวดละ </w:t>
      </w:r>
      <w:r w:rsidR="001B5301" w:rsidRPr="003F5FE8">
        <w:rPr>
          <w:rFonts w:ascii="Angsana New" w:hAnsi="Angsana New"/>
          <w:spacing w:val="-2"/>
          <w:sz w:val="30"/>
          <w:szCs w:val="30"/>
        </w:rPr>
        <w:t>25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โดยเริ่มชำระงวดแรกตั้งแต่เดือนธันวาคม </w:t>
      </w:r>
      <w:r w:rsidR="001B5301" w:rsidRPr="003F5FE8">
        <w:rPr>
          <w:rFonts w:ascii="Angsana New" w:hAnsi="Angsana New"/>
          <w:spacing w:val="-2"/>
          <w:sz w:val="30"/>
          <w:szCs w:val="30"/>
        </w:rPr>
        <w:t>2565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="001B5301" w:rsidRPr="003F5FE8">
        <w:rPr>
          <w:rFonts w:ascii="Angsana New" w:hAnsi="Angsana New"/>
          <w:spacing w:val="-2"/>
          <w:sz w:val="30"/>
          <w:szCs w:val="30"/>
        </w:rPr>
        <w:t>5</w:t>
      </w:r>
      <w:r w:rsidRPr="003F5FE8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7302A4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="007302A4" w:rsidRPr="007302A4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7302A4">
        <w:rPr>
          <w:rFonts w:ascii="Angsana New" w:hAnsi="Angsana New"/>
          <w:spacing w:val="-2"/>
          <w:sz w:val="30"/>
          <w:szCs w:val="30"/>
        </w:rPr>
        <w:t>31</w:t>
      </w:r>
      <w:r w:rsidR="007302A4" w:rsidRPr="007302A4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7302A4">
        <w:rPr>
          <w:rFonts w:ascii="Angsana New" w:hAnsi="Angsana New"/>
          <w:spacing w:val="-2"/>
          <w:sz w:val="30"/>
          <w:szCs w:val="30"/>
        </w:rPr>
        <w:t>2567</w:t>
      </w:r>
      <w:r w:rsidR="007302A4" w:rsidRPr="007302A4">
        <w:rPr>
          <w:rFonts w:ascii="Angsana New" w:hAnsi="Angsana New"/>
          <w:spacing w:val="-2"/>
          <w:sz w:val="30"/>
          <w:szCs w:val="30"/>
          <w:cs/>
        </w:rPr>
        <w:t xml:space="preserve"> บริษัทมีเงินกู้ยืมระยะยาวจากสถาบันการเงิน</w:t>
      </w:r>
      <w:r w:rsidR="007302A4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7302A4" w:rsidRPr="007302A4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7302A4">
        <w:rPr>
          <w:rFonts w:ascii="Angsana New" w:hAnsi="Angsana New"/>
          <w:spacing w:val="-2"/>
          <w:sz w:val="30"/>
          <w:szCs w:val="30"/>
        </w:rPr>
        <w:t>7.64</w:t>
      </w:r>
      <w:r w:rsidR="007302A4" w:rsidRPr="007302A4">
        <w:rPr>
          <w:rFonts w:ascii="Angsana New" w:hAnsi="Angsana New"/>
          <w:spacing w:val="-2"/>
          <w:sz w:val="30"/>
          <w:szCs w:val="30"/>
          <w:cs/>
        </w:rPr>
        <w:t xml:space="preserve"> ล้านดอลลาร์สหรัฐอเมริกา</w:t>
      </w:r>
      <w:r w:rsidR="007302A4">
        <w:rPr>
          <w:rFonts w:ascii="Angsana New" w:hAnsi="Angsana New" w:hint="cs"/>
          <w:spacing w:val="-2"/>
          <w:sz w:val="30"/>
          <w:szCs w:val="30"/>
          <w:cs/>
        </w:rPr>
        <w:t xml:space="preserve"> หรือเทียบเท่าเงินบาท</w:t>
      </w:r>
      <w:r w:rsidR="007302A4">
        <w:rPr>
          <w:rFonts w:ascii="Angsana New" w:hAnsi="Angsana New"/>
          <w:spacing w:val="-2"/>
          <w:sz w:val="30"/>
          <w:szCs w:val="30"/>
        </w:rPr>
        <w:t xml:space="preserve"> </w:t>
      </w:r>
      <w:r w:rsidR="007302A4">
        <w:rPr>
          <w:rFonts w:ascii="Angsana New" w:hAnsi="Angsana New" w:hint="cs"/>
          <w:spacing w:val="-2"/>
          <w:sz w:val="30"/>
          <w:szCs w:val="30"/>
          <w:cs/>
        </w:rPr>
        <w:t>259.63</w:t>
      </w:r>
      <w:r w:rsidR="007302A4">
        <w:rPr>
          <w:rFonts w:ascii="Angsana New" w:hAnsi="Angsana New"/>
          <w:spacing w:val="-2"/>
          <w:sz w:val="30"/>
          <w:szCs w:val="30"/>
        </w:rPr>
        <w:t xml:space="preserve"> </w:t>
      </w:r>
      <w:r w:rsidR="007302A4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302A4">
        <w:rPr>
          <w:rFonts w:ascii="Angsana New" w:hAnsi="Angsana New"/>
          <w:spacing w:val="-2"/>
          <w:sz w:val="30"/>
          <w:szCs w:val="30"/>
        </w:rPr>
        <w:t xml:space="preserve"> </w:t>
      </w:r>
      <w:r w:rsidR="007302A4" w:rsidRPr="00142721">
        <w:rPr>
          <w:rFonts w:ascii="Angsana New" w:hAnsi="Angsana New"/>
          <w:i/>
          <w:iCs/>
          <w:sz w:val="30"/>
          <w:szCs w:val="30"/>
          <w:cs/>
        </w:rPr>
        <w:t>(</w:t>
      </w:r>
      <w:r w:rsidR="007302A4" w:rsidRPr="00142721">
        <w:rPr>
          <w:rFonts w:ascii="Angsana New" w:hAnsi="Angsana New"/>
          <w:i/>
          <w:iCs/>
          <w:sz w:val="30"/>
          <w:szCs w:val="30"/>
        </w:rPr>
        <w:t xml:space="preserve">2566: </w:t>
      </w:r>
      <w:r w:rsidR="007302A4" w:rsidRPr="007302A4">
        <w:rPr>
          <w:rFonts w:ascii="Angsana New" w:hAnsi="Angsana New"/>
          <w:i/>
          <w:iCs/>
          <w:sz w:val="30"/>
          <w:szCs w:val="30"/>
        </w:rPr>
        <w:t xml:space="preserve">10.42 </w:t>
      </w:r>
      <w:r w:rsidR="007302A4" w:rsidRPr="007302A4">
        <w:rPr>
          <w:rFonts w:ascii="Angsana New" w:hAnsi="Angsana New"/>
          <w:i/>
          <w:iCs/>
          <w:sz w:val="30"/>
          <w:szCs w:val="30"/>
          <w:cs/>
        </w:rPr>
        <w:t>ล้านดอลลาร์สหรัฐอเมริกา</w:t>
      </w:r>
      <w:r w:rsidR="007302A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302A4" w:rsidRPr="007302A4">
        <w:rPr>
          <w:rFonts w:ascii="Angsana New" w:hAnsi="Angsana New"/>
          <w:i/>
          <w:iCs/>
          <w:sz w:val="30"/>
          <w:szCs w:val="30"/>
          <w:cs/>
        </w:rPr>
        <w:t xml:space="preserve">หรือเทียบเท่าเงินบาท </w:t>
      </w:r>
      <w:r w:rsidR="007302A4">
        <w:rPr>
          <w:rFonts w:ascii="Angsana New" w:hAnsi="Angsana New"/>
          <w:i/>
          <w:iCs/>
          <w:sz w:val="30"/>
          <w:szCs w:val="30"/>
        </w:rPr>
        <w:t>356.49</w:t>
      </w:r>
      <w:r w:rsidR="007302A4" w:rsidRPr="007302A4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7302A4" w:rsidRPr="00142721">
        <w:rPr>
          <w:rFonts w:ascii="Angsana New" w:hAnsi="Angsana New"/>
          <w:i/>
          <w:iCs/>
          <w:sz w:val="30"/>
          <w:szCs w:val="30"/>
          <w:cs/>
        </w:rPr>
        <w:t>)</w:t>
      </w:r>
      <w:r w:rsidR="007302A4" w:rsidRPr="007302A4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0324ED2" w14:textId="77777777" w:rsidR="00B517AE" w:rsidRPr="003F5FE8" w:rsidRDefault="00B517AE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E8BD1F" w14:textId="5C4D7EE0" w:rsidR="00B517AE" w:rsidRPr="003F5FE8" w:rsidRDefault="00767B07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5FE8">
        <w:rPr>
          <w:rFonts w:ascii="Angsana New" w:hAnsi="Angsana New"/>
          <w:sz w:val="30"/>
          <w:szCs w:val="30"/>
          <w:cs/>
        </w:rPr>
        <w:t>ภายใต้สัญญาเงินกู้ยืมระยะยาว บริษัทมีภาระผูกพันที่จะต้องปฏิบัติตามเงื่อนไขและข้อกำหนดในสัญญาเงินกู้ยืม โดยมีเงื่อนไขที่สำคัญได้แก่ บริษัทห้ามนำที่ดินพร้อมสิ่งปลูกสร้างของบริษัทไปก่อให้เกิดภาระผูกพัน (</w:t>
      </w:r>
      <w:r w:rsidRPr="003F5FE8">
        <w:rPr>
          <w:rFonts w:ascii="Angsana New" w:hAnsi="Angsana New"/>
          <w:sz w:val="30"/>
          <w:szCs w:val="30"/>
        </w:rPr>
        <w:t xml:space="preserve">Negative </w:t>
      </w:r>
      <w:r w:rsidR="00F57914">
        <w:rPr>
          <w:rFonts w:ascii="Angsana New" w:hAnsi="Angsana New"/>
          <w:sz w:val="30"/>
          <w:szCs w:val="30"/>
        </w:rPr>
        <w:t>P</w:t>
      </w:r>
      <w:r w:rsidRPr="003F5FE8">
        <w:rPr>
          <w:rFonts w:ascii="Angsana New" w:hAnsi="Angsana New"/>
          <w:sz w:val="30"/>
          <w:szCs w:val="30"/>
        </w:rPr>
        <w:t xml:space="preserve">ledge) </w:t>
      </w:r>
      <w:r w:rsidRPr="003F5FE8">
        <w:rPr>
          <w:rFonts w:ascii="Angsana New" w:hAnsi="Angsana New"/>
          <w:sz w:val="30"/>
          <w:szCs w:val="30"/>
          <w:cs/>
        </w:rPr>
        <w:t>และการดำรงอัตราส่วนทาง</w:t>
      </w:r>
      <w:r w:rsidRPr="00097A36">
        <w:rPr>
          <w:rFonts w:ascii="Angsana New" w:hAnsi="Angsana New"/>
          <w:sz w:val="30"/>
          <w:szCs w:val="30"/>
          <w:cs/>
        </w:rPr>
        <w:t>การเงิน</w:t>
      </w:r>
      <w:r w:rsidR="00092CE5" w:rsidRPr="00097A36">
        <w:rPr>
          <w:rFonts w:ascii="Angsana New" w:hAnsi="Angsana New" w:hint="cs"/>
          <w:sz w:val="30"/>
          <w:szCs w:val="30"/>
          <w:cs/>
        </w:rPr>
        <w:t xml:space="preserve"> </w:t>
      </w:r>
      <w:r w:rsidR="00092CE5" w:rsidRPr="00097A36">
        <w:rPr>
          <w:rFonts w:ascii="Angsana New" w:hAnsi="Angsana New"/>
          <w:sz w:val="30"/>
          <w:szCs w:val="30"/>
          <w:cs/>
        </w:rPr>
        <w:t>อย่างไรก็ตาม</w:t>
      </w:r>
      <w:r w:rsidR="00522EA2" w:rsidRPr="00097A3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A14F0" w:rsidRPr="000119B3">
        <w:rPr>
          <w:rFonts w:ascii="Angsana New" w:hAnsi="Angsana New"/>
          <w:sz w:val="30"/>
          <w:szCs w:val="30"/>
        </w:rPr>
        <w:t>23</w:t>
      </w:r>
      <w:r w:rsidR="00522EA2" w:rsidRPr="00097A3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2A14F0" w:rsidRPr="000119B3">
        <w:rPr>
          <w:rFonts w:ascii="Angsana New" w:hAnsi="Angsana New"/>
          <w:sz w:val="30"/>
          <w:szCs w:val="30"/>
        </w:rPr>
        <w:t>2567</w:t>
      </w:r>
      <w:r w:rsidR="00522EA2" w:rsidRPr="00097A36">
        <w:rPr>
          <w:rFonts w:ascii="Angsana New" w:hAnsi="Angsana New"/>
          <w:sz w:val="30"/>
          <w:szCs w:val="30"/>
          <w:cs/>
        </w:rPr>
        <w:t xml:space="preserve"> บริษัทได้ลงนามในสัญญาแก้ไขเงื่อนไขหนึ่งข้อในสัญญาเงินกู้ระยะยาวที่เกี่ยวกับการดำรงอัตราส่วนเงินทุนหมุนเวียนต่อหนี้สินระยะสั้นตามที่กำหนดในสัญญาเงินกู้ยืมดังกล่าวจากสถาบันการเงิน</w:t>
      </w:r>
      <w:r w:rsidR="00522EA2" w:rsidRPr="00092FFC">
        <w:rPr>
          <w:rFonts w:ascii="Angsana New" w:hAnsi="Angsana New"/>
          <w:sz w:val="30"/>
          <w:szCs w:val="30"/>
          <w:cs/>
        </w:rPr>
        <w:t>แห่ง</w:t>
      </w:r>
      <w:r w:rsidR="008D7918" w:rsidRPr="00092FFC">
        <w:rPr>
          <w:rFonts w:ascii="Angsana New" w:hAnsi="Angsana New"/>
          <w:sz w:val="30"/>
          <w:szCs w:val="30"/>
          <w:cs/>
        </w:rPr>
        <w:t>หนึ่ง</w:t>
      </w:r>
    </w:p>
    <w:p w14:paraId="71DED0C5" w14:textId="77777777" w:rsidR="00767B07" w:rsidRPr="003F5FE8" w:rsidRDefault="00767B07" w:rsidP="00B517A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3745D4" w14:textId="29CF7D62" w:rsidR="00BB0D79" w:rsidRPr="003F5FE8" w:rsidRDefault="00BB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</w:rPr>
        <w:br w:type="page"/>
      </w:r>
    </w:p>
    <w:p w14:paraId="35B91CAF" w14:textId="3298D03B" w:rsidR="00B96FE1" w:rsidRPr="003F5FE8" w:rsidRDefault="00420897" w:rsidP="00BE0D26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="002132D6" w:rsidRPr="003F5FE8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05ECE6A" w14:textId="2B7947B8" w:rsidR="00AE4790" w:rsidRPr="003F5FE8" w:rsidRDefault="00AE479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87491B8" w14:textId="63CF8651" w:rsidR="003F6B63" w:rsidRPr="003F6B63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6B63">
        <w:rPr>
          <w:rFonts w:ascii="Angsana New" w:hAnsi="Angsana New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>2567</w:t>
      </w:r>
      <w:r w:rsidRPr="003F6B63">
        <w:rPr>
          <w:rFonts w:ascii="Angsana New" w:hAnsi="Angsana New"/>
          <w:sz w:val="30"/>
          <w:szCs w:val="30"/>
          <w:cs/>
        </w:rPr>
        <w:t xml:space="preserve"> ผู้บริหารได้ทบทวนรายงานการจัดการภายในและพิจารณาเห็นว่ากลุ่มบริษัทมีส่วนงานธุรกิจที่สำคัญเพียงส่วนงานเดียว คือ ส่วนงานขายอุปกรณ์คอมพิวเตอร์ อุปกรณ์สื่อสารและการให้บริการ โดยการแบ่งส่วนงานธุรกิจดังกล่าวมีความเหมาะสมและสอดคล้องกับการนำเสนอในรายงานการจัดการภายในและสอ</w:t>
      </w:r>
      <w:r w:rsidR="002C138A">
        <w:rPr>
          <w:rFonts w:ascii="Angsana New" w:hAnsi="Angsana New" w:hint="cs"/>
          <w:sz w:val="30"/>
          <w:szCs w:val="30"/>
          <w:cs/>
        </w:rPr>
        <w:t>บทาน</w:t>
      </w:r>
      <w:r w:rsidRPr="003F6B63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โดยการทบทวนส่วนงานดำเนินงานดังกล่าว ส่งผลให้ข้อมูลตามส่วนงานสำหรับ</w:t>
      </w:r>
      <w:r w:rsidR="009C37BD">
        <w:rPr>
          <w:rFonts w:ascii="Angsana New" w:hAnsi="Angsana New" w:hint="cs"/>
          <w:sz w:val="30"/>
          <w:szCs w:val="30"/>
          <w:cs/>
        </w:rPr>
        <w:t>ปี</w:t>
      </w:r>
      <w:r w:rsidRPr="003F6B63">
        <w:rPr>
          <w:rFonts w:ascii="Angsana New" w:hAnsi="Angsana New"/>
          <w:sz w:val="30"/>
          <w:szCs w:val="30"/>
          <w:cs/>
        </w:rPr>
        <w:t>ก่อนแสดงข้อมูลโดยใช้เกณฑ์เดียวกันกับ</w:t>
      </w:r>
      <w:r w:rsidR="009C37BD">
        <w:rPr>
          <w:rFonts w:ascii="Angsana New" w:hAnsi="Angsana New" w:hint="cs"/>
          <w:sz w:val="30"/>
          <w:szCs w:val="30"/>
          <w:cs/>
        </w:rPr>
        <w:t>ปี</w:t>
      </w:r>
      <w:r w:rsidRPr="003F6B63">
        <w:rPr>
          <w:rFonts w:ascii="Angsana New" w:hAnsi="Angsana New"/>
          <w:sz w:val="30"/>
          <w:szCs w:val="30"/>
          <w:cs/>
        </w:rPr>
        <w:t>ปัจจุบันที่รายงาน</w:t>
      </w:r>
    </w:p>
    <w:p w14:paraId="7B06F0EB" w14:textId="77777777" w:rsidR="003F6B63" w:rsidRPr="003F6B63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556699" w14:textId="77777777" w:rsidR="003F6B63" w:rsidRPr="00284EE1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84EE1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6B4DE5E7" w14:textId="77777777" w:rsidR="003F6B63" w:rsidRPr="003F6B63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F6B63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2679C575" w14:textId="77777777" w:rsidR="003F6B63" w:rsidRPr="003F6B63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898DAC5" w14:textId="77777777" w:rsidR="003F6B63" w:rsidRPr="00284EE1" w:rsidRDefault="003F6B63" w:rsidP="003F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84EE1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1C4E422C" w14:textId="5314FFAB" w:rsidR="00591061" w:rsidRDefault="003F6B63" w:rsidP="00A2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F6B63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เวลาใดเวลาหนึ่ง</w:t>
      </w:r>
    </w:p>
    <w:p w14:paraId="1C575E13" w14:textId="77777777" w:rsidR="00A33D99" w:rsidRDefault="00A33D99" w:rsidP="00A2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FB844E7" w14:textId="1D39CBC7" w:rsidR="005D35CD" w:rsidRPr="000119B3" w:rsidRDefault="00591061" w:rsidP="0001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9693A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459C0392" w14:textId="4D4B5447" w:rsidR="005D35CD" w:rsidRPr="005D35CD" w:rsidRDefault="00984822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0D66B8">
        <w:rPr>
          <w:rFonts w:ascii="Angsana New" w:hAnsi="Angsana New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="003D2423" w:rsidRPr="000D66B8">
        <w:rPr>
          <w:rFonts w:ascii="Angsana New" w:hAnsi="Angsana New"/>
          <w:sz w:val="30"/>
          <w:szCs w:val="30"/>
        </w:rPr>
        <w:t>10</w:t>
      </w:r>
      <w:r w:rsidRPr="000D66B8">
        <w:rPr>
          <w:rFonts w:ascii="Angsana New" w:hAnsi="Angsana New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47DD5F19" w14:textId="49A37F2D" w:rsidR="00BE0D26" w:rsidRDefault="00BE0D26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4DD7146" w14:textId="77777777" w:rsidR="00BD72A3" w:rsidRDefault="00BD72A3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5179CB0" w14:textId="77777777" w:rsidR="00BD72A3" w:rsidRDefault="00BD72A3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02DAB94" w14:textId="77777777" w:rsidR="00BD72A3" w:rsidRPr="000D66B8" w:rsidRDefault="00BD72A3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D887173" w14:textId="77777777" w:rsidR="00BD72A3" w:rsidRDefault="00BD72A3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384DE31" w14:textId="77777777" w:rsidR="00BD72A3" w:rsidRDefault="00BD72A3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72E6E7D" w14:textId="77777777" w:rsidR="00BD72A3" w:rsidRDefault="00BD72A3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7FAE714" w14:textId="77777777" w:rsidR="00BD72A3" w:rsidRDefault="00BD72A3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F3AA388" w14:textId="77777777" w:rsidR="00BD72A3" w:rsidRDefault="00BD72A3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EC4E9A8" w14:textId="77777777" w:rsidR="00BD72A3" w:rsidRDefault="00BD72A3" w:rsidP="0028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6971B6E" w14:textId="368B463C" w:rsidR="000D66B8" w:rsidRDefault="000D6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C4A3B9" w14:textId="1BA76CAC" w:rsidR="007D4077" w:rsidRPr="0059693A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9693A">
        <w:rPr>
          <w:rFonts w:ascii="Angsana New" w:hAnsi="Angsana New"/>
          <w:sz w:val="30"/>
          <w:szCs w:val="30"/>
          <w:u w:val="none"/>
          <w:cs/>
        </w:rPr>
        <w:t>ค่าใช้จ่ายตาม</w:t>
      </w:r>
      <w:r w:rsidR="00CC5450" w:rsidRPr="0059693A">
        <w:rPr>
          <w:rFonts w:ascii="Angsana New" w:hAnsi="Angsana New"/>
          <w:sz w:val="30"/>
          <w:szCs w:val="30"/>
          <w:u w:val="none"/>
          <w:cs/>
        </w:rPr>
        <w:t>ธรรมชาติ</w:t>
      </w:r>
      <w:r w:rsidRPr="0059693A">
        <w:rPr>
          <w:rFonts w:ascii="Angsana New" w:hAnsi="Angsana New"/>
          <w:sz w:val="30"/>
          <w:szCs w:val="30"/>
          <w:u w:val="none"/>
        </w:rPr>
        <w:t xml:space="preserve"> </w:t>
      </w:r>
    </w:p>
    <w:p w14:paraId="2C58ACD6" w14:textId="5F056C1F" w:rsidR="00B42EA5" w:rsidRPr="0059693A" w:rsidRDefault="00B42EA5" w:rsidP="0071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654" w:type="dxa"/>
        <w:tblInd w:w="450" w:type="dxa"/>
        <w:tblLook w:val="01E0" w:firstRow="1" w:lastRow="1" w:firstColumn="1" w:lastColumn="1" w:noHBand="0" w:noVBand="0"/>
      </w:tblPr>
      <w:tblGrid>
        <w:gridCol w:w="2759"/>
        <w:gridCol w:w="844"/>
        <w:gridCol w:w="1425"/>
        <w:gridCol w:w="239"/>
        <w:gridCol w:w="1242"/>
        <w:gridCol w:w="239"/>
        <w:gridCol w:w="1425"/>
        <w:gridCol w:w="239"/>
        <w:gridCol w:w="1242"/>
      </w:tblGrid>
      <w:tr w:rsidR="007A7477" w:rsidRPr="0059693A" w14:paraId="78339DDA" w14:textId="77777777" w:rsidTr="00EB4BD6">
        <w:trPr>
          <w:tblHeader/>
        </w:trPr>
        <w:tc>
          <w:tcPr>
            <w:tcW w:w="2759" w:type="dxa"/>
            <w:shd w:val="clear" w:color="auto" w:fill="auto"/>
          </w:tcPr>
          <w:p w14:paraId="60EB51ED" w14:textId="77777777" w:rsidR="006B1CEE" w:rsidRPr="0059693A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44" w:type="dxa"/>
          </w:tcPr>
          <w:p w14:paraId="3EB2D62D" w14:textId="77777777" w:rsidR="006B1CEE" w:rsidRPr="0059693A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06" w:type="dxa"/>
            <w:gridSpan w:val="3"/>
          </w:tcPr>
          <w:p w14:paraId="6DCF5775" w14:textId="77777777" w:rsidR="006B1CEE" w:rsidRPr="0059693A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9693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</w:tcPr>
          <w:p w14:paraId="465B1EE9" w14:textId="77777777" w:rsidR="006B1CEE" w:rsidRPr="0059693A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6" w:type="dxa"/>
            <w:gridSpan w:val="3"/>
          </w:tcPr>
          <w:p w14:paraId="30BDB0C7" w14:textId="77777777" w:rsidR="006B1CEE" w:rsidRPr="0059693A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9693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135EA" w:rsidRPr="0059693A" w14:paraId="123C2CB9" w14:textId="77777777" w:rsidTr="00EB4BD6">
        <w:trPr>
          <w:tblHeader/>
        </w:trPr>
        <w:tc>
          <w:tcPr>
            <w:tcW w:w="2759" w:type="dxa"/>
          </w:tcPr>
          <w:p w14:paraId="6F3BB30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4" w:type="dxa"/>
          </w:tcPr>
          <w:p w14:paraId="6050C121" w14:textId="77777777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5" w:type="dxa"/>
          </w:tcPr>
          <w:p w14:paraId="150DECE0" w14:textId="25587D9E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524517B4" w14:textId="77777777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AB356C" w14:textId="480C40AD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262D52B1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</w:tcPr>
          <w:p w14:paraId="33CA1DB4" w14:textId="7E985AD4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BE24E37" w14:textId="77777777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DF8D4A" w14:textId="25205719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02828" w:rsidRPr="0059693A" w14:paraId="2CFD747F" w14:textId="77777777" w:rsidTr="000119B3">
        <w:trPr>
          <w:tblHeader/>
        </w:trPr>
        <w:tc>
          <w:tcPr>
            <w:tcW w:w="2759" w:type="dxa"/>
          </w:tcPr>
          <w:p w14:paraId="298C6AB5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4" w:type="dxa"/>
          </w:tcPr>
          <w:p w14:paraId="0AE66FC2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1" w:type="dxa"/>
            <w:gridSpan w:val="7"/>
          </w:tcPr>
          <w:p w14:paraId="455A1C53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35EA" w:rsidRPr="0059693A" w14:paraId="2866E441" w14:textId="77777777" w:rsidTr="001747E1">
        <w:trPr>
          <w:trHeight w:val="227"/>
        </w:trPr>
        <w:tc>
          <w:tcPr>
            <w:tcW w:w="2759" w:type="dxa"/>
            <w:shd w:val="clear" w:color="auto" w:fill="auto"/>
          </w:tcPr>
          <w:p w14:paraId="37CA9886" w14:textId="77777777" w:rsidR="001135EA" w:rsidRPr="00F675FE" w:rsidRDefault="001135EA" w:rsidP="001747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844" w:type="dxa"/>
            <w:shd w:val="clear" w:color="auto" w:fill="auto"/>
          </w:tcPr>
          <w:p w14:paraId="724A27F1" w14:textId="77777777" w:rsidR="001135EA" w:rsidRPr="00F675FE" w:rsidRDefault="001135EA" w:rsidP="001747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21EB2B89" w14:textId="45933320" w:rsidR="001135EA" w:rsidRPr="00F675FE" w:rsidRDefault="001135EA" w:rsidP="001747E1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40,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057</w:t>
            </w: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39" w:type="dxa"/>
            <w:shd w:val="clear" w:color="auto" w:fill="auto"/>
          </w:tcPr>
          <w:p w14:paraId="55F1D84C" w14:textId="77777777" w:rsidR="001135EA" w:rsidRPr="00F675FE" w:rsidRDefault="001135EA" w:rsidP="0017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A03B7EC" w14:textId="1AB37CDA" w:rsidR="001135EA" w:rsidRPr="00F675FE" w:rsidRDefault="001135EA" w:rsidP="00174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39" w:type="dxa"/>
            <w:shd w:val="clear" w:color="auto" w:fill="auto"/>
          </w:tcPr>
          <w:p w14:paraId="3BB3AA2F" w14:textId="77777777" w:rsidR="001135EA" w:rsidRPr="00F675FE" w:rsidRDefault="001135EA" w:rsidP="0017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7694918E" w14:textId="64E68639" w:rsidR="001135EA" w:rsidRPr="00F675FE" w:rsidRDefault="001135EA" w:rsidP="001747E1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40,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39" w:type="dxa"/>
            <w:shd w:val="clear" w:color="auto" w:fill="auto"/>
          </w:tcPr>
          <w:p w14:paraId="3CA0F58A" w14:textId="77777777" w:rsidR="001135EA" w:rsidRPr="00F675FE" w:rsidRDefault="001135EA" w:rsidP="00174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5F879D7" w14:textId="18B778B2" w:rsidR="001135EA" w:rsidRPr="00F675FE" w:rsidRDefault="001135EA" w:rsidP="001747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135EA" w:rsidRPr="0059693A" w14:paraId="0DBA3352" w14:textId="77777777" w:rsidTr="00092FFC">
        <w:trPr>
          <w:trHeight w:val="182"/>
        </w:trPr>
        <w:tc>
          <w:tcPr>
            <w:tcW w:w="2759" w:type="dxa"/>
            <w:shd w:val="clear" w:color="auto" w:fill="auto"/>
          </w:tcPr>
          <w:p w14:paraId="38813EC5" w14:textId="194FA744" w:rsidR="007A7477" w:rsidRPr="00F675FE" w:rsidRDefault="007A7477" w:rsidP="000119B3">
            <w:pPr>
              <w:tabs>
                <w:tab w:val="decimal" w:pos="1063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44" w:type="dxa"/>
            <w:shd w:val="clear" w:color="auto" w:fill="auto"/>
          </w:tcPr>
          <w:p w14:paraId="5151DB97" w14:textId="77777777" w:rsidR="007A7477" w:rsidRPr="00F675FE" w:rsidRDefault="007A7477" w:rsidP="00EC0FC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0C0F3F5B" w14:textId="77777777" w:rsidR="002F3E41" w:rsidRDefault="002F3E41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C620965" w14:textId="147CF268" w:rsidR="007A7477" w:rsidRPr="00F675FE" w:rsidRDefault="007A7477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102,987</w:t>
            </w:r>
          </w:p>
        </w:tc>
        <w:tc>
          <w:tcPr>
            <w:tcW w:w="239" w:type="dxa"/>
            <w:shd w:val="clear" w:color="auto" w:fill="auto"/>
          </w:tcPr>
          <w:p w14:paraId="680F43DA" w14:textId="77777777" w:rsidR="007A7477" w:rsidRPr="00F675FE" w:rsidRDefault="007A7477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E1AD4E0" w14:textId="77777777" w:rsidR="002F3E41" w:rsidRDefault="002F3E4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AAEC12" w14:textId="5764B905" w:rsidR="007A7477" w:rsidRPr="00F675FE" w:rsidRDefault="001135EA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A7477" w:rsidRPr="00F675FE">
              <w:rPr>
                <w:rFonts w:ascii="Angsana New" w:hAnsi="Angsana New"/>
                <w:sz w:val="30"/>
                <w:szCs w:val="30"/>
              </w:rPr>
              <w:t>156,317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42F3B44" w14:textId="77777777" w:rsidR="007A7477" w:rsidRPr="00F675FE" w:rsidRDefault="007A7477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2AF7A40C" w14:textId="77777777" w:rsidR="002F3E41" w:rsidRDefault="002F3E41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301798C" w14:textId="09D4BE34" w:rsidR="007A7477" w:rsidRPr="00F675FE" w:rsidRDefault="007A7477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102,989</w:t>
            </w:r>
          </w:p>
        </w:tc>
        <w:tc>
          <w:tcPr>
            <w:tcW w:w="239" w:type="dxa"/>
            <w:shd w:val="clear" w:color="auto" w:fill="auto"/>
          </w:tcPr>
          <w:p w14:paraId="3AA09B2B" w14:textId="2CE9D115" w:rsidR="007A7477" w:rsidRPr="00F675FE" w:rsidRDefault="007A7477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EAEBF73" w14:textId="77777777" w:rsidR="002F3E41" w:rsidRDefault="002F3E4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E6D9A03" w14:textId="560C3DE1" w:rsidR="007A7477" w:rsidRPr="00F675FE" w:rsidRDefault="001135EA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A7477" w:rsidRPr="00F675FE">
              <w:rPr>
                <w:rFonts w:ascii="Angsana New" w:hAnsi="Angsana New"/>
                <w:sz w:val="30"/>
                <w:szCs w:val="30"/>
              </w:rPr>
              <w:t>155,230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35EA" w:rsidRPr="0059693A" w14:paraId="765B6EB1" w14:textId="77777777" w:rsidTr="00092FFC">
        <w:trPr>
          <w:trHeight w:val="299"/>
        </w:trPr>
        <w:tc>
          <w:tcPr>
            <w:tcW w:w="2759" w:type="dxa"/>
            <w:shd w:val="clear" w:color="auto" w:fill="auto"/>
          </w:tcPr>
          <w:p w14:paraId="07CE7CAE" w14:textId="0C826FA7" w:rsidR="00EC0FC1" w:rsidRPr="00F675FE" w:rsidRDefault="00097A36" w:rsidP="000119B3">
            <w:pPr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  <w:r w:rsidRPr="00F675F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44" w:type="dxa"/>
            <w:shd w:val="clear" w:color="auto" w:fill="auto"/>
          </w:tcPr>
          <w:p w14:paraId="7F375B5F" w14:textId="77777777" w:rsidR="002F3E41" w:rsidRDefault="002F3E41" w:rsidP="00092FF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1791DA42" w14:textId="1D6678DC" w:rsidR="00EC0FC1" w:rsidRPr="00F675FE" w:rsidRDefault="00111A1B" w:rsidP="00092FF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675FE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25" w:type="dxa"/>
            <w:shd w:val="clear" w:color="auto" w:fill="auto"/>
          </w:tcPr>
          <w:p w14:paraId="68D8CB69" w14:textId="77777777" w:rsidR="002F3E41" w:rsidRDefault="002F3E41" w:rsidP="000119B3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6ECE8C" w14:textId="208D53E9" w:rsidR="00EC0FC1" w:rsidRPr="00F675FE" w:rsidRDefault="00EC0FC1" w:rsidP="000119B3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(36,</w:t>
            </w:r>
            <w:r w:rsidR="009C37BD"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9C37BD" w:rsidRPr="00F675F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2F6B005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1299FCD" w14:textId="77777777" w:rsidR="002F3E41" w:rsidRDefault="002F3E4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CB7D84" w14:textId="19CFBA45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(4,206)</w:t>
            </w:r>
          </w:p>
        </w:tc>
        <w:tc>
          <w:tcPr>
            <w:tcW w:w="239" w:type="dxa"/>
            <w:shd w:val="clear" w:color="auto" w:fill="auto"/>
          </w:tcPr>
          <w:p w14:paraId="559B18A7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78FBB6A3" w14:textId="77777777" w:rsidR="002F3E41" w:rsidRDefault="002F3E41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0DA77E" w14:textId="0106B288" w:rsidR="00EC0FC1" w:rsidRPr="00F675FE" w:rsidRDefault="00EC0FC1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(36,35</w:t>
            </w:r>
            <w:r w:rsidR="009C37BD" w:rsidRPr="00F675F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8DF6B09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B7F1512" w14:textId="77777777" w:rsidR="002F3E41" w:rsidRDefault="002F3E4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19FF13" w14:textId="415BD820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(4,206)</w:t>
            </w:r>
          </w:p>
        </w:tc>
      </w:tr>
      <w:tr w:rsidR="001135EA" w:rsidRPr="0059693A" w14:paraId="21266D10" w14:textId="77777777" w:rsidTr="00092FFC">
        <w:trPr>
          <w:trHeight w:val="281"/>
        </w:trPr>
        <w:tc>
          <w:tcPr>
            <w:tcW w:w="2759" w:type="dxa"/>
            <w:shd w:val="clear" w:color="auto" w:fill="auto"/>
          </w:tcPr>
          <w:p w14:paraId="68F1C60A" w14:textId="77777777" w:rsidR="00B82925" w:rsidRPr="00F675FE" w:rsidRDefault="00B82925" w:rsidP="00142721">
            <w:pPr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F675F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F675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44" w:type="dxa"/>
            <w:shd w:val="clear" w:color="auto" w:fill="auto"/>
          </w:tcPr>
          <w:p w14:paraId="1E47508A" w14:textId="77777777" w:rsidR="00B82925" w:rsidRPr="00F675FE" w:rsidRDefault="00B82925" w:rsidP="00142721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25" w:type="dxa"/>
            <w:shd w:val="clear" w:color="auto" w:fill="auto"/>
          </w:tcPr>
          <w:p w14:paraId="40B5B9BB" w14:textId="77777777" w:rsidR="002F3E41" w:rsidRDefault="002F3E41" w:rsidP="00142721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E98EFB" w14:textId="0321BF54" w:rsidR="00B82925" w:rsidRPr="00F675FE" w:rsidRDefault="00B82925" w:rsidP="00142721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489,704</w:t>
            </w:r>
          </w:p>
        </w:tc>
        <w:tc>
          <w:tcPr>
            <w:tcW w:w="239" w:type="dxa"/>
            <w:shd w:val="clear" w:color="auto" w:fill="auto"/>
          </w:tcPr>
          <w:p w14:paraId="0B1F0CA7" w14:textId="77777777" w:rsidR="00B82925" w:rsidRPr="00F675FE" w:rsidRDefault="00B82925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E97CFFF" w14:textId="77777777" w:rsidR="002F3E41" w:rsidRDefault="002F3E41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1351180" w14:textId="7E8AD199" w:rsidR="00B82925" w:rsidRPr="00F675FE" w:rsidRDefault="00B82925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452,094</w:t>
            </w:r>
          </w:p>
        </w:tc>
        <w:tc>
          <w:tcPr>
            <w:tcW w:w="239" w:type="dxa"/>
            <w:shd w:val="clear" w:color="auto" w:fill="auto"/>
          </w:tcPr>
          <w:p w14:paraId="2BED2322" w14:textId="77777777" w:rsidR="00B82925" w:rsidRPr="00F675FE" w:rsidRDefault="00B82925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3135ECC7" w14:textId="77777777" w:rsidR="002F3E41" w:rsidRDefault="002F3E41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699BB4" w14:textId="0BCC21B6" w:rsidR="00B82925" w:rsidRPr="00F675FE" w:rsidRDefault="00B82925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480,758</w:t>
            </w:r>
          </w:p>
        </w:tc>
        <w:tc>
          <w:tcPr>
            <w:tcW w:w="239" w:type="dxa"/>
            <w:shd w:val="clear" w:color="auto" w:fill="auto"/>
          </w:tcPr>
          <w:p w14:paraId="458725C0" w14:textId="77777777" w:rsidR="00B82925" w:rsidRPr="00F675FE" w:rsidRDefault="00B82925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2926B36" w14:textId="77777777" w:rsidR="002F3E41" w:rsidRDefault="002F3E41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C01D06" w14:textId="27C95A1A" w:rsidR="00B82925" w:rsidRPr="00F675FE" w:rsidRDefault="00B82925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442,080</w:t>
            </w:r>
          </w:p>
        </w:tc>
      </w:tr>
      <w:tr w:rsidR="001135EA" w:rsidRPr="0059693A" w14:paraId="5138B7BE" w14:textId="77777777" w:rsidTr="00092FFC">
        <w:trPr>
          <w:trHeight w:val="227"/>
        </w:trPr>
        <w:tc>
          <w:tcPr>
            <w:tcW w:w="2759" w:type="dxa"/>
            <w:shd w:val="clear" w:color="auto" w:fill="auto"/>
          </w:tcPr>
          <w:p w14:paraId="5E025094" w14:textId="77777777" w:rsidR="00B82925" w:rsidRPr="00F675FE" w:rsidRDefault="00B82925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44" w:type="dxa"/>
            <w:shd w:val="clear" w:color="auto" w:fill="auto"/>
          </w:tcPr>
          <w:p w14:paraId="19DA1D3A" w14:textId="77777777" w:rsidR="00B82925" w:rsidRPr="00F675FE" w:rsidRDefault="00B82925" w:rsidP="0014272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5F9FFD48" w14:textId="77777777" w:rsidR="00B82925" w:rsidRPr="00F675FE" w:rsidRDefault="00B82925" w:rsidP="00142721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101,650</w:t>
            </w:r>
          </w:p>
        </w:tc>
        <w:tc>
          <w:tcPr>
            <w:tcW w:w="239" w:type="dxa"/>
            <w:shd w:val="clear" w:color="auto" w:fill="auto"/>
          </w:tcPr>
          <w:p w14:paraId="17C48A60" w14:textId="77777777" w:rsidR="00B82925" w:rsidRPr="00F675FE" w:rsidRDefault="00B82925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9FD48D5" w14:textId="77777777" w:rsidR="00B82925" w:rsidRPr="00F675FE" w:rsidRDefault="00B82925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85,944</w:t>
            </w:r>
          </w:p>
        </w:tc>
        <w:tc>
          <w:tcPr>
            <w:tcW w:w="239" w:type="dxa"/>
            <w:shd w:val="clear" w:color="auto" w:fill="auto"/>
          </w:tcPr>
          <w:p w14:paraId="34E009EB" w14:textId="77777777" w:rsidR="00B82925" w:rsidRPr="00F675FE" w:rsidRDefault="00B82925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11E93D7D" w14:textId="77777777" w:rsidR="00B82925" w:rsidRPr="00F675FE" w:rsidRDefault="00B82925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101,646</w:t>
            </w:r>
          </w:p>
        </w:tc>
        <w:tc>
          <w:tcPr>
            <w:tcW w:w="239" w:type="dxa"/>
            <w:shd w:val="clear" w:color="auto" w:fill="auto"/>
          </w:tcPr>
          <w:p w14:paraId="3BE891F8" w14:textId="77777777" w:rsidR="00B82925" w:rsidRPr="00F675FE" w:rsidRDefault="00B82925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4349B5A" w14:textId="77777777" w:rsidR="00B82925" w:rsidRPr="00F675FE" w:rsidRDefault="00B82925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85,623</w:t>
            </w:r>
          </w:p>
        </w:tc>
      </w:tr>
      <w:tr w:rsidR="001135EA" w:rsidRPr="0059693A" w14:paraId="6B775C8D" w14:textId="77777777" w:rsidTr="00092FFC">
        <w:tc>
          <w:tcPr>
            <w:tcW w:w="2759" w:type="dxa"/>
            <w:shd w:val="clear" w:color="auto" w:fill="auto"/>
          </w:tcPr>
          <w:p w14:paraId="2CB260A2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844" w:type="dxa"/>
            <w:shd w:val="clear" w:color="auto" w:fill="auto"/>
          </w:tcPr>
          <w:p w14:paraId="5231E2B8" w14:textId="77777777" w:rsidR="00EC0FC1" w:rsidRPr="00F675FE" w:rsidRDefault="00EC0FC1" w:rsidP="00EC0FC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5ED38BB4" w14:textId="0627E683" w:rsidR="00EC0FC1" w:rsidRPr="00F675FE" w:rsidRDefault="00EC0FC1" w:rsidP="000119B3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86,834</w:t>
            </w:r>
          </w:p>
        </w:tc>
        <w:tc>
          <w:tcPr>
            <w:tcW w:w="239" w:type="dxa"/>
            <w:shd w:val="clear" w:color="auto" w:fill="auto"/>
          </w:tcPr>
          <w:p w14:paraId="74A35094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85735F4" w14:textId="7183E7AC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69,971</w:t>
            </w:r>
          </w:p>
        </w:tc>
        <w:tc>
          <w:tcPr>
            <w:tcW w:w="239" w:type="dxa"/>
            <w:shd w:val="clear" w:color="auto" w:fill="auto"/>
          </w:tcPr>
          <w:p w14:paraId="04BD929B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77AE0A4A" w14:textId="03021ADC" w:rsidR="00EC0FC1" w:rsidRPr="00F675FE" w:rsidRDefault="00EC6BA7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14,052</w:t>
            </w:r>
          </w:p>
        </w:tc>
        <w:tc>
          <w:tcPr>
            <w:tcW w:w="239" w:type="dxa"/>
            <w:shd w:val="clear" w:color="auto" w:fill="auto"/>
          </w:tcPr>
          <w:p w14:paraId="6ACDABBF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F42A9C2" w14:textId="50176834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14,234</w:t>
            </w:r>
          </w:p>
        </w:tc>
      </w:tr>
      <w:tr w:rsidR="001135EA" w:rsidRPr="0059693A" w14:paraId="2198E642" w14:textId="77777777" w:rsidTr="00092FFC">
        <w:tc>
          <w:tcPr>
            <w:tcW w:w="2759" w:type="dxa"/>
            <w:shd w:val="clear" w:color="auto" w:fill="auto"/>
          </w:tcPr>
          <w:p w14:paraId="41F588E5" w14:textId="77777777" w:rsidR="00EC0FC1" w:rsidRPr="00F675FE" w:rsidRDefault="00EC0FC1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44" w:type="dxa"/>
            <w:shd w:val="clear" w:color="auto" w:fill="auto"/>
          </w:tcPr>
          <w:p w14:paraId="039181A7" w14:textId="77777777" w:rsidR="00EC0FC1" w:rsidRPr="00F675FE" w:rsidRDefault="00EC0FC1" w:rsidP="00EC0FC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00278996" w14:textId="4B3B35F3" w:rsidR="00EC0FC1" w:rsidRPr="00F675FE" w:rsidRDefault="00EC0FC1" w:rsidP="000119B3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79,540</w:t>
            </w:r>
          </w:p>
        </w:tc>
        <w:tc>
          <w:tcPr>
            <w:tcW w:w="239" w:type="dxa"/>
            <w:shd w:val="clear" w:color="auto" w:fill="auto"/>
          </w:tcPr>
          <w:p w14:paraId="07D5EF86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552ABB8" w14:textId="7DDA948D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81,368</w:t>
            </w:r>
          </w:p>
        </w:tc>
        <w:tc>
          <w:tcPr>
            <w:tcW w:w="239" w:type="dxa"/>
            <w:shd w:val="clear" w:color="auto" w:fill="auto"/>
          </w:tcPr>
          <w:p w14:paraId="3F927100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7005DC4F" w14:textId="7F7A0DF3" w:rsidR="00EC0FC1" w:rsidRPr="00F675FE" w:rsidRDefault="00EC0FC1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79,336</w:t>
            </w:r>
          </w:p>
        </w:tc>
        <w:tc>
          <w:tcPr>
            <w:tcW w:w="239" w:type="dxa"/>
            <w:shd w:val="clear" w:color="auto" w:fill="auto"/>
          </w:tcPr>
          <w:p w14:paraId="2BE1B9FD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DA8D8FC" w14:textId="3E0F71C7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79,997</w:t>
            </w:r>
          </w:p>
        </w:tc>
      </w:tr>
      <w:tr w:rsidR="001135EA" w:rsidRPr="0059693A" w14:paraId="1304EB57" w14:textId="77777777" w:rsidTr="00092FFC">
        <w:trPr>
          <w:trHeight w:val="101"/>
        </w:trPr>
        <w:tc>
          <w:tcPr>
            <w:tcW w:w="2759" w:type="dxa"/>
            <w:shd w:val="clear" w:color="auto" w:fill="auto"/>
          </w:tcPr>
          <w:p w14:paraId="7ADD52A8" w14:textId="0A734899" w:rsidR="00AB2CBF" w:rsidRPr="00F675FE" w:rsidRDefault="00AB2CBF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F675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675FE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17B8FCC8" w14:textId="77777777" w:rsidR="00AB2CBF" w:rsidRPr="00F675FE" w:rsidRDefault="00AB2CBF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675FE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844" w:type="dxa"/>
            <w:shd w:val="clear" w:color="auto" w:fill="auto"/>
          </w:tcPr>
          <w:p w14:paraId="2D81BEF5" w14:textId="77777777" w:rsidR="002F3E41" w:rsidRDefault="002F3E41" w:rsidP="0014272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6B772C4" w14:textId="7F581F66" w:rsidR="00AB2CBF" w:rsidRPr="00F675FE" w:rsidRDefault="00111A1B" w:rsidP="0014272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  <w:r w:rsidR="0096006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, 8</w:t>
            </w:r>
          </w:p>
        </w:tc>
        <w:tc>
          <w:tcPr>
            <w:tcW w:w="1425" w:type="dxa"/>
            <w:shd w:val="clear" w:color="auto" w:fill="auto"/>
          </w:tcPr>
          <w:p w14:paraId="300AB443" w14:textId="77777777" w:rsidR="002F3E41" w:rsidRDefault="002F3E41" w:rsidP="00142721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19DC30" w14:textId="0179930B" w:rsidR="00AB2CBF" w:rsidRPr="00F675FE" w:rsidRDefault="007F0566" w:rsidP="00142721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67,203</w:t>
            </w:r>
          </w:p>
        </w:tc>
        <w:tc>
          <w:tcPr>
            <w:tcW w:w="239" w:type="dxa"/>
            <w:shd w:val="clear" w:color="auto" w:fill="auto"/>
          </w:tcPr>
          <w:p w14:paraId="642115FF" w14:textId="77777777" w:rsidR="00AB2CBF" w:rsidRPr="00F675FE" w:rsidRDefault="00AB2CBF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2517E87" w14:textId="77777777" w:rsidR="002F3E41" w:rsidRDefault="002F3E41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0795AA" w14:textId="3F09B42A" w:rsidR="00AB2CBF" w:rsidRPr="00F675FE" w:rsidRDefault="00AB2CBF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33,661</w:t>
            </w:r>
          </w:p>
        </w:tc>
        <w:tc>
          <w:tcPr>
            <w:tcW w:w="239" w:type="dxa"/>
            <w:shd w:val="clear" w:color="auto" w:fill="auto"/>
          </w:tcPr>
          <w:p w14:paraId="66056502" w14:textId="77777777" w:rsidR="00AB2CBF" w:rsidRPr="00F675FE" w:rsidRDefault="00AB2CBF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15133150" w14:textId="77777777" w:rsidR="002F3E41" w:rsidRDefault="002F3E41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2304BE" w14:textId="2B952E05" w:rsidR="00AB2CBF" w:rsidRPr="00F675FE" w:rsidRDefault="007F0566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67,203</w:t>
            </w:r>
          </w:p>
        </w:tc>
        <w:tc>
          <w:tcPr>
            <w:tcW w:w="239" w:type="dxa"/>
            <w:shd w:val="clear" w:color="auto" w:fill="auto"/>
          </w:tcPr>
          <w:p w14:paraId="2F79E07D" w14:textId="77777777" w:rsidR="00AB2CBF" w:rsidRPr="00F675FE" w:rsidRDefault="00AB2CBF" w:rsidP="0014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67C2BD6" w14:textId="77777777" w:rsidR="002F3E41" w:rsidRDefault="002F3E41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6375001" w14:textId="2264F79E" w:rsidR="00AB2CBF" w:rsidRPr="00F675FE" w:rsidRDefault="00AB2CBF" w:rsidP="0014272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33,811</w:t>
            </w:r>
          </w:p>
        </w:tc>
      </w:tr>
      <w:tr w:rsidR="001135EA" w:rsidRPr="0059693A" w14:paraId="28BEF640" w14:textId="77777777" w:rsidTr="00092FFC">
        <w:tc>
          <w:tcPr>
            <w:tcW w:w="2759" w:type="dxa"/>
            <w:shd w:val="clear" w:color="auto" w:fill="auto"/>
          </w:tcPr>
          <w:p w14:paraId="01C639FD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F675FE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844" w:type="dxa"/>
            <w:shd w:val="clear" w:color="auto" w:fill="auto"/>
          </w:tcPr>
          <w:p w14:paraId="2CAB4161" w14:textId="77777777" w:rsidR="00EC0FC1" w:rsidRPr="00F675FE" w:rsidRDefault="00EC0FC1" w:rsidP="00EC0FC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40F7EEFF" w14:textId="5EFA67D2" w:rsidR="00EC0FC1" w:rsidRPr="00F675FE" w:rsidRDefault="007F0566" w:rsidP="000119B3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53,299</w:t>
            </w:r>
          </w:p>
        </w:tc>
        <w:tc>
          <w:tcPr>
            <w:tcW w:w="239" w:type="dxa"/>
            <w:shd w:val="clear" w:color="auto" w:fill="auto"/>
          </w:tcPr>
          <w:p w14:paraId="0298856E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4389CE" w14:textId="215CEE97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48,037</w:t>
            </w:r>
          </w:p>
        </w:tc>
        <w:tc>
          <w:tcPr>
            <w:tcW w:w="239" w:type="dxa"/>
            <w:shd w:val="clear" w:color="auto" w:fill="auto"/>
          </w:tcPr>
          <w:p w14:paraId="2A0A6A33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6C98E025" w14:textId="08761F83" w:rsidR="00EC0FC1" w:rsidRPr="00F675FE" w:rsidRDefault="00EC0FC1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47,712</w:t>
            </w:r>
          </w:p>
        </w:tc>
        <w:tc>
          <w:tcPr>
            <w:tcW w:w="239" w:type="dxa"/>
            <w:shd w:val="clear" w:color="auto" w:fill="auto"/>
          </w:tcPr>
          <w:p w14:paraId="3FDBDF6E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1175FB1" w14:textId="3C8AB756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44,903</w:t>
            </w:r>
          </w:p>
        </w:tc>
      </w:tr>
      <w:tr w:rsidR="001135EA" w:rsidRPr="0059693A" w14:paraId="385F8287" w14:textId="77777777" w:rsidTr="00092FFC">
        <w:trPr>
          <w:trHeight w:val="101"/>
        </w:trPr>
        <w:tc>
          <w:tcPr>
            <w:tcW w:w="2759" w:type="dxa"/>
            <w:shd w:val="clear" w:color="auto" w:fill="auto"/>
          </w:tcPr>
          <w:p w14:paraId="40F9ACEC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  <w:cs/>
              </w:rPr>
              <w:t>ค่าใช้จ่ายบริจาค</w:t>
            </w:r>
          </w:p>
        </w:tc>
        <w:tc>
          <w:tcPr>
            <w:tcW w:w="844" w:type="dxa"/>
            <w:shd w:val="clear" w:color="auto" w:fill="auto"/>
          </w:tcPr>
          <w:p w14:paraId="456BB200" w14:textId="77777777" w:rsidR="00EC0FC1" w:rsidRPr="00F675FE" w:rsidRDefault="00EC0FC1" w:rsidP="00EC0FC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4F9882CA" w14:textId="1DE64A7F" w:rsidR="00EC0FC1" w:rsidRPr="00F675FE" w:rsidRDefault="00EC0FC1" w:rsidP="000119B3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38,702</w:t>
            </w:r>
          </w:p>
        </w:tc>
        <w:tc>
          <w:tcPr>
            <w:tcW w:w="239" w:type="dxa"/>
            <w:shd w:val="clear" w:color="auto" w:fill="auto"/>
          </w:tcPr>
          <w:p w14:paraId="28DE6297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790136" w14:textId="18CB65BF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7,784</w:t>
            </w:r>
          </w:p>
        </w:tc>
        <w:tc>
          <w:tcPr>
            <w:tcW w:w="239" w:type="dxa"/>
            <w:shd w:val="clear" w:color="auto" w:fill="auto"/>
          </w:tcPr>
          <w:p w14:paraId="1B3063F7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2A77AB36" w14:textId="36A39E5C" w:rsidR="00EC0FC1" w:rsidRPr="00F675FE" w:rsidRDefault="00EC0FC1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38,702</w:t>
            </w:r>
          </w:p>
        </w:tc>
        <w:tc>
          <w:tcPr>
            <w:tcW w:w="239" w:type="dxa"/>
            <w:shd w:val="clear" w:color="auto" w:fill="auto"/>
          </w:tcPr>
          <w:p w14:paraId="4BEFFE19" w14:textId="77777777" w:rsidR="00EC0FC1" w:rsidRPr="00F675FE" w:rsidRDefault="00EC0FC1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0F3E9DC" w14:textId="419042E3" w:rsidR="00EC0FC1" w:rsidRPr="00F675FE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6,784</w:t>
            </w:r>
          </w:p>
        </w:tc>
      </w:tr>
      <w:tr w:rsidR="001135EA" w:rsidRPr="0059693A" w14:paraId="586706EF" w14:textId="77777777" w:rsidTr="00092FFC">
        <w:trPr>
          <w:trHeight w:val="101"/>
        </w:trPr>
        <w:tc>
          <w:tcPr>
            <w:tcW w:w="2759" w:type="dxa"/>
            <w:shd w:val="clear" w:color="auto" w:fill="auto"/>
          </w:tcPr>
          <w:p w14:paraId="2F98E229" w14:textId="680C1F90" w:rsidR="003A6B7C" w:rsidRPr="00F675FE" w:rsidRDefault="003A6B7C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5F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44" w:type="dxa"/>
            <w:shd w:val="clear" w:color="auto" w:fill="auto"/>
          </w:tcPr>
          <w:p w14:paraId="17291896" w14:textId="77777777" w:rsidR="003A6B7C" w:rsidRPr="00F675FE" w:rsidRDefault="003A6B7C" w:rsidP="00EC0FC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1EA0F63B" w14:textId="476DD208" w:rsidR="003A6B7C" w:rsidRPr="00F675FE" w:rsidRDefault="007F0566" w:rsidP="004B5E11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18</w:t>
            </w:r>
            <w:r w:rsidR="00BA295A" w:rsidRPr="00092FFC">
              <w:rPr>
                <w:rFonts w:ascii="Angsana New" w:hAnsi="Angsana New"/>
                <w:sz w:val="30"/>
                <w:szCs w:val="30"/>
              </w:rPr>
              <w:t>5,563</w:t>
            </w:r>
          </w:p>
        </w:tc>
        <w:tc>
          <w:tcPr>
            <w:tcW w:w="239" w:type="dxa"/>
            <w:shd w:val="clear" w:color="auto" w:fill="auto"/>
          </w:tcPr>
          <w:p w14:paraId="2012F0B4" w14:textId="77777777" w:rsidR="003A6B7C" w:rsidRPr="00F675FE" w:rsidRDefault="003A6B7C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1A8F6DF" w14:textId="5CF0A996" w:rsidR="003A6B7C" w:rsidRPr="00F675FE" w:rsidRDefault="00EE6343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197,507</w:t>
            </w:r>
          </w:p>
        </w:tc>
        <w:tc>
          <w:tcPr>
            <w:tcW w:w="239" w:type="dxa"/>
            <w:shd w:val="clear" w:color="auto" w:fill="auto"/>
          </w:tcPr>
          <w:p w14:paraId="1A137572" w14:textId="77777777" w:rsidR="003A6B7C" w:rsidRPr="00F675FE" w:rsidRDefault="003A6B7C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778D653C" w14:textId="5B1F6894" w:rsidR="003A6B7C" w:rsidRPr="00F675FE" w:rsidRDefault="007F0566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675FE">
              <w:rPr>
                <w:rFonts w:ascii="Angsana New" w:hAnsi="Angsana New"/>
                <w:sz w:val="30"/>
                <w:szCs w:val="30"/>
              </w:rPr>
              <w:t>187,38</w:t>
            </w:r>
            <w:r w:rsidR="00BA295A" w:rsidRPr="00092FF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0671B24D" w14:textId="77777777" w:rsidR="003A6B7C" w:rsidRPr="00F675FE" w:rsidRDefault="003A6B7C" w:rsidP="00EC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2D1DF0E" w14:textId="339AF148" w:rsidR="003A6B7C" w:rsidRPr="00F675FE" w:rsidRDefault="00EE6343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5FE">
              <w:rPr>
                <w:rFonts w:ascii="Angsana New" w:hAnsi="Angsana New"/>
                <w:sz w:val="30"/>
                <w:szCs w:val="30"/>
                <w:lang w:val="en-US" w:bidi="th-TH"/>
              </w:rPr>
              <w:t>198,812</w:t>
            </w:r>
          </w:p>
        </w:tc>
      </w:tr>
      <w:tr w:rsidR="001135EA" w:rsidRPr="0059693A" w14:paraId="161D0A8D" w14:textId="77777777" w:rsidTr="00EB4BD6">
        <w:tc>
          <w:tcPr>
            <w:tcW w:w="2759" w:type="dxa"/>
          </w:tcPr>
          <w:p w14:paraId="56EAB7EF" w14:textId="114A19A5" w:rsidR="00EC0FC1" w:rsidRPr="0059693A" w:rsidRDefault="00EC0FC1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4" w:type="dxa"/>
          </w:tcPr>
          <w:p w14:paraId="059F2E49" w14:textId="77777777" w:rsidR="00EC0FC1" w:rsidRPr="0059693A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BCF3D" w14:textId="07718071" w:rsidR="00EC0FC1" w:rsidRPr="0059693A" w:rsidRDefault="00EC0FC1" w:rsidP="000119B3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41,227,04</w:t>
            </w:r>
            <w:r w:rsidR="009723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33EA33EC" w14:textId="77777777" w:rsidR="00EC0FC1" w:rsidRPr="0059693A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86882" w14:textId="1CC4DAF7" w:rsidR="00EC0FC1" w:rsidRPr="0059693A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35,969,763</w:t>
            </w:r>
          </w:p>
        </w:tc>
        <w:tc>
          <w:tcPr>
            <w:tcW w:w="239" w:type="dxa"/>
            <w:shd w:val="clear" w:color="auto" w:fill="auto"/>
          </w:tcPr>
          <w:p w14:paraId="5EBE1F16" w14:textId="77777777" w:rsidR="00EC0FC1" w:rsidRPr="0059693A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88A68" w14:textId="2859126B" w:rsidR="00EC0FC1" w:rsidRPr="0059693A" w:rsidRDefault="00EC0FC1" w:rsidP="000119B3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41,134,9</w:t>
            </w:r>
            <w:r w:rsidR="00EC6BA7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9" w:type="dxa"/>
          </w:tcPr>
          <w:p w14:paraId="6CD2978A" w14:textId="77777777" w:rsidR="00EC0FC1" w:rsidRPr="0059693A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6AAEB98" w14:textId="244AEE3A" w:rsidR="00EC0FC1" w:rsidRPr="0059693A" w:rsidRDefault="00EC0FC1" w:rsidP="00EC0FC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35,897,532</w:t>
            </w:r>
          </w:p>
        </w:tc>
      </w:tr>
    </w:tbl>
    <w:p w14:paraId="090466E4" w14:textId="77777777" w:rsidR="00943845" w:rsidRPr="0059693A" w:rsidRDefault="00943845" w:rsidP="007D13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59693A">
        <w:rPr>
          <w:rFonts w:ascii="Angsana New" w:hAnsi="Angsana New"/>
          <w:sz w:val="30"/>
          <w:szCs w:val="30"/>
          <w:u w:val="none"/>
        </w:rPr>
        <w:br w:type="page"/>
      </w:r>
    </w:p>
    <w:p w14:paraId="0DC4DD33" w14:textId="62C6851D" w:rsidR="007D4077" w:rsidRPr="0059693A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9693A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0FAD42D9" w14:textId="3BA60ABB" w:rsidR="000E69B6" w:rsidRPr="0059693A" w:rsidRDefault="000E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901"/>
        <w:gridCol w:w="990"/>
        <w:gridCol w:w="237"/>
        <w:gridCol w:w="1054"/>
        <w:gridCol w:w="242"/>
        <w:gridCol w:w="1080"/>
        <w:gridCol w:w="270"/>
        <w:gridCol w:w="1080"/>
      </w:tblGrid>
      <w:tr w:rsidR="00634C76" w:rsidRPr="0059693A" w14:paraId="422223B6" w14:textId="77777777" w:rsidTr="00385576">
        <w:tc>
          <w:tcPr>
            <w:tcW w:w="1812" w:type="pct"/>
          </w:tcPr>
          <w:p w14:paraId="01D3A2AD" w14:textId="77777777" w:rsidR="00634C76" w:rsidRPr="0059693A" w:rsidRDefault="00894ED7" w:rsidP="0089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1" w:type="pct"/>
          </w:tcPr>
          <w:p w14:paraId="2F147022" w14:textId="77777777" w:rsidR="00634C76" w:rsidRPr="0059693A" w:rsidRDefault="00634C76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3E1EA56A" w14:textId="77777777" w:rsidR="00634C76" w:rsidRPr="0059693A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8BCB4EA" w14:textId="77777777" w:rsidR="00634C76" w:rsidRPr="0059693A" w:rsidRDefault="00634C76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A7553F1" w14:textId="77777777" w:rsidR="00634C76" w:rsidRPr="0059693A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CAD" w:rsidRPr="0059693A" w14:paraId="452B4CFE" w14:textId="77777777" w:rsidTr="00CC073F">
        <w:tc>
          <w:tcPr>
            <w:tcW w:w="1812" w:type="pct"/>
          </w:tcPr>
          <w:p w14:paraId="32C0CAD2" w14:textId="77777777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9BA1" w14:textId="77777777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6F2C31F2" w14:textId="57E9E514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0D85158A" w14:textId="77777777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981617" w14:textId="5BE666A6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76944AB7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320350EF" w14:textId="6EADAD0E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4449D71" w14:textId="77777777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58CFDF" w14:textId="5F6B521C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C0811" w:rsidRPr="0059693A" w14:paraId="1EE8A69C" w14:textId="77777777" w:rsidTr="00385576">
        <w:tc>
          <w:tcPr>
            <w:tcW w:w="1812" w:type="pct"/>
          </w:tcPr>
          <w:p w14:paraId="293581D8" w14:textId="77777777" w:rsidR="00AC0811" w:rsidRPr="0059693A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04C2FF95" w14:textId="77777777" w:rsidR="00AC0811" w:rsidRPr="0059693A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</w:tcPr>
          <w:p w14:paraId="47D3AEE0" w14:textId="77777777" w:rsidR="00AC0811" w:rsidRPr="0059693A" w:rsidRDefault="00AC0811" w:rsidP="00AC0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811" w:rsidRPr="0059693A" w14:paraId="6B2DA7D6" w14:textId="77777777" w:rsidTr="00631813">
        <w:tc>
          <w:tcPr>
            <w:tcW w:w="1812" w:type="pct"/>
          </w:tcPr>
          <w:p w14:paraId="5E4C8357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" w:type="pct"/>
          </w:tcPr>
          <w:p w14:paraId="38578430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076E847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CB9A02B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426A30" w14:textId="77777777" w:rsidR="00AC0811" w:rsidRPr="0059693A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6F081BC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AE0262" w14:textId="77777777" w:rsidR="00AC0811" w:rsidRPr="0059693A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9E3175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0DC36C4" w14:textId="77777777" w:rsidR="00AC0811" w:rsidRPr="0059693A" w:rsidRDefault="00AC0811" w:rsidP="00AC0811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CAD" w:rsidRPr="0059693A" w14:paraId="4547B943" w14:textId="77777777" w:rsidTr="00DD56A8">
        <w:tc>
          <w:tcPr>
            <w:tcW w:w="1812" w:type="pct"/>
          </w:tcPr>
          <w:p w14:paraId="518CA424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491" w:type="pct"/>
          </w:tcPr>
          <w:p w14:paraId="1B81EC6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6256A712" w14:textId="31A74DC5" w:rsidR="00451CAD" w:rsidRPr="000119B3" w:rsidRDefault="00C211B3" w:rsidP="00451C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134,429</w:t>
            </w:r>
          </w:p>
        </w:tc>
        <w:tc>
          <w:tcPr>
            <w:tcW w:w="129" w:type="pct"/>
          </w:tcPr>
          <w:p w14:paraId="31544936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9897722" w14:textId="492377E4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130,344</w:t>
            </w:r>
          </w:p>
        </w:tc>
        <w:tc>
          <w:tcPr>
            <w:tcW w:w="132" w:type="pct"/>
          </w:tcPr>
          <w:p w14:paraId="79AC1702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9FBA8C0" w14:textId="5CD70271" w:rsidR="00451CAD" w:rsidRPr="000119B3" w:rsidRDefault="003F1907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42324">
              <w:rPr>
                <w:rFonts w:ascii="Angsana New" w:hAnsi="Angsana New"/>
                <w:sz w:val="30"/>
                <w:szCs w:val="30"/>
                <w:lang w:val="en-US"/>
              </w:rPr>
              <w:t>134,4</w:t>
            </w:r>
            <w:r w:rsidR="00842324" w:rsidRPr="000119B3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47" w:type="pct"/>
          </w:tcPr>
          <w:p w14:paraId="2685C5DD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046947" w14:textId="611B7DC3" w:rsidR="00451CAD" w:rsidRPr="0059693A" w:rsidRDefault="00451CAD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128,745</w:t>
            </w:r>
          </w:p>
        </w:tc>
      </w:tr>
      <w:tr w:rsidR="00451CAD" w:rsidRPr="0059693A" w14:paraId="018EC39E" w14:textId="77777777" w:rsidTr="00CB29D8">
        <w:tc>
          <w:tcPr>
            <w:tcW w:w="1812" w:type="pct"/>
          </w:tcPr>
          <w:p w14:paraId="0114A66E" w14:textId="50F6EB62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ที่บันทึกต่ำ</w:t>
            </w:r>
            <w:r w:rsidR="003F1907">
              <w:rPr>
                <w:rFonts w:ascii="Angsana New" w:hAnsi="Angsana New" w:hint="cs"/>
                <w:sz w:val="30"/>
                <w:szCs w:val="30"/>
                <w:cs/>
              </w:rPr>
              <w:t xml:space="preserve"> (สูง)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491" w:type="pct"/>
          </w:tcPr>
          <w:p w14:paraId="10416EA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93FBCD7" w14:textId="06FCDE50" w:rsidR="00451CAD" w:rsidRPr="00092FFC" w:rsidRDefault="00C211B3" w:rsidP="00451C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(8,716)</w:t>
            </w:r>
          </w:p>
        </w:tc>
        <w:tc>
          <w:tcPr>
            <w:tcW w:w="129" w:type="pct"/>
          </w:tcPr>
          <w:p w14:paraId="5D3C48DA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CC3B2F4" w14:textId="5AA5F35E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14,756</w:t>
            </w:r>
          </w:p>
        </w:tc>
        <w:tc>
          <w:tcPr>
            <w:tcW w:w="132" w:type="pct"/>
          </w:tcPr>
          <w:p w14:paraId="2AB519BA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0A8BB62" w14:textId="4B391802" w:rsidR="00451CAD" w:rsidRPr="00092FFC" w:rsidRDefault="003F1907" w:rsidP="00451CA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92FFC">
              <w:rPr>
                <w:rFonts w:ascii="Angsana New" w:hAnsi="Angsana New"/>
                <w:sz w:val="30"/>
                <w:szCs w:val="30"/>
              </w:rPr>
              <w:t>(9,74</w:t>
            </w:r>
            <w:r w:rsidR="00A250B3" w:rsidRPr="00092FFC">
              <w:rPr>
                <w:rFonts w:ascii="Angsana New" w:hAnsi="Angsana New"/>
                <w:sz w:val="30"/>
                <w:szCs w:val="30"/>
              </w:rPr>
              <w:t>6</w:t>
            </w:r>
            <w:r w:rsidRPr="0009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42944A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E3C1217" w14:textId="07D3B30A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14,756</w:t>
            </w:r>
          </w:p>
        </w:tc>
      </w:tr>
      <w:tr w:rsidR="00451CAD" w:rsidRPr="0059693A" w14:paraId="774E98F3" w14:textId="77777777" w:rsidTr="00CB29D8">
        <w:tc>
          <w:tcPr>
            <w:tcW w:w="1812" w:type="pct"/>
          </w:tcPr>
          <w:p w14:paraId="7C9D9E1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5C73C83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94B2E" w14:textId="73F8F5A4" w:rsidR="00451CAD" w:rsidRPr="00076E59" w:rsidRDefault="00C211B3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E59">
              <w:rPr>
                <w:rFonts w:ascii="Angsana New" w:hAnsi="Angsana New"/>
                <w:b/>
                <w:bCs/>
                <w:sz w:val="30"/>
                <w:szCs w:val="30"/>
              </w:rPr>
              <w:t>125,713</w:t>
            </w:r>
          </w:p>
        </w:tc>
        <w:tc>
          <w:tcPr>
            <w:tcW w:w="129" w:type="pct"/>
          </w:tcPr>
          <w:p w14:paraId="6D75D22A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C86C6" w14:textId="75CE640A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E59">
              <w:rPr>
                <w:rFonts w:ascii="Angsana New" w:hAnsi="Angsana New"/>
                <w:b/>
                <w:bCs/>
                <w:sz w:val="30"/>
                <w:szCs w:val="30"/>
              </w:rPr>
              <w:t>145,100</w:t>
            </w:r>
          </w:p>
        </w:tc>
        <w:tc>
          <w:tcPr>
            <w:tcW w:w="132" w:type="pct"/>
          </w:tcPr>
          <w:p w14:paraId="679B3AF6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1D1D3" w14:textId="5FD37A50" w:rsidR="00451CAD" w:rsidRPr="00076E59" w:rsidRDefault="003F1907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FFC">
              <w:rPr>
                <w:rFonts w:ascii="Angsana New" w:hAnsi="Angsana New"/>
                <w:b/>
                <w:bCs/>
                <w:sz w:val="30"/>
                <w:szCs w:val="30"/>
              </w:rPr>
              <w:t>124,</w:t>
            </w:r>
            <w:r w:rsidR="006D4961" w:rsidRPr="00092FFC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147" w:type="pct"/>
          </w:tcPr>
          <w:p w14:paraId="174B590E" w14:textId="4183DC8A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439EA" w14:textId="06752981" w:rsidR="00451CAD" w:rsidRPr="0059693A" w:rsidRDefault="00451CAD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143,501</w:t>
            </w:r>
          </w:p>
        </w:tc>
      </w:tr>
      <w:tr w:rsidR="00451CAD" w:rsidRPr="0059693A" w14:paraId="7A7D44AB" w14:textId="77777777" w:rsidTr="00CB29D8">
        <w:tc>
          <w:tcPr>
            <w:tcW w:w="1812" w:type="pct"/>
          </w:tcPr>
          <w:p w14:paraId="58842B4F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617E5F7F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48227742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D45FCEF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105547C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486F609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8997AB5" w14:textId="77777777" w:rsidR="00451CAD" w:rsidRPr="00076E59" w:rsidRDefault="00451CAD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053782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2A2F7A8D" w14:textId="77777777" w:rsidR="00451CAD" w:rsidRPr="0059693A" w:rsidRDefault="00451CAD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CAD" w:rsidRPr="0059693A" w14:paraId="1DC3D8AC" w14:textId="77777777" w:rsidTr="00463921">
        <w:tc>
          <w:tcPr>
            <w:tcW w:w="1812" w:type="pct"/>
          </w:tcPr>
          <w:p w14:paraId="0B82D58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1" w:type="pct"/>
          </w:tcPr>
          <w:p w14:paraId="35461167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5C167E33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F445F0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72BF91A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D005063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01895B2" w14:textId="77777777" w:rsidR="00451CAD" w:rsidRPr="00076E59" w:rsidRDefault="00451CAD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339C31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8FBC510" w14:textId="77777777" w:rsidR="00451CAD" w:rsidRPr="0059693A" w:rsidRDefault="00451CAD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CAD" w:rsidRPr="0059693A" w14:paraId="17A097FE" w14:textId="77777777" w:rsidTr="00631813">
        <w:tc>
          <w:tcPr>
            <w:tcW w:w="1812" w:type="pct"/>
          </w:tcPr>
          <w:p w14:paraId="7D5BFA8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1" w:type="pct"/>
          </w:tcPr>
          <w:p w14:paraId="4CA5ED4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148D4C90" w14:textId="7C246284" w:rsidR="00451CAD" w:rsidRPr="00076E59" w:rsidRDefault="006D4961" w:rsidP="00451C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92FFC">
              <w:rPr>
                <w:rFonts w:ascii="Angsana New" w:hAnsi="Angsana New"/>
                <w:sz w:val="30"/>
                <w:szCs w:val="30"/>
              </w:rPr>
              <w:t>(</w:t>
            </w:r>
            <w:r w:rsidR="00816B5A" w:rsidRPr="00092FFC">
              <w:rPr>
                <w:rFonts w:ascii="Angsana New" w:hAnsi="Angsana New"/>
                <w:sz w:val="30"/>
                <w:szCs w:val="30"/>
              </w:rPr>
              <w:t>7</w:t>
            </w:r>
            <w:r w:rsidRPr="0009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BBEDC86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1EBA9A" w14:textId="0E62AA91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(10,911)</w:t>
            </w:r>
          </w:p>
        </w:tc>
        <w:tc>
          <w:tcPr>
            <w:tcW w:w="132" w:type="pct"/>
          </w:tcPr>
          <w:p w14:paraId="19E96915" w14:textId="77777777" w:rsidR="00451CAD" w:rsidRPr="00076E59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711AE1" w14:textId="516F3DB6" w:rsidR="00451CAD" w:rsidRPr="00076E59" w:rsidRDefault="008D791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FFC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47" w:type="pct"/>
          </w:tcPr>
          <w:p w14:paraId="5020F1D2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E9D517" w14:textId="61009F53" w:rsidR="00451CAD" w:rsidRPr="0059693A" w:rsidRDefault="00451CAD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(10,911)</w:t>
            </w:r>
          </w:p>
        </w:tc>
      </w:tr>
      <w:tr w:rsidR="00451CAD" w:rsidRPr="0059693A" w14:paraId="396F54B3" w14:textId="77777777" w:rsidTr="00E721D8">
        <w:tc>
          <w:tcPr>
            <w:tcW w:w="1812" w:type="pct"/>
          </w:tcPr>
          <w:p w14:paraId="7DB7B41B" w14:textId="6CD3E660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1" w:type="pct"/>
          </w:tcPr>
          <w:p w14:paraId="0B85720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4916C" w14:textId="3AEC3F3E" w:rsidR="00451CAD" w:rsidRPr="000119B3" w:rsidRDefault="00C211B3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125</w:t>
            </w:r>
            <w:r w:rsidRPr="00C211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1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706</w:t>
            </w:r>
          </w:p>
        </w:tc>
        <w:tc>
          <w:tcPr>
            <w:tcW w:w="129" w:type="pct"/>
          </w:tcPr>
          <w:p w14:paraId="27FBA10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D0CE9" w14:textId="0ACB4663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134,189</w:t>
            </w:r>
          </w:p>
        </w:tc>
        <w:tc>
          <w:tcPr>
            <w:tcW w:w="132" w:type="pct"/>
          </w:tcPr>
          <w:p w14:paraId="3BC54D84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B98FF" w14:textId="5C9E7FA8" w:rsidR="00451CAD" w:rsidRPr="0059693A" w:rsidRDefault="00363398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398">
              <w:rPr>
                <w:rFonts w:ascii="Angsana New" w:hAnsi="Angsana New"/>
                <w:b/>
                <w:bCs/>
                <w:sz w:val="30"/>
                <w:szCs w:val="30"/>
              </w:rPr>
              <w:t>124,791</w:t>
            </w:r>
          </w:p>
        </w:tc>
        <w:tc>
          <w:tcPr>
            <w:tcW w:w="147" w:type="pct"/>
          </w:tcPr>
          <w:p w14:paraId="5869328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407E2" w14:textId="77769725" w:rsidR="00451CAD" w:rsidRPr="0059693A" w:rsidRDefault="00451CAD" w:rsidP="00451C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132,590</w:t>
            </w:r>
          </w:p>
        </w:tc>
      </w:tr>
    </w:tbl>
    <w:p w14:paraId="7F112A92" w14:textId="1719EBE6" w:rsidR="00345FD9" w:rsidRPr="0059693A" w:rsidRDefault="00345FD9" w:rsidP="00D60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7"/>
        <w:gridCol w:w="183"/>
        <w:gridCol w:w="900"/>
        <w:gridCol w:w="180"/>
        <w:gridCol w:w="900"/>
        <w:gridCol w:w="180"/>
        <w:gridCol w:w="900"/>
        <w:gridCol w:w="180"/>
        <w:gridCol w:w="897"/>
        <w:gridCol w:w="183"/>
        <w:gridCol w:w="990"/>
      </w:tblGrid>
      <w:tr w:rsidR="00D60464" w:rsidRPr="0059693A" w14:paraId="59A60EA5" w14:textId="77777777" w:rsidTr="000119B3">
        <w:trPr>
          <w:trHeight w:val="20"/>
        </w:trPr>
        <w:tc>
          <w:tcPr>
            <w:tcW w:w="2880" w:type="dxa"/>
          </w:tcPr>
          <w:p w14:paraId="509B112F" w14:textId="77777777" w:rsidR="00D60464" w:rsidRPr="0059693A" w:rsidRDefault="00D60464" w:rsidP="0064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67EF1283" w14:textId="36EE741F" w:rsidR="00D60464" w:rsidRPr="0059693A" w:rsidRDefault="00D60464" w:rsidP="005A0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51CAD" w:rsidRPr="0059693A" w14:paraId="2FF4C935" w14:textId="77777777" w:rsidTr="000119B3">
        <w:trPr>
          <w:trHeight w:val="20"/>
        </w:trPr>
        <w:tc>
          <w:tcPr>
            <w:tcW w:w="2880" w:type="dxa"/>
            <w:vMerge w:val="restart"/>
            <w:vAlign w:val="bottom"/>
          </w:tcPr>
          <w:p w14:paraId="528CAEB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7A17E6CA" w14:textId="47945669" w:rsidR="00451CAD" w:rsidRPr="0059693A" w:rsidRDefault="00451CAD" w:rsidP="00451C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1FDCFB1" w14:textId="77777777" w:rsidR="00451CAD" w:rsidRPr="0059693A" w:rsidRDefault="00451CAD" w:rsidP="00451C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011579F8" w14:textId="14ADD074" w:rsidR="00451CAD" w:rsidRPr="0059693A" w:rsidRDefault="00451CAD" w:rsidP="00451CAD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211B3" w:rsidRPr="0059693A" w14:paraId="69CDA37E" w14:textId="77777777" w:rsidTr="00C211B3">
        <w:trPr>
          <w:trHeight w:val="20"/>
        </w:trPr>
        <w:tc>
          <w:tcPr>
            <w:tcW w:w="2880" w:type="dxa"/>
            <w:vMerge/>
          </w:tcPr>
          <w:p w14:paraId="5CD7C3DF" w14:textId="77777777" w:rsidR="00D60464" w:rsidRPr="0059693A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C8235F6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A5D0EC3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2F0C1400" w14:textId="77777777" w:rsidR="00D60464" w:rsidRPr="0059693A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681093" w14:textId="4D337960" w:rsidR="002E3BCD" w:rsidRPr="0059693A" w:rsidRDefault="00A55B92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AC44545" w14:textId="47F3DCF2" w:rsidR="0026734F" w:rsidRPr="0059693A" w:rsidRDefault="0026734F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59693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  <w:p w14:paraId="1C50C9AC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57F1C" w14:textId="77777777" w:rsidR="00D60464" w:rsidRPr="0059693A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FA34C9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DC7ADCF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6386D0" w14:textId="77777777" w:rsidR="00D60464" w:rsidRPr="0059693A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379E46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1BFAC90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4BCE94" w14:textId="77777777" w:rsidR="00D60464" w:rsidRPr="0059693A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0B0AC1F9" w14:textId="77777777" w:rsidR="00EE0B04" w:rsidRPr="0059693A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6C03145" w14:textId="77777777" w:rsidR="00EE0B04" w:rsidRPr="0059693A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59693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  <w:p w14:paraId="072F0FBD" w14:textId="062EFD4D" w:rsidR="00D60464" w:rsidRPr="0059693A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vAlign w:val="bottom"/>
          </w:tcPr>
          <w:p w14:paraId="337B740B" w14:textId="77777777" w:rsidR="00D60464" w:rsidRPr="0059693A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1F8E2F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F9E5FCA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64" w:rsidRPr="0059693A" w14:paraId="26FA422A" w14:textId="77777777" w:rsidTr="000119B3">
        <w:trPr>
          <w:trHeight w:val="20"/>
        </w:trPr>
        <w:tc>
          <w:tcPr>
            <w:tcW w:w="2880" w:type="dxa"/>
          </w:tcPr>
          <w:p w14:paraId="1106142F" w14:textId="77777777" w:rsidR="00D60464" w:rsidRPr="0059693A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314108C5" w14:textId="77777777" w:rsidR="00D60464" w:rsidRPr="0059693A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211B3" w:rsidRPr="0059693A" w14:paraId="1CC6F6A8" w14:textId="77777777" w:rsidTr="00C211B3">
        <w:trPr>
          <w:trHeight w:val="20"/>
        </w:trPr>
        <w:tc>
          <w:tcPr>
            <w:tcW w:w="2880" w:type="dxa"/>
          </w:tcPr>
          <w:p w14:paraId="69C8FB81" w14:textId="77777777" w:rsidR="00D60464" w:rsidRPr="0059693A" w:rsidRDefault="00D60464" w:rsidP="005A00D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87" w:type="dxa"/>
            <w:vAlign w:val="bottom"/>
          </w:tcPr>
          <w:p w14:paraId="5E65712F" w14:textId="77777777" w:rsidR="00D60464" w:rsidRPr="0059693A" w:rsidRDefault="00D60464" w:rsidP="005A0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4B3F26F" w14:textId="77777777" w:rsidR="00D60464" w:rsidRPr="0059693A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688EC6" w14:textId="77777777" w:rsidR="00D60464" w:rsidRPr="0059693A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A24E8" w14:textId="77777777" w:rsidR="00D60464" w:rsidRPr="0059693A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A6D676" w14:textId="77777777" w:rsidR="00D60464" w:rsidRPr="0059693A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7E4237" w14:textId="77777777" w:rsidR="00D60464" w:rsidRPr="0059693A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BEE72F" w14:textId="77777777" w:rsidR="00D60464" w:rsidRPr="0059693A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B7E08C" w14:textId="77777777" w:rsidR="00D60464" w:rsidRPr="0059693A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392E38F8" w14:textId="77777777" w:rsidR="00D60464" w:rsidRPr="0059693A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D4C6154" w14:textId="77777777" w:rsidR="00D60464" w:rsidRPr="0059693A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3EA82F" w14:textId="77777777" w:rsidR="00D60464" w:rsidRPr="0059693A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211B3" w:rsidRPr="0059693A" w14:paraId="613863F8" w14:textId="77777777" w:rsidTr="00C211B3">
        <w:trPr>
          <w:trHeight w:val="20"/>
        </w:trPr>
        <w:tc>
          <w:tcPr>
            <w:tcW w:w="2880" w:type="dxa"/>
          </w:tcPr>
          <w:p w14:paraId="764BB9E8" w14:textId="7D721DD0" w:rsidR="00451CAD" w:rsidRPr="00C211B3" w:rsidRDefault="00451CAD" w:rsidP="004F1F37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11B3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4F1F37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</w:t>
            </w:r>
            <w:r w:rsidR="0042235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11B3">
              <w:rPr>
                <w:rFonts w:ascii="Angsana New" w:hAnsi="Angsana New"/>
                <w:sz w:val="30"/>
                <w:szCs w:val="30"/>
                <w:cs/>
              </w:rPr>
              <w:t>จากบริษัทร่วมด้วยวิธีส่วนได้เสีย</w:t>
            </w:r>
          </w:p>
        </w:tc>
        <w:tc>
          <w:tcPr>
            <w:tcW w:w="987" w:type="dxa"/>
            <w:vAlign w:val="bottom"/>
          </w:tcPr>
          <w:p w14:paraId="5227FC7B" w14:textId="5A175E27" w:rsidR="00451CAD" w:rsidRPr="000119B3" w:rsidRDefault="00C211B3" w:rsidP="00451CA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(1,682)</w:t>
            </w:r>
          </w:p>
        </w:tc>
        <w:tc>
          <w:tcPr>
            <w:tcW w:w="183" w:type="dxa"/>
            <w:vAlign w:val="bottom"/>
          </w:tcPr>
          <w:p w14:paraId="630DD69E" w14:textId="77777777" w:rsidR="00451CAD" w:rsidRPr="000119B3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4EF66BB" w14:textId="102C4201" w:rsidR="00451CAD" w:rsidRPr="000119B3" w:rsidRDefault="00C211B3" w:rsidP="001B70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0F44ED07" w14:textId="77777777" w:rsidR="00451CAD" w:rsidRPr="000119B3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45D7E5" w14:textId="7CE4BA7C" w:rsidR="00451CAD" w:rsidRPr="000119B3" w:rsidRDefault="00C211B3" w:rsidP="000119B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(1,346)</w:t>
            </w:r>
          </w:p>
        </w:tc>
        <w:tc>
          <w:tcPr>
            <w:tcW w:w="180" w:type="dxa"/>
            <w:vAlign w:val="bottom"/>
          </w:tcPr>
          <w:p w14:paraId="2C78486E" w14:textId="77777777" w:rsidR="00451CAD" w:rsidRPr="0059693A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7F6E71" w14:textId="526133F4" w:rsidR="00451CAD" w:rsidRPr="0059693A" w:rsidRDefault="00451CAD" w:rsidP="00451CA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vAlign w:val="bottom"/>
          </w:tcPr>
          <w:p w14:paraId="3CBCADA8" w14:textId="77777777" w:rsidR="00451CAD" w:rsidRPr="0059693A" w:rsidRDefault="00451CAD" w:rsidP="00451C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D5EE03F" w14:textId="5064E63E" w:rsidR="00451CAD" w:rsidRPr="0059693A" w:rsidRDefault="00451CAD" w:rsidP="00451CA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83" w:type="dxa"/>
            <w:vAlign w:val="bottom"/>
          </w:tcPr>
          <w:p w14:paraId="2BCD9F0A" w14:textId="77777777" w:rsidR="00451CAD" w:rsidRPr="0059693A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A5B076C" w14:textId="72FD2606" w:rsidR="00451CAD" w:rsidRPr="0059693A" w:rsidRDefault="00451CAD" w:rsidP="00451C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52</w:t>
            </w:r>
          </w:p>
        </w:tc>
      </w:tr>
      <w:tr w:rsidR="00C211B3" w:rsidRPr="0059693A" w14:paraId="58D0A83B" w14:textId="77777777" w:rsidTr="00C211B3">
        <w:trPr>
          <w:trHeight w:val="20"/>
        </w:trPr>
        <w:tc>
          <w:tcPr>
            <w:tcW w:w="2880" w:type="dxa"/>
          </w:tcPr>
          <w:p w14:paraId="0AC03CA9" w14:textId="24093244" w:rsidR="00816B5A" w:rsidRPr="00C211B3" w:rsidRDefault="00A45B79" w:rsidP="00451CA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A45B79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87" w:type="dxa"/>
            <w:vAlign w:val="bottom"/>
          </w:tcPr>
          <w:p w14:paraId="0BE3D3C6" w14:textId="1DEEB597" w:rsidR="00816B5A" w:rsidRPr="00816B5A" w:rsidRDefault="00C211B3" w:rsidP="001B7092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8,49</w:t>
            </w:r>
            <w:r w:rsidR="0008626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3E400522" w14:textId="77777777" w:rsidR="00816B5A" w:rsidRPr="00816B5A" w:rsidRDefault="00816B5A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911B7A7" w14:textId="69B9339A" w:rsidR="00816B5A" w:rsidRPr="00816B5A" w:rsidRDefault="00C211B3" w:rsidP="00451C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(1,</w:t>
            </w:r>
            <w:r w:rsidR="0008626B"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BF5463" w14:textId="77777777" w:rsidR="00816B5A" w:rsidRPr="00816B5A" w:rsidRDefault="00816B5A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154830" w14:textId="2971A82D" w:rsidR="00816B5A" w:rsidRPr="00816B5A" w:rsidRDefault="00C211B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6,798</w:t>
            </w:r>
          </w:p>
        </w:tc>
        <w:tc>
          <w:tcPr>
            <w:tcW w:w="180" w:type="dxa"/>
            <w:vAlign w:val="bottom"/>
          </w:tcPr>
          <w:p w14:paraId="057F1469" w14:textId="77777777" w:rsidR="00816B5A" w:rsidRPr="0059693A" w:rsidRDefault="00816B5A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73EB1BF" w14:textId="3BBC5987" w:rsidR="00816B5A" w:rsidRPr="0059693A" w:rsidRDefault="00C211B3" w:rsidP="000119B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35E6A9" w14:textId="77777777" w:rsidR="00816B5A" w:rsidRPr="0059693A" w:rsidRDefault="00816B5A" w:rsidP="00451CA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DDEBCE2" w14:textId="43C35760" w:rsidR="00816B5A" w:rsidRPr="0059693A" w:rsidRDefault="00C211B3" w:rsidP="000119B3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500FBA1" w14:textId="77777777" w:rsidR="00816B5A" w:rsidRPr="0059693A" w:rsidRDefault="00816B5A" w:rsidP="00451CA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1C1F495" w14:textId="469AF508" w:rsidR="00816B5A" w:rsidRPr="0059693A" w:rsidRDefault="00C211B3" w:rsidP="000119B3">
            <w:pPr>
              <w:pStyle w:val="acctfourfigures"/>
              <w:tabs>
                <w:tab w:val="clear" w:pos="765"/>
                <w:tab w:val="left" w:pos="81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-</w:t>
            </w:r>
          </w:p>
        </w:tc>
      </w:tr>
      <w:tr w:rsidR="00C211B3" w:rsidRPr="0059693A" w14:paraId="6A4A4901" w14:textId="77777777" w:rsidTr="00C211B3">
        <w:trPr>
          <w:trHeight w:val="20"/>
        </w:trPr>
        <w:tc>
          <w:tcPr>
            <w:tcW w:w="2880" w:type="dxa"/>
          </w:tcPr>
          <w:p w14:paraId="5D28BDCE" w14:textId="77777777" w:rsidR="00451CAD" w:rsidRPr="00C211B3" w:rsidRDefault="00451CAD" w:rsidP="00451CA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211B3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7F067D3F" w14:textId="77777777" w:rsidR="00451CAD" w:rsidRPr="00C211B3" w:rsidRDefault="00451CAD" w:rsidP="00451CA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211B3">
              <w:rPr>
                <w:rFonts w:ascii="Angsana New" w:hAnsi="Angsana New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013F145A" w14:textId="5AE969D0" w:rsidR="00451CAD" w:rsidRPr="00C211B3" w:rsidRDefault="00451CAD" w:rsidP="00451CA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C211B3">
              <w:rPr>
                <w:rFonts w:ascii="Angsana New" w:hAnsi="Angsana New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987" w:type="dxa"/>
            <w:vAlign w:val="bottom"/>
          </w:tcPr>
          <w:p w14:paraId="6BFC72E5" w14:textId="56CE9B32" w:rsidR="00451CAD" w:rsidRPr="000119B3" w:rsidRDefault="00C211B3" w:rsidP="001B7092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55,984</w:t>
            </w:r>
          </w:p>
        </w:tc>
        <w:tc>
          <w:tcPr>
            <w:tcW w:w="183" w:type="dxa"/>
            <w:vAlign w:val="bottom"/>
          </w:tcPr>
          <w:p w14:paraId="4ED0AFDB" w14:textId="77777777" w:rsidR="00451CAD" w:rsidRPr="000119B3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F742E5" w14:textId="13E0659E" w:rsidR="00451CAD" w:rsidRPr="000119B3" w:rsidRDefault="00C211B3" w:rsidP="00451C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(11,197)</w:t>
            </w:r>
          </w:p>
        </w:tc>
        <w:tc>
          <w:tcPr>
            <w:tcW w:w="180" w:type="dxa"/>
            <w:vAlign w:val="bottom"/>
          </w:tcPr>
          <w:p w14:paraId="46CE18F8" w14:textId="77777777" w:rsidR="00451CAD" w:rsidRPr="000119B3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BA0AA66" w14:textId="6F25FFC8" w:rsidR="00451CAD" w:rsidRPr="000119B3" w:rsidRDefault="00C211B3" w:rsidP="000119B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44,787</w:t>
            </w:r>
          </w:p>
        </w:tc>
        <w:tc>
          <w:tcPr>
            <w:tcW w:w="180" w:type="dxa"/>
            <w:vAlign w:val="bottom"/>
          </w:tcPr>
          <w:p w14:paraId="0DB5EFC3" w14:textId="77777777" w:rsidR="00451CAD" w:rsidRPr="0059693A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7BBC41D" w14:textId="041A8803" w:rsidR="00451CAD" w:rsidRPr="0059693A" w:rsidRDefault="00451CAD" w:rsidP="00451CA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(16,714)</w:t>
            </w:r>
          </w:p>
        </w:tc>
        <w:tc>
          <w:tcPr>
            <w:tcW w:w="180" w:type="dxa"/>
            <w:vAlign w:val="bottom"/>
          </w:tcPr>
          <w:p w14:paraId="195F4FD3" w14:textId="77777777" w:rsidR="00451CAD" w:rsidRPr="0059693A" w:rsidRDefault="00451CAD" w:rsidP="00451CA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8860979" w14:textId="2990A4F0" w:rsidR="00451CAD" w:rsidRPr="0059693A" w:rsidRDefault="00451CAD" w:rsidP="00451CA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3,836</w:t>
            </w:r>
          </w:p>
        </w:tc>
        <w:tc>
          <w:tcPr>
            <w:tcW w:w="183" w:type="dxa"/>
            <w:vAlign w:val="bottom"/>
          </w:tcPr>
          <w:p w14:paraId="49264D29" w14:textId="77777777" w:rsidR="00451CAD" w:rsidRPr="0059693A" w:rsidRDefault="00451CAD" w:rsidP="00451CA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D6AEE71" w14:textId="7D7E0860" w:rsidR="00451CAD" w:rsidRPr="0059693A" w:rsidRDefault="00451CAD" w:rsidP="00451C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(12,878)</w:t>
            </w:r>
          </w:p>
        </w:tc>
      </w:tr>
      <w:tr w:rsidR="00C211B3" w:rsidRPr="0059693A" w14:paraId="279981F6" w14:textId="77777777" w:rsidTr="00C211B3">
        <w:trPr>
          <w:trHeight w:val="20"/>
        </w:trPr>
        <w:tc>
          <w:tcPr>
            <w:tcW w:w="2880" w:type="dxa"/>
          </w:tcPr>
          <w:p w14:paraId="02145DE9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36BEA" w14:textId="00FD7B4F" w:rsidR="00451CAD" w:rsidRPr="000119B3" w:rsidRDefault="00C211B3" w:rsidP="00451CA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</w:t>
            </w:r>
            <w:r w:rsidR="00086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83" w:type="dxa"/>
            <w:vAlign w:val="bottom"/>
          </w:tcPr>
          <w:p w14:paraId="1B2FD9A9" w14:textId="77777777" w:rsidR="00451CAD" w:rsidRPr="000119B3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F739" w14:textId="17702971" w:rsidR="00451CAD" w:rsidRPr="000119B3" w:rsidRDefault="00C211B3" w:rsidP="000119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(12,56</w:t>
            </w:r>
            <w:r w:rsidR="00086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3C1FC7B" w14:textId="77777777" w:rsidR="00451CAD" w:rsidRPr="000119B3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CC0F" w14:textId="651B268C" w:rsidR="00451CAD" w:rsidRPr="000119B3" w:rsidRDefault="00C211B3" w:rsidP="000119B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50,239</w:t>
            </w:r>
          </w:p>
        </w:tc>
        <w:tc>
          <w:tcPr>
            <w:tcW w:w="180" w:type="dxa"/>
            <w:vAlign w:val="bottom"/>
          </w:tcPr>
          <w:p w14:paraId="774418F6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9A72" w14:textId="0D833331" w:rsidR="00451CAD" w:rsidRPr="0059693A" w:rsidRDefault="00451CAD" w:rsidP="00451CA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(16,649)</w:t>
            </w:r>
          </w:p>
        </w:tc>
        <w:tc>
          <w:tcPr>
            <w:tcW w:w="180" w:type="dxa"/>
            <w:vAlign w:val="bottom"/>
          </w:tcPr>
          <w:p w14:paraId="35F7AB4E" w14:textId="77777777" w:rsidR="00451CAD" w:rsidRPr="0059693A" w:rsidRDefault="00451CAD" w:rsidP="00451CA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3A966" w14:textId="72E785BA" w:rsidR="00451CAD" w:rsidRPr="0059693A" w:rsidRDefault="00451CAD" w:rsidP="00C3312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3,823</w:t>
            </w:r>
          </w:p>
        </w:tc>
        <w:tc>
          <w:tcPr>
            <w:tcW w:w="183" w:type="dxa"/>
            <w:vAlign w:val="bottom"/>
          </w:tcPr>
          <w:p w14:paraId="653694A1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0D7F3" w14:textId="67DCC748" w:rsidR="00451CAD" w:rsidRPr="0059693A" w:rsidRDefault="00451CAD" w:rsidP="00451C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(12,826)</w:t>
            </w:r>
          </w:p>
        </w:tc>
      </w:tr>
    </w:tbl>
    <w:p w14:paraId="0E764F4D" w14:textId="1C49BB29" w:rsidR="0070610F" w:rsidRPr="0059693A" w:rsidRDefault="0070610F"/>
    <w:p w14:paraId="1643C33E" w14:textId="4E938643" w:rsidR="00104284" w:rsidRPr="0059693A" w:rsidRDefault="00104284">
      <w:r w:rsidRPr="0059693A">
        <w:br w:type="page"/>
      </w:r>
    </w:p>
    <w:tbl>
      <w:tblPr>
        <w:tblW w:w="93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180"/>
        <w:gridCol w:w="957"/>
        <w:gridCol w:w="180"/>
        <w:gridCol w:w="870"/>
        <w:gridCol w:w="180"/>
        <w:gridCol w:w="873"/>
        <w:gridCol w:w="180"/>
        <w:gridCol w:w="873"/>
        <w:gridCol w:w="180"/>
        <w:gridCol w:w="977"/>
      </w:tblGrid>
      <w:tr w:rsidR="00F07117" w:rsidRPr="0059693A" w14:paraId="09546E42" w14:textId="77777777" w:rsidTr="00B072E7">
        <w:trPr>
          <w:trHeight w:val="20"/>
        </w:trPr>
        <w:tc>
          <w:tcPr>
            <w:tcW w:w="2880" w:type="dxa"/>
          </w:tcPr>
          <w:p w14:paraId="567412D1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3E02B7DD" w14:textId="2D53977F" w:rsidR="00F07117" w:rsidRPr="0059693A" w:rsidRDefault="00F07117" w:rsidP="007D150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07CBD"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451CAD" w:rsidRPr="0059693A" w14:paraId="02DF0CB7" w14:textId="77777777" w:rsidTr="00B072E7">
        <w:trPr>
          <w:trHeight w:val="20"/>
        </w:trPr>
        <w:tc>
          <w:tcPr>
            <w:tcW w:w="2880" w:type="dxa"/>
            <w:vMerge w:val="restart"/>
            <w:vAlign w:val="bottom"/>
          </w:tcPr>
          <w:p w14:paraId="07168CB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77" w:type="dxa"/>
            <w:gridSpan w:val="5"/>
          </w:tcPr>
          <w:p w14:paraId="0720AE1C" w14:textId="30C79755" w:rsidR="00451CAD" w:rsidRPr="0059693A" w:rsidRDefault="00451CAD" w:rsidP="00451C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BC41E0D" w14:textId="77777777" w:rsidR="00451CAD" w:rsidRPr="0059693A" w:rsidRDefault="00451CAD" w:rsidP="00451C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7DC17CD6" w14:textId="0BC0E15F" w:rsidR="00451CAD" w:rsidRPr="0059693A" w:rsidRDefault="00451CAD" w:rsidP="00451CAD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7117" w:rsidRPr="0059693A" w14:paraId="528CCC8C" w14:textId="77777777" w:rsidTr="00104284">
        <w:trPr>
          <w:trHeight w:val="20"/>
        </w:trPr>
        <w:tc>
          <w:tcPr>
            <w:tcW w:w="2880" w:type="dxa"/>
            <w:vMerge/>
          </w:tcPr>
          <w:p w14:paraId="41F77C68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C76E7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21A5396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0568E6" w14:textId="77777777" w:rsidR="00F07117" w:rsidRPr="0059693A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5961D5D" w14:textId="572ACB1A" w:rsidR="00F07117" w:rsidRPr="0059693A" w:rsidRDefault="004B3A98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AF16282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5CFA62" w14:textId="77777777" w:rsidR="00F07117" w:rsidRPr="0059693A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EFE3D51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A8343B7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C97D8E" w14:textId="77777777" w:rsidR="00F07117" w:rsidRPr="0059693A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4E25B4C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AD53A9D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36883B" w14:textId="77777777" w:rsidR="00F07117" w:rsidRPr="0059693A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6483469" w14:textId="77777777" w:rsidR="00EE0B04" w:rsidRPr="0059693A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5E80196" w14:textId="1B0F61B6" w:rsidR="00F07117" w:rsidRPr="0059693A" w:rsidRDefault="00EE0B04" w:rsidP="00EE0B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91C3EB" w14:textId="77777777" w:rsidR="00F07117" w:rsidRPr="0059693A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315BB7A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3C61E7F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07117" w:rsidRPr="0059693A" w14:paraId="43659000" w14:textId="77777777" w:rsidTr="00B072E7">
        <w:trPr>
          <w:trHeight w:val="20"/>
        </w:trPr>
        <w:tc>
          <w:tcPr>
            <w:tcW w:w="2880" w:type="dxa"/>
          </w:tcPr>
          <w:p w14:paraId="7E8FEB9A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724E5D7E" w14:textId="77777777" w:rsidR="00F07117" w:rsidRPr="0059693A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07117" w:rsidRPr="0059693A" w14:paraId="7AF850D9" w14:textId="77777777" w:rsidTr="00104284">
        <w:trPr>
          <w:trHeight w:val="20"/>
        </w:trPr>
        <w:tc>
          <w:tcPr>
            <w:tcW w:w="2880" w:type="dxa"/>
          </w:tcPr>
          <w:p w14:paraId="2A523920" w14:textId="77777777" w:rsidR="00F07117" w:rsidRPr="0059693A" w:rsidRDefault="00F07117" w:rsidP="007D150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2F665465" w14:textId="77777777" w:rsidR="00F07117" w:rsidRPr="0059693A" w:rsidRDefault="00F07117" w:rsidP="007D150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C08362" w14:textId="77777777" w:rsidR="00F07117" w:rsidRPr="0059693A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B7CEE2B" w14:textId="77777777" w:rsidR="00F07117" w:rsidRPr="0059693A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C99780" w14:textId="77777777" w:rsidR="00F07117" w:rsidRPr="0059693A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1AC5E5F7" w14:textId="77777777" w:rsidR="00F07117" w:rsidRPr="0059693A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13EDC0" w14:textId="77777777" w:rsidR="00F07117" w:rsidRPr="0059693A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894C15B" w14:textId="77777777" w:rsidR="00F07117" w:rsidRPr="0059693A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CA9B65" w14:textId="77777777" w:rsidR="00F07117" w:rsidRPr="0059693A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B85BA4" w14:textId="77777777" w:rsidR="00F07117" w:rsidRPr="0059693A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A07645" w14:textId="77777777" w:rsidR="00F07117" w:rsidRPr="0059693A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5E63126" w14:textId="77777777" w:rsidR="00F07117" w:rsidRPr="0059693A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211B3" w:rsidRPr="0059693A" w14:paraId="2A35EDB0" w14:textId="77777777" w:rsidTr="000119B3">
        <w:trPr>
          <w:trHeight w:val="20"/>
        </w:trPr>
        <w:tc>
          <w:tcPr>
            <w:tcW w:w="2880" w:type="dxa"/>
          </w:tcPr>
          <w:p w14:paraId="508D0918" w14:textId="0B4F8C84" w:rsidR="00C211B3" w:rsidRPr="0059693A" w:rsidRDefault="00836931" w:rsidP="007D1509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6931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4DA2D108" w14:textId="42BE13F0" w:rsidR="00C211B3" w:rsidRPr="0059693A" w:rsidRDefault="00C211B3" w:rsidP="007D150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9,353</w:t>
            </w:r>
          </w:p>
        </w:tc>
        <w:tc>
          <w:tcPr>
            <w:tcW w:w="180" w:type="dxa"/>
            <w:vAlign w:val="bottom"/>
          </w:tcPr>
          <w:p w14:paraId="7A3A0EA6" w14:textId="77777777" w:rsidR="00C211B3" w:rsidRPr="0059693A" w:rsidRDefault="00C211B3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050E1FB" w14:textId="4672CFC8" w:rsidR="00C211B3" w:rsidRPr="0059693A" w:rsidRDefault="00C211B3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(1,871)</w:t>
            </w:r>
          </w:p>
        </w:tc>
        <w:tc>
          <w:tcPr>
            <w:tcW w:w="180" w:type="dxa"/>
            <w:vAlign w:val="bottom"/>
          </w:tcPr>
          <w:p w14:paraId="59FA0E68" w14:textId="77777777" w:rsidR="00C211B3" w:rsidRPr="0059693A" w:rsidRDefault="00C211B3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69079CC5" w14:textId="03777844" w:rsidR="00C211B3" w:rsidRPr="0059693A" w:rsidRDefault="00C211B3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7,482</w:t>
            </w:r>
          </w:p>
        </w:tc>
        <w:tc>
          <w:tcPr>
            <w:tcW w:w="180" w:type="dxa"/>
            <w:vAlign w:val="bottom"/>
          </w:tcPr>
          <w:p w14:paraId="64162E78" w14:textId="77777777" w:rsidR="00C211B3" w:rsidRPr="0059693A" w:rsidRDefault="00C211B3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201A9EE" w14:textId="35BD9221" w:rsidR="00C211B3" w:rsidRPr="0059693A" w:rsidRDefault="00C211B3" w:rsidP="000119B3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E0DE5C" w14:textId="77777777" w:rsidR="00C211B3" w:rsidRPr="0059693A" w:rsidRDefault="00C211B3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1BF5386" w14:textId="449BDEF8" w:rsidR="00C211B3" w:rsidRPr="0059693A" w:rsidRDefault="00C211B3" w:rsidP="000119B3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F42F4C" w14:textId="77777777" w:rsidR="00C211B3" w:rsidRPr="0059693A" w:rsidRDefault="00C211B3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39C73480" w14:textId="2AC5A7E9" w:rsidR="00C211B3" w:rsidRPr="0059693A" w:rsidRDefault="00C211B3" w:rsidP="000119B3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1CAD" w:rsidRPr="0059693A" w14:paraId="0F90FF92" w14:textId="77777777" w:rsidTr="000119B3">
        <w:trPr>
          <w:trHeight w:val="20"/>
        </w:trPr>
        <w:tc>
          <w:tcPr>
            <w:tcW w:w="2880" w:type="dxa"/>
          </w:tcPr>
          <w:p w14:paraId="23429111" w14:textId="77777777" w:rsidR="00451CAD" w:rsidRPr="0059693A" w:rsidRDefault="00451CAD" w:rsidP="00451CA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4BC3F2F2" w14:textId="77777777" w:rsidR="00451CAD" w:rsidRPr="0059693A" w:rsidRDefault="00451CAD" w:rsidP="00451CA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374C097A" w14:textId="77777777" w:rsidR="00451CAD" w:rsidRPr="0059693A" w:rsidRDefault="00451CAD" w:rsidP="00451CA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1465CF" w14:textId="766FFF61" w:rsidR="00451CAD" w:rsidRPr="000119B3" w:rsidRDefault="00363398" w:rsidP="00451CA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25,624</w:t>
            </w:r>
          </w:p>
        </w:tc>
        <w:tc>
          <w:tcPr>
            <w:tcW w:w="180" w:type="dxa"/>
            <w:vAlign w:val="bottom"/>
          </w:tcPr>
          <w:p w14:paraId="5892A3E5" w14:textId="77777777" w:rsidR="00451CAD" w:rsidRPr="000119B3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CA65F09" w14:textId="44F2A02E" w:rsidR="00451CAD" w:rsidRPr="000119B3" w:rsidRDefault="00363398" w:rsidP="000119B3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(5,12</w:t>
            </w:r>
            <w:r w:rsidR="0008626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98A3C0" w14:textId="77777777" w:rsidR="00451CAD" w:rsidRPr="000119B3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2BCEE188" w14:textId="2AF7D8AB" w:rsidR="00451CAD" w:rsidRPr="000119B3" w:rsidRDefault="00363398" w:rsidP="00451CA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20,</w:t>
            </w:r>
            <w:r w:rsidR="0008626B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AAEDDA5" w14:textId="77777777" w:rsidR="00451CAD" w:rsidRPr="000119B3" w:rsidRDefault="00451CAD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79E878" w14:textId="58EBD2F2" w:rsidR="00451CAD" w:rsidRPr="000119B3" w:rsidRDefault="00451CAD" w:rsidP="00451CA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(16,714)</w:t>
            </w:r>
          </w:p>
        </w:tc>
        <w:tc>
          <w:tcPr>
            <w:tcW w:w="180" w:type="dxa"/>
            <w:vAlign w:val="bottom"/>
          </w:tcPr>
          <w:p w14:paraId="1CD82228" w14:textId="77777777" w:rsidR="00451CAD" w:rsidRPr="000119B3" w:rsidRDefault="00451CAD" w:rsidP="00451CA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AA314DA" w14:textId="61A07057" w:rsidR="00451CAD" w:rsidRPr="000119B3" w:rsidRDefault="00451CAD" w:rsidP="00451CAD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3,836</w:t>
            </w:r>
          </w:p>
        </w:tc>
        <w:tc>
          <w:tcPr>
            <w:tcW w:w="180" w:type="dxa"/>
            <w:vAlign w:val="bottom"/>
          </w:tcPr>
          <w:p w14:paraId="4D63AB23" w14:textId="77777777" w:rsidR="00451CAD" w:rsidRPr="000119B3" w:rsidRDefault="00451CAD" w:rsidP="00451C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03A9438C" w14:textId="78D040B0" w:rsidR="00451CAD" w:rsidRPr="000119B3" w:rsidRDefault="00451CAD" w:rsidP="00451CA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(12,878)</w:t>
            </w:r>
          </w:p>
        </w:tc>
      </w:tr>
      <w:tr w:rsidR="00C211B3" w:rsidRPr="0059693A" w14:paraId="6A40F95B" w14:textId="77777777" w:rsidTr="000119B3">
        <w:trPr>
          <w:trHeight w:val="20"/>
        </w:trPr>
        <w:tc>
          <w:tcPr>
            <w:tcW w:w="2880" w:type="dxa"/>
          </w:tcPr>
          <w:p w14:paraId="2189334E" w14:textId="77777777" w:rsidR="00C211B3" w:rsidRPr="0059693A" w:rsidRDefault="00C211B3" w:rsidP="00451CAD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1FAA0" w14:textId="4FF47278" w:rsidR="00C211B3" w:rsidRPr="00816B5A" w:rsidRDefault="00C211B3" w:rsidP="00451CA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34,977</w:t>
            </w:r>
          </w:p>
        </w:tc>
        <w:tc>
          <w:tcPr>
            <w:tcW w:w="180" w:type="dxa"/>
            <w:vAlign w:val="bottom"/>
          </w:tcPr>
          <w:p w14:paraId="407883F2" w14:textId="77777777" w:rsidR="00C211B3" w:rsidRPr="00816B5A" w:rsidRDefault="00C211B3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AC11D" w14:textId="013FF317" w:rsidR="00C211B3" w:rsidRPr="00816B5A" w:rsidRDefault="00C211B3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(6,99</w:t>
            </w:r>
            <w:r w:rsidR="00086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C7F6C73" w14:textId="77777777" w:rsidR="00C211B3" w:rsidRPr="00816B5A" w:rsidRDefault="00C211B3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0355E" w14:textId="0D5D5A1A" w:rsidR="00C211B3" w:rsidRPr="00816B5A" w:rsidRDefault="00C211B3" w:rsidP="00451CA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27,98</w:t>
            </w:r>
            <w:r w:rsidR="00086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EBC3CD3" w14:textId="77777777" w:rsidR="00C211B3" w:rsidRPr="0059693A" w:rsidRDefault="00C211B3" w:rsidP="00451C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65726" w14:textId="36781946" w:rsidR="00C211B3" w:rsidRPr="0059693A" w:rsidRDefault="00C211B3" w:rsidP="00451CA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(16,714)</w:t>
            </w:r>
          </w:p>
        </w:tc>
        <w:tc>
          <w:tcPr>
            <w:tcW w:w="180" w:type="dxa"/>
            <w:vAlign w:val="bottom"/>
          </w:tcPr>
          <w:p w14:paraId="44FA273E" w14:textId="77777777" w:rsidR="00C211B3" w:rsidRPr="0059693A" w:rsidRDefault="00C211B3" w:rsidP="00451CA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5894" w14:textId="66AF237C" w:rsidR="00C211B3" w:rsidRPr="0059693A" w:rsidRDefault="00C211B3" w:rsidP="00451CAD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3,836</w:t>
            </w:r>
          </w:p>
        </w:tc>
        <w:tc>
          <w:tcPr>
            <w:tcW w:w="180" w:type="dxa"/>
            <w:vAlign w:val="bottom"/>
          </w:tcPr>
          <w:p w14:paraId="2D13048D" w14:textId="77777777" w:rsidR="00C211B3" w:rsidRPr="0059693A" w:rsidRDefault="00C211B3" w:rsidP="00451C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26672" w14:textId="47CF54DA" w:rsidR="00C211B3" w:rsidRPr="0059693A" w:rsidRDefault="00C211B3" w:rsidP="00451CA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11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(12,878)</w:t>
            </w:r>
          </w:p>
        </w:tc>
      </w:tr>
    </w:tbl>
    <w:p w14:paraId="69254925" w14:textId="77777777" w:rsidR="00F07117" w:rsidRPr="0059693A" w:rsidRDefault="00F07117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34"/>
        <w:gridCol w:w="1016"/>
        <w:gridCol w:w="238"/>
        <w:gridCol w:w="1053"/>
        <w:gridCol w:w="265"/>
        <w:gridCol w:w="1026"/>
        <w:gridCol w:w="265"/>
        <w:gridCol w:w="1110"/>
      </w:tblGrid>
      <w:tr w:rsidR="00C56FBD" w:rsidRPr="0059693A" w14:paraId="229265F1" w14:textId="77777777" w:rsidTr="00A65C20">
        <w:tc>
          <w:tcPr>
            <w:tcW w:w="2299" w:type="pct"/>
          </w:tcPr>
          <w:p w14:paraId="2B030F30" w14:textId="453D9569" w:rsidR="00C56FBD" w:rsidRPr="0059693A" w:rsidRDefault="00EC46A9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1" w:type="pct"/>
            <w:gridSpan w:val="7"/>
          </w:tcPr>
          <w:p w14:paraId="2F6A7835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51CAD" w:rsidRPr="0059693A" w14:paraId="112540AC" w14:textId="77777777" w:rsidTr="00A65C20">
        <w:tc>
          <w:tcPr>
            <w:tcW w:w="2299" w:type="pct"/>
          </w:tcPr>
          <w:p w14:paraId="655D9C79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5348CA90" w14:textId="3F729F0F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A8FD2C7" w14:textId="77777777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A95D550" w14:textId="40132464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6FBD" w:rsidRPr="0059693A" w14:paraId="0E48C290" w14:textId="77777777" w:rsidTr="0022213D">
        <w:tc>
          <w:tcPr>
            <w:tcW w:w="2299" w:type="pct"/>
          </w:tcPr>
          <w:p w14:paraId="5D2EBB75" w14:textId="77777777" w:rsidR="00C56FBD" w:rsidRPr="0059693A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A6173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D972D6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9175176" w14:textId="77777777" w:rsidR="00C56FBD" w:rsidRPr="0059693A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4E9CEDEA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FFFDF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4" w:type="pct"/>
          </w:tcPr>
          <w:p w14:paraId="7EE8145B" w14:textId="77777777" w:rsidR="00C56FBD" w:rsidRPr="0059693A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pct"/>
          </w:tcPr>
          <w:p w14:paraId="2861DB20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201C09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4" w:type="pct"/>
          </w:tcPr>
          <w:p w14:paraId="63E07510" w14:textId="77777777" w:rsidR="00C56FBD" w:rsidRPr="0059693A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" w:type="pct"/>
          </w:tcPr>
          <w:p w14:paraId="34F7C0F4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B217D3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1CAD" w:rsidRPr="0059693A" w14:paraId="001FE5C3" w14:textId="77777777" w:rsidTr="0022213D">
        <w:tc>
          <w:tcPr>
            <w:tcW w:w="2299" w:type="pct"/>
          </w:tcPr>
          <w:p w14:paraId="185CB7AD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2" w:type="pct"/>
            <w:vAlign w:val="bottom"/>
          </w:tcPr>
          <w:p w14:paraId="37FF2584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4EFF3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BA2892C" w14:textId="69A7A851" w:rsidR="00451CAD" w:rsidRPr="0059693A" w:rsidRDefault="00573236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323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752</w:t>
            </w:r>
            <w:r w:rsidRPr="0057323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7323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541</w:t>
            </w:r>
          </w:p>
        </w:tc>
        <w:tc>
          <w:tcPr>
            <w:tcW w:w="144" w:type="pct"/>
          </w:tcPr>
          <w:p w14:paraId="657537C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5CEA6CA4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56C01F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315385C" w14:textId="4188195E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646,498</w:t>
            </w:r>
          </w:p>
        </w:tc>
      </w:tr>
      <w:tr w:rsidR="00451CAD" w:rsidRPr="0059693A" w14:paraId="037EFDCF" w14:textId="77777777" w:rsidTr="0022213D">
        <w:tc>
          <w:tcPr>
            <w:tcW w:w="2299" w:type="pct"/>
          </w:tcPr>
          <w:p w14:paraId="62BE102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  <w:vAlign w:val="bottom"/>
          </w:tcPr>
          <w:p w14:paraId="307D94DD" w14:textId="6B0A106C" w:rsidR="00451CAD" w:rsidRPr="0059693A" w:rsidRDefault="00CD4932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5CC4A019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E3ED9A9" w14:textId="06E22563" w:rsidR="00451CAD" w:rsidRPr="000119B3" w:rsidRDefault="00573236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150,508</w:t>
            </w:r>
          </w:p>
        </w:tc>
        <w:tc>
          <w:tcPr>
            <w:tcW w:w="144" w:type="pct"/>
          </w:tcPr>
          <w:p w14:paraId="4C312EE4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5E0BC78" w14:textId="06A6E80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9AB00B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0464983" w14:textId="058CC639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129,300</w:t>
            </w:r>
          </w:p>
        </w:tc>
      </w:tr>
      <w:tr w:rsidR="00451CAD" w:rsidRPr="0059693A" w14:paraId="398FE5C0" w14:textId="77777777" w:rsidTr="0022213D">
        <w:tc>
          <w:tcPr>
            <w:tcW w:w="2299" w:type="pct"/>
          </w:tcPr>
          <w:p w14:paraId="39DBB229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  <w:vAlign w:val="bottom"/>
          </w:tcPr>
          <w:p w14:paraId="3C4E9F11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3936A7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0F27897" w14:textId="27E4144E" w:rsidR="00451CAD" w:rsidRPr="0059693A" w:rsidRDefault="00573236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73236">
              <w:rPr>
                <w:rFonts w:ascii="Angsana New" w:hAnsi="Angsana New"/>
                <w:sz w:val="30"/>
                <w:szCs w:val="30"/>
              </w:rPr>
              <w:t>(1,264)</w:t>
            </w:r>
          </w:p>
        </w:tc>
        <w:tc>
          <w:tcPr>
            <w:tcW w:w="144" w:type="pct"/>
          </w:tcPr>
          <w:p w14:paraId="3108FD1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0E32D9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58841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CD16EAD" w14:textId="1C9AF9EA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(3,163)</w:t>
            </w:r>
          </w:p>
        </w:tc>
      </w:tr>
      <w:tr w:rsidR="00451CAD" w:rsidRPr="0059693A" w14:paraId="3309B663" w14:textId="77777777" w:rsidTr="0022213D">
        <w:tc>
          <w:tcPr>
            <w:tcW w:w="2299" w:type="pct"/>
          </w:tcPr>
          <w:p w14:paraId="3F4ABC7A" w14:textId="37D2FE9A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52" w:type="pct"/>
            <w:vAlign w:val="bottom"/>
          </w:tcPr>
          <w:p w14:paraId="312D755B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7FBE027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4D30591" w14:textId="72023644" w:rsidR="00451CAD" w:rsidRPr="0059693A" w:rsidRDefault="00573236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73236">
              <w:rPr>
                <w:rFonts w:ascii="Angsana New" w:hAnsi="Angsana New"/>
                <w:sz w:val="30"/>
                <w:szCs w:val="30"/>
              </w:rPr>
              <w:t>(11,368)</w:t>
            </w:r>
          </w:p>
        </w:tc>
        <w:tc>
          <w:tcPr>
            <w:tcW w:w="144" w:type="pct"/>
          </w:tcPr>
          <w:p w14:paraId="3E897DD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3BAE8098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08823FB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1D92913" w14:textId="38D1FEB2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(12,509)</w:t>
            </w:r>
          </w:p>
        </w:tc>
      </w:tr>
      <w:tr w:rsidR="00451CAD" w:rsidRPr="0059693A" w14:paraId="142AD3D8" w14:textId="77777777" w:rsidTr="0022213D">
        <w:tc>
          <w:tcPr>
            <w:tcW w:w="2299" w:type="pct"/>
          </w:tcPr>
          <w:p w14:paraId="606DB6D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  <w:vAlign w:val="bottom"/>
          </w:tcPr>
          <w:p w14:paraId="6C0B2F03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17840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53180E0" w14:textId="7B5357EC" w:rsidR="00451CAD" w:rsidRPr="0059693A" w:rsidRDefault="00C211B3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11B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437</w:t>
            </w:r>
          </w:p>
        </w:tc>
        <w:tc>
          <w:tcPr>
            <w:tcW w:w="144" w:type="pct"/>
          </w:tcPr>
          <w:p w14:paraId="2729D3E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AB376E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E4321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4A615C9D" w14:textId="7AAA11D2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4,555</w:t>
            </w:r>
          </w:p>
        </w:tc>
      </w:tr>
      <w:tr w:rsidR="00451CAD" w:rsidRPr="0059693A" w14:paraId="4D22A643" w14:textId="77777777" w:rsidTr="0022213D">
        <w:tc>
          <w:tcPr>
            <w:tcW w:w="2299" w:type="pct"/>
          </w:tcPr>
          <w:p w14:paraId="4A0DD30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2" w:type="pct"/>
            <w:vAlign w:val="bottom"/>
          </w:tcPr>
          <w:p w14:paraId="0F65409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6B5ED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421EEE4" w14:textId="25133CC8" w:rsidR="00451CAD" w:rsidRPr="0059693A" w:rsidRDefault="00573236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73236">
              <w:rPr>
                <w:rFonts w:ascii="Angsana New" w:hAnsi="Angsana New"/>
                <w:sz w:val="30"/>
                <w:szCs w:val="30"/>
              </w:rPr>
              <w:t>(6,805)</w:t>
            </w:r>
          </w:p>
        </w:tc>
        <w:tc>
          <w:tcPr>
            <w:tcW w:w="144" w:type="pct"/>
          </w:tcPr>
          <w:p w14:paraId="64D66EAD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160D87D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5DEDA1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72187F" w14:textId="1E85430B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(1,020)</w:t>
            </w:r>
          </w:p>
        </w:tc>
      </w:tr>
      <w:tr w:rsidR="00451CAD" w:rsidRPr="0059693A" w14:paraId="10D523C9" w14:textId="77777777" w:rsidTr="0022213D">
        <w:tc>
          <w:tcPr>
            <w:tcW w:w="2299" w:type="pct"/>
          </w:tcPr>
          <w:p w14:paraId="5C551247" w14:textId="37A70F55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ภาษีเงินได้รอตัดบัญชี</w:t>
            </w:r>
          </w:p>
        </w:tc>
        <w:tc>
          <w:tcPr>
            <w:tcW w:w="552" w:type="pct"/>
            <w:vAlign w:val="bottom"/>
          </w:tcPr>
          <w:p w14:paraId="46AB065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1FC5B9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1D87176" w14:textId="77777777" w:rsidR="00451CAD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FF11CEE" w14:textId="51565962" w:rsidR="00CD4932" w:rsidRPr="0059693A" w:rsidRDefault="00ED5B76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44" w:type="pct"/>
          </w:tcPr>
          <w:p w14:paraId="7FEF9E5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6996AAF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69E8CB8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771BBF9" w14:textId="77777777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89642E" w14:textId="414519E5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2,270</w:t>
            </w:r>
          </w:p>
        </w:tc>
      </w:tr>
      <w:tr w:rsidR="00ED5B76" w:rsidRPr="0059693A" w14:paraId="143B52FC" w14:textId="77777777" w:rsidTr="0022213D">
        <w:tc>
          <w:tcPr>
            <w:tcW w:w="2299" w:type="pct"/>
          </w:tcPr>
          <w:p w14:paraId="73F40148" w14:textId="30BA0B46" w:rsidR="00ED5B76" w:rsidRPr="0059693A" w:rsidRDefault="00ED5B76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52" w:type="pct"/>
            <w:vAlign w:val="bottom"/>
          </w:tcPr>
          <w:p w14:paraId="72E22BDA" w14:textId="77777777" w:rsidR="00ED5B76" w:rsidRPr="0059693A" w:rsidRDefault="00ED5B76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9B93E68" w14:textId="77777777" w:rsidR="00ED5B76" w:rsidRPr="0059693A" w:rsidRDefault="00ED5B76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29C117F" w14:textId="6C9A1743" w:rsidR="00ED5B76" w:rsidRDefault="00ED5B76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(625)</w:t>
            </w:r>
          </w:p>
        </w:tc>
        <w:tc>
          <w:tcPr>
            <w:tcW w:w="144" w:type="pct"/>
          </w:tcPr>
          <w:p w14:paraId="3857F653" w14:textId="77777777" w:rsidR="00ED5B76" w:rsidRPr="0059693A" w:rsidRDefault="00ED5B76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191A90B" w14:textId="77777777" w:rsidR="00ED5B76" w:rsidRPr="0059693A" w:rsidRDefault="00ED5B76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0EE223" w14:textId="77777777" w:rsidR="00ED5B76" w:rsidRPr="0059693A" w:rsidRDefault="00ED5B76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063C13" w14:textId="4E5F6580" w:rsidR="00ED5B76" w:rsidRPr="0059693A" w:rsidRDefault="00ED5B76" w:rsidP="00092FFC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1CAD" w:rsidRPr="0059693A" w14:paraId="33ABBE1F" w14:textId="77777777" w:rsidTr="0022213D">
        <w:tc>
          <w:tcPr>
            <w:tcW w:w="2299" w:type="pct"/>
          </w:tcPr>
          <w:p w14:paraId="28CB1D4A" w14:textId="15D8BA7E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="0082470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24705">
              <w:rPr>
                <w:rFonts w:ascii="Angsana New" w:hAnsi="Angsana New" w:hint="cs"/>
                <w:sz w:val="30"/>
                <w:szCs w:val="30"/>
                <w:cs/>
              </w:rPr>
              <w:t xml:space="preserve">สูง)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552" w:type="pct"/>
            <w:vAlign w:val="bottom"/>
          </w:tcPr>
          <w:p w14:paraId="132F783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240278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37F6E51" w14:textId="01DC877E" w:rsidR="00451CAD" w:rsidRPr="0059693A" w:rsidRDefault="00C211B3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11B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(8</w:t>
            </w:r>
            <w:r w:rsidRPr="00C211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11B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716)</w:t>
            </w:r>
          </w:p>
        </w:tc>
        <w:tc>
          <w:tcPr>
            <w:tcW w:w="144" w:type="pct"/>
          </w:tcPr>
          <w:p w14:paraId="0AB7E029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B1F4A5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A744726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DA3839" w14:textId="66A9D4AB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14,756</w:t>
            </w:r>
          </w:p>
        </w:tc>
      </w:tr>
      <w:tr w:rsidR="00451CAD" w:rsidRPr="0059693A" w14:paraId="64FAB0DD" w14:textId="77777777" w:rsidTr="0022213D">
        <w:tc>
          <w:tcPr>
            <w:tcW w:w="2299" w:type="pct"/>
          </w:tcPr>
          <w:p w14:paraId="07B64F4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0A03" w14:textId="471204CB" w:rsidR="00451CAD" w:rsidRPr="0059693A" w:rsidRDefault="00CD4932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862E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5A8C0508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8A9EC22" w14:textId="3BD8BC6D" w:rsidR="00451CAD" w:rsidRPr="0059693A" w:rsidRDefault="00E76518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6518">
              <w:rPr>
                <w:rFonts w:ascii="Angsana New" w:hAnsi="Angsana New"/>
                <w:b/>
                <w:bCs/>
                <w:sz w:val="30"/>
                <w:szCs w:val="30"/>
              </w:rPr>
              <w:t>125,706</w:t>
            </w:r>
          </w:p>
        </w:tc>
        <w:tc>
          <w:tcPr>
            <w:tcW w:w="144" w:type="pct"/>
          </w:tcPr>
          <w:p w14:paraId="39D4A13B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15D9" w14:textId="194EAF53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862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864EF43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33BB77B" w14:textId="3D4241E7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134,189</w:t>
            </w:r>
          </w:p>
        </w:tc>
      </w:tr>
    </w:tbl>
    <w:p w14:paraId="1758D6AB" w14:textId="32A1B565" w:rsidR="00A05B7C" w:rsidRPr="0059693A" w:rsidRDefault="00A05B7C">
      <w:pPr>
        <w:rPr>
          <w:rFonts w:ascii="Angsana New" w:hAnsi="Angsana New"/>
          <w:sz w:val="30"/>
          <w:szCs w:val="30"/>
        </w:rPr>
      </w:pPr>
    </w:p>
    <w:p w14:paraId="49AC4BA7" w14:textId="5E646AE6" w:rsidR="00F07117" w:rsidRPr="0059693A" w:rsidRDefault="00F07117">
      <w:pPr>
        <w:rPr>
          <w:rFonts w:ascii="Angsana New" w:hAnsi="Angsana New"/>
          <w:sz w:val="30"/>
          <w:szCs w:val="30"/>
        </w:rPr>
      </w:pPr>
    </w:p>
    <w:p w14:paraId="4D65E441" w14:textId="6882357D" w:rsidR="00B5512A" w:rsidRDefault="00B5512A">
      <w:pPr>
        <w:rPr>
          <w:rFonts w:ascii="Angsana New" w:hAnsi="Angsana New"/>
          <w:sz w:val="30"/>
          <w:szCs w:val="30"/>
        </w:rPr>
      </w:pPr>
    </w:p>
    <w:p w14:paraId="2DB36628" w14:textId="77777777" w:rsidR="009A5DE5" w:rsidRPr="0059693A" w:rsidRDefault="009A5DE5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15"/>
        <w:gridCol w:w="237"/>
        <w:gridCol w:w="1050"/>
        <w:gridCol w:w="263"/>
        <w:gridCol w:w="1032"/>
        <w:gridCol w:w="266"/>
        <w:gridCol w:w="1083"/>
      </w:tblGrid>
      <w:tr w:rsidR="00C56FBD" w:rsidRPr="0059693A" w14:paraId="02E1137A" w14:textId="77777777" w:rsidTr="00A65C20">
        <w:tc>
          <w:tcPr>
            <w:tcW w:w="2306" w:type="pct"/>
          </w:tcPr>
          <w:p w14:paraId="720BBABA" w14:textId="2BAD837A" w:rsidR="00C56FBD" w:rsidRPr="0059693A" w:rsidRDefault="001928E6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br w:type="page"/>
            </w:r>
            <w:r w:rsidR="00D21FBB"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D21FBB"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94" w:type="pct"/>
            <w:gridSpan w:val="7"/>
          </w:tcPr>
          <w:p w14:paraId="47076CAD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1CAD" w:rsidRPr="0059693A" w14:paraId="6130396B" w14:textId="77777777" w:rsidTr="00A65C20">
        <w:tc>
          <w:tcPr>
            <w:tcW w:w="2306" w:type="pct"/>
          </w:tcPr>
          <w:p w14:paraId="0FB4CEA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26684093" w14:textId="58583F9D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08820D77" w14:textId="77777777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04B3B57" w14:textId="6240DC3E" w:rsidR="00451CAD" w:rsidRPr="0059693A" w:rsidRDefault="00451CAD" w:rsidP="00451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55F7" w:rsidRPr="0059693A" w14:paraId="5358EC40" w14:textId="77777777" w:rsidTr="00A65C20">
        <w:tc>
          <w:tcPr>
            <w:tcW w:w="2306" w:type="pct"/>
          </w:tcPr>
          <w:p w14:paraId="12179C49" w14:textId="77777777" w:rsidR="00C56FBD" w:rsidRPr="0059693A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ED3594A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152B45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029E988" w14:textId="77777777" w:rsidR="00C56FBD" w:rsidRPr="0059693A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52F0DCCC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536881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</w:tcPr>
          <w:p w14:paraId="03DD1A5F" w14:textId="77777777" w:rsidR="00C56FBD" w:rsidRPr="0059693A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2" w:type="pct"/>
          </w:tcPr>
          <w:p w14:paraId="54496B94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B0E808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5" w:type="pct"/>
          </w:tcPr>
          <w:p w14:paraId="60C23786" w14:textId="77777777" w:rsidR="00C56FBD" w:rsidRPr="0059693A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14:paraId="15D8E780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35C87B" w14:textId="77777777" w:rsidR="00C56FBD" w:rsidRPr="0059693A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1CAD" w:rsidRPr="0059693A" w14:paraId="0C1311EB" w14:textId="77777777" w:rsidTr="00A65C20">
        <w:tc>
          <w:tcPr>
            <w:tcW w:w="2306" w:type="pct"/>
          </w:tcPr>
          <w:p w14:paraId="156C3DB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3" w:type="pct"/>
            <w:vAlign w:val="bottom"/>
          </w:tcPr>
          <w:p w14:paraId="7488C05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D46C2A9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EA6A223" w14:textId="7EC4DEA6" w:rsidR="00451CAD" w:rsidRPr="0059693A" w:rsidRDefault="003F1907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1907">
              <w:rPr>
                <w:rFonts w:ascii="Angsana New" w:hAnsi="Angsana New"/>
                <w:sz w:val="30"/>
                <w:szCs w:val="30"/>
                <w:lang w:val="en-US" w:bidi="th-TH"/>
              </w:rPr>
              <w:t>693,293</w:t>
            </w:r>
          </w:p>
        </w:tc>
        <w:tc>
          <w:tcPr>
            <w:tcW w:w="143" w:type="pct"/>
          </w:tcPr>
          <w:p w14:paraId="39A70343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735066B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4411F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672C597" w14:textId="787D9265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577,015</w:t>
            </w:r>
          </w:p>
        </w:tc>
      </w:tr>
      <w:tr w:rsidR="00451CAD" w:rsidRPr="0059693A" w14:paraId="6361F525" w14:textId="77777777" w:rsidTr="00A65C20">
        <w:tc>
          <w:tcPr>
            <w:tcW w:w="2306" w:type="pct"/>
          </w:tcPr>
          <w:p w14:paraId="52A3129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3" w:type="pct"/>
            <w:vAlign w:val="bottom"/>
          </w:tcPr>
          <w:p w14:paraId="550D7A8E" w14:textId="1961569F" w:rsidR="00451CAD" w:rsidRPr="0059693A" w:rsidRDefault="003F1907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012386E9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AFB4CA5" w14:textId="155415EE" w:rsidR="00451CAD" w:rsidRPr="0059693A" w:rsidRDefault="003F1907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1907">
              <w:rPr>
                <w:rFonts w:ascii="Angsana New" w:hAnsi="Angsana New"/>
                <w:sz w:val="30"/>
                <w:szCs w:val="30"/>
              </w:rPr>
              <w:t>138,659</w:t>
            </w:r>
          </w:p>
        </w:tc>
        <w:tc>
          <w:tcPr>
            <w:tcW w:w="143" w:type="pct"/>
          </w:tcPr>
          <w:p w14:paraId="25B83208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66424EA" w14:textId="5E67E3DA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AE8EDD6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4F919DD" w14:textId="6CF08642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115,403</w:t>
            </w:r>
          </w:p>
        </w:tc>
      </w:tr>
      <w:tr w:rsidR="00451CAD" w:rsidRPr="0059693A" w14:paraId="10B0A611" w14:textId="77777777" w:rsidTr="00A65C20">
        <w:tc>
          <w:tcPr>
            <w:tcW w:w="2306" w:type="pct"/>
          </w:tcPr>
          <w:p w14:paraId="40067FA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3" w:type="pct"/>
            <w:vAlign w:val="bottom"/>
          </w:tcPr>
          <w:p w14:paraId="545D1DF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43C58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19BAFBF" w14:textId="688F39F2" w:rsidR="00451CAD" w:rsidRPr="0059693A" w:rsidRDefault="003F1907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3F1907">
              <w:rPr>
                <w:rFonts w:ascii="Angsana New" w:hAnsi="Angsana New"/>
                <w:sz w:val="30"/>
                <w:szCs w:val="30"/>
              </w:rPr>
              <w:t>(780)</w:t>
            </w:r>
          </w:p>
        </w:tc>
        <w:tc>
          <w:tcPr>
            <w:tcW w:w="143" w:type="pct"/>
          </w:tcPr>
          <w:p w14:paraId="6CB1F991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C01EF3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6FF9B7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BA61E" w14:textId="69049A15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(921)</w:t>
            </w:r>
          </w:p>
        </w:tc>
      </w:tr>
      <w:tr w:rsidR="00451CAD" w:rsidRPr="0059693A" w14:paraId="4184C6AF" w14:textId="77777777" w:rsidTr="00A65C20">
        <w:tc>
          <w:tcPr>
            <w:tcW w:w="2306" w:type="pct"/>
          </w:tcPr>
          <w:p w14:paraId="63DF937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3" w:type="pct"/>
            <w:vAlign w:val="bottom"/>
          </w:tcPr>
          <w:p w14:paraId="132A4741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FC5377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61AE7AE" w14:textId="663C8A70" w:rsidR="00451CAD" w:rsidRPr="0059693A" w:rsidRDefault="003F1907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F1907">
              <w:rPr>
                <w:rFonts w:ascii="Angsana New" w:hAnsi="Angsana New"/>
                <w:sz w:val="30"/>
                <w:szCs w:val="30"/>
                <w:lang w:bidi="th-TH"/>
              </w:rPr>
              <w:t>3,423</w:t>
            </w:r>
          </w:p>
        </w:tc>
        <w:tc>
          <w:tcPr>
            <w:tcW w:w="143" w:type="pct"/>
          </w:tcPr>
          <w:p w14:paraId="5136C3D2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D031F5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BD5199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944051B" w14:textId="10FA700D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4,522</w:t>
            </w:r>
          </w:p>
        </w:tc>
      </w:tr>
      <w:tr w:rsidR="00451CAD" w:rsidRPr="0059693A" w14:paraId="1E802A2D" w14:textId="77777777" w:rsidTr="00A65C20">
        <w:tc>
          <w:tcPr>
            <w:tcW w:w="2306" w:type="pct"/>
          </w:tcPr>
          <w:p w14:paraId="1DC6F461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3" w:type="pct"/>
            <w:vAlign w:val="bottom"/>
          </w:tcPr>
          <w:p w14:paraId="7499E7A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59F22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8AA8F77" w14:textId="19BAA2F3" w:rsidR="00451CAD" w:rsidRPr="00076E59" w:rsidRDefault="003F1907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2FFC">
              <w:rPr>
                <w:rFonts w:ascii="Angsana New" w:hAnsi="Angsana New"/>
                <w:sz w:val="30"/>
                <w:szCs w:val="30"/>
                <w:lang w:bidi="th-TH"/>
              </w:rPr>
              <w:t>(6,76</w:t>
            </w:r>
            <w:r w:rsidR="00A250B3" w:rsidRPr="00092FFC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092FF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3" w:type="pct"/>
          </w:tcPr>
          <w:p w14:paraId="524E99E7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C730C4F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AC00E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AC4FD9" w14:textId="684252D5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bidi="th-TH"/>
              </w:rPr>
              <w:t>(1,170)</w:t>
            </w:r>
          </w:p>
        </w:tc>
      </w:tr>
      <w:tr w:rsidR="00451CAD" w:rsidRPr="0059693A" w14:paraId="3A4B451F" w14:textId="77777777" w:rsidTr="00A65C20">
        <w:tc>
          <w:tcPr>
            <w:tcW w:w="2306" w:type="pct"/>
          </w:tcPr>
          <w:p w14:paraId="35DEBADE" w14:textId="5C3B620C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="003F190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3F1907">
              <w:rPr>
                <w:rFonts w:ascii="Angsana New" w:hAnsi="Angsana New" w:hint="cs"/>
                <w:sz w:val="30"/>
                <w:szCs w:val="30"/>
                <w:cs/>
              </w:rPr>
              <w:t xml:space="preserve">สูง)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553" w:type="pct"/>
            <w:vAlign w:val="bottom"/>
          </w:tcPr>
          <w:p w14:paraId="3CB3AB2B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BA6643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0F209C8" w14:textId="43D0A172" w:rsidR="00451CAD" w:rsidRPr="00076E59" w:rsidRDefault="003F1907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2FFC">
              <w:rPr>
                <w:rFonts w:ascii="Angsana New" w:hAnsi="Angsana New"/>
                <w:sz w:val="30"/>
                <w:szCs w:val="30"/>
                <w:lang w:bidi="th-TH"/>
              </w:rPr>
              <w:t>(9,74</w:t>
            </w:r>
            <w:r w:rsidR="00A250B3" w:rsidRPr="00092FFC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092FF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3" w:type="pct"/>
          </w:tcPr>
          <w:p w14:paraId="506E17A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A8DF48D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EB965F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F4897C" w14:textId="21C596EA" w:rsidR="00451CAD" w:rsidRPr="0059693A" w:rsidRDefault="00451CAD" w:rsidP="00284EE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bidi="th-TH"/>
              </w:rPr>
              <w:t>14,756</w:t>
            </w:r>
          </w:p>
        </w:tc>
      </w:tr>
      <w:tr w:rsidR="00451CAD" w:rsidRPr="0059693A" w14:paraId="2E34E804" w14:textId="77777777" w:rsidTr="00A65C20">
        <w:tc>
          <w:tcPr>
            <w:tcW w:w="2306" w:type="pct"/>
          </w:tcPr>
          <w:p w14:paraId="74A77F64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03F5" w14:textId="24A1CD4B" w:rsidR="00451CAD" w:rsidRPr="0059693A" w:rsidRDefault="00594A9A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29" w:type="pct"/>
          </w:tcPr>
          <w:p w14:paraId="18D7A5BF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E5EC4" w14:textId="5CB6A6E9" w:rsidR="00451CAD" w:rsidRPr="0059693A" w:rsidRDefault="003F1907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1907">
              <w:rPr>
                <w:rFonts w:ascii="Angsana New" w:hAnsi="Angsana New"/>
                <w:b/>
                <w:bCs/>
                <w:sz w:val="30"/>
                <w:szCs w:val="30"/>
              </w:rPr>
              <w:t>124,791</w:t>
            </w:r>
          </w:p>
        </w:tc>
        <w:tc>
          <w:tcPr>
            <w:tcW w:w="143" w:type="pct"/>
          </w:tcPr>
          <w:p w14:paraId="70863887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37D24" w14:textId="7AA8B2E1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B6A2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A54AFB6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5A698" w14:textId="6DBA42BF" w:rsidR="00451CAD" w:rsidRPr="0059693A" w:rsidRDefault="00451CAD" w:rsidP="00451CA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132,590</w:t>
            </w:r>
          </w:p>
        </w:tc>
      </w:tr>
    </w:tbl>
    <w:p w14:paraId="26670231" w14:textId="77777777" w:rsidR="00990E5C" w:rsidRPr="0059693A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59693A" w14:paraId="6917E24F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58CBEBDD" w14:textId="77777777" w:rsidR="00990E5C" w:rsidRPr="0059693A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22463DD" w14:textId="77777777" w:rsidR="00990E5C" w:rsidRPr="0059693A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C7359" w:rsidRPr="0059693A" w14:paraId="079124A2" w14:textId="77777777" w:rsidTr="00B57128">
        <w:trPr>
          <w:cantSplit/>
          <w:trHeight w:val="328"/>
          <w:tblHeader/>
        </w:trPr>
        <w:tc>
          <w:tcPr>
            <w:tcW w:w="4050" w:type="dxa"/>
          </w:tcPr>
          <w:p w14:paraId="5451E669" w14:textId="029B2BFB" w:rsidR="001C7359" w:rsidRPr="0059693A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650131B2" w14:textId="77777777" w:rsidR="001C7359" w:rsidRPr="0059693A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9DC548D" w14:textId="77777777" w:rsidR="001C7359" w:rsidRPr="0059693A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A48BBA" w14:textId="77777777" w:rsidR="001C7359" w:rsidRPr="0059693A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51CAD" w:rsidRPr="0059693A" w14:paraId="451041C0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663707F5" w14:textId="3157D905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693A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693A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6839292E" w14:textId="1E513EAC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3EDA81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78201" w14:textId="388ED39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B234AF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091AA" w14:textId="08E51A9B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4E12B1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E9613" w14:textId="5467DD72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C0811" w:rsidRPr="0059693A" w14:paraId="56D7BD57" w14:textId="77777777" w:rsidTr="00B57128">
        <w:trPr>
          <w:cantSplit/>
          <w:trHeight w:val="315"/>
        </w:trPr>
        <w:tc>
          <w:tcPr>
            <w:tcW w:w="4050" w:type="dxa"/>
          </w:tcPr>
          <w:p w14:paraId="1BB73D57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FB8FD3C" w14:textId="77777777" w:rsidR="00AC0811" w:rsidRPr="0059693A" w:rsidRDefault="00AC0811" w:rsidP="00AC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5969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51CAD" w:rsidRPr="0059693A" w14:paraId="18F2DEB9" w14:textId="77777777" w:rsidTr="00B57128">
        <w:trPr>
          <w:cantSplit/>
          <w:trHeight w:val="315"/>
        </w:trPr>
        <w:tc>
          <w:tcPr>
            <w:tcW w:w="4050" w:type="dxa"/>
          </w:tcPr>
          <w:p w14:paraId="2D878494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2F5F0AA" w14:textId="78AFE3F2" w:rsidR="00451CAD" w:rsidRPr="00E76518" w:rsidRDefault="001B7092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sz w:val="30"/>
                <w:szCs w:val="30"/>
              </w:rPr>
              <w:t>97,4</w:t>
            </w:r>
            <w:r w:rsidR="00816B5A" w:rsidRPr="000119B3">
              <w:rPr>
                <w:rFonts w:ascii="Angsana New" w:eastAsia="Cordia New" w:hAnsi="Angsana New"/>
                <w:sz w:val="30"/>
                <w:szCs w:val="30"/>
              </w:rPr>
              <w:t>5</w:t>
            </w:r>
            <w:r w:rsidR="00546410"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01E8DDC" w14:textId="77777777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52489" w14:textId="0EC8AD42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sz w:val="30"/>
                <w:szCs w:val="30"/>
              </w:rPr>
              <w:t>98,1</w:t>
            </w:r>
            <w:r w:rsidR="00816B5A" w:rsidRPr="000119B3">
              <w:rPr>
                <w:rFonts w:ascii="Angsana New" w:eastAsia="Cordia New" w:hAnsi="Angsana New"/>
                <w:sz w:val="30"/>
                <w:szCs w:val="30"/>
              </w:rPr>
              <w:t>2</w:t>
            </w:r>
            <w:r w:rsidR="00546410">
              <w:rPr>
                <w:rFonts w:ascii="Angsana New" w:eastAsia="Cordi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C7801A" w14:textId="77777777" w:rsidR="00451CAD" w:rsidRPr="000119B3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48A213D" w14:textId="43AB77A5" w:rsidR="00451CAD" w:rsidRPr="00E76518" w:rsidRDefault="00E76518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sz w:val="30"/>
                <w:szCs w:val="30"/>
              </w:rPr>
              <w:t>(30,49</w:t>
            </w:r>
            <w:r w:rsidR="00546410">
              <w:rPr>
                <w:rFonts w:ascii="Angsana New" w:eastAsia="Cordia New" w:hAnsi="Angsana New"/>
                <w:sz w:val="30"/>
                <w:szCs w:val="30"/>
              </w:rPr>
              <w:t>6</w:t>
            </w:r>
            <w:r w:rsidRPr="00E76518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29F90E" w14:textId="77777777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44409" w14:textId="2419D766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sz w:val="30"/>
                <w:szCs w:val="30"/>
              </w:rPr>
              <w:t>(18,</w:t>
            </w:r>
            <w:r w:rsidR="004F1F37" w:rsidRPr="00E76518">
              <w:rPr>
                <w:rFonts w:ascii="Angsana New" w:eastAsia="Cordia New" w:hAnsi="Angsana New"/>
                <w:sz w:val="30"/>
                <w:szCs w:val="30"/>
              </w:rPr>
              <w:t>6</w:t>
            </w:r>
            <w:r w:rsidR="004F1F37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546410">
              <w:rPr>
                <w:rFonts w:ascii="Angsana New" w:eastAsia="Cordia New" w:hAnsi="Angsana New"/>
                <w:sz w:val="30"/>
                <w:szCs w:val="30"/>
              </w:rPr>
              <w:t>4</w:t>
            </w:r>
            <w:r w:rsidRPr="00E76518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</w:tr>
      <w:tr w:rsidR="00451CAD" w:rsidRPr="0059693A" w14:paraId="64CA2EF1" w14:textId="77777777" w:rsidTr="00B57128">
        <w:trPr>
          <w:cantSplit/>
          <w:trHeight w:val="315"/>
        </w:trPr>
        <w:tc>
          <w:tcPr>
            <w:tcW w:w="4050" w:type="dxa"/>
          </w:tcPr>
          <w:p w14:paraId="38571455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3D266" w14:textId="0E693175" w:rsidR="00451CAD" w:rsidRPr="00E76518" w:rsidRDefault="001B7092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sz w:val="30"/>
                <w:szCs w:val="30"/>
              </w:rPr>
              <w:t>(30,4</w:t>
            </w:r>
            <w:r w:rsidR="00816B5A" w:rsidRPr="000119B3">
              <w:rPr>
                <w:rFonts w:ascii="Angsana New" w:eastAsia="Cordia New" w:hAnsi="Angsana New"/>
                <w:sz w:val="30"/>
                <w:szCs w:val="30"/>
              </w:rPr>
              <w:t>9</w:t>
            </w:r>
            <w:r w:rsidR="00546410">
              <w:rPr>
                <w:rFonts w:ascii="Angsana New" w:eastAsia="Cordia New" w:hAnsi="Angsana New"/>
                <w:sz w:val="30"/>
                <w:szCs w:val="30"/>
              </w:rPr>
              <w:t>6</w:t>
            </w:r>
            <w:r w:rsidRPr="00E76518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09B84DF" w14:textId="77777777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45358D" w14:textId="749B2154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sz w:val="30"/>
                <w:szCs w:val="30"/>
              </w:rPr>
              <w:t>(18,6</w:t>
            </w:r>
            <w:r w:rsidR="00816B5A" w:rsidRPr="000119B3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546410">
              <w:rPr>
                <w:rFonts w:ascii="Angsana New" w:eastAsia="Cordia New" w:hAnsi="Angsana New"/>
                <w:sz w:val="30"/>
                <w:szCs w:val="30"/>
              </w:rPr>
              <w:t>4</w:t>
            </w:r>
            <w:r w:rsidRPr="00E76518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245A8F" w14:textId="77777777" w:rsidR="00451CAD" w:rsidRPr="000119B3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B2EED9" w14:textId="7E5A8CD2" w:rsidR="00451CAD" w:rsidRPr="00E76518" w:rsidRDefault="00E76518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sz w:val="30"/>
                <w:szCs w:val="30"/>
              </w:rPr>
              <w:t>30,49</w:t>
            </w:r>
            <w:r w:rsidR="00546410"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81DEF0" w14:textId="77777777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26A71" w14:textId="72D9577C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76518">
              <w:rPr>
                <w:rFonts w:ascii="Angsana New" w:eastAsia="Cordia New" w:hAnsi="Angsana New"/>
                <w:sz w:val="30"/>
                <w:szCs w:val="30"/>
              </w:rPr>
              <w:t>18,</w:t>
            </w:r>
            <w:r w:rsidR="004F1F37" w:rsidRPr="00E76518">
              <w:rPr>
                <w:rFonts w:ascii="Angsana New" w:eastAsia="Cordia New" w:hAnsi="Angsana New"/>
                <w:sz w:val="30"/>
                <w:szCs w:val="30"/>
              </w:rPr>
              <w:t>6</w:t>
            </w:r>
            <w:r w:rsidR="004F1F37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546410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</w:tr>
      <w:tr w:rsidR="00451CAD" w:rsidRPr="0059693A" w14:paraId="37EE72F4" w14:textId="77777777" w:rsidTr="00832518">
        <w:trPr>
          <w:cantSplit/>
          <w:trHeight w:val="328"/>
        </w:trPr>
        <w:tc>
          <w:tcPr>
            <w:tcW w:w="4050" w:type="dxa"/>
          </w:tcPr>
          <w:p w14:paraId="3B77AEBD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59693A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7764AB" w14:textId="7CAAFBF6" w:rsidR="00451CAD" w:rsidRPr="00E76518" w:rsidRDefault="001B7092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66,960</w:t>
            </w:r>
          </w:p>
        </w:tc>
        <w:tc>
          <w:tcPr>
            <w:tcW w:w="270" w:type="dxa"/>
          </w:tcPr>
          <w:p w14:paraId="745DF66B" w14:textId="77777777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C36247" w14:textId="4F229615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79,513</w:t>
            </w:r>
          </w:p>
        </w:tc>
        <w:tc>
          <w:tcPr>
            <w:tcW w:w="270" w:type="dxa"/>
          </w:tcPr>
          <w:p w14:paraId="099E1DEE" w14:textId="77777777" w:rsidR="00451CAD" w:rsidRPr="000119B3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EEE8AA" w14:textId="2736E018" w:rsidR="00451CAD" w:rsidRPr="00E76518" w:rsidRDefault="001B7092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073E3" w14:textId="77777777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4A92CC" w14:textId="6F07AC88" w:rsidR="00451CAD" w:rsidRPr="00E76518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E76518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1BCC21F" w14:textId="77777777" w:rsidR="00990E5C" w:rsidRPr="0059693A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59693A" w14:paraId="3235B853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70040A" w14:textId="77777777" w:rsidR="00990E5C" w:rsidRPr="0059693A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157D93C" w14:textId="77777777" w:rsidR="00990E5C" w:rsidRPr="0059693A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C7359" w:rsidRPr="0059693A" w14:paraId="1BEF4150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ED26B6" w14:textId="1726C16A" w:rsidR="001C7359" w:rsidRPr="0059693A" w:rsidRDefault="001C7359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rPr>
                <w:rFonts w:ascii="Angsana New" w:eastAsia="Cordia New" w:hAnsi="Angsana New"/>
                <w:sz w:val="28"/>
                <w:szCs w:val="28"/>
              </w:rPr>
            </w:pPr>
            <w:r w:rsidRPr="0059693A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11F2F6CD" w14:textId="77777777" w:rsidR="001C7359" w:rsidRPr="0059693A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0F2D26B" w14:textId="77777777" w:rsidR="001C7359" w:rsidRPr="0059693A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7F1255" w14:textId="77777777" w:rsidR="001C7359" w:rsidRPr="0059693A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51CAD" w:rsidRPr="0059693A" w14:paraId="566CCCEB" w14:textId="77777777" w:rsidTr="00B57128">
        <w:trPr>
          <w:cantSplit/>
          <w:trHeight w:val="380"/>
          <w:tblHeader/>
        </w:trPr>
        <w:tc>
          <w:tcPr>
            <w:tcW w:w="4050" w:type="dxa"/>
          </w:tcPr>
          <w:p w14:paraId="44A96C69" w14:textId="79B1F8DC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2"/>
                <w:szCs w:val="20"/>
                <w:lang w:val="en-GB" w:bidi="ar-SA"/>
              </w:rPr>
            </w:pPr>
            <w:r w:rsidRPr="0059693A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9693A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693A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693A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32B0C386" w14:textId="680239B8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249BB2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EA2D6" w14:textId="51949B80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D9BE63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9C338" w14:textId="1F01022D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572FA5C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B6C0B" w14:textId="6D4915A4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C7359" w:rsidRPr="0059693A" w14:paraId="42658503" w14:textId="77777777" w:rsidTr="00B57128">
        <w:trPr>
          <w:cantSplit/>
          <w:trHeight w:val="380"/>
        </w:trPr>
        <w:tc>
          <w:tcPr>
            <w:tcW w:w="4050" w:type="dxa"/>
          </w:tcPr>
          <w:p w14:paraId="26FE34EE" w14:textId="77777777" w:rsidR="001C7359" w:rsidRPr="0059693A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14154F9" w14:textId="77777777" w:rsidR="001C7359" w:rsidRPr="0059693A" w:rsidRDefault="001C7359" w:rsidP="001C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5969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51CAD" w:rsidRPr="0059693A" w14:paraId="49D48ECF" w14:textId="77777777" w:rsidTr="00B57128">
        <w:trPr>
          <w:cantSplit/>
          <w:trHeight w:val="380"/>
        </w:trPr>
        <w:tc>
          <w:tcPr>
            <w:tcW w:w="4050" w:type="dxa"/>
          </w:tcPr>
          <w:p w14:paraId="4BAC928A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67EA441" w14:textId="3737DE3F" w:rsidR="00451CAD" w:rsidRPr="0059693A" w:rsidRDefault="00437BD3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437BD3">
              <w:rPr>
                <w:rFonts w:ascii="Angsana New" w:eastAsia="Cordia New" w:hAnsi="Angsana New"/>
                <w:sz w:val="30"/>
                <w:szCs w:val="30"/>
              </w:rPr>
              <w:t>93,881</w:t>
            </w:r>
          </w:p>
        </w:tc>
        <w:tc>
          <w:tcPr>
            <w:tcW w:w="270" w:type="dxa"/>
            <w:vAlign w:val="bottom"/>
          </w:tcPr>
          <w:p w14:paraId="33702F93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DEBB2" w14:textId="06090CC3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sz w:val="30"/>
                <w:szCs w:val="30"/>
              </w:rPr>
              <w:t>96,175</w:t>
            </w:r>
          </w:p>
        </w:tc>
        <w:tc>
          <w:tcPr>
            <w:tcW w:w="270" w:type="dxa"/>
          </w:tcPr>
          <w:p w14:paraId="69A80EF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1F004" w14:textId="2B6F6873" w:rsidR="00451CAD" w:rsidRPr="0059693A" w:rsidRDefault="00437BD3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437BD3">
              <w:rPr>
                <w:rFonts w:ascii="Angsana New" w:eastAsia="Cordia New" w:hAnsi="Angsana New"/>
                <w:sz w:val="30"/>
                <w:szCs w:val="30"/>
              </w:rPr>
              <w:t>(24,516)</w:t>
            </w:r>
          </w:p>
        </w:tc>
        <w:tc>
          <w:tcPr>
            <w:tcW w:w="270" w:type="dxa"/>
          </w:tcPr>
          <w:p w14:paraId="3571B9B2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DBF66" w14:textId="31D1DB8C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sz w:val="30"/>
                <w:szCs w:val="30"/>
              </w:rPr>
              <w:t>(19,707)</w:t>
            </w:r>
          </w:p>
        </w:tc>
      </w:tr>
      <w:tr w:rsidR="00451CAD" w:rsidRPr="0059693A" w14:paraId="4C6868CE" w14:textId="77777777" w:rsidTr="00B57128">
        <w:trPr>
          <w:cantSplit/>
          <w:trHeight w:val="380"/>
        </w:trPr>
        <w:tc>
          <w:tcPr>
            <w:tcW w:w="4050" w:type="dxa"/>
          </w:tcPr>
          <w:p w14:paraId="7A778478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21F7AA" w14:textId="7B8488AC" w:rsidR="00451CAD" w:rsidRPr="0059693A" w:rsidRDefault="00437BD3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437BD3">
              <w:rPr>
                <w:rFonts w:ascii="Angsana New" w:eastAsia="Cordia New" w:hAnsi="Angsana New"/>
                <w:sz w:val="30"/>
                <w:szCs w:val="30"/>
              </w:rPr>
              <w:t>(24,516)</w:t>
            </w:r>
          </w:p>
        </w:tc>
        <w:tc>
          <w:tcPr>
            <w:tcW w:w="270" w:type="dxa"/>
            <w:vAlign w:val="bottom"/>
          </w:tcPr>
          <w:p w14:paraId="70270933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8DE91" w14:textId="0F0D773A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sz w:val="30"/>
                <w:szCs w:val="30"/>
              </w:rPr>
              <w:t>(19,707)</w:t>
            </w:r>
          </w:p>
        </w:tc>
        <w:tc>
          <w:tcPr>
            <w:tcW w:w="270" w:type="dxa"/>
          </w:tcPr>
          <w:p w14:paraId="179F3007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023DBB" w14:textId="38D80131" w:rsidR="00451CAD" w:rsidRPr="0059693A" w:rsidRDefault="00437BD3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437BD3">
              <w:rPr>
                <w:rFonts w:ascii="Angsana New" w:eastAsia="Cordia New" w:hAnsi="Angsana New"/>
                <w:sz w:val="30"/>
                <w:szCs w:val="30"/>
              </w:rPr>
              <w:t>24,516</w:t>
            </w:r>
          </w:p>
        </w:tc>
        <w:tc>
          <w:tcPr>
            <w:tcW w:w="270" w:type="dxa"/>
          </w:tcPr>
          <w:p w14:paraId="5E0709D2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10A3CA" w14:textId="68C310B8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sz w:val="30"/>
                <w:szCs w:val="30"/>
              </w:rPr>
              <w:t>19,707</w:t>
            </w:r>
          </w:p>
        </w:tc>
      </w:tr>
      <w:tr w:rsidR="00451CAD" w:rsidRPr="0059693A" w14:paraId="2BA9C64D" w14:textId="77777777" w:rsidTr="00B57128">
        <w:trPr>
          <w:cantSplit/>
          <w:trHeight w:val="387"/>
        </w:trPr>
        <w:tc>
          <w:tcPr>
            <w:tcW w:w="4050" w:type="dxa"/>
          </w:tcPr>
          <w:p w14:paraId="5C897A4E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59693A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25E984" w14:textId="322E77FC" w:rsidR="00451CAD" w:rsidRPr="0059693A" w:rsidRDefault="00437BD3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437BD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69,365</w:t>
            </w:r>
          </w:p>
        </w:tc>
        <w:tc>
          <w:tcPr>
            <w:tcW w:w="270" w:type="dxa"/>
          </w:tcPr>
          <w:p w14:paraId="467C2500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A445BF" w14:textId="2860A43A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76,468</w:t>
            </w:r>
          </w:p>
        </w:tc>
        <w:tc>
          <w:tcPr>
            <w:tcW w:w="270" w:type="dxa"/>
          </w:tcPr>
          <w:p w14:paraId="70147492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C8EA1E" w14:textId="0480D41B" w:rsidR="00451CAD" w:rsidRPr="0059693A" w:rsidRDefault="00437BD3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A5C16" w14:textId="7777777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3B9400" w14:textId="32C392F7" w:rsidR="00451CAD" w:rsidRPr="0059693A" w:rsidRDefault="00451CAD" w:rsidP="00451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59693A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7D5469" w14:textId="60C60306" w:rsidR="00DB1413" w:rsidRPr="0059693A" w:rsidRDefault="00DB1413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6EE748" w14:textId="3A28366E" w:rsidR="003B2448" w:rsidRPr="0059693A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BCDA07" w14:textId="6F04FDA1" w:rsidR="001C7359" w:rsidRPr="0059693A" w:rsidRDefault="001C7359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830772" w14:textId="77777777" w:rsidR="001C7359" w:rsidRPr="0059693A" w:rsidRDefault="001C7359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04D313" w14:textId="77777777" w:rsidR="003B2448" w:rsidRPr="0059693A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260"/>
      </w:tblGrid>
      <w:tr w:rsidR="00F07117" w:rsidRPr="0059693A" w14:paraId="486ABB2E" w14:textId="77777777" w:rsidTr="00E657B3">
        <w:tc>
          <w:tcPr>
            <w:tcW w:w="3690" w:type="dxa"/>
          </w:tcPr>
          <w:p w14:paraId="353406A9" w14:textId="77777777" w:rsidR="00F07117" w:rsidRPr="0059693A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27F04A9A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07117" w:rsidRPr="0059693A" w14:paraId="347B7E0B" w14:textId="77777777" w:rsidTr="00E657B3">
        <w:tc>
          <w:tcPr>
            <w:tcW w:w="3690" w:type="dxa"/>
          </w:tcPr>
          <w:p w14:paraId="419BA742" w14:textId="77777777" w:rsidR="00F07117" w:rsidRPr="0059693A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B6C56C3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92AC4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FFA7652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9693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9693A">
              <w:rPr>
                <w:rFonts w:ascii="Angsana New" w:hAnsi="Angsana New"/>
                <w:sz w:val="30"/>
                <w:szCs w:val="30"/>
              </w:rPr>
              <w:t>)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569A0ED0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73865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7117" w:rsidRPr="0059693A" w14:paraId="2D35290E" w14:textId="77777777" w:rsidTr="00E657B3">
        <w:tc>
          <w:tcPr>
            <w:tcW w:w="3690" w:type="dxa"/>
          </w:tcPr>
          <w:p w14:paraId="009F2F83" w14:textId="77777777" w:rsidR="00F07117" w:rsidRPr="0059693A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54241C7B" w14:textId="6C457095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392D"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6577F9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599B8C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B10D11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0928DD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D716765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7E594F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07117" w:rsidRPr="0059693A" w14:paraId="2075BB1C" w14:textId="77777777" w:rsidTr="00E657B3">
        <w:tc>
          <w:tcPr>
            <w:tcW w:w="3690" w:type="dxa"/>
          </w:tcPr>
          <w:p w14:paraId="6B74D394" w14:textId="77777777" w:rsidR="00F07117" w:rsidRPr="0059693A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BE5B844" w14:textId="5AE9916A" w:rsidR="00F07117" w:rsidRPr="0059693A" w:rsidRDefault="00EE392D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6DB114C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36F8C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94B06A9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B28BC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46675A2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BB0AE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07117" w:rsidRPr="0059693A" w14:paraId="04D9C901" w14:textId="77777777" w:rsidTr="00E657B3">
        <w:tc>
          <w:tcPr>
            <w:tcW w:w="3690" w:type="dxa"/>
          </w:tcPr>
          <w:p w14:paraId="5F97E7FA" w14:textId="77777777" w:rsidR="00F07117" w:rsidRPr="0059693A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1AB549C" w14:textId="77777777" w:rsidR="00F07117" w:rsidRPr="0059693A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117" w:rsidRPr="00D23C0F" w14:paraId="23272373" w14:textId="77777777" w:rsidTr="00E657B3">
        <w:tc>
          <w:tcPr>
            <w:tcW w:w="3690" w:type="dxa"/>
          </w:tcPr>
          <w:p w14:paraId="3200E728" w14:textId="38045BD9" w:rsidR="00F07117" w:rsidRPr="00D23C0F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ED2DB0" w:rsidRPr="00D23C0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170" w:type="dxa"/>
          </w:tcPr>
          <w:p w14:paraId="67B0C16C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9288D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95544F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D01F30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93FAA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C44AF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3C4F0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117" w:rsidRPr="00D23C0F" w14:paraId="6D4B3A2F" w14:textId="77777777" w:rsidTr="00E657B3">
        <w:tc>
          <w:tcPr>
            <w:tcW w:w="3690" w:type="dxa"/>
          </w:tcPr>
          <w:p w14:paraId="2F87BAB6" w14:textId="77777777" w:rsidR="00F07117" w:rsidRPr="00D23C0F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D23C0F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51299FC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9FF10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ACA39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CDC81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3F4A4" w14:textId="7481B71B" w:rsidR="00F07117" w:rsidRPr="00D23C0F" w:rsidRDefault="00F07117" w:rsidP="008B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CFEC2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647BF" w14:textId="77777777" w:rsidR="00F07117" w:rsidRPr="00D23C0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D23C0F" w14:paraId="60354FF7" w14:textId="77777777" w:rsidTr="00E657B3">
        <w:tc>
          <w:tcPr>
            <w:tcW w:w="3690" w:type="dxa"/>
          </w:tcPr>
          <w:p w14:paraId="7A040812" w14:textId="77777777" w:rsidR="00ED2DB0" w:rsidRPr="00D23C0F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07B68311" w14:textId="0C08A7B0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50,532</w:t>
            </w:r>
          </w:p>
        </w:tc>
        <w:tc>
          <w:tcPr>
            <w:tcW w:w="270" w:type="dxa"/>
          </w:tcPr>
          <w:p w14:paraId="7FCEE5A2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C7C7A" w14:textId="5D2A395C" w:rsidR="00ED2DB0" w:rsidRPr="00D23C0F" w:rsidRDefault="00BE5025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10,193</w:t>
            </w:r>
          </w:p>
        </w:tc>
        <w:tc>
          <w:tcPr>
            <w:tcW w:w="270" w:type="dxa"/>
          </w:tcPr>
          <w:p w14:paraId="74501B46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34D28" w14:textId="086EB642" w:rsidR="00ED2DB0" w:rsidRPr="00D23C0F" w:rsidRDefault="00BE5025" w:rsidP="00ED2DB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3D3C6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7FF70B" w14:textId="05CA99A9" w:rsidR="00ED2DB0" w:rsidRPr="00D23C0F" w:rsidRDefault="00BE5025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60,725</w:t>
            </w:r>
          </w:p>
        </w:tc>
      </w:tr>
      <w:tr w:rsidR="00BE5025" w:rsidRPr="00D23C0F" w14:paraId="6B19F0B2" w14:textId="77777777" w:rsidTr="00E657B3">
        <w:tc>
          <w:tcPr>
            <w:tcW w:w="3690" w:type="dxa"/>
          </w:tcPr>
          <w:p w14:paraId="08FB73D7" w14:textId="2F7AC6DC" w:rsidR="00BE5025" w:rsidRPr="00D23C0F" w:rsidRDefault="00BE5025" w:rsidP="00BE502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>เงินให้กู้ยืม</w:t>
            </w:r>
          </w:p>
        </w:tc>
        <w:tc>
          <w:tcPr>
            <w:tcW w:w="1170" w:type="dxa"/>
          </w:tcPr>
          <w:p w14:paraId="3197B608" w14:textId="5A52D6E5" w:rsidR="00BE5025" w:rsidRPr="00076E59" w:rsidRDefault="00BE5025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F155B" w14:textId="77777777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5307FB" w14:textId="0C74A44C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3566080E" w14:textId="77777777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FD768" w14:textId="156F9BAD" w:rsidR="00BE5025" w:rsidRPr="00076E59" w:rsidRDefault="00BE5025" w:rsidP="00BE50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076DD9" w14:textId="77777777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0DF919" w14:textId="2CD1567E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BE5025" w:rsidRPr="00D23C0F" w14:paraId="29394309" w14:textId="77777777" w:rsidTr="00E657B3">
        <w:tc>
          <w:tcPr>
            <w:tcW w:w="3690" w:type="dxa"/>
          </w:tcPr>
          <w:p w14:paraId="78499104" w14:textId="77777777" w:rsidR="00BE5025" w:rsidRPr="00D23C0F" w:rsidRDefault="00BE5025" w:rsidP="00BE502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D23C0F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394D41F0" w14:textId="337622D8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  <w:tc>
          <w:tcPr>
            <w:tcW w:w="270" w:type="dxa"/>
          </w:tcPr>
          <w:p w14:paraId="63E754D9" w14:textId="77777777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EFFAB" w14:textId="16FE325A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(7,27</w:t>
            </w:r>
            <w:r w:rsidR="00FF78B7" w:rsidRPr="00076E59">
              <w:rPr>
                <w:rFonts w:ascii="Angsana New" w:hAnsi="Angsana New"/>
                <w:sz w:val="30"/>
                <w:szCs w:val="30"/>
              </w:rPr>
              <w:t>1</w:t>
            </w:r>
            <w:r w:rsidRPr="00076E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93201C" w14:textId="77777777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3959B" w14:textId="75B3E821" w:rsidR="00BE5025" w:rsidRPr="00076E59" w:rsidRDefault="00BE5025" w:rsidP="00BE50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F476F" w14:textId="77777777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F424EB" w14:textId="30DE5560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18,1</w:t>
            </w:r>
            <w:r w:rsidR="00FF78B7" w:rsidRPr="00076E59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ED2DB0" w:rsidRPr="00D23C0F" w14:paraId="04A77543" w14:textId="77777777" w:rsidTr="00E657B3">
        <w:tc>
          <w:tcPr>
            <w:tcW w:w="3690" w:type="dxa"/>
          </w:tcPr>
          <w:p w14:paraId="05057966" w14:textId="77777777" w:rsidR="00ED2DB0" w:rsidRPr="00D23C0F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14CD66D2" w14:textId="565CDE6A" w:rsidR="00ED2DB0" w:rsidRPr="00D23C0F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2EC1C616" w14:textId="77777777" w:rsidR="00ED2DB0" w:rsidRPr="00076E59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EE42C2" w14:textId="58D97B59" w:rsidR="00ED2DB0" w:rsidRPr="00076E59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10,</w:t>
            </w:r>
            <w:r w:rsidR="00CE5508" w:rsidRPr="00076E59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1D83D65C" w14:textId="77777777" w:rsidR="00ED2DB0" w:rsidRPr="00076E59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AE5D2F" w14:textId="77777777" w:rsidR="00BE5025" w:rsidRPr="00076E59" w:rsidRDefault="00BE5025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C33EA4" w14:textId="5C7E23EF" w:rsidR="00ED2DB0" w:rsidRPr="00076E59" w:rsidRDefault="001043B1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(</w:t>
            </w:r>
            <w:r w:rsidR="00546410" w:rsidRPr="00076E59">
              <w:rPr>
                <w:rFonts w:ascii="Angsana New" w:hAnsi="Angsana New"/>
                <w:sz w:val="30"/>
                <w:szCs w:val="30"/>
              </w:rPr>
              <w:t>2</w:t>
            </w:r>
            <w:r w:rsidR="00546410">
              <w:rPr>
                <w:rFonts w:ascii="Angsana New" w:hAnsi="Angsana New"/>
                <w:sz w:val="30"/>
                <w:szCs w:val="30"/>
              </w:rPr>
              <w:t>2</w:t>
            </w:r>
            <w:r w:rsidRPr="00076E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4714C3" w14:textId="77777777" w:rsidR="00ED2DB0" w:rsidRPr="00076E59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2322E" w14:textId="77777777" w:rsidR="00ED2DB0" w:rsidRPr="00076E59" w:rsidRDefault="00ED2DB0" w:rsidP="00ED2DB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57F447FE" w14:textId="6F4D00E3" w:rsidR="00BE5025" w:rsidRPr="00076E59" w:rsidRDefault="00BE5025" w:rsidP="000119B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(1,</w:t>
            </w:r>
            <w:r w:rsidR="00CE5508" w:rsidRPr="00076E59">
              <w:rPr>
                <w:rFonts w:ascii="Angsana New" w:hAnsi="Angsana New"/>
                <w:sz w:val="30"/>
                <w:szCs w:val="30"/>
              </w:rPr>
              <w:t>5</w:t>
            </w:r>
            <w:r w:rsidRPr="00076E59">
              <w:rPr>
                <w:rFonts w:ascii="Angsana New" w:hAnsi="Angsana New"/>
                <w:sz w:val="30"/>
                <w:szCs w:val="30"/>
              </w:rPr>
              <w:t>9</w:t>
            </w:r>
            <w:r w:rsidR="00CE5508" w:rsidRPr="00076E59">
              <w:rPr>
                <w:rFonts w:ascii="Angsana New" w:hAnsi="Angsana New"/>
                <w:sz w:val="30"/>
                <w:szCs w:val="30"/>
              </w:rPr>
              <w:t>6</w:t>
            </w:r>
            <w:r w:rsidRPr="00076E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7ABC3B" w14:textId="77777777" w:rsidR="00ED2DB0" w:rsidRPr="00076E59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BA8A7" w14:textId="77777777" w:rsidR="00BE5025" w:rsidRPr="00076E59" w:rsidRDefault="00BE5025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93FEEB" w14:textId="4F6DC901" w:rsidR="00ED2DB0" w:rsidRPr="00076E59" w:rsidRDefault="00BE5025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8,</w:t>
            </w:r>
            <w:r w:rsidR="00546410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BE5025" w:rsidRPr="00D23C0F" w14:paraId="12E6C1D2" w14:textId="77777777" w:rsidTr="00E657B3">
        <w:tc>
          <w:tcPr>
            <w:tcW w:w="3690" w:type="dxa"/>
          </w:tcPr>
          <w:p w14:paraId="138144C3" w14:textId="608DEC0D" w:rsidR="00BE5025" w:rsidRPr="00D23C0F" w:rsidRDefault="00BE5025" w:rsidP="00BE502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613795D3" w14:textId="41C505BA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8,27</w:t>
            </w:r>
            <w:r w:rsidR="00FF78B7" w:rsidRPr="00076E5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7BA734" w14:textId="726EC445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CA50C8" w14:textId="3E798CA8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(3,77</w:t>
            </w:r>
            <w:r w:rsidR="00FF78B7" w:rsidRPr="00076E59">
              <w:rPr>
                <w:rFonts w:ascii="Angsana New" w:hAnsi="Angsana New"/>
                <w:sz w:val="30"/>
                <w:szCs w:val="30"/>
              </w:rPr>
              <w:t>5</w:t>
            </w:r>
            <w:r w:rsidRPr="00076E5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89C8CB" w14:textId="77777777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9002C" w14:textId="68539AB4" w:rsidR="00BE5025" w:rsidRPr="00076E59" w:rsidRDefault="00BE5025" w:rsidP="00BE50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84518" w14:textId="77777777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3F6A88" w14:textId="4687AEB0" w:rsidR="00BE5025" w:rsidRPr="00076E59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76E59">
              <w:rPr>
                <w:rFonts w:ascii="Angsana New" w:hAnsi="Angsana New"/>
                <w:sz w:val="30"/>
                <w:szCs w:val="30"/>
              </w:rPr>
              <w:t>4,503</w:t>
            </w:r>
          </w:p>
        </w:tc>
      </w:tr>
      <w:tr w:rsidR="00BE5025" w:rsidRPr="00D23C0F" w14:paraId="4486E438" w14:textId="77777777" w:rsidTr="00E657B3">
        <w:tc>
          <w:tcPr>
            <w:tcW w:w="3690" w:type="dxa"/>
          </w:tcPr>
          <w:p w14:paraId="2B916769" w14:textId="18F984B8" w:rsidR="00BE5025" w:rsidRPr="00D23C0F" w:rsidRDefault="00BE5025" w:rsidP="00BE502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38E0B2" w14:textId="1FEAD0A3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0" w:type="dxa"/>
          </w:tcPr>
          <w:p w14:paraId="1510ACF6" w14:textId="7777777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C817DC" w14:textId="5815EBEF" w:rsidR="00BE5025" w:rsidRPr="00D23C0F" w:rsidRDefault="00BE5025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1,</w:t>
            </w:r>
            <w:r w:rsidR="00546410" w:rsidRPr="00D23C0F">
              <w:rPr>
                <w:rFonts w:ascii="Angsana New" w:hAnsi="Angsana New"/>
                <w:sz w:val="30"/>
                <w:szCs w:val="30"/>
              </w:rPr>
              <w:t>10</w:t>
            </w:r>
            <w:r w:rsidR="005464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481922" w14:textId="7777777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F8E866" w14:textId="6A62E78B" w:rsidR="00BE5025" w:rsidRPr="00D23C0F" w:rsidRDefault="00BE5025" w:rsidP="00BE50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849A0" w14:textId="7777777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D5E4A" w14:textId="5C092709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4,</w:t>
            </w:r>
            <w:r w:rsidR="00546410" w:rsidRPr="00D23C0F">
              <w:rPr>
                <w:rFonts w:ascii="Angsana New" w:hAnsi="Angsana New"/>
                <w:sz w:val="30"/>
                <w:szCs w:val="30"/>
              </w:rPr>
              <w:t>69</w:t>
            </w:r>
            <w:r w:rsidR="0054641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D2DB0" w:rsidRPr="0059693A" w14:paraId="05461878" w14:textId="77777777" w:rsidTr="00E657B3">
        <w:tc>
          <w:tcPr>
            <w:tcW w:w="3690" w:type="dxa"/>
          </w:tcPr>
          <w:p w14:paraId="274A306E" w14:textId="77777777" w:rsidR="00ED2DB0" w:rsidRPr="00D23C0F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23C0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30C26D" w14:textId="662B5DBB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98,</w:t>
            </w:r>
            <w:r w:rsidR="003D2307" w:rsidRPr="00D23C0F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3D230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9FC0F7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BA96C1" w14:textId="7FF50480" w:rsidR="00ED2DB0" w:rsidRPr="00D23C0F" w:rsidRDefault="00BE5025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7536277A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956A75" w14:textId="1F6697F7" w:rsidR="00ED2DB0" w:rsidRPr="00D23C0F" w:rsidRDefault="00BE5025" w:rsidP="000119B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CE5508" w:rsidRPr="00D23C0F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21DD27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2DE20F" w14:textId="28B7CA7E" w:rsidR="00ED2DB0" w:rsidRPr="00D23C0F" w:rsidRDefault="00BE5025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97,</w:t>
            </w:r>
            <w:r w:rsidR="00546410" w:rsidRPr="00D23C0F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54641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D2DB0" w:rsidRPr="0059693A" w14:paraId="6B3C1DC4" w14:textId="77777777" w:rsidTr="00E657B3">
        <w:tc>
          <w:tcPr>
            <w:tcW w:w="3690" w:type="dxa"/>
          </w:tcPr>
          <w:p w14:paraId="6D255DDA" w14:textId="77777777" w:rsidR="00ED2DB0" w:rsidRPr="000119B3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8E5F1E" w14:textId="77777777" w:rsidR="00ED2DB0" w:rsidRPr="000119B3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9E3E387" w14:textId="77777777" w:rsidR="00ED2DB0" w:rsidRPr="000119B3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9CA5E1" w14:textId="77777777" w:rsidR="00ED2DB0" w:rsidRPr="000119B3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294A1E6" w14:textId="77777777" w:rsidR="00ED2DB0" w:rsidRPr="000119B3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13C361" w14:textId="77777777" w:rsidR="00ED2DB0" w:rsidRPr="000119B3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003B3D61" w14:textId="77777777" w:rsidR="00ED2DB0" w:rsidRPr="000119B3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AE5D3E" w14:textId="77777777" w:rsidR="00ED2DB0" w:rsidRPr="000119B3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ED2DB0" w:rsidRPr="00D23C0F" w14:paraId="76495D2A" w14:textId="77777777" w:rsidTr="00E657B3">
        <w:tc>
          <w:tcPr>
            <w:tcW w:w="3690" w:type="dxa"/>
          </w:tcPr>
          <w:p w14:paraId="7C4ED55F" w14:textId="77777777" w:rsidR="00ED2DB0" w:rsidRPr="00D23C0F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75C9060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9E40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92BBF6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1CDD8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2AC83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0FDA6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AF9DE7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D23C0F" w14:paraId="6E57AD35" w14:textId="77777777" w:rsidTr="00E657B3">
        <w:tc>
          <w:tcPr>
            <w:tcW w:w="3690" w:type="dxa"/>
          </w:tcPr>
          <w:p w14:paraId="589ADA6F" w14:textId="77777777" w:rsidR="00ED2DB0" w:rsidRPr="00D23C0F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7B16534" w14:textId="4306FA0B" w:rsidR="00ED2DB0" w:rsidRPr="00D23C0F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591151D2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845F06" w14:textId="2DE00B68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(12,</w:t>
            </w:r>
            <w:r w:rsidR="00546410" w:rsidRPr="00D23C0F">
              <w:rPr>
                <w:rFonts w:ascii="Angsana New" w:hAnsi="Angsana New"/>
                <w:sz w:val="30"/>
                <w:szCs w:val="30"/>
              </w:rPr>
              <w:t>61</w:t>
            </w:r>
            <w:r w:rsidR="00546410">
              <w:rPr>
                <w:rFonts w:ascii="Angsana New" w:hAnsi="Angsana New"/>
                <w:sz w:val="30"/>
                <w:szCs w:val="30"/>
              </w:rPr>
              <w:t>4</w:t>
            </w:r>
            <w:r w:rsidRPr="00D23C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3E2893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B6E0CE" w14:textId="77777777" w:rsidR="00ED2DB0" w:rsidRPr="00D23C0F" w:rsidRDefault="00ED2DB0" w:rsidP="00ED2DB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BA73624" w14:textId="72602D5E" w:rsidR="00BE5025" w:rsidRPr="00D23C0F" w:rsidRDefault="00BE5025" w:rsidP="000119B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4D966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7F1EB1" w14:textId="77777777" w:rsidR="00BE5025" w:rsidRPr="00D23C0F" w:rsidRDefault="00BE5025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8A4DB1F" w14:textId="45B1AA56" w:rsidR="00ED2DB0" w:rsidRPr="00D23C0F" w:rsidRDefault="00BE5025" w:rsidP="000119B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(10,</w:t>
            </w:r>
            <w:r w:rsidR="00CE5508" w:rsidRPr="00D23C0F">
              <w:rPr>
                <w:rFonts w:ascii="Angsana New" w:hAnsi="Angsana New"/>
                <w:sz w:val="30"/>
                <w:szCs w:val="30"/>
              </w:rPr>
              <w:t>964</w:t>
            </w:r>
            <w:r w:rsidRPr="00D23C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770F87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9E0A4E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9B6AAA" w14:textId="4CF532B6" w:rsidR="00BE5025" w:rsidRPr="00D23C0F" w:rsidRDefault="00BE5025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(23,</w:t>
            </w:r>
            <w:r w:rsidR="00546410" w:rsidRPr="00D23C0F">
              <w:rPr>
                <w:rFonts w:ascii="Angsana New" w:hAnsi="Angsana New"/>
                <w:sz w:val="30"/>
                <w:szCs w:val="30"/>
              </w:rPr>
              <w:t>57</w:t>
            </w:r>
            <w:r w:rsidR="00546410">
              <w:rPr>
                <w:rFonts w:ascii="Angsana New" w:hAnsi="Angsana New"/>
                <w:sz w:val="30"/>
                <w:szCs w:val="30"/>
              </w:rPr>
              <w:t>8</w:t>
            </w:r>
            <w:r w:rsidRPr="00D23C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2DB0" w:rsidRPr="00D23C0F" w14:paraId="3A8CF92F" w14:textId="77777777" w:rsidTr="00E657B3">
        <w:tc>
          <w:tcPr>
            <w:tcW w:w="3690" w:type="dxa"/>
          </w:tcPr>
          <w:p w14:paraId="34DA804F" w14:textId="753F9364" w:rsidR="00ED2DB0" w:rsidRPr="00D23C0F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9217A" w14:textId="101E2DEC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6B0629CC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7E6733" w14:textId="7CB7AE79" w:rsidR="00ED2DB0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(91</w:t>
            </w:r>
            <w:r w:rsidR="00CE5508" w:rsidRPr="00D23C0F">
              <w:rPr>
                <w:rFonts w:ascii="Angsana New" w:hAnsi="Angsana New"/>
                <w:sz w:val="30"/>
                <w:szCs w:val="30"/>
              </w:rPr>
              <w:t>8</w:t>
            </w:r>
            <w:r w:rsidRPr="00D23C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4A058B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C35C32" w14:textId="46FD902E" w:rsidR="00ED2DB0" w:rsidRPr="00D23C0F" w:rsidRDefault="00BE5025" w:rsidP="00ED2DB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4B491" w14:textId="77777777" w:rsidR="00ED2DB0" w:rsidRPr="00D23C0F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8006AD" w14:textId="2DAD4E6C" w:rsidR="00ED2DB0" w:rsidRPr="00D23C0F" w:rsidRDefault="00BE5025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3C0F">
              <w:rPr>
                <w:rFonts w:ascii="Angsana New" w:hAnsi="Angsana New"/>
                <w:sz w:val="30"/>
                <w:szCs w:val="30"/>
              </w:rPr>
              <w:t>(6,91</w:t>
            </w:r>
            <w:r w:rsidR="00CE5508" w:rsidRPr="00D23C0F">
              <w:rPr>
                <w:rFonts w:ascii="Angsana New" w:hAnsi="Angsana New"/>
                <w:sz w:val="30"/>
                <w:szCs w:val="30"/>
              </w:rPr>
              <w:t>8</w:t>
            </w:r>
            <w:r w:rsidRPr="00D23C0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5025" w:rsidRPr="00D23C0F" w14:paraId="033C26E0" w14:textId="77777777" w:rsidTr="00E657B3">
        <w:tc>
          <w:tcPr>
            <w:tcW w:w="3690" w:type="dxa"/>
          </w:tcPr>
          <w:p w14:paraId="349CC5F6" w14:textId="77777777" w:rsidR="00BE5025" w:rsidRPr="00D23C0F" w:rsidRDefault="00BE5025" w:rsidP="00BE502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D634402" w14:textId="75A75664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(18,</w:t>
            </w:r>
            <w:r w:rsidR="00546410" w:rsidRPr="00D23C0F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54641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34F22B" w14:textId="7777777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3B35C2" w14:textId="40DD2426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(91</w:t>
            </w:r>
            <w:r w:rsidR="00CE5508" w:rsidRPr="00D23C0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8A4106" w14:textId="7777777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D4C15" w14:textId="7EC0ABEE" w:rsidR="00BE5025" w:rsidRPr="00D23C0F" w:rsidRDefault="00BE5025" w:rsidP="000119B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(10,</w:t>
            </w:r>
            <w:r w:rsidR="00CE5508" w:rsidRPr="00D23C0F"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8CB7B8" w14:textId="7777777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70CB82" w14:textId="303B291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(30,</w:t>
            </w:r>
            <w:r w:rsidR="00546410" w:rsidRPr="00D23C0F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54641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E5025" w:rsidRPr="0059693A" w14:paraId="6E7C31CF" w14:textId="77777777" w:rsidTr="00E657B3">
        <w:tc>
          <w:tcPr>
            <w:tcW w:w="3690" w:type="dxa"/>
          </w:tcPr>
          <w:p w14:paraId="034AC5A5" w14:textId="77777777" w:rsidR="00BE5025" w:rsidRPr="00D23C0F" w:rsidRDefault="00BE5025" w:rsidP="00BE502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3C0F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8CF726" w14:textId="60DA8B1D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79,513</w:t>
            </w:r>
          </w:p>
        </w:tc>
        <w:tc>
          <w:tcPr>
            <w:tcW w:w="270" w:type="dxa"/>
          </w:tcPr>
          <w:p w14:paraId="48F24D17" w14:textId="7777777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84457F" w14:textId="0B258CA6" w:rsidR="00BE5025" w:rsidRPr="00D23C0F" w:rsidRDefault="00CE5508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6AE051" w14:textId="7777777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2C72B1" w14:textId="556C13CE" w:rsidR="00BE5025" w:rsidRPr="00D23C0F" w:rsidRDefault="00BE5025" w:rsidP="000119B3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(12,560)</w:t>
            </w:r>
          </w:p>
        </w:tc>
        <w:tc>
          <w:tcPr>
            <w:tcW w:w="270" w:type="dxa"/>
          </w:tcPr>
          <w:p w14:paraId="7638E676" w14:textId="77777777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EE27DC" w14:textId="692E4886" w:rsidR="00BE5025" w:rsidRPr="00D23C0F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C0F">
              <w:rPr>
                <w:rFonts w:ascii="Angsana New" w:hAnsi="Angsana New"/>
                <w:b/>
                <w:bCs/>
                <w:sz w:val="30"/>
                <w:szCs w:val="30"/>
              </w:rPr>
              <w:t>66,960</w:t>
            </w:r>
          </w:p>
        </w:tc>
      </w:tr>
      <w:tr w:rsidR="00BE5025" w:rsidRPr="0059693A" w14:paraId="040ACC54" w14:textId="77777777" w:rsidTr="00E657B3">
        <w:tc>
          <w:tcPr>
            <w:tcW w:w="3690" w:type="dxa"/>
          </w:tcPr>
          <w:p w14:paraId="42504CA1" w14:textId="77777777" w:rsidR="00BE5025" w:rsidRPr="0059693A" w:rsidRDefault="00BE5025" w:rsidP="00BE502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D98A551" w14:textId="15171D9F" w:rsidR="00BE5025" w:rsidRPr="0059693A" w:rsidRDefault="00BE5025" w:rsidP="00BE5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DC5AD3C" w14:textId="77777777" w:rsidR="00451CAD" w:rsidRPr="0059693A" w:rsidRDefault="00451CAD">
      <w:r w:rsidRPr="0059693A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260"/>
      </w:tblGrid>
      <w:tr w:rsidR="00ED2DB0" w:rsidRPr="0059693A" w14:paraId="340DAF50" w14:textId="77777777" w:rsidTr="00A664F5">
        <w:tc>
          <w:tcPr>
            <w:tcW w:w="3690" w:type="dxa"/>
          </w:tcPr>
          <w:p w14:paraId="33F51141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5BA3C01B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D2DB0" w:rsidRPr="0059693A" w14:paraId="1113211B" w14:textId="77777777" w:rsidTr="00A664F5">
        <w:tc>
          <w:tcPr>
            <w:tcW w:w="3690" w:type="dxa"/>
          </w:tcPr>
          <w:p w14:paraId="0C0B724C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E2C861B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191FF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0BEADBD3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9693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9693A">
              <w:rPr>
                <w:rFonts w:ascii="Angsana New" w:hAnsi="Angsana New"/>
                <w:sz w:val="30"/>
                <w:szCs w:val="30"/>
              </w:rPr>
              <w:t>)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4BFFEE9D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71E962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2DB0" w:rsidRPr="0059693A" w14:paraId="7C76C498" w14:textId="77777777" w:rsidTr="00A664F5">
        <w:tc>
          <w:tcPr>
            <w:tcW w:w="3690" w:type="dxa"/>
          </w:tcPr>
          <w:p w14:paraId="25E9CDBF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586D010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E8A7B6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76F045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EC6A59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B8A5A9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B80941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7D9AE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ED2DB0" w:rsidRPr="0059693A" w14:paraId="7AE7B557" w14:textId="77777777" w:rsidTr="00A664F5">
        <w:tc>
          <w:tcPr>
            <w:tcW w:w="3690" w:type="dxa"/>
          </w:tcPr>
          <w:p w14:paraId="7360F9FF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A63925C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8F2D4D4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DB70BA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B8073C1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560F8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FC5EA3A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78EA1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D2DB0" w:rsidRPr="0059693A" w14:paraId="563CBB2B" w14:textId="77777777" w:rsidTr="00A664F5">
        <w:tc>
          <w:tcPr>
            <w:tcW w:w="3690" w:type="dxa"/>
          </w:tcPr>
          <w:p w14:paraId="2624B861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9C218C2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DB0" w:rsidRPr="0059693A" w14:paraId="4F90A568" w14:textId="77777777" w:rsidTr="00A664F5">
        <w:tc>
          <w:tcPr>
            <w:tcW w:w="3690" w:type="dxa"/>
          </w:tcPr>
          <w:p w14:paraId="72E541A7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1170" w:type="dxa"/>
          </w:tcPr>
          <w:p w14:paraId="6014861F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A472E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39631D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9C1A3E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773AB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0D5B56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75C197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D2DB0" w:rsidRPr="0059693A" w14:paraId="735B91CB" w14:textId="77777777" w:rsidTr="00A664F5">
        <w:tc>
          <w:tcPr>
            <w:tcW w:w="3690" w:type="dxa"/>
          </w:tcPr>
          <w:p w14:paraId="7B2661AA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A7DC3A0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69730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A2B98A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4F0AC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81D4F9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409CF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90A44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59693A" w14:paraId="6B70A1C2" w14:textId="77777777" w:rsidTr="00A664F5">
        <w:tc>
          <w:tcPr>
            <w:tcW w:w="3690" w:type="dxa"/>
          </w:tcPr>
          <w:p w14:paraId="1AF50758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9693A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45277257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45,490</w:t>
            </w:r>
          </w:p>
        </w:tc>
        <w:tc>
          <w:tcPr>
            <w:tcW w:w="270" w:type="dxa"/>
          </w:tcPr>
          <w:p w14:paraId="155A565D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AFF0B2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5,042</w:t>
            </w:r>
          </w:p>
        </w:tc>
        <w:tc>
          <w:tcPr>
            <w:tcW w:w="270" w:type="dxa"/>
          </w:tcPr>
          <w:p w14:paraId="09B1BE60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116F6" w14:textId="77777777" w:rsidR="00ED2DB0" w:rsidRPr="0059693A" w:rsidRDefault="00ED2DB0" w:rsidP="00A664F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A83AF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DA796A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50,532</w:t>
            </w:r>
          </w:p>
        </w:tc>
      </w:tr>
      <w:tr w:rsidR="00ED2DB0" w:rsidRPr="0059693A" w14:paraId="61D46622" w14:textId="77777777" w:rsidTr="00A664F5">
        <w:tc>
          <w:tcPr>
            <w:tcW w:w="3690" w:type="dxa"/>
          </w:tcPr>
          <w:p w14:paraId="5AFA8FE7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59693A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596F77A5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26,251</w:t>
            </w:r>
          </w:p>
        </w:tc>
        <w:tc>
          <w:tcPr>
            <w:tcW w:w="270" w:type="dxa"/>
          </w:tcPr>
          <w:p w14:paraId="244DCFE8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DBE63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(841)</w:t>
            </w:r>
          </w:p>
        </w:tc>
        <w:tc>
          <w:tcPr>
            <w:tcW w:w="270" w:type="dxa"/>
          </w:tcPr>
          <w:p w14:paraId="6DEDC443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8F388C" w14:textId="77777777" w:rsidR="00ED2DB0" w:rsidRPr="0059693A" w:rsidRDefault="00ED2DB0" w:rsidP="00A664F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93696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00FA1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</w:tr>
      <w:tr w:rsidR="00ED2DB0" w:rsidRPr="0059693A" w14:paraId="3F4B8C5E" w14:textId="77777777" w:rsidTr="00A664F5">
        <w:tc>
          <w:tcPr>
            <w:tcW w:w="3690" w:type="dxa"/>
          </w:tcPr>
          <w:p w14:paraId="2C5F0D9B" w14:textId="77777777" w:rsidR="00ED2DB0" w:rsidRPr="00440973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440973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5599B253" w14:textId="77777777" w:rsidR="00ED2DB0" w:rsidRPr="00440973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440973">
              <w:rPr>
                <w:rFonts w:ascii="Angsana New" w:hAnsi="Angsana New" w:cs="Angsana New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045AEAC7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EED98DB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0973"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  <w:tc>
          <w:tcPr>
            <w:tcW w:w="270" w:type="dxa"/>
          </w:tcPr>
          <w:p w14:paraId="6C0DC4C0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41E69E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63938C0" w14:textId="68A4170B" w:rsidR="00ED2DB0" w:rsidRPr="00440973" w:rsidRDefault="00FF78B7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0973">
              <w:rPr>
                <w:rFonts w:ascii="Angsana New" w:hAnsi="Angsana New"/>
                <w:sz w:val="30"/>
                <w:szCs w:val="30"/>
              </w:rPr>
              <w:t>84</w:t>
            </w:r>
            <w:r w:rsidR="005464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431988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752F1" w14:textId="77777777" w:rsidR="00ED2DB0" w:rsidRPr="00440973" w:rsidRDefault="00ED2DB0" w:rsidP="00A664F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6675CDE7" w14:textId="7A14E9F8" w:rsidR="00ED2DB0" w:rsidRPr="00440973" w:rsidRDefault="0011199C" w:rsidP="00A664F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440973">
              <w:rPr>
                <w:rFonts w:ascii="Angsana New" w:hAnsi="Angsana New"/>
                <w:sz w:val="30"/>
                <w:szCs w:val="30"/>
              </w:rPr>
              <w:t>(</w:t>
            </w:r>
            <w:r w:rsidR="00546410" w:rsidRPr="00440973">
              <w:rPr>
                <w:rFonts w:ascii="Angsana New" w:hAnsi="Angsana New"/>
                <w:sz w:val="30"/>
                <w:szCs w:val="30"/>
              </w:rPr>
              <w:t>7</w:t>
            </w:r>
            <w:r w:rsidR="00546410">
              <w:rPr>
                <w:rFonts w:ascii="Angsana New" w:hAnsi="Angsana New"/>
                <w:sz w:val="30"/>
                <w:szCs w:val="30"/>
              </w:rPr>
              <w:t>1</w:t>
            </w:r>
            <w:r w:rsidRPr="004409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68F58D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A10BDF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514832" w14:textId="0F60BB4B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0973">
              <w:rPr>
                <w:rFonts w:ascii="Angsana New" w:hAnsi="Angsana New"/>
                <w:sz w:val="30"/>
                <w:szCs w:val="30"/>
              </w:rPr>
              <w:t>10,</w:t>
            </w:r>
            <w:r w:rsidR="00FF78B7" w:rsidRPr="00440973">
              <w:rPr>
                <w:rFonts w:ascii="Angsana New" w:hAnsi="Angsana New"/>
                <w:sz w:val="30"/>
                <w:szCs w:val="30"/>
              </w:rPr>
              <w:t>3</w:t>
            </w:r>
            <w:r w:rsidR="00FF78B7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ED2DB0" w:rsidRPr="0059693A" w14:paraId="4072379B" w14:textId="77777777" w:rsidTr="00A664F5">
        <w:tc>
          <w:tcPr>
            <w:tcW w:w="3690" w:type="dxa"/>
          </w:tcPr>
          <w:p w14:paraId="5054C2B2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5EBE0A9E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A3514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30667" w14:textId="0CFDEAD1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8,</w:t>
            </w:r>
            <w:r w:rsidR="00FF78B7" w:rsidRPr="0059693A">
              <w:rPr>
                <w:rFonts w:ascii="Angsana New" w:hAnsi="Angsana New"/>
                <w:sz w:val="30"/>
                <w:szCs w:val="30"/>
              </w:rPr>
              <w:t>27</w:t>
            </w:r>
            <w:r w:rsidR="0054641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D9517E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1831D4" w14:textId="77777777" w:rsidR="00ED2DB0" w:rsidRPr="0059693A" w:rsidRDefault="00ED2DB0" w:rsidP="00A664F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C70CC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C039B2" w14:textId="0425FABE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8,</w:t>
            </w:r>
            <w:r w:rsidR="00FF78B7" w:rsidRPr="0059693A">
              <w:rPr>
                <w:rFonts w:ascii="Angsana New" w:hAnsi="Angsana New"/>
                <w:sz w:val="30"/>
                <w:szCs w:val="30"/>
              </w:rPr>
              <w:t>27</w:t>
            </w:r>
            <w:r w:rsidR="0054641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D2DB0" w:rsidRPr="0059693A" w14:paraId="13F43D9A" w14:textId="77777777" w:rsidTr="00A664F5">
        <w:tc>
          <w:tcPr>
            <w:tcW w:w="3690" w:type="dxa"/>
          </w:tcPr>
          <w:p w14:paraId="78CC1C42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64FFD8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7E2A7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7EEAB3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0" w:type="dxa"/>
          </w:tcPr>
          <w:p w14:paraId="56FE9A2F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6DF005" w14:textId="77777777" w:rsidR="00ED2DB0" w:rsidRPr="0059693A" w:rsidRDefault="00ED2DB0" w:rsidP="00A664F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D955C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79DF8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ED2DB0" w:rsidRPr="0059693A" w14:paraId="2B2E2CDA" w14:textId="77777777" w:rsidTr="00A664F5">
        <w:tc>
          <w:tcPr>
            <w:tcW w:w="3690" w:type="dxa"/>
          </w:tcPr>
          <w:p w14:paraId="1BEBFA9D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FA1F51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81,287</w:t>
            </w:r>
          </w:p>
        </w:tc>
        <w:tc>
          <w:tcPr>
            <w:tcW w:w="270" w:type="dxa"/>
          </w:tcPr>
          <w:p w14:paraId="04904ECE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2BE949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16,911</w:t>
            </w:r>
          </w:p>
        </w:tc>
        <w:tc>
          <w:tcPr>
            <w:tcW w:w="270" w:type="dxa"/>
          </w:tcPr>
          <w:p w14:paraId="42A1750E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146444" w14:textId="401101F2" w:rsidR="00ED2DB0" w:rsidRPr="0059693A" w:rsidRDefault="0011199C" w:rsidP="00A664F5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46410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5757CC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D017CE" w14:textId="67848039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98,</w:t>
            </w:r>
            <w:r w:rsidR="00546410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</w:tr>
      <w:tr w:rsidR="00ED2DB0" w:rsidRPr="0059693A" w14:paraId="511FEF0E" w14:textId="77777777" w:rsidTr="00A664F5">
        <w:tc>
          <w:tcPr>
            <w:tcW w:w="3690" w:type="dxa"/>
          </w:tcPr>
          <w:p w14:paraId="257B7A11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6B3F9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330A1C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17A5EC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4508BC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6CB809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DD23C3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B1C6AF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D2DB0" w:rsidRPr="0059693A" w14:paraId="33495BF6" w14:textId="77777777" w:rsidTr="00A664F5">
        <w:tc>
          <w:tcPr>
            <w:tcW w:w="3690" w:type="dxa"/>
          </w:tcPr>
          <w:p w14:paraId="5122D0DD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FB393E3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D50FE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8FED5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51410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F65C2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F82F1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F2B9F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59693A" w14:paraId="187F1D3E" w14:textId="77777777" w:rsidTr="00A664F5">
        <w:tc>
          <w:tcPr>
            <w:tcW w:w="3690" w:type="dxa"/>
          </w:tcPr>
          <w:p w14:paraId="2059C71C" w14:textId="77777777" w:rsidR="00ED2DB0" w:rsidRPr="00440973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440973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F382F60" w14:textId="77777777" w:rsidR="00ED2DB0" w:rsidRPr="00440973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440973">
              <w:rPr>
                <w:rFonts w:ascii="Angsana New" w:hAnsi="Angsana New" w:cs="Angsana New"/>
                <w:cs/>
                <w:lang w:val="en-US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197E442E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C0A4512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0973">
              <w:rPr>
                <w:rFonts w:ascii="Angsana New" w:hAnsi="Angsana New"/>
                <w:sz w:val="30"/>
                <w:szCs w:val="30"/>
              </w:rPr>
              <w:t>(16,508)</w:t>
            </w:r>
          </w:p>
        </w:tc>
        <w:tc>
          <w:tcPr>
            <w:tcW w:w="270" w:type="dxa"/>
          </w:tcPr>
          <w:p w14:paraId="51088B65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D882F3" w14:textId="77777777" w:rsidR="00ED2DB0" w:rsidRPr="00440973" w:rsidRDefault="00ED2DB0" w:rsidP="00A664F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40247546" w14:textId="77777777" w:rsidR="00ED2DB0" w:rsidRPr="00440973" w:rsidRDefault="00ED2DB0" w:rsidP="00A664F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4409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3E5D4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84E954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F82A42" w14:textId="6137E658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0973">
              <w:rPr>
                <w:rFonts w:ascii="Angsana New" w:hAnsi="Angsana New"/>
                <w:sz w:val="30"/>
                <w:szCs w:val="30"/>
              </w:rPr>
              <w:t>3,</w:t>
            </w:r>
            <w:r w:rsidR="00546410" w:rsidRPr="00440973">
              <w:rPr>
                <w:rFonts w:ascii="Angsana New" w:hAnsi="Angsana New"/>
                <w:sz w:val="30"/>
                <w:szCs w:val="30"/>
              </w:rPr>
              <w:t>89</w:t>
            </w:r>
            <w:r w:rsidR="0054641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7A11CC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09A7A3" w14:textId="77777777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470DA9A" w14:textId="388C9D6E" w:rsidR="00ED2DB0" w:rsidRPr="00440973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0973">
              <w:rPr>
                <w:rFonts w:ascii="Angsana New" w:hAnsi="Angsana New"/>
                <w:sz w:val="30"/>
                <w:szCs w:val="30"/>
              </w:rPr>
              <w:t>(12,</w:t>
            </w:r>
            <w:r w:rsidR="00546410" w:rsidRPr="00440973">
              <w:rPr>
                <w:rFonts w:ascii="Angsana New" w:hAnsi="Angsana New"/>
                <w:sz w:val="30"/>
                <w:szCs w:val="30"/>
              </w:rPr>
              <w:t>61</w:t>
            </w:r>
            <w:r w:rsidR="00546410">
              <w:rPr>
                <w:rFonts w:ascii="Angsana New" w:hAnsi="Angsana New"/>
                <w:sz w:val="30"/>
                <w:szCs w:val="30"/>
              </w:rPr>
              <w:t>4</w:t>
            </w:r>
            <w:r w:rsidRPr="004409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2DB0" w:rsidRPr="0059693A" w14:paraId="5115A03D" w14:textId="77777777" w:rsidTr="00A664F5">
        <w:tc>
          <w:tcPr>
            <w:tcW w:w="3690" w:type="dxa"/>
          </w:tcPr>
          <w:p w14:paraId="5F918F17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2B4EB4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773812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AEB494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5F52416B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A493CA" w14:textId="77777777" w:rsidR="00ED2DB0" w:rsidRPr="0059693A" w:rsidRDefault="00ED2DB0" w:rsidP="00A664F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69821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C70B9F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</w:tr>
      <w:tr w:rsidR="00ED2DB0" w:rsidRPr="0059693A" w14:paraId="2FA2416E" w14:textId="77777777" w:rsidTr="00A664F5">
        <w:tc>
          <w:tcPr>
            <w:tcW w:w="3690" w:type="dxa"/>
          </w:tcPr>
          <w:p w14:paraId="45B116F5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CA83D4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(16,508)</w:t>
            </w:r>
          </w:p>
        </w:tc>
        <w:tc>
          <w:tcPr>
            <w:tcW w:w="270" w:type="dxa"/>
          </w:tcPr>
          <w:p w14:paraId="35303927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0D5E8B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19F0B804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D029CD" w14:textId="0580482D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546410">
              <w:rPr>
                <w:rFonts w:ascii="Angsana New" w:hAnsi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70" w:type="dxa"/>
          </w:tcPr>
          <w:p w14:paraId="46E067BA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F824A3" w14:textId="255D9734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(18,</w:t>
            </w:r>
            <w:r w:rsidR="00546410">
              <w:rPr>
                <w:rFonts w:ascii="Angsana New" w:hAnsi="Angsana New"/>
                <w:b/>
                <w:bCs/>
                <w:sz w:val="30"/>
                <w:szCs w:val="30"/>
              </w:rPr>
              <w:t>614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D2DB0" w:rsidRPr="0059693A" w14:paraId="0466F2FC" w14:textId="77777777" w:rsidTr="00A664F5">
        <w:tc>
          <w:tcPr>
            <w:tcW w:w="3690" w:type="dxa"/>
          </w:tcPr>
          <w:p w14:paraId="7EB4E5FC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E7EA41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64,779</w:t>
            </w:r>
          </w:p>
        </w:tc>
        <w:tc>
          <w:tcPr>
            <w:tcW w:w="270" w:type="dxa"/>
          </w:tcPr>
          <w:p w14:paraId="6812CD9A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4666EE1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10,911</w:t>
            </w:r>
          </w:p>
        </w:tc>
        <w:tc>
          <w:tcPr>
            <w:tcW w:w="270" w:type="dxa"/>
          </w:tcPr>
          <w:p w14:paraId="58B870B9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C951E2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3,823</w:t>
            </w:r>
          </w:p>
        </w:tc>
        <w:tc>
          <w:tcPr>
            <w:tcW w:w="270" w:type="dxa"/>
          </w:tcPr>
          <w:p w14:paraId="64571B6C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CC3F3A5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79,513</w:t>
            </w:r>
          </w:p>
        </w:tc>
      </w:tr>
      <w:tr w:rsidR="00ED2DB0" w:rsidRPr="0059693A" w14:paraId="7FC9C6ED" w14:textId="77777777" w:rsidTr="00A664F5">
        <w:tc>
          <w:tcPr>
            <w:tcW w:w="3690" w:type="dxa"/>
          </w:tcPr>
          <w:p w14:paraId="7C8472B4" w14:textId="77777777" w:rsidR="00ED2DB0" w:rsidRPr="0059693A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00315656" w14:textId="77777777" w:rsidR="00ED2DB0" w:rsidRPr="0059693A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5F75759" w14:textId="77777777" w:rsidR="00451CAD" w:rsidRPr="0059693A" w:rsidRDefault="00451CAD">
      <w:r w:rsidRPr="0059693A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260"/>
      </w:tblGrid>
      <w:tr w:rsidR="00FA4CF3" w:rsidRPr="0059693A" w14:paraId="18770C13" w14:textId="77777777" w:rsidTr="00FA4CF3">
        <w:tc>
          <w:tcPr>
            <w:tcW w:w="3690" w:type="dxa"/>
          </w:tcPr>
          <w:p w14:paraId="0397E333" w14:textId="77777777" w:rsidR="00FA4CF3" w:rsidRPr="0059693A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4653D09E" w14:textId="30CDD36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A4CF3" w:rsidRPr="0059693A" w14:paraId="54BFFE28" w14:textId="77777777" w:rsidTr="0059358D">
        <w:tc>
          <w:tcPr>
            <w:tcW w:w="3690" w:type="dxa"/>
          </w:tcPr>
          <w:p w14:paraId="77D6F14C" w14:textId="77777777" w:rsidR="00FA4CF3" w:rsidRPr="0059693A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BF3E8A6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0DB7C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E7C85B2" w14:textId="1589F4B3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9693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9693A">
              <w:rPr>
                <w:rFonts w:ascii="Angsana New" w:hAnsi="Angsana New"/>
                <w:sz w:val="30"/>
                <w:szCs w:val="30"/>
              </w:rPr>
              <w:t>)</w:t>
            </w:r>
            <w:r w:rsidRPr="0059693A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4A21D781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55418A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CF3" w:rsidRPr="0059693A" w14:paraId="655697F7" w14:textId="77777777" w:rsidTr="0059358D">
        <w:tc>
          <w:tcPr>
            <w:tcW w:w="3690" w:type="dxa"/>
          </w:tcPr>
          <w:p w14:paraId="02B52916" w14:textId="77777777" w:rsidR="00FA4CF3" w:rsidRPr="0059693A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AF5EF41" w14:textId="7296E3F5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E89A24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6E3C9B" w14:textId="21B4273D" w:rsidR="00FA4CF3" w:rsidRPr="0059693A" w:rsidRDefault="00FA4CF3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D17E4DE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3FB54" w14:textId="1752251B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BBDA7D3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C091F" w14:textId="45663D66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A4CF3" w:rsidRPr="0059693A" w14:paraId="17C78B24" w14:textId="77777777" w:rsidTr="00FA4CF3">
        <w:tc>
          <w:tcPr>
            <w:tcW w:w="3690" w:type="dxa"/>
          </w:tcPr>
          <w:p w14:paraId="6E6C3384" w14:textId="7E4E3B8E" w:rsidR="00FA4CF3" w:rsidRPr="0059693A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80142DE" w14:textId="1A4FBE0F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36F187C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0B4516" w14:textId="003B0884" w:rsidR="00FA4CF3" w:rsidRPr="0059693A" w:rsidRDefault="00FA4CF3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366102B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871DC8" w14:textId="73C252DE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38E6B87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00D35" w14:textId="00F20138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A4CF3" w:rsidRPr="0059693A" w14:paraId="2DD5ACC2" w14:textId="77777777" w:rsidTr="00FA4CF3">
        <w:tc>
          <w:tcPr>
            <w:tcW w:w="3690" w:type="dxa"/>
          </w:tcPr>
          <w:p w14:paraId="5F8FD388" w14:textId="77777777" w:rsidR="00FA4CF3" w:rsidRPr="0059693A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15A9CACC" w14:textId="531DA390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CF3" w:rsidRPr="0059693A" w14:paraId="7F4185A4" w14:textId="77777777" w:rsidTr="00FA4CF3">
        <w:tc>
          <w:tcPr>
            <w:tcW w:w="3690" w:type="dxa"/>
          </w:tcPr>
          <w:p w14:paraId="2DE6E42F" w14:textId="7E70AFB6" w:rsidR="00FA4CF3" w:rsidRPr="0059693A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 w:rsidR="00ED2DB0" w:rsidRPr="0059693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170" w:type="dxa"/>
          </w:tcPr>
          <w:p w14:paraId="0DCCA223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E74E1FE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650EBFD6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1E26A9C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208B6E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991F3FA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496F59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A4CF3" w:rsidRPr="0059693A" w14:paraId="455F3F44" w14:textId="77777777" w:rsidTr="00FA4CF3">
        <w:tc>
          <w:tcPr>
            <w:tcW w:w="3690" w:type="dxa"/>
          </w:tcPr>
          <w:p w14:paraId="268C79B0" w14:textId="3704B151" w:rsidR="00FA4CF3" w:rsidRPr="0059693A" w:rsidRDefault="00FA4CF3" w:rsidP="00FA4CF3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6252A6D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AD9A178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143476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42D71BA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70C4C2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7393EA9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6A25C0B8" w14:textId="77777777" w:rsidR="00FA4CF3" w:rsidRPr="0059693A" w:rsidRDefault="00FA4CF3" w:rsidP="00FA4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626D7" w:rsidRPr="0059693A" w14:paraId="1CB09713" w14:textId="77777777" w:rsidTr="00FA4CF3">
        <w:tc>
          <w:tcPr>
            <w:tcW w:w="3690" w:type="dxa"/>
          </w:tcPr>
          <w:p w14:paraId="344309CF" w14:textId="4A134ADD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9693A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0ADC2730" w14:textId="10621CA6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49,112</w:t>
            </w:r>
          </w:p>
        </w:tc>
        <w:tc>
          <w:tcPr>
            <w:tcW w:w="270" w:type="dxa"/>
          </w:tcPr>
          <w:p w14:paraId="3AD81FE0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04B9A23" w14:textId="554D715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4A9A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594A9A">
              <w:rPr>
                <w:rFonts w:ascii="Angsana New" w:hAnsi="Angsana New"/>
                <w:sz w:val="30"/>
                <w:szCs w:val="30"/>
              </w:rPr>
              <w:t>,</w:t>
            </w:r>
            <w:r w:rsidRPr="00594A9A">
              <w:rPr>
                <w:rFonts w:ascii="Angsana New" w:hAnsi="Angsana New"/>
                <w:sz w:val="30"/>
                <w:szCs w:val="30"/>
                <w:cs/>
              </w:rPr>
              <w:t>223</w:t>
            </w:r>
          </w:p>
        </w:tc>
        <w:tc>
          <w:tcPr>
            <w:tcW w:w="270" w:type="dxa"/>
          </w:tcPr>
          <w:p w14:paraId="3F64E850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D31165D" w14:textId="42829D5B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40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3A454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B3433B5" w14:textId="762AAB1E" w:rsidR="001626D7" w:rsidRPr="000119B3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59,335</w:t>
            </w:r>
          </w:p>
        </w:tc>
      </w:tr>
      <w:tr w:rsidR="001626D7" w:rsidRPr="0059693A" w14:paraId="4E4FC4B3" w14:textId="77777777" w:rsidTr="00FA4CF3">
        <w:tc>
          <w:tcPr>
            <w:tcW w:w="3690" w:type="dxa"/>
          </w:tcPr>
          <w:p w14:paraId="71C9230E" w14:textId="238A2DDD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เงินให้กู้ยืม</w:t>
            </w:r>
          </w:p>
        </w:tc>
        <w:tc>
          <w:tcPr>
            <w:tcW w:w="1170" w:type="dxa"/>
          </w:tcPr>
          <w:p w14:paraId="4C52BBC2" w14:textId="3526CE4A" w:rsidR="001626D7" w:rsidRPr="0059693A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F9DC11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7C42CE" w14:textId="77B0CE6F" w:rsidR="001626D7" w:rsidRPr="00594A9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26D7">
              <w:rPr>
                <w:rFonts w:ascii="Angsana New" w:hAnsi="Angsana New"/>
                <w:sz w:val="30"/>
                <w:szCs w:val="30"/>
                <w:cs/>
              </w:rPr>
              <w:t>697</w:t>
            </w:r>
          </w:p>
        </w:tc>
        <w:tc>
          <w:tcPr>
            <w:tcW w:w="270" w:type="dxa"/>
          </w:tcPr>
          <w:p w14:paraId="121BAF62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4B23EE36" w14:textId="27DB7A10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40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65C84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23C8180F" w14:textId="29B45BDB" w:rsidR="001626D7" w:rsidRPr="000119B3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1626D7" w:rsidRPr="0059693A" w14:paraId="0A01D1AE" w14:textId="77777777" w:rsidTr="00FA4CF3">
        <w:tc>
          <w:tcPr>
            <w:tcW w:w="3690" w:type="dxa"/>
          </w:tcPr>
          <w:p w14:paraId="7994E4FD" w14:textId="1D2BBD36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59693A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6021B02D" w14:textId="3C1AA489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  <w:tc>
          <w:tcPr>
            <w:tcW w:w="270" w:type="dxa"/>
          </w:tcPr>
          <w:p w14:paraId="07708857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32B2ADB" w14:textId="06CDB9C0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(7,271)</w:t>
            </w:r>
          </w:p>
        </w:tc>
        <w:tc>
          <w:tcPr>
            <w:tcW w:w="270" w:type="dxa"/>
          </w:tcPr>
          <w:p w14:paraId="2A17BE58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EE04F1" w14:textId="29E66EA9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40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093A1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6C478D" w14:textId="47E08294" w:rsidR="001626D7" w:rsidRPr="000119B3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18,139</w:t>
            </w:r>
          </w:p>
        </w:tc>
      </w:tr>
      <w:tr w:rsidR="00ED2DB0" w:rsidRPr="0059693A" w14:paraId="6C91516C" w14:textId="77777777" w:rsidTr="00E657B3">
        <w:tc>
          <w:tcPr>
            <w:tcW w:w="3690" w:type="dxa"/>
          </w:tcPr>
          <w:p w14:paraId="7C0614C6" w14:textId="77777777" w:rsidR="00ED2DB0" w:rsidRPr="0059693A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9693A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366F1284" w14:textId="1057E5CC" w:rsidR="00ED2DB0" w:rsidRPr="0059693A" w:rsidRDefault="00ED2DB0" w:rsidP="00ED2DB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693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9693A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20D7884C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261E27" w14:textId="07948E13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9,786</w:t>
            </w:r>
          </w:p>
        </w:tc>
        <w:tc>
          <w:tcPr>
            <w:tcW w:w="270" w:type="dxa"/>
          </w:tcPr>
          <w:p w14:paraId="775FB3F4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588BAC" w14:textId="77777777" w:rsidR="001626D7" w:rsidRDefault="001626D7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D878629" w14:textId="60AD95CC" w:rsidR="00ED2DB0" w:rsidRPr="0059693A" w:rsidRDefault="001626D7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(145)</w:t>
            </w:r>
          </w:p>
        </w:tc>
        <w:tc>
          <w:tcPr>
            <w:tcW w:w="270" w:type="dxa"/>
          </w:tcPr>
          <w:p w14:paraId="4332A9BD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18530" w14:textId="77777777" w:rsidR="001626D7" w:rsidRDefault="001626D7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9A67F25" w14:textId="67F0C2E4" w:rsidR="00ED2DB0" w:rsidRPr="0059693A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(1,871)</w:t>
            </w:r>
          </w:p>
        </w:tc>
        <w:tc>
          <w:tcPr>
            <w:tcW w:w="270" w:type="dxa"/>
          </w:tcPr>
          <w:p w14:paraId="53686CDB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A31EB" w14:textId="77777777" w:rsidR="00ED2DB0" w:rsidRDefault="00ED2DB0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824F329" w14:textId="363FA064" w:rsidR="001626D7" w:rsidRPr="0059693A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7,770</w:t>
            </w:r>
          </w:p>
        </w:tc>
      </w:tr>
      <w:tr w:rsidR="001626D7" w:rsidRPr="0059693A" w14:paraId="07868A17" w14:textId="77777777" w:rsidTr="00E657B3">
        <w:tc>
          <w:tcPr>
            <w:tcW w:w="3690" w:type="dxa"/>
          </w:tcPr>
          <w:p w14:paraId="0BDB2F6F" w14:textId="5728FE23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72B77409" w14:textId="51AC4D4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270" w:type="dxa"/>
          </w:tcPr>
          <w:p w14:paraId="02EB7EC0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6A3A6F" w14:textId="6FC724CD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(3,77</w:t>
            </w:r>
            <w:r w:rsidR="00437BD3">
              <w:rPr>
                <w:rFonts w:ascii="Angsana New" w:hAnsi="Angsana New"/>
                <w:sz w:val="30"/>
                <w:szCs w:val="30"/>
              </w:rPr>
              <w:t>5</w:t>
            </w:r>
            <w:r w:rsidRPr="001626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506E05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9A16A" w14:textId="6C1D1DE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40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D2330D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FD67DF" w14:textId="48B834EE" w:rsidR="001626D7" w:rsidRPr="0059693A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626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437BD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626D7" w:rsidRPr="0059693A" w14:paraId="52640830" w14:textId="77777777" w:rsidTr="00A45B79">
        <w:tc>
          <w:tcPr>
            <w:tcW w:w="3690" w:type="dxa"/>
          </w:tcPr>
          <w:p w14:paraId="4D3BAEC6" w14:textId="418AE371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693A">
              <w:rPr>
                <w:rFonts w:ascii="Angsana New" w:hAnsi="Angsana New" w:cs="Angsan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CCCB5" w14:textId="3B1A2B75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0" w:type="dxa"/>
          </w:tcPr>
          <w:p w14:paraId="5135E903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38E6D8" w14:textId="798EB60B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(152)</w:t>
            </w:r>
          </w:p>
        </w:tc>
        <w:tc>
          <w:tcPr>
            <w:tcW w:w="270" w:type="dxa"/>
          </w:tcPr>
          <w:p w14:paraId="4DFC9C46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3FEEC" w14:textId="34110B66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40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57873E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EC1164" w14:textId="6BFA259C" w:rsidR="001626D7" w:rsidRPr="0059693A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3,437</w:t>
            </w:r>
          </w:p>
        </w:tc>
      </w:tr>
      <w:tr w:rsidR="001626D7" w:rsidRPr="0059693A" w14:paraId="7D54E7C1" w14:textId="77777777" w:rsidTr="00A45B79">
        <w:tc>
          <w:tcPr>
            <w:tcW w:w="3690" w:type="dxa"/>
          </w:tcPr>
          <w:p w14:paraId="2310C485" w14:textId="6B67474A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4FE899" w14:textId="47397049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96,175</w:t>
            </w:r>
          </w:p>
        </w:tc>
        <w:tc>
          <w:tcPr>
            <w:tcW w:w="270" w:type="dxa"/>
          </w:tcPr>
          <w:p w14:paraId="759B1DF4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D91AD1" w14:textId="6D6AB007" w:rsidR="001626D7" w:rsidRPr="000119B3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(42</w:t>
            </w:r>
            <w:r w:rsidR="00437BD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E6A375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19B00D" w14:textId="0E07228F" w:rsidR="001626D7" w:rsidRPr="000119B3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(1,871)</w:t>
            </w:r>
          </w:p>
        </w:tc>
        <w:tc>
          <w:tcPr>
            <w:tcW w:w="270" w:type="dxa"/>
          </w:tcPr>
          <w:p w14:paraId="50838F74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233FD6" w14:textId="32EA7BD0" w:rsidR="001626D7" w:rsidRPr="000119B3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93,88</w:t>
            </w:r>
            <w:r w:rsidR="00437B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1626D7" w:rsidRPr="0059693A" w14:paraId="54C0E175" w14:textId="77777777" w:rsidTr="00A45B79">
        <w:tc>
          <w:tcPr>
            <w:tcW w:w="3690" w:type="dxa"/>
          </w:tcPr>
          <w:p w14:paraId="1966E614" w14:textId="77777777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954A09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5FAA9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ADF280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CC874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E2ED92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0D54D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3CDF4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26D7" w:rsidRPr="0059693A" w14:paraId="06C3915E" w14:textId="77777777" w:rsidTr="00E657B3">
        <w:tc>
          <w:tcPr>
            <w:tcW w:w="3690" w:type="dxa"/>
          </w:tcPr>
          <w:p w14:paraId="2A17041A" w14:textId="77777777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005330F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4A994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A7884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E5392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8C5EE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E16A6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47BA52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6D7" w:rsidRPr="0059693A" w14:paraId="4718E482" w14:textId="77777777" w:rsidTr="00E657B3">
        <w:tc>
          <w:tcPr>
            <w:tcW w:w="3690" w:type="dxa"/>
          </w:tcPr>
          <w:p w14:paraId="17AC71C2" w14:textId="77777777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59693A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D94D234" w14:textId="77777777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9693A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59693A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5EE5A8B2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150ED9B" w14:textId="2B859B65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(13,707)</w:t>
            </w:r>
          </w:p>
        </w:tc>
        <w:tc>
          <w:tcPr>
            <w:tcW w:w="270" w:type="dxa"/>
          </w:tcPr>
          <w:p w14:paraId="78B82F8B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A427D0" w14:textId="77777777" w:rsidR="001626D7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04D856" w14:textId="7F4CCEBD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40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C4A5C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E0A6D" w14:textId="77777777" w:rsidR="001626D7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CED9392" w14:textId="78110C9E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(5,124)</w:t>
            </w:r>
          </w:p>
        </w:tc>
        <w:tc>
          <w:tcPr>
            <w:tcW w:w="270" w:type="dxa"/>
          </w:tcPr>
          <w:p w14:paraId="41433450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F06E7D" w14:textId="77777777" w:rsidR="001626D7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A3AA6AC" w14:textId="2A0C178E" w:rsidR="001626D7" w:rsidRPr="0059693A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(18,831)</w:t>
            </w:r>
          </w:p>
        </w:tc>
      </w:tr>
      <w:tr w:rsidR="001626D7" w:rsidRPr="0059693A" w14:paraId="227BD5D7" w14:textId="77777777" w:rsidTr="00E657B3">
        <w:tc>
          <w:tcPr>
            <w:tcW w:w="3690" w:type="dxa"/>
          </w:tcPr>
          <w:p w14:paraId="11C88CDF" w14:textId="3E8A2133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D1001B" w14:textId="0C2C9E92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4DFDF562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BB87D2" w14:textId="5AE16F7C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0F564741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F8326C" w14:textId="4CC12D00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40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B340B5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C65A1D" w14:textId="49966BB0" w:rsidR="001626D7" w:rsidRPr="0059693A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6D7">
              <w:rPr>
                <w:rFonts w:ascii="Angsana New" w:hAnsi="Angsana New"/>
                <w:sz w:val="30"/>
                <w:szCs w:val="30"/>
              </w:rPr>
              <w:t>(5,685)</w:t>
            </w:r>
          </w:p>
        </w:tc>
      </w:tr>
      <w:tr w:rsidR="001626D7" w:rsidRPr="0059693A" w14:paraId="51DB2536" w14:textId="77777777" w:rsidTr="00E657B3">
        <w:tc>
          <w:tcPr>
            <w:tcW w:w="3690" w:type="dxa"/>
          </w:tcPr>
          <w:p w14:paraId="210328C5" w14:textId="77777777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3FC35E" w14:textId="7A002F80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(19,707)</w:t>
            </w:r>
          </w:p>
        </w:tc>
        <w:tc>
          <w:tcPr>
            <w:tcW w:w="270" w:type="dxa"/>
          </w:tcPr>
          <w:p w14:paraId="5636B0A8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241020" w14:textId="0A39BBA8" w:rsidR="001626D7" w:rsidRPr="001626D7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018B4F1B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666A1E" w14:textId="3337D95E" w:rsidR="001626D7" w:rsidRPr="001626D7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(5,124)</w:t>
            </w:r>
          </w:p>
        </w:tc>
        <w:tc>
          <w:tcPr>
            <w:tcW w:w="270" w:type="dxa"/>
          </w:tcPr>
          <w:p w14:paraId="6C01DA49" w14:textId="77777777" w:rsidR="001626D7" w:rsidRPr="0059693A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02293" w14:textId="6877506C" w:rsidR="001626D7" w:rsidRPr="001626D7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6D7">
              <w:rPr>
                <w:rFonts w:ascii="Angsana New" w:hAnsi="Angsana New"/>
                <w:b/>
                <w:bCs/>
                <w:sz w:val="30"/>
                <w:szCs w:val="30"/>
              </w:rPr>
              <w:t>(24,516)</w:t>
            </w:r>
          </w:p>
        </w:tc>
      </w:tr>
      <w:tr w:rsidR="001626D7" w:rsidRPr="003F5FE8" w14:paraId="6CCD7A53" w14:textId="77777777" w:rsidTr="00E657B3">
        <w:tc>
          <w:tcPr>
            <w:tcW w:w="3690" w:type="dxa"/>
          </w:tcPr>
          <w:p w14:paraId="5F2F7137" w14:textId="77777777" w:rsidR="001626D7" w:rsidRPr="0059693A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9693A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173AB3" w14:textId="3BBADA2C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76,468</w:t>
            </w:r>
          </w:p>
        </w:tc>
        <w:tc>
          <w:tcPr>
            <w:tcW w:w="270" w:type="dxa"/>
          </w:tcPr>
          <w:p w14:paraId="2833B833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2E47D4" w14:textId="127BF4B5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6D7">
              <w:rPr>
                <w:rFonts w:ascii="Angsana New" w:hAnsi="Angsana New"/>
                <w:b/>
                <w:bCs/>
                <w:sz w:val="30"/>
                <w:szCs w:val="30"/>
              </w:rPr>
              <w:t>(10</w:t>
            </w:r>
            <w:r w:rsidR="00437BD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626D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867EEA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F83E4" w14:textId="20E5F5A4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6D7">
              <w:rPr>
                <w:rFonts w:ascii="Angsana New" w:hAnsi="Angsana New"/>
                <w:b/>
                <w:bCs/>
                <w:sz w:val="30"/>
                <w:szCs w:val="30"/>
              </w:rPr>
              <w:t>(6,995)</w:t>
            </w:r>
          </w:p>
        </w:tc>
        <w:tc>
          <w:tcPr>
            <w:tcW w:w="270" w:type="dxa"/>
          </w:tcPr>
          <w:p w14:paraId="1133941B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C5795C" w14:textId="268D87BA" w:rsidR="001626D7" w:rsidRPr="003F5FE8" w:rsidRDefault="001626D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26D7">
              <w:rPr>
                <w:rFonts w:ascii="Angsana New" w:hAnsi="Angsana New"/>
                <w:b/>
                <w:bCs/>
                <w:sz w:val="30"/>
                <w:szCs w:val="30"/>
              </w:rPr>
              <w:t>69,36</w:t>
            </w:r>
            <w:r w:rsidR="00437BD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1626D7" w:rsidRPr="003F5FE8" w14:paraId="0C3E4118" w14:textId="77777777" w:rsidTr="00E657B3">
        <w:tc>
          <w:tcPr>
            <w:tcW w:w="3690" w:type="dxa"/>
          </w:tcPr>
          <w:p w14:paraId="510B1F02" w14:textId="77777777" w:rsidR="001626D7" w:rsidRPr="003F5FE8" w:rsidRDefault="001626D7" w:rsidP="001626D7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32B17C13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1B167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FA7B8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1F583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74A138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59BA4A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C4D4C" w14:textId="77777777" w:rsidR="001626D7" w:rsidRPr="003F5FE8" w:rsidRDefault="001626D7" w:rsidP="0016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CA90BB0" w14:textId="77777777" w:rsidR="00451CAD" w:rsidRDefault="00451CAD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260"/>
      </w:tblGrid>
      <w:tr w:rsidR="00ED2DB0" w:rsidRPr="003F5FE8" w14:paraId="45C24496" w14:textId="77777777" w:rsidTr="00A664F5">
        <w:tc>
          <w:tcPr>
            <w:tcW w:w="3690" w:type="dxa"/>
          </w:tcPr>
          <w:p w14:paraId="61A4C2EF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08D746C2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D2DB0" w:rsidRPr="003F5FE8" w14:paraId="267EB15A" w14:textId="77777777" w:rsidTr="00A664F5">
        <w:tc>
          <w:tcPr>
            <w:tcW w:w="3690" w:type="dxa"/>
          </w:tcPr>
          <w:p w14:paraId="48CE0C9A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3C64F2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86C62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EC2A8D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F5FE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F5FE8">
              <w:rPr>
                <w:rFonts w:ascii="Angsana New" w:hAnsi="Angsana New"/>
                <w:sz w:val="30"/>
                <w:szCs w:val="30"/>
              </w:rPr>
              <w:t>)</w:t>
            </w:r>
            <w:r w:rsidRPr="003F5FE8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</w:tcPr>
          <w:p w14:paraId="1CD3432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2FD5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3F5FE8" w14:paraId="480BC450" w14:textId="77777777" w:rsidTr="00A664F5">
        <w:tc>
          <w:tcPr>
            <w:tcW w:w="3690" w:type="dxa"/>
          </w:tcPr>
          <w:p w14:paraId="65669825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BE7A41A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F390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8CD675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30C1075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E03D10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593392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043254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ED2DB0" w:rsidRPr="003F5FE8" w14:paraId="737BB759" w14:textId="77777777" w:rsidTr="00A664F5">
        <w:tc>
          <w:tcPr>
            <w:tcW w:w="3690" w:type="dxa"/>
          </w:tcPr>
          <w:p w14:paraId="06771E63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2D56FF8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13532D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EB5ED5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0A1E23B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0A489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564F0F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7D06D3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D2DB0" w:rsidRPr="003F5FE8" w14:paraId="399949A1" w14:textId="77777777" w:rsidTr="00A664F5">
        <w:tc>
          <w:tcPr>
            <w:tcW w:w="3690" w:type="dxa"/>
          </w:tcPr>
          <w:p w14:paraId="6C35C458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65BA5D4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DB0" w:rsidRPr="003F5FE8" w14:paraId="7EB3F4CA" w14:textId="77777777" w:rsidTr="00A664F5">
        <w:tc>
          <w:tcPr>
            <w:tcW w:w="3690" w:type="dxa"/>
          </w:tcPr>
          <w:p w14:paraId="48AA815A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1170" w:type="dxa"/>
          </w:tcPr>
          <w:p w14:paraId="503127B2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8CCB4E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043CDB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437C53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A96943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DC1FB9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5DEC838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D2DB0" w:rsidRPr="003F5FE8" w14:paraId="271CDADA" w14:textId="77777777" w:rsidTr="00A664F5">
        <w:tc>
          <w:tcPr>
            <w:tcW w:w="3690" w:type="dxa"/>
          </w:tcPr>
          <w:p w14:paraId="58C2F1AD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9BE6346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7F33DB6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933B52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0578836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116E24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CBB0B7B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EB4548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D2DB0" w:rsidRPr="003F5FE8" w14:paraId="1AEF51DE" w14:textId="77777777" w:rsidTr="00A664F5">
        <w:tc>
          <w:tcPr>
            <w:tcW w:w="3690" w:type="dxa"/>
          </w:tcPr>
          <w:p w14:paraId="19049C10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60E3D47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44,070</w:t>
            </w:r>
          </w:p>
        </w:tc>
        <w:tc>
          <w:tcPr>
            <w:tcW w:w="270" w:type="dxa"/>
          </w:tcPr>
          <w:p w14:paraId="1F5BFF4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275E0DC8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5,042</w:t>
            </w:r>
          </w:p>
        </w:tc>
        <w:tc>
          <w:tcPr>
            <w:tcW w:w="270" w:type="dxa"/>
          </w:tcPr>
          <w:p w14:paraId="5E437F35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73EE04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F0086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43CBD4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49,112</w:t>
            </w:r>
          </w:p>
        </w:tc>
      </w:tr>
      <w:tr w:rsidR="00ED2DB0" w:rsidRPr="003F5FE8" w14:paraId="44EF8C31" w14:textId="77777777" w:rsidTr="00A664F5">
        <w:tc>
          <w:tcPr>
            <w:tcW w:w="3690" w:type="dxa"/>
          </w:tcPr>
          <w:p w14:paraId="6A2480EC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3F5FE8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1572BE52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26,251</w:t>
            </w:r>
          </w:p>
        </w:tc>
        <w:tc>
          <w:tcPr>
            <w:tcW w:w="270" w:type="dxa"/>
          </w:tcPr>
          <w:p w14:paraId="6DFC086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8DC7073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(841)</w:t>
            </w:r>
          </w:p>
        </w:tc>
        <w:tc>
          <w:tcPr>
            <w:tcW w:w="270" w:type="dxa"/>
          </w:tcPr>
          <w:p w14:paraId="3BD2DBC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46E9D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86AB6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6BAD99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25,410</w:t>
            </w:r>
          </w:p>
        </w:tc>
      </w:tr>
      <w:tr w:rsidR="00ED2DB0" w:rsidRPr="003F5FE8" w14:paraId="0A3DA3E5" w14:textId="77777777" w:rsidTr="00A664F5">
        <w:tc>
          <w:tcPr>
            <w:tcW w:w="3690" w:type="dxa"/>
          </w:tcPr>
          <w:p w14:paraId="34E203D3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5DB98F31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32B726F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75E953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8,943</w:t>
            </w:r>
          </w:p>
        </w:tc>
        <w:tc>
          <w:tcPr>
            <w:tcW w:w="270" w:type="dxa"/>
          </w:tcPr>
          <w:p w14:paraId="42903840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AC91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91490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1FAB6AE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2210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42ABB7A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7034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65B7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E20C54B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9,786</w:t>
            </w:r>
          </w:p>
        </w:tc>
      </w:tr>
      <w:tr w:rsidR="00ED2DB0" w:rsidRPr="003F5FE8" w14:paraId="1FC4CD28" w14:textId="77777777" w:rsidTr="00A664F5">
        <w:tc>
          <w:tcPr>
            <w:tcW w:w="3690" w:type="dxa"/>
          </w:tcPr>
          <w:p w14:paraId="79C52CE7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หนี้สินอนุพันธ์อื่น</w:t>
            </w:r>
          </w:p>
        </w:tc>
        <w:tc>
          <w:tcPr>
            <w:tcW w:w="1170" w:type="dxa"/>
          </w:tcPr>
          <w:p w14:paraId="1C589A46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2328C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DF25D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  <w:tc>
          <w:tcPr>
            <w:tcW w:w="270" w:type="dxa"/>
          </w:tcPr>
          <w:p w14:paraId="0CBC808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A9A06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3A4C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A4726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8,278</w:t>
            </w:r>
          </w:p>
        </w:tc>
      </w:tr>
      <w:tr w:rsidR="00ED2DB0" w:rsidRPr="003F5FE8" w14:paraId="41B223EB" w14:textId="77777777" w:rsidTr="00A45B79">
        <w:tc>
          <w:tcPr>
            <w:tcW w:w="3690" w:type="dxa"/>
          </w:tcPr>
          <w:p w14:paraId="5BFF29CF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3BF7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52D32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A39F65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0" w:type="dxa"/>
          </w:tcPr>
          <w:p w14:paraId="0D26C36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40F5B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6DD8F8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2983C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ED2DB0" w:rsidRPr="003F5FE8" w14:paraId="07427E83" w14:textId="77777777" w:rsidTr="00A45B79">
        <w:tc>
          <w:tcPr>
            <w:tcW w:w="3690" w:type="dxa"/>
          </w:tcPr>
          <w:p w14:paraId="6A18BD0B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19448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79,264</w:t>
            </w:r>
          </w:p>
        </w:tc>
        <w:tc>
          <w:tcPr>
            <w:tcW w:w="270" w:type="dxa"/>
          </w:tcPr>
          <w:p w14:paraId="2E67FB9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2AA67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16,911</w:t>
            </w:r>
          </w:p>
        </w:tc>
        <w:tc>
          <w:tcPr>
            <w:tcW w:w="270" w:type="dxa"/>
          </w:tcPr>
          <w:p w14:paraId="0D4022C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8405E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E49E82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A19E4B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96,175</w:t>
            </w:r>
          </w:p>
        </w:tc>
      </w:tr>
      <w:tr w:rsidR="00ED2DB0" w:rsidRPr="003F5FE8" w14:paraId="739CA573" w14:textId="77777777" w:rsidTr="00A45B79">
        <w:tc>
          <w:tcPr>
            <w:tcW w:w="3690" w:type="dxa"/>
          </w:tcPr>
          <w:p w14:paraId="1CFC2436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05DD13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ED0E2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A043A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0E198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EB6255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80FC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F10D6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2DB0" w:rsidRPr="003F5FE8" w14:paraId="6A6A7F66" w14:textId="77777777" w:rsidTr="00A664F5">
        <w:tc>
          <w:tcPr>
            <w:tcW w:w="3690" w:type="dxa"/>
          </w:tcPr>
          <w:p w14:paraId="5B8415FA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54BF28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53083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43066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7E2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4964BF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AF7A3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EAF29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3F5FE8" w14:paraId="2E4567F3" w14:textId="77777777" w:rsidTr="00A664F5">
        <w:tc>
          <w:tcPr>
            <w:tcW w:w="3690" w:type="dxa"/>
          </w:tcPr>
          <w:p w14:paraId="12A64A64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1080AC1B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F5FE8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3357501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7A94D3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(17,543)</w:t>
            </w:r>
          </w:p>
        </w:tc>
        <w:tc>
          <w:tcPr>
            <w:tcW w:w="270" w:type="dxa"/>
          </w:tcPr>
          <w:p w14:paraId="7504FBCB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3C8465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BAFF50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57DB51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5A119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81FA6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14:paraId="4770DFD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9314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2F50EC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(13,707)</w:t>
            </w:r>
          </w:p>
        </w:tc>
      </w:tr>
      <w:tr w:rsidR="00ED2DB0" w:rsidRPr="003F5FE8" w14:paraId="16FCC73C" w14:textId="77777777" w:rsidTr="00A664F5">
        <w:tc>
          <w:tcPr>
            <w:tcW w:w="3690" w:type="dxa"/>
          </w:tcPr>
          <w:p w14:paraId="37B1A5D3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33739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6E6F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383E0B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22B10670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50B360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FE6F06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F60A7A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(6,000)</w:t>
            </w:r>
          </w:p>
        </w:tc>
      </w:tr>
      <w:tr w:rsidR="00ED2DB0" w:rsidRPr="003F5FE8" w14:paraId="5DE2B4A5" w14:textId="77777777" w:rsidTr="00A664F5">
        <w:tc>
          <w:tcPr>
            <w:tcW w:w="3690" w:type="dxa"/>
          </w:tcPr>
          <w:p w14:paraId="7A740543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FACB95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(17,543)</w:t>
            </w:r>
          </w:p>
        </w:tc>
        <w:tc>
          <w:tcPr>
            <w:tcW w:w="270" w:type="dxa"/>
          </w:tcPr>
          <w:p w14:paraId="6360F0D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05310B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(6,000)</w:t>
            </w:r>
          </w:p>
        </w:tc>
        <w:tc>
          <w:tcPr>
            <w:tcW w:w="270" w:type="dxa"/>
          </w:tcPr>
          <w:p w14:paraId="773735E7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1BE6FE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14:paraId="75794C5A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730DB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(19,707)</w:t>
            </w:r>
          </w:p>
        </w:tc>
      </w:tr>
      <w:tr w:rsidR="00ED2DB0" w:rsidRPr="003F5FE8" w14:paraId="689A4A4A" w14:textId="77777777" w:rsidTr="00A664F5">
        <w:tc>
          <w:tcPr>
            <w:tcW w:w="3690" w:type="dxa"/>
          </w:tcPr>
          <w:p w14:paraId="5D39057E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F5FE8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948DA9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61,721</w:t>
            </w:r>
          </w:p>
        </w:tc>
        <w:tc>
          <w:tcPr>
            <w:tcW w:w="270" w:type="dxa"/>
          </w:tcPr>
          <w:p w14:paraId="310B72E6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43A79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10,911</w:t>
            </w:r>
          </w:p>
        </w:tc>
        <w:tc>
          <w:tcPr>
            <w:tcW w:w="270" w:type="dxa"/>
          </w:tcPr>
          <w:p w14:paraId="01820582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A0D09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14:paraId="2673170C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47E148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76,468</w:t>
            </w:r>
          </w:p>
        </w:tc>
      </w:tr>
      <w:tr w:rsidR="00ED2DB0" w:rsidRPr="003F5FE8" w14:paraId="046B08BC" w14:textId="77777777" w:rsidTr="00A664F5">
        <w:tc>
          <w:tcPr>
            <w:tcW w:w="3690" w:type="dxa"/>
          </w:tcPr>
          <w:p w14:paraId="0220EF80" w14:textId="77777777" w:rsidR="00ED2DB0" w:rsidRPr="003F5FE8" w:rsidRDefault="00ED2DB0" w:rsidP="00A664F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4490A338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26B24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54614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3E4CC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51EA6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45BFC3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A869D" w14:textId="77777777" w:rsidR="00ED2DB0" w:rsidRPr="003F5FE8" w:rsidRDefault="00ED2DB0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68E553F3" w14:textId="4AFC74D3" w:rsidR="00C54276" w:rsidRDefault="00C54276" w:rsidP="00F7484A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3"/>
        <w:gridCol w:w="1152"/>
        <w:gridCol w:w="282"/>
        <w:gridCol w:w="1154"/>
        <w:gridCol w:w="283"/>
        <w:gridCol w:w="1091"/>
        <w:gridCol w:w="283"/>
        <w:gridCol w:w="1132"/>
      </w:tblGrid>
      <w:tr w:rsidR="005B5D08" w:rsidRPr="003F5FE8" w14:paraId="0165C8B9" w14:textId="77777777" w:rsidTr="001B5301">
        <w:tc>
          <w:tcPr>
            <w:tcW w:w="3983" w:type="dxa"/>
          </w:tcPr>
          <w:p w14:paraId="0C48D4D8" w14:textId="3D6D0A95" w:rsidR="005B5D08" w:rsidRPr="003F5FE8" w:rsidRDefault="005B5D08" w:rsidP="001B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1B5301" w:rsidRPr="003F5F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B5301" w:rsidRPr="003F5F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3F5F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2588" w:type="dxa"/>
            <w:gridSpan w:val="3"/>
          </w:tcPr>
          <w:p w14:paraId="611A15B8" w14:textId="77777777" w:rsidR="005B5D08" w:rsidRPr="003F5FE8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40C016F9" w14:textId="77777777" w:rsidR="005B5D08" w:rsidRPr="003F5FE8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243E3436" w14:textId="77777777" w:rsidR="005B5D08" w:rsidRPr="003F5FE8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5FE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D2DB0" w:rsidRPr="003F5FE8" w14:paraId="2C33589A" w14:textId="77777777" w:rsidTr="001B5301">
        <w:tc>
          <w:tcPr>
            <w:tcW w:w="3983" w:type="dxa"/>
          </w:tcPr>
          <w:p w14:paraId="38D21129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E93553" w14:textId="59FB78FE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2" w:type="dxa"/>
          </w:tcPr>
          <w:p w14:paraId="26AF97E2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</w:tcPr>
          <w:p w14:paraId="39626DC7" w14:textId="605E8B5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101A395F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17AF54" w14:textId="06AC3A51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CADFDBB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39EBF56E" w14:textId="7735049A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B5D08" w:rsidRPr="003F5FE8" w14:paraId="451C9A78" w14:textId="77777777" w:rsidTr="001B5301">
        <w:tc>
          <w:tcPr>
            <w:tcW w:w="3983" w:type="dxa"/>
          </w:tcPr>
          <w:p w14:paraId="48DAC50A" w14:textId="77777777" w:rsidR="005B5D08" w:rsidRPr="003F5FE8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7" w:type="dxa"/>
            <w:gridSpan w:val="7"/>
          </w:tcPr>
          <w:p w14:paraId="0BC5FA36" w14:textId="77777777" w:rsidR="005B5D08" w:rsidRPr="003F5FE8" w:rsidRDefault="005B5D08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DB0" w:rsidRPr="003F5FE8" w14:paraId="6381D510" w14:textId="77777777" w:rsidTr="001B5301">
        <w:tc>
          <w:tcPr>
            <w:tcW w:w="3983" w:type="dxa"/>
          </w:tcPr>
          <w:p w14:paraId="755ED7EA" w14:textId="77777777" w:rsidR="00ED2DB0" w:rsidRPr="000119B3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77D7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28E228B" w14:textId="50DC2A48" w:rsidR="00ED2DB0" w:rsidRPr="000119B3" w:rsidRDefault="00E76518" w:rsidP="00ED2D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E765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9,515</w:t>
            </w:r>
          </w:p>
        </w:tc>
        <w:tc>
          <w:tcPr>
            <w:tcW w:w="282" w:type="dxa"/>
          </w:tcPr>
          <w:p w14:paraId="31D01620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16ED851F" w14:textId="59F5BDFE" w:rsidR="00ED2DB0" w:rsidRPr="003F5FE8" w:rsidRDefault="00E76518" w:rsidP="00ED2D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7651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9,601</w:t>
            </w:r>
          </w:p>
        </w:tc>
        <w:tc>
          <w:tcPr>
            <w:tcW w:w="283" w:type="dxa"/>
          </w:tcPr>
          <w:p w14:paraId="3118B248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B7C3A97" w14:textId="4B8D4CEB" w:rsidR="00ED2DB0" w:rsidRPr="003F5FE8" w:rsidRDefault="00437BD3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E082CF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B06EB68" w14:textId="77777777" w:rsidR="00ED2DB0" w:rsidRPr="003F5FE8" w:rsidRDefault="00ED2DB0" w:rsidP="00ED2D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95F9C40" w14:textId="77777777" w:rsidR="005B5D08" w:rsidRPr="003F5FE8" w:rsidRDefault="005B5D08" w:rsidP="0030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/>
          <w:sz w:val="30"/>
          <w:szCs w:val="30"/>
        </w:rPr>
      </w:pPr>
    </w:p>
    <w:p w14:paraId="68993A85" w14:textId="438695F6" w:rsidR="00320152" w:rsidRDefault="00320152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F5FE8">
        <w:rPr>
          <w:rFonts w:ascii="Angsana New" w:hAnsi="Angsana New"/>
          <w:sz w:val="30"/>
          <w:szCs w:val="30"/>
          <w:cs/>
        </w:rPr>
        <w:t>ขาดทุนทางภาษี</w:t>
      </w:r>
      <w:r w:rsidR="00E721D8" w:rsidRPr="003F5FE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3F5FE8">
        <w:rPr>
          <w:rFonts w:ascii="Angsana New" w:hAnsi="Angsana New"/>
          <w:sz w:val="30"/>
          <w:szCs w:val="30"/>
          <w:cs/>
        </w:rPr>
        <w:t xml:space="preserve">จะสิ้นอายุในปี </w:t>
      </w:r>
      <w:r w:rsidR="00AD6E05" w:rsidRPr="003F5FE8">
        <w:rPr>
          <w:rFonts w:ascii="Angsana New" w:hAnsi="Angsana New"/>
          <w:sz w:val="30"/>
          <w:szCs w:val="30"/>
        </w:rPr>
        <w:t>25</w:t>
      </w:r>
      <w:r w:rsidR="00EA3EC9" w:rsidRPr="003F5FE8">
        <w:rPr>
          <w:rFonts w:ascii="Angsana New" w:hAnsi="Angsana New"/>
          <w:sz w:val="30"/>
          <w:szCs w:val="30"/>
        </w:rPr>
        <w:t>7</w:t>
      </w:r>
      <w:r w:rsidR="00D77D75">
        <w:rPr>
          <w:rFonts w:ascii="Angsana New" w:hAnsi="Angsana New"/>
          <w:sz w:val="30"/>
          <w:szCs w:val="30"/>
        </w:rPr>
        <w:t>2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F5FE8">
        <w:rPr>
          <w:rFonts w:ascii="Angsana New" w:hAnsi="Angsana New"/>
          <w:sz w:val="30"/>
          <w:szCs w:val="30"/>
        </w:rPr>
        <w:t xml:space="preserve"> </w:t>
      </w:r>
      <w:r w:rsidRPr="003F5FE8">
        <w:rPr>
          <w:rFonts w:ascii="Angsana New" w:hAnsi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3F5FE8">
        <w:rPr>
          <w:rFonts w:ascii="Angsana New" w:hAnsi="Angsana New"/>
          <w:sz w:val="30"/>
          <w:szCs w:val="30"/>
        </w:rPr>
        <w:t xml:space="preserve"> </w:t>
      </w:r>
    </w:p>
    <w:p w14:paraId="2C49F20F" w14:textId="41918F02" w:rsidR="00F03EB8" w:rsidRDefault="00F03EB8" w:rsidP="00F0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03EB8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25</w:t>
      </w:r>
      <w:r w:rsidRPr="00F03EB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F03EB8">
        <w:rPr>
          <w:rFonts w:ascii="Angsana New" w:hAnsi="Angsana New"/>
          <w:sz w:val="30"/>
          <w:szCs w:val="30"/>
          <w:cs/>
        </w:rPr>
        <w:t xml:space="preserve"> กฎหมายการจัดเก็บภาษีส่วนเพิ่ม (</w:t>
      </w:r>
      <w:r w:rsidRPr="00F03EB8">
        <w:rPr>
          <w:rFonts w:ascii="Angsana New" w:hAnsi="Angsana New"/>
          <w:sz w:val="30"/>
          <w:szCs w:val="30"/>
        </w:rPr>
        <w:t xml:space="preserve">Top-up tax) </w:t>
      </w:r>
      <w:r w:rsidRPr="00F03EB8">
        <w:rPr>
          <w:rFonts w:ascii="Angsana New" w:hAnsi="Angsana New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F03EB8">
        <w:rPr>
          <w:rFonts w:ascii="Angsana New" w:hAnsi="Angsana New"/>
          <w:sz w:val="30"/>
          <w:szCs w:val="30"/>
        </w:rPr>
        <w:t xml:space="preserve">Pillar Two Model Rules) </w:t>
      </w:r>
      <w:r w:rsidRPr="00F03EB8">
        <w:rPr>
          <w:rFonts w:ascii="Angsana New" w:hAnsi="Angsana New"/>
          <w:sz w:val="30"/>
          <w:szCs w:val="30"/>
          <w:cs/>
        </w:rPr>
        <w:t>เพื่อจัดเก็บภาษีขั้นต่ำ (</w:t>
      </w:r>
      <w:r w:rsidRPr="00F03EB8">
        <w:rPr>
          <w:rFonts w:ascii="Angsana New" w:hAnsi="Angsana New"/>
          <w:sz w:val="30"/>
          <w:szCs w:val="30"/>
        </w:rPr>
        <w:t xml:space="preserve">Global minimum tax) </w:t>
      </w:r>
      <w:r w:rsidRPr="00F03EB8">
        <w:rPr>
          <w:rFonts w:ascii="Angsana New" w:hAnsi="Angsana New"/>
          <w:sz w:val="30"/>
          <w:szCs w:val="30"/>
          <w:cs/>
        </w:rPr>
        <w:t>ในอัตราภาษีที่แท้จริง (</w:t>
      </w:r>
      <w:r w:rsidRPr="00F03EB8">
        <w:rPr>
          <w:rFonts w:ascii="Angsana New" w:hAnsi="Angsana New"/>
          <w:sz w:val="30"/>
          <w:szCs w:val="30"/>
        </w:rPr>
        <w:t xml:space="preserve">Effective tax rate) </w:t>
      </w:r>
      <w:r w:rsidRPr="00F03EB8">
        <w:rPr>
          <w:rFonts w:ascii="Angsana New" w:hAnsi="Angsana New"/>
          <w:sz w:val="30"/>
          <w:szCs w:val="30"/>
          <w:cs/>
        </w:rPr>
        <w:t xml:space="preserve">ไม่น้อยกว่าร้อยละ </w:t>
      </w:r>
      <w:r>
        <w:rPr>
          <w:rFonts w:ascii="Angsana New" w:hAnsi="Angsana New"/>
          <w:sz w:val="30"/>
          <w:szCs w:val="30"/>
        </w:rPr>
        <w:t xml:space="preserve">15 </w:t>
      </w:r>
      <w:r w:rsidRPr="00F03EB8">
        <w:rPr>
          <w:rFonts w:ascii="Angsana New" w:hAnsi="Angsana New"/>
          <w:sz w:val="30"/>
          <w:szCs w:val="30"/>
          <w:cs/>
        </w:rPr>
        <w:t xml:space="preserve">ได้มีการประกาศในราชกิจจานุเบกษาเพื่อให้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F03EB8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2568</w:t>
      </w:r>
      <w:r w:rsidRPr="00F03EB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เป็นต้นไป</w:t>
      </w:r>
      <w:r w:rsidRPr="00F03EB8">
        <w:rPr>
          <w:rFonts w:ascii="Angsana New" w:hAnsi="Angsana New"/>
          <w:sz w:val="30"/>
          <w:szCs w:val="30"/>
          <w:cs/>
        </w:rPr>
        <w:t>สำหรับบริษัทที่ดำเนินธุรกิจในประเทศไทย ซึ่ง</w:t>
      </w:r>
      <w:r>
        <w:rPr>
          <w:rFonts w:ascii="Angsana New" w:hAnsi="Angsana New" w:hint="cs"/>
          <w:sz w:val="30"/>
          <w:szCs w:val="30"/>
          <w:cs/>
        </w:rPr>
        <w:t>ผู้บริหาร</w:t>
      </w:r>
      <w:r w:rsidRPr="00F03EB8">
        <w:rPr>
          <w:rFonts w:ascii="Angsana New" w:hAnsi="Angsana New"/>
          <w:sz w:val="30"/>
          <w:szCs w:val="30"/>
          <w:cs/>
        </w:rPr>
        <w:t>คาดว่า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F03EB8">
        <w:rPr>
          <w:rFonts w:ascii="Angsana New" w:hAnsi="Angsana New"/>
          <w:sz w:val="30"/>
          <w:szCs w:val="30"/>
          <w:cs/>
        </w:rPr>
        <w:t>ไม่มีผลกระทบที่มีสาระ</w:t>
      </w:r>
      <w:r w:rsidR="002F3E41" w:rsidRPr="00F03EB8">
        <w:rPr>
          <w:rFonts w:ascii="Angsana New" w:hAnsi="Angsana New"/>
          <w:sz w:val="30"/>
          <w:szCs w:val="30"/>
          <w:cs/>
        </w:rPr>
        <w:t>ส</w:t>
      </w:r>
      <w:r w:rsidR="002F3E41">
        <w:rPr>
          <w:rFonts w:ascii="Angsana New" w:hAnsi="Angsana New" w:hint="cs"/>
          <w:sz w:val="30"/>
          <w:szCs w:val="30"/>
          <w:cs/>
        </w:rPr>
        <w:t>ำ</w:t>
      </w:r>
      <w:r w:rsidR="002F3E41" w:rsidRPr="00F03EB8">
        <w:rPr>
          <w:rFonts w:ascii="Angsana New" w:hAnsi="Angsana New"/>
          <w:sz w:val="30"/>
          <w:szCs w:val="30"/>
          <w:cs/>
        </w:rPr>
        <w:t>คัญ</w:t>
      </w:r>
      <w:r w:rsidRPr="00F03EB8">
        <w:rPr>
          <w:rFonts w:ascii="Angsana New" w:hAnsi="Angsana New"/>
          <w:sz w:val="30"/>
          <w:szCs w:val="30"/>
          <w:cs/>
        </w:rPr>
        <w:t>ต่องบการเงินในงวดแรกที่กฎหมายดังกล่าวมีผลบังคับใช้</w:t>
      </w:r>
    </w:p>
    <w:p w14:paraId="4D61A64A" w14:textId="77777777" w:rsidR="00F03EB8" w:rsidRPr="003F5FE8" w:rsidRDefault="00F03EB8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p w14:paraId="647FA9C9" w14:textId="1511D99A" w:rsidR="00D245CE" w:rsidRPr="003F5FE8" w:rsidRDefault="00D245CE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t>เงินปันผล</w:t>
      </w:r>
    </w:p>
    <w:p w14:paraId="06FE3AC0" w14:textId="77777777" w:rsidR="00747794" w:rsidRPr="003F5FE8" w:rsidRDefault="00747794" w:rsidP="0074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350"/>
        <w:gridCol w:w="270"/>
        <w:gridCol w:w="1260"/>
      </w:tblGrid>
      <w:tr w:rsidR="00D033CA" w:rsidRPr="003F5FE8" w14:paraId="68F2843B" w14:textId="77777777" w:rsidTr="00860627">
        <w:tc>
          <w:tcPr>
            <w:tcW w:w="2970" w:type="dxa"/>
            <w:vAlign w:val="bottom"/>
          </w:tcPr>
          <w:p w14:paraId="6259A30A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3D0B125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8288B3F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672A934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7D22E5E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49BD5E" w14:textId="77777777" w:rsidR="00D033CA" w:rsidRPr="003F5FE8" w:rsidDel="00D43E7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033CA" w:rsidRPr="003F5FE8" w14:paraId="1E96B176" w14:textId="77777777" w:rsidTr="00860627">
        <w:tc>
          <w:tcPr>
            <w:tcW w:w="2970" w:type="dxa"/>
          </w:tcPr>
          <w:p w14:paraId="3AC7B768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AD3E0CF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641860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07F70A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09CFE25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CE9E2A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33CA" w:rsidRPr="003F5FE8" w14:paraId="7924E663" w14:textId="77777777" w:rsidTr="00860627">
        <w:tc>
          <w:tcPr>
            <w:tcW w:w="2970" w:type="dxa"/>
          </w:tcPr>
          <w:p w14:paraId="1622CD9E" w14:textId="140AFCB3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ED2DB0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5036E064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4B4CCB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CDFA3D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05BE9D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6E7FAE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033CA" w:rsidRPr="003F5FE8" w14:paraId="602F760A" w14:textId="77777777" w:rsidTr="00860627">
        <w:tc>
          <w:tcPr>
            <w:tcW w:w="2970" w:type="dxa"/>
          </w:tcPr>
          <w:p w14:paraId="17A75C4D" w14:textId="38E69650" w:rsidR="00D033CA" w:rsidRPr="003F5FE8" w:rsidRDefault="00BF5C26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ED2D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A8CC507" w14:textId="67312F7D" w:rsidR="00D033CA" w:rsidRPr="003F5FE8" w:rsidRDefault="00AD4BFB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033CA"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ED2DB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56F42DB" w14:textId="5D8CD2A3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ED2DB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864B6EF" w14:textId="7E689563" w:rsidR="00D033CA" w:rsidRPr="003F5FE8" w:rsidRDefault="00AD4BFB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3ACAAD77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6D8261" w14:textId="111D32E2" w:rsidR="00D033CA" w:rsidRPr="003F5FE8" w:rsidRDefault="00AD4BFB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84.69</w:t>
            </w:r>
          </w:p>
        </w:tc>
      </w:tr>
      <w:tr w:rsidR="00D033CA" w:rsidRPr="003F5FE8" w14:paraId="6A6A4F1B" w14:textId="77777777" w:rsidTr="00860627">
        <w:tc>
          <w:tcPr>
            <w:tcW w:w="2970" w:type="dxa"/>
          </w:tcPr>
          <w:p w14:paraId="17D03D52" w14:textId="3F8C882C" w:rsidR="00D033CA" w:rsidRPr="003F5FE8" w:rsidRDefault="00BF5C26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2365E9" w:rsidRPr="003F5FE8">
              <w:rPr>
                <w:rFonts w:ascii="Angsana New" w:hAnsi="Angsana New"/>
                <w:sz w:val="30"/>
                <w:szCs w:val="30"/>
              </w:rPr>
              <w:t>256</w:t>
            </w:r>
            <w:r w:rsidR="00ED2D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2ACD248B" w14:textId="0C630C66" w:rsidR="00D033CA" w:rsidRPr="003F5FE8" w:rsidRDefault="00AD4BFB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033CA"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ED2DB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1AFFB35A" w14:textId="3266736B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ED2DB0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E9048C7" w14:textId="01A5AB1E" w:rsidR="00D033CA" w:rsidRPr="003F5FE8" w:rsidRDefault="00AD4BFB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70" w:type="dxa"/>
          </w:tcPr>
          <w:p w14:paraId="6044E643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28EBA" w14:textId="5A296AEC" w:rsidR="00D033CA" w:rsidRPr="003F5FE8" w:rsidRDefault="00AD4BFB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220.31</w:t>
            </w:r>
          </w:p>
        </w:tc>
      </w:tr>
      <w:tr w:rsidR="00D033CA" w:rsidRPr="003F5FE8" w14:paraId="3C6B6467" w14:textId="77777777" w:rsidTr="00860627">
        <w:tc>
          <w:tcPr>
            <w:tcW w:w="2970" w:type="dxa"/>
          </w:tcPr>
          <w:p w14:paraId="0B69C156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AC3C0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A48FD7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F04F2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D8995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F418E1" w14:textId="5F7A2303" w:rsidR="00D033CA" w:rsidRPr="003F5FE8" w:rsidRDefault="00AD4BFB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305.00</w:t>
            </w:r>
          </w:p>
        </w:tc>
      </w:tr>
      <w:tr w:rsidR="00D033CA" w:rsidRPr="003F5FE8" w14:paraId="4D052F6A" w14:textId="77777777" w:rsidTr="00860627">
        <w:tc>
          <w:tcPr>
            <w:tcW w:w="2970" w:type="dxa"/>
          </w:tcPr>
          <w:p w14:paraId="7EF79636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4A8ACD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BDDF8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F6AE7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50AD6" w14:textId="77777777" w:rsidR="00D033CA" w:rsidRPr="003F5FE8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ADBBAA" w14:textId="77777777" w:rsidR="00D033CA" w:rsidRPr="003F5FE8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3F5FE8" w14:paraId="08C4AE63" w14:textId="77777777" w:rsidTr="00860627">
        <w:tc>
          <w:tcPr>
            <w:tcW w:w="2970" w:type="dxa"/>
          </w:tcPr>
          <w:p w14:paraId="5AF8DA5C" w14:textId="2D9E6CA0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17DDE7FF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19DCAE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33DE24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E109A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FB1CB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3F5FE8" w14:paraId="57506875" w14:textId="77777777" w:rsidTr="00860627">
        <w:tc>
          <w:tcPr>
            <w:tcW w:w="2970" w:type="dxa"/>
          </w:tcPr>
          <w:p w14:paraId="7C62C62E" w14:textId="4A03486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F5F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459D815" w14:textId="67DD836C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35C383C2" w14:textId="1B3820AD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8A27322" w14:textId="63A0B5AA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7B27A807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61C17" w14:textId="174FC849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84.73</w:t>
            </w:r>
          </w:p>
        </w:tc>
      </w:tr>
      <w:tr w:rsidR="00ED2DB0" w:rsidRPr="003F5FE8" w14:paraId="675E3E0F" w14:textId="77777777" w:rsidTr="00860627">
        <w:tc>
          <w:tcPr>
            <w:tcW w:w="2970" w:type="dxa"/>
          </w:tcPr>
          <w:p w14:paraId="42C442FF" w14:textId="614D070C" w:rsidR="00ED2DB0" w:rsidRPr="003F5FE8" w:rsidRDefault="00ED2DB0" w:rsidP="004B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F5FE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E4AF917" w14:textId="1D228FFD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20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1D42DA00" w14:textId="171719E5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F5FE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F5FE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8B1E22E" w14:textId="4D08742B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70" w:type="dxa"/>
          </w:tcPr>
          <w:p w14:paraId="4B3ED0AF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D89879" w14:textId="168C30E2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440.63</w:t>
            </w:r>
          </w:p>
        </w:tc>
      </w:tr>
      <w:tr w:rsidR="00ED2DB0" w:rsidRPr="003F5FE8" w14:paraId="240CCB8E" w14:textId="77777777" w:rsidTr="00860627">
        <w:tc>
          <w:tcPr>
            <w:tcW w:w="2970" w:type="dxa"/>
          </w:tcPr>
          <w:p w14:paraId="257FB911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FEB7F11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768A5C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A6EDCB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D870B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32AC68" w14:textId="693A8F3E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525.36</w:t>
            </w:r>
          </w:p>
        </w:tc>
      </w:tr>
    </w:tbl>
    <w:p w14:paraId="7B49602F" w14:textId="08AD4591" w:rsidR="00785423" w:rsidRDefault="00785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56B2ED" w14:textId="0A9716D9" w:rsidR="00766242" w:rsidRPr="003F5FE8" w:rsidRDefault="00766242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F5FE8">
        <w:rPr>
          <w:rFonts w:ascii="Angsana New" w:hAnsi="Angsana New"/>
          <w:sz w:val="30"/>
          <w:szCs w:val="30"/>
          <w:u w:val="none"/>
          <w:cs/>
        </w:rPr>
        <w:t>เครื่องมือทางการเงิน</w:t>
      </w:r>
    </w:p>
    <w:p w14:paraId="37FD0F87" w14:textId="02498B55" w:rsidR="002E1DBB" w:rsidRPr="001E2C93" w:rsidRDefault="002E1DBB" w:rsidP="002E1DBB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</w:rPr>
      </w:pPr>
    </w:p>
    <w:p w14:paraId="3C7A5DB2" w14:textId="1307717E" w:rsidR="001823EF" w:rsidRPr="00284EE1" w:rsidRDefault="001823EF" w:rsidP="00284EE1">
      <w:pPr>
        <w:pStyle w:val="block"/>
        <w:numPr>
          <w:ilvl w:val="0"/>
          <w:numId w:val="22"/>
        </w:numPr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284EE1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D695BCB" w14:textId="77777777" w:rsidR="001823EF" w:rsidRPr="001E2C93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14:paraId="6FF13BBC" w14:textId="06CB5A96" w:rsidR="0059358D" w:rsidRPr="003F5FE8" w:rsidRDefault="001823EF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F5FE8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BA5F75" w:rsidRPr="003F5FE8">
        <w:rPr>
          <w:rFonts w:ascii="Angsana New" w:hAnsi="Angsana New" w:hint="cs"/>
          <w:sz w:val="30"/>
          <w:szCs w:val="30"/>
          <w:cs/>
          <w:lang w:bidi="th-TH"/>
        </w:rPr>
        <w:t xml:space="preserve">       </w:t>
      </w:r>
      <w:r w:rsidRPr="003F5FE8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BA5F75" w:rsidRPr="003F5FE8">
        <w:rPr>
          <w:rFonts w:ascii="Angsana New" w:hAnsi="Angsana New" w:hint="cs"/>
          <w:sz w:val="30"/>
          <w:szCs w:val="30"/>
          <w:cs/>
          <w:lang w:bidi="th-TH"/>
        </w:rPr>
        <w:t>ราคาทุนตัดจำหน่าย</w:t>
      </w:r>
      <w:r w:rsidRPr="003F5FE8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25EE01E" w14:textId="38283EBA" w:rsidR="0059358D" w:rsidRPr="001E2C93" w:rsidRDefault="0059358D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806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510"/>
        <w:gridCol w:w="1090"/>
        <w:gridCol w:w="284"/>
        <w:gridCol w:w="1022"/>
        <w:gridCol w:w="284"/>
        <w:gridCol w:w="1022"/>
        <w:gridCol w:w="284"/>
        <w:gridCol w:w="914"/>
        <w:gridCol w:w="284"/>
        <w:gridCol w:w="914"/>
        <w:gridCol w:w="284"/>
        <w:gridCol w:w="914"/>
      </w:tblGrid>
      <w:tr w:rsidR="006437BC" w:rsidRPr="001E2C93" w14:paraId="5EE9EC6F" w14:textId="77777777" w:rsidTr="000119B3">
        <w:trPr>
          <w:trHeight w:val="227"/>
          <w:tblHeader/>
        </w:trPr>
        <w:tc>
          <w:tcPr>
            <w:tcW w:w="2510" w:type="dxa"/>
            <w:vAlign w:val="bottom"/>
          </w:tcPr>
          <w:p w14:paraId="31551303" w14:textId="77777777" w:rsidR="006437BC" w:rsidRPr="001E2C93" w:rsidRDefault="006437BC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96" w:type="dxa"/>
            <w:gridSpan w:val="11"/>
            <w:vAlign w:val="bottom"/>
          </w:tcPr>
          <w:p w14:paraId="198B1D40" w14:textId="43D33E05" w:rsidR="006437BC" w:rsidRPr="001E2C93" w:rsidRDefault="006437BC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D3E90" w:rsidRPr="001E2C93" w14:paraId="4C06C9CB" w14:textId="77777777" w:rsidTr="00A45B79">
        <w:trPr>
          <w:trHeight w:val="245"/>
          <w:tblHeader/>
        </w:trPr>
        <w:tc>
          <w:tcPr>
            <w:tcW w:w="2510" w:type="dxa"/>
            <w:vAlign w:val="bottom"/>
          </w:tcPr>
          <w:p w14:paraId="1013828F" w14:textId="77777777" w:rsidR="00ED3E90" w:rsidRPr="001E2C93" w:rsidRDefault="00ED3E90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4F16E6EF" w14:textId="3F516C0B" w:rsidR="00ED3E90" w:rsidRPr="001E2C93" w:rsidRDefault="00ED3E90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3CA63A76" w14:textId="77777777" w:rsidR="00ED3E90" w:rsidRPr="001E2C93" w:rsidRDefault="00ED3E90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616" w:type="dxa"/>
            <w:gridSpan w:val="7"/>
            <w:vAlign w:val="bottom"/>
          </w:tcPr>
          <w:p w14:paraId="1DF1275A" w14:textId="05EB9BE1" w:rsidR="00ED3E90" w:rsidRPr="001E2C93" w:rsidRDefault="00ED3E90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46397" w:rsidRPr="001E2C93" w14:paraId="23EFD642" w14:textId="77777777" w:rsidTr="000119B3">
        <w:trPr>
          <w:trHeight w:val="606"/>
          <w:tblHeader/>
        </w:trPr>
        <w:tc>
          <w:tcPr>
            <w:tcW w:w="2510" w:type="dxa"/>
            <w:vAlign w:val="bottom"/>
          </w:tcPr>
          <w:p w14:paraId="0520663E" w14:textId="7371AA22" w:rsidR="00AA45C5" w:rsidRPr="001E2C93" w:rsidRDefault="00AA45C5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90" w:type="dxa"/>
            <w:vAlign w:val="bottom"/>
          </w:tcPr>
          <w:p w14:paraId="6A98D90E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6FF1165" w14:textId="04CBCDEC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</w:tcPr>
          <w:p w14:paraId="424B245C" w14:textId="77777777" w:rsidR="00AA45C5" w:rsidRPr="001E2C93" w:rsidRDefault="00AA45C5" w:rsidP="00301847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BEC100" w14:textId="19A7966D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4BFF0633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4CB1F1DE" w14:textId="66C72ABF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6198B2FB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3A171F26" w14:textId="01BFC0B3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84" w:type="dxa"/>
          </w:tcPr>
          <w:p w14:paraId="2412D816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01F89153" w14:textId="3450484D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1E2C93">
              <w:rPr>
                <w:rFonts w:ascii="Angsana New" w:hAnsi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84" w:type="dxa"/>
          </w:tcPr>
          <w:p w14:paraId="37EBBBA6" w14:textId="77777777" w:rsidR="00AA45C5" w:rsidRPr="001E2C93" w:rsidRDefault="00AA45C5" w:rsidP="00301847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173D645" w14:textId="22C2298A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437BC" w:rsidRPr="001E2C93" w14:paraId="58B13999" w14:textId="77777777" w:rsidTr="00301A8A">
        <w:trPr>
          <w:trHeight w:val="274"/>
          <w:tblHeader/>
        </w:trPr>
        <w:tc>
          <w:tcPr>
            <w:tcW w:w="2510" w:type="dxa"/>
          </w:tcPr>
          <w:p w14:paraId="0848EC35" w14:textId="77777777" w:rsidR="006437BC" w:rsidRPr="001E2C93" w:rsidRDefault="006437BC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96" w:type="dxa"/>
            <w:gridSpan w:val="11"/>
            <w:vAlign w:val="bottom"/>
          </w:tcPr>
          <w:p w14:paraId="4A7D5C19" w14:textId="006A6B2C" w:rsidR="006437BC" w:rsidRPr="001E2C93" w:rsidRDefault="006437BC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E2C9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46397" w:rsidRPr="001E2C93" w14:paraId="3F48CF2A" w14:textId="77777777" w:rsidTr="000119B3">
        <w:trPr>
          <w:trHeight w:val="274"/>
          <w:tblHeader/>
        </w:trPr>
        <w:tc>
          <w:tcPr>
            <w:tcW w:w="2510" w:type="dxa"/>
          </w:tcPr>
          <w:p w14:paraId="005763DF" w14:textId="2E4D1BEC" w:rsidR="00AA45C5" w:rsidRPr="001E2C93" w:rsidRDefault="00AA45C5" w:rsidP="00301847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90" w:type="dxa"/>
            <w:vAlign w:val="bottom"/>
          </w:tcPr>
          <w:p w14:paraId="339F1F9B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7A8C3C9F" w14:textId="77777777" w:rsidR="00AA45C5" w:rsidRPr="001E2C93" w:rsidRDefault="00AA45C5" w:rsidP="00301847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0FE9AA4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727F8195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2" w:type="dxa"/>
            <w:vAlign w:val="bottom"/>
          </w:tcPr>
          <w:p w14:paraId="6D2DF3B6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16EB7E30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6354AEA8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42BD5E37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vAlign w:val="bottom"/>
          </w:tcPr>
          <w:p w14:paraId="75D42F21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4" w:type="dxa"/>
          </w:tcPr>
          <w:p w14:paraId="68210C4F" w14:textId="77777777" w:rsidR="00AA45C5" w:rsidRPr="001E2C93" w:rsidRDefault="00AA45C5" w:rsidP="00301847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422349A" w14:textId="77777777" w:rsidR="00AA45C5" w:rsidRPr="001E2C93" w:rsidRDefault="00AA45C5" w:rsidP="0030184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E46397" w:rsidRPr="001E2C93" w14:paraId="001F517E" w14:textId="77777777" w:rsidTr="000119B3">
        <w:trPr>
          <w:trHeight w:val="274"/>
        </w:trPr>
        <w:tc>
          <w:tcPr>
            <w:tcW w:w="2510" w:type="dxa"/>
            <w:hideMark/>
          </w:tcPr>
          <w:p w14:paraId="60D9083A" w14:textId="789B0A74" w:rsidR="00AA45C5" w:rsidRPr="001E2C93" w:rsidRDefault="00AA45C5" w:rsidP="00301847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636EF390" w14:textId="77777777" w:rsidR="00AA45C5" w:rsidRPr="001E2C93" w:rsidRDefault="00AA45C5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282C4F7" w14:textId="77777777" w:rsidR="00AA45C5" w:rsidRPr="001E2C93" w:rsidRDefault="00AA45C5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DCAFB04" w14:textId="77777777" w:rsidR="00AA45C5" w:rsidRPr="001E2C93" w:rsidRDefault="00AA45C5" w:rsidP="00301847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0CA6A3" w14:textId="77777777" w:rsidR="00AA45C5" w:rsidRPr="001E2C93" w:rsidRDefault="00AA45C5" w:rsidP="0030184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627104" w14:textId="77777777" w:rsidR="00AA45C5" w:rsidRPr="001E2C93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F965A88" w14:textId="77777777" w:rsidR="00AA45C5" w:rsidRPr="001E2C93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661BD019" w14:textId="77777777" w:rsidR="00AA45C5" w:rsidRPr="001E2C93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40B2DDE" w14:textId="77777777" w:rsidR="00AA45C5" w:rsidRPr="001E2C93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BEB6EDF" w14:textId="77777777" w:rsidR="00AA45C5" w:rsidRPr="001E2C93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20936F5" w14:textId="77777777" w:rsidR="00AA45C5" w:rsidRPr="001E2C93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4836750" w14:textId="77777777" w:rsidR="00AA45C5" w:rsidRPr="001E2C93" w:rsidRDefault="00AA45C5" w:rsidP="0030184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1E2C93" w14:paraId="308D0672" w14:textId="77777777" w:rsidTr="000119B3">
        <w:trPr>
          <w:trHeight w:val="274"/>
        </w:trPr>
        <w:tc>
          <w:tcPr>
            <w:tcW w:w="2510" w:type="dxa"/>
          </w:tcPr>
          <w:p w14:paraId="277FD599" w14:textId="4EDF614C" w:rsidR="00AA45C5" w:rsidRPr="001E2C93" w:rsidRDefault="00AA45C5" w:rsidP="00E74DE6">
            <w:pPr>
              <w:spacing w:line="240" w:lineRule="auto"/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90" w:type="dxa"/>
          </w:tcPr>
          <w:p w14:paraId="131AC1DF" w14:textId="3281BB69" w:rsidR="00AA45C5" w:rsidRPr="001E2C93" w:rsidRDefault="00AA45C5" w:rsidP="00092FF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48C30DA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13ACE73" w14:textId="35FF8330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84" w:type="dxa"/>
          </w:tcPr>
          <w:p w14:paraId="180ECE8C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09AB695" w14:textId="2E0C155C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84" w:type="dxa"/>
          </w:tcPr>
          <w:p w14:paraId="6A5B2EBE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71D2D34" w14:textId="209C2FA8" w:rsidR="00AA45C5" w:rsidRPr="00E74DE6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84" w:type="dxa"/>
          </w:tcPr>
          <w:p w14:paraId="455BF93C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475485D" w14:textId="22DD1394" w:rsidR="00AA45C5" w:rsidRPr="00E74DE6" w:rsidRDefault="00AA45C5" w:rsidP="00092FFC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2660242" w14:textId="77777777" w:rsidR="00AA45C5" w:rsidRPr="00E74DE6" w:rsidRDefault="00AA45C5" w:rsidP="00E74DE6">
            <w:pPr>
              <w:tabs>
                <w:tab w:val="clear" w:pos="454"/>
                <w:tab w:val="clear" w:pos="680"/>
                <w:tab w:val="decimal" w:pos="521"/>
                <w:tab w:val="decimal" w:pos="595"/>
                <w:tab w:val="decimal" w:pos="76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0843EAA2" w14:textId="6ACDC125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</w:tr>
      <w:tr w:rsidR="00E46397" w:rsidRPr="001E2C93" w14:paraId="11915F10" w14:textId="77777777" w:rsidTr="000119B3">
        <w:trPr>
          <w:trHeight w:val="274"/>
        </w:trPr>
        <w:tc>
          <w:tcPr>
            <w:tcW w:w="2510" w:type="dxa"/>
          </w:tcPr>
          <w:p w14:paraId="3228948B" w14:textId="1E61DCC2" w:rsidR="00AA45C5" w:rsidRPr="001E2C93" w:rsidRDefault="00AA45C5" w:rsidP="00E74DE6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90" w:type="dxa"/>
          </w:tcPr>
          <w:p w14:paraId="34DD91DF" w14:textId="3F759F02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31D77A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1A243764" w14:textId="021D7747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6DC985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1823451A" w14:textId="354B6951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C1EA979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F58552E" w14:textId="2EBD7557" w:rsidR="00AA45C5" w:rsidRPr="00E74DE6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AC8B7D3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1410BFE" w14:textId="604413EE" w:rsidR="00AA45C5" w:rsidRPr="00E74DE6" w:rsidRDefault="00AA45C5" w:rsidP="00E74DE6">
            <w:pPr>
              <w:pStyle w:val="acctfourfigures"/>
              <w:tabs>
                <w:tab w:val="clear" w:pos="765"/>
                <w:tab w:val="decimal" w:pos="447"/>
                <w:tab w:val="decimal" w:pos="52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775F029" w14:textId="77777777" w:rsidR="00AA45C5" w:rsidRPr="00E74DE6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1E85E43B" w14:textId="61067018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1E2C93" w14:paraId="4CA2FCB5" w14:textId="77777777" w:rsidTr="000119B3">
        <w:trPr>
          <w:trHeight w:val="274"/>
        </w:trPr>
        <w:tc>
          <w:tcPr>
            <w:tcW w:w="2510" w:type="dxa"/>
          </w:tcPr>
          <w:p w14:paraId="10F8A210" w14:textId="3390DA13" w:rsidR="00AA45C5" w:rsidRPr="001E2C93" w:rsidRDefault="00AA45C5" w:rsidP="00E74DE6">
            <w:pPr>
              <w:tabs>
                <w:tab w:val="clear" w:pos="227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90" w:type="dxa"/>
          </w:tcPr>
          <w:p w14:paraId="6CCDBE8E" w14:textId="0365B45D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C1438A9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1ECE749A" w14:textId="06FBC29D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15BFD2D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7FEE2E9" w14:textId="0DA94187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853D20C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2ADE230" w14:textId="6CF1A73A" w:rsidR="00AA45C5" w:rsidRPr="00E74DE6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3CB1E61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259725D" w14:textId="458A7D31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C852ED4" w14:textId="77777777" w:rsidR="00AA45C5" w:rsidRPr="00E74DE6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1EE830C0" w14:textId="2B5EBE78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1E2C93" w14:paraId="78FA93BC" w14:textId="77777777" w:rsidTr="000119B3">
        <w:trPr>
          <w:trHeight w:val="274"/>
        </w:trPr>
        <w:tc>
          <w:tcPr>
            <w:tcW w:w="2510" w:type="dxa"/>
          </w:tcPr>
          <w:p w14:paraId="23C5861F" w14:textId="570AD60E" w:rsidR="00AA45C5" w:rsidRPr="001E2C93" w:rsidRDefault="00AA45C5" w:rsidP="00E74DE6">
            <w:pPr>
              <w:tabs>
                <w:tab w:val="clear" w:pos="227"/>
                <w:tab w:val="clear" w:pos="454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090" w:type="dxa"/>
            <w:vAlign w:val="bottom"/>
          </w:tcPr>
          <w:p w14:paraId="2CC5C8FD" w14:textId="4C7FA990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4" w:type="dxa"/>
            <w:vAlign w:val="bottom"/>
          </w:tcPr>
          <w:p w14:paraId="3ABC6B60" w14:textId="77777777" w:rsidR="00AA45C5" w:rsidRPr="001E2C93" w:rsidRDefault="00AA45C5" w:rsidP="00E74DE6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9701711" w14:textId="5898DAA5" w:rsidR="00AA45C5" w:rsidRPr="00E74DE6" w:rsidRDefault="00AA45C5" w:rsidP="00092FF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C31D52D" w14:textId="77777777" w:rsidR="00AA45C5" w:rsidRPr="00E74DE6" w:rsidRDefault="00AA45C5" w:rsidP="00E74DE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474FA1C9" w14:textId="1A507E90" w:rsidR="00AA45C5" w:rsidRPr="00E74DE6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4" w:type="dxa"/>
            <w:vAlign w:val="bottom"/>
          </w:tcPr>
          <w:p w14:paraId="54FE855E" w14:textId="77777777" w:rsidR="00AA45C5" w:rsidRPr="00E74DE6" w:rsidRDefault="00AA45C5" w:rsidP="00E74DE6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4B621F9" w14:textId="1D1427B7" w:rsidR="00AA45C5" w:rsidRPr="00E74DE6" w:rsidRDefault="00AA45C5" w:rsidP="00092FFC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A4242DE" w14:textId="77777777" w:rsidR="00AA45C5" w:rsidRPr="00E74DE6" w:rsidRDefault="00AA45C5" w:rsidP="00E74DE6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DB4BB4F" w14:textId="2944634F" w:rsidR="00AA45C5" w:rsidRPr="00E74DE6" w:rsidRDefault="00AA45C5" w:rsidP="00E74DE6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4" w:type="dxa"/>
            <w:vAlign w:val="bottom"/>
          </w:tcPr>
          <w:p w14:paraId="4982AAB4" w14:textId="77777777" w:rsidR="00AA45C5" w:rsidRPr="00E74DE6" w:rsidRDefault="00AA45C5" w:rsidP="00E74DE6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5C3F0D2" w14:textId="5CF9B6B4" w:rsidR="00AA45C5" w:rsidRPr="00E74DE6" w:rsidRDefault="00AA45C5" w:rsidP="00E74DE6">
            <w:pPr>
              <w:pStyle w:val="acctfourfigures"/>
              <w:tabs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  <w:tr w:rsidR="00E46397" w:rsidRPr="001E2C93" w14:paraId="679621B4" w14:textId="77777777" w:rsidTr="000119B3">
        <w:trPr>
          <w:trHeight w:val="51"/>
        </w:trPr>
        <w:tc>
          <w:tcPr>
            <w:tcW w:w="2510" w:type="dxa"/>
          </w:tcPr>
          <w:p w14:paraId="47706EE7" w14:textId="77777777" w:rsidR="00AA45C5" w:rsidRPr="001E2C93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090" w:type="dxa"/>
          </w:tcPr>
          <w:p w14:paraId="335D4854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CAC8C98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29A6109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7896A7E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EFFB4F2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2CD6F66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E375A78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C969332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6799CAB1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201C6F0" w14:textId="77777777" w:rsidR="00AA45C5" w:rsidRPr="001E2C93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16A23348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1E2C93" w14:paraId="52BACFD8" w14:textId="77777777" w:rsidTr="000119B3">
        <w:trPr>
          <w:trHeight w:val="51"/>
        </w:trPr>
        <w:tc>
          <w:tcPr>
            <w:tcW w:w="2510" w:type="dxa"/>
          </w:tcPr>
          <w:p w14:paraId="6FEF4323" w14:textId="0E757C28" w:rsidR="00AA45C5" w:rsidRPr="001E2C93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90" w:type="dxa"/>
          </w:tcPr>
          <w:p w14:paraId="48EF8DC0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91DD84B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78FF6B0B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BA6EDE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335E9AF0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F6AA6DA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98FE5D7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071517B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064FB680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B1905AC" w14:textId="77777777" w:rsidR="00AA45C5" w:rsidRPr="001E2C93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335B5AE5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1E2C93" w14:paraId="52A72972" w14:textId="77777777" w:rsidTr="000119B3">
        <w:trPr>
          <w:trHeight w:val="51"/>
        </w:trPr>
        <w:tc>
          <w:tcPr>
            <w:tcW w:w="2510" w:type="dxa"/>
          </w:tcPr>
          <w:p w14:paraId="5BFA849B" w14:textId="196B2E08" w:rsidR="00AA45C5" w:rsidRPr="001E2C93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34BE090C" w14:textId="6F9C7BFE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6DE9EC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8B3F767" w14:textId="5FA8F3C3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B26D6D9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5040604" w14:textId="42ADA16A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66784F9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C64FCCD" w14:textId="7337E734" w:rsidR="00AA45C5" w:rsidRPr="001E2C93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9433517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2588D6C" w14:textId="54FFC510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A362873" w14:textId="77777777" w:rsidR="00AA45C5" w:rsidRPr="001E2C93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3203B0EC" w14:textId="696DC94B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1E2C93" w14:paraId="581B0BCF" w14:textId="77777777" w:rsidTr="000119B3">
        <w:trPr>
          <w:trHeight w:val="51"/>
        </w:trPr>
        <w:tc>
          <w:tcPr>
            <w:tcW w:w="2510" w:type="dxa"/>
          </w:tcPr>
          <w:p w14:paraId="10AFA6DC" w14:textId="6AA47BF2" w:rsidR="00AA45C5" w:rsidRPr="001E2C93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90" w:type="dxa"/>
          </w:tcPr>
          <w:p w14:paraId="3DA10FCD" w14:textId="6F3BA00C" w:rsidR="00AA45C5" w:rsidRPr="001E2C93" w:rsidRDefault="00AA45C5" w:rsidP="00092FF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6E8090E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EB05944" w14:textId="5B8A6FC4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84" w:type="dxa"/>
          </w:tcPr>
          <w:p w14:paraId="7E5D7737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4B1FB28" w14:textId="5D44D99A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84" w:type="dxa"/>
          </w:tcPr>
          <w:p w14:paraId="3AFCCEE0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0F993AB3" w14:textId="455E2B86" w:rsidR="00AA45C5" w:rsidRPr="001E2C93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84" w:type="dxa"/>
          </w:tcPr>
          <w:p w14:paraId="046D97E8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B695F91" w14:textId="6BAC9264" w:rsidR="00AA45C5" w:rsidRPr="001E2C93" w:rsidRDefault="00AA45C5" w:rsidP="00092FFC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4843809" w14:textId="77777777" w:rsidR="00AA45C5" w:rsidRPr="001E2C93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06933313" w14:textId="19E9F984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</w:tr>
      <w:tr w:rsidR="00E46397" w:rsidRPr="001E2C93" w14:paraId="3DDDCB51" w14:textId="77777777" w:rsidTr="000119B3">
        <w:trPr>
          <w:trHeight w:val="274"/>
        </w:trPr>
        <w:tc>
          <w:tcPr>
            <w:tcW w:w="2510" w:type="dxa"/>
          </w:tcPr>
          <w:p w14:paraId="6F452731" w14:textId="59EC691D" w:rsidR="00AA45C5" w:rsidRPr="001E2C93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0" w:type="dxa"/>
          </w:tcPr>
          <w:p w14:paraId="7AF94AB6" w14:textId="7FC4A40A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8B415D0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FB5A368" w14:textId="35D6053A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64A9444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480BD1FF" w14:textId="22967538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88401D3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B46BB7E" w14:textId="011BB765" w:rsidR="00AA45C5" w:rsidRPr="001E2C93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393A152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01A0AABF" w14:textId="1F574D33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BC320DB" w14:textId="77777777" w:rsidR="00AA45C5" w:rsidRPr="001E2C93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18DBA88C" w14:textId="79D125EE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1E2C93" w14:paraId="6089080A" w14:textId="77777777" w:rsidTr="000119B3">
        <w:trPr>
          <w:trHeight w:val="274"/>
        </w:trPr>
        <w:tc>
          <w:tcPr>
            <w:tcW w:w="2510" w:type="dxa"/>
          </w:tcPr>
          <w:p w14:paraId="00CDAEB5" w14:textId="3ED7173B" w:rsidR="00AA45C5" w:rsidRPr="001E2C93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E2C9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90" w:type="dxa"/>
          </w:tcPr>
          <w:p w14:paraId="2E4EB40F" w14:textId="15AB6A56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C5E5FC5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B8CC482" w14:textId="52E0D07F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25B950F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55DAFE24" w14:textId="4198E50B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4D549686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11F7EA7" w14:textId="028EF6A6" w:rsidR="00AA45C5" w:rsidRPr="001E2C93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04A9CB0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96A0BD6" w14:textId="79490D45" w:rsidR="00AA45C5" w:rsidRPr="001E2C93" w:rsidRDefault="00AA45C5" w:rsidP="00E74DE6">
            <w:pPr>
              <w:pStyle w:val="acctfourfigures"/>
              <w:tabs>
                <w:tab w:val="clear" w:pos="765"/>
                <w:tab w:val="decimal" w:pos="447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4551357" w14:textId="77777777" w:rsidR="00AA45C5" w:rsidRPr="001E2C93" w:rsidRDefault="00AA45C5" w:rsidP="00E74DE6">
            <w:pPr>
              <w:tabs>
                <w:tab w:val="clear" w:pos="6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</w:tcPr>
          <w:p w14:paraId="385CF0A7" w14:textId="2C1262D8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97" w:rsidRPr="001E2C93" w14:paraId="3C01C202" w14:textId="77777777" w:rsidTr="000119B3">
        <w:trPr>
          <w:trHeight w:val="274"/>
        </w:trPr>
        <w:tc>
          <w:tcPr>
            <w:tcW w:w="2510" w:type="dxa"/>
          </w:tcPr>
          <w:p w14:paraId="1D89514D" w14:textId="2A7C96D4" w:rsidR="00AA45C5" w:rsidRPr="001E2C93" w:rsidRDefault="00AA45C5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E2C93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090" w:type="dxa"/>
            <w:vAlign w:val="bottom"/>
          </w:tcPr>
          <w:p w14:paraId="3800B431" w14:textId="64EB4CB6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84" w:type="dxa"/>
            <w:vAlign w:val="bottom"/>
          </w:tcPr>
          <w:p w14:paraId="0E0D7EA4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36C00DF4" w14:textId="16A3A762" w:rsidR="00AA45C5" w:rsidRPr="001E2C93" w:rsidRDefault="00AA45C5" w:rsidP="00092FF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0E42236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0A9BD05" w14:textId="0D8ED109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84" w:type="dxa"/>
            <w:vAlign w:val="bottom"/>
          </w:tcPr>
          <w:p w14:paraId="6AC5420E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2C83F9BD" w14:textId="0B694FD1" w:rsidR="00AA45C5" w:rsidRPr="001E2C93" w:rsidRDefault="00AA45C5" w:rsidP="00092FFC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14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E109BCE" w14:textId="77777777" w:rsidR="00AA45C5" w:rsidRPr="001E2C93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E360700" w14:textId="2BCB3735" w:rsidR="00AA45C5" w:rsidRPr="001E2C93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447"/>
                <w:tab w:val="decimal" w:pos="521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84" w:type="dxa"/>
            <w:vAlign w:val="bottom"/>
          </w:tcPr>
          <w:p w14:paraId="39B76AAF" w14:textId="77777777" w:rsidR="00AA45C5" w:rsidRPr="001E2C93" w:rsidRDefault="00AA45C5" w:rsidP="00E74DE6">
            <w:pPr>
              <w:tabs>
                <w:tab w:val="clear" w:pos="680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6FFF9B9D" w14:textId="7D37C9EB" w:rsidR="00AA45C5" w:rsidRPr="001E2C93" w:rsidRDefault="00AA45C5" w:rsidP="00E74DE6">
            <w:pPr>
              <w:pStyle w:val="acctfourfigures"/>
              <w:tabs>
                <w:tab w:val="clear" w:pos="765"/>
                <w:tab w:val="decimal" w:pos="380"/>
                <w:tab w:val="decimal" w:pos="521"/>
                <w:tab w:val="decimal" w:pos="595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</w:tr>
    </w:tbl>
    <w:p w14:paraId="7AFB4267" w14:textId="142F6BA5" w:rsidR="00301847" w:rsidRDefault="00301847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"/>
          <w:szCs w:val="2"/>
          <w:lang w:bidi="th-TH"/>
        </w:rPr>
      </w:pPr>
    </w:p>
    <w:p w14:paraId="08E9A265" w14:textId="77777777" w:rsidR="004F1F37" w:rsidRPr="00092FFC" w:rsidRDefault="004F1F37" w:rsidP="00092FFC">
      <w:pPr>
        <w:pStyle w:val="block"/>
        <w:spacing w:after="0"/>
        <w:ind w:left="1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092FFC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เงินลงทุนในตราสารทุน</w:t>
      </w:r>
    </w:p>
    <w:p w14:paraId="7D884556" w14:textId="08280976" w:rsidR="004F1F37" w:rsidRPr="00092FFC" w:rsidRDefault="004F1F37" w:rsidP="00092FFC">
      <w:pPr>
        <w:pStyle w:val="block"/>
        <w:ind w:left="18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92FFC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ในเดือนมกราคม </w:t>
      </w:r>
      <w:r w:rsidRPr="00092FFC">
        <w:rPr>
          <w:rFonts w:ascii="Angsana New" w:hAnsi="Angsana New"/>
          <w:spacing w:val="4"/>
          <w:sz w:val="30"/>
          <w:szCs w:val="30"/>
          <w:lang w:bidi="th-TH"/>
        </w:rPr>
        <w:t>2567</w:t>
      </w:r>
      <w:r w:rsidRPr="00092FFC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บริษัทได้รับการจัดสรรหุ้นสามัญเพิ่มทุนและลงทุนเพิ่มเติมในบริษัทในประเทศแห่งหนึ่ง</w:t>
      </w:r>
      <w:r w:rsidRPr="00092FFC">
        <w:rPr>
          <w:rFonts w:ascii="Angsana New" w:hAnsi="Angsana New"/>
          <w:sz w:val="30"/>
          <w:szCs w:val="30"/>
          <w:cs/>
          <w:lang w:bidi="th-TH"/>
        </w:rPr>
        <w:t xml:space="preserve"> เป็นจำนวนเงิน </w:t>
      </w:r>
      <w:r w:rsidRPr="004F1F37">
        <w:rPr>
          <w:rFonts w:ascii="Angsana New" w:hAnsi="Angsana New"/>
          <w:sz w:val="30"/>
          <w:szCs w:val="30"/>
          <w:lang w:bidi="th-TH"/>
        </w:rPr>
        <w:t>35.64</w:t>
      </w:r>
      <w:r w:rsidRPr="00092FFC">
        <w:rPr>
          <w:rFonts w:ascii="Angsana New" w:hAnsi="Angsana New"/>
          <w:sz w:val="30"/>
          <w:szCs w:val="30"/>
          <w:cs/>
          <w:lang w:bidi="th-TH"/>
        </w:rPr>
        <w:t xml:space="preserve"> ล้านบาท เงินลงทุนดังกล่าวจัดประเภท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tbl>
      <w:tblPr>
        <w:tblW w:w="973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487"/>
        <w:gridCol w:w="1080"/>
        <w:gridCol w:w="283"/>
        <w:gridCol w:w="1014"/>
        <w:gridCol w:w="283"/>
        <w:gridCol w:w="1017"/>
        <w:gridCol w:w="283"/>
        <w:gridCol w:w="906"/>
        <w:gridCol w:w="283"/>
        <w:gridCol w:w="906"/>
        <w:gridCol w:w="283"/>
        <w:gridCol w:w="906"/>
        <w:gridCol w:w="6"/>
      </w:tblGrid>
      <w:tr w:rsidR="00A9326D" w:rsidRPr="001E2C93" w14:paraId="2B86DFBD" w14:textId="77777777" w:rsidTr="000119B3">
        <w:trPr>
          <w:trHeight w:val="370"/>
          <w:tblHeader/>
        </w:trPr>
        <w:tc>
          <w:tcPr>
            <w:tcW w:w="2489" w:type="dxa"/>
            <w:vAlign w:val="center"/>
          </w:tcPr>
          <w:p w14:paraId="12DB153D" w14:textId="77777777" w:rsidR="00A9326D" w:rsidRPr="00E46397" w:rsidRDefault="00A9326D" w:rsidP="000119B3">
            <w:pPr>
              <w:spacing w:line="240" w:lineRule="auto"/>
              <w:ind w:left="-19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48" w:type="dxa"/>
            <w:gridSpan w:val="12"/>
            <w:vAlign w:val="center"/>
          </w:tcPr>
          <w:p w14:paraId="3753F911" w14:textId="43D3A815" w:rsidR="00A9326D" w:rsidRPr="00E46397" w:rsidRDefault="00A9326D" w:rsidP="00A9326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9326D" w:rsidRPr="001E2C93" w14:paraId="229A8011" w14:textId="77777777" w:rsidTr="000119B3">
        <w:trPr>
          <w:trHeight w:val="397"/>
          <w:tblHeader/>
        </w:trPr>
        <w:tc>
          <w:tcPr>
            <w:tcW w:w="2489" w:type="dxa"/>
            <w:vAlign w:val="center"/>
          </w:tcPr>
          <w:p w14:paraId="7B373779" w14:textId="77777777" w:rsidR="00A9326D" w:rsidRPr="00E46397" w:rsidRDefault="00A9326D" w:rsidP="000119B3">
            <w:pPr>
              <w:spacing w:line="240" w:lineRule="auto"/>
              <w:ind w:left="-19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78" w:type="dxa"/>
            <w:gridSpan w:val="5"/>
            <w:vAlign w:val="center"/>
          </w:tcPr>
          <w:p w14:paraId="6BED01A1" w14:textId="2D5CF5F0" w:rsidR="00A9326D" w:rsidRPr="00E46397" w:rsidRDefault="00A9326D" w:rsidP="00A9326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center"/>
          </w:tcPr>
          <w:p w14:paraId="7E6462FA" w14:textId="77777777" w:rsidR="00A9326D" w:rsidRPr="00E46397" w:rsidRDefault="00A9326D" w:rsidP="00A9326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286" w:type="dxa"/>
            <w:gridSpan w:val="6"/>
            <w:vAlign w:val="center"/>
          </w:tcPr>
          <w:p w14:paraId="3388CFD9" w14:textId="26ED1B0F" w:rsidR="00A9326D" w:rsidRPr="00E46397" w:rsidRDefault="00A9326D" w:rsidP="00A9326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F621B" w:rsidRPr="001E2C93" w14:paraId="657E013C" w14:textId="77777777" w:rsidTr="000119B3">
        <w:trPr>
          <w:gridAfter w:val="1"/>
          <w:wAfter w:w="6" w:type="dxa"/>
          <w:trHeight w:val="585"/>
          <w:tblHeader/>
        </w:trPr>
        <w:tc>
          <w:tcPr>
            <w:tcW w:w="2489" w:type="dxa"/>
            <w:vAlign w:val="bottom"/>
          </w:tcPr>
          <w:p w14:paraId="40D26F50" w14:textId="77777777" w:rsidR="007F621B" w:rsidRPr="00E46397" w:rsidRDefault="007F621B" w:rsidP="00A664F5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463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463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463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81" w:type="dxa"/>
            <w:vAlign w:val="bottom"/>
          </w:tcPr>
          <w:p w14:paraId="64051A51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32CF6F7E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AF4F4FC" w14:textId="77777777" w:rsidR="007F621B" w:rsidRPr="00E46397" w:rsidRDefault="007F621B" w:rsidP="00A664F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4" w:type="dxa"/>
          </w:tcPr>
          <w:p w14:paraId="02675AF1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3" w:type="dxa"/>
          </w:tcPr>
          <w:p w14:paraId="1F80DEA6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2DEA4D43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10A2DDB5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53201E7A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E46397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83" w:type="dxa"/>
          </w:tcPr>
          <w:p w14:paraId="123E113B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7227AEEA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E46397">
              <w:rPr>
                <w:rFonts w:ascii="Angsana New" w:hAnsi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83" w:type="dxa"/>
          </w:tcPr>
          <w:p w14:paraId="0DED02A3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588AF24B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9326D" w:rsidRPr="001E2C93" w14:paraId="63BEBA90" w14:textId="77777777" w:rsidTr="000119B3">
        <w:trPr>
          <w:trHeight w:val="264"/>
          <w:tblHeader/>
        </w:trPr>
        <w:tc>
          <w:tcPr>
            <w:tcW w:w="2489" w:type="dxa"/>
          </w:tcPr>
          <w:p w14:paraId="74BC68AD" w14:textId="37ACDDFB" w:rsidR="00A9326D" w:rsidRPr="00E46397" w:rsidRDefault="00A9326D" w:rsidP="00A664F5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48" w:type="dxa"/>
            <w:gridSpan w:val="12"/>
            <w:vAlign w:val="bottom"/>
          </w:tcPr>
          <w:p w14:paraId="3ADA4CBD" w14:textId="1EA9E0C3" w:rsidR="00A9326D" w:rsidRPr="00E46397" w:rsidRDefault="00A9326D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4639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F621B" w:rsidRPr="001E2C93" w14:paraId="1E60B1A4" w14:textId="77777777" w:rsidTr="000119B3">
        <w:trPr>
          <w:gridAfter w:val="1"/>
          <w:wAfter w:w="6" w:type="dxa"/>
          <w:trHeight w:val="264"/>
          <w:tblHeader/>
        </w:trPr>
        <w:tc>
          <w:tcPr>
            <w:tcW w:w="2489" w:type="dxa"/>
          </w:tcPr>
          <w:p w14:paraId="2E65640A" w14:textId="014B3DD9" w:rsidR="007F621B" w:rsidRPr="00E46397" w:rsidRDefault="007F621B" w:rsidP="00A664F5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E463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81" w:type="dxa"/>
            <w:vAlign w:val="bottom"/>
          </w:tcPr>
          <w:p w14:paraId="02BB9742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71A682F9" w14:textId="77777777" w:rsidR="007F621B" w:rsidRPr="00E46397" w:rsidRDefault="007F621B" w:rsidP="00A664F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4" w:type="dxa"/>
          </w:tcPr>
          <w:p w14:paraId="1BFB714D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74E21DA4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219811B1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61EB898B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40875F6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73A21763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2C681392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</w:tcPr>
          <w:p w14:paraId="0E51095A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vAlign w:val="bottom"/>
          </w:tcPr>
          <w:p w14:paraId="55E07120" w14:textId="77777777" w:rsidR="007F621B" w:rsidRPr="00E46397" w:rsidRDefault="007F621B" w:rsidP="00A664F5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7F621B" w:rsidRPr="001E2C93" w14:paraId="1025EC4E" w14:textId="77777777" w:rsidTr="000119B3">
        <w:trPr>
          <w:gridAfter w:val="1"/>
          <w:wAfter w:w="6" w:type="dxa"/>
          <w:trHeight w:val="264"/>
        </w:trPr>
        <w:tc>
          <w:tcPr>
            <w:tcW w:w="2489" w:type="dxa"/>
            <w:hideMark/>
          </w:tcPr>
          <w:p w14:paraId="2708003A" w14:textId="77777777" w:rsidR="007F621B" w:rsidRPr="00E46397" w:rsidRDefault="007F621B" w:rsidP="00A664F5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463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1" w:type="dxa"/>
          </w:tcPr>
          <w:p w14:paraId="78FD89B5" w14:textId="77777777" w:rsidR="007F621B" w:rsidRPr="00E46397" w:rsidRDefault="007F621B" w:rsidP="00A664F5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98E063" w14:textId="77777777" w:rsidR="007F621B" w:rsidRPr="00E46397" w:rsidRDefault="007F621B" w:rsidP="00A664F5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0E504B7" w14:textId="77777777" w:rsidR="007F621B" w:rsidRPr="00E46397" w:rsidRDefault="007F621B" w:rsidP="00A664F5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AB1CB1" w14:textId="77777777" w:rsidR="007F621B" w:rsidRPr="00E46397" w:rsidRDefault="007F621B" w:rsidP="00A664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0787523" w14:textId="77777777" w:rsidR="007F621B" w:rsidRPr="00E46397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329A75" w14:textId="77777777" w:rsidR="007F621B" w:rsidRPr="00E46397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685C2CB4" w14:textId="77777777" w:rsidR="007F621B" w:rsidRPr="00E46397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32BEA0E" w14:textId="77777777" w:rsidR="007F621B" w:rsidRPr="00E46397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6BEEDCF" w14:textId="77777777" w:rsidR="007F621B" w:rsidRPr="00E46397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4668F7" w14:textId="77777777" w:rsidR="007F621B" w:rsidRPr="00E46397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D35B321" w14:textId="77777777" w:rsidR="007F621B" w:rsidRPr="00E46397" w:rsidRDefault="007F621B" w:rsidP="00A664F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1E2C93" w14:paraId="6AC4B992" w14:textId="77777777" w:rsidTr="000119B3">
        <w:trPr>
          <w:gridAfter w:val="1"/>
          <w:wAfter w:w="6" w:type="dxa"/>
          <w:trHeight w:val="264"/>
        </w:trPr>
        <w:tc>
          <w:tcPr>
            <w:tcW w:w="2489" w:type="dxa"/>
          </w:tcPr>
          <w:p w14:paraId="1A1BE9C7" w14:textId="7DCCBBE6" w:rsidR="007F621B" w:rsidRPr="00E46397" w:rsidRDefault="007F621B" w:rsidP="00E74DE6">
            <w:pPr>
              <w:spacing w:line="240" w:lineRule="auto"/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1" w:type="dxa"/>
          </w:tcPr>
          <w:p w14:paraId="3BE4297F" w14:textId="3B6CA28C" w:rsidR="007F621B" w:rsidRPr="00E46397" w:rsidRDefault="007F621B" w:rsidP="000119B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B18BB7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EDB8A69" w14:textId="51A4AB6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83" w:type="dxa"/>
          </w:tcPr>
          <w:p w14:paraId="271BC7FA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FD382DB" w14:textId="678EAB3A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83" w:type="dxa"/>
          </w:tcPr>
          <w:p w14:paraId="204FFEE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7F19FD5" w14:textId="674BB42C" w:rsidR="007F621B" w:rsidRPr="00E46397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83" w:type="dxa"/>
          </w:tcPr>
          <w:p w14:paraId="4B8D7AA8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DA7556D" w14:textId="5E4BEF99" w:rsidR="007F621B" w:rsidRPr="00E46397" w:rsidRDefault="007F621B" w:rsidP="00E74DE6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3F6C6A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5D2EE2EE" w14:textId="324780EE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</w:tr>
      <w:tr w:rsidR="007F621B" w:rsidRPr="001E2C93" w14:paraId="114F3EEA" w14:textId="77777777" w:rsidTr="000119B3">
        <w:trPr>
          <w:gridAfter w:val="1"/>
          <w:wAfter w:w="6" w:type="dxa"/>
          <w:trHeight w:val="264"/>
        </w:trPr>
        <w:tc>
          <w:tcPr>
            <w:tcW w:w="2489" w:type="dxa"/>
          </w:tcPr>
          <w:p w14:paraId="38770695" w14:textId="77777777" w:rsidR="007F621B" w:rsidRPr="00E46397" w:rsidRDefault="007F621B" w:rsidP="00E74DE6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1" w:type="dxa"/>
          </w:tcPr>
          <w:p w14:paraId="49444C9B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3BC547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7C0C0F01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DE85B9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24BCED9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EF2819A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862FE69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8C6D996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F96285C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447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955FA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B82504C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1E2C93" w14:paraId="3D2D5575" w14:textId="77777777" w:rsidTr="000119B3">
        <w:trPr>
          <w:gridAfter w:val="1"/>
          <w:wAfter w:w="6" w:type="dxa"/>
          <w:trHeight w:val="264"/>
        </w:trPr>
        <w:tc>
          <w:tcPr>
            <w:tcW w:w="2489" w:type="dxa"/>
          </w:tcPr>
          <w:p w14:paraId="282D5F8A" w14:textId="77777777" w:rsidR="007F621B" w:rsidRPr="00E46397" w:rsidRDefault="007F621B" w:rsidP="00E74DE6">
            <w:pPr>
              <w:tabs>
                <w:tab w:val="clear" w:pos="227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1" w:type="dxa"/>
          </w:tcPr>
          <w:p w14:paraId="6FB7046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2FCF82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4389926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8F9A2B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2B1A0BB6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13FFF6A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F36452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0069844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80C5906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661D38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247BD1D3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1E2C93" w14:paraId="5639ABA3" w14:textId="77777777" w:rsidTr="000119B3">
        <w:trPr>
          <w:gridAfter w:val="1"/>
          <w:wAfter w:w="6" w:type="dxa"/>
          <w:trHeight w:val="264"/>
        </w:trPr>
        <w:tc>
          <w:tcPr>
            <w:tcW w:w="2489" w:type="dxa"/>
          </w:tcPr>
          <w:p w14:paraId="0F344020" w14:textId="77777777" w:rsidR="007F621B" w:rsidRPr="00E46397" w:rsidRDefault="007F621B" w:rsidP="00E74DE6">
            <w:pPr>
              <w:tabs>
                <w:tab w:val="clear" w:pos="227"/>
                <w:tab w:val="clear" w:pos="454"/>
              </w:tabs>
              <w:spacing w:line="240" w:lineRule="auto"/>
              <w:ind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081" w:type="dxa"/>
            <w:vAlign w:val="bottom"/>
          </w:tcPr>
          <w:p w14:paraId="628CBE33" w14:textId="3E24E5F1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3" w:type="dxa"/>
            <w:vAlign w:val="bottom"/>
          </w:tcPr>
          <w:p w14:paraId="4C699BAB" w14:textId="77777777" w:rsidR="007F621B" w:rsidRPr="00E46397" w:rsidRDefault="007F621B" w:rsidP="00E74DE6">
            <w:pPr>
              <w:pStyle w:val="acctfourfigures"/>
              <w:tabs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0A85D39B" w14:textId="28962458" w:rsidR="007F621B" w:rsidRPr="00E46397" w:rsidRDefault="007F621B" w:rsidP="000119B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EE0D533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625FCFEE" w14:textId="634DC14B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3" w:type="dxa"/>
            <w:vAlign w:val="bottom"/>
          </w:tcPr>
          <w:p w14:paraId="10B8C577" w14:textId="77777777" w:rsidR="007F621B" w:rsidRPr="00E46397" w:rsidRDefault="007F621B" w:rsidP="00E74DE6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B7C1E34" w14:textId="38FD3A9B" w:rsidR="007F621B" w:rsidRPr="00E46397" w:rsidRDefault="007F621B" w:rsidP="000119B3">
            <w:pPr>
              <w:pStyle w:val="acctfourfigures"/>
              <w:tabs>
                <w:tab w:val="clear" w:pos="765"/>
                <w:tab w:val="decimal" w:pos="357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39F7EAC" w14:textId="77777777" w:rsidR="007F621B" w:rsidRPr="00E46397" w:rsidRDefault="007F621B" w:rsidP="00E74DE6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8CB2E6E" w14:textId="65BE1669" w:rsidR="007F621B" w:rsidRPr="00E46397" w:rsidRDefault="007F621B" w:rsidP="00E74DE6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83" w:type="dxa"/>
            <w:vAlign w:val="bottom"/>
          </w:tcPr>
          <w:p w14:paraId="581E5BF5" w14:textId="77777777" w:rsidR="007F621B" w:rsidRPr="00E46397" w:rsidRDefault="007F621B" w:rsidP="00E74DE6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FBAA431" w14:textId="58E1B1AB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  <w:tr w:rsidR="007F621B" w:rsidRPr="001E2C93" w14:paraId="21E3E038" w14:textId="77777777" w:rsidTr="000119B3">
        <w:trPr>
          <w:gridAfter w:val="1"/>
          <w:wAfter w:w="6" w:type="dxa"/>
          <w:trHeight w:val="49"/>
        </w:trPr>
        <w:tc>
          <w:tcPr>
            <w:tcW w:w="2489" w:type="dxa"/>
          </w:tcPr>
          <w:p w14:paraId="61980EC1" w14:textId="77777777" w:rsidR="007F621B" w:rsidRPr="00E46397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081" w:type="dxa"/>
          </w:tcPr>
          <w:p w14:paraId="217AFF66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A49F9C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748BD5F2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90DBD7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044E9CC1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6E03CD4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38A6B0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037E4F9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B57F59B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7A03B9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919E7F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1E2C93" w14:paraId="7B7A7679" w14:textId="77777777" w:rsidTr="000119B3">
        <w:trPr>
          <w:gridAfter w:val="1"/>
          <w:wAfter w:w="6" w:type="dxa"/>
          <w:trHeight w:val="49"/>
        </w:trPr>
        <w:tc>
          <w:tcPr>
            <w:tcW w:w="2489" w:type="dxa"/>
          </w:tcPr>
          <w:p w14:paraId="3E1D8BC0" w14:textId="1AA7010C" w:rsidR="007F621B" w:rsidRPr="00E46397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E463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E463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81" w:type="dxa"/>
          </w:tcPr>
          <w:p w14:paraId="0E87229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45B1AC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19BDF8A4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44D8A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1A371DA9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F79A453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8A1EC62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6F6121D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921CA4F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7932F3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48633B6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1E2C93" w14:paraId="380F5376" w14:textId="77777777" w:rsidTr="000119B3">
        <w:trPr>
          <w:gridAfter w:val="1"/>
          <w:wAfter w:w="6" w:type="dxa"/>
          <w:trHeight w:val="49"/>
        </w:trPr>
        <w:tc>
          <w:tcPr>
            <w:tcW w:w="2489" w:type="dxa"/>
          </w:tcPr>
          <w:p w14:paraId="24200A5A" w14:textId="77777777" w:rsidR="007F621B" w:rsidRPr="00E46397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E463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1" w:type="dxa"/>
          </w:tcPr>
          <w:p w14:paraId="7C39E50D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151311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47894A04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6654A5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3ECA0413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0B2757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1F117A9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258D2F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0A5EEF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C03D94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66071075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1E2C93" w14:paraId="7F35AF3E" w14:textId="77777777" w:rsidTr="000119B3">
        <w:trPr>
          <w:gridAfter w:val="1"/>
          <w:wAfter w:w="6" w:type="dxa"/>
          <w:trHeight w:val="49"/>
        </w:trPr>
        <w:tc>
          <w:tcPr>
            <w:tcW w:w="2489" w:type="dxa"/>
          </w:tcPr>
          <w:p w14:paraId="70D29E94" w14:textId="32515EF7" w:rsidR="007F621B" w:rsidRPr="00E46397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1" w:type="dxa"/>
          </w:tcPr>
          <w:p w14:paraId="5B1A8A00" w14:textId="5E5B7D10" w:rsidR="007F621B" w:rsidRPr="00E46397" w:rsidRDefault="007F621B" w:rsidP="000119B3">
            <w:pPr>
              <w:pStyle w:val="acctfourfigures"/>
              <w:tabs>
                <w:tab w:val="clear" w:pos="765"/>
                <w:tab w:val="decimal" w:pos="187"/>
                <w:tab w:val="decimal" w:pos="642"/>
              </w:tabs>
              <w:spacing w:line="240" w:lineRule="atLeast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42D141E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70698EE0" w14:textId="1C12E7B3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83" w:type="dxa"/>
          </w:tcPr>
          <w:p w14:paraId="3454DDA7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36C816A1" w14:textId="243034A2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83" w:type="dxa"/>
          </w:tcPr>
          <w:p w14:paraId="3518E97E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7C259CC" w14:textId="4428686D" w:rsidR="007F621B" w:rsidRPr="00E46397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  <w:tc>
          <w:tcPr>
            <w:tcW w:w="283" w:type="dxa"/>
          </w:tcPr>
          <w:p w14:paraId="15FBA47B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1E1AD17" w14:textId="3805AE73" w:rsidR="007F621B" w:rsidRPr="00E46397" w:rsidRDefault="007F621B" w:rsidP="00E74DE6">
            <w:pPr>
              <w:pStyle w:val="acctfourfigures"/>
              <w:tabs>
                <w:tab w:val="clear" w:pos="765"/>
                <w:tab w:val="decimal" w:pos="187"/>
                <w:tab w:val="decimal" w:pos="521"/>
              </w:tabs>
              <w:spacing w:line="240" w:lineRule="atLeast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A1C9CF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67C8035B" w14:textId="3B4A93EB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80,213</w:t>
            </w:r>
          </w:p>
        </w:tc>
      </w:tr>
      <w:tr w:rsidR="007F621B" w:rsidRPr="001E2C93" w14:paraId="35BD7F79" w14:textId="77777777" w:rsidTr="000119B3">
        <w:trPr>
          <w:gridAfter w:val="1"/>
          <w:wAfter w:w="6" w:type="dxa"/>
          <w:trHeight w:val="264"/>
        </w:trPr>
        <w:tc>
          <w:tcPr>
            <w:tcW w:w="2489" w:type="dxa"/>
          </w:tcPr>
          <w:p w14:paraId="18D7A869" w14:textId="77777777" w:rsidR="007F621B" w:rsidRPr="00E46397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1" w:type="dxa"/>
          </w:tcPr>
          <w:p w14:paraId="24648B7A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0479E2A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168B78BE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24B968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1CE9CFB5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0D20F38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59EC797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75BA314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718C0B15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C9866A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9365DE8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1E2C93" w14:paraId="72CF0232" w14:textId="77777777" w:rsidTr="000119B3">
        <w:trPr>
          <w:gridAfter w:val="1"/>
          <w:wAfter w:w="6" w:type="dxa"/>
          <w:trHeight w:val="264"/>
        </w:trPr>
        <w:tc>
          <w:tcPr>
            <w:tcW w:w="2489" w:type="dxa"/>
          </w:tcPr>
          <w:p w14:paraId="41D017E7" w14:textId="77777777" w:rsidR="007F621B" w:rsidRPr="00E46397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4639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1" w:type="dxa"/>
          </w:tcPr>
          <w:p w14:paraId="6731D5AD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DF491A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7A0462ED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B59BD5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0027ED1C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6BFFD87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E6DD9EB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74DE538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25F6106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447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4CE933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69AFC54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1B" w:rsidRPr="001E2C93" w14:paraId="3185C3C5" w14:textId="77777777" w:rsidTr="000119B3">
        <w:trPr>
          <w:gridAfter w:val="1"/>
          <w:wAfter w:w="6" w:type="dxa"/>
          <w:trHeight w:val="264"/>
        </w:trPr>
        <w:tc>
          <w:tcPr>
            <w:tcW w:w="2489" w:type="dxa"/>
          </w:tcPr>
          <w:p w14:paraId="0A9436A6" w14:textId="77777777" w:rsidR="007F621B" w:rsidRPr="00E46397" w:rsidRDefault="007F621B" w:rsidP="00E74DE6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46397">
              <w:rPr>
                <w:rFonts w:ascii="Angsana New" w:hAnsi="Angsana New" w:hint="cs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081" w:type="dxa"/>
            <w:vAlign w:val="bottom"/>
          </w:tcPr>
          <w:p w14:paraId="730122CB" w14:textId="1154636A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83" w:type="dxa"/>
            <w:vAlign w:val="bottom"/>
          </w:tcPr>
          <w:p w14:paraId="0DA0B132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68BA90EC" w14:textId="7A55D6D5" w:rsidR="007F621B" w:rsidRPr="00E46397" w:rsidRDefault="007F621B" w:rsidP="00E74DE6">
            <w:pPr>
              <w:pStyle w:val="acctfourfigures"/>
              <w:tabs>
                <w:tab w:val="clear" w:pos="765"/>
                <w:tab w:val="decimal" w:pos="187"/>
                <w:tab w:val="decimal" w:pos="521"/>
              </w:tabs>
              <w:spacing w:line="240" w:lineRule="atLeast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AAA4647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0156F4A1" w14:textId="3949E583" w:rsidR="007F621B" w:rsidRPr="00E46397" w:rsidRDefault="007F621B" w:rsidP="00E74D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83" w:type="dxa"/>
            <w:vAlign w:val="bottom"/>
          </w:tcPr>
          <w:p w14:paraId="7FF36800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37E9CBF3" w14:textId="2C16AB93" w:rsidR="007F621B" w:rsidRPr="00E46397" w:rsidRDefault="007F621B" w:rsidP="00E74DE6">
            <w:pPr>
              <w:pStyle w:val="acctfourfigures"/>
              <w:tabs>
                <w:tab w:val="clear" w:pos="765"/>
                <w:tab w:val="decimal" w:pos="187"/>
                <w:tab w:val="decimal" w:pos="521"/>
              </w:tabs>
              <w:spacing w:line="240" w:lineRule="atLeast"/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F4209B6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37B5C31" w14:textId="10E5D6B6" w:rsidR="007F621B" w:rsidRPr="00E46397" w:rsidRDefault="007F621B" w:rsidP="00E74DE6">
            <w:pPr>
              <w:pStyle w:val="acctfourfigures"/>
              <w:tabs>
                <w:tab w:val="clear" w:pos="765"/>
                <w:tab w:val="decimal" w:pos="447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  <w:tc>
          <w:tcPr>
            <w:tcW w:w="283" w:type="dxa"/>
            <w:vAlign w:val="bottom"/>
          </w:tcPr>
          <w:p w14:paraId="3E83F4A9" w14:textId="77777777" w:rsidR="007F621B" w:rsidRPr="00E46397" w:rsidRDefault="007F621B" w:rsidP="00E74D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74DDF8B" w14:textId="09C372CA" w:rsidR="007F621B" w:rsidRPr="00E46397" w:rsidRDefault="007F621B" w:rsidP="00E74D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41,391</w:t>
            </w:r>
          </w:p>
        </w:tc>
      </w:tr>
    </w:tbl>
    <w:p w14:paraId="09F56426" w14:textId="260FC319" w:rsidR="00301847" w:rsidRDefault="00301847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3521861" w14:textId="77777777" w:rsidR="004D7B37" w:rsidRDefault="004D7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3045ADF" w14:textId="6875FD12" w:rsidR="00102952" w:rsidRPr="0059693A" w:rsidRDefault="00750971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3A9A38CE" w14:textId="77777777" w:rsidR="007E7F9E" w:rsidRPr="0059693A" w:rsidRDefault="007E7F9E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102952" w:rsidRPr="0059693A" w14:paraId="72F4AEBD" w14:textId="77777777" w:rsidTr="00D44E15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291ECDCB" w14:textId="77777777" w:rsidR="00102952" w:rsidRPr="0059693A" w:rsidRDefault="00102952" w:rsidP="00D44E1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C9A1BD" w14:textId="77777777" w:rsidR="00102952" w:rsidRPr="0059693A" w:rsidRDefault="00102952" w:rsidP="00D44E1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5B4EA3F4" w14:textId="77777777" w:rsidR="00102952" w:rsidRPr="0059693A" w:rsidRDefault="00102952" w:rsidP="00D44E15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02952" w:rsidRPr="0059693A" w14:paraId="5F5FF351" w14:textId="77777777" w:rsidTr="00D44E15">
        <w:tc>
          <w:tcPr>
            <w:tcW w:w="4410" w:type="dxa"/>
            <w:shd w:val="clear" w:color="auto" w:fill="auto"/>
          </w:tcPr>
          <w:p w14:paraId="4D3E49E6" w14:textId="6C2EBDB0" w:rsidR="00163FFF" w:rsidRPr="0059693A" w:rsidRDefault="00102952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CF1F39"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</w:t>
            </w:r>
            <w:r w:rsidR="00163FFF"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ทุนในความต้องการของตลาด</w:t>
            </w:r>
          </w:p>
          <w:p w14:paraId="2FE08677" w14:textId="7AE4080E" w:rsidR="00102952" w:rsidRPr="0059693A" w:rsidRDefault="00163FFF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102952"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  <w:r w:rsidR="00102952" w:rsidRPr="0059693A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3935C2B" w14:textId="77777777" w:rsidR="00102952" w:rsidRPr="0059693A" w:rsidRDefault="00102952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5743CEC3" w14:textId="1CB322BE" w:rsidR="00102952" w:rsidRPr="0059693A" w:rsidRDefault="00CF1F39" w:rsidP="00D44E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ราคาปิด</w:t>
            </w:r>
            <w:r w:rsidR="00102952"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102952" w:rsidRPr="0059693A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102952" w:rsidRPr="0059693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2365E9" w:rsidRPr="0059693A" w14:paraId="7E399D04" w14:textId="77777777" w:rsidTr="00D44E15">
        <w:tc>
          <w:tcPr>
            <w:tcW w:w="4410" w:type="dxa"/>
            <w:shd w:val="clear" w:color="auto" w:fill="auto"/>
          </w:tcPr>
          <w:p w14:paraId="7F065A84" w14:textId="24E72C41" w:rsidR="002365E9" w:rsidRPr="0059693A" w:rsidRDefault="002365E9" w:rsidP="002365E9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31CB6FF7" w14:textId="77777777" w:rsidR="002365E9" w:rsidRPr="0059693A" w:rsidRDefault="002365E9" w:rsidP="002365E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649333DD" w14:textId="453F0060" w:rsidR="002365E9" w:rsidRPr="0059693A" w:rsidRDefault="002365E9" w:rsidP="002365E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D4F63" w:rsidRPr="0059693A" w14:paraId="39944783" w14:textId="77777777" w:rsidTr="00D44E15">
        <w:tc>
          <w:tcPr>
            <w:tcW w:w="4410" w:type="dxa"/>
            <w:shd w:val="clear" w:color="auto" w:fill="auto"/>
          </w:tcPr>
          <w:p w14:paraId="5E1A2A5E" w14:textId="1D6A3B3D" w:rsidR="006D4F63" w:rsidRPr="0059693A" w:rsidRDefault="006D4F63" w:rsidP="006D4F63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2CD83FB3" w14:textId="77777777" w:rsidR="006D4F63" w:rsidRPr="0059693A" w:rsidRDefault="006D4F63" w:rsidP="006D4F6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7F1090E9" w14:textId="0F6F52A1" w:rsidR="006D4F63" w:rsidRPr="0059693A" w:rsidRDefault="006D4F63" w:rsidP="006D4F6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การคิดลดกระแสเงินสด โดยใช้แบบจําลองโดยใช้ข้อมูลที่หาได้จากตลาด (</w:t>
            </w:r>
            <w:r w:rsidRPr="0059693A">
              <w:rPr>
                <w:rFonts w:ascii="Angsana New" w:hAnsi="Angsana New"/>
                <w:sz w:val="30"/>
                <w:szCs w:val="30"/>
                <w:lang w:bidi="th-TH"/>
              </w:rPr>
              <w:t>Observable Market Data)</w:t>
            </w:r>
          </w:p>
        </w:tc>
      </w:tr>
    </w:tbl>
    <w:p w14:paraId="0349ACB3" w14:textId="49821BC4" w:rsidR="00102952" w:rsidRPr="0059693A" w:rsidRDefault="00102952" w:rsidP="00163FF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p w14:paraId="1ACBD37A" w14:textId="2B577297" w:rsidR="009278E0" w:rsidRPr="0059693A" w:rsidRDefault="009278E0" w:rsidP="00284EE1">
      <w:pPr>
        <w:pStyle w:val="block"/>
        <w:numPr>
          <w:ilvl w:val="0"/>
          <w:numId w:val="22"/>
        </w:numPr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59693A">
        <w:rPr>
          <w:rFonts w:ascii="Angsana New" w:hAnsi="Angsana New"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  <w:r w:rsidRPr="0059693A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</w:p>
    <w:p w14:paraId="00C05AD0" w14:textId="6E687E87" w:rsidR="009278E0" w:rsidRPr="0059693A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9CAFE40" w14:textId="51F43DE4" w:rsidR="009278E0" w:rsidRPr="0059693A" w:rsidRDefault="009278E0" w:rsidP="00C52210">
      <w:pPr>
        <w:pStyle w:val="block"/>
        <w:spacing w:after="0" w:line="240" w:lineRule="atLeast"/>
        <w:ind w:left="0" w:right="288" w:firstLine="54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9693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กรอบการบริหารจัดการความเสี่ยง</w:t>
      </w:r>
    </w:p>
    <w:p w14:paraId="425F4820" w14:textId="54D3D256" w:rsidR="009278E0" w:rsidRPr="0059693A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9693A">
        <w:rPr>
          <w:rFonts w:ascii="Angsana New" w:hAnsi="Angsana New" w:hint="cs"/>
          <w:sz w:val="30"/>
          <w:szCs w:val="30"/>
        </w:rPr>
        <w:t xml:space="preserve"> </w:t>
      </w:r>
      <w:r w:rsidRPr="0059693A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D391205" w14:textId="77777777" w:rsidR="004D27ED" w:rsidRPr="0059693A" w:rsidRDefault="004D27ED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CC6D9D" w14:textId="7E941539" w:rsidR="006D4F63" w:rsidRPr="0059693A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9693A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9693A">
        <w:rPr>
          <w:rFonts w:ascii="Angsana New" w:hAnsi="Angsana New" w:hint="cs"/>
          <w:sz w:val="30"/>
          <w:szCs w:val="30"/>
        </w:rPr>
        <w:t xml:space="preserve"> </w:t>
      </w:r>
      <w:r w:rsidRPr="0059693A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71ABF1" w14:textId="1ABF56C0" w:rsidR="002365E9" w:rsidRPr="0059693A" w:rsidRDefault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9693A">
        <w:rPr>
          <w:rFonts w:ascii="Angsana New" w:hAnsi="Angsana New"/>
          <w:sz w:val="30"/>
          <w:szCs w:val="30"/>
          <w:cs/>
        </w:rPr>
        <w:br w:type="page"/>
      </w:r>
    </w:p>
    <w:p w14:paraId="4408016E" w14:textId="280FAE00" w:rsidR="009278E0" w:rsidRPr="0059693A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3F7073">
        <w:rPr>
          <w:rFonts w:ascii="Angsana New" w:hAnsi="Angsana New" w:hint="cs"/>
          <w:sz w:val="30"/>
          <w:szCs w:val="30"/>
          <w:cs/>
        </w:rPr>
        <w:t xml:space="preserve"> </w:t>
      </w:r>
      <w:r w:rsidRPr="0059693A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6B13FE8" w14:textId="77777777" w:rsidR="00800F99" w:rsidRPr="0059693A" w:rsidRDefault="00800F99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C730773" w14:textId="23133657" w:rsidR="00102952" w:rsidRPr="0059693A" w:rsidRDefault="00102952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9693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23F19801" w14:textId="48693370" w:rsidR="00102952" w:rsidRPr="0059693A" w:rsidRDefault="00102952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06E72376" w14:textId="66202BD7" w:rsidR="00163FFF" w:rsidRPr="0059693A" w:rsidRDefault="00163FFF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9693A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256E51BA" w14:textId="21098075" w:rsidR="00163FFF" w:rsidRPr="0059693A" w:rsidRDefault="00163FFF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5AAB98C3" w14:textId="1E0C9F79" w:rsidR="00226517" w:rsidRPr="0059693A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9693A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9693A">
        <w:rPr>
          <w:rFonts w:ascii="Angsana New" w:hAnsi="Angsana New"/>
          <w:sz w:val="30"/>
          <w:szCs w:val="30"/>
        </w:rPr>
        <w:t xml:space="preserve"> </w:t>
      </w:r>
    </w:p>
    <w:p w14:paraId="68F9DF8A" w14:textId="77777777" w:rsidR="00D04E21" w:rsidRPr="0059693A" w:rsidRDefault="00D04E21" w:rsidP="002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44DAD2A" w14:textId="2FA4CF4A" w:rsidR="00226517" w:rsidRPr="0059693A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4D27ED" w:rsidRPr="0059693A">
        <w:rPr>
          <w:rFonts w:ascii="Angsana New" w:hAnsi="Angsana New" w:hint="cs"/>
          <w:sz w:val="30"/>
          <w:szCs w:val="30"/>
          <w:cs/>
        </w:rPr>
        <w:t>การค้า</w:t>
      </w:r>
      <w:r w:rsidRPr="0059693A">
        <w:rPr>
          <w:rFonts w:ascii="Angsana New" w:hAnsi="Angsana New"/>
          <w:sz w:val="30"/>
          <w:szCs w:val="30"/>
          <w:cs/>
        </w:rPr>
        <w:t xml:space="preserve"> </w:t>
      </w:r>
    </w:p>
    <w:p w14:paraId="38BDCD81" w14:textId="70D73079" w:rsidR="00163FFF" w:rsidRPr="0059693A" w:rsidRDefault="00163FFF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4E159E" w14:textId="536221CC" w:rsidR="00163FFF" w:rsidRPr="0059693A" w:rsidRDefault="007E0798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</w:t>
      </w:r>
      <w:r w:rsidR="00CF0240" w:rsidRPr="0059693A">
        <w:rPr>
          <w:rFonts w:ascii="Angsana New" w:hAnsi="Angsana New" w:hint="cs"/>
          <w:sz w:val="30"/>
          <w:szCs w:val="30"/>
          <w:cs/>
        </w:rPr>
        <w:t>โดย</w:t>
      </w:r>
      <w:r w:rsidRPr="0059693A">
        <w:rPr>
          <w:rFonts w:ascii="Angsana New" w:hAnsi="Angsana New"/>
          <w:sz w:val="30"/>
          <w:szCs w:val="30"/>
          <w:cs/>
        </w:rPr>
        <w:t>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</w:t>
      </w:r>
      <w:r w:rsidR="00FC4777" w:rsidRPr="0059693A">
        <w:rPr>
          <w:rFonts w:ascii="Angsana New" w:hAnsi="Angsana New"/>
          <w:sz w:val="30"/>
          <w:szCs w:val="30"/>
        </w:rPr>
        <w:br/>
      </w:r>
      <w:r w:rsidRPr="0059693A">
        <w:rPr>
          <w:rFonts w:ascii="Angsana New" w:hAnsi="Angsana New"/>
          <w:sz w:val="30"/>
          <w:szCs w:val="30"/>
          <w:cs/>
        </w:rPr>
        <w:t>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D8B7" w14:textId="77777777" w:rsidR="004D27ED" w:rsidRPr="0059693A" w:rsidRDefault="004D27ED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6E5437D" w14:textId="127E69DB" w:rsidR="004A2F86" w:rsidRPr="0059693A" w:rsidRDefault="00873095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111A1B">
        <w:rPr>
          <w:rFonts w:ascii="Angsana New" w:hAnsi="Angsana New"/>
          <w:sz w:val="30"/>
          <w:szCs w:val="30"/>
        </w:rPr>
        <w:t>6</w:t>
      </w:r>
    </w:p>
    <w:p w14:paraId="46CA5BD0" w14:textId="5E757911" w:rsidR="0024624E" w:rsidRPr="0059693A" w:rsidRDefault="0024624E" w:rsidP="004A2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54B7A0" w14:textId="35D329AD" w:rsidR="00800F99" w:rsidRPr="0059693A" w:rsidRDefault="00800F99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9693A">
        <w:rPr>
          <w:rFonts w:ascii="Angsana New" w:hAnsi="Angsana New"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9740A1C" w14:textId="03B4BBA7" w:rsidR="00800F99" w:rsidRPr="0059693A" w:rsidRDefault="00800F99" w:rsidP="009F031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8FA339" w14:textId="77505B47" w:rsidR="00800F99" w:rsidRPr="0059693A" w:rsidRDefault="00800F99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318C4E6" w14:textId="77777777" w:rsidR="00AD389C" w:rsidRPr="0059693A" w:rsidRDefault="00AD389C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3FB9AD6C" w14:textId="77777777" w:rsidR="00AD389C" w:rsidRPr="0059693A" w:rsidRDefault="00AD389C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2263083F" w14:textId="77777777" w:rsidR="00AD389C" w:rsidRPr="0059693A" w:rsidRDefault="00AD389C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51A7A863" w14:textId="77777777" w:rsidR="00D05539" w:rsidRPr="0059693A" w:rsidRDefault="00D05539" w:rsidP="006D4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</w:rPr>
      </w:pPr>
    </w:p>
    <w:p w14:paraId="67020C67" w14:textId="144DF142" w:rsidR="007F59FE" w:rsidRPr="0059693A" w:rsidRDefault="007F59FE" w:rsidP="001F55A6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9693A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ความเสี่ยงด้านสภาพคล่อง</w:t>
      </w:r>
    </w:p>
    <w:p w14:paraId="47A146A4" w14:textId="77777777" w:rsidR="001927C3" w:rsidRPr="0059693A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1FEE01" w14:textId="77777777" w:rsidR="001927C3" w:rsidRPr="0059693A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10FA4979" w14:textId="77777777" w:rsidR="001927C3" w:rsidRPr="0059693A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CE167C5" w14:textId="77777777" w:rsidR="001927C3" w:rsidRPr="0059693A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E56CEFA" w14:textId="0E466F8A" w:rsidR="001927C3" w:rsidRPr="0059693A" w:rsidRDefault="001927C3" w:rsidP="0023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360"/>
        <w:gridCol w:w="1260"/>
        <w:gridCol w:w="274"/>
        <w:gridCol w:w="1256"/>
        <w:gridCol w:w="270"/>
        <w:gridCol w:w="1170"/>
      </w:tblGrid>
      <w:tr w:rsidR="001927C3" w:rsidRPr="0059693A" w14:paraId="38E78C01" w14:textId="77777777" w:rsidTr="00404041">
        <w:trPr>
          <w:tblHeader/>
        </w:trPr>
        <w:tc>
          <w:tcPr>
            <w:tcW w:w="3605" w:type="dxa"/>
            <w:vAlign w:val="bottom"/>
          </w:tcPr>
          <w:p w14:paraId="034F2191" w14:textId="77777777" w:rsidR="001927C3" w:rsidRPr="0059693A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DC77BDD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7C3" w:rsidRPr="0059693A" w14:paraId="7497B7A6" w14:textId="77777777" w:rsidTr="00404041">
        <w:trPr>
          <w:tblHeader/>
        </w:trPr>
        <w:tc>
          <w:tcPr>
            <w:tcW w:w="3605" w:type="dxa"/>
          </w:tcPr>
          <w:p w14:paraId="25F2CE1E" w14:textId="77777777" w:rsidR="001927C3" w:rsidRPr="0059693A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DA20E0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12C1242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52C54292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59693A" w14:paraId="79FE7E11" w14:textId="77777777" w:rsidTr="00404041">
        <w:trPr>
          <w:tblHeader/>
        </w:trPr>
        <w:tc>
          <w:tcPr>
            <w:tcW w:w="3605" w:type="dxa"/>
            <w:vAlign w:val="bottom"/>
            <w:hideMark/>
          </w:tcPr>
          <w:p w14:paraId="7B6D489F" w14:textId="77777777" w:rsidR="001927C3" w:rsidRPr="0059693A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2A87FC91" w14:textId="77777777" w:rsidR="001927C3" w:rsidRPr="0059693A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3DF10371" w14:textId="77777777" w:rsidR="001927C3" w:rsidRPr="0059693A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0" w:type="dxa"/>
          </w:tcPr>
          <w:p w14:paraId="621DEBCD" w14:textId="77777777" w:rsidR="001927C3" w:rsidRPr="0059693A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0EC0AF0" w14:textId="77777777" w:rsidR="001927C3" w:rsidRPr="0059693A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4" w:type="dxa"/>
          </w:tcPr>
          <w:p w14:paraId="6A6C6F81" w14:textId="77777777" w:rsidR="001927C3" w:rsidRPr="0059693A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5CFE8B4B" w14:textId="77777777" w:rsidR="001927C3" w:rsidRPr="0059693A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329783" w14:textId="77777777" w:rsidR="001927C3" w:rsidRPr="0059693A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BEB3935" w14:textId="77777777" w:rsidR="001927C3" w:rsidRPr="0059693A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59693A" w14:paraId="66F6E676" w14:textId="77777777" w:rsidTr="00404041">
        <w:trPr>
          <w:tblHeader/>
        </w:trPr>
        <w:tc>
          <w:tcPr>
            <w:tcW w:w="3605" w:type="dxa"/>
          </w:tcPr>
          <w:p w14:paraId="33374DE2" w14:textId="77777777" w:rsidR="001927C3" w:rsidRPr="0059693A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BB3ACBE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9693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904A6F" w14:paraId="0DE1F3F0" w14:textId="77777777" w:rsidTr="00404041">
        <w:tc>
          <w:tcPr>
            <w:tcW w:w="3605" w:type="dxa"/>
          </w:tcPr>
          <w:p w14:paraId="28F43D5F" w14:textId="79D95C5C" w:rsidR="001927C3" w:rsidRPr="00904A6F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4A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D2DB0" w:rsidRPr="00904A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3CE32CB2" w14:textId="77777777" w:rsidR="001927C3" w:rsidRPr="00904A6F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367191" w14:textId="77777777" w:rsidR="001927C3" w:rsidRPr="00904A6F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AFBDC4" w14:textId="77777777" w:rsidR="001927C3" w:rsidRPr="00904A6F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A0FC5DE" w14:textId="77777777" w:rsidR="001927C3" w:rsidRPr="00904A6F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5A26C24B" w14:textId="77777777" w:rsidR="001927C3" w:rsidRPr="00904A6F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F89FA0" w14:textId="77777777" w:rsidR="001927C3" w:rsidRPr="00904A6F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107194" w14:textId="77777777" w:rsidR="001927C3" w:rsidRPr="00904A6F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904A6F" w14:paraId="794F2D14" w14:textId="77777777" w:rsidTr="00404041">
        <w:tc>
          <w:tcPr>
            <w:tcW w:w="3605" w:type="dxa"/>
            <w:hideMark/>
          </w:tcPr>
          <w:p w14:paraId="3058085E" w14:textId="77777777" w:rsidR="001927C3" w:rsidRPr="00904A6F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4A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904A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C45D13F" w14:textId="77777777" w:rsidR="001927C3" w:rsidRPr="00904A6F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D792238" w14:textId="77777777" w:rsidR="001927C3" w:rsidRPr="00904A6F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2B15D" w14:textId="77777777" w:rsidR="001927C3" w:rsidRPr="00904A6F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CFAE94B" w14:textId="77777777" w:rsidR="001927C3" w:rsidRPr="00904A6F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0D4B80A" w14:textId="77777777" w:rsidR="001927C3" w:rsidRPr="00904A6F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530A7" w14:textId="77777777" w:rsidR="001927C3" w:rsidRPr="00904A6F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48220D" w14:textId="77777777" w:rsidR="001927C3" w:rsidRPr="00904A6F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904A6F" w14:paraId="02B3734D" w14:textId="77777777" w:rsidTr="00404041">
        <w:tc>
          <w:tcPr>
            <w:tcW w:w="3605" w:type="dxa"/>
            <w:hideMark/>
          </w:tcPr>
          <w:p w14:paraId="6D8148BB" w14:textId="77777777" w:rsidR="00232F70" w:rsidRPr="00904A6F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904A6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904A6F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13D02081" w14:textId="697752A3" w:rsidR="00232F70" w:rsidRPr="00BC382B" w:rsidRDefault="00904A6F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360" w:type="dxa"/>
          </w:tcPr>
          <w:p w14:paraId="327B9E00" w14:textId="77777777" w:rsidR="00232F70" w:rsidRPr="000119B3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</w:tcPr>
          <w:p w14:paraId="4B693520" w14:textId="7236531E" w:rsidR="00232F70" w:rsidRPr="00BC382B" w:rsidRDefault="007C7DC2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(</w:t>
            </w:r>
            <w:r w:rsidR="00D94BC7" w:rsidRPr="00BC382B">
              <w:rPr>
                <w:rFonts w:ascii="Angsana New" w:hAnsi="Angsana New"/>
                <w:sz w:val="30"/>
                <w:szCs w:val="30"/>
              </w:rPr>
              <w:t>1,578</w:t>
            </w:r>
            <w:r w:rsidRPr="00BC38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1E27DF46" w14:textId="77777777" w:rsidR="00232F70" w:rsidRPr="00BC382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AAD4150" w14:textId="39EA7E79" w:rsidR="00232F70" w:rsidRPr="00BC382B" w:rsidRDefault="00D94BC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AFA5CD" w14:textId="77777777" w:rsidR="00232F70" w:rsidRPr="00BC382B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8A088" w14:textId="7D8A9C79" w:rsidR="00232F70" w:rsidRPr="00BC382B" w:rsidRDefault="007C7DC2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(</w:t>
            </w:r>
            <w:r w:rsidR="00D94BC7" w:rsidRPr="00BC382B">
              <w:rPr>
                <w:rFonts w:ascii="Angsana New" w:hAnsi="Angsana New"/>
                <w:sz w:val="30"/>
                <w:szCs w:val="30"/>
              </w:rPr>
              <w:t>1,578</w:t>
            </w:r>
            <w:r w:rsidRPr="00BC38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2F70" w:rsidRPr="00904A6F" w14:paraId="70521E76" w14:textId="77777777" w:rsidTr="00404041">
        <w:tc>
          <w:tcPr>
            <w:tcW w:w="3605" w:type="dxa"/>
            <w:hideMark/>
          </w:tcPr>
          <w:p w14:paraId="395B080C" w14:textId="77777777" w:rsidR="00232F70" w:rsidRPr="00904A6F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904A6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904A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4507B3E" w14:textId="2CA66705" w:rsidR="00232F70" w:rsidRPr="00BC382B" w:rsidRDefault="00D94BC7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1,911,717</w:t>
            </w:r>
          </w:p>
        </w:tc>
        <w:tc>
          <w:tcPr>
            <w:tcW w:w="360" w:type="dxa"/>
          </w:tcPr>
          <w:p w14:paraId="4E94E3EC" w14:textId="77777777" w:rsidR="00232F70" w:rsidRPr="00904A6F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8ABE0" w14:textId="18C15070" w:rsidR="00232F70" w:rsidRPr="00904A6F" w:rsidRDefault="00293F0B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4BC7">
              <w:rPr>
                <w:rFonts w:ascii="Angsana New" w:hAnsi="Angsana New"/>
                <w:sz w:val="30"/>
                <w:szCs w:val="30"/>
              </w:rPr>
              <w:t>1,911,717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1EE693BB" w14:textId="77777777" w:rsidR="00232F70" w:rsidRPr="00904A6F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EBE413B" w14:textId="4A266B08" w:rsidR="00232F70" w:rsidRPr="00904A6F" w:rsidRDefault="00D94BC7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9352C" w14:textId="77777777" w:rsidR="00232F70" w:rsidRPr="00904A6F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9B06D" w14:textId="6377B9CD" w:rsidR="00232F70" w:rsidRPr="00BC382B" w:rsidRDefault="007C7DC2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(</w:t>
            </w:r>
            <w:r w:rsidR="00D94BC7" w:rsidRPr="00BC382B">
              <w:rPr>
                <w:rFonts w:ascii="Angsana New" w:hAnsi="Angsana New"/>
                <w:sz w:val="30"/>
                <w:szCs w:val="30"/>
              </w:rPr>
              <w:t>1,911,717</w:t>
            </w:r>
            <w:r w:rsidRPr="00BC38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0C6B" w:rsidRPr="00904A6F" w14:paraId="1F98791C" w14:textId="77777777" w:rsidTr="00404041">
        <w:tc>
          <w:tcPr>
            <w:tcW w:w="3605" w:type="dxa"/>
            <w:hideMark/>
          </w:tcPr>
          <w:p w14:paraId="19677F0B" w14:textId="2CD60FDF" w:rsidR="00760C6B" w:rsidRPr="00904A6F" w:rsidRDefault="00760C6B" w:rsidP="00760C6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904A6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2818B4F" w14:textId="39501086" w:rsidR="00760C6B" w:rsidRPr="00BC382B" w:rsidRDefault="00E1430D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6,899,189</w:t>
            </w:r>
          </w:p>
        </w:tc>
        <w:tc>
          <w:tcPr>
            <w:tcW w:w="360" w:type="dxa"/>
          </w:tcPr>
          <w:p w14:paraId="2ECA2606" w14:textId="77777777" w:rsidR="00760C6B" w:rsidRPr="000119B3" w:rsidRDefault="00760C6B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1C21833B" w14:textId="4DAD0B7C" w:rsidR="00760C6B" w:rsidRPr="007F5406" w:rsidRDefault="00945352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1430D" w:rsidRPr="007F5406">
              <w:rPr>
                <w:rFonts w:ascii="Angsana New" w:hAnsi="Angsana New"/>
                <w:sz w:val="30"/>
                <w:szCs w:val="30"/>
              </w:rPr>
              <w:t>6,</w:t>
            </w:r>
            <w:r w:rsidR="008A7E35" w:rsidRPr="000119B3">
              <w:rPr>
                <w:rFonts w:ascii="Angsana New" w:hAnsi="Angsana New"/>
                <w:sz w:val="30"/>
                <w:szCs w:val="30"/>
              </w:rPr>
              <w:t>917,148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4CB43A1C" w14:textId="77777777" w:rsidR="00760C6B" w:rsidRPr="007F5406" w:rsidRDefault="00760C6B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9262F8B" w14:textId="2335A280" w:rsidR="00760C6B" w:rsidRPr="007F5406" w:rsidRDefault="00831C3E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7F54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ACC81" w14:textId="77777777" w:rsidR="00760C6B" w:rsidRPr="007F5406" w:rsidRDefault="00760C6B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41EA6" w14:textId="164BA836" w:rsidR="00760C6B" w:rsidRPr="00BC382B" w:rsidRDefault="007C7DC2" w:rsidP="00760C6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(</w:t>
            </w:r>
            <w:r w:rsidR="00831C3E" w:rsidRPr="00BC382B">
              <w:rPr>
                <w:rFonts w:ascii="Angsana New" w:hAnsi="Angsana New"/>
                <w:sz w:val="30"/>
                <w:szCs w:val="30"/>
              </w:rPr>
              <w:t>6,91</w:t>
            </w:r>
            <w:r w:rsidR="00B71921" w:rsidRPr="00BC382B">
              <w:rPr>
                <w:rFonts w:ascii="Angsana New" w:hAnsi="Angsana New"/>
                <w:sz w:val="30"/>
                <w:szCs w:val="30"/>
              </w:rPr>
              <w:t>7</w:t>
            </w:r>
            <w:r w:rsidR="00831C3E" w:rsidRPr="00BC382B">
              <w:rPr>
                <w:rFonts w:ascii="Angsana New" w:hAnsi="Angsana New"/>
                <w:sz w:val="30"/>
                <w:szCs w:val="30"/>
              </w:rPr>
              <w:t>,</w:t>
            </w:r>
            <w:r w:rsidR="00B71921" w:rsidRPr="00BC382B">
              <w:rPr>
                <w:rFonts w:ascii="Angsana New" w:hAnsi="Angsana New"/>
                <w:sz w:val="30"/>
                <w:szCs w:val="30"/>
              </w:rPr>
              <w:t>148</w:t>
            </w:r>
            <w:r w:rsidRPr="00BC38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0221" w:rsidRPr="006367E6" w14:paraId="5C19E063" w14:textId="77777777" w:rsidTr="00404041">
        <w:tc>
          <w:tcPr>
            <w:tcW w:w="3605" w:type="dxa"/>
          </w:tcPr>
          <w:p w14:paraId="12F0256B" w14:textId="27D4F79E" w:rsidR="00DD0221" w:rsidRPr="00904A6F" w:rsidRDefault="00DD0221" w:rsidP="00DD022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904A6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1D838BD" w14:textId="061D3FD0" w:rsidR="00DD0221" w:rsidRPr="00BC382B" w:rsidRDefault="00710F4F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457,739</w:t>
            </w:r>
          </w:p>
        </w:tc>
        <w:tc>
          <w:tcPr>
            <w:tcW w:w="360" w:type="dxa"/>
          </w:tcPr>
          <w:p w14:paraId="7F056D58" w14:textId="77777777" w:rsidR="00DD0221" w:rsidRPr="000119B3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0E40BC23" w14:textId="51234636" w:rsidR="00DD0221" w:rsidRPr="006367E6" w:rsidRDefault="007C7DC2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7E6">
              <w:rPr>
                <w:rFonts w:ascii="Angsana New" w:hAnsi="Angsana New"/>
                <w:sz w:val="30"/>
                <w:szCs w:val="30"/>
              </w:rPr>
              <w:t>(</w:t>
            </w:r>
            <w:r w:rsidR="00710F4F" w:rsidRPr="006367E6">
              <w:rPr>
                <w:rFonts w:ascii="Angsana New" w:hAnsi="Angsana New"/>
                <w:sz w:val="30"/>
                <w:szCs w:val="30"/>
              </w:rPr>
              <w:t>231,273</w:t>
            </w:r>
            <w:r w:rsidRPr="006367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647E453B" w14:textId="77777777" w:rsidR="00DD0221" w:rsidRPr="006367E6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B32E351" w14:textId="3FF21D12" w:rsidR="00DD0221" w:rsidRPr="006367E6" w:rsidRDefault="007C7DC2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7E6">
              <w:rPr>
                <w:rFonts w:ascii="Angsana New" w:hAnsi="Angsana New"/>
                <w:sz w:val="30"/>
                <w:szCs w:val="30"/>
              </w:rPr>
              <w:t>(</w:t>
            </w:r>
            <w:r w:rsidR="004C2F64" w:rsidRPr="000119B3">
              <w:rPr>
                <w:rFonts w:ascii="Angsana New" w:hAnsi="Angsana New"/>
                <w:sz w:val="30"/>
                <w:szCs w:val="30"/>
              </w:rPr>
              <w:t>244,083)</w:t>
            </w:r>
          </w:p>
        </w:tc>
        <w:tc>
          <w:tcPr>
            <w:tcW w:w="270" w:type="dxa"/>
          </w:tcPr>
          <w:p w14:paraId="4A477012" w14:textId="77777777" w:rsidR="00DD0221" w:rsidRPr="006367E6" w:rsidRDefault="00DD0221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32D9E" w14:textId="46520C63" w:rsidR="00DD0221" w:rsidRPr="006367E6" w:rsidRDefault="007C7DC2" w:rsidP="00DD022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7E6">
              <w:rPr>
                <w:rFonts w:ascii="Angsana New" w:hAnsi="Angsana New"/>
                <w:sz w:val="30"/>
                <w:szCs w:val="30"/>
              </w:rPr>
              <w:t>(</w:t>
            </w:r>
            <w:r w:rsidR="00663F7D" w:rsidRPr="006367E6">
              <w:rPr>
                <w:rFonts w:ascii="Angsana New" w:hAnsi="Angsana New"/>
                <w:sz w:val="30"/>
                <w:szCs w:val="30"/>
              </w:rPr>
              <w:t>4</w:t>
            </w:r>
            <w:r w:rsidR="004C2F64" w:rsidRPr="006367E6">
              <w:rPr>
                <w:rFonts w:ascii="Angsana New" w:hAnsi="Angsana New"/>
                <w:sz w:val="30"/>
                <w:szCs w:val="30"/>
              </w:rPr>
              <w:t>75,</w:t>
            </w:r>
            <w:r w:rsidR="003C4596" w:rsidRPr="006367E6">
              <w:rPr>
                <w:rFonts w:ascii="Angsana New" w:hAnsi="Angsana New"/>
                <w:sz w:val="30"/>
                <w:szCs w:val="30"/>
              </w:rPr>
              <w:t>356</w:t>
            </w:r>
            <w:r w:rsidRPr="006367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91470" w:rsidRPr="006367E6" w14:paraId="7AC13AEC" w14:textId="77777777" w:rsidTr="0069410C">
        <w:trPr>
          <w:trHeight w:val="119"/>
        </w:trPr>
        <w:tc>
          <w:tcPr>
            <w:tcW w:w="3605" w:type="dxa"/>
            <w:hideMark/>
          </w:tcPr>
          <w:p w14:paraId="376AE07E" w14:textId="77777777" w:rsidR="00B91470" w:rsidRPr="00904A6F" w:rsidRDefault="00B91470" w:rsidP="00B914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904A6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A3319E4" w14:textId="3715C890" w:rsidR="00B91470" w:rsidRPr="00BC382B" w:rsidRDefault="000D00E4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23,456</w:t>
            </w:r>
          </w:p>
        </w:tc>
        <w:tc>
          <w:tcPr>
            <w:tcW w:w="360" w:type="dxa"/>
          </w:tcPr>
          <w:p w14:paraId="35750AAF" w14:textId="77777777" w:rsidR="00B91470" w:rsidRPr="00904A6F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27A0A8" w14:textId="7A8B3781" w:rsidR="00B91470" w:rsidRPr="006367E6" w:rsidRDefault="007C7DC2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7E6">
              <w:rPr>
                <w:rFonts w:ascii="Angsana New" w:hAnsi="Angsana New"/>
                <w:sz w:val="30"/>
                <w:szCs w:val="30"/>
              </w:rPr>
              <w:t>(</w:t>
            </w:r>
            <w:r w:rsidR="000D00E4" w:rsidRPr="006367E6">
              <w:rPr>
                <w:rFonts w:ascii="Angsana New" w:hAnsi="Angsana New"/>
                <w:sz w:val="30"/>
                <w:szCs w:val="30"/>
              </w:rPr>
              <w:t>9,790</w:t>
            </w:r>
            <w:r w:rsidRPr="006367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194B3901" w14:textId="77777777" w:rsidR="00B91470" w:rsidRPr="006367E6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5D6AB62" w14:textId="3BD36F78" w:rsidR="00B91470" w:rsidRPr="006367E6" w:rsidRDefault="007C7DC2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7E6">
              <w:rPr>
                <w:rFonts w:ascii="Angsana New" w:hAnsi="Angsana New"/>
                <w:sz w:val="30"/>
                <w:szCs w:val="30"/>
              </w:rPr>
              <w:t>(</w:t>
            </w:r>
            <w:r w:rsidR="000D00E4" w:rsidRPr="006367E6">
              <w:rPr>
                <w:rFonts w:ascii="Angsana New" w:hAnsi="Angsana New"/>
                <w:sz w:val="30"/>
                <w:szCs w:val="30"/>
              </w:rPr>
              <w:t>14,739</w:t>
            </w:r>
            <w:r w:rsidRPr="006367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79CE81" w14:textId="77777777" w:rsidR="00B91470" w:rsidRPr="006367E6" w:rsidRDefault="00B91470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F4071A" w14:textId="30245E61" w:rsidR="00B91470" w:rsidRPr="006367E6" w:rsidRDefault="007C7DC2" w:rsidP="00B914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7E6">
              <w:rPr>
                <w:rFonts w:ascii="Angsana New" w:hAnsi="Angsana New"/>
                <w:sz w:val="30"/>
                <w:szCs w:val="30"/>
              </w:rPr>
              <w:t>(</w:t>
            </w:r>
            <w:r w:rsidR="000D00E4" w:rsidRPr="006367E6">
              <w:rPr>
                <w:rFonts w:ascii="Angsana New" w:hAnsi="Angsana New"/>
                <w:sz w:val="30"/>
                <w:szCs w:val="30"/>
              </w:rPr>
              <w:t>24,529</w:t>
            </w:r>
            <w:r w:rsidRPr="006367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2F70" w:rsidRPr="006367E6" w14:paraId="5034DCE6" w14:textId="77777777" w:rsidTr="0069410C">
        <w:tc>
          <w:tcPr>
            <w:tcW w:w="3605" w:type="dxa"/>
          </w:tcPr>
          <w:p w14:paraId="61FE5EB4" w14:textId="77777777" w:rsidR="00232F70" w:rsidRPr="00904A6F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3F9AD" w14:textId="2770CCEF" w:rsidR="00232F70" w:rsidRPr="00BC382B" w:rsidRDefault="00E9543B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382B">
              <w:rPr>
                <w:rFonts w:ascii="Angsana New" w:hAnsi="Angsana New"/>
                <w:b/>
                <w:bCs/>
                <w:sz w:val="30"/>
                <w:szCs w:val="30"/>
              </w:rPr>
              <w:t>9,293,679</w:t>
            </w:r>
          </w:p>
        </w:tc>
        <w:tc>
          <w:tcPr>
            <w:tcW w:w="360" w:type="dxa"/>
          </w:tcPr>
          <w:p w14:paraId="400E5D54" w14:textId="77777777" w:rsidR="00232F70" w:rsidRPr="000119B3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F468C" w14:textId="4D6D5027" w:rsidR="00232F70" w:rsidRPr="006367E6" w:rsidRDefault="007C7DC2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7E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67F94" w:rsidRPr="006367E6">
              <w:rPr>
                <w:rFonts w:ascii="Angsana New" w:hAnsi="Angsana New"/>
                <w:b/>
                <w:bCs/>
                <w:sz w:val="30"/>
                <w:szCs w:val="30"/>
              </w:rPr>
              <w:t>9,07</w:t>
            </w:r>
            <w:r w:rsidR="0013583F"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67F94" w:rsidRPr="006367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7ACE" w:rsidRPr="000119B3"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  <w:r w:rsidRPr="006367E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04E212F9" w14:textId="77777777" w:rsidR="00232F70" w:rsidRPr="006367E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E9114" w14:textId="75A8D629" w:rsidR="00232F70" w:rsidRPr="006367E6" w:rsidRDefault="007C7DC2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7E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C2F64"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258,822</w:t>
            </w:r>
            <w:r w:rsidRPr="006367E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10AD10" w14:textId="77777777" w:rsidR="00232F70" w:rsidRPr="006367E6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BEC4B" w14:textId="6BB238A1" w:rsidR="00232F70" w:rsidRPr="006367E6" w:rsidRDefault="007C7DC2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7E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A1A84" w:rsidRPr="006367E6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6367E6" w:rsidRPr="006367E6">
              <w:rPr>
                <w:rFonts w:ascii="Angsana New" w:hAnsi="Angsana New"/>
                <w:b/>
                <w:bCs/>
                <w:sz w:val="30"/>
                <w:szCs w:val="30"/>
              </w:rPr>
              <w:t>330,328</w:t>
            </w:r>
            <w:r w:rsidRPr="006367E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32F70" w:rsidRPr="0059693A" w14:paraId="572A18B2" w14:textId="77777777" w:rsidTr="0069410C">
        <w:tc>
          <w:tcPr>
            <w:tcW w:w="3605" w:type="dxa"/>
          </w:tcPr>
          <w:p w14:paraId="170B53BA" w14:textId="77777777" w:rsidR="00232F70" w:rsidRPr="0059693A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97B6D3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4D9597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0B2FF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48FC51F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9D9A1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EC523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DACC6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59693A" w14:paraId="45DD93D6" w14:textId="77777777" w:rsidTr="00A664F5">
        <w:tc>
          <w:tcPr>
            <w:tcW w:w="3605" w:type="dxa"/>
          </w:tcPr>
          <w:p w14:paraId="7AC346C0" w14:textId="29221517" w:rsidR="00232F70" w:rsidRPr="0059693A" w:rsidRDefault="00232F70" w:rsidP="00232F7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D2DB0"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7E3E4B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628978A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A703D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8C0853D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CC44E06" w14:textId="77777777" w:rsidR="00232F70" w:rsidRPr="0059693A" w:rsidRDefault="00232F70" w:rsidP="00232F70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2265A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B63360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2F70" w:rsidRPr="0059693A" w14:paraId="6AE188A2" w14:textId="77777777" w:rsidTr="0069410C">
        <w:tc>
          <w:tcPr>
            <w:tcW w:w="3605" w:type="dxa"/>
          </w:tcPr>
          <w:p w14:paraId="607D47CB" w14:textId="4BCE0EEE" w:rsidR="00232F70" w:rsidRPr="0059693A" w:rsidRDefault="00232F70" w:rsidP="00232F7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38196D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0344CE8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771FC0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209B675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9A978B3" w14:textId="77777777" w:rsidR="00232F70" w:rsidRPr="0059693A" w:rsidRDefault="00232F70" w:rsidP="00232F70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84ED5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45191E" w14:textId="77777777" w:rsidR="00232F70" w:rsidRPr="0059693A" w:rsidRDefault="00232F70" w:rsidP="00232F7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2DB0" w:rsidRPr="00315510" w14:paraId="163D5928" w14:textId="77777777" w:rsidTr="0069410C">
        <w:tc>
          <w:tcPr>
            <w:tcW w:w="3605" w:type="dxa"/>
          </w:tcPr>
          <w:p w14:paraId="6943AF0D" w14:textId="5846C97F" w:rsidR="00ED2DB0" w:rsidRPr="00315510" w:rsidRDefault="00ED2DB0" w:rsidP="00ED2D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510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31551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9F7DD5" w14:textId="3271401D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5510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360" w:type="dxa"/>
          </w:tcPr>
          <w:p w14:paraId="55AB34BC" w14:textId="77777777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1300C4" w14:textId="70E6CD1A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5510">
              <w:rPr>
                <w:rFonts w:ascii="Angsana New" w:hAnsi="Angsana New"/>
                <w:sz w:val="30"/>
                <w:szCs w:val="30"/>
              </w:rPr>
              <w:t>(749)</w:t>
            </w:r>
          </w:p>
        </w:tc>
        <w:tc>
          <w:tcPr>
            <w:tcW w:w="274" w:type="dxa"/>
          </w:tcPr>
          <w:p w14:paraId="08112B56" w14:textId="77777777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5B82456" w14:textId="6DE2AE8D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315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6C385" w14:textId="77777777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979BB6" w14:textId="7A0DAB73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5510">
              <w:rPr>
                <w:rFonts w:ascii="Angsana New" w:hAnsi="Angsana New"/>
                <w:sz w:val="30"/>
                <w:szCs w:val="30"/>
              </w:rPr>
              <w:t>(749)</w:t>
            </w:r>
          </w:p>
        </w:tc>
      </w:tr>
      <w:tr w:rsidR="00ED2DB0" w:rsidRPr="00315510" w14:paraId="4A6C8BF6" w14:textId="77777777" w:rsidTr="0069410C">
        <w:tc>
          <w:tcPr>
            <w:tcW w:w="3605" w:type="dxa"/>
          </w:tcPr>
          <w:p w14:paraId="4A92044F" w14:textId="3E11095C" w:rsidR="00ED2DB0" w:rsidRPr="00315510" w:rsidRDefault="00ED2DB0" w:rsidP="00ED2D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51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3155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BC2E0D" w14:textId="6AA81D9F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5510">
              <w:rPr>
                <w:rFonts w:ascii="Angsana New" w:hAnsi="Angsana New"/>
                <w:sz w:val="30"/>
                <w:szCs w:val="30"/>
              </w:rPr>
              <w:t>2,</w:t>
            </w:r>
            <w:r w:rsidR="007168DD" w:rsidRPr="00315510">
              <w:rPr>
                <w:rFonts w:ascii="Angsana New" w:hAnsi="Angsana New"/>
                <w:sz w:val="30"/>
                <w:szCs w:val="30"/>
              </w:rPr>
              <w:t>5</w:t>
            </w:r>
            <w:r w:rsidR="007168DD">
              <w:rPr>
                <w:rFonts w:ascii="Angsana New" w:hAnsi="Angsana New"/>
                <w:sz w:val="30"/>
                <w:szCs w:val="30"/>
              </w:rPr>
              <w:t>25</w:t>
            </w:r>
            <w:r w:rsidRPr="00315510">
              <w:rPr>
                <w:rFonts w:ascii="Angsana New" w:hAnsi="Angsana New"/>
                <w:sz w:val="30"/>
                <w:szCs w:val="30"/>
              </w:rPr>
              <w:t>,</w:t>
            </w:r>
            <w:r w:rsidR="007168DD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360" w:type="dxa"/>
          </w:tcPr>
          <w:p w14:paraId="743FA361" w14:textId="77777777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6BA757" w14:textId="6C692B9E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5510">
              <w:rPr>
                <w:rFonts w:ascii="Angsana New" w:hAnsi="Angsana New"/>
                <w:sz w:val="30"/>
                <w:szCs w:val="30"/>
              </w:rPr>
              <w:t>(2,</w:t>
            </w:r>
            <w:r w:rsidR="007168DD" w:rsidRPr="00315510">
              <w:rPr>
                <w:rFonts w:ascii="Angsana New" w:hAnsi="Angsana New"/>
                <w:sz w:val="30"/>
                <w:szCs w:val="30"/>
              </w:rPr>
              <w:t>5</w:t>
            </w:r>
            <w:r w:rsidR="007168DD">
              <w:rPr>
                <w:rFonts w:ascii="Angsana New" w:hAnsi="Angsana New"/>
                <w:sz w:val="30"/>
                <w:szCs w:val="30"/>
              </w:rPr>
              <w:t>25</w:t>
            </w:r>
            <w:r w:rsidRPr="00315510">
              <w:rPr>
                <w:rFonts w:ascii="Angsana New" w:hAnsi="Angsana New"/>
                <w:sz w:val="30"/>
                <w:szCs w:val="30"/>
              </w:rPr>
              <w:t>,</w:t>
            </w:r>
            <w:r w:rsidR="007168DD">
              <w:rPr>
                <w:rFonts w:ascii="Angsana New" w:hAnsi="Angsana New"/>
                <w:sz w:val="30"/>
                <w:szCs w:val="30"/>
              </w:rPr>
              <w:t>125</w:t>
            </w:r>
            <w:r w:rsidRPr="003155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64FF8C0B" w14:textId="77777777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AAC813A" w14:textId="51686FA3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3155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651E2" w14:textId="77777777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E00D56" w14:textId="3E71448E" w:rsidR="00ED2DB0" w:rsidRPr="00315510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5510">
              <w:rPr>
                <w:rFonts w:ascii="Angsana New" w:hAnsi="Angsana New"/>
                <w:sz w:val="30"/>
                <w:szCs w:val="30"/>
              </w:rPr>
              <w:t>(2,5</w:t>
            </w:r>
            <w:r w:rsidR="007168DD">
              <w:rPr>
                <w:rFonts w:ascii="Angsana New" w:hAnsi="Angsana New"/>
                <w:sz w:val="30"/>
                <w:szCs w:val="30"/>
              </w:rPr>
              <w:t>25</w:t>
            </w:r>
            <w:r w:rsidRPr="00315510">
              <w:rPr>
                <w:rFonts w:ascii="Angsana New" w:hAnsi="Angsana New"/>
                <w:sz w:val="30"/>
                <w:szCs w:val="30"/>
              </w:rPr>
              <w:t>,</w:t>
            </w:r>
            <w:r w:rsidR="007168DD">
              <w:rPr>
                <w:rFonts w:ascii="Angsana New" w:hAnsi="Angsana New"/>
                <w:sz w:val="30"/>
                <w:szCs w:val="30"/>
              </w:rPr>
              <w:t>125</w:t>
            </w:r>
            <w:r w:rsidRPr="003155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2DB0" w:rsidRPr="0059693A" w14:paraId="4961AD93" w14:textId="77777777" w:rsidTr="0069410C">
        <w:tc>
          <w:tcPr>
            <w:tcW w:w="3605" w:type="dxa"/>
          </w:tcPr>
          <w:p w14:paraId="6B9BF6E8" w14:textId="2EA0D501" w:rsidR="00ED2DB0" w:rsidRPr="0059693A" w:rsidRDefault="00ED2DB0" w:rsidP="00ED2D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5C17C5" w14:textId="422DA840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5,592,401</w:t>
            </w:r>
          </w:p>
        </w:tc>
        <w:tc>
          <w:tcPr>
            <w:tcW w:w="360" w:type="dxa"/>
          </w:tcPr>
          <w:p w14:paraId="3D08B336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D005DF" w14:textId="4C707B69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(5,754,512)</w:t>
            </w:r>
          </w:p>
        </w:tc>
        <w:tc>
          <w:tcPr>
            <w:tcW w:w="274" w:type="dxa"/>
          </w:tcPr>
          <w:p w14:paraId="747DFB06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0140C2B" w14:textId="09112F5B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3922E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ABD045" w14:textId="3E8D1D13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(5,754,512)</w:t>
            </w:r>
          </w:p>
        </w:tc>
      </w:tr>
      <w:tr w:rsidR="00ED2DB0" w:rsidRPr="0059693A" w14:paraId="218CAFD4" w14:textId="77777777" w:rsidTr="00AF407E">
        <w:tc>
          <w:tcPr>
            <w:tcW w:w="3605" w:type="dxa"/>
          </w:tcPr>
          <w:p w14:paraId="41422F8A" w14:textId="21F11295" w:rsidR="00ED2DB0" w:rsidRPr="0059693A" w:rsidRDefault="00ED2DB0" w:rsidP="00ED2D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268C70" w14:textId="3410279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679,523</w:t>
            </w:r>
          </w:p>
        </w:tc>
        <w:tc>
          <w:tcPr>
            <w:tcW w:w="360" w:type="dxa"/>
          </w:tcPr>
          <w:p w14:paraId="18E66D39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F8D096" w14:textId="2155B2B3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(227,518)</w:t>
            </w:r>
          </w:p>
        </w:tc>
        <w:tc>
          <w:tcPr>
            <w:tcW w:w="274" w:type="dxa"/>
          </w:tcPr>
          <w:p w14:paraId="16670321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8EFCD67" w14:textId="199062CF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(494,105)</w:t>
            </w:r>
          </w:p>
        </w:tc>
        <w:tc>
          <w:tcPr>
            <w:tcW w:w="270" w:type="dxa"/>
          </w:tcPr>
          <w:p w14:paraId="72A795AC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25DC99" w14:textId="403206F8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(721,623)</w:t>
            </w:r>
          </w:p>
        </w:tc>
      </w:tr>
      <w:tr w:rsidR="00ED2DB0" w:rsidRPr="0059693A" w14:paraId="33C7B9AB" w14:textId="77777777" w:rsidTr="00AF407E">
        <w:tc>
          <w:tcPr>
            <w:tcW w:w="3605" w:type="dxa"/>
          </w:tcPr>
          <w:p w14:paraId="2D420E1E" w14:textId="398CAC91" w:rsidR="00ED2DB0" w:rsidRPr="0059693A" w:rsidRDefault="00ED2DB0" w:rsidP="00ED2D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44DEB" w14:textId="36C7C36A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17,943</w:t>
            </w:r>
          </w:p>
        </w:tc>
        <w:tc>
          <w:tcPr>
            <w:tcW w:w="360" w:type="dxa"/>
          </w:tcPr>
          <w:p w14:paraId="3DCE12FA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ADC29" w14:textId="308FAE0B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(7,219)</w:t>
            </w:r>
          </w:p>
        </w:tc>
        <w:tc>
          <w:tcPr>
            <w:tcW w:w="274" w:type="dxa"/>
          </w:tcPr>
          <w:p w14:paraId="0C9CD47C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04660" w14:textId="1B3D73AD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(11,724)</w:t>
            </w:r>
          </w:p>
        </w:tc>
        <w:tc>
          <w:tcPr>
            <w:tcW w:w="270" w:type="dxa"/>
          </w:tcPr>
          <w:p w14:paraId="74E8CCF4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BA50D" w14:textId="45D900DA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(18,943)</w:t>
            </w:r>
          </w:p>
        </w:tc>
      </w:tr>
      <w:tr w:rsidR="00ED2DB0" w:rsidRPr="0059693A" w14:paraId="27BDDB45" w14:textId="77777777" w:rsidTr="00AF407E">
        <w:tc>
          <w:tcPr>
            <w:tcW w:w="3605" w:type="dxa"/>
          </w:tcPr>
          <w:p w14:paraId="102A95B6" w14:textId="77777777" w:rsidR="00ED2DB0" w:rsidRPr="0059693A" w:rsidRDefault="00ED2DB0" w:rsidP="00ED2D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BE309F" w14:textId="6AF897D8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974365" w:rsidRPr="0059693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360" w:type="dxa"/>
          </w:tcPr>
          <w:p w14:paraId="375C24DF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F4212" w14:textId="607C587B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(8,</w:t>
            </w:r>
            <w:r w:rsidR="00974365" w:rsidRPr="0059693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2F969C2F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28347" w14:textId="1A93EE12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(505,829)</w:t>
            </w:r>
          </w:p>
        </w:tc>
        <w:tc>
          <w:tcPr>
            <w:tcW w:w="270" w:type="dxa"/>
          </w:tcPr>
          <w:p w14:paraId="55A30A37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BCE7F" w14:textId="50A1C808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(9,0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952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1DC5DD2" w14:textId="77777777" w:rsidR="0024004A" w:rsidRPr="0059693A" w:rsidRDefault="0024004A"/>
    <w:tbl>
      <w:tblPr>
        <w:tblStyle w:val="TableGrid"/>
        <w:tblW w:w="937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362"/>
        <w:gridCol w:w="1265"/>
        <w:gridCol w:w="276"/>
        <w:gridCol w:w="1252"/>
        <w:gridCol w:w="270"/>
        <w:gridCol w:w="1170"/>
      </w:tblGrid>
      <w:tr w:rsidR="001927C3" w:rsidRPr="0059693A" w14:paraId="67BE3FC6" w14:textId="77777777" w:rsidTr="00404041">
        <w:trPr>
          <w:tblHeader/>
        </w:trPr>
        <w:tc>
          <w:tcPr>
            <w:tcW w:w="3605" w:type="dxa"/>
            <w:vAlign w:val="bottom"/>
          </w:tcPr>
          <w:p w14:paraId="24ADE87C" w14:textId="77777777" w:rsidR="001927C3" w:rsidRPr="0059693A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  <w:vAlign w:val="bottom"/>
          </w:tcPr>
          <w:p w14:paraId="3EBCB025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27C3" w:rsidRPr="0059693A" w14:paraId="437CC683" w14:textId="77777777" w:rsidTr="00404041">
        <w:trPr>
          <w:tblHeader/>
        </w:trPr>
        <w:tc>
          <w:tcPr>
            <w:tcW w:w="3605" w:type="dxa"/>
          </w:tcPr>
          <w:p w14:paraId="08A181F3" w14:textId="77777777" w:rsidR="001927C3" w:rsidRPr="0059693A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702F3C9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" w:type="dxa"/>
            <w:vAlign w:val="bottom"/>
          </w:tcPr>
          <w:p w14:paraId="074F3BD1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3" w:type="dxa"/>
            <w:gridSpan w:val="5"/>
            <w:vAlign w:val="bottom"/>
          </w:tcPr>
          <w:p w14:paraId="05B67395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59693A" w14:paraId="724F9CE5" w14:textId="77777777" w:rsidTr="00404041">
        <w:trPr>
          <w:tblHeader/>
        </w:trPr>
        <w:tc>
          <w:tcPr>
            <w:tcW w:w="3605" w:type="dxa"/>
            <w:vAlign w:val="bottom"/>
            <w:hideMark/>
          </w:tcPr>
          <w:p w14:paraId="24D86FF3" w14:textId="77777777" w:rsidR="001927C3" w:rsidRPr="0059693A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E4B8762" w14:textId="77777777" w:rsidR="001927C3" w:rsidRPr="0059693A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29586BA" w14:textId="77777777" w:rsidR="001927C3" w:rsidRPr="0059693A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2" w:type="dxa"/>
          </w:tcPr>
          <w:p w14:paraId="4D5E7C64" w14:textId="77777777" w:rsidR="001927C3" w:rsidRPr="0059693A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3CD6D49B" w14:textId="77777777" w:rsidR="001927C3" w:rsidRPr="0059693A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6" w:type="dxa"/>
          </w:tcPr>
          <w:p w14:paraId="18A714B4" w14:textId="77777777" w:rsidR="001927C3" w:rsidRPr="0059693A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  <w:hideMark/>
          </w:tcPr>
          <w:p w14:paraId="5CD2016D" w14:textId="77777777" w:rsidR="001927C3" w:rsidRPr="0059693A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F8D89BC" w14:textId="77777777" w:rsidR="001927C3" w:rsidRPr="0059693A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3E9FB03" w14:textId="77777777" w:rsidR="001927C3" w:rsidRPr="0059693A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59693A" w14:paraId="1129BA4E" w14:textId="77777777" w:rsidTr="00404041">
        <w:trPr>
          <w:tblHeader/>
        </w:trPr>
        <w:tc>
          <w:tcPr>
            <w:tcW w:w="3605" w:type="dxa"/>
          </w:tcPr>
          <w:p w14:paraId="7342F24D" w14:textId="77777777" w:rsidR="001927C3" w:rsidRPr="0059693A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</w:tcPr>
          <w:p w14:paraId="6A567093" w14:textId="77777777" w:rsidR="001927C3" w:rsidRPr="0059693A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9693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59693A" w14:paraId="7A52C479" w14:textId="77777777" w:rsidTr="00404041">
        <w:tc>
          <w:tcPr>
            <w:tcW w:w="3605" w:type="dxa"/>
          </w:tcPr>
          <w:p w14:paraId="08DD0254" w14:textId="74FF2E41" w:rsidR="001927C3" w:rsidRPr="00EA1A84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1A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D2DB0" w:rsidRPr="00EA1A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1AF08A4" w14:textId="77777777" w:rsidR="001927C3" w:rsidRPr="00EA1A84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" w:type="dxa"/>
          </w:tcPr>
          <w:p w14:paraId="52EB30ED" w14:textId="77777777" w:rsidR="001927C3" w:rsidRPr="00EA1A84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23C0DA87" w14:textId="77777777" w:rsidR="001927C3" w:rsidRPr="00EA1A84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388C2C22" w14:textId="77777777" w:rsidR="001927C3" w:rsidRPr="00EA1A84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14:paraId="7485EBF1" w14:textId="77777777" w:rsidR="001927C3" w:rsidRPr="00EA1A84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B9635A" w14:textId="77777777" w:rsidR="001927C3" w:rsidRPr="00EA1A84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2555A0" w14:textId="77777777" w:rsidR="001927C3" w:rsidRPr="00EA1A84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59693A" w14:paraId="0E20AE07" w14:textId="77777777" w:rsidTr="00404041">
        <w:tc>
          <w:tcPr>
            <w:tcW w:w="3605" w:type="dxa"/>
            <w:hideMark/>
          </w:tcPr>
          <w:p w14:paraId="54483EC8" w14:textId="77777777" w:rsidR="001927C3" w:rsidRPr="00EA1A84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1A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A1A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29D5CFD" w14:textId="77777777" w:rsidR="001927C3" w:rsidRPr="00EA1A84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1A054A0D" w14:textId="77777777" w:rsidR="001927C3" w:rsidRPr="00EA1A84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F69D2D" w14:textId="77777777" w:rsidR="001927C3" w:rsidRPr="00EA1A84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2AF8B9FD" w14:textId="77777777" w:rsidR="001927C3" w:rsidRPr="00EA1A84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2303F54E" w14:textId="77777777" w:rsidR="001927C3" w:rsidRPr="00EA1A84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6755E" w14:textId="77777777" w:rsidR="001927C3" w:rsidRPr="00EA1A84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194A7" w14:textId="77777777" w:rsidR="001927C3" w:rsidRPr="00EA1A84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1A84" w:rsidRPr="0059693A" w14:paraId="62E49924" w14:textId="77777777" w:rsidTr="00404041">
        <w:tc>
          <w:tcPr>
            <w:tcW w:w="3605" w:type="dxa"/>
          </w:tcPr>
          <w:p w14:paraId="7BA3052E" w14:textId="0FCE9C60" w:rsidR="00EA1A84" w:rsidRPr="00EA1A84" w:rsidRDefault="00EA1A84" w:rsidP="00EA1A8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A1A8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A1A84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380ABF6E" w14:textId="185E8A92" w:rsidR="00EA1A84" w:rsidRPr="00BC382B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362" w:type="dxa"/>
          </w:tcPr>
          <w:p w14:paraId="0F5EB369" w14:textId="77777777" w:rsidR="00EA1A84" w:rsidRPr="00BC382B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F156B75" w14:textId="5BF8675F" w:rsidR="00EA1A84" w:rsidRPr="00C718CB" w:rsidRDefault="007C7DC2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8CB">
              <w:rPr>
                <w:rFonts w:ascii="Angsana New" w:hAnsi="Angsana New"/>
                <w:sz w:val="30"/>
                <w:szCs w:val="30"/>
              </w:rPr>
              <w:t>(</w:t>
            </w:r>
            <w:r w:rsidR="00EA1A84" w:rsidRPr="00C718CB">
              <w:rPr>
                <w:rFonts w:ascii="Angsana New" w:hAnsi="Angsana New"/>
                <w:sz w:val="30"/>
                <w:szCs w:val="30"/>
              </w:rPr>
              <w:t>1,578</w:t>
            </w:r>
            <w:r w:rsidRPr="00C718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33C836B4" w14:textId="77777777" w:rsidR="00EA1A84" w:rsidRPr="00C718CB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2E77102" w14:textId="7C407D92" w:rsidR="00EA1A84" w:rsidRPr="00BC382B" w:rsidRDefault="00EA1A84" w:rsidP="00EA1A84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7167F" w14:textId="77777777" w:rsidR="00EA1A84" w:rsidRPr="00BC382B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56C586" w14:textId="5BF4E710" w:rsidR="00EA1A84" w:rsidRPr="00BC382B" w:rsidRDefault="007C7DC2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(</w:t>
            </w:r>
            <w:r w:rsidR="00EA1A84" w:rsidRPr="00BC382B">
              <w:rPr>
                <w:rFonts w:ascii="Angsana New" w:hAnsi="Angsana New"/>
                <w:sz w:val="30"/>
                <w:szCs w:val="30"/>
              </w:rPr>
              <w:t>1,578</w:t>
            </w:r>
            <w:r w:rsidRPr="00BC38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1A84" w:rsidRPr="0059693A" w14:paraId="198EE296" w14:textId="77777777" w:rsidTr="00404041">
        <w:tc>
          <w:tcPr>
            <w:tcW w:w="3605" w:type="dxa"/>
            <w:hideMark/>
          </w:tcPr>
          <w:p w14:paraId="4CDFD11F" w14:textId="77777777" w:rsidR="00EA1A84" w:rsidRPr="00EA1A84" w:rsidRDefault="00EA1A84" w:rsidP="00EA1A8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A1A8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A1A8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1666701" w14:textId="313A9061" w:rsidR="00EA1A84" w:rsidRPr="00EA1A84" w:rsidRDefault="009A320F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32D">
              <w:rPr>
                <w:rFonts w:ascii="Angsana New" w:hAnsi="Angsana New"/>
                <w:sz w:val="30"/>
                <w:szCs w:val="30"/>
              </w:rPr>
              <w:t>1,903,704</w:t>
            </w:r>
          </w:p>
        </w:tc>
        <w:tc>
          <w:tcPr>
            <w:tcW w:w="362" w:type="dxa"/>
          </w:tcPr>
          <w:p w14:paraId="108A7BEA" w14:textId="77777777" w:rsidR="00EA1A84" w:rsidRPr="00EA1A84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BC07EB9" w14:textId="6D62FEF3" w:rsidR="00EA1A84" w:rsidRPr="00C718CB" w:rsidRDefault="007C7DC2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8CB">
              <w:rPr>
                <w:rFonts w:ascii="Angsana New" w:hAnsi="Angsana New"/>
                <w:sz w:val="30"/>
                <w:szCs w:val="30"/>
              </w:rPr>
              <w:t>(</w:t>
            </w:r>
            <w:r w:rsidR="009A320F" w:rsidRPr="00C718CB">
              <w:rPr>
                <w:rFonts w:ascii="Angsana New" w:hAnsi="Angsana New"/>
                <w:sz w:val="30"/>
                <w:szCs w:val="30"/>
              </w:rPr>
              <w:t>1,903,704</w:t>
            </w:r>
            <w:r w:rsidRPr="00C718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12CA5A53" w14:textId="77777777" w:rsidR="00EA1A84" w:rsidRPr="00C718CB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7F7D0D4" w14:textId="1E9D1CCD" w:rsidR="00EA1A84" w:rsidRPr="00EA1A84" w:rsidRDefault="009A320F" w:rsidP="00EA1A84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35B6F" w14:textId="77777777" w:rsidR="00EA1A84" w:rsidRPr="00EA1A84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7AC6E" w14:textId="383CBA1A" w:rsidR="00EA1A84" w:rsidRPr="00BC382B" w:rsidRDefault="007C7DC2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(</w:t>
            </w:r>
            <w:r w:rsidR="009A320F" w:rsidRPr="00BC382B">
              <w:rPr>
                <w:rFonts w:ascii="Angsana New" w:hAnsi="Angsana New"/>
                <w:sz w:val="30"/>
                <w:szCs w:val="30"/>
              </w:rPr>
              <w:t>1,903,704</w:t>
            </w:r>
            <w:r w:rsidRPr="00BC38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3AC8" w:rsidRPr="00A20059" w14:paraId="5D03C4FE" w14:textId="77777777" w:rsidTr="00404041">
        <w:tc>
          <w:tcPr>
            <w:tcW w:w="3605" w:type="dxa"/>
          </w:tcPr>
          <w:p w14:paraId="6FC002A6" w14:textId="116DAA3D" w:rsidR="00D73AC8" w:rsidRPr="00282A5F" w:rsidRDefault="00D73AC8" w:rsidP="00D73AC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82A5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34329E7B" w14:textId="4D7B54CD" w:rsidR="00D73AC8" w:rsidRPr="00282A5F" w:rsidRDefault="00D73AC8" w:rsidP="00D73A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A5F">
              <w:rPr>
                <w:rFonts w:ascii="Angsana New" w:hAnsi="Angsana New"/>
                <w:sz w:val="30"/>
                <w:szCs w:val="30"/>
              </w:rPr>
              <w:t>234,000</w:t>
            </w:r>
          </w:p>
        </w:tc>
        <w:tc>
          <w:tcPr>
            <w:tcW w:w="362" w:type="dxa"/>
          </w:tcPr>
          <w:p w14:paraId="14F6980C" w14:textId="77777777" w:rsidR="00D73AC8" w:rsidRPr="00282A5F" w:rsidRDefault="00D73AC8" w:rsidP="00D73A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33C326" w14:textId="15171849" w:rsidR="00D73AC8" w:rsidRPr="00C718CB" w:rsidRDefault="00D73AC8" w:rsidP="00D73A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(239,949)</w:t>
            </w:r>
          </w:p>
        </w:tc>
        <w:tc>
          <w:tcPr>
            <w:tcW w:w="276" w:type="dxa"/>
          </w:tcPr>
          <w:p w14:paraId="03D26AE4" w14:textId="77777777" w:rsidR="00D73AC8" w:rsidRPr="00C718CB" w:rsidRDefault="00D73AC8" w:rsidP="00D73A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A5B5763" w14:textId="2EE19DB5" w:rsidR="00D73AC8" w:rsidRPr="00D73AC8" w:rsidRDefault="00D73AC8" w:rsidP="00D73AC8">
            <w:pPr>
              <w:tabs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A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45165" w14:textId="77777777" w:rsidR="00D73AC8" w:rsidRPr="00D73AC8" w:rsidRDefault="00D73AC8" w:rsidP="00D73A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38721" w14:textId="3ED0BF5E" w:rsidR="00D73AC8" w:rsidRPr="00BC382B" w:rsidRDefault="00D73AC8" w:rsidP="00D73A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(239,949)</w:t>
            </w:r>
          </w:p>
        </w:tc>
      </w:tr>
      <w:tr w:rsidR="009A320F" w:rsidRPr="0059693A" w14:paraId="4D3821D8" w14:textId="77777777" w:rsidTr="00404041">
        <w:tc>
          <w:tcPr>
            <w:tcW w:w="3605" w:type="dxa"/>
            <w:hideMark/>
          </w:tcPr>
          <w:p w14:paraId="19975A41" w14:textId="5764409D" w:rsidR="009A320F" w:rsidRPr="00EA1A84" w:rsidRDefault="009A320F" w:rsidP="009A320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A1A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E6E2735" w14:textId="132A28C7" w:rsidR="009A320F" w:rsidRPr="00EA1A84" w:rsidRDefault="009A320F" w:rsidP="009A32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6,899,189</w:t>
            </w:r>
          </w:p>
        </w:tc>
        <w:tc>
          <w:tcPr>
            <w:tcW w:w="362" w:type="dxa"/>
          </w:tcPr>
          <w:p w14:paraId="42E313EA" w14:textId="77777777" w:rsidR="009A320F" w:rsidRPr="00EA1A84" w:rsidRDefault="009A320F" w:rsidP="009A32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7FD4EC" w14:textId="694A55AF" w:rsidR="009A320F" w:rsidRPr="00C718CB" w:rsidRDefault="007C7DC2" w:rsidP="009A32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8CB">
              <w:rPr>
                <w:rFonts w:ascii="Angsana New" w:hAnsi="Angsana New"/>
                <w:sz w:val="30"/>
                <w:szCs w:val="30"/>
              </w:rPr>
              <w:t>(</w:t>
            </w:r>
            <w:r w:rsidR="009A320F" w:rsidRPr="00C718CB">
              <w:rPr>
                <w:rFonts w:ascii="Angsana New" w:hAnsi="Angsana New"/>
                <w:sz w:val="30"/>
                <w:szCs w:val="30"/>
              </w:rPr>
              <w:t>6,</w:t>
            </w:r>
            <w:r w:rsidR="0083483C" w:rsidRPr="00C718CB">
              <w:rPr>
                <w:rFonts w:ascii="Angsana New" w:hAnsi="Angsana New"/>
                <w:sz w:val="30"/>
                <w:szCs w:val="30"/>
              </w:rPr>
              <w:t>917</w:t>
            </w:r>
            <w:r w:rsidR="006C7B3E" w:rsidRPr="00C718CB">
              <w:rPr>
                <w:rFonts w:ascii="Angsana New" w:hAnsi="Angsana New"/>
                <w:sz w:val="30"/>
                <w:szCs w:val="30"/>
              </w:rPr>
              <w:t>,148</w:t>
            </w:r>
            <w:r w:rsidRPr="00C718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6F181E33" w14:textId="77777777" w:rsidR="009A320F" w:rsidRPr="00C718CB" w:rsidRDefault="009A320F" w:rsidP="009A32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B4B7AC6" w14:textId="135B867F" w:rsidR="009A320F" w:rsidRPr="00EA1A84" w:rsidRDefault="009A320F" w:rsidP="009A320F">
            <w:pPr>
              <w:tabs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1B54D" w14:textId="77777777" w:rsidR="009A320F" w:rsidRPr="00EA1A84" w:rsidRDefault="009A320F" w:rsidP="009A32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52DBA" w14:textId="2EB8C9D8" w:rsidR="009A320F" w:rsidRPr="00BC382B" w:rsidRDefault="00530864" w:rsidP="009A320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(6,917,148)</w:t>
            </w:r>
          </w:p>
        </w:tc>
      </w:tr>
      <w:tr w:rsidR="00885C52" w:rsidRPr="0059693A" w14:paraId="219C5FAB" w14:textId="77777777" w:rsidTr="000119B3">
        <w:tc>
          <w:tcPr>
            <w:tcW w:w="3605" w:type="dxa"/>
          </w:tcPr>
          <w:p w14:paraId="30FBA36A" w14:textId="067462DE" w:rsidR="00885C52" w:rsidRPr="00EA1A84" w:rsidRDefault="00885C52" w:rsidP="00885C52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A1A8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0B8DCDE" w14:textId="151F567E" w:rsidR="00885C52" w:rsidRPr="00EA1A84" w:rsidRDefault="00885C52" w:rsidP="00885C5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457,739</w:t>
            </w:r>
          </w:p>
        </w:tc>
        <w:tc>
          <w:tcPr>
            <w:tcW w:w="362" w:type="dxa"/>
          </w:tcPr>
          <w:p w14:paraId="0EFE15CE" w14:textId="77777777" w:rsidR="00885C52" w:rsidRPr="00EA1A84" w:rsidRDefault="00885C52" w:rsidP="00885C5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4973B8E" w14:textId="02242389" w:rsidR="00885C52" w:rsidRPr="00C718CB" w:rsidRDefault="00885C52" w:rsidP="00885C5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8CB">
              <w:rPr>
                <w:rFonts w:ascii="Angsana New" w:hAnsi="Angsana New"/>
                <w:sz w:val="30"/>
                <w:szCs w:val="30"/>
              </w:rPr>
              <w:t>(231,273)</w:t>
            </w:r>
          </w:p>
        </w:tc>
        <w:tc>
          <w:tcPr>
            <w:tcW w:w="276" w:type="dxa"/>
          </w:tcPr>
          <w:p w14:paraId="78D48781" w14:textId="77777777" w:rsidR="00885C52" w:rsidRPr="00C718CB" w:rsidRDefault="00885C52" w:rsidP="00885C5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C5F66AA" w14:textId="3F73FDDC" w:rsidR="00885C52" w:rsidRPr="000119B3" w:rsidRDefault="00885C52" w:rsidP="00885C5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367E6">
              <w:rPr>
                <w:rFonts w:ascii="Angsana New" w:hAnsi="Angsana New"/>
                <w:sz w:val="30"/>
                <w:szCs w:val="30"/>
              </w:rPr>
              <w:t>(</w:t>
            </w:r>
            <w:r w:rsidRPr="005E6CA3">
              <w:rPr>
                <w:rFonts w:ascii="Angsana New" w:hAnsi="Angsana New"/>
                <w:sz w:val="30"/>
                <w:szCs w:val="30"/>
              </w:rPr>
              <w:t>244,083)</w:t>
            </w:r>
          </w:p>
        </w:tc>
        <w:tc>
          <w:tcPr>
            <w:tcW w:w="270" w:type="dxa"/>
          </w:tcPr>
          <w:p w14:paraId="42F2328B" w14:textId="77777777" w:rsidR="00885C52" w:rsidRPr="00EA1A84" w:rsidRDefault="00885C52" w:rsidP="00885C5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9CD78" w14:textId="4946368E" w:rsidR="00885C52" w:rsidRPr="00BC382B" w:rsidRDefault="00D820B7" w:rsidP="00885C5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(475,</w:t>
            </w:r>
            <w:r w:rsidR="006F5736">
              <w:rPr>
                <w:rFonts w:ascii="Angsana New" w:hAnsi="Angsana New"/>
                <w:sz w:val="30"/>
                <w:szCs w:val="30"/>
              </w:rPr>
              <w:t>356)</w:t>
            </w:r>
          </w:p>
        </w:tc>
      </w:tr>
      <w:tr w:rsidR="00EA1A84" w:rsidRPr="0059693A" w14:paraId="7DA3F42E" w14:textId="77777777" w:rsidTr="000119B3">
        <w:trPr>
          <w:trHeight w:val="119"/>
        </w:trPr>
        <w:tc>
          <w:tcPr>
            <w:tcW w:w="3605" w:type="dxa"/>
            <w:hideMark/>
          </w:tcPr>
          <w:p w14:paraId="7D773D2C" w14:textId="77777777" w:rsidR="00EA1A84" w:rsidRPr="00EA1A84" w:rsidRDefault="00EA1A84" w:rsidP="00EA1A84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A1A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272BBCA" w14:textId="44F4423D" w:rsidR="00EA1A84" w:rsidRPr="00BC382B" w:rsidRDefault="009A320F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17,184</w:t>
            </w:r>
          </w:p>
        </w:tc>
        <w:tc>
          <w:tcPr>
            <w:tcW w:w="362" w:type="dxa"/>
          </w:tcPr>
          <w:p w14:paraId="669B297E" w14:textId="77777777" w:rsidR="00EA1A84" w:rsidRPr="00EA1A84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993C34D" w14:textId="57C25AE2" w:rsidR="00EA1A84" w:rsidRPr="00C718CB" w:rsidRDefault="007C7DC2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8CB">
              <w:rPr>
                <w:rFonts w:ascii="Angsana New" w:hAnsi="Angsana New"/>
                <w:sz w:val="30"/>
                <w:szCs w:val="30"/>
              </w:rPr>
              <w:t>(</w:t>
            </w:r>
            <w:r w:rsidR="009A320F" w:rsidRPr="00C718CB">
              <w:rPr>
                <w:rFonts w:ascii="Angsana New" w:hAnsi="Angsana New"/>
                <w:sz w:val="30"/>
                <w:szCs w:val="30"/>
              </w:rPr>
              <w:t>5,923</w:t>
            </w:r>
            <w:r w:rsidRPr="00C718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64B85CD4" w14:textId="77777777" w:rsidR="00EA1A84" w:rsidRPr="00C718CB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FCE1486" w14:textId="0322A6CB" w:rsidR="00EA1A84" w:rsidRPr="00EA1A84" w:rsidRDefault="000F23A2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A320F">
              <w:rPr>
                <w:rFonts w:ascii="Angsana New" w:hAnsi="Angsana New"/>
                <w:sz w:val="30"/>
                <w:szCs w:val="30"/>
              </w:rPr>
              <w:t>12,162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F6148B" w14:textId="77777777" w:rsidR="00EA1A84" w:rsidRPr="00EA1A84" w:rsidRDefault="00EA1A84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F1DB8" w14:textId="07C22B12" w:rsidR="00EA1A84" w:rsidRPr="00BC382B" w:rsidRDefault="007C7DC2" w:rsidP="00EA1A8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382B">
              <w:rPr>
                <w:rFonts w:ascii="Angsana New" w:hAnsi="Angsana New"/>
                <w:sz w:val="30"/>
                <w:szCs w:val="30"/>
              </w:rPr>
              <w:t>(</w:t>
            </w:r>
            <w:r w:rsidR="009A320F" w:rsidRPr="00BC382B">
              <w:rPr>
                <w:rFonts w:ascii="Angsana New" w:hAnsi="Angsana New"/>
                <w:sz w:val="30"/>
                <w:szCs w:val="30"/>
              </w:rPr>
              <w:t>18,085</w:t>
            </w:r>
            <w:r w:rsidRPr="00BC38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639B" w:rsidRPr="00762CD7" w14:paraId="72C59376" w14:textId="77777777" w:rsidTr="00404041">
        <w:tc>
          <w:tcPr>
            <w:tcW w:w="3605" w:type="dxa"/>
          </w:tcPr>
          <w:p w14:paraId="15DB8ED6" w14:textId="77777777" w:rsidR="0077639B" w:rsidRPr="00762CD7" w:rsidRDefault="0077639B" w:rsidP="0077639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3609D" w14:textId="099B5042" w:rsidR="0077639B" w:rsidRPr="00762CD7" w:rsidRDefault="009A320F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CD7">
              <w:rPr>
                <w:rFonts w:ascii="Angsana New" w:hAnsi="Angsana New"/>
                <w:b/>
                <w:bCs/>
                <w:sz w:val="30"/>
                <w:szCs w:val="30"/>
              </w:rPr>
              <w:t>9,513,394</w:t>
            </w:r>
          </w:p>
        </w:tc>
        <w:tc>
          <w:tcPr>
            <w:tcW w:w="362" w:type="dxa"/>
          </w:tcPr>
          <w:p w14:paraId="539E3BB4" w14:textId="77777777" w:rsidR="0077639B" w:rsidRPr="00762CD7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54BF8" w14:textId="25A7CFE9" w:rsidR="0077639B" w:rsidRPr="00762CD7" w:rsidRDefault="007C7DC2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CD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A320F" w:rsidRPr="00762CD7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F66200" w:rsidRPr="00762CD7">
              <w:rPr>
                <w:rFonts w:ascii="Angsana New" w:hAnsi="Angsana New"/>
                <w:b/>
                <w:bCs/>
                <w:sz w:val="30"/>
                <w:szCs w:val="30"/>
              </w:rPr>
              <w:t>299,</w:t>
            </w:r>
            <w:r w:rsidR="00D056C8" w:rsidRPr="00762CD7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  <w:r w:rsidRPr="00762CD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6120524B" w14:textId="77777777" w:rsidR="0077639B" w:rsidRPr="00762CD7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1E1FC" w14:textId="6AA586DD" w:rsidR="0077639B" w:rsidRPr="00762CD7" w:rsidRDefault="00D820B7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(256,245)</w:t>
            </w:r>
          </w:p>
        </w:tc>
        <w:tc>
          <w:tcPr>
            <w:tcW w:w="270" w:type="dxa"/>
          </w:tcPr>
          <w:p w14:paraId="5347591C" w14:textId="77777777" w:rsidR="0077639B" w:rsidRPr="00762CD7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27BD5" w14:textId="55CB7B5E" w:rsidR="0077639B" w:rsidRPr="00762CD7" w:rsidRDefault="007C7DC2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CD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A320F" w:rsidRPr="00762CD7">
              <w:rPr>
                <w:rFonts w:ascii="Angsana New" w:hAnsi="Angsana New"/>
                <w:b/>
                <w:bCs/>
                <w:sz w:val="30"/>
                <w:szCs w:val="30"/>
              </w:rPr>
              <w:t>9,5</w:t>
            </w:r>
            <w:r w:rsidR="00762CD7" w:rsidRPr="00762CD7">
              <w:rPr>
                <w:rFonts w:ascii="Angsana New" w:hAnsi="Angsana New"/>
                <w:b/>
                <w:bCs/>
                <w:sz w:val="30"/>
                <w:szCs w:val="30"/>
              </w:rPr>
              <w:t>55,820)</w:t>
            </w:r>
          </w:p>
        </w:tc>
      </w:tr>
      <w:tr w:rsidR="0077639B" w:rsidRPr="0059693A" w14:paraId="4A091330" w14:textId="77777777" w:rsidTr="00404041">
        <w:tc>
          <w:tcPr>
            <w:tcW w:w="3605" w:type="dxa"/>
          </w:tcPr>
          <w:p w14:paraId="20B70417" w14:textId="77777777" w:rsidR="0077639B" w:rsidRPr="0059693A" w:rsidRDefault="0077639B" w:rsidP="0077639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24A153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204DC51F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8FF32D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770F909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0EB97E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EEDD7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272D7F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639B" w:rsidRPr="0059693A" w14:paraId="75924FE8" w14:textId="77777777" w:rsidTr="00A664F5">
        <w:tc>
          <w:tcPr>
            <w:tcW w:w="3605" w:type="dxa"/>
          </w:tcPr>
          <w:p w14:paraId="7A680973" w14:textId="5E2745E8" w:rsidR="0077639B" w:rsidRPr="0059693A" w:rsidRDefault="0077639B" w:rsidP="0077639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3F8927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147D40C3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42A3708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28DFE9C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1C6D4BD7" w14:textId="77777777" w:rsidR="0077639B" w:rsidRPr="0059693A" w:rsidRDefault="0077639B" w:rsidP="0077639B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32E2F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0F7899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639B" w:rsidRPr="0059693A" w14:paraId="707ECCD0" w14:textId="77777777" w:rsidTr="00404041">
        <w:tc>
          <w:tcPr>
            <w:tcW w:w="3605" w:type="dxa"/>
          </w:tcPr>
          <w:p w14:paraId="09107EAE" w14:textId="5DF2504A" w:rsidR="0077639B" w:rsidRPr="0059693A" w:rsidRDefault="0077639B" w:rsidP="0077639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D89561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07E77E9C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56F0EE61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73F5D28E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89B9131" w14:textId="77777777" w:rsidR="0077639B" w:rsidRPr="0059693A" w:rsidRDefault="0077639B" w:rsidP="0077639B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DC52A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21B738" w14:textId="77777777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639B" w:rsidRPr="00445BC1" w14:paraId="4A715713" w14:textId="77777777" w:rsidTr="00404041">
        <w:tc>
          <w:tcPr>
            <w:tcW w:w="3605" w:type="dxa"/>
          </w:tcPr>
          <w:p w14:paraId="4B842FDD" w14:textId="504A1319" w:rsidR="0077639B" w:rsidRPr="000119B3" w:rsidRDefault="0077639B" w:rsidP="007763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973D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973D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2D0522" w14:textId="7EF01B94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5BC1">
              <w:rPr>
                <w:rFonts w:ascii="Angsana New" w:hAnsi="Angsana New"/>
                <w:sz w:val="30"/>
                <w:szCs w:val="30"/>
              </w:rPr>
              <w:t>2,</w:t>
            </w:r>
            <w:r w:rsidR="007168DD" w:rsidRPr="00445BC1">
              <w:rPr>
                <w:rFonts w:ascii="Angsana New" w:hAnsi="Angsana New"/>
                <w:sz w:val="30"/>
                <w:szCs w:val="30"/>
              </w:rPr>
              <w:t>5</w:t>
            </w:r>
            <w:r w:rsidR="007168DD">
              <w:rPr>
                <w:rFonts w:ascii="Angsana New" w:hAnsi="Angsana New"/>
                <w:sz w:val="30"/>
                <w:szCs w:val="30"/>
              </w:rPr>
              <w:t>17</w:t>
            </w:r>
            <w:r w:rsidRPr="00445BC1">
              <w:rPr>
                <w:rFonts w:ascii="Angsana New" w:hAnsi="Angsana New"/>
                <w:sz w:val="30"/>
                <w:szCs w:val="30"/>
              </w:rPr>
              <w:t>,</w:t>
            </w:r>
            <w:r w:rsidR="007168DD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362" w:type="dxa"/>
          </w:tcPr>
          <w:p w14:paraId="3F2AA6A5" w14:textId="77777777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247D1BE" w14:textId="5C5EF64C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5BC1">
              <w:rPr>
                <w:rFonts w:ascii="Angsana New" w:hAnsi="Angsana New"/>
                <w:sz w:val="30"/>
                <w:szCs w:val="30"/>
              </w:rPr>
              <w:t>(</w:t>
            </w:r>
            <w:r w:rsidR="007168DD" w:rsidRPr="00445BC1">
              <w:rPr>
                <w:rFonts w:ascii="Angsana New" w:hAnsi="Angsana New"/>
                <w:sz w:val="30"/>
                <w:szCs w:val="30"/>
              </w:rPr>
              <w:t>2,5</w:t>
            </w:r>
            <w:r w:rsidR="007168DD">
              <w:rPr>
                <w:rFonts w:ascii="Angsana New" w:hAnsi="Angsana New"/>
                <w:sz w:val="30"/>
                <w:szCs w:val="30"/>
              </w:rPr>
              <w:t>17</w:t>
            </w:r>
            <w:r w:rsidR="007168DD" w:rsidRPr="00445BC1">
              <w:rPr>
                <w:rFonts w:ascii="Angsana New" w:hAnsi="Angsana New"/>
                <w:sz w:val="30"/>
                <w:szCs w:val="30"/>
              </w:rPr>
              <w:t>,</w:t>
            </w:r>
            <w:r w:rsidR="007168DD">
              <w:rPr>
                <w:rFonts w:ascii="Angsana New" w:hAnsi="Angsana New"/>
                <w:sz w:val="30"/>
                <w:szCs w:val="30"/>
              </w:rPr>
              <w:t>613</w:t>
            </w:r>
            <w:r w:rsidRPr="00445B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78466300" w14:textId="77777777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F50F64E" w14:textId="6A8DFEC6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445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05D931" w14:textId="77777777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69F1E3" w14:textId="421BB36D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5BC1">
              <w:rPr>
                <w:rFonts w:ascii="Angsana New" w:hAnsi="Angsana New"/>
                <w:sz w:val="30"/>
                <w:szCs w:val="30"/>
              </w:rPr>
              <w:t>(</w:t>
            </w:r>
            <w:r w:rsidR="007168DD" w:rsidRPr="00445BC1">
              <w:rPr>
                <w:rFonts w:ascii="Angsana New" w:hAnsi="Angsana New"/>
                <w:sz w:val="30"/>
                <w:szCs w:val="30"/>
              </w:rPr>
              <w:t>2,5</w:t>
            </w:r>
            <w:r w:rsidR="007168DD">
              <w:rPr>
                <w:rFonts w:ascii="Angsana New" w:hAnsi="Angsana New"/>
                <w:sz w:val="30"/>
                <w:szCs w:val="30"/>
              </w:rPr>
              <w:t>17</w:t>
            </w:r>
            <w:r w:rsidR="007168DD" w:rsidRPr="00445BC1">
              <w:rPr>
                <w:rFonts w:ascii="Angsana New" w:hAnsi="Angsana New"/>
                <w:sz w:val="30"/>
                <w:szCs w:val="30"/>
              </w:rPr>
              <w:t>,</w:t>
            </w:r>
            <w:r w:rsidR="007168DD">
              <w:rPr>
                <w:rFonts w:ascii="Angsana New" w:hAnsi="Angsana New"/>
                <w:sz w:val="30"/>
                <w:szCs w:val="30"/>
              </w:rPr>
              <w:t>613</w:t>
            </w:r>
            <w:r w:rsidRPr="00445BC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639B" w:rsidRPr="00445BC1" w14:paraId="009F71D6" w14:textId="77777777" w:rsidTr="00404041">
        <w:tc>
          <w:tcPr>
            <w:tcW w:w="3605" w:type="dxa"/>
          </w:tcPr>
          <w:p w14:paraId="792643EC" w14:textId="4DBDD4FE" w:rsidR="0077639B" w:rsidRPr="000119B3" w:rsidRDefault="0077639B" w:rsidP="007763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973D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08B4A3" w14:textId="5B8B66F6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5BC1"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  <w:tc>
          <w:tcPr>
            <w:tcW w:w="362" w:type="dxa"/>
          </w:tcPr>
          <w:p w14:paraId="0506AD75" w14:textId="77777777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C39059E" w14:textId="4653A2C8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5BC1">
              <w:rPr>
                <w:rFonts w:ascii="Angsana New" w:hAnsi="Angsana New"/>
                <w:sz w:val="30"/>
                <w:szCs w:val="30"/>
              </w:rPr>
              <w:t>(251,631)</w:t>
            </w:r>
          </w:p>
        </w:tc>
        <w:tc>
          <w:tcPr>
            <w:tcW w:w="276" w:type="dxa"/>
          </w:tcPr>
          <w:p w14:paraId="62996D5E" w14:textId="77777777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3058970" w14:textId="2A158AB0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445B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662CE" w14:textId="77777777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B95FDD" w14:textId="313BC385" w:rsidR="0077639B" w:rsidRPr="00445BC1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5BC1">
              <w:rPr>
                <w:rFonts w:ascii="Angsana New" w:hAnsi="Angsana New"/>
                <w:sz w:val="30"/>
                <w:szCs w:val="30"/>
              </w:rPr>
              <w:t>(251,631)</w:t>
            </w:r>
          </w:p>
        </w:tc>
      </w:tr>
      <w:tr w:rsidR="0077639B" w:rsidRPr="0059693A" w14:paraId="5D15A982" w14:textId="77777777" w:rsidTr="00404041">
        <w:tc>
          <w:tcPr>
            <w:tcW w:w="3605" w:type="dxa"/>
          </w:tcPr>
          <w:p w14:paraId="38FDB9E1" w14:textId="6E43667B" w:rsidR="0077639B" w:rsidRPr="0059693A" w:rsidRDefault="0077639B" w:rsidP="0077639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0B651" w14:textId="160D6489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5,592,401</w:t>
            </w:r>
          </w:p>
        </w:tc>
        <w:tc>
          <w:tcPr>
            <w:tcW w:w="362" w:type="dxa"/>
          </w:tcPr>
          <w:p w14:paraId="79EF297F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717F8E0" w14:textId="36759C36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(5,754,512)</w:t>
            </w:r>
          </w:p>
        </w:tc>
        <w:tc>
          <w:tcPr>
            <w:tcW w:w="276" w:type="dxa"/>
          </w:tcPr>
          <w:p w14:paraId="1DB3A070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0F1EB438" w14:textId="07A1A794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22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47F6B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C8F2C0" w14:textId="114E0FFF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(5,754,512)</w:t>
            </w:r>
          </w:p>
        </w:tc>
      </w:tr>
      <w:tr w:rsidR="0077639B" w:rsidRPr="0059693A" w14:paraId="1691C072" w14:textId="77777777" w:rsidTr="00AF407E">
        <w:tc>
          <w:tcPr>
            <w:tcW w:w="3605" w:type="dxa"/>
          </w:tcPr>
          <w:p w14:paraId="7FDEDC54" w14:textId="0A8F372F" w:rsidR="0077639B" w:rsidRPr="0059693A" w:rsidRDefault="0077639B" w:rsidP="0077639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B78E8F" w14:textId="723EC380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679,523</w:t>
            </w:r>
          </w:p>
        </w:tc>
        <w:tc>
          <w:tcPr>
            <w:tcW w:w="362" w:type="dxa"/>
          </w:tcPr>
          <w:p w14:paraId="53E4D5B2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0CE6EE06" w14:textId="402D3BB1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(227,518)</w:t>
            </w:r>
          </w:p>
        </w:tc>
        <w:tc>
          <w:tcPr>
            <w:tcW w:w="276" w:type="dxa"/>
          </w:tcPr>
          <w:p w14:paraId="12462649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28378AA6" w14:textId="1FE5D068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(494,105)</w:t>
            </w:r>
          </w:p>
        </w:tc>
        <w:tc>
          <w:tcPr>
            <w:tcW w:w="270" w:type="dxa"/>
          </w:tcPr>
          <w:p w14:paraId="75CECAC2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5671F" w14:textId="0CD1CF0D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(721,623)</w:t>
            </w:r>
          </w:p>
        </w:tc>
      </w:tr>
      <w:tr w:rsidR="0077639B" w:rsidRPr="0059693A" w14:paraId="2515FE2E" w14:textId="77777777" w:rsidTr="00AF407E">
        <w:tc>
          <w:tcPr>
            <w:tcW w:w="3605" w:type="dxa"/>
          </w:tcPr>
          <w:p w14:paraId="70908105" w14:textId="7035B4E2" w:rsidR="0077639B" w:rsidRPr="0059693A" w:rsidRDefault="0077639B" w:rsidP="0077639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B29214" w14:textId="01886300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17,943</w:t>
            </w:r>
          </w:p>
        </w:tc>
        <w:tc>
          <w:tcPr>
            <w:tcW w:w="362" w:type="dxa"/>
          </w:tcPr>
          <w:p w14:paraId="479AED72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402B6" w14:textId="1210AC4B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(7,219)</w:t>
            </w:r>
          </w:p>
        </w:tc>
        <w:tc>
          <w:tcPr>
            <w:tcW w:w="276" w:type="dxa"/>
          </w:tcPr>
          <w:p w14:paraId="5238C0DB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4B68FF" w14:textId="518832A6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(11,724)</w:t>
            </w:r>
          </w:p>
        </w:tc>
        <w:tc>
          <w:tcPr>
            <w:tcW w:w="270" w:type="dxa"/>
          </w:tcPr>
          <w:p w14:paraId="7607FDDD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A2F176" w14:textId="6EE060C2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(18,943)</w:t>
            </w:r>
          </w:p>
        </w:tc>
      </w:tr>
      <w:tr w:rsidR="0077639B" w:rsidRPr="0059693A" w14:paraId="6EB898D9" w14:textId="77777777" w:rsidTr="00AF407E">
        <w:tc>
          <w:tcPr>
            <w:tcW w:w="3605" w:type="dxa"/>
          </w:tcPr>
          <w:p w14:paraId="57C4FB08" w14:textId="77777777" w:rsidR="0077639B" w:rsidRPr="0059693A" w:rsidRDefault="0077639B" w:rsidP="0077639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F5752" w14:textId="3116DE2E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974365" w:rsidRPr="0059693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362" w:type="dxa"/>
          </w:tcPr>
          <w:p w14:paraId="2525B078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EFB09B" w14:textId="6D56B2A9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(8,</w:t>
            </w:r>
            <w:r w:rsidR="00974365" w:rsidRPr="0059693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5356E8F3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3866C" w14:textId="1F6FAE2C" w:rsidR="0077639B" w:rsidRPr="0059693A" w:rsidRDefault="0077639B" w:rsidP="00776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(505,829)</w:t>
            </w:r>
          </w:p>
        </w:tc>
        <w:tc>
          <w:tcPr>
            <w:tcW w:w="270" w:type="dxa"/>
          </w:tcPr>
          <w:p w14:paraId="7BB8B665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A46BC" w14:textId="4F81D80D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(9,2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4365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Pr="005969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7639B" w:rsidRPr="0059693A" w14:paraId="2C06C584" w14:textId="77777777" w:rsidTr="00AF407E">
        <w:tc>
          <w:tcPr>
            <w:tcW w:w="3605" w:type="dxa"/>
          </w:tcPr>
          <w:p w14:paraId="3ACCB518" w14:textId="4223A929" w:rsidR="0077639B" w:rsidRPr="0059693A" w:rsidRDefault="0077639B" w:rsidP="0077639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4C21B9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35B6A567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right w:val="nil"/>
            </w:tcBorders>
          </w:tcPr>
          <w:p w14:paraId="3AF4292D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3DC6523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0B59F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480A8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289C73" w14:textId="77777777" w:rsidR="0077639B" w:rsidRPr="0059693A" w:rsidRDefault="0077639B" w:rsidP="00776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C59F7DA" w14:textId="77777777" w:rsidR="00800341" w:rsidRPr="0059693A" w:rsidRDefault="0080034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4D498384" w14:textId="77777777" w:rsidR="00994CEB" w:rsidRPr="0059693A" w:rsidRDefault="00994C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7E9CDDF3" w14:textId="77777777" w:rsidR="00994CEB" w:rsidRPr="0059693A" w:rsidRDefault="00994C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D944241" w14:textId="77777777" w:rsidR="00994CEB" w:rsidRPr="0059693A" w:rsidRDefault="00994C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DE3C728" w14:textId="77777777" w:rsidR="00994CEB" w:rsidRPr="0059693A" w:rsidRDefault="00994C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2B42973" w14:textId="77777777" w:rsidR="00994CEB" w:rsidRPr="0059693A" w:rsidRDefault="00994C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78CDDA6" w14:textId="77777777" w:rsidR="00994CEB" w:rsidRPr="0059693A" w:rsidRDefault="00994C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1EDE0364" w14:textId="77777777" w:rsidR="00994CEB" w:rsidRPr="0059693A" w:rsidRDefault="00994CE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1175A7F9" w14:textId="7EC811A6" w:rsidR="00594F35" w:rsidRPr="0059693A" w:rsidRDefault="00594F35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9693A">
        <w:rPr>
          <w:rFonts w:ascii="Angsana New" w:hAnsi="Angsana New"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69B9AFFB" w14:textId="77777777" w:rsidR="00594F35" w:rsidRPr="0059693A" w:rsidRDefault="00594F35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116B0" w14:textId="0F380146" w:rsidR="00594F35" w:rsidRPr="0059693A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</w:t>
      </w:r>
      <w:r w:rsidR="00800F99" w:rsidRPr="0059693A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ECE3468" w14:textId="3009D97B" w:rsidR="00692BE8" w:rsidRPr="0059693A" w:rsidRDefault="00692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C183F5" w14:textId="19073A5E" w:rsidR="00B8363F" w:rsidRPr="0059693A" w:rsidRDefault="00B8363F" w:rsidP="00466358">
      <w:pPr>
        <w:pStyle w:val="block"/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59693A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1F55A6" w:rsidRPr="0059693A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59693A">
        <w:rPr>
          <w:rFonts w:ascii="Angsana New" w:hAnsi="Angsana New"/>
          <w:i/>
          <w:iCs/>
          <w:sz w:val="30"/>
          <w:szCs w:val="30"/>
          <w:lang w:val="en-US"/>
        </w:rPr>
        <w:t xml:space="preserve">.1) </w:t>
      </w:r>
      <w:r w:rsidRPr="0059693A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18CD4C0F" w14:textId="16EBA69B" w:rsidR="00594F35" w:rsidRPr="0059693A" w:rsidRDefault="00594F35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17284904" w14:textId="6E4FA19A" w:rsidR="00613349" w:rsidRPr="0059693A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693A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59693A">
        <w:rPr>
          <w:rFonts w:ascii="Angsana New" w:hAnsi="Angsana New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59693A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59693A">
        <w:rPr>
          <w:rFonts w:ascii="Angsana New" w:hAnsi="Angsana New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96342E6" w14:textId="24A4E1EC" w:rsidR="00B8363F" w:rsidRPr="0059693A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68"/>
        <w:gridCol w:w="991"/>
        <w:gridCol w:w="266"/>
        <w:gridCol w:w="1091"/>
        <w:gridCol w:w="266"/>
        <w:gridCol w:w="1075"/>
        <w:gridCol w:w="268"/>
        <w:gridCol w:w="905"/>
        <w:gridCol w:w="266"/>
        <w:gridCol w:w="901"/>
      </w:tblGrid>
      <w:tr w:rsidR="00613349" w:rsidRPr="0059693A" w14:paraId="6C0B7F58" w14:textId="77777777" w:rsidTr="00CC073F">
        <w:trPr>
          <w:tblHeader/>
        </w:trPr>
        <w:tc>
          <w:tcPr>
            <w:tcW w:w="2160" w:type="dxa"/>
          </w:tcPr>
          <w:p w14:paraId="5849977B" w14:textId="77777777" w:rsidR="00613349" w:rsidRPr="0059693A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377" w:type="dxa"/>
            <w:gridSpan w:val="11"/>
          </w:tcPr>
          <w:p w14:paraId="1A4534E9" w14:textId="4512B753" w:rsidR="00613349" w:rsidRPr="0059693A" w:rsidDel="001F61F5" w:rsidRDefault="00613349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711B5F" w:rsidRPr="0059693A">
              <w:rPr>
                <w:rFonts w:ascii="Angsana New" w:hAnsi="Angsana New" w:hint="cs"/>
                <w:b/>
                <w:bCs/>
                <w:sz w:val="28"/>
                <w:szCs w:val="28"/>
              </w:rPr>
              <w:t>/</w:t>
            </w:r>
            <w:r w:rsidR="00711B5F" w:rsidRPr="005969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349" w:rsidRPr="0059693A" w14:paraId="3428D45F" w14:textId="77777777" w:rsidTr="00CC073F">
        <w:trPr>
          <w:tblHeader/>
        </w:trPr>
        <w:tc>
          <w:tcPr>
            <w:tcW w:w="2160" w:type="dxa"/>
            <w:hideMark/>
          </w:tcPr>
          <w:p w14:paraId="102155B9" w14:textId="5EA59AE1" w:rsidR="00613349" w:rsidRPr="0059693A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696" w:type="dxa"/>
            <w:gridSpan w:val="5"/>
            <w:hideMark/>
          </w:tcPr>
          <w:p w14:paraId="69E24C55" w14:textId="3F4D1072" w:rsidR="00613349" w:rsidRPr="0059693A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D2DB0" w:rsidRPr="0059693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29974693" w14:textId="77777777" w:rsidR="00613349" w:rsidRPr="0059693A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5" w:type="dxa"/>
            <w:gridSpan w:val="5"/>
            <w:hideMark/>
          </w:tcPr>
          <w:p w14:paraId="2B7B4C3F" w14:textId="65CDEAAC" w:rsidR="00613349" w:rsidRPr="0059693A" w:rsidRDefault="00613349" w:rsidP="0058230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D2DB0" w:rsidRPr="0059693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13349" w:rsidRPr="0059693A" w14:paraId="5C406D54" w14:textId="77777777" w:rsidTr="00CC073F">
        <w:trPr>
          <w:tblHeader/>
        </w:trPr>
        <w:tc>
          <w:tcPr>
            <w:tcW w:w="2160" w:type="dxa"/>
            <w:vAlign w:val="bottom"/>
            <w:hideMark/>
          </w:tcPr>
          <w:p w14:paraId="1D67FEEE" w14:textId="39DEDEFE" w:rsidR="00613349" w:rsidRPr="0059693A" w:rsidRDefault="00613349" w:rsidP="00E072D9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</w:t>
            </w:r>
            <w:r w:rsidR="00E072D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4A00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  <w:r w:rsidR="00E072D9" w:rsidRPr="004A00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4A00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4A00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4A00A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C1CA74B" w14:textId="77777777" w:rsidR="003E1333" w:rsidRPr="0059693A" w:rsidRDefault="003E1333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ABAFB3" w14:textId="39CB021B" w:rsidR="00613349" w:rsidRPr="0059693A" w:rsidRDefault="00613349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A804B8F" w14:textId="77777777" w:rsidR="00613349" w:rsidRPr="0059693A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6DF6524" w14:textId="324AB56C" w:rsidR="00613349" w:rsidRPr="0059693A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1ECD84" w14:textId="77777777" w:rsidR="003E1333" w:rsidRPr="0059693A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381F1F" w14:textId="1D8D4978" w:rsidR="00613349" w:rsidRPr="0059693A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4B0ECAA4" w14:textId="77777777" w:rsidR="00613349" w:rsidRPr="0059693A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180E274" w14:textId="73BF469F" w:rsidR="00613349" w:rsidRPr="0059693A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0543C4" w14:textId="77777777" w:rsidR="003E1333" w:rsidRPr="0059693A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7C2CB2" w14:textId="77777777" w:rsidR="00613349" w:rsidRPr="0059693A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ECB771D" w14:textId="77777777" w:rsidR="00613349" w:rsidRPr="0059693A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hideMark/>
          </w:tcPr>
          <w:p w14:paraId="088E800F" w14:textId="77777777" w:rsidR="003E1333" w:rsidRPr="0059693A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A57432" w14:textId="41056F60" w:rsidR="00613349" w:rsidRPr="0059693A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C6761ED" w14:textId="77777777" w:rsidR="00613349" w:rsidRPr="0059693A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2524B10B" w14:textId="5DD36C2E" w:rsidR="00613349" w:rsidRPr="0059693A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EA0B69" w14:textId="77777777" w:rsidR="003E1333" w:rsidRPr="0059693A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A8B4DD" w14:textId="11D65E36" w:rsidR="00613349" w:rsidRPr="0059693A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622F28CC" w14:textId="77777777" w:rsidR="00613349" w:rsidRPr="0059693A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63D01E3" w14:textId="37C487CC" w:rsidR="00613349" w:rsidRPr="0059693A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9A6FFC" w14:textId="77777777" w:rsidR="003E1333" w:rsidRPr="0059693A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7E2AE5" w14:textId="77777777" w:rsidR="00613349" w:rsidRPr="0059693A" w:rsidRDefault="00613349" w:rsidP="0058230B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13349" w:rsidRPr="0059693A" w14:paraId="4366DD91" w14:textId="77777777" w:rsidTr="00CC073F">
        <w:trPr>
          <w:tblHeader/>
        </w:trPr>
        <w:tc>
          <w:tcPr>
            <w:tcW w:w="2160" w:type="dxa"/>
            <w:hideMark/>
          </w:tcPr>
          <w:p w14:paraId="2EAF1D10" w14:textId="0B0F225A" w:rsidR="00613349" w:rsidRPr="0059693A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7" w:type="dxa"/>
            <w:gridSpan w:val="11"/>
            <w:hideMark/>
          </w:tcPr>
          <w:p w14:paraId="0EFAB7B9" w14:textId="020A8ED2" w:rsidR="00613349" w:rsidRPr="0059693A" w:rsidRDefault="00613349" w:rsidP="0058230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="00FA062B" w:rsidRPr="005969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5969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74DE6" w:rsidRPr="0059693A" w14:paraId="40B2D202" w14:textId="77777777" w:rsidTr="00A664F5">
        <w:tc>
          <w:tcPr>
            <w:tcW w:w="2160" w:type="dxa"/>
          </w:tcPr>
          <w:p w14:paraId="01DDE7D6" w14:textId="239F4335" w:rsidR="00E74DE6" w:rsidRPr="0059693A" w:rsidRDefault="00E74DE6" w:rsidP="000119B3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080" w:type="dxa"/>
            <w:vAlign w:val="bottom"/>
          </w:tcPr>
          <w:p w14:paraId="3913B9CF" w14:textId="4239DC09" w:rsidR="00E74DE6" w:rsidRPr="00E74DE6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4,772</w:t>
            </w:r>
          </w:p>
        </w:tc>
        <w:tc>
          <w:tcPr>
            <w:tcW w:w="268" w:type="dxa"/>
          </w:tcPr>
          <w:p w14:paraId="44CC1577" w14:textId="77777777" w:rsidR="00E74DE6" w:rsidRPr="00E74DE6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40BB131F" w14:textId="77777777" w:rsidR="00E74DE6" w:rsidRPr="00E74DE6" w:rsidRDefault="00E74DE6" w:rsidP="00E74DE6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46049D9" w14:textId="63D95B89" w:rsidR="00E74DE6" w:rsidRPr="00E74DE6" w:rsidRDefault="00E74DE6" w:rsidP="00E74DE6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DE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CFDFEF2" w14:textId="77777777" w:rsidR="00E74DE6" w:rsidRPr="00E74DE6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172A6016" w14:textId="2499775B" w:rsidR="00E74DE6" w:rsidRPr="00E74DE6" w:rsidRDefault="00E74DE6" w:rsidP="00E74DE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4,772</w:t>
            </w:r>
          </w:p>
        </w:tc>
        <w:tc>
          <w:tcPr>
            <w:tcW w:w="266" w:type="dxa"/>
          </w:tcPr>
          <w:p w14:paraId="4FB4DB1F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84717C4" w14:textId="6B0C1B9B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1,510</w:t>
            </w:r>
          </w:p>
        </w:tc>
        <w:tc>
          <w:tcPr>
            <w:tcW w:w="268" w:type="dxa"/>
          </w:tcPr>
          <w:p w14:paraId="0A679C70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76677A2A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3E92D2F" w14:textId="7AC68601" w:rsidR="00E74DE6" w:rsidRPr="0059693A" w:rsidRDefault="00E74DE6" w:rsidP="00E74DE6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3773C43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704FCE86" w14:textId="52FE948F" w:rsidR="00E74DE6" w:rsidRPr="0059693A" w:rsidRDefault="00E74DE6" w:rsidP="00E74DE6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1,510</w:t>
            </w:r>
          </w:p>
        </w:tc>
      </w:tr>
      <w:tr w:rsidR="00E74DE6" w:rsidRPr="0059693A" w14:paraId="2096319A" w14:textId="77777777" w:rsidTr="00A664F5">
        <w:tc>
          <w:tcPr>
            <w:tcW w:w="2160" w:type="dxa"/>
          </w:tcPr>
          <w:p w14:paraId="58BC6ED9" w14:textId="6ECF156A" w:rsidR="00E74DE6" w:rsidRPr="0059693A" w:rsidRDefault="00E74DE6" w:rsidP="00E74D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FF57111" w14:textId="2E8496B5" w:rsidR="00E74DE6" w:rsidRPr="00E74DE6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20,118</w:t>
            </w:r>
          </w:p>
        </w:tc>
        <w:tc>
          <w:tcPr>
            <w:tcW w:w="268" w:type="dxa"/>
          </w:tcPr>
          <w:p w14:paraId="15FF8B25" w14:textId="77777777" w:rsidR="00E74DE6" w:rsidRPr="00E74DE6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0789C87C" w14:textId="2F965D85" w:rsidR="00E74DE6" w:rsidRPr="00E74DE6" w:rsidRDefault="00E74DE6" w:rsidP="00E74DE6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DE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BDCFFCF" w14:textId="77777777" w:rsidR="00E74DE6" w:rsidRPr="00E74DE6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784E7BF7" w14:textId="368E80E6" w:rsidR="00E74DE6" w:rsidRPr="00E74DE6" w:rsidRDefault="00E74DE6" w:rsidP="00E74DE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20,118</w:t>
            </w:r>
          </w:p>
        </w:tc>
        <w:tc>
          <w:tcPr>
            <w:tcW w:w="266" w:type="dxa"/>
          </w:tcPr>
          <w:p w14:paraId="75F6B5C7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A887A9" w14:textId="19CD0DD6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52,994</w:t>
            </w:r>
          </w:p>
        </w:tc>
        <w:tc>
          <w:tcPr>
            <w:tcW w:w="268" w:type="dxa"/>
          </w:tcPr>
          <w:p w14:paraId="20691552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7A63A3BB" w14:textId="7A84B59A" w:rsidR="00E74DE6" w:rsidRPr="0059693A" w:rsidRDefault="00E74DE6" w:rsidP="00E74DE6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B8D3EEF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4B4365B" w14:textId="09747F12" w:rsidR="00E74DE6" w:rsidRPr="0059693A" w:rsidRDefault="00E74DE6" w:rsidP="00E74DE6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52,994</w:t>
            </w:r>
          </w:p>
        </w:tc>
      </w:tr>
      <w:tr w:rsidR="009B2D53" w:rsidRPr="0059693A" w14:paraId="5E172EB3" w14:textId="77777777" w:rsidTr="00A664F5">
        <w:tc>
          <w:tcPr>
            <w:tcW w:w="2160" w:type="dxa"/>
          </w:tcPr>
          <w:p w14:paraId="530B8C9E" w14:textId="695CA64A" w:rsidR="009B2D53" w:rsidRPr="0059693A" w:rsidRDefault="009B2D53" w:rsidP="00E74D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7D1E7657" w14:textId="4DFA4D51" w:rsidR="009B2D53" w:rsidRPr="000119B3" w:rsidRDefault="009B2D53" w:rsidP="00092FFC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4AEEBDB" w14:textId="77777777" w:rsidR="009B2D53" w:rsidRPr="00E74DE6" w:rsidRDefault="009B2D53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14:paraId="159AFAF7" w14:textId="0E3E0C68" w:rsidR="009B2D53" w:rsidRPr="00E74DE6" w:rsidRDefault="009B2D53" w:rsidP="00092FF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15,888</w:t>
            </w:r>
          </w:p>
        </w:tc>
        <w:tc>
          <w:tcPr>
            <w:tcW w:w="266" w:type="dxa"/>
          </w:tcPr>
          <w:p w14:paraId="759A975D" w14:textId="77777777" w:rsidR="009B2D53" w:rsidRPr="00E74DE6" w:rsidRDefault="009B2D53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46ADCF7C" w14:textId="16CBBBCF" w:rsidR="009B2D53" w:rsidRPr="000119B3" w:rsidRDefault="009B2D53" w:rsidP="00E74DE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15,888</w:t>
            </w:r>
          </w:p>
        </w:tc>
        <w:tc>
          <w:tcPr>
            <w:tcW w:w="266" w:type="dxa"/>
          </w:tcPr>
          <w:p w14:paraId="14FD95E6" w14:textId="77777777" w:rsidR="009B2D53" w:rsidRPr="0059693A" w:rsidRDefault="009B2D53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F6C67D4" w14:textId="08189C84" w:rsidR="009B2D53" w:rsidRPr="0059693A" w:rsidRDefault="009B2D53" w:rsidP="00092FFC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CD81099" w14:textId="77777777" w:rsidR="009B2D53" w:rsidRPr="0059693A" w:rsidRDefault="009B2D53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68019C97" w14:textId="33733A19" w:rsidR="009B2D53" w:rsidRPr="0059693A" w:rsidRDefault="009B2D53" w:rsidP="00E74DE6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0E132FC" w14:textId="77777777" w:rsidR="009B2D53" w:rsidRPr="0059693A" w:rsidRDefault="009B2D53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7A6DB720" w14:textId="66CDDB5C" w:rsidR="009B2D53" w:rsidRPr="0059693A" w:rsidRDefault="009B2D53" w:rsidP="00092FFC">
            <w:pPr>
              <w:pStyle w:val="acctfourfigures"/>
              <w:tabs>
                <w:tab w:val="clear" w:pos="765"/>
                <w:tab w:val="decimal" w:pos="437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74DE6" w:rsidRPr="0059693A" w14:paraId="27586A22" w14:textId="77777777" w:rsidTr="0000737B">
        <w:tc>
          <w:tcPr>
            <w:tcW w:w="2160" w:type="dxa"/>
          </w:tcPr>
          <w:p w14:paraId="7C5CB67F" w14:textId="1317650D" w:rsidR="00E74DE6" w:rsidRPr="0059693A" w:rsidRDefault="00E74DE6" w:rsidP="00E74D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0BD221B2" w14:textId="434A51F9" w:rsidR="00E74DE6" w:rsidRPr="00E74DE6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DE6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B2D53">
              <w:rPr>
                <w:rFonts w:ascii="Angsana New" w:hAnsi="Angsana New"/>
                <w:sz w:val="28"/>
                <w:szCs w:val="28"/>
                <w:lang w:val="en-US" w:bidi="th-TH"/>
              </w:rPr>
              <w:t>489,356</w:t>
            </w: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7637160" w14:textId="77777777" w:rsidR="00E74DE6" w:rsidRPr="00E74DE6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D011CD5" w14:textId="1537A2D7" w:rsidR="00E74DE6" w:rsidRPr="00E74DE6" w:rsidRDefault="009B2D53" w:rsidP="00092FFC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0EBBF09F" w14:textId="77777777" w:rsidR="00E74DE6" w:rsidRPr="00E74DE6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B0AC40D" w14:textId="126EBC5E" w:rsidR="00E74DE6" w:rsidRPr="00E74DE6" w:rsidRDefault="00E74DE6" w:rsidP="00E74DE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B2D53">
              <w:rPr>
                <w:rFonts w:ascii="Angsana New" w:hAnsi="Angsana New"/>
                <w:sz w:val="28"/>
                <w:szCs w:val="28"/>
                <w:lang w:val="en-US" w:bidi="th-TH"/>
              </w:rPr>
              <w:t>489,356</w:t>
            </w: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70FFAB8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B123012" w14:textId="667A61D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(756,081)</w:t>
            </w:r>
          </w:p>
        </w:tc>
        <w:tc>
          <w:tcPr>
            <w:tcW w:w="268" w:type="dxa"/>
          </w:tcPr>
          <w:p w14:paraId="13CB0A78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6F5D4E98" w14:textId="5DD71CE6" w:rsidR="00E74DE6" w:rsidRPr="0059693A" w:rsidRDefault="00E74DE6" w:rsidP="00E74DE6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(54,797)</w:t>
            </w:r>
          </w:p>
        </w:tc>
        <w:tc>
          <w:tcPr>
            <w:tcW w:w="266" w:type="dxa"/>
          </w:tcPr>
          <w:p w14:paraId="699D157A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4A4DD7B0" w14:textId="6416FD29" w:rsidR="00E74DE6" w:rsidRPr="0059693A" w:rsidRDefault="00E74DE6" w:rsidP="00E74DE6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sz w:val="28"/>
                <w:szCs w:val="28"/>
                <w:lang w:val="en-US" w:bidi="th-TH"/>
              </w:rPr>
              <w:t>(810,878)</w:t>
            </w:r>
          </w:p>
        </w:tc>
      </w:tr>
      <w:tr w:rsidR="00114D12" w:rsidRPr="0059693A" w14:paraId="540FAC22" w14:textId="77777777" w:rsidTr="000119B3">
        <w:tc>
          <w:tcPr>
            <w:tcW w:w="2160" w:type="dxa"/>
          </w:tcPr>
          <w:p w14:paraId="31B4CD30" w14:textId="7FCE14E7" w:rsidR="00114D12" w:rsidRPr="00114D12" w:rsidRDefault="00114D12" w:rsidP="000119B3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119B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119B3">
              <w:rPr>
                <w:rFonts w:ascii="Angsana New" w:hAnsi="Angsana New"/>
                <w:sz w:val="28"/>
                <w:szCs w:val="28"/>
                <w:cs/>
              </w:rPr>
              <w:br/>
              <w:t>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306DCD" w14:textId="1012A101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(259,629)</w:t>
            </w:r>
          </w:p>
        </w:tc>
        <w:tc>
          <w:tcPr>
            <w:tcW w:w="268" w:type="dxa"/>
          </w:tcPr>
          <w:p w14:paraId="5CF11043" w14:textId="77777777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709BC6D" w14:textId="46B157DC" w:rsidR="00114D12" w:rsidRPr="00B01D71" w:rsidRDefault="00114D12" w:rsidP="000119B3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B8E5A8B" w14:textId="77777777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F346222" w14:textId="737C8901" w:rsidR="00114D12" w:rsidRPr="00B01D71" w:rsidRDefault="00114D12" w:rsidP="00114D12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(259,629)</w:t>
            </w:r>
          </w:p>
        </w:tc>
        <w:tc>
          <w:tcPr>
            <w:tcW w:w="266" w:type="dxa"/>
          </w:tcPr>
          <w:p w14:paraId="77A591CF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25D79BC6" w14:textId="7528035A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(356,493)</w:t>
            </w:r>
          </w:p>
        </w:tc>
        <w:tc>
          <w:tcPr>
            <w:tcW w:w="268" w:type="dxa"/>
          </w:tcPr>
          <w:p w14:paraId="5B7FD238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51B09FA2" w14:textId="60B355EA" w:rsidR="00114D12" w:rsidRPr="0059693A" w:rsidRDefault="00114D12" w:rsidP="000119B3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FE8FC43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822A48E" w14:textId="7035E911" w:rsidR="00114D12" w:rsidRPr="0059693A" w:rsidRDefault="00114D12" w:rsidP="00114D1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(356,493)</w:t>
            </w:r>
          </w:p>
        </w:tc>
      </w:tr>
      <w:tr w:rsidR="00114D12" w:rsidRPr="0059693A" w14:paraId="43BD7C20" w14:textId="77777777" w:rsidTr="00092FFC">
        <w:tc>
          <w:tcPr>
            <w:tcW w:w="2160" w:type="dxa"/>
            <w:hideMark/>
          </w:tcPr>
          <w:p w14:paraId="2C218770" w14:textId="4867F167" w:rsidR="00114D12" w:rsidRPr="0059693A" w:rsidRDefault="00114D12" w:rsidP="00114D1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</w:t>
            </w:r>
            <w:r w:rsidRPr="005969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5969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</w:t>
            </w:r>
            <w:r w:rsidRPr="005969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59693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5AAC2" w14:textId="3D3D26B5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B2D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724,095</w:t>
            </w:r>
            <w:r w:rsidRPr="000119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A848A7F" w14:textId="77777777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228EA" w14:textId="6E02CF4F" w:rsidR="00114D12" w:rsidRPr="00E74DE6" w:rsidRDefault="009B2D53" w:rsidP="000119B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15,888</w:t>
            </w:r>
          </w:p>
        </w:tc>
        <w:tc>
          <w:tcPr>
            <w:tcW w:w="266" w:type="dxa"/>
          </w:tcPr>
          <w:p w14:paraId="38A87FBC" w14:textId="77777777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92A43" w14:textId="7CD7F691" w:rsidR="00114D12" w:rsidRPr="00E74DE6" w:rsidRDefault="00114D12" w:rsidP="00114D12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B2D5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708,207</w:t>
            </w:r>
            <w:r w:rsidRPr="000119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3171373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1E4B8" w14:textId="2AECD22A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1,058,070</w:t>
            </w:r>
            <w:r w:rsidRPr="005969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BC01453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897CE" w14:textId="356F4BA8" w:rsidR="00114D12" w:rsidRPr="0059693A" w:rsidRDefault="00114D12" w:rsidP="00114D1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(54,797)</w:t>
            </w:r>
          </w:p>
        </w:tc>
        <w:tc>
          <w:tcPr>
            <w:tcW w:w="266" w:type="dxa"/>
          </w:tcPr>
          <w:p w14:paraId="5A44AA01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3ABEFC" w14:textId="5A4750C0" w:rsidR="00114D12" w:rsidRPr="0059693A" w:rsidRDefault="00114D12" w:rsidP="00114D1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1,112,867</w:t>
            </w:r>
            <w:r w:rsidRPr="005969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114D12" w:rsidRPr="006469BB" w14:paraId="2DDC8288" w14:textId="77777777" w:rsidTr="00092FFC">
        <w:tc>
          <w:tcPr>
            <w:tcW w:w="2160" w:type="dxa"/>
            <w:hideMark/>
          </w:tcPr>
          <w:p w14:paraId="3D37DC80" w14:textId="7CF1B821" w:rsidR="00114D12" w:rsidRPr="0059693A" w:rsidRDefault="00114D12" w:rsidP="00114D12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9693A">
              <w:rPr>
                <w:rFonts w:ascii="Angsana New" w:hAnsi="Angsana New" w:hint="cs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2F311" w14:textId="7A871F48" w:rsidR="00114D12" w:rsidRPr="00A51EEF" w:rsidRDefault="00167FF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777,143</w:t>
            </w:r>
          </w:p>
        </w:tc>
        <w:tc>
          <w:tcPr>
            <w:tcW w:w="268" w:type="dxa"/>
          </w:tcPr>
          <w:p w14:paraId="2903A17A" w14:textId="77777777" w:rsidR="00114D12" w:rsidRPr="00A51EEF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0B56980B" w14:textId="56456A7F" w:rsidR="00114D12" w:rsidRPr="00A51EEF" w:rsidRDefault="00114D12" w:rsidP="000119B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2,</w:t>
            </w:r>
            <w:r w:rsidR="00167FF2"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66" w:type="dxa"/>
          </w:tcPr>
          <w:p w14:paraId="1413A5DB" w14:textId="77777777" w:rsidR="00114D12" w:rsidRPr="00A51EEF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50CE7D74" w14:textId="75CAB1B2" w:rsidR="00114D12" w:rsidRPr="00A51EEF" w:rsidRDefault="00167FF2" w:rsidP="00114D12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779,414</w:t>
            </w:r>
          </w:p>
        </w:tc>
        <w:tc>
          <w:tcPr>
            <w:tcW w:w="266" w:type="dxa"/>
          </w:tcPr>
          <w:p w14:paraId="1CAF9C24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1805D21E" w14:textId="6031B6C8" w:rsidR="00114D12" w:rsidRPr="006469BB" w:rsidRDefault="007A38A4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119B3">
              <w:rPr>
                <w:rFonts w:ascii="Angsana New" w:hAnsi="Angsana New"/>
                <w:sz w:val="28"/>
                <w:szCs w:val="28"/>
                <w:lang w:val="en-US" w:bidi="th-TH"/>
              </w:rPr>
              <w:t>800,908</w:t>
            </w:r>
          </w:p>
        </w:tc>
        <w:tc>
          <w:tcPr>
            <w:tcW w:w="268" w:type="dxa"/>
          </w:tcPr>
          <w:p w14:paraId="325A95DA" w14:textId="77777777" w:rsidR="00114D12" w:rsidRPr="006469BB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vAlign w:val="bottom"/>
          </w:tcPr>
          <w:p w14:paraId="58339493" w14:textId="6E3E0CF7" w:rsidR="00114D12" w:rsidRPr="006469BB" w:rsidRDefault="005B7F58" w:rsidP="00114D1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266" w:type="dxa"/>
          </w:tcPr>
          <w:p w14:paraId="4DD7B713" w14:textId="77777777" w:rsidR="00114D12" w:rsidRPr="006469BB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7972E6A" w14:textId="5D8458AA" w:rsidR="00114D12" w:rsidRPr="006469BB" w:rsidRDefault="00114D12" w:rsidP="00114D1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469B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531758">
              <w:rPr>
                <w:rFonts w:ascii="Angsana New" w:hAnsi="Angsana New"/>
                <w:sz w:val="28"/>
                <w:szCs w:val="28"/>
                <w:lang w:val="en-US" w:bidi="th-TH"/>
              </w:rPr>
              <w:t>01,301</w:t>
            </w:r>
          </w:p>
        </w:tc>
      </w:tr>
      <w:tr w:rsidR="00114D12" w:rsidRPr="0059693A" w14:paraId="4342BDB4" w14:textId="77777777" w:rsidTr="00092FFC">
        <w:tc>
          <w:tcPr>
            <w:tcW w:w="2160" w:type="dxa"/>
          </w:tcPr>
          <w:p w14:paraId="782771ED" w14:textId="610A233B" w:rsidR="00114D12" w:rsidRPr="0059693A" w:rsidRDefault="00114D12" w:rsidP="00114D12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สัญญาแลกเปลี่ยนเงินต้น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C4A86F6" w14:textId="313DF12D" w:rsidR="00114D12" w:rsidRPr="0076526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259,629</w:t>
            </w:r>
          </w:p>
        </w:tc>
        <w:tc>
          <w:tcPr>
            <w:tcW w:w="268" w:type="dxa"/>
          </w:tcPr>
          <w:p w14:paraId="72285A90" w14:textId="77777777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1127464B" w14:textId="6A4E2BE6" w:rsidR="00114D12" w:rsidRPr="0076526A" w:rsidRDefault="00114D12" w:rsidP="000119B3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AC06804" w14:textId="77777777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vAlign w:val="bottom"/>
          </w:tcPr>
          <w:p w14:paraId="326320D8" w14:textId="036CB287" w:rsidR="00114D12" w:rsidRPr="0076526A" w:rsidRDefault="00114D12" w:rsidP="00114D12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259,629</w:t>
            </w:r>
          </w:p>
        </w:tc>
        <w:tc>
          <w:tcPr>
            <w:tcW w:w="266" w:type="dxa"/>
          </w:tcPr>
          <w:p w14:paraId="1FEFCB92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vAlign w:val="bottom"/>
          </w:tcPr>
          <w:p w14:paraId="4D61765B" w14:textId="20484FF0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356,493</w:t>
            </w:r>
          </w:p>
        </w:tc>
        <w:tc>
          <w:tcPr>
            <w:tcW w:w="268" w:type="dxa"/>
          </w:tcPr>
          <w:p w14:paraId="2F06647D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vAlign w:val="bottom"/>
          </w:tcPr>
          <w:p w14:paraId="2349EAAD" w14:textId="79FB7988" w:rsidR="00114D12" w:rsidRPr="0059693A" w:rsidRDefault="00114D12" w:rsidP="000119B3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5BCAB76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vAlign w:val="bottom"/>
          </w:tcPr>
          <w:p w14:paraId="120ACC0D" w14:textId="145A2CC1" w:rsidR="00114D12" w:rsidRPr="0059693A" w:rsidRDefault="00114D12" w:rsidP="00114D1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356,493</w:t>
            </w:r>
          </w:p>
        </w:tc>
      </w:tr>
      <w:tr w:rsidR="00114D12" w:rsidRPr="0059693A" w14:paraId="58841835" w14:textId="77777777" w:rsidTr="0000737B">
        <w:tc>
          <w:tcPr>
            <w:tcW w:w="2160" w:type="dxa"/>
            <w:hideMark/>
          </w:tcPr>
          <w:p w14:paraId="08CF3CD1" w14:textId="77777777" w:rsidR="00114D12" w:rsidRPr="00092FFC" w:rsidRDefault="00114D12" w:rsidP="00114D12">
            <w:pPr>
              <w:pStyle w:val="NoSpacing"/>
              <w:ind w:left="168" w:hanging="168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092FFC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CD381" w14:textId="041B1609" w:rsidR="00114D12" w:rsidRPr="00E74DE6" w:rsidRDefault="009B2D53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312,677</w:t>
            </w:r>
          </w:p>
        </w:tc>
        <w:tc>
          <w:tcPr>
            <w:tcW w:w="268" w:type="dxa"/>
          </w:tcPr>
          <w:p w14:paraId="312AAA78" w14:textId="77777777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A96AF" w14:textId="1E290667" w:rsidR="00114D12" w:rsidRPr="00E74DE6" w:rsidRDefault="009B2D53" w:rsidP="000119B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18,159</w:t>
            </w:r>
          </w:p>
        </w:tc>
        <w:tc>
          <w:tcPr>
            <w:tcW w:w="266" w:type="dxa"/>
          </w:tcPr>
          <w:p w14:paraId="78D39049" w14:textId="77777777" w:rsidR="00114D12" w:rsidRPr="00E74DE6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3431E" w14:textId="26E75A90" w:rsidR="00114D12" w:rsidRPr="00E74DE6" w:rsidRDefault="009B2D53" w:rsidP="00114D12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330,836</w:t>
            </w:r>
          </w:p>
        </w:tc>
        <w:tc>
          <w:tcPr>
            <w:tcW w:w="266" w:type="dxa"/>
          </w:tcPr>
          <w:p w14:paraId="0042C6D2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20F81" w14:textId="77554361" w:rsidR="00114D12" w:rsidRPr="0059693A" w:rsidRDefault="00F974E7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99,331</w:t>
            </w:r>
          </w:p>
        </w:tc>
        <w:tc>
          <w:tcPr>
            <w:tcW w:w="268" w:type="dxa"/>
          </w:tcPr>
          <w:p w14:paraId="41A97798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DDF22" w14:textId="1D06CF82" w:rsidR="00114D12" w:rsidRPr="0059693A" w:rsidRDefault="00114D12" w:rsidP="00114D1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969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(54,</w:t>
            </w:r>
            <w:r w:rsidR="00694F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404</w:t>
            </w:r>
            <w:r w:rsidRPr="005969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545D7D2" w14:textId="77777777" w:rsidR="00114D12" w:rsidRPr="0059693A" w:rsidRDefault="00114D12" w:rsidP="00114D1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55D2B" w14:textId="29537E07" w:rsidR="00114D12" w:rsidRPr="0059693A" w:rsidRDefault="00694FC7" w:rsidP="00114D1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44,927</w:t>
            </w:r>
          </w:p>
        </w:tc>
      </w:tr>
    </w:tbl>
    <w:p w14:paraId="3AAC8A4C" w14:textId="77777777" w:rsidR="00F2065C" w:rsidRPr="00092FFC" w:rsidRDefault="00F2065C" w:rsidP="0024004A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7291FE4E" w14:textId="0A531910" w:rsidR="00320D2D" w:rsidRPr="0059693A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693A">
        <w:rPr>
          <w:rFonts w:ascii="Angsana New" w:hAnsi="Angsana New" w:hint="cs"/>
          <w:i/>
          <w:iCs/>
          <w:sz w:val="30"/>
          <w:szCs w:val="30"/>
          <w:cs/>
        </w:rPr>
        <w:t>สัญญาซื้อเงินตราต่างประเทศล่วงหน้า</w:t>
      </w:r>
    </w:p>
    <w:p w14:paraId="7B4753BB" w14:textId="2FF01E3B" w:rsidR="00320D2D" w:rsidRPr="0059693A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693A">
        <w:rPr>
          <w:rFonts w:ascii="Angsana New" w:hAnsi="Angsana New"/>
          <w:sz w:val="30"/>
          <w:szCs w:val="30"/>
        </w:rPr>
        <w:t xml:space="preserve">31 </w:t>
      </w:r>
      <w:r w:rsidRPr="005969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9693A">
        <w:rPr>
          <w:rFonts w:ascii="Angsana New" w:hAnsi="Angsana New"/>
          <w:sz w:val="30"/>
          <w:szCs w:val="30"/>
        </w:rPr>
        <w:t>256</w:t>
      </w:r>
      <w:r w:rsidR="00ED2DB0" w:rsidRPr="0059693A">
        <w:rPr>
          <w:rFonts w:ascii="Angsana New" w:hAnsi="Angsana New"/>
          <w:sz w:val="30"/>
          <w:szCs w:val="30"/>
          <w:lang w:bidi="th-TH"/>
        </w:rPr>
        <w:t>7</w:t>
      </w:r>
      <w:r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9693A">
        <w:rPr>
          <w:rFonts w:ascii="Angsana New" w:hAnsi="Angsana New"/>
          <w:sz w:val="30"/>
          <w:szCs w:val="30"/>
        </w:rPr>
        <w:t>256</w:t>
      </w:r>
      <w:r w:rsidR="00ED2DB0" w:rsidRPr="0059693A">
        <w:rPr>
          <w:rFonts w:ascii="Angsana New" w:hAnsi="Angsana New"/>
          <w:sz w:val="30"/>
          <w:szCs w:val="30"/>
          <w:lang w:bidi="th-TH"/>
        </w:rPr>
        <w:t>6</w:t>
      </w:r>
      <w:r w:rsidRPr="0059693A">
        <w:rPr>
          <w:rFonts w:ascii="Angsana New" w:hAnsi="Angsana New"/>
          <w:sz w:val="30"/>
          <w:szCs w:val="30"/>
        </w:rPr>
        <w:t xml:space="preserve"> </w:t>
      </w:r>
      <w:r w:rsidRPr="0059693A">
        <w:rPr>
          <w:rFonts w:ascii="Angsana New" w:hAnsi="Angsana New" w:hint="cs"/>
          <w:sz w:val="30"/>
          <w:szCs w:val="30"/>
          <w:cs/>
        </w:rPr>
        <w:t>กลุ่มบริษัทและบริษัทมีสัญญาซื้อเงินตราต่างประเทศล่วงหน้าหลายฉบับคงเหลือดังนี้</w:t>
      </w:r>
    </w:p>
    <w:p w14:paraId="5F7CDD55" w14:textId="21E17558" w:rsidR="00320D2D" w:rsidRPr="0059693A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tbl>
      <w:tblPr>
        <w:tblW w:w="899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2250"/>
        <w:gridCol w:w="270"/>
        <w:gridCol w:w="1260"/>
        <w:gridCol w:w="270"/>
        <w:gridCol w:w="1167"/>
      </w:tblGrid>
      <w:tr w:rsidR="00320D2D" w:rsidRPr="0059693A" w14:paraId="0BD8680A" w14:textId="77777777" w:rsidTr="00320D2D">
        <w:trPr>
          <w:trHeight w:val="218"/>
          <w:tblHeader/>
        </w:trPr>
        <w:tc>
          <w:tcPr>
            <w:tcW w:w="3780" w:type="dxa"/>
          </w:tcPr>
          <w:p w14:paraId="5D5C9426" w14:textId="77777777" w:rsidR="00320D2D" w:rsidRPr="0059693A" w:rsidRDefault="00320D2D" w:rsidP="00B40DA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</w:tcPr>
          <w:p w14:paraId="45FF2D06" w14:textId="0152FD83" w:rsidR="00320D2D" w:rsidRPr="0059693A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6F278D" w14:textId="77777777" w:rsidR="00320D2D" w:rsidRPr="0059693A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684D4D66" w14:textId="77777777" w:rsidR="00320D2D" w:rsidRPr="0059693A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งบการเงินรวม/</w:t>
            </w:r>
          </w:p>
          <w:p w14:paraId="789F2196" w14:textId="77777777" w:rsidR="00320D2D" w:rsidRPr="0059693A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0D2D" w:rsidRPr="0059693A" w14:paraId="28FF4BDA" w14:textId="77777777" w:rsidTr="00320D2D">
        <w:trPr>
          <w:tblHeader/>
        </w:trPr>
        <w:tc>
          <w:tcPr>
            <w:tcW w:w="3780" w:type="dxa"/>
          </w:tcPr>
          <w:p w14:paraId="081BF485" w14:textId="6821ACD6" w:rsidR="00320D2D" w:rsidRPr="0059693A" w:rsidRDefault="00320D2D" w:rsidP="00B40DA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3803E3A" w14:textId="67D446C1" w:rsidR="00320D2D" w:rsidRPr="0059693A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DFFB7B" w14:textId="77777777" w:rsidR="00320D2D" w:rsidRPr="0059693A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0BF714F" w14:textId="582C5232" w:rsidR="00320D2D" w:rsidRPr="0059693A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ED2DB0" w:rsidRPr="0059693A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4B6A8C16" w14:textId="77777777" w:rsidR="00320D2D" w:rsidRPr="0059693A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18CFE29" w14:textId="760BC8AD" w:rsidR="00320D2D" w:rsidRPr="0059693A" w:rsidRDefault="00336AE1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ED2DB0" w:rsidRPr="000119B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320D2D" w:rsidRPr="0059693A" w14:paraId="19E37B2B" w14:textId="77777777" w:rsidTr="00320D2D">
        <w:trPr>
          <w:tblHeader/>
        </w:trPr>
        <w:tc>
          <w:tcPr>
            <w:tcW w:w="3780" w:type="dxa"/>
          </w:tcPr>
          <w:p w14:paraId="650DC5AE" w14:textId="77777777" w:rsidR="00320D2D" w:rsidRPr="0059693A" w:rsidRDefault="00320D2D" w:rsidP="00B40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C659C18" w14:textId="55AB54D9" w:rsidR="00320D2D" w:rsidRPr="0059693A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1223689" w14:textId="77777777" w:rsidR="00320D2D" w:rsidRPr="0059693A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5892FC3C" w14:textId="6A2F9F32" w:rsidR="00320D2D" w:rsidRPr="0059693A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(พัน)</w:t>
            </w:r>
          </w:p>
        </w:tc>
      </w:tr>
      <w:tr w:rsidR="00E74DE6" w:rsidRPr="0059693A" w14:paraId="188D1E18" w14:textId="77777777" w:rsidTr="00320D2D">
        <w:tc>
          <w:tcPr>
            <w:tcW w:w="3780" w:type="dxa"/>
          </w:tcPr>
          <w:p w14:paraId="131EE3AB" w14:textId="0CED2CD3" w:rsidR="00E74DE6" w:rsidRPr="0059693A" w:rsidRDefault="00E74DE6" w:rsidP="00E74DE6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เพื่อซื้อสินค้าที่เป็นเงินตราต่างประเทศ</w:t>
            </w:r>
          </w:p>
        </w:tc>
        <w:tc>
          <w:tcPr>
            <w:tcW w:w="2250" w:type="dxa"/>
          </w:tcPr>
          <w:p w14:paraId="2310C0A2" w14:textId="1B9E5E4C" w:rsidR="00E74DE6" w:rsidRPr="0059693A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BAD274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28908C" w14:textId="0F779DD7" w:rsidR="00E74DE6" w:rsidRPr="00E74DE6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23,057</w:t>
            </w:r>
          </w:p>
        </w:tc>
        <w:tc>
          <w:tcPr>
            <w:tcW w:w="270" w:type="dxa"/>
          </w:tcPr>
          <w:p w14:paraId="153E0DA0" w14:textId="77777777" w:rsidR="00E74DE6" w:rsidRPr="0059693A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89D6089" w14:textId="34085856" w:rsidR="00E74DE6" w:rsidRPr="0059693A" w:rsidRDefault="00E74DE6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23,701</w:t>
            </w:r>
          </w:p>
        </w:tc>
      </w:tr>
      <w:tr w:rsidR="00E74DE6" w:rsidRPr="0059693A" w14:paraId="26ED30CE" w14:textId="77777777" w:rsidTr="00320D2D">
        <w:tc>
          <w:tcPr>
            <w:tcW w:w="3780" w:type="dxa"/>
          </w:tcPr>
          <w:p w14:paraId="78C84CA4" w14:textId="1659850A" w:rsidR="00E74DE6" w:rsidRPr="0059693A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7312C2F" w14:textId="472B564C" w:rsidR="00E74DE6" w:rsidRPr="0059693A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7478E39C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0BE06" w14:textId="7AEEF1BB" w:rsidR="00E74DE6" w:rsidRPr="00E74DE6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6946CAD0" w14:textId="77777777" w:rsidR="00E74DE6" w:rsidRPr="0059693A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DF7736" w14:textId="72360A34" w:rsidR="00E74DE6" w:rsidRPr="0059693A" w:rsidRDefault="00E74DE6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5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</w:tbl>
    <w:p w14:paraId="615F68B7" w14:textId="01DD454A" w:rsidR="00320D2D" w:rsidRPr="0059693A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20B7E8EC" w14:textId="55A2C3FE" w:rsidR="00320D2D" w:rsidRPr="0059693A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  <w:cs/>
        </w:rPr>
      </w:pPr>
      <w:r w:rsidRPr="0059693A">
        <w:rPr>
          <w:rFonts w:ascii="Angsana New" w:hAnsi="Angsana New" w:hint="cs"/>
          <w:sz w:val="30"/>
          <w:szCs w:val="30"/>
          <w:cs/>
        </w:rPr>
        <w:t xml:space="preserve">สัญญาซื้อเงินตราต่างประเทศล่วงหน้าดังกล่าวมีกำหนดเวลาครบกำหนดใน </w:t>
      </w:r>
      <w:r w:rsidRPr="0059693A">
        <w:rPr>
          <w:rFonts w:ascii="Angsana New" w:hAnsi="Angsana New"/>
          <w:sz w:val="30"/>
          <w:szCs w:val="30"/>
        </w:rPr>
        <w:t xml:space="preserve">1 </w:t>
      </w:r>
      <w:r w:rsidRPr="0059693A">
        <w:rPr>
          <w:rFonts w:ascii="Angsana New" w:hAnsi="Angsana New" w:hint="cs"/>
          <w:sz w:val="30"/>
          <w:szCs w:val="30"/>
          <w:cs/>
        </w:rPr>
        <w:t>ปี</w:t>
      </w:r>
    </w:p>
    <w:p w14:paraId="308FA953" w14:textId="6045C4EF" w:rsidR="00320D2D" w:rsidRPr="0059693A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558B6B0C" w14:textId="0316972E" w:rsidR="00AE4661" w:rsidRPr="0059693A" w:rsidRDefault="00AE4661" w:rsidP="00AE4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693A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59693A">
        <w:rPr>
          <w:rFonts w:ascii="Angsana New" w:hAnsi="Angsana New"/>
          <w:i/>
          <w:iCs/>
          <w:sz w:val="30"/>
          <w:szCs w:val="30"/>
          <w:cs/>
        </w:rPr>
        <w:t>แลกเปลี่ยน</w:t>
      </w:r>
      <w:r w:rsidR="00A61F44" w:rsidRPr="00A61F44">
        <w:rPr>
          <w:rFonts w:ascii="Angsana New" w:hAnsi="Angsana New"/>
          <w:i/>
          <w:iCs/>
          <w:sz w:val="30"/>
          <w:szCs w:val="30"/>
          <w:cs/>
        </w:rPr>
        <w:t>เงินต้น</w:t>
      </w:r>
    </w:p>
    <w:p w14:paraId="7FE70AD3" w14:textId="14B281E0" w:rsidR="001023D3" w:rsidRPr="0059693A" w:rsidRDefault="001023D3" w:rsidP="00A5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pacing w:val="-2"/>
          <w:sz w:val="30"/>
          <w:szCs w:val="30"/>
          <w:cs/>
        </w:rPr>
        <w:t>บริษัทได้ทำสัญญาแลกเปลี่ยน</w:t>
      </w:r>
      <w:r w:rsidR="00A61F44" w:rsidRPr="00A61F44">
        <w:rPr>
          <w:rFonts w:ascii="Angsana New" w:hAnsi="Angsana New"/>
          <w:spacing w:val="-2"/>
          <w:sz w:val="30"/>
          <w:szCs w:val="30"/>
          <w:cs/>
        </w:rPr>
        <w:t>เงินต้น</w:t>
      </w:r>
      <w:r w:rsidRPr="0059693A">
        <w:rPr>
          <w:rFonts w:ascii="Angsana New" w:hAnsi="Angsana New"/>
          <w:spacing w:val="-2"/>
          <w:sz w:val="30"/>
          <w:szCs w:val="30"/>
          <w:cs/>
        </w:rPr>
        <w:t>กับสถาบันการเงินในประเทศแห่งหนึ่ง</w:t>
      </w:r>
      <w:r w:rsidR="002D489D" w:rsidRPr="0059693A">
        <w:rPr>
          <w:rFonts w:ascii="Angsana New" w:hAnsi="Angsana New"/>
          <w:spacing w:val="-2"/>
          <w:sz w:val="30"/>
          <w:szCs w:val="30"/>
          <w:cs/>
        </w:rPr>
        <w:t>เพื่อป้องกันความเสี่ยงจากการจ่ายช</w:t>
      </w:r>
      <w:r w:rsidR="002D489D" w:rsidRPr="0059693A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="002D489D" w:rsidRPr="0059693A">
        <w:rPr>
          <w:rFonts w:ascii="Angsana New" w:hAnsi="Angsana New"/>
          <w:spacing w:val="-2"/>
          <w:sz w:val="30"/>
          <w:szCs w:val="30"/>
          <w:cs/>
        </w:rPr>
        <w:t>ระเงินกู้ยืมระยะยาว</w:t>
      </w:r>
      <w:r w:rsidRPr="0059693A">
        <w:rPr>
          <w:rFonts w:ascii="Angsana New" w:hAnsi="Angsana New"/>
          <w:spacing w:val="-2"/>
          <w:sz w:val="30"/>
          <w:szCs w:val="30"/>
          <w:cs/>
        </w:rPr>
        <w:t xml:space="preserve"> มูลค่าตามสัญญาจำนวน </w:t>
      </w:r>
      <w:r w:rsidRPr="0059693A">
        <w:rPr>
          <w:rFonts w:ascii="Angsana New" w:hAnsi="Angsana New"/>
          <w:spacing w:val="-2"/>
          <w:sz w:val="30"/>
          <w:szCs w:val="30"/>
        </w:rPr>
        <w:t>500</w:t>
      </w:r>
      <w:r w:rsidRPr="0059693A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โดยแลกเปลี่ยนการชำระคืนเงินต้นจากจำนวน </w:t>
      </w:r>
      <w:r w:rsidRPr="0059693A">
        <w:rPr>
          <w:rFonts w:ascii="Angsana New" w:hAnsi="Angsana New"/>
          <w:spacing w:val="-2"/>
          <w:sz w:val="30"/>
          <w:szCs w:val="30"/>
        </w:rPr>
        <w:t>13.89</w:t>
      </w:r>
      <w:r w:rsidRPr="0059693A">
        <w:rPr>
          <w:rFonts w:ascii="Angsana New" w:hAnsi="Angsana New"/>
          <w:spacing w:val="-2"/>
          <w:sz w:val="30"/>
          <w:szCs w:val="30"/>
          <w:cs/>
        </w:rPr>
        <w:t xml:space="preserve"> ล้านดอลลาร์สหรัฐอเมริกาเป็นจำนวน </w:t>
      </w:r>
      <w:r w:rsidRPr="0059693A">
        <w:rPr>
          <w:rFonts w:ascii="Angsana New" w:hAnsi="Angsana New"/>
          <w:spacing w:val="-2"/>
          <w:sz w:val="30"/>
          <w:szCs w:val="30"/>
        </w:rPr>
        <w:t>500</w:t>
      </w:r>
      <w:r w:rsidRPr="0059693A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</w:p>
    <w:p w14:paraId="4C69344D" w14:textId="77777777" w:rsidR="001023D3" w:rsidRPr="0059693A" w:rsidRDefault="001023D3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71AF21E0" w14:textId="47E63DCB" w:rsidR="00320D2D" w:rsidRPr="0059693A" w:rsidRDefault="00320D2D" w:rsidP="00A55777">
      <w:pPr>
        <w:pStyle w:val="block"/>
        <w:tabs>
          <w:tab w:val="left" w:pos="720"/>
        </w:tabs>
        <w:spacing w:after="0" w:line="240" w:lineRule="atLeast"/>
        <w:jc w:val="thaiDistribute"/>
      </w:pPr>
      <w:r w:rsidRPr="0059693A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66B37014" w14:textId="77777777" w:rsidR="00320D2D" w:rsidRPr="0059693A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 w:hint="cs"/>
          <w:sz w:val="30"/>
          <w:szCs w:val="30"/>
          <w:cs/>
        </w:rPr>
        <w:t>การแข็งค่า (การอ่อนค่า) ที่เป็นไปได้อย่างสมเหตุสมผลขอ</w:t>
      </w:r>
      <w:r w:rsidRPr="0059693A">
        <w:rPr>
          <w:rFonts w:ascii="Angsana New" w:hAnsi="Angsana New"/>
          <w:sz w:val="30"/>
          <w:szCs w:val="30"/>
          <w:cs/>
        </w:rPr>
        <w:t xml:space="preserve">งเงินบาทที่มีต่อสกุลเงินตราต่างประเทศ ณ วันที่รายงาน </w:t>
      </w:r>
      <w:r w:rsidRPr="000119B3">
        <w:rPr>
          <w:rFonts w:ascii="Angsana New" w:hAnsi="Angsana New"/>
          <w:spacing w:val="4"/>
          <w:sz w:val="30"/>
          <w:szCs w:val="30"/>
          <w:cs/>
          <w:lang w:bidi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0119B3">
        <w:rPr>
          <w:rFonts w:ascii="Angsana New" w:hAnsi="Angsana New"/>
          <w:spacing w:val="4"/>
          <w:sz w:val="30"/>
          <w:szCs w:val="30"/>
        </w:rPr>
        <w:t xml:space="preserve"> </w:t>
      </w:r>
      <w:r w:rsidRPr="000119B3">
        <w:rPr>
          <w:rFonts w:ascii="Angsana New" w:hAnsi="Angsana New"/>
          <w:spacing w:val="4"/>
          <w:sz w:val="30"/>
          <w:szCs w:val="30"/>
          <w:cs/>
          <w:lang w:bidi="th-TH"/>
        </w:rPr>
        <w:t>โดยตั้งอยู่บนข้อสมมติที่ว่า</w:t>
      </w:r>
      <w:r w:rsidRPr="0059693A">
        <w:rPr>
          <w:rFonts w:ascii="Angsana New" w:hAnsi="Angsana New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32B742C" w14:textId="09D5AE12" w:rsidR="00B8363F" w:rsidRPr="0059693A" w:rsidRDefault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B8363F" w:rsidRPr="0059693A" w14:paraId="6E6363CE" w14:textId="77777777" w:rsidTr="00A55777">
        <w:trPr>
          <w:trHeight w:val="218"/>
          <w:tblHeader/>
        </w:trPr>
        <w:tc>
          <w:tcPr>
            <w:tcW w:w="5040" w:type="dxa"/>
          </w:tcPr>
          <w:p w14:paraId="5B886E60" w14:textId="18257759" w:rsidR="00B8363F" w:rsidRPr="0059693A" w:rsidRDefault="00B8363F" w:rsidP="00B8363F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5E7AFF2" w14:textId="77777777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BFF3C9B" w14:textId="5B8C7169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0" w:type="dxa"/>
          </w:tcPr>
          <w:p w14:paraId="72A46CEF" w14:textId="77777777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3C4FAB9B" w14:textId="77777777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งบการเงินรวม/</w:t>
            </w:r>
          </w:p>
          <w:p w14:paraId="29C4D715" w14:textId="286B6D5F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363F" w:rsidRPr="0059693A" w14:paraId="563B04D9" w14:textId="77777777" w:rsidTr="00A55777">
        <w:trPr>
          <w:tblHeader/>
        </w:trPr>
        <w:tc>
          <w:tcPr>
            <w:tcW w:w="5040" w:type="dxa"/>
          </w:tcPr>
          <w:p w14:paraId="75F8CC12" w14:textId="6DEF9AFB" w:rsidR="00B8363F" w:rsidRPr="0059693A" w:rsidRDefault="00B8363F" w:rsidP="00B8363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596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170" w:type="dxa"/>
            <w:hideMark/>
          </w:tcPr>
          <w:p w14:paraId="64B9C0A7" w14:textId="77777777" w:rsidR="00B8363F" w:rsidRPr="0059693A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70" w:type="dxa"/>
          </w:tcPr>
          <w:p w14:paraId="15F54830" w14:textId="77777777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4520B915" w14:textId="58F6FA83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70" w:type="dxa"/>
          </w:tcPr>
          <w:p w14:paraId="1369427C" w14:textId="77777777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8283915" w14:textId="77777777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B8363F" w:rsidRPr="0059693A" w14:paraId="50F4D6CD" w14:textId="77777777" w:rsidTr="00A55777">
        <w:trPr>
          <w:tblHeader/>
        </w:trPr>
        <w:tc>
          <w:tcPr>
            <w:tcW w:w="5040" w:type="dxa"/>
          </w:tcPr>
          <w:p w14:paraId="41617888" w14:textId="77777777" w:rsidR="00B8363F" w:rsidRPr="0059693A" w:rsidRDefault="00B8363F" w:rsidP="00B8363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59D4E5" w14:textId="7E625466" w:rsidR="00B8363F" w:rsidRPr="0059693A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716999E4" w14:textId="77777777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D73784A" w14:textId="4E12203C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363F" w:rsidRPr="0059693A" w14:paraId="0E523DB0" w14:textId="77777777" w:rsidTr="00A55777">
        <w:tc>
          <w:tcPr>
            <w:tcW w:w="5040" w:type="dxa"/>
          </w:tcPr>
          <w:p w14:paraId="4957058E" w14:textId="56EEE22B" w:rsidR="00B8363F" w:rsidRPr="0059693A" w:rsidRDefault="00B8363F" w:rsidP="00B836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D2DB0"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170" w:type="dxa"/>
          </w:tcPr>
          <w:p w14:paraId="2A7CEBC2" w14:textId="77777777" w:rsidR="00B8363F" w:rsidRPr="0059693A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6D3CC8" w14:textId="77777777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AC18D30" w14:textId="77777777" w:rsidR="00B8363F" w:rsidRPr="0059693A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74DE6" w:rsidRPr="0059693A" w14:paraId="3B459BD5" w14:textId="77777777" w:rsidTr="00A55777">
        <w:tc>
          <w:tcPr>
            <w:tcW w:w="5040" w:type="dxa"/>
            <w:hideMark/>
          </w:tcPr>
          <w:p w14:paraId="2A98D6E5" w14:textId="77777777" w:rsidR="00E74DE6" w:rsidRPr="0059693A" w:rsidRDefault="00E74DE6" w:rsidP="00E74DE6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478E6A2" w14:textId="35941418" w:rsidR="00E74DE6" w:rsidRPr="00E74DE6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4DE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87C39F" w14:textId="77777777" w:rsidR="00E74DE6" w:rsidRPr="00E74DE6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4ADB7" w14:textId="23B49723" w:rsidR="00E74DE6" w:rsidRPr="00E74DE6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47,794</w:t>
            </w:r>
          </w:p>
        </w:tc>
        <w:tc>
          <w:tcPr>
            <w:tcW w:w="270" w:type="dxa"/>
          </w:tcPr>
          <w:p w14:paraId="18F92FA8" w14:textId="77777777" w:rsidR="00E74DE6" w:rsidRPr="00E74DE6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60258" w14:textId="1B83DDD2" w:rsidR="00E74DE6" w:rsidRPr="00E74DE6" w:rsidRDefault="00607B8E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E74DE6" w:rsidRPr="000119B3">
              <w:rPr>
                <w:rFonts w:ascii="Angsana New" w:hAnsi="Angsana New"/>
                <w:sz w:val="30"/>
                <w:szCs w:val="30"/>
              </w:rPr>
              <w:t>47,794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4DE6" w:rsidRPr="0059693A" w14:paraId="3E0819BC" w14:textId="77777777" w:rsidTr="00A55777">
        <w:tc>
          <w:tcPr>
            <w:tcW w:w="5040" w:type="dxa"/>
            <w:hideMark/>
          </w:tcPr>
          <w:p w14:paraId="78780E85" w14:textId="6F91D3E6" w:rsidR="00E74DE6" w:rsidRPr="0059693A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170" w:type="dxa"/>
          </w:tcPr>
          <w:p w14:paraId="30D203D8" w14:textId="0CD39F7C" w:rsidR="00E74DE6" w:rsidRPr="00E74DE6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4DE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4BC00724" w14:textId="77777777" w:rsidR="00E74DE6" w:rsidRPr="00E74DE6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A554E" w14:textId="2C68B648" w:rsidR="00E74DE6" w:rsidRPr="00E74DE6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2,072</w:t>
            </w:r>
          </w:p>
        </w:tc>
        <w:tc>
          <w:tcPr>
            <w:tcW w:w="270" w:type="dxa"/>
          </w:tcPr>
          <w:p w14:paraId="4FD75106" w14:textId="77777777" w:rsidR="00E74DE6" w:rsidRPr="00E74DE6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C3C28" w14:textId="4825AFB6" w:rsidR="00E74DE6" w:rsidRPr="00E74DE6" w:rsidRDefault="00E74DE6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(2,072)</w:t>
            </w:r>
          </w:p>
        </w:tc>
      </w:tr>
      <w:tr w:rsidR="00E74DE6" w:rsidRPr="0059693A" w14:paraId="554AB277" w14:textId="77777777" w:rsidTr="00A55777">
        <w:tc>
          <w:tcPr>
            <w:tcW w:w="5040" w:type="dxa"/>
          </w:tcPr>
          <w:p w14:paraId="61A6C682" w14:textId="77777777" w:rsidR="00E74DE6" w:rsidRPr="0059693A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1A5CEA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6B683B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A7680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0E8E4" w14:textId="77777777" w:rsidR="00E74DE6" w:rsidRPr="0059693A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324E1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DE6" w:rsidRPr="0059693A" w14:paraId="0E47776F" w14:textId="77777777" w:rsidTr="00E02E17">
        <w:tc>
          <w:tcPr>
            <w:tcW w:w="5040" w:type="dxa"/>
          </w:tcPr>
          <w:p w14:paraId="31BF747C" w14:textId="77777777" w:rsidR="00E74DE6" w:rsidRPr="0059693A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47DE9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BF045A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16A6B9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6B941" w14:textId="77777777" w:rsidR="00E74DE6" w:rsidRPr="0059693A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DFFB4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DE6" w:rsidRPr="0059693A" w14:paraId="0FF0FFEA" w14:textId="77777777" w:rsidTr="00A55777">
        <w:tc>
          <w:tcPr>
            <w:tcW w:w="5040" w:type="dxa"/>
          </w:tcPr>
          <w:p w14:paraId="3BC1B70A" w14:textId="0E5DE6FF" w:rsidR="00E74DE6" w:rsidRPr="0059693A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1197C08B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C25A09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04ADF7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29407" w14:textId="77777777" w:rsidR="00E74DE6" w:rsidRPr="0059693A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5AC54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DE6" w:rsidRPr="0059693A" w14:paraId="5021E6E5" w14:textId="77777777" w:rsidTr="00A55777">
        <w:tc>
          <w:tcPr>
            <w:tcW w:w="5040" w:type="dxa"/>
          </w:tcPr>
          <w:p w14:paraId="3FDEEF34" w14:textId="68649A27" w:rsidR="00E74DE6" w:rsidRPr="0059693A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59693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68B7568" w14:textId="1F517D8F" w:rsidR="00E74DE6" w:rsidRPr="0059693A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23F69E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B8CB16" w14:textId="21F289A5" w:rsidR="00E74DE6" w:rsidRPr="0059693A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70,158</w:t>
            </w:r>
          </w:p>
        </w:tc>
        <w:tc>
          <w:tcPr>
            <w:tcW w:w="270" w:type="dxa"/>
          </w:tcPr>
          <w:p w14:paraId="5953F3F7" w14:textId="77777777" w:rsidR="00E74DE6" w:rsidRPr="0059693A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33701" w14:textId="0059C689" w:rsidR="00E74DE6" w:rsidRPr="0059693A" w:rsidRDefault="00607B8E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E74DE6" w:rsidRPr="0059693A">
              <w:rPr>
                <w:rFonts w:ascii="Angsana New" w:hAnsi="Angsana New"/>
                <w:sz w:val="30"/>
                <w:szCs w:val="30"/>
              </w:rPr>
              <w:t>70,158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74DE6" w:rsidRPr="0059693A" w14:paraId="500F1D41" w14:textId="77777777" w:rsidTr="00A55777">
        <w:tc>
          <w:tcPr>
            <w:tcW w:w="5040" w:type="dxa"/>
          </w:tcPr>
          <w:p w14:paraId="35FC037E" w14:textId="2A0087D9" w:rsidR="00E74DE6" w:rsidRPr="0059693A" w:rsidRDefault="00E74DE6" w:rsidP="00E74DE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1170" w:type="dxa"/>
          </w:tcPr>
          <w:p w14:paraId="201EB910" w14:textId="5D59844B" w:rsidR="00E74DE6" w:rsidRPr="0059693A" w:rsidRDefault="00E74DE6" w:rsidP="00E74DE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5AE6ECE" w14:textId="77777777" w:rsidR="00E74DE6" w:rsidRPr="0059693A" w:rsidRDefault="00E74DE6" w:rsidP="00E74D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DC66E" w14:textId="758CAC7C" w:rsidR="00E74DE6" w:rsidRPr="0059693A" w:rsidRDefault="00E74DE6" w:rsidP="00E74DE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5,480</w:t>
            </w:r>
          </w:p>
        </w:tc>
        <w:tc>
          <w:tcPr>
            <w:tcW w:w="270" w:type="dxa"/>
          </w:tcPr>
          <w:p w14:paraId="1A122B87" w14:textId="77777777" w:rsidR="00E74DE6" w:rsidRPr="0059693A" w:rsidRDefault="00E74DE6" w:rsidP="00E74DE6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C8B0C" w14:textId="04A5C469" w:rsidR="00E74DE6" w:rsidRPr="0059693A" w:rsidRDefault="00607B8E" w:rsidP="00E74DE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E74DE6" w:rsidRPr="0059693A">
              <w:rPr>
                <w:rFonts w:ascii="Angsana New" w:hAnsi="Angsana New"/>
                <w:sz w:val="30"/>
                <w:szCs w:val="30"/>
              </w:rPr>
              <w:t>5,480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F39D425" w14:textId="77777777" w:rsidR="00D05734" w:rsidRPr="0059693A" w:rsidRDefault="00D05734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67E0D7" w14:textId="2F2626F4" w:rsidR="00B8363F" w:rsidRPr="0059693A" w:rsidRDefault="00466358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  <w:r w:rsidRPr="0059693A">
        <w:rPr>
          <w:rFonts w:ascii="Angsana New" w:hAnsi="Angsana New"/>
          <w:i/>
          <w:iCs/>
          <w:sz w:val="30"/>
          <w:szCs w:val="30"/>
        </w:rPr>
        <w:t>(</w:t>
      </w:r>
      <w:r w:rsidR="001F55A6" w:rsidRPr="0059693A">
        <w:rPr>
          <w:rFonts w:ascii="Angsana New" w:hAnsi="Angsana New"/>
          <w:i/>
          <w:iCs/>
          <w:sz w:val="30"/>
          <w:szCs w:val="30"/>
        </w:rPr>
        <w:t>3</w:t>
      </w:r>
      <w:r w:rsidRPr="0059693A">
        <w:rPr>
          <w:rFonts w:ascii="Angsana New" w:hAnsi="Angsana New"/>
          <w:i/>
          <w:iCs/>
          <w:sz w:val="30"/>
          <w:szCs w:val="30"/>
        </w:rPr>
        <w:t xml:space="preserve">.2) </w:t>
      </w:r>
      <w:r w:rsidR="00B8363F" w:rsidRPr="0059693A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6A2969A0" w14:textId="77777777" w:rsidR="00B8363F" w:rsidRPr="0059693A" w:rsidRDefault="00B8363F" w:rsidP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EEB90CB" w14:textId="148A022F" w:rsidR="001927C3" w:rsidRPr="0059693A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59693A">
        <w:rPr>
          <w:rFonts w:ascii="Angsana New" w:hAnsi="Angsana New"/>
          <w:spacing w:val="-4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</w:t>
      </w:r>
      <w:r w:rsidRPr="0059693A">
        <w:rPr>
          <w:rFonts w:ascii="Angsana New" w:hAnsi="Angsana New" w:hint="cs"/>
          <w:spacing w:val="-4"/>
          <w:sz w:val="30"/>
          <w:szCs w:val="30"/>
          <w:cs/>
        </w:rPr>
        <w:t>เนื่องจาก</w:t>
      </w:r>
      <w:r w:rsidR="005867EA" w:rsidRPr="0059693A">
        <w:rPr>
          <w:rFonts w:ascii="Angsana New" w:hAnsi="Angsana New" w:hint="cs"/>
          <w:spacing w:val="-4"/>
          <w:sz w:val="30"/>
          <w:szCs w:val="30"/>
          <w:cs/>
          <w:lang w:bidi="th-TH"/>
        </w:rPr>
        <w:t>เงินกู้ยืม</w:t>
      </w:r>
      <w:r w:rsidR="003D7BCF" w:rsidRPr="0059693A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จากสถาบันการเงิน</w:t>
      </w:r>
      <w:r w:rsidRPr="0059693A">
        <w:rPr>
          <w:rFonts w:ascii="Angsana New" w:hAnsi="Angsana New"/>
          <w:spacing w:val="-4"/>
          <w:sz w:val="30"/>
          <w:szCs w:val="30"/>
          <w:cs/>
        </w:rPr>
        <w:t xml:space="preserve"> (ดูหมายเหตุข้อ </w:t>
      </w:r>
      <w:r w:rsidRPr="0059693A">
        <w:rPr>
          <w:rFonts w:ascii="Angsana New" w:hAnsi="Angsana New"/>
          <w:spacing w:val="-4"/>
          <w:sz w:val="30"/>
          <w:szCs w:val="30"/>
        </w:rPr>
        <w:t>1</w:t>
      </w:r>
      <w:r w:rsidR="00935AD9">
        <w:rPr>
          <w:rFonts w:ascii="Angsana New" w:hAnsi="Angsana New"/>
          <w:spacing w:val="-4"/>
          <w:sz w:val="30"/>
          <w:szCs w:val="30"/>
          <w:lang w:bidi="th-TH"/>
        </w:rPr>
        <w:t>3</w:t>
      </w:r>
      <w:r w:rsidRPr="0059693A">
        <w:rPr>
          <w:rFonts w:ascii="Angsana New" w:hAnsi="Angsana New"/>
          <w:spacing w:val="-4"/>
          <w:sz w:val="30"/>
          <w:szCs w:val="30"/>
        </w:rPr>
        <w:t>)</w:t>
      </w:r>
      <w:r w:rsidRPr="0059693A">
        <w:rPr>
          <w:rFonts w:ascii="Angsana New" w:hAnsi="Angsana New"/>
          <w:sz w:val="30"/>
          <w:szCs w:val="30"/>
        </w:rPr>
        <w:t xml:space="preserve"> </w:t>
      </w:r>
      <w:r w:rsidR="001C149E" w:rsidRPr="0059693A">
        <w:rPr>
          <w:rFonts w:ascii="Angsana New" w:hAnsi="Angsana New"/>
          <w:sz w:val="30"/>
          <w:szCs w:val="30"/>
          <w:cs/>
          <w:lang w:bidi="th-TH"/>
        </w:rPr>
        <w:t>กลุ่มบริษัทมีความเสี่ยงด้านอัตราดอกเบี้ย กลุ่มบริษัทได้ลดความเสี่ยงโดยการท</w:t>
      </w:r>
      <w:r w:rsidR="00F1018A" w:rsidRPr="0059693A">
        <w:rPr>
          <w:rFonts w:ascii="Angsana New" w:hAnsi="Angsana New" w:hint="cs"/>
          <w:sz w:val="30"/>
          <w:szCs w:val="30"/>
          <w:cs/>
          <w:lang w:bidi="th-TH"/>
        </w:rPr>
        <w:t>ำ</w:t>
      </w:r>
      <w:r w:rsidR="001C149E" w:rsidRPr="0059693A">
        <w:rPr>
          <w:rFonts w:ascii="Angsana New" w:hAnsi="Angsana New"/>
          <w:sz w:val="30"/>
          <w:szCs w:val="30"/>
          <w:cs/>
          <w:lang w:bidi="th-TH"/>
        </w:rPr>
        <w:t>สัญญาแลกเปลี่ยนอัตราดอกเบี้ยเพื่อจัดการความผันผวนในอัตราดอกเบี้ยส</w:t>
      </w:r>
      <w:r w:rsidR="00BC5C4A" w:rsidRPr="0059693A">
        <w:rPr>
          <w:rFonts w:ascii="Angsana New" w:hAnsi="Angsana New" w:hint="cs"/>
          <w:sz w:val="30"/>
          <w:szCs w:val="30"/>
          <w:cs/>
          <w:lang w:bidi="th-TH"/>
        </w:rPr>
        <w:t>ำ</w:t>
      </w:r>
      <w:r w:rsidR="001C149E" w:rsidRPr="0059693A">
        <w:rPr>
          <w:rFonts w:ascii="Angsana New" w:hAnsi="Angsana New"/>
          <w:sz w:val="30"/>
          <w:szCs w:val="30"/>
          <w:cs/>
          <w:lang w:bidi="th-TH"/>
        </w:rPr>
        <w:t>หรับเงินกู้ยืมบางรายการ</w:t>
      </w:r>
    </w:p>
    <w:p w14:paraId="774270A9" w14:textId="77777777" w:rsidR="0078518D" w:rsidRPr="0059693A" w:rsidRDefault="0078518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37"/>
        <w:gridCol w:w="1194"/>
      </w:tblGrid>
      <w:tr w:rsidR="00851105" w:rsidRPr="0059693A" w14:paraId="09FA2E66" w14:textId="77777777" w:rsidTr="00092FFC">
        <w:tc>
          <w:tcPr>
            <w:tcW w:w="3533" w:type="pct"/>
          </w:tcPr>
          <w:p w14:paraId="596910BC" w14:textId="77777777" w:rsidR="00A90F33" w:rsidRDefault="00A90F33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08D119E" w14:textId="7363DED9" w:rsidR="00851105" w:rsidRPr="0059693A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1467" w:type="pct"/>
            <w:gridSpan w:val="3"/>
          </w:tcPr>
          <w:p w14:paraId="32462375" w14:textId="77777777" w:rsidR="00851105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14:paraId="2EE99EA9" w14:textId="63D51814" w:rsidR="00851105" w:rsidRPr="0059693A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1105" w:rsidRPr="0059693A" w14:paraId="7B9216D2" w14:textId="77777777" w:rsidTr="00851105">
        <w:tc>
          <w:tcPr>
            <w:tcW w:w="3533" w:type="pct"/>
          </w:tcPr>
          <w:p w14:paraId="5DD2B53A" w14:textId="56E707A8" w:rsidR="00851105" w:rsidRPr="0059693A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7" w:type="pct"/>
          </w:tcPr>
          <w:p w14:paraId="777F586B" w14:textId="77777777" w:rsidR="00851105" w:rsidRPr="0059693A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6B7005B7" w14:textId="77777777" w:rsidR="00851105" w:rsidRPr="0059693A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3983FA2" w14:textId="77777777" w:rsidR="00851105" w:rsidRPr="0059693A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51105" w:rsidRPr="0059693A" w14:paraId="3FCD17ED" w14:textId="77777777" w:rsidTr="00851105">
        <w:tc>
          <w:tcPr>
            <w:tcW w:w="3533" w:type="pct"/>
          </w:tcPr>
          <w:p w14:paraId="77EEFC97" w14:textId="77777777" w:rsidR="00851105" w:rsidRPr="0059693A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</w:tcPr>
          <w:p w14:paraId="12902AF8" w14:textId="576BC81B" w:rsidR="00851105" w:rsidRPr="00092FFC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F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105" w:rsidRPr="0059693A" w14:paraId="3A1D6862" w14:textId="77777777" w:rsidTr="00851105">
        <w:tc>
          <w:tcPr>
            <w:tcW w:w="3533" w:type="pct"/>
          </w:tcPr>
          <w:p w14:paraId="6835B214" w14:textId="3E8D4F88" w:rsidR="00851105" w:rsidRPr="0059693A" w:rsidRDefault="00851105" w:rsidP="00A66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687" w:type="pct"/>
          </w:tcPr>
          <w:p w14:paraId="6EFD9B9B" w14:textId="77777777" w:rsidR="00851105" w:rsidRPr="0059693A" w:rsidRDefault="00851105" w:rsidP="00A664F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476A32" w14:textId="77777777" w:rsidR="00851105" w:rsidRPr="0059693A" w:rsidRDefault="00851105" w:rsidP="00A66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1" w:type="pct"/>
          </w:tcPr>
          <w:p w14:paraId="58C1AE65" w14:textId="77777777" w:rsidR="00851105" w:rsidRPr="0059693A" w:rsidRDefault="00851105" w:rsidP="00A664F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105" w:rsidRPr="0059693A" w14:paraId="77A6FDEF" w14:textId="77777777" w:rsidTr="00851105">
        <w:tc>
          <w:tcPr>
            <w:tcW w:w="3533" w:type="pct"/>
          </w:tcPr>
          <w:p w14:paraId="159B17F6" w14:textId="7440F528" w:rsidR="00851105" w:rsidRPr="0059693A" w:rsidRDefault="00851105" w:rsidP="009F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9F2E95E" w14:textId="30C2118D" w:rsidR="00851105" w:rsidRPr="000119B3" w:rsidRDefault="00851105" w:rsidP="009F7E1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(259,629)</w:t>
            </w:r>
          </w:p>
        </w:tc>
        <w:tc>
          <w:tcPr>
            <w:tcW w:w="129" w:type="pct"/>
          </w:tcPr>
          <w:p w14:paraId="76EFB368" w14:textId="77777777" w:rsidR="00851105" w:rsidRPr="0059693A" w:rsidRDefault="00851105" w:rsidP="009F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64C28B26" w14:textId="2028157B" w:rsidR="00851105" w:rsidRPr="009F7E1C" w:rsidRDefault="00851105" w:rsidP="009F7E1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F7E1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0119B3">
              <w:rPr>
                <w:rFonts w:ascii="Angsana New" w:hAnsi="Angsana New"/>
                <w:sz w:val="30"/>
                <w:szCs w:val="30"/>
                <w:lang w:bidi="th-TH"/>
              </w:rPr>
              <w:t>356,493</w:t>
            </w:r>
            <w:r w:rsidRPr="009F7E1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51105" w:rsidRPr="0059693A" w14:paraId="01E8151E" w14:textId="77777777" w:rsidTr="00851105">
        <w:tc>
          <w:tcPr>
            <w:tcW w:w="3533" w:type="pct"/>
          </w:tcPr>
          <w:p w14:paraId="36CAAB94" w14:textId="09EEDF48" w:rsidR="00851105" w:rsidRPr="0059693A" w:rsidRDefault="00851105" w:rsidP="009F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18250C4F" w14:textId="6984D1A0" w:rsidR="00851105" w:rsidRPr="0059693A" w:rsidRDefault="00851105" w:rsidP="009F7E1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(259,629)</w:t>
            </w:r>
          </w:p>
        </w:tc>
        <w:tc>
          <w:tcPr>
            <w:tcW w:w="129" w:type="pct"/>
          </w:tcPr>
          <w:p w14:paraId="6055E75F" w14:textId="77777777" w:rsidR="00851105" w:rsidRPr="0059693A" w:rsidRDefault="00851105" w:rsidP="009F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5A9A1BF3" w14:textId="276AD040" w:rsidR="00851105" w:rsidRPr="009F7E1C" w:rsidRDefault="00851105" w:rsidP="009F7E1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(356,493)</w:t>
            </w:r>
          </w:p>
        </w:tc>
      </w:tr>
      <w:tr w:rsidR="00851105" w:rsidRPr="0059693A" w14:paraId="41DF370F" w14:textId="77777777" w:rsidTr="00851105">
        <w:tc>
          <w:tcPr>
            <w:tcW w:w="3533" w:type="pct"/>
          </w:tcPr>
          <w:p w14:paraId="134F0DBB" w14:textId="4268E1CA" w:rsidR="00851105" w:rsidRPr="0076526A" w:rsidRDefault="00851105" w:rsidP="009F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5ACE6884" w14:textId="4CAAD8A0" w:rsidR="00851105" w:rsidRPr="0059693A" w:rsidRDefault="00851105" w:rsidP="009F7E1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259,629</w:t>
            </w:r>
          </w:p>
        </w:tc>
        <w:tc>
          <w:tcPr>
            <w:tcW w:w="129" w:type="pct"/>
          </w:tcPr>
          <w:p w14:paraId="3B8C88E3" w14:textId="77777777" w:rsidR="00851105" w:rsidRPr="0059693A" w:rsidRDefault="00851105" w:rsidP="009F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96C4CC0" w14:textId="51454E96" w:rsidR="00851105" w:rsidRPr="009F7E1C" w:rsidRDefault="00851105" w:rsidP="009F7E1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356,493</w:t>
            </w:r>
          </w:p>
        </w:tc>
      </w:tr>
      <w:tr w:rsidR="00851105" w:rsidRPr="0059693A" w14:paraId="194AC017" w14:textId="77777777" w:rsidTr="00851105">
        <w:tc>
          <w:tcPr>
            <w:tcW w:w="3533" w:type="pct"/>
          </w:tcPr>
          <w:p w14:paraId="5C68BB00" w14:textId="2377CE6D" w:rsidR="00851105" w:rsidRPr="0059693A" w:rsidRDefault="00851105" w:rsidP="009F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ACE89" w14:textId="33E4A686" w:rsidR="00851105" w:rsidRPr="00114D12" w:rsidRDefault="00851105" w:rsidP="00092FFC">
            <w:pPr>
              <w:pStyle w:val="acctfourfigures"/>
              <w:tabs>
                <w:tab w:val="clear" w:pos="765"/>
                <w:tab w:val="decimal" w:pos="70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14D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3D3227F3" w14:textId="77777777" w:rsidR="00851105" w:rsidRPr="0059693A" w:rsidRDefault="00851105" w:rsidP="009F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4833685F" w14:textId="65D52643" w:rsidR="00851105" w:rsidRPr="009F7E1C" w:rsidRDefault="00851105" w:rsidP="00092FFC">
            <w:pPr>
              <w:pStyle w:val="acctfourfigures"/>
              <w:tabs>
                <w:tab w:val="clear" w:pos="765"/>
                <w:tab w:val="decimal" w:pos="64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E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935EB26" w14:textId="77777777" w:rsidR="0078518D" w:rsidRPr="0059693A" w:rsidRDefault="0078518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AD04FD" w14:textId="718367C2" w:rsidR="00A33D99" w:rsidRPr="0059693A" w:rsidRDefault="00E10592" w:rsidP="00A3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9693A">
        <w:rPr>
          <w:rFonts w:ascii="Angsana New" w:hAnsi="Angsana New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406AE2EB" w14:textId="4DC7CC1C" w:rsidR="0061115D" w:rsidRPr="000119B3" w:rsidRDefault="00DF1CBD" w:rsidP="00A3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954A1B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="00954A1B">
        <w:rPr>
          <w:rFonts w:ascii="Angsana New" w:hAnsi="Angsana New"/>
          <w:sz w:val="30"/>
          <w:szCs w:val="30"/>
        </w:rPr>
        <w:t>2565</w:t>
      </w:r>
      <w:r w:rsidRPr="00954A1B">
        <w:rPr>
          <w:rFonts w:ascii="Angsana New" w:hAnsi="Angsana New"/>
          <w:sz w:val="30"/>
          <w:szCs w:val="30"/>
        </w:rPr>
        <w:t xml:space="preserve"> </w:t>
      </w:r>
      <w:r w:rsidR="00FF5F3D" w:rsidRPr="00954A1B">
        <w:rPr>
          <w:rFonts w:ascii="Angsana New" w:hAnsi="Angsana New"/>
          <w:spacing w:val="-2"/>
          <w:sz w:val="30"/>
          <w:szCs w:val="30"/>
          <w:cs/>
        </w:rPr>
        <w:t>บริษัทได้ทำสัญญาแลกเปลี่ยน</w:t>
      </w:r>
      <w:r w:rsidR="00E11880" w:rsidRPr="00954A1B">
        <w:rPr>
          <w:rFonts w:ascii="Angsana New" w:hAnsi="Angsana New"/>
          <w:spacing w:val="-2"/>
          <w:sz w:val="30"/>
          <w:szCs w:val="30"/>
          <w:cs/>
        </w:rPr>
        <w:t>อัตราดอกเบี้ย</w:t>
      </w:r>
      <w:r w:rsidR="00FF5F3D" w:rsidRPr="00954A1B">
        <w:rPr>
          <w:rFonts w:ascii="Angsana New" w:hAnsi="Angsana New"/>
          <w:spacing w:val="-2"/>
          <w:sz w:val="30"/>
          <w:szCs w:val="30"/>
          <w:cs/>
        </w:rPr>
        <w:t>กับสถาบันการเงินในประเทศแห่งหนึ่ง</w:t>
      </w:r>
      <w:r w:rsidR="00AA2AC1" w:rsidRPr="00954A1B">
        <w:rPr>
          <w:rFonts w:ascii="Angsana New" w:hAnsi="Angsana New"/>
          <w:spacing w:val="-2"/>
          <w:sz w:val="30"/>
          <w:szCs w:val="30"/>
          <w:cs/>
        </w:rPr>
        <w:t>เพื่อ</w:t>
      </w:r>
      <w:r w:rsidR="00AA2AC1" w:rsidRPr="000119B3">
        <w:rPr>
          <w:rFonts w:ascii="Angsana New" w:hAnsi="Angsana New"/>
          <w:spacing w:val="-4"/>
          <w:sz w:val="30"/>
          <w:szCs w:val="30"/>
          <w:cs/>
        </w:rPr>
        <w:t>ป้องกันความเสี่ยง</w:t>
      </w:r>
      <w:r w:rsidR="00275636" w:rsidRPr="000119B3">
        <w:rPr>
          <w:rFonts w:ascii="Angsana New" w:hAnsi="Angsana New"/>
          <w:spacing w:val="-4"/>
          <w:sz w:val="30"/>
          <w:szCs w:val="30"/>
          <w:cs/>
        </w:rPr>
        <w:t>อัตราดอกเบี้ยของ</w:t>
      </w:r>
      <w:r w:rsidR="00AA2AC1" w:rsidRPr="000119B3">
        <w:rPr>
          <w:rFonts w:ascii="Angsana New" w:hAnsi="Angsana New"/>
          <w:spacing w:val="-4"/>
          <w:sz w:val="30"/>
          <w:szCs w:val="30"/>
          <w:cs/>
        </w:rPr>
        <w:t>เงินกู้ยืมระยะยาว</w:t>
      </w:r>
      <w:r w:rsidR="00E11880" w:rsidRPr="000119B3">
        <w:rPr>
          <w:rFonts w:ascii="Angsana New" w:hAnsi="Angsana New"/>
          <w:spacing w:val="-4"/>
          <w:sz w:val="30"/>
          <w:szCs w:val="30"/>
          <w:cs/>
        </w:rPr>
        <w:t xml:space="preserve"> เพื่อ</w:t>
      </w:r>
      <w:r w:rsidR="00FF5F3D" w:rsidRPr="000119B3">
        <w:rPr>
          <w:rFonts w:ascii="Angsana New" w:hAnsi="Angsana New"/>
          <w:spacing w:val="-4"/>
          <w:sz w:val="30"/>
          <w:szCs w:val="30"/>
          <w:cs/>
        </w:rPr>
        <w:t>แลกเปลี่ยนอัตราดอกเบี้ยลอยตัว</w:t>
      </w:r>
      <w:r w:rsidR="00871AF7" w:rsidRPr="000119B3">
        <w:rPr>
          <w:rFonts w:ascii="Angsana New" w:hAnsi="Angsana New"/>
          <w:spacing w:val="-4"/>
          <w:sz w:val="30"/>
          <w:szCs w:val="30"/>
        </w:rPr>
        <w:t xml:space="preserve"> USD</w:t>
      </w:r>
      <w:r w:rsidR="007D666A" w:rsidRPr="000119B3">
        <w:rPr>
          <w:rFonts w:ascii="Angsana New" w:hAnsi="Angsana New"/>
          <w:spacing w:val="-4"/>
          <w:sz w:val="30"/>
          <w:szCs w:val="30"/>
        </w:rPr>
        <w:t xml:space="preserve"> </w:t>
      </w:r>
      <w:r w:rsidR="00871AF7" w:rsidRPr="000119B3">
        <w:rPr>
          <w:rFonts w:ascii="Angsana New" w:hAnsi="Angsana New"/>
          <w:spacing w:val="-4"/>
          <w:sz w:val="30"/>
          <w:szCs w:val="30"/>
        </w:rPr>
        <w:t>SOFR</w:t>
      </w:r>
      <w:r w:rsidR="007D666A" w:rsidRPr="000119B3">
        <w:rPr>
          <w:rFonts w:ascii="Angsana New" w:hAnsi="Angsana New"/>
          <w:spacing w:val="-4"/>
          <w:sz w:val="30"/>
          <w:szCs w:val="30"/>
        </w:rPr>
        <w:t xml:space="preserve"> NCCR</w:t>
      </w:r>
      <w:r w:rsidR="00871AF7" w:rsidRPr="000119B3">
        <w:rPr>
          <w:rFonts w:ascii="Angsana New" w:hAnsi="Angsana New"/>
          <w:spacing w:val="-4"/>
          <w:sz w:val="30"/>
          <w:szCs w:val="30"/>
        </w:rPr>
        <w:t xml:space="preserve"> </w:t>
      </w:r>
      <w:r w:rsidR="00871AF7" w:rsidRPr="000119B3">
        <w:rPr>
          <w:rFonts w:ascii="Angsana New" w:hAnsi="Angsana New"/>
          <w:spacing w:val="-4"/>
          <w:sz w:val="30"/>
          <w:szCs w:val="30"/>
          <w:cs/>
        </w:rPr>
        <w:t>บวก</w:t>
      </w:r>
      <w:r w:rsidR="007D666A" w:rsidRPr="000119B3">
        <w:rPr>
          <w:rFonts w:ascii="Angsana New" w:hAnsi="Angsana New"/>
          <w:spacing w:val="-4"/>
          <w:sz w:val="30"/>
          <w:szCs w:val="30"/>
          <w:cs/>
        </w:rPr>
        <w:t>เพิ่ม</w:t>
      </w:r>
      <w:r w:rsidR="00871AF7" w:rsidRPr="000119B3">
        <w:rPr>
          <w:rFonts w:ascii="Angsana New" w:hAnsi="Angsana New"/>
          <w:spacing w:val="8"/>
          <w:sz w:val="30"/>
          <w:szCs w:val="30"/>
          <w:cs/>
        </w:rPr>
        <w:t xml:space="preserve">อัตราร้อยละ </w:t>
      </w:r>
      <w:r w:rsidR="00954A1B" w:rsidRPr="000119B3">
        <w:rPr>
          <w:rFonts w:ascii="Angsana New" w:hAnsi="Angsana New"/>
          <w:spacing w:val="8"/>
          <w:sz w:val="30"/>
          <w:szCs w:val="30"/>
        </w:rPr>
        <w:t>1.4</w:t>
      </w:r>
      <w:r w:rsidR="004328C5" w:rsidRPr="000119B3">
        <w:rPr>
          <w:rFonts w:ascii="Angsana New" w:hAnsi="Angsana New"/>
          <w:spacing w:val="8"/>
          <w:sz w:val="30"/>
          <w:szCs w:val="30"/>
        </w:rPr>
        <w:t xml:space="preserve"> </w:t>
      </w:r>
      <w:r w:rsidR="004328C5" w:rsidRPr="000119B3">
        <w:rPr>
          <w:rFonts w:ascii="Angsana New" w:hAnsi="Angsana New"/>
          <w:spacing w:val="8"/>
          <w:sz w:val="30"/>
          <w:szCs w:val="30"/>
          <w:cs/>
        </w:rPr>
        <w:t>ต่อปีกับ</w:t>
      </w:r>
      <w:r w:rsidR="00FF5F3D" w:rsidRPr="000119B3">
        <w:rPr>
          <w:rFonts w:ascii="Angsana New" w:hAnsi="Angsana New"/>
          <w:spacing w:val="8"/>
          <w:sz w:val="30"/>
          <w:szCs w:val="30"/>
          <w:cs/>
        </w:rPr>
        <w:t>อัตราดอกเบี้ยคงที่</w:t>
      </w:r>
      <w:r w:rsidR="00236C9D" w:rsidRPr="000119B3">
        <w:rPr>
          <w:rFonts w:ascii="Angsana New" w:hAnsi="Angsana New"/>
          <w:spacing w:val="8"/>
          <w:sz w:val="30"/>
          <w:szCs w:val="30"/>
          <w:cs/>
        </w:rPr>
        <w:t xml:space="preserve">ร้อยละ </w:t>
      </w:r>
      <w:r w:rsidR="00954A1B" w:rsidRPr="000119B3">
        <w:rPr>
          <w:rFonts w:ascii="Angsana New" w:hAnsi="Angsana New"/>
          <w:spacing w:val="8"/>
          <w:sz w:val="30"/>
          <w:szCs w:val="30"/>
        </w:rPr>
        <w:t>3.</w:t>
      </w:r>
      <w:r w:rsidR="00EB6156">
        <w:rPr>
          <w:rFonts w:ascii="Angsana New" w:hAnsi="Angsana New"/>
          <w:spacing w:val="8"/>
          <w:sz w:val="30"/>
          <w:szCs w:val="30"/>
        </w:rPr>
        <w:t>1</w:t>
      </w:r>
      <w:r w:rsidR="00954A1B" w:rsidRPr="000119B3">
        <w:rPr>
          <w:rFonts w:ascii="Angsana New" w:hAnsi="Angsana New"/>
          <w:spacing w:val="8"/>
          <w:sz w:val="30"/>
          <w:szCs w:val="30"/>
        </w:rPr>
        <w:t>3</w:t>
      </w:r>
      <w:r w:rsidR="00871AF7" w:rsidRPr="000119B3">
        <w:rPr>
          <w:rFonts w:ascii="Angsana New" w:hAnsi="Angsana New"/>
          <w:spacing w:val="8"/>
          <w:sz w:val="30"/>
          <w:szCs w:val="30"/>
        </w:rPr>
        <w:t xml:space="preserve"> </w:t>
      </w:r>
      <w:r w:rsidR="00236C9D" w:rsidRPr="000119B3">
        <w:rPr>
          <w:rFonts w:ascii="Angsana New" w:hAnsi="Angsana New"/>
          <w:spacing w:val="8"/>
          <w:sz w:val="30"/>
          <w:szCs w:val="30"/>
          <w:cs/>
        </w:rPr>
        <w:t>ต่อปีโดยมีการแลกเปลี่ยนกันทุกๆ</w:t>
      </w:r>
      <w:r w:rsidR="00871AF7" w:rsidRPr="000119B3">
        <w:rPr>
          <w:rFonts w:ascii="Angsana New" w:hAnsi="Angsana New"/>
          <w:spacing w:val="8"/>
          <w:sz w:val="30"/>
          <w:szCs w:val="30"/>
          <w:cs/>
        </w:rPr>
        <w:t>สาม</w:t>
      </w:r>
      <w:r w:rsidR="00236C9D" w:rsidRPr="000119B3">
        <w:rPr>
          <w:rFonts w:ascii="Angsana New" w:hAnsi="Angsana New"/>
          <w:spacing w:val="8"/>
          <w:sz w:val="30"/>
          <w:szCs w:val="30"/>
          <w:cs/>
        </w:rPr>
        <w:t>เดือนเริ่มจาก</w:t>
      </w:r>
      <w:r w:rsidR="00871AF7" w:rsidRPr="000119B3">
        <w:rPr>
          <w:rFonts w:ascii="Angsana New" w:hAnsi="Angsana New"/>
          <w:sz w:val="30"/>
          <w:szCs w:val="30"/>
          <w:cs/>
        </w:rPr>
        <w:t xml:space="preserve"> </w:t>
      </w:r>
      <w:r w:rsidR="00C40A6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71AF7" w:rsidRPr="000119B3">
        <w:rPr>
          <w:rFonts w:ascii="Angsana New" w:hAnsi="Angsana New"/>
          <w:sz w:val="30"/>
          <w:szCs w:val="30"/>
        </w:rPr>
        <w:t xml:space="preserve">25 </w:t>
      </w:r>
      <w:r w:rsidR="00871AF7" w:rsidRPr="000119B3">
        <w:rPr>
          <w:rFonts w:ascii="Angsana New" w:hAnsi="Angsana New"/>
          <w:sz w:val="30"/>
          <w:szCs w:val="30"/>
          <w:cs/>
        </w:rPr>
        <w:t xml:space="preserve">กันยายน </w:t>
      </w:r>
      <w:r w:rsidR="00871AF7" w:rsidRPr="000119B3">
        <w:rPr>
          <w:rFonts w:ascii="Angsana New" w:hAnsi="Angsana New"/>
          <w:sz w:val="30"/>
          <w:szCs w:val="30"/>
        </w:rPr>
        <w:t>2565</w:t>
      </w:r>
      <w:r w:rsidR="00236C9D" w:rsidRPr="000119B3">
        <w:rPr>
          <w:rFonts w:ascii="Angsana New" w:hAnsi="Angsana New"/>
          <w:sz w:val="30"/>
          <w:szCs w:val="30"/>
          <w:cs/>
        </w:rPr>
        <w:t xml:space="preserve"> จนถึง</w:t>
      </w:r>
      <w:r w:rsidR="00C40A6F">
        <w:rPr>
          <w:rFonts w:ascii="Angsana New" w:hAnsi="Angsana New" w:hint="cs"/>
          <w:sz w:val="30"/>
          <w:szCs w:val="30"/>
          <w:cs/>
        </w:rPr>
        <w:t>วันที่</w:t>
      </w:r>
      <w:r w:rsidR="00236C9D" w:rsidRPr="000119B3">
        <w:rPr>
          <w:rFonts w:ascii="Angsana New" w:hAnsi="Angsana New"/>
          <w:sz w:val="30"/>
          <w:szCs w:val="30"/>
          <w:cs/>
        </w:rPr>
        <w:t xml:space="preserve"> </w:t>
      </w:r>
      <w:r w:rsidR="00871AF7" w:rsidRPr="000119B3">
        <w:rPr>
          <w:rFonts w:ascii="Angsana New" w:hAnsi="Angsana New"/>
          <w:sz w:val="30"/>
          <w:szCs w:val="30"/>
        </w:rPr>
        <w:t xml:space="preserve">25 </w:t>
      </w:r>
      <w:r w:rsidR="00871AF7" w:rsidRPr="000119B3">
        <w:rPr>
          <w:rFonts w:ascii="Angsana New" w:hAnsi="Angsana New"/>
          <w:sz w:val="30"/>
          <w:szCs w:val="30"/>
          <w:cs/>
        </w:rPr>
        <w:t xml:space="preserve">กันยายน </w:t>
      </w:r>
      <w:r w:rsidR="00871AF7" w:rsidRPr="000119B3">
        <w:rPr>
          <w:rFonts w:ascii="Angsana New" w:hAnsi="Angsana New"/>
          <w:sz w:val="30"/>
          <w:szCs w:val="30"/>
        </w:rPr>
        <w:t>2570</w:t>
      </w:r>
    </w:p>
    <w:p w14:paraId="11A51D3A" w14:textId="1DCDCEF5" w:rsidR="00A33D99" w:rsidRPr="0059693A" w:rsidRDefault="00DC61B8" w:rsidP="00A3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59693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2C1F535D" w14:textId="77777777" w:rsidR="008D0D91" w:rsidRDefault="008D0D91" w:rsidP="00A3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5398D39" w14:textId="293D1EB8" w:rsidR="008D0D91" w:rsidRPr="0059693A" w:rsidRDefault="00F05FF1" w:rsidP="00A3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9693A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9C04A13" w14:textId="353C368E" w:rsidR="00C97F38" w:rsidRPr="0059693A" w:rsidRDefault="00C97F38" w:rsidP="00676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693A">
        <w:rPr>
          <w:rFonts w:ascii="Angsana New" w:hAnsi="Angsana New"/>
          <w:sz w:val="30"/>
          <w:szCs w:val="30"/>
          <w:cs/>
        </w:rPr>
        <w:t xml:space="preserve">การเปลี่ยนแปลงของอัตราดอกเบี้ยที่ </w:t>
      </w:r>
      <w:r w:rsidRPr="0059693A">
        <w:rPr>
          <w:rFonts w:ascii="Angsana New" w:hAnsi="Angsana New"/>
          <w:sz w:val="30"/>
          <w:szCs w:val="30"/>
        </w:rPr>
        <w:t xml:space="preserve">1% </w:t>
      </w:r>
      <w:r w:rsidRPr="0059693A">
        <w:rPr>
          <w:rFonts w:ascii="Angsana New" w:hAnsi="Angsana New"/>
          <w:sz w:val="30"/>
          <w:szCs w:val="30"/>
          <w:cs/>
        </w:rPr>
        <w:t xml:space="preserve"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60E6B4F5" w14:textId="77777777" w:rsidR="00C97F38" w:rsidRPr="0059693A" w:rsidRDefault="00C97F38" w:rsidP="00C9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1260"/>
        <w:gridCol w:w="180"/>
        <w:gridCol w:w="1260"/>
      </w:tblGrid>
      <w:tr w:rsidR="00B75CB6" w:rsidRPr="0059693A" w14:paraId="61986A0A" w14:textId="77777777" w:rsidTr="00092FFC">
        <w:trPr>
          <w:tblHeader/>
        </w:trPr>
        <w:tc>
          <w:tcPr>
            <w:tcW w:w="6480" w:type="dxa"/>
          </w:tcPr>
          <w:p w14:paraId="0DB9172A" w14:textId="77777777" w:rsidR="00B75CB6" w:rsidRPr="0059693A" w:rsidRDefault="00B75CB6" w:rsidP="00C97F38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B7708E0" w14:textId="0D827D93" w:rsidR="00B75CB6" w:rsidRDefault="00B75CB6" w:rsidP="00C97F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14:paraId="10BA58EA" w14:textId="3676248C" w:rsidR="00B75CB6" w:rsidRPr="0059693A" w:rsidRDefault="00B75CB6" w:rsidP="00C97F3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CB6" w:rsidRPr="0059693A" w14:paraId="6F086D01" w14:textId="77777777" w:rsidTr="00092FFC">
        <w:trPr>
          <w:tblHeader/>
        </w:trPr>
        <w:tc>
          <w:tcPr>
            <w:tcW w:w="6480" w:type="dxa"/>
            <w:vAlign w:val="bottom"/>
            <w:hideMark/>
          </w:tcPr>
          <w:p w14:paraId="2F28F433" w14:textId="77777777" w:rsidR="00B75CB6" w:rsidRPr="0059693A" w:rsidRDefault="00B75CB6" w:rsidP="00C97F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693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512D17F3" w14:textId="77777777" w:rsidR="00B75CB6" w:rsidRPr="0059693A" w:rsidRDefault="00B75CB6" w:rsidP="00C97F3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59693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49FCB3CC" w14:textId="77777777" w:rsidR="00B75CB6" w:rsidRPr="0059693A" w:rsidRDefault="00B75CB6" w:rsidP="00C97F3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E8A6FDF" w14:textId="77777777" w:rsidR="00B75CB6" w:rsidRPr="0059693A" w:rsidRDefault="00B75CB6" w:rsidP="00C9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59693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2B6279" w:rsidRPr="0059693A" w14:paraId="32DF8352" w14:textId="77777777" w:rsidTr="00CB3732">
        <w:trPr>
          <w:tblHeader/>
        </w:trPr>
        <w:tc>
          <w:tcPr>
            <w:tcW w:w="6480" w:type="dxa"/>
            <w:vAlign w:val="bottom"/>
          </w:tcPr>
          <w:p w14:paraId="5E8D8987" w14:textId="77777777" w:rsidR="002B6279" w:rsidRPr="0059693A" w:rsidRDefault="002B6279" w:rsidP="00C97F38">
            <w:pPr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6E3F94B" w14:textId="1CFBD743" w:rsidR="002B6279" w:rsidRPr="00092FFC" w:rsidRDefault="002B6279" w:rsidP="00C97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5CB6" w:rsidRPr="003749C5" w14:paraId="1E63C630" w14:textId="77777777" w:rsidTr="00092FFC">
        <w:tc>
          <w:tcPr>
            <w:tcW w:w="6480" w:type="dxa"/>
          </w:tcPr>
          <w:p w14:paraId="68CC14A6" w14:textId="77777777" w:rsidR="00B75CB6" w:rsidRPr="003749C5" w:rsidRDefault="00B75CB6" w:rsidP="00C97F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8410E40" w14:textId="77777777" w:rsidR="00B75CB6" w:rsidRPr="003749C5" w:rsidRDefault="00B75CB6" w:rsidP="00C97F3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CCA74E" w14:textId="77777777" w:rsidR="00B75CB6" w:rsidRPr="003749C5" w:rsidRDefault="00B75CB6" w:rsidP="00C97F3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3B577E" w14:textId="77777777" w:rsidR="00B75CB6" w:rsidRPr="003749C5" w:rsidRDefault="00B75CB6" w:rsidP="00C97F38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CB6" w:rsidRPr="003749C5" w14:paraId="7A024EFA" w14:textId="77777777" w:rsidTr="00092FFC">
        <w:tc>
          <w:tcPr>
            <w:tcW w:w="6480" w:type="dxa"/>
          </w:tcPr>
          <w:p w14:paraId="497A55AC" w14:textId="696BB5BB" w:rsidR="00B75CB6" w:rsidRPr="000119B3" w:rsidRDefault="00B75CB6" w:rsidP="00E63E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9C5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5358E5C" w14:textId="1AF296A0" w:rsidR="00B75CB6" w:rsidRPr="000119B3" w:rsidRDefault="00B75CB6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(2,596)</w:t>
            </w:r>
          </w:p>
        </w:tc>
        <w:tc>
          <w:tcPr>
            <w:tcW w:w="180" w:type="dxa"/>
          </w:tcPr>
          <w:p w14:paraId="22A34853" w14:textId="77777777" w:rsidR="00B75CB6" w:rsidRPr="000119B3" w:rsidRDefault="00B75CB6" w:rsidP="00E63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1A5704" w14:textId="3CC8FCA6" w:rsidR="00B75CB6" w:rsidRPr="000119B3" w:rsidRDefault="00B75CB6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</w:tr>
      <w:tr w:rsidR="00B75CB6" w:rsidRPr="003749C5" w14:paraId="0FDA8CEF" w14:textId="77777777" w:rsidTr="00092FFC">
        <w:tc>
          <w:tcPr>
            <w:tcW w:w="6480" w:type="dxa"/>
          </w:tcPr>
          <w:p w14:paraId="1086EC3D" w14:textId="77777777" w:rsidR="00B75CB6" w:rsidRPr="003749C5" w:rsidRDefault="00B75CB6" w:rsidP="00E63E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9C5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218DA5" w14:textId="0FF83C82" w:rsidR="00B75CB6" w:rsidRPr="003749C5" w:rsidRDefault="00B75CB6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2,596</w:t>
            </w:r>
          </w:p>
        </w:tc>
        <w:tc>
          <w:tcPr>
            <w:tcW w:w="180" w:type="dxa"/>
          </w:tcPr>
          <w:p w14:paraId="5943B03B" w14:textId="77777777" w:rsidR="00B75CB6" w:rsidRPr="003749C5" w:rsidRDefault="00B75CB6" w:rsidP="00E63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CCB79B" w14:textId="4135FFDF" w:rsidR="00B75CB6" w:rsidRPr="003749C5" w:rsidRDefault="00B75CB6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(2,596)</w:t>
            </w:r>
          </w:p>
        </w:tc>
      </w:tr>
      <w:tr w:rsidR="00B75CB6" w:rsidRPr="003749C5" w14:paraId="279CF712" w14:textId="77777777" w:rsidTr="00092FFC">
        <w:tc>
          <w:tcPr>
            <w:tcW w:w="6480" w:type="dxa"/>
          </w:tcPr>
          <w:p w14:paraId="5DD0BD90" w14:textId="77777777" w:rsidR="00B75CB6" w:rsidRPr="000119B3" w:rsidRDefault="00B75CB6" w:rsidP="00E63E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051B93" w14:textId="0AA39F10" w:rsidR="00B75CB6" w:rsidRPr="000119B3" w:rsidRDefault="00B75CB6" w:rsidP="00092FFC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FF9D35" w14:textId="77777777" w:rsidR="00B75CB6" w:rsidRPr="000119B3" w:rsidRDefault="00B75CB6" w:rsidP="00E63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3EED0C" w14:textId="71EC1B2E" w:rsidR="00B75CB6" w:rsidRPr="000119B3" w:rsidRDefault="00B75CB6" w:rsidP="00092FFC">
            <w:pPr>
              <w:pStyle w:val="acctfourfigures"/>
              <w:tabs>
                <w:tab w:val="clear" w:pos="765"/>
                <w:tab w:val="decimal" w:pos="63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5CB6" w:rsidRPr="003749C5" w14:paraId="603C97BD" w14:textId="77777777" w:rsidTr="00092FFC">
        <w:tc>
          <w:tcPr>
            <w:tcW w:w="6480" w:type="dxa"/>
          </w:tcPr>
          <w:p w14:paraId="4E5D561D" w14:textId="77777777" w:rsidR="00B75CB6" w:rsidRPr="003749C5" w:rsidRDefault="00B75CB6" w:rsidP="00611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BD643C" w14:textId="77777777" w:rsidR="00B75CB6" w:rsidRPr="003749C5" w:rsidRDefault="00B75CB6" w:rsidP="0061115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BB3980" w14:textId="77777777" w:rsidR="00B75CB6" w:rsidRPr="003749C5" w:rsidRDefault="00B75CB6" w:rsidP="0061115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A99A5F6" w14:textId="77777777" w:rsidR="00B75CB6" w:rsidRPr="003749C5" w:rsidRDefault="00B75CB6" w:rsidP="0061115D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CB6" w:rsidRPr="003749C5" w14:paraId="73CA2554" w14:textId="77777777" w:rsidTr="00092FFC">
        <w:tc>
          <w:tcPr>
            <w:tcW w:w="6480" w:type="dxa"/>
          </w:tcPr>
          <w:p w14:paraId="0F96058E" w14:textId="77777777" w:rsidR="00B75CB6" w:rsidRPr="003749C5" w:rsidRDefault="00B75CB6" w:rsidP="006111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9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95FCE8A" w14:textId="77777777" w:rsidR="00B75CB6" w:rsidRPr="003749C5" w:rsidRDefault="00B75CB6" w:rsidP="0061115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32F38" w14:textId="77777777" w:rsidR="00B75CB6" w:rsidRPr="003749C5" w:rsidRDefault="00B75CB6" w:rsidP="0061115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B73BD4" w14:textId="77777777" w:rsidR="00B75CB6" w:rsidRPr="003749C5" w:rsidRDefault="00B75CB6" w:rsidP="0061115D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CB6" w:rsidRPr="003749C5" w14:paraId="232BC038" w14:textId="77777777" w:rsidTr="00092FFC">
        <w:tc>
          <w:tcPr>
            <w:tcW w:w="6480" w:type="dxa"/>
          </w:tcPr>
          <w:p w14:paraId="504B742D" w14:textId="77777777" w:rsidR="00B75CB6" w:rsidRPr="000119B3" w:rsidRDefault="00B75CB6" w:rsidP="00E63E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9C5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9B4D31D" w14:textId="448342F7" w:rsidR="00B75CB6" w:rsidRPr="000119B3" w:rsidRDefault="00B75CB6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(3,565)</w:t>
            </w:r>
          </w:p>
        </w:tc>
        <w:tc>
          <w:tcPr>
            <w:tcW w:w="180" w:type="dxa"/>
          </w:tcPr>
          <w:p w14:paraId="2913E78A" w14:textId="77777777" w:rsidR="00B75CB6" w:rsidRPr="000119B3" w:rsidRDefault="00B75CB6" w:rsidP="00E63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6511A" w14:textId="593BDF45" w:rsidR="00B75CB6" w:rsidRPr="000119B3" w:rsidRDefault="00B75CB6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</w:tr>
      <w:tr w:rsidR="00B75CB6" w:rsidRPr="003749C5" w14:paraId="3E57009A" w14:textId="77777777" w:rsidTr="00092FFC">
        <w:tc>
          <w:tcPr>
            <w:tcW w:w="6480" w:type="dxa"/>
          </w:tcPr>
          <w:p w14:paraId="61C7461B" w14:textId="77777777" w:rsidR="00B75CB6" w:rsidRPr="003749C5" w:rsidRDefault="00B75CB6" w:rsidP="00E63E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49C5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D97092" w14:textId="7E594630" w:rsidR="00B75CB6" w:rsidRPr="003749C5" w:rsidRDefault="00B75CB6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  <w:tc>
          <w:tcPr>
            <w:tcW w:w="180" w:type="dxa"/>
          </w:tcPr>
          <w:p w14:paraId="14C0670F" w14:textId="77777777" w:rsidR="00B75CB6" w:rsidRPr="003749C5" w:rsidRDefault="00B75CB6" w:rsidP="00E63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3E7202" w14:textId="41E68E8E" w:rsidR="00B75CB6" w:rsidRPr="003749C5" w:rsidRDefault="00B75CB6" w:rsidP="00011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(3,565)</w:t>
            </w:r>
          </w:p>
        </w:tc>
      </w:tr>
      <w:tr w:rsidR="00B75CB6" w:rsidRPr="003749C5" w14:paraId="2C2D2803" w14:textId="77777777" w:rsidTr="00092FFC">
        <w:tc>
          <w:tcPr>
            <w:tcW w:w="6480" w:type="dxa"/>
          </w:tcPr>
          <w:p w14:paraId="5AEAFD4A" w14:textId="77777777" w:rsidR="00B75CB6" w:rsidRPr="000119B3" w:rsidRDefault="00B75CB6" w:rsidP="00E63E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03DC20" w14:textId="7504EA91" w:rsidR="00B75CB6" w:rsidRPr="000119B3" w:rsidRDefault="00B75CB6" w:rsidP="00092FFC">
            <w:pPr>
              <w:pStyle w:val="acctfourfigures"/>
              <w:tabs>
                <w:tab w:val="clear" w:pos="765"/>
                <w:tab w:val="decimal" w:pos="72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205BBE" w14:textId="77777777" w:rsidR="00B75CB6" w:rsidRPr="000119B3" w:rsidRDefault="00B75CB6" w:rsidP="00E63ED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C50A1" w14:textId="0B5A9C86" w:rsidR="00B75CB6" w:rsidRPr="000119B3" w:rsidRDefault="00B75CB6" w:rsidP="00092FFC">
            <w:pPr>
              <w:pStyle w:val="acctfourfigures"/>
              <w:tabs>
                <w:tab w:val="clear" w:pos="765"/>
                <w:tab w:val="decimal" w:pos="639"/>
              </w:tabs>
              <w:spacing w:line="38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A00BBC5" w14:textId="77777777" w:rsidR="00E02E17" w:rsidRPr="0059693A" w:rsidRDefault="00E02E17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F28CAB6" w14:textId="07A19E61" w:rsidR="00191A88" w:rsidRPr="0059693A" w:rsidRDefault="00A34B7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9693A">
        <w:rPr>
          <w:rFonts w:ascii="Angsana New" w:hAnsi="Angsana New"/>
          <w:sz w:val="30"/>
          <w:szCs w:val="30"/>
          <w:u w:val="none"/>
          <w:cs/>
        </w:rPr>
        <w:t>การบริหารจัดการทุน</w:t>
      </w:r>
    </w:p>
    <w:p w14:paraId="3EDBD270" w14:textId="77777777" w:rsidR="00A34B7C" w:rsidRPr="0059693A" w:rsidRDefault="00A34B7C" w:rsidP="00A34B7C"/>
    <w:p w14:paraId="2684DFF2" w14:textId="44D71DF5" w:rsidR="00B45DA1" w:rsidRPr="0059693A" w:rsidRDefault="00B45DA1" w:rsidP="00B45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92FFC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54E3C3C" w14:textId="6FAB3C34" w:rsidR="00B32472" w:rsidRDefault="00B32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E59BD8B" w14:textId="196E7FC8" w:rsidR="003E6A5C" w:rsidRPr="0059693A" w:rsidRDefault="000B1CB9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9693A">
        <w:rPr>
          <w:rFonts w:ascii="Angsana New" w:hAnsi="Angsana New"/>
          <w:sz w:val="30"/>
          <w:szCs w:val="30"/>
          <w:u w:val="none"/>
          <w:cs/>
        </w:rPr>
        <w:t>ภาระผูกพันกับ</w:t>
      </w:r>
      <w:r w:rsidR="003E6A5C" w:rsidRPr="0059693A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33C9741C" w14:textId="77777777" w:rsidR="00D50AB4" w:rsidRPr="0059693A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B205A6" w:rsidRPr="0059693A" w14:paraId="76BD53B1" w14:textId="77777777" w:rsidTr="005407EC">
        <w:tc>
          <w:tcPr>
            <w:tcW w:w="2045" w:type="pct"/>
          </w:tcPr>
          <w:p w14:paraId="52781E41" w14:textId="77777777" w:rsidR="00B205A6" w:rsidRPr="0059693A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652D7369" w14:textId="77777777" w:rsidR="00B205A6" w:rsidRPr="0059693A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B16E25" w14:textId="77777777" w:rsidR="00B205A6" w:rsidRPr="0059693A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0DB439B" w14:textId="77777777" w:rsidR="00B205A6" w:rsidRPr="0059693A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DB0" w:rsidRPr="0059693A" w14:paraId="281CE883" w14:textId="77777777" w:rsidTr="00CC073F">
        <w:tc>
          <w:tcPr>
            <w:tcW w:w="2045" w:type="pct"/>
          </w:tcPr>
          <w:p w14:paraId="5840AAF5" w14:textId="39481342" w:rsidR="00ED2DB0" w:rsidRPr="0059693A" w:rsidRDefault="00ED2DB0" w:rsidP="00ED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3EB4F8C" w14:textId="4E725AF8" w:rsidR="00ED2DB0" w:rsidRPr="0059693A" w:rsidRDefault="00ED2DB0" w:rsidP="00ED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35577FD5" w14:textId="77777777" w:rsidR="00ED2DB0" w:rsidRPr="0059693A" w:rsidRDefault="00ED2DB0" w:rsidP="00ED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8CFDD46" w14:textId="11C951DB" w:rsidR="00ED2DB0" w:rsidRPr="0059693A" w:rsidRDefault="00ED2DB0" w:rsidP="00ED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968D0E5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2522D4CF" w14:textId="64378777" w:rsidR="00ED2DB0" w:rsidRPr="0059693A" w:rsidRDefault="00ED2DB0" w:rsidP="00ED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44AC717" w14:textId="77777777" w:rsidR="00ED2DB0" w:rsidRPr="0059693A" w:rsidRDefault="00ED2DB0" w:rsidP="00ED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C4988C" w14:textId="3DCB799E" w:rsidR="00ED2DB0" w:rsidRPr="0059693A" w:rsidRDefault="00ED2DB0" w:rsidP="00ED2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F407E" w:rsidRPr="0059693A" w14:paraId="7338014F" w14:textId="77777777" w:rsidTr="005407EC">
        <w:tc>
          <w:tcPr>
            <w:tcW w:w="2045" w:type="pct"/>
          </w:tcPr>
          <w:p w14:paraId="78109F29" w14:textId="77777777" w:rsidR="00AF407E" w:rsidRPr="0059693A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6E33A" w14:textId="77777777" w:rsidR="00AF407E" w:rsidRPr="0059693A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07E" w:rsidRPr="0059693A" w14:paraId="053703D4" w14:textId="77777777" w:rsidTr="00EB5C31">
        <w:tc>
          <w:tcPr>
            <w:tcW w:w="2045" w:type="pct"/>
          </w:tcPr>
          <w:p w14:paraId="612F260C" w14:textId="77777777" w:rsidR="00AF407E" w:rsidRPr="0059693A" w:rsidRDefault="00AF407E" w:rsidP="00AF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6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8D37EB0" w14:textId="77777777" w:rsidR="00AF407E" w:rsidRPr="0059693A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B00819" w14:textId="77777777" w:rsidR="00AF407E" w:rsidRPr="0059693A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033589C" w14:textId="77777777" w:rsidR="00AF407E" w:rsidRPr="0059693A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B34FD" w14:textId="77777777" w:rsidR="00AF407E" w:rsidRPr="0059693A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08C78FE" w14:textId="77777777" w:rsidR="00AF407E" w:rsidRPr="0059693A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A931F" w14:textId="77777777" w:rsidR="00AF407E" w:rsidRPr="0059693A" w:rsidRDefault="00AF407E" w:rsidP="00AF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08BAE6DB" w14:textId="77777777" w:rsidR="00AF407E" w:rsidRPr="0059693A" w:rsidRDefault="00AF407E" w:rsidP="00AF407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DB0" w:rsidRPr="0059693A" w14:paraId="0B5661FF" w14:textId="77777777" w:rsidTr="00EB5C31">
        <w:tc>
          <w:tcPr>
            <w:tcW w:w="2045" w:type="pct"/>
          </w:tcPr>
          <w:p w14:paraId="1083594B" w14:textId="3A93DA16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1A054CFE" w14:textId="2EE84DFC" w:rsidR="00ED2DB0" w:rsidRPr="0059693A" w:rsidRDefault="00C855FB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3,040</w:t>
            </w:r>
            <w:r w:rsidR="00895B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28" w:type="pct"/>
          </w:tcPr>
          <w:p w14:paraId="58676F55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1326FF86" w14:textId="1E76DC8C" w:rsidR="00ED2DB0" w:rsidRPr="0059693A" w:rsidRDefault="00ED2DB0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val="en-US" w:bidi="th-TH"/>
              </w:rPr>
              <w:t>2,545,447</w:t>
            </w:r>
          </w:p>
        </w:tc>
        <w:tc>
          <w:tcPr>
            <w:tcW w:w="147" w:type="pct"/>
          </w:tcPr>
          <w:p w14:paraId="5A2583E1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C414486" w14:textId="04788FAA" w:rsidR="00ED2DB0" w:rsidRPr="0059693A" w:rsidRDefault="00C855FB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3,040,539</w:t>
            </w:r>
          </w:p>
        </w:tc>
        <w:tc>
          <w:tcPr>
            <w:tcW w:w="147" w:type="pct"/>
          </w:tcPr>
          <w:p w14:paraId="1EEEB734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6F6F65E" w14:textId="2784F233" w:rsidR="00ED2DB0" w:rsidRPr="0059693A" w:rsidRDefault="00ED2DB0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2,545,447</w:t>
            </w:r>
          </w:p>
        </w:tc>
      </w:tr>
      <w:tr w:rsidR="00ED2DB0" w:rsidRPr="003F5FE8" w14:paraId="5531EDB3" w14:textId="77777777" w:rsidTr="00EB5C31">
        <w:tc>
          <w:tcPr>
            <w:tcW w:w="2045" w:type="pct"/>
          </w:tcPr>
          <w:p w14:paraId="5D16AEC4" w14:textId="1118EFFE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9693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A3B8226" w14:textId="3DA0361A" w:rsidR="00ED2DB0" w:rsidRPr="0059693A" w:rsidRDefault="00C855FB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2,808</w:t>
            </w:r>
          </w:p>
        </w:tc>
        <w:tc>
          <w:tcPr>
            <w:tcW w:w="128" w:type="pct"/>
          </w:tcPr>
          <w:p w14:paraId="67FCC9B0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7D255A1" w14:textId="471C3913" w:rsidR="00ED2DB0" w:rsidRPr="0059693A" w:rsidRDefault="00ED2DB0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  <w:lang w:bidi="th-TH"/>
              </w:rPr>
              <w:t>1,476</w:t>
            </w:r>
          </w:p>
        </w:tc>
        <w:tc>
          <w:tcPr>
            <w:tcW w:w="147" w:type="pct"/>
          </w:tcPr>
          <w:p w14:paraId="0B2BE286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2D9DEAC6" w14:textId="5DE5885B" w:rsidR="00ED2DB0" w:rsidRPr="0059693A" w:rsidRDefault="00C855FB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47" w:type="pct"/>
          </w:tcPr>
          <w:p w14:paraId="1E447B55" w14:textId="77777777" w:rsidR="00ED2DB0" w:rsidRPr="0059693A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43C37B5" w14:textId="34D477C8" w:rsidR="00ED2DB0" w:rsidRPr="003F5FE8" w:rsidRDefault="00ED2DB0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9693A">
              <w:rPr>
                <w:rFonts w:ascii="Angsana New" w:hAnsi="Angsana New"/>
                <w:sz w:val="30"/>
                <w:szCs w:val="30"/>
              </w:rPr>
              <w:t>1,351</w:t>
            </w:r>
          </w:p>
        </w:tc>
      </w:tr>
      <w:tr w:rsidR="00ED2DB0" w:rsidRPr="003F5FE8" w14:paraId="692D5B8F" w14:textId="77777777" w:rsidTr="00EB5C31">
        <w:tc>
          <w:tcPr>
            <w:tcW w:w="2045" w:type="pct"/>
          </w:tcPr>
          <w:p w14:paraId="11C4D211" w14:textId="08DEEA3D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F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B7E7D" w14:textId="7ED30FA0" w:rsidR="00ED2DB0" w:rsidRPr="003F5FE8" w:rsidRDefault="00C855FB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3,043,347</w:t>
            </w:r>
          </w:p>
        </w:tc>
        <w:tc>
          <w:tcPr>
            <w:tcW w:w="128" w:type="pct"/>
          </w:tcPr>
          <w:p w14:paraId="21F0509D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B514A4A" w14:textId="795DF4F9" w:rsidR="00ED2DB0" w:rsidRPr="003F5FE8" w:rsidRDefault="00ED2DB0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2,546,923</w:t>
            </w:r>
          </w:p>
        </w:tc>
        <w:tc>
          <w:tcPr>
            <w:tcW w:w="147" w:type="pct"/>
          </w:tcPr>
          <w:p w14:paraId="189BB5A7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870F" w14:textId="04E49099" w:rsidR="00ED2DB0" w:rsidRPr="003F5FE8" w:rsidRDefault="00C855FB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3,042,396</w:t>
            </w:r>
          </w:p>
        </w:tc>
        <w:tc>
          <w:tcPr>
            <w:tcW w:w="147" w:type="pct"/>
          </w:tcPr>
          <w:p w14:paraId="650E178C" w14:textId="77777777" w:rsidR="00ED2DB0" w:rsidRPr="003F5FE8" w:rsidRDefault="00ED2DB0" w:rsidP="00ED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8AA528A" w14:textId="7591E6C7" w:rsidR="00ED2DB0" w:rsidRPr="003F5FE8" w:rsidRDefault="00ED2DB0" w:rsidP="00ED2D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2,546,798</w:t>
            </w:r>
          </w:p>
        </w:tc>
      </w:tr>
    </w:tbl>
    <w:p w14:paraId="09ABE594" w14:textId="22931D1C" w:rsidR="00AB24F8" w:rsidRDefault="00AB24F8" w:rsidP="004C7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5D0DC" w14:textId="6AC7F25F" w:rsidR="00111A1B" w:rsidRPr="0059693A" w:rsidRDefault="00111A1B" w:rsidP="00092FFC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111A1B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09970280" w14:textId="77777777" w:rsidR="00111A1B" w:rsidRDefault="00111A1B" w:rsidP="004C7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E1D6AD" w14:textId="2DA9F1C4" w:rsidR="00CA6356" w:rsidRDefault="00CA6356" w:rsidP="004C7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4517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A44517">
        <w:rPr>
          <w:rFonts w:ascii="Angsana New" w:hAnsi="Angsana New"/>
          <w:sz w:val="30"/>
          <w:szCs w:val="30"/>
        </w:rPr>
        <w:t xml:space="preserve">26 </w:t>
      </w:r>
      <w:r w:rsidRPr="00A4451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44517">
        <w:rPr>
          <w:rFonts w:ascii="Angsana New" w:hAnsi="Angsana New"/>
          <w:sz w:val="30"/>
          <w:szCs w:val="30"/>
        </w:rPr>
        <w:t xml:space="preserve">2568 </w:t>
      </w:r>
      <w:r w:rsidRPr="00A44517">
        <w:rPr>
          <w:rFonts w:ascii="Angsana New" w:hAnsi="Angsana New"/>
          <w:sz w:val="30"/>
          <w:szCs w:val="30"/>
          <w:cs/>
        </w:rPr>
        <w:t xml:space="preserve">ที่ประชุมมีมติอนุมัติจัดสรรกำไรสำหรับปี </w:t>
      </w:r>
      <w:r w:rsidRPr="00A44517">
        <w:rPr>
          <w:rFonts w:ascii="Angsana New" w:hAnsi="Angsana New"/>
          <w:sz w:val="30"/>
          <w:szCs w:val="30"/>
        </w:rPr>
        <w:t xml:space="preserve">2567 </w:t>
      </w:r>
      <w:r w:rsidRPr="00A44517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="00125586" w:rsidRPr="00A44517">
        <w:rPr>
          <w:rFonts w:ascii="Angsana New" w:hAnsi="Angsana New"/>
          <w:sz w:val="30"/>
          <w:szCs w:val="30"/>
        </w:rPr>
        <w:t xml:space="preserve">0.34 </w:t>
      </w:r>
      <w:r w:rsidRPr="00A44517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125586" w:rsidRPr="00A44517">
        <w:rPr>
          <w:rFonts w:ascii="Angsana New" w:hAnsi="Angsana New"/>
          <w:sz w:val="30"/>
          <w:szCs w:val="30"/>
        </w:rPr>
        <w:t xml:space="preserve">288.10 </w:t>
      </w:r>
      <w:r w:rsidRPr="00A44517">
        <w:rPr>
          <w:rFonts w:ascii="Angsana New" w:hAnsi="Angsana New"/>
          <w:sz w:val="30"/>
          <w:szCs w:val="30"/>
          <w:cs/>
        </w:rPr>
        <w:t xml:space="preserve">ล้านบาท โดยมติดังกล่าวจะนำเสนอเพื่ออนุมัติในที่ประชุมสามัญประจำปีผู้ถือหุ้นในเดือนเมษายน </w:t>
      </w:r>
      <w:r w:rsidRPr="00A44517">
        <w:rPr>
          <w:rFonts w:ascii="Angsana New" w:hAnsi="Angsana New"/>
          <w:sz w:val="30"/>
          <w:szCs w:val="30"/>
        </w:rPr>
        <w:t xml:space="preserve">2568 </w:t>
      </w:r>
      <w:r w:rsidRPr="00A44517">
        <w:rPr>
          <w:rFonts w:ascii="Angsana New" w:hAnsi="Angsana New"/>
          <w:sz w:val="30"/>
          <w:szCs w:val="30"/>
          <w:cs/>
        </w:rPr>
        <w:t>เพื่ออนุมัติการจ่าย</w:t>
      </w:r>
      <w:r w:rsidR="002F3E41" w:rsidRPr="00A44517">
        <w:rPr>
          <w:rFonts w:ascii="Angsana New" w:hAnsi="Angsana New"/>
          <w:sz w:val="30"/>
          <w:szCs w:val="30"/>
          <w:cs/>
        </w:rPr>
        <w:t>เงิน</w:t>
      </w:r>
      <w:r w:rsidRPr="00A44517">
        <w:rPr>
          <w:rFonts w:ascii="Angsana New" w:hAnsi="Angsana New"/>
          <w:sz w:val="30"/>
          <w:szCs w:val="30"/>
          <w:cs/>
        </w:rPr>
        <w:t>ปันผล</w:t>
      </w:r>
    </w:p>
    <w:p w14:paraId="2AEF91D6" w14:textId="77777777" w:rsidR="008F4559" w:rsidRDefault="008F4559" w:rsidP="004C7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AD753" w14:textId="77777777" w:rsidR="00255C54" w:rsidRDefault="00255C54" w:rsidP="00255C54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0EFBCBCB" w14:textId="77777777" w:rsidR="00255C54" w:rsidRDefault="00255C54" w:rsidP="00255C5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554DE1F7" w14:textId="33A937C0" w:rsidR="00460E51" w:rsidRDefault="00460E51" w:rsidP="0046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FFC">
        <w:rPr>
          <w:rFonts w:ascii="Angsana New" w:hAnsi="Angsana New"/>
          <w:sz w:val="30"/>
          <w:szCs w:val="30"/>
          <w:cs/>
        </w:rPr>
        <w:t xml:space="preserve">รายการในงบการเงินของปี </w:t>
      </w:r>
      <w:r>
        <w:rPr>
          <w:rFonts w:ascii="Angsana New" w:hAnsi="Angsana New"/>
          <w:sz w:val="30"/>
          <w:szCs w:val="30"/>
        </w:rPr>
        <w:t>2566</w:t>
      </w:r>
      <w:r w:rsidRPr="00092FFC">
        <w:rPr>
          <w:rFonts w:ascii="Angsana New" w:hAnsi="Angsana New"/>
          <w:sz w:val="30"/>
          <w:szCs w:val="30"/>
          <w:cs/>
        </w:rPr>
        <w:t xml:space="preserve"> บางรายการซึ่งรวมอยู่ในงบการเงินปี </w:t>
      </w:r>
      <w:r>
        <w:rPr>
          <w:rFonts w:ascii="Angsana New" w:hAnsi="Angsana New"/>
          <w:sz w:val="30"/>
          <w:szCs w:val="30"/>
        </w:rPr>
        <w:t>2567</w:t>
      </w:r>
      <w:r w:rsidRPr="00092FFC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เพื่อวัตถุประสงค์ในการเปรียบเทียบ ได้มีการจัดประเภทใหม่เพื่อให้สอดคล้องกับการนำเสนองบการเงินปี </w:t>
      </w:r>
      <w:r>
        <w:rPr>
          <w:rFonts w:ascii="Angsana New" w:hAnsi="Angsana New"/>
          <w:sz w:val="30"/>
          <w:szCs w:val="30"/>
        </w:rPr>
        <w:t>2567</w:t>
      </w:r>
      <w:r w:rsidRPr="00092FFC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37053888" w14:textId="77777777" w:rsidR="00460E51" w:rsidRDefault="00460E51" w:rsidP="0046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460E51" w:rsidRPr="00E525E3" w14:paraId="622AD94B" w14:textId="77777777" w:rsidTr="00533F0F">
        <w:trPr>
          <w:tblHeader/>
        </w:trPr>
        <w:tc>
          <w:tcPr>
            <w:tcW w:w="4082" w:type="dxa"/>
          </w:tcPr>
          <w:p w14:paraId="7C44F54E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7C83AA57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0E51" w:rsidRPr="00E525E3" w14:paraId="6CF4FC91" w14:textId="77777777" w:rsidTr="00533F0F">
        <w:trPr>
          <w:tblHeader/>
        </w:trPr>
        <w:tc>
          <w:tcPr>
            <w:tcW w:w="4082" w:type="dxa"/>
          </w:tcPr>
          <w:p w14:paraId="20DEFEAB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25DCB998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C8BD09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08BA50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30E08A2C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31217E3F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E51" w:rsidRPr="00E525E3" w14:paraId="6867EB25" w14:textId="77777777" w:rsidTr="00533F0F">
        <w:trPr>
          <w:tblHeader/>
        </w:trPr>
        <w:tc>
          <w:tcPr>
            <w:tcW w:w="4082" w:type="dxa"/>
          </w:tcPr>
          <w:p w14:paraId="0D8A4409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0BC67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8788E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5E82F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90BA5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D0981B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460E51" w:rsidRPr="00E525E3" w14:paraId="5BFC6738" w14:textId="77777777" w:rsidTr="00533F0F">
        <w:trPr>
          <w:tblHeader/>
        </w:trPr>
        <w:tc>
          <w:tcPr>
            <w:tcW w:w="4082" w:type="dxa"/>
          </w:tcPr>
          <w:p w14:paraId="75B4D224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34EE97E7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40465741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658E2663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196392A3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1BFD358F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60E51" w:rsidRPr="00E525E3" w14:paraId="3E0FF5F2" w14:textId="77777777" w:rsidTr="00533F0F">
        <w:trPr>
          <w:tblHeader/>
        </w:trPr>
        <w:tc>
          <w:tcPr>
            <w:tcW w:w="4082" w:type="dxa"/>
          </w:tcPr>
          <w:p w14:paraId="7D10B8FD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0595C676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EB5CC8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29533C2D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793843D1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E8E8EFA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E51" w:rsidRPr="00E525E3" w14:paraId="0A81AC9C" w14:textId="77777777" w:rsidTr="00533F0F">
        <w:tc>
          <w:tcPr>
            <w:tcW w:w="4082" w:type="dxa"/>
            <w:hideMark/>
          </w:tcPr>
          <w:p w14:paraId="055B18C3" w14:textId="77777777" w:rsidR="00460E51" w:rsidRPr="00D26FAD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16" w:type="dxa"/>
          </w:tcPr>
          <w:p w14:paraId="12D1AE22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121829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E358D25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74C3BE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586413E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E51" w:rsidRPr="00E525E3" w14:paraId="1CCAA156" w14:textId="77777777" w:rsidTr="00533F0F">
        <w:tc>
          <w:tcPr>
            <w:tcW w:w="4082" w:type="dxa"/>
            <w:hideMark/>
          </w:tcPr>
          <w:p w14:paraId="2BC7A248" w14:textId="77777777" w:rsidR="00460E51" w:rsidRPr="00474374" w:rsidRDefault="00460E51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24A9742F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DAE241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F268D69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0BDF05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3778F8C" w14:textId="77777777" w:rsidR="00460E51" w:rsidRPr="00474374" w:rsidRDefault="00460E51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AC4" w:rsidRPr="00E525E3" w14:paraId="414F9C9D" w14:textId="77777777" w:rsidTr="00533F0F">
        <w:tc>
          <w:tcPr>
            <w:tcW w:w="4082" w:type="dxa"/>
          </w:tcPr>
          <w:p w14:paraId="2FBDCC6C" w14:textId="6F4D556B" w:rsidR="00447AC4" w:rsidRPr="00474374" w:rsidRDefault="00447AC4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16" w:type="dxa"/>
          </w:tcPr>
          <w:p w14:paraId="1F58083A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406D5E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5B06FE3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12EE8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A315326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AC4" w:rsidRPr="00447AC4" w14:paraId="5A09F9F2" w14:textId="77777777" w:rsidTr="00533F0F">
        <w:tc>
          <w:tcPr>
            <w:tcW w:w="4082" w:type="dxa"/>
          </w:tcPr>
          <w:p w14:paraId="175AC999" w14:textId="15B16DC8" w:rsidR="00447AC4" w:rsidRPr="00092FFC" w:rsidRDefault="00447AC4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6" w:type="dxa"/>
          </w:tcPr>
          <w:p w14:paraId="10F4BBA4" w14:textId="504B2698" w:rsidR="00447AC4" w:rsidRPr="00447AC4" w:rsidRDefault="00447AC4" w:rsidP="00533F0F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512,875</w:t>
            </w:r>
          </w:p>
        </w:tc>
        <w:tc>
          <w:tcPr>
            <w:tcW w:w="236" w:type="dxa"/>
          </w:tcPr>
          <w:p w14:paraId="17CF39E1" w14:textId="77777777" w:rsidR="00447AC4" w:rsidRPr="00447AC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3EC222B" w14:textId="7EEEB5DA" w:rsidR="00447AC4" w:rsidRPr="00447AC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750,515</w:t>
            </w:r>
          </w:p>
        </w:tc>
        <w:tc>
          <w:tcPr>
            <w:tcW w:w="236" w:type="dxa"/>
          </w:tcPr>
          <w:p w14:paraId="14E76C4B" w14:textId="77777777" w:rsidR="00447AC4" w:rsidRPr="00447AC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D323438" w14:textId="4DAD8E93" w:rsidR="00447AC4" w:rsidRPr="00447AC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1,263,390</w:t>
            </w:r>
          </w:p>
        </w:tc>
      </w:tr>
      <w:tr w:rsidR="00447AC4" w:rsidRPr="00447AC4" w14:paraId="3C8A33E2" w14:textId="77777777" w:rsidTr="00533F0F">
        <w:tc>
          <w:tcPr>
            <w:tcW w:w="4082" w:type="dxa"/>
          </w:tcPr>
          <w:p w14:paraId="47A4E342" w14:textId="1A15D41E" w:rsidR="00447AC4" w:rsidRPr="00533F0F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1516" w:type="dxa"/>
          </w:tcPr>
          <w:p w14:paraId="1BAF2515" w14:textId="6C9225CB" w:rsidR="00447AC4" w:rsidRPr="00447AC4" w:rsidRDefault="00447AC4" w:rsidP="00447AC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750,515</w:t>
            </w:r>
          </w:p>
        </w:tc>
        <w:tc>
          <w:tcPr>
            <w:tcW w:w="236" w:type="dxa"/>
          </w:tcPr>
          <w:p w14:paraId="292E62C2" w14:textId="77777777" w:rsidR="00447AC4" w:rsidRPr="00447AC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38F74EE" w14:textId="7EDF8398" w:rsidR="00447AC4" w:rsidRPr="00447AC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(750,515)</w:t>
            </w:r>
          </w:p>
        </w:tc>
        <w:tc>
          <w:tcPr>
            <w:tcW w:w="236" w:type="dxa"/>
          </w:tcPr>
          <w:p w14:paraId="6185C119" w14:textId="77777777" w:rsidR="00447AC4" w:rsidRPr="00447AC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34DD8FC" w14:textId="36182D45" w:rsidR="00447AC4" w:rsidRPr="00447AC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AC4" w:rsidRPr="00447AC4" w14:paraId="2436DA88" w14:textId="77777777" w:rsidTr="00533F0F">
        <w:tc>
          <w:tcPr>
            <w:tcW w:w="4082" w:type="dxa"/>
          </w:tcPr>
          <w:p w14:paraId="6582548E" w14:textId="77777777" w:rsidR="00447AC4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53F2BA8E" w14:textId="77777777" w:rsidR="00447AC4" w:rsidRDefault="00447AC4" w:rsidP="00447AC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EBB3CD" w14:textId="77777777" w:rsidR="00447AC4" w:rsidRPr="00447AC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A5D8D9F" w14:textId="77777777" w:rsidR="00447AC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EF7E9" w14:textId="77777777" w:rsidR="00447AC4" w:rsidRPr="00447AC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34975BE" w14:textId="77777777" w:rsidR="00447AC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AC4" w:rsidRPr="00E525E3" w14:paraId="0A489B8D" w14:textId="77777777" w:rsidTr="00533F0F">
        <w:tc>
          <w:tcPr>
            <w:tcW w:w="4082" w:type="dxa"/>
          </w:tcPr>
          <w:p w14:paraId="3068A0F4" w14:textId="71CD9ED5" w:rsidR="00447AC4" w:rsidRPr="00474374" w:rsidRDefault="00447AC4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16" w:type="dxa"/>
          </w:tcPr>
          <w:p w14:paraId="38F37EA4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4E36C9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398BBBA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66880B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97DCDB0" w14:textId="77777777" w:rsidR="00447AC4" w:rsidRPr="0047437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593" w:rsidRPr="00447AC4" w14:paraId="5F6856C7" w14:textId="77777777" w:rsidTr="00533F0F">
        <w:tc>
          <w:tcPr>
            <w:tcW w:w="4082" w:type="dxa"/>
          </w:tcPr>
          <w:p w14:paraId="04E5C0DD" w14:textId="671F29F6" w:rsidR="00A13593" w:rsidRPr="00533F0F" w:rsidRDefault="00A13593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6" w:type="dxa"/>
          </w:tcPr>
          <w:p w14:paraId="7D248013" w14:textId="233CBE3B" w:rsidR="00A13593" w:rsidRPr="00447AC4" w:rsidRDefault="00A13593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</w:t>
            </w:r>
            <w:r w:rsidR="002F3E4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C525607" w14:textId="77777777" w:rsidR="00A13593" w:rsidRPr="00447AC4" w:rsidRDefault="00A13593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DBB57EE" w14:textId="6C5AA7D6" w:rsidR="00A13593" w:rsidRPr="00447AC4" w:rsidRDefault="00A13593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(24,92</w:t>
            </w:r>
            <w:r w:rsidR="002F3E4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293C60" w14:textId="77777777" w:rsidR="00A13593" w:rsidRPr="00447AC4" w:rsidRDefault="00A13593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3FDEC8B" w14:textId="5C0D2225" w:rsidR="00A13593" w:rsidRPr="00447AC4" w:rsidRDefault="00190C0E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AC4" w:rsidRPr="00447AC4" w14:paraId="6F7E5321" w14:textId="77777777" w:rsidTr="00533F0F">
        <w:tc>
          <w:tcPr>
            <w:tcW w:w="4082" w:type="dxa"/>
          </w:tcPr>
          <w:p w14:paraId="54F65F95" w14:textId="7C706BB4" w:rsidR="00447AC4" w:rsidRPr="00533F0F" w:rsidRDefault="0029098F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16" w:type="dxa"/>
          </w:tcPr>
          <w:p w14:paraId="0ABDB2D8" w14:textId="2BA96AFA" w:rsidR="00447AC4" w:rsidRPr="00447AC4" w:rsidRDefault="00190C0E" w:rsidP="00533F0F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82C889" w14:textId="77777777" w:rsidR="00447AC4" w:rsidRPr="00447AC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653EEDB" w14:textId="6CE5BBBE" w:rsidR="00447AC4" w:rsidRPr="00447AC4" w:rsidRDefault="00190C0E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</w:t>
            </w:r>
            <w:r w:rsidR="002F3E4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CFF4584" w14:textId="77777777" w:rsidR="00447AC4" w:rsidRPr="00447AC4" w:rsidRDefault="00447AC4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81A9978" w14:textId="446063BB" w:rsidR="00447AC4" w:rsidRPr="00447AC4" w:rsidRDefault="0029098F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</w:t>
            </w:r>
            <w:r w:rsidR="002F3E4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90C0E" w:rsidRPr="00190C0E" w14:paraId="68E80F7B" w14:textId="77777777" w:rsidTr="00533F0F">
        <w:tc>
          <w:tcPr>
            <w:tcW w:w="4082" w:type="dxa"/>
          </w:tcPr>
          <w:p w14:paraId="3E7A6ED0" w14:textId="77777777" w:rsidR="00190C0E" w:rsidRPr="00092FFC" w:rsidRDefault="00190C0E" w:rsidP="00533F0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6" w:type="dxa"/>
          </w:tcPr>
          <w:p w14:paraId="79F9EECF" w14:textId="77777777" w:rsidR="00190C0E" w:rsidRPr="00092FFC" w:rsidRDefault="00190C0E" w:rsidP="00533F0F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44B85D2" w14:textId="77777777" w:rsidR="00190C0E" w:rsidRPr="00092FFC" w:rsidRDefault="00190C0E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1" w:type="dxa"/>
          </w:tcPr>
          <w:p w14:paraId="60597E43" w14:textId="77777777" w:rsidR="00190C0E" w:rsidRPr="00092FFC" w:rsidRDefault="00190C0E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4DBA49" w14:textId="77777777" w:rsidR="00190C0E" w:rsidRPr="00092FFC" w:rsidRDefault="00190C0E" w:rsidP="00533F0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7" w:type="dxa"/>
          </w:tcPr>
          <w:p w14:paraId="14F07C95" w14:textId="77777777" w:rsidR="00190C0E" w:rsidRPr="00092FFC" w:rsidRDefault="00190C0E" w:rsidP="0029098F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7AC4" w:rsidRPr="00E525E3" w14:paraId="2F58F376" w14:textId="77777777" w:rsidTr="00533F0F">
        <w:tc>
          <w:tcPr>
            <w:tcW w:w="4082" w:type="dxa"/>
          </w:tcPr>
          <w:p w14:paraId="249C31EB" w14:textId="77777777" w:rsidR="00447AC4" w:rsidRPr="00474374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16" w:type="dxa"/>
          </w:tcPr>
          <w:p w14:paraId="1733B766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0F9248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E6B9FE9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E2799F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860A9A4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C0E" w:rsidRPr="00E525E3" w14:paraId="2050D9B7" w14:textId="77777777" w:rsidTr="00504A1A">
        <w:tc>
          <w:tcPr>
            <w:tcW w:w="4082" w:type="dxa"/>
          </w:tcPr>
          <w:p w14:paraId="6A47C8F3" w14:textId="3082EFB5" w:rsidR="00190C0E" w:rsidRPr="00474374" w:rsidRDefault="00190C0E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6" w:type="dxa"/>
          </w:tcPr>
          <w:p w14:paraId="5EF4F688" w14:textId="202C4A7B" w:rsidR="00190C0E" w:rsidRPr="00474374" w:rsidRDefault="00190C0E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</w:t>
            </w:r>
            <w:r w:rsidR="00001EFB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,233</w:t>
            </w:r>
          </w:p>
        </w:tc>
        <w:tc>
          <w:tcPr>
            <w:tcW w:w="236" w:type="dxa"/>
          </w:tcPr>
          <w:p w14:paraId="76A2A83A" w14:textId="77777777" w:rsidR="00190C0E" w:rsidRPr="00474374" w:rsidRDefault="00190C0E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91CBDB1" w14:textId="1A80C31B" w:rsidR="00190C0E" w:rsidRPr="00474374" w:rsidRDefault="00A80CC3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01EFB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,108)</w:t>
            </w:r>
          </w:p>
        </w:tc>
        <w:tc>
          <w:tcPr>
            <w:tcW w:w="236" w:type="dxa"/>
          </w:tcPr>
          <w:p w14:paraId="3EA61C9F" w14:textId="77777777" w:rsidR="00190C0E" w:rsidRPr="00474374" w:rsidRDefault="00190C0E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5A4DA21" w14:textId="0D92E092" w:rsidR="00190C0E" w:rsidRPr="00474374" w:rsidRDefault="00190C0E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2,525,125</w:t>
            </w:r>
          </w:p>
        </w:tc>
      </w:tr>
      <w:tr w:rsidR="00447AC4" w:rsidRPr="00E525E3" w14:paraId="40334643" w14:textId="77777777" w:rsidTr="00533F0F">
        <w:tc>
          <w:tcPr>
            <w:tcW w:w="4082" w:type="dxa"/>
          </w:tcPr>
          <w:p w14:paraId="0280CB84" w14:textId="77777777" w:rsidR="00447AC4" w:rsidRPr="00474374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220C2BAC" w14:textId="77777777" w:rsidR="00447AC4" w:rsidRPr="00474374" w:rsidRDefault="00447AC4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342,341</w:t>
            </w:r>
          </w:p>
        </w:tc>
        <w:tc>
          <w:tcPr>
            <w:tcW w:w="236" w:type="dxa"/>
          </w:tcPr>
          <w:p w14:paraId="47F4191D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A743DC8" w14:textId="7A449B51" w:rsidR="00447AC4" w:rsidRPr="00474374" w:rsidRDefault="00A80CC3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(24,048)</w:t>
            </w:r>
          </w:p>
        </w:tc>
        <w:tc>
          <w:tcPr>
            <w:tcW w:w="236" w:type="dxa"/>
          </w:tcPr>
          <w:p w14:paraId="58731019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13D8565" w14:textId="6633736B" w:rsidR="00447AC4" w:rsidRPr="00474374" w:rsidRDefault="00190C0E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318,293</w:t>
            </w:r>
          </w:p>
        </w:tc>
      </w:tr>
      <w:tr w:rsidR="00447AC4" w:rsidRPr="00E525E3" w14:paraId="0E21FC06" w14:textId="77777777" w:rsidTr="00533F0F">
        <w:tc>
          <w:tcPr>
            <w:tcW w:w="4082" w:type="dxa"/>
            <w:hideMark/>
          </w:tcPr>
          <w:p w14:paraId="0A1B58A0" w14:textId="77777777" w:rsidR="00447AC4" w:rsidRPr="00474374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6" w:type="dxa"/>
          </w:tcPr>
          <w:p w14:paraId="5623B542" w14:textId="77777777" w:rsidR="00447AC4" w:rsidRPr="00474374" w:rsidRDefault="00447AC4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446,159</w:t>
            </w:r>
          </w:p>
        </w:tc>
        <w:tc>
          <w:tcPr>
            <w:tcW w:w="236" w:type="dxa"/>
          </w:tcPr>
          <w:p w14:paraId="32ED9B97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076B7EF" w14:textId="0C5CE0D6" w:rsidR="00447AC4" w:rsidRPr="00474374" w:rsidRDefault="00A80CC3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12,108</w:t>
            </w:r>
          </w:p>
        </w:tc>
        <w:tc>
          <w:tcPr>
            <w:tcW w:w="236" w:type="dxa"/>
          </w:tcPr>
          <w:p w14:paraId="457B41FC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49F4B8C" w14:textId="7D66F21E" w:rsidR="00447AC4" w:rsidRPr="00474374" w:rsidRDefault="00190C0E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458,267</w:t>
            </w:r>
          </w:p>
        </w:tc>
      </w:tr>
      <w:tr w:rsidR="00447AC4" w:rsidRPr="00E525E3" w14:paraId="44AC2E16" w14:textId="77777777" w:rsidTr="00533F0F">
        <w:tc>
          <w:tcPr>
            <w:tcW w:w="4082" w:type="dxa"/>
          </w:tcPr>
          <w:p w14:paraId="05AA67C2" w14:textId="77777777" w:rsidR="00447AC4" w:rsidRPr="00474374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16" w:type="dxa"/>
          </w:tcPr>
          <w:p w14:paraId="755B3EBC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882BA84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A3A3C7C" w14:textId="56D83D6D" w:rsidR="00447AC4" w:rsidRPr="00474374" w:rsidRDefault="00A80CC3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24,048</w:t>
            </w:r>
          </w:p>
        </w:tc>
        <w:tc>
          <w:tcPr>
            <w:tcW w:w="236" w:type="dxa"/>
          </w:tcPr>
          <w:p w14:paraId="072F356C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9211194" w14:textId="5F6E3CAC" w:rsidR="00447AC4" w:rsidRPr="00474374" w:rsidRDefault="00190C0E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24,048</w:t>
            </w:r>
          </w:p>
        </w:tc>
      </w:tr>
      <w:tr w:rsidR="00447AC4" w:rsidRPr="004A2EAC" w14:paraId="3E788ED0" w14:textId="77777777" w:rsidTr="00533F0F">
        <w:tc>
          <w:tcPr>
            <w:tcW w:w="4082" w:type="dxa"/>
          </w:tcPr>
          <w:p w14:paraId="1C70DB3C" w14:textId="77777777" w:rsidR="00447AC4" w:rsidRPr="00092FFC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6" w:type="dxa"/>
          </w:tcPr>
          <w:p w14:paraId="30974D16" w14:textId="77777777" w:rsidR="00447AC4" w:rsidRPr="00092FFC" w:rsidRDefault="00447AC4" w:rsidP="00447AC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77518FD" w14:textId="77777777" w:rsidR="00447AC4" w:rsidRPr="00092FFC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1" w:type="dxa"/>
          </w:tcPr>
          <w:p w14:paraId="224C6D24" w14:textId="77777777" w:rsidR="00447AC4" w:rsidRPr="00092FFC" w:rsidRDefault="00447AC4" w:rsidP="00092FF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03BFA3" w14:textId="77777777" w:rsidR="00447AC4" w:rsidRPr="00092FFC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7" w:type="dxa"/>
          </w:tcPr>
          <w:p w14:paraId="4FDBCDF2" w14:textId="77777777" w:rsidR="00447AC4" w:rsidRPr="00092FFC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7AC4" w:rsidRPr="00E525E3" w14:paraId="6BF520CB" w14:textId="77777777" w:rsidTr="00533F0F">
        <w:tc>
          <w:tcPr>
            <w:tcW w:w="4082" w:type="dxa"/>
          </w:tcPr>
          <w:p w14:paraId="320B897F" w14:textId="77777777" w:rsidR="00447AC4" w:rsidRPr="00474374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16" w:type="dxa"/>
          </w:tcPr>
          <w:p w14:paraId="7FA68EFF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C8BFE1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775DC4D" w14:textId="77777777" w:rsidR="00447AC4" w:rsidRPr="00474374" w:rsidRDefault="00447AC4" w:rsidP="00092FF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914D57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450D481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AC4" w:rsidRPr="00E525E3" w14:paraId="4276B488" w14:textId="77777777" w:rsidTr="00533F0F">
        <w:tc>
          <w:tcPr>
            <w:tcW w:w="4082" w:type="dxa"/>
          </w:tcPr>
          <w:p w14:paraId="35F7F3F9" w14:textId="77777777" w:rsidR="00447AC4" w:rsidRPr="00474374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0457646A" w14:textId="77777777" w:rsidR="00447AC4" w:rsidRPr="00474374" w:rsidRDefault="00447AC4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6" w:type="dxa"/>
          </w:tcPr>
          <w:p w14:paraId="27B3D887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986785A" w14:textId="45DAB415" w:rsidR="00447AC4" w:rsidRPr="00474374" w:rsidRDefault="00A80CC3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(31,911)</w:t>
            </w:r>
          </w:p>
        </w:tc>
        <w:tc>
          <w:tcPr>
            <w:tcW w:w="236" w:type="dxa"/>
          </w:tcPr>
          <w:p w14:paraId="76C3EF35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5BCAE47" w14:textId="548B2A75" w:rsidR="00447AC4" w:rsidRPr="00474374" w:rsidRDefault="00A80CC3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AC4" w:rsidRPr="00E525E3" w14:paraId="7548FF34" w14:textId="77777777" w:rsidTr="00533F0F">
        <w:tc>
          <w:tcPr>
            <w:tcW w:w="4082" w:type="dxa"/>
          </w:tcPr>
          <w:p w14:paraId="5EF89DF8" w14:textId="77777777" w:rsidR="00447AC4" w:rsidRDefault="00447AC4" w:rsidP="00447AC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7437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16" w:type="dxa"/>
          </w:tcPr>
          <w:p w14:paraId="02D127C3" w14:textId="77777777" w:rsidR="00447AC4" w:rsidRPr="00474374" w:rsidRDefault="00447AC4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17,594</w:t>
            </w:r>
          </w:p>
        </w:tc>
        <w:tc>
          <w:tcPr>
            <w:tcW w:w="236" w:type="dxa"/>
          </w:tcPr>
          <w:p w14:paraId="2CEF1033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A4D3C62" w14:textId="279AD046" w:rsidR="00447AC4" w:rsidRPr="00474374" w:rsidRDefault="009B7CE6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6" w:type="dxa"/>
          </w:tcPr>
          <w:p w14:paraId="301273DD" w14:textId="77777777" w:rsidR="00447AC4" w:rsidRPr="00474374" w:rsidRDefault="00447AC4" w:rsidP="00447AC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EF3AD37" w14:textId="1EEDF6AA" w:rsidR="00447AC4" w:rsidRPr="00474374" w:rsidRDefault="009B7CE6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49,505</w:t>
            </w:r>
          </w:p>
        </w:tc>
      </w:tr>
    </w:tbl>
    <w:p w14:paraId="78A29950" w14:textId="77777777" w:rsidR="00460E51" w:rsidRDefault="00460E51" w:rsidP="0046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001EFB" w:rsidRPr="00E525E3" w14:paraId="62D82AB3" w14:textId="77777777" w:rsidTr="00504A1A">
        <w:trPr>
          <w:tblHeader/>
        </w:trPr>
        <w:tc>
          <w:tcPr>
            <w:tcW w:w="4082" w:type="dxa"/>
          </w:tcPr>
          <w:p w14:paraId="53219AB5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4B38F33C" w14:textId="3EAB13B8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1EFB" w:rsidRPr="00E525E3" w14:paraId="487ABE65" w14:textId="77777777" w:rsidTr="00504A1A">
        <w:trPr>
          <w:tblHeader/>
        </w:trPr>
        <w:tc>
          <w:tcPr>
            <w:tcW w:w="4082" w:type="dxa"/>
          </w:tcPr>
          <w:p w14:paraId="19EAF011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65088A40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AC9D6F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020592E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540A19D8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228E4F09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EFB" w:rsidRPr="00E525E3" w14:paraId="5C93B075" w14:textId="77777777" w:rsidTr="00504A1A">
        <w:trPr>
          <w:tblHeader/>
        </w:trPr>
        <w:tc>
          <w:tcPr>
            <w:tcW w:w="4082" w:type="dxa"/>
          </w:tcPr>
          <w:p w14:paraId="27E71663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2AACE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F8EAE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18DFD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10883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606F1F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001EFB" w:rsidRPr="00E525E3" w14:paraId="5ED9217F" w14:textId="77777777" w:rsidTr="00504A1A">
        <w:trPr>
          <w:tblHeader/>
        </w:trPr>
        <w:tc>
          <w:tcPr>
            <w:tcW w:w="4082" w:type="dxa"/>
          </w:tcPr>
          <w:p w14:paraId="28E55B30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01E7FC62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3BC9FB11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4EB18F3F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0CD14D17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54871FBB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001EFB" w:rsidRPr="00E525E3" w14:paraId="4070A5F5" w14:textId="77777777" w:rsidTr="00504A1A">
        <w:trPr>
          <w:tblHeader/>
        </w:trPr>
        <w:tc>
          <w:tcPr>
            <w:tcW w:w="4082" w:type="dxa"/>
          </w:tcPr>
          <w:p w14:paraId="4AE6F9CD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1A0A0032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64606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47A90F13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3BB41CE7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7C58AF6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EFB" w:rsidRPr="00E525E3" w14:paraId="6E1DBC3D" w14:textId="77777777" w:rsidTr="00504A1A">
        <w:tc>
          <w:tcPr>
            <w:tcW w:w="4082" w:type="dxa"/>
            <w:hideMark/>
          </w:tcPr>
          <w:p w14:paraId="3C9B7063" w14:textId="77777777" w:rsidR="00001EFB" w:rsidRPr="00D26FAD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16" w:type="dxa"/>
          </w:tcPr>
          <w:p w14:paraId="32334B46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DB96F1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73A8593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33325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6DC4A4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EFB" w:rsidRPr="00E525E3" w14:paraId="579A42A7" w14:textId="77777777" w:rsidTr="00504A1A">
        <w:tc>
          <w:tcPr>
            <w:tcW w:w="4082" w:type="dxa"/>
            <w:hideMark/>
          </w:tcPr>
          <w:p w14:paraId="05CB6940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67915DBE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C62348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2445228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08992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F7A72FE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EFB" w:rsidRPr="00E525E3" w14:paraId="4A3AA036" w14:textId="77777777" w:rsidTr="00504A1A">
        <w:tc>
          <w:tcPr>
            <w:tcW w:w="4082" w:type="dxa"/>
          </w:tcPr>
          <w:p w14:paraId="53FBEC57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16" w:type="dxa"/>
          </w:tcPr>
          <w:p w14:paraId="02A6A01F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5988EC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EE6A065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A451A7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ADD6362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EFB" w:rsidRPr="00447AC4" w14:paraId="20370D81" w14:textId="77777777" w:rsidTr="00504A1A">
        <w:tc>
          <w:tcPr>
            <w:tcW w:w="4082" w:type="dxa"/>
          </w:tcPr>
          <w:p w14:paraId="462109F7" w14:textId="77777777" w:rsidR="00001EFB" w:rsidRPr="00504A1A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6" w:type="dxa"/>
          </w:tcPr>
          <w:p w14:paraId="7C88141B" w14:textId="13AC2930" w:rsidR="00001EFB" w:rsidRPr="00447AC4" w:rsidRDefault="0015077B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491,421</w:t>
            </w:r>
          </w:p>
        </w:tc>
        <w:tc>
          <w:tcPr>
            <w:tcW w:w="236" w:type="dxa"/>
          </w:tcPr>
          <w:p w14:paraId="0B7845AD" w14:textId="77777777" w:rsidR="00001EFB" w:rsidRPr="00447AC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015A6B0" w14:textId="65062734" w:rsidR="00001EFB" w:rsidRPr="00447AC4" w:rsidRDefault="0015077B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(750,515)</w:t>
            </w:r>
          </w:p>
        </w:tc>
        <w:tc>
          <w:tcPr>
            <w:tcW w:w="236" w:type="dxa"/>
          </w:tcPr>
          <w:p w14:paraId="79A8612F" w14:textId="77777777" w:rsidR="00001EFB" w:rsidRPr="00447AC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BA55191" w14:textId="03BCDE2D" w:rsidR="00001EFB" w:rsidRPr="00447AC4" w:rsidRDefault="0015077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1,241,936</w:t>
            </w:r>
          </w:p>
        </w:tc>
      </w:tr>
      <w:tr w:rsidR="00001EFB" w:rsidRPr="00447AC4" w14:paraId="4E57F44D" w14:textId="77777777" w:rsidTr="00504A1A">
        <w:tc>
          <w:tcPr>
            <w:tcW w:w="4082" w:type="dxa"/>
          </w:tcPr>
          <w:p w14:paraId="7B0DE1EE" w14:textId="77777777" w:rsidR="00001EFB" w:rsidRPr="00533F0F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1516" w:type="dxa"/>
          </w:tcPr>
          <w:p w14:paraId="5EA16005" w14:textId="2DC88C3D" w:rsidR="00001EFB" w:rsidRPr="00447AC4" w:rsidRDefault="0015077B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750,515</w:t>
            </w:r>
          </w:p>
        </w:tc>
        <w:tc>
          <w:tcPr>
            <w:tcW w:w="236" w:type="dxa"/>
          </w:tcPr>
          <w:p w14:paraId="6FED83B1" w14:textId="77777777" w:rsidR="00001EFB" w:rsidRPr="00447AC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5E22261" w14:textId="4A1E769A" w:rsidR="00001EFB" w:rsidRPr="00447AC4" w:rsidRDefault="0015077B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750,515</w:t>
            </w:r>
          </w:p>
        </w:tc>
        <w:tc>
          <w:tcPr>
            <w:tcW w:w="236" w:type="dxa"/>
          </w:tcPr>
          <w:p w14:paraId="4F4D8721" w14:textId="77777777" w:rsidR="00001EFB" w:rsidRPr="00447AC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C45D70D" w14:textId="5194C749" w:rsidR="00001EFB" w:rsidRPr="00447AC4" w:rsidRDefault="0015077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EFB" w:rsidRPr="004A2EAC" w14:paraId="1319314E" w14:textId="77777777" w:rsidTr="00504A1A">
        <w:tc>
          <w:tcPr>
            <w:tcW w:w="4082" w:type="dxa"/>
          </w:tcPr>
          <w:p w14:paraId="1F43FB14" w14:textId="77777777" w:rsidR="00001EFB" w:rsidRPr="00092FFC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16" w:type="dxa"/>
          </w:tcPr>
          <w:p w14:paraId="0E03DE39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70EDC6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41" w:type="dxa"/>
          </w:tcPr>
          <w:p w14:paraId="185EA032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1345AC9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17" w:type="dxa"/>
          </w:tcPr>
          <w:p w14:paraId="508B8279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01EFB" w:rsidRPr="00E525E3" w14:paraId="3C55DB63" w14:textId="77777777" w:rsidTr="00504A1A">
        <w:tc>
          <w:tcPr>
            <w:tcW w:w="4082" w:type="dxa"/>
          </w:tcPr>
          <w:p w14:paraId="48853801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16" w:type="dxa"/>
          </w:tcPr>
          <w:p w14:paraId="39C260D2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0925B0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6F7C322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59BEF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43BFC95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EFB" w:rsidRPr="00447AC4" w14:paraId="35BFFA9C" w14:textId="77777777" w:rsidTr="00504A1A">
        <w:tc>
          <w:tcPr>
            <w:tcW w:w="4082" w:type="dxa"/>
          </w:tcPr>
          <w:p w14:paraId="44CE3729" w14:textId="77777777" w:rsidR="00001EFB" w:rsidRPr="00533F0F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6" w:type="dxa"/>
          </w:tcPr>
          <w:p w14:paraId="362703B3" w14:textId="6D06813B" w:rsidR="00001EFB" w:rsidRPr="00447AC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22,893</w:t>
            </w:r>
          </w:p>
        </w:tc>
        <w:tc>
          <w:tcPr>
            <w:tcW w:w="236" w:type="dxa"/>
          </w:tcPr>
          <w:p w14:paraId="11C5C1C6" w14:textId="77777777" w:rsidR="00001EFB" w:rsidRPr="00447AC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AA770F0" w14:textId="532388EB" w:rsidR="00001EFB" w:rsidRPr="00447AC4" w:rsidRDefault="0015077B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(22,893)</w:t>
            </w:r>
          </w:p>
        </w:tc>
        <w:tc>
          <w:tcPr>
            <w:tcW w:w="236" w:type="dxa"/>
          </w:tcPr>
          <w:p w14:paraId="34A4A73E" w14:textId="77777777" w:rsidR="00001EFB" w:rsidRPr="00447AC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BB0B943" w14:textId="63FBDC90" w:rsidR="00001EFB" w:rsidRPr="00447AC4" w:rsidRDefault="0015077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EFB" w:rsidRPr="00447AC4" w14:paraId="5E7BD78D" w14:textId="77777777" w:rsidTr="00504A1A">
        <w:tc>
          <w:tcPr>
            <w:tcW w:w="4082" w:type="dxa"/>
          </w:tcPr>
          <w:p w14:paraId="20FE0026" w14:textId="77777777" w:rsidR="00001EFB" w:rsidRPr="00533F0F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16" w:type="dxa"/>
          </w:tcPr>
          <w:p w14:paraId="4B58849A" w14:textId="0D3244E6" w:rsidR="00001EFB" w:rsidRPr="00447AC4" w:rsidRDefault="0015077B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E3D6C6" w14:textId="77777777" w:rsidR="00001EFB" w:rsidRPr="00447AC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8B320B4" w14:textId="5BD1D8AB" w:rsidR="00001EFB" w:rsidRPr="00447AC4" w:rsidRDefault="0015077B" w:rsidP="00092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22,893</w:t>
            </w:r>
          </w:p>
        </w:tc>
        <w:tc>
          <w:tcPr>
            <w:tcW w:w="236" w:type="dxa"/>
          </w:tcPr>
          <w:p w14:paraId="1AFA6AC4" w14:textId="77777777" w:rsidR="00001EFB" w:rsidRPr="00447AC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3DE9EB9" w14:textId="28AD3801" w:rsidR="00001EFB" w:rsidRPr="00447AC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22,893</w:t>
            </w:r>
          </w:p>
        </w:tc>
      </w:tr>
      <w:tr w:rsidR="004A2EAC" w:rsidRPr="00447AC4" w14:paraId="72E8D309" w14:textId="77777777" w:rsidTr="00504A1A">
        <w:tc>
          <w:tcPr>
            <w:tcW w:w="4082" w:type="dxa"/>
          </w:tcPr>
          <w:p w14:paraId="216E9DA7" w14:textId="77777777" w:rsidR="004A2EAC" w:rsidRDefault="004A2EAC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2BA2C1B9" w14:textId="77777777" w:rsidR="004A2EAC" w:rsidRDefault="004A2EAC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E9693" w14:textId="77777777" w:rsidR="004A2EAC" w:rsidRPr="00447AC4" w:rsidRDefault="004A2EAC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5133A00" w14:textId="77777777" w:rsidR="004A2EAC" w:rsidRDefault="004A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A4FF79" w14:textId="77777777" w:rsidR="004A2EAC" w:rsidRPr="00447AC4" w:rsidRDefault="004A2EAC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DE986E5" w14:textId="77777777" w:rsidR="004A2EAC" w:rsidRDefault="004A2EAC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EFB" w:rsidRPr="00E525E3" w14:paraId="6C8EF2E9" w14:textId="77777777" w:rsidTr="00504A1A">
        <w:tc>
          <w:tcPr>
            <w:tcW w:w="4082" w:type="dxa"/>
          </w:tcPr>
          <w:p w14:paraId="731B4557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16" w:type="dxa"/>
          </w:tcPr>
          <w:p w14:paraId="78400706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5A6B16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6CB1936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930DE0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C881B5F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EFB" w:rsidRPr="00E525E3" w14:paraId="4BEB49C7" w14:textId="77777777" w:rsidTr="00504A1A">
        <w:tc>
          <w:tcPr>
            <w:tcW w:w="4082" w:type="dxa"/>
          </w:tcPr>
          <w:p w14:paraId="4309C7F6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6" w:type="dxa"/>
          </w:tcPr>
          <w:p w14:paraId="6948F0D2" w14:textId="394E6077" w:rsidR="00001EFB" w:rsidRPr="0047437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2,529,722</w:t>
            </w:r>
          </w:p>
        </w:tc>
        <w:tc>
          <w:tcPr>
            <w:tcW w:w="236" w:type="dxa"/>
          </w:tcPr>
          <w:p w14:paraId="2E4B9AEE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58372DB" w14:textId="69F624EA" w:rsidR="00001EFB" w:rsidRPr="00474374" w:rsidRDefault="00D50360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(12,109)</w:t>
            </w:r>
          </w:p>
        </w:tc>
        <w:tc>
          <w:tcPr>
            <w:tcW w:w="236" w:type="dxa"/>
          </w:tcPr>
          <w:p w14:paraId="3ED9FF98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C2F415C" w14:textId="63F3AD02" w:rsidR="00001EFB" w:rsidRPr="0047437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2,517,613</w:t>
            </w:r>
          </w:p>
        </w:tc>
      </w:tr>
      <w:tr w:rsidR="00001EFB" w:rsidRPr="00E525E3" w14:paraId="465AC902" w14:textId="77777777" w:rsidTr="00504A1A">
        <w:tc>
          <w:tcPr>
            <w:tcW w:w="4082" w:type="dxa"/>
          </w:tcPr>
          <w:p w14:paraId="1C7A2B97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15E70099" w14:textId="3AA63CEF" w:rsidR="00001EFB" w:rsidRPr="0047437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346,461</w:t>
            </w:r>
          </w:p>
        </w:tc>
        <w:tc>
          <w:tcPr>
            <w:tcW w:w="236" w:type="dxa"/>
          </w:tcPr>
          <w:p w14:paraId="5A0E9EA9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DE99242" w14:textId="2E6A5EB5" w:rsidR="00001EFB" w:rsidRPr="00474374" w:rsidRDefault="00D50360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(24,048)</w:t>
            </w:r>
          </w:p>
        </w:tc>
        <w:tc>
          <w:tcPr>
            <w:tcW w:w="236" w:type="dxa"/>
          </w:tcPr>
          <w:p w14:paraId="049CD827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01D127C" w14:textId="0203CE6B" w:rsidR="00001EFB" w:rsidRPr="0047437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322,413</w:t>
            </w:r>
          </w:p>
        </w:tc>
      </w:tr>
      <w:tr w:rsidR="00001EFB" w:rsidRPr="00E525E3" w14:paraId="2296E309" w14:textId="77777777" w:rsidTr="00504A1A">
        <w:tc>
          <w:tcPr>
            <w:tcW w:w="4082" w:type="dxa"/>
            <w:hideMark/>
          </w:tcPr>
          <w:p w14:paraId="23DE20C7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6" w:type="dxa"/>
          </w:tcPr>
          <w:p w14:paraId="1B9C3DF9" w14:textId="02DACF88" w:rsidR="00001EFB" w:rsidRPr="0047437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432,192</w:t>
            </w:r>
          </w:p>
        </w:tc>
        <w:tc>
          <w:tcPr>
            <w:tcW w:w="236" w:type="dxa"/>
          </w:tcPr>
          <w:p w14:paraId="54023E77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523403B" w14:textId="7532FE57" w:rsidR="00001EFB" w:rsidRPr="00474374" w:rsidRDefault="00D50360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12,109</w:t>
            </w:r>
          </w:p>
        </w:tc>
        <w:tc>
          <w:tcPr>
            <w:tcW w:w="236" w:type="dxa"/>
          </w:tcPr>
          <w:p w14:paraId="646411F1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E1123CA" w14:textId="2604EBBB" w:rsidR="00001EFB" w:rsidRPr="0047437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444,301</w:t>
            </w:r>
          </w:p>
        </w:tc>
      </w:tr>
      <w:tr w:rsidR="00001EFB" w:rsidRPr="00E525E3" w14:paraId="16D9A972" w14:textId="77777777" w:rsidTr="00504A1A">
        <w:tc>
          <w:tcPr>
            <w:tcW w:w="4082" w:type="dxa"/>
          </w:tcPr>
          <w:p w14:paraId="1190A46B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16" w:type="dxa"/>
          </w:tcPr>
          <w:p w14:paraId="75004FAB" w14:textId="21A44D4C" w:rsidR="00001EFB" w:rsidRPr="00474374" w:rsidRDefault="00D50360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FD592B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D529ED0" w14:textId="0DD688C3" w:rsidR="00001EFB" w:rsidRPr="00474374" w:rsidRDefault="00D50360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24,048</w:t>
            </w:r>
          </w:p>
        </w:tc>
        <w:tc>
          <w:tcPr>
            <w:tcW w:w="236" w:type="dxa"/>
          </w:tcPr>
          <w:p w14:paraId="25A36363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8288DEE" w14:textId="168D91D3" w:rsidR="00001EFB" w:rsidRPr="0047437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24,048</w:t>
            </w:r>
          </w:p>
        </w:tc>
      </w:tr>
      <w:tr w:rsidR="00001EFB" w:rsidRPr="004A2EAC" w14:paraId="337D771A" w14:textId="77777777" w:rsidTr="00504A1A">
        <w:tc>
          <w:tcPr>
            <w:tcW w:w="4082" w:type="dxa"/>
          </w:tcPr>
          <w:p w14:paraId="374646EB" w14:textId="77777777" w:rsidR="00001EFB" w:rsidRPr="00092FFC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6" w:type="dxa"/>
          </w:tcPr>
          <w:p w14:paraId="1E1B6A4F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1CCA1060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1" w:type="dxa"/>
          </w:tcPr>
          <w:p w14:paraId="0EE2E4C8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316F7F16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7" w:type="dxa"/>
          </w:tcPr>
          <w:p w14:paraId="1D6B2BD6" w14:textId="77777777" w:rsidR="00001EFB" w:rsidRPr="00092FFC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01EFB" w:rsidRPr="00E525E3" w14:paraId="4335BDFE" w14:textId="77777777" w:rsidTr="00504A1A">
        <w:tc>
          <w:tcPr>
            <w:tcW w:w="4082" w:type="dxa"/>
          </w:tcPr>
          <w:p w14:paraId="6F4EE96C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16" w:type="dxa"/>
          </w:tcPr>
          <w:p w14:paraId="415DD14A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32E3DE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65C8947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0B232A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150C8D6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EFB" w:rsidRPr="00E525E3" w14:paraId="006F6635" w14:textId="77777777" w:rsidTr="00504A1A">
        <w:tc>
          <w:tcPr>
            <w:tcW w:w="4082" w:type="dxa"/>
          </w:tcPr>
          <w:p w14:paraId="7FC683AC" w14:textId="77777777" w:rsidR="00001EFB" w:rsidRPr="00474374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7DB66BD8" w14:textId="5BCBEAB9" w:rsidR="00001EFB" w:rsidRPr="0047437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31,81</w:t>
            </w:r>
            <w:r w:rsidR="00D5036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A54422A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D7B3978" w14:textId="50AEC90F" w:rsidR="00001EFB" w:rsidRPr="00474374" w:rsidRDefault="00D50360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(31,816)</w:t>
            </w:r>
          </w:p>
        </w:tc>
        <w:tc>
          <w:tcPr>
            <w:tcW w:w="236" w:type="dxa"/>
          </w:tcPr>
          <w:p w14:paraId="2B58A63C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2EE062C" w14:textId="387583B5" w:rsidR="00001EFB" w:rsidRPr="00474374" w:rsidRDefault="0015077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EFB" w:rsidRPr="00E525E3" w14:paraId="0690ED1C" w14:textId="77777777" w:rsidTr="00504A1A">
        <w:tc>
          <w:tcPr>
            <w:tcW w:w="4082" w:type="dxa"/>
          </w:tcPr>
          <w:p w14:paraId="4CB0B6C7" w14:textId="77777777" w:rsidR="00001EFB" w:rsidRDefault="00001EFB" w:rsidP="00504A1A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7437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16" w:type="dxa"/>
          </w:tcPr>
          <w:p w14:paraId="3260D19F" w14:textId="09494F89" w:rsidR="00001EFB" w:rsidRPr="00474374" w:rsidRDefault="0015077B" w:rsidP="00150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17,594</w:t>
            </w:r>
          </w:p>
        </w:tc>
        <w:tc>
          <w:tcPr>
            <w:tcW w:w="236" w:type="dxa"/>
          </w:tcPr>
          <w:p w14:paraId="4756859F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D50FBD4" w14:textId="67D1D84E" w:rsidR="00001EFB" w:rsidRPr="00474374" w:rsidRDefault="00D50360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31,816</w:t>
            </w:r>
          </w:p>
        </w:tc>
        <w:tc>
          <w:tcPr>
            <w:tcW w:w="236" w:type="dxa"/>
          </w:tcPr>
          <w:p w14:paraId="06D9D068" w14:textId="77777777" w:rsidR="00001EFB" w:rsidRPr="00474374" w:rsidRDefault="00001EFB" w:rsidP="00504A1A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D1CD7D5" w14:textId="766CC7A6" w:rsidR="00001EFB" w:rsidRPr="00474374" w:rsidRDefault="0015077B" w:rsidP="0050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49,410</w:t>
            </w:r>
          </w:p>
        </w:tc>
      </w:tr>
    </w:tbl>
    <w:p w14:paraId="38AE0C51" w14:textId="77777777" w:rsidR="00001EFB" w:rsidRDefault="00001EFB" w:rsidP="0046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1BE8EE" w14:textId="5F3D6A27" w:rsidR="00460E51" w:rsidRPr="00460E51" w:rsidRDefault="00460E51" w:rsidP="00092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60E51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197703FF" w14:textId="77777777" w:rsidR="00460E51" w:rsidRPr="00092FFC" w:rsidRDefault="00460E51" w:rsidP="00092FFC"/>
    <w:p w14:paraId="55526C96" w14:textId="77777777" w:rsidR="00460E51" w:rsidRPr="00092FFC" w:rsidRDefault="00460E51" w:rsidP="00092FFC"/>
    <w:p w14:paraId="1588E1B1" w14:textId="36C7184B" w:rsidR="008F4559" w:rsidRDefault="008F4559" w:rsidP="008F4559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8F4559">
        <w:rPr>
          <w:rFonts w:ascii="Angsana New" w:hAnsi="Angsana New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00DA9334" w14:textId="77777777" w:rsidR="008F4559" w:rsidRDefault="008F4559" w:rsidP="008F4559"/>
    <w:p w14:paraId="41A3A12F" w14:textId="24716CF7" w:rsidR="008F4559" w:rsidRDefault="008F4559" w:rsidP="008F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FF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092FFC">
        <w:rPr>
          <w:rFonts w:ascii="Angsana New" w:hAnsi="Angsana New"/>
          <w:sz w:val="30"/>
          <w:szCs w:val="30"/>
        </w:rPr>
        <w:t xml:space="preserve">1 </w:t>
      </w:r>
      <w:r w:rsidRPr="00092FFC">
        <w:rPr>
          <w:rFonts w:ascii="Angsana New" w:hAnsi="Angsana New"/>
          <w:sz w:val="30"/>
          <w:szCs w:val="30"/>
          <w:cs/>
        </w:rPr>
        <w:t xml:space="preserve">มกราคม </w:t>
      </w:r>
      <w:r w:rsidRPr="00092FFC"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ในเรื่อง</w:t>
      </w:r>
      <w:r w:rsidRPr="008F4559">
        <w:rPr>
          <w:rFonts w:ascii="Angsana New" w:hAnsi="Angsana New"/>
          <w:sz w:val="30"/>
          <w:szCs w:val="30"/>
          <w:cs/>
        </w:rPr>
        <w:t xml:space="preserve">การจัดประเภทรายการหนี้สินเป็นหนี้สินหมุนเวียนหรือหนี้สินไม่หมุนเวียน รวมถึงหนี้สินไม่หมุนเวียนที่บริษัทต้องปฏิบัติตามเงื่อนไข (ปรับปรุงมาตรฐานการบัญชี ฉบับที่ </w:t>
      </w:r>
      <w:r w:rsidRPr="008F4559">
        <w:rPr>
          <w:rFonts w:ascii="Angsana New" w:hAnsi="Angsana New"/>
          <w:sz w:val="30"/>
          <w:szCs w:val="30"/>
        </w:rPr>
        <w:t>1</w:t>
      </w:r>
      <w:r w:rsidRPr="008F4559">
        <w:rPr>
          <w:rFonts w:ascii="Angsana New" w:hAnsi="Angsana New"/>
          <w:sz w:val="30"/>
          <w:szCs w:val="30"/>
          <w:cs/>
        </w:rPr>
        <w:t xml:space="preserve"> การนำเสนองบการเงิน)</w:t>
      </w:r>
    </w:p>
    <w:p w14:paraId="12173D19" w14:textId="77777777" w:rsidR="008F4559" w:rsidRDefault="008F4559" w:rsidP="008F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6F9FF0" w14:textId="3F4142D8" w:rsidR="00255C54" w:rsidRPr="008F4559" w:rsidRDefault="008F4559" w:rsidP="008F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F4559">
        <w:rPr>
          <w:rFonts w:ascii="Angsana New" w:hAnsi="Angsana New"/>
          <w:sz w:val="30"/>
          <w:szCs w:val="30"/>
          <w:cs/>
        </w:rPr>
        <w:t xml:space="preserve">การปรับปรุงได้อธิบายเงื่อนไขสำหรับการจัดประเภทรายการหนี้สินเป็นหนี้สินหมุนเวียนหรือหนี้สินไม่หมุนเวียน และกำหนดให้เปิดเผยข้อมูลใหม่สำหรับหนี้สินไม่หมุนเวียนที่ต้องปฏิบัติตามข้อกำหนดในอนาคต ตามที่เปิดเผยใน    หมายเหตุข้อ </w:t>
      </w:r>
      <w:r>
        <w:rPr>
          <w:rFonts w:ascii="Angsana New" w:hAnsi="Angsana New"/>
          <w:sz w:val="30"/>
          <w:szCs w:val="30"/>
        </w:rPr>
        <w:t>13</w:t>
      </w:r>
      <w:r w:rsidRPr="008F4559">
        <w:rPr>
          <w:rFonts w:ascii="Angsana New" w:hAnsi="Angsana New"/>
          <w:sz w:val="30"/>
          <w:szCs w:val="30"/>
        </w:rPr>
        <w:t xml:space="preserve"> </w:t>
      </w:r>
      <w:r w:rsidRPr="008F4559">
        <w:rPr>
          <w:rFonts w:ascii="Angsana New" w:hAnsi="Angsana New"/>
          <w:sz w:val="30"/>
          <w:szCs w:val="30"/>
          <w:cs/>
        </w:rPr>
        <w:t>บริษัทมีเงินกู้ยืมธนาคารซึ่งมีข้อกำหนดที่ต้องปฏิบัติตาม โดยหนี้สิน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8F4559">
        <w:rPr>
          <w:rFonts w:ascii="Angsana New" w:hAnsi="Angsana New"/>
          <w:sz w:val="30"/>
          <w:szCs w:val="30"/>
          <w:cs/>
        </w:rPr>
        <w:t xml:space="preserve">ถูกจัดประเภทเป็นหนี้สินไม่หมุนเวียน ณ วันที่ </w:t>
      </w:r>
      <w:r w:rsidRPr="008F4559">
        <w:rPr>
          <w:rFonts w:ascii="Angsana New" w:hAnsi="Angsana New"/>
          <w:sz w:val="30"/>
          <w:szCs w:val="30"/>
        </w:rPr>
        <w:t xml:space="preserve">31 </w:t>
      </w:r>
      <w:r w:rsidRPr="008F455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F4559">
        <w:rPr>
          <w:rFonts w:ascii="Angsana New" w:hAnsi="Angsana New"/>
          <w:sz w:val="30"/>
          <w:szCs w:val="30"/>
        </w:rPr>
        <w:t xml:space="preserve">2567 </w:t>
      </w:r>
      <w:r w:rsidRPr="008F4559">
        <w:rPr>
          <w:rFonts w:ascii="Angsana New" w:hAnsi="Angsana New"/>
          <w:sz w:val="30"/>
          <w:szCs w:val="30"/>
          <w:cs/>
        </w:rPr>
        <w:t>หากเกิดการละเมิดข้อกำหนดดังกล่าวในอนาคตจะส่งผลให้บริษัทต้องชำระหนี้สินดังกล่าวก่อนวันครบกำหนดตามสัญญา ทั้งนี้บริษัท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8F4559">
        <w:rPr>
          <w:rFonts w:ascii="Angsana New" w:hAnsi="Angsana New"/>
          <w:sz w:val="30"/>
          <w:szCs w:val="30"/>
          <w:cs/>
        </w:rPr>
        <w:t>ประเมินผลกระทบที่อาจเกิดขึ้นจากการ</w:t>
      </w:r>
      <w:r w:rsidRPr="00092FFC">
        <w:rPr>
          <w:rFonts w:ascii="Angsana New" w:hAnsi="Angsana New"/>
          <w:spacing w:val="4"/>
          <w:sz w:val="30"/>
          <w:szCs w:val="30"/>
          <w:cs/>
        </w:rPr>
        <w:t>ปรับปรุงในการจัดประเภทรายการหนี้สินดังกล่าว ซึ่งคาดว่าไม่มีผลกระทบที่มีสาระส</w:t>
      </w:r>
      <w:r w:rsidR="002F3E41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092FFC">
        <w:rPr>
          <w:rFonts w:ascii="Angsana New" w:hAnsi="Angsana New"/>
          <w:spacing w:val="4"/>
          <w:sz w:val="30"/>
          <w:szCs w:val="30"/>
          <w:cs/>
        </w:rPr>
        <w:t>คัญต่องบการเงินรวมและ</w:t>
      </w:r>
      <w:r w:rsidRPr="00533F0F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8F4559">
        <w:rPr>
          <w:rFonts w:ascii="Angsana New" w:hAnsi="Angsana New"/>
          <w:sz w:val="30"/>
          <w:szCs w:val="30"/>
          <w:cs/>
        </w:rPr>
        <w:t>ในปีที่ถือปฏิบัติ</w:t>
      </w:r>
    </w:p>
    <w:sectPr w:rsidR="00255C54" w:rsidRPr="008F4559" w:rsidSect="00CC073F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4664D" w14:textId="77777777" w:rsidR="00473105" w:rsidRDefault="00473105">
      <w:r>
        <w:separator/>
      </w:r>
    </w:p>
  </w:endnote>
  <w:endnote w:type="continuationSeparator" w:id="0">
    <w:p w14:paraId="4BF7284B" w14:textId="77777777" w:rsidR="00473105" w:rsidRDefault="00473105">
      <w:r>
        <w:continuationSeparator/>
      </w:r>
    </w:p>
  </w:endnote>
  <w:endnote w:type="continuationNotice" w:id="1">
    <w:p w14:paraId="7DFBA7B3" w14:textId="77777777" w:rsidR="00473105" w:rsidRDefault="004731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5A23" w14:textId="77777777" w:rsidR="00B83A99" w:rsidRPr="00005ACB" w:rsidRDefault="00B83A99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A9D73F" w14:textId="77777777" w:rsidR="00B83A99" w:rsidRPr="002E241D" w:rsidRDefault="00B83A99" w:rsidP="00DE5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61AA" w14:textId="77777777" w:rsidR="00B83A99" w:rsidRPr="00FB5D89" w:rsidRDefault="00B83A99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8A89AA3" w14:textId="77777777" w:rsidR="00B83A99" w:rsidRPr="002E241D" w:rsidRDefault="00B83A99" w:rsidP="00DE5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146C9" w14:textId="77777777" w:rsidR="00473105" w:rsidRDefault="00473105">
      <w:r>
        <w:separator/>
      </w:r>
    </w:p>
  </w:footnote>
  <w:footnote w:type="continuationSeparator" w:id="0">
    <w:p w14:paraId="6353486C" w14:textId="77777777" w:rsidR="00473105" w:rsidRDefault="00473105">
      <w:r>
        <w:continuationSeparator/>
      </w:r>
    </w:p>
  </w:footnote>
  <w:footnote w:type="continuationNotice" w:id="1">
    <w:p w14:paraId="75384F2A" w14:textId="77777777" w:rsidR="00473105" w:rsidRDefault="004731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3609E" w14:textId="77777777" w:rsidR="00B83A99" w:rsidRPr="00BB549B" w:rsidRDefault="00B83A99" w:rsidP="00D342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60E5ED8" w14:textId="77777777" w:rsidR="00B83A99" w:rsidRDefault="00B83A99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0596F52" w14:textId="092351A4" w:rsidR="00B83A99" w:rsidRPr="009E7F0B" w:rsidRDefault="00B83A99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54C49">
      <w:rPr>
        <w:rFonts w:ascii="Angsana New" w:hAnsi="Angsana New"/>
        <w:b/>
        <w:bCs/>
        <w:sz w:val="32"/>
        <w:szCs w:val="32"/>
      </w:rPr>
      <w:t>7</w:t>
    </w:r>
  </w:p>
  <w:p w14:paraId="02105105" w14:textId="77777777" w:rsidR="00B83A99" w:rsidRDefault="00B83A99">
    <w:pPr>
      <w:pStyle w:val="Header"/>
    </w:pPr>
  </w:p>
  <w:p w14:paraId="4700D115" w14:textId="77777777" w:rsidR="00B83A99" w:rsidRDefault="00B83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3095" w14:textId="77777777" w:rsidR="00B83A99" w:rsidRPr="00BB549B" w:rsidRDefault="00B83A99" w:rsidP="006D37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A20A875" w14:textId="77777777" w:rsidR="00B83A99" w:rsidRDefault="00B83A99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1EB72AA" w14:textId="7EAD9F28" w:rsidR="00B83A99" w:rsidRPr="009E7F0B" w:rsidRDefault="00B83A99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31251">
      <w:rPr>
        <w:rFonts w:ascii="Angsana New" w:hAnsi="Angsana New"/>
        <w:b/>
        <w:bCs/>
        <w:sz w:val="32"/>
        <w:szCs w:val="32"/>
      </w:rPr>
      <w:t>7</w:t>
    </w:r>
  </w:p>
  <w:p w14:paraId="109A954A" w14:textId="77777777" w:rsidR="00B83A99" w:rsidRDefault="00B83A99"/>
  <w:p w14:paraId="155DEDD6" w14:textId="77777777" w:rsidR="00B83A99" w:rsidRDefault="00B83A9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4D184" w14:textId="38C67FE5" w:rsidR="00B83A99" w:rsidRPr="00BB549B" w:rsidRDefault="00B83A99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0B660A3" w14:textId="77777777" w:rsidR="00B83A99" w:rsidRDefault="00B83A99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FA62315" w14:textId="2F56B63B" w:rsidR="00B83A99" w:rsidRPr="009E7F0B" w:rsidRDefault="00B83A99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31251">
      <w:rPr>
        <w:rFonts w:ascii="Angsana New" w:hAnsi="Angsana New"/>
        <w:b/>
        <w:bCs/>
        <w:sz w:val="32"/>
        <w:szCs w:val="32"/>
      </w:rPr>
      <w:t>7</w:t>
    </w:r>
  </w:p>
  <w:p w14:paraId="239CD39E" w14:textId="77777777" w:rsidR="00B83A99" w:rsidRDefault="00B83A99"/>
  <w:p w14:paraId="78197176" w14:textId="77777777" w:rsidR="00F20CFE" w:rsidRDefault="00F20CF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B3D3A" w14:textId="77777777" w:rsidR="0056751D" w:rsidRPr="00BB549B" w:rsidRDefault="0056751D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588B961" w14:textId="77777777" w:rsidR="0056751D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4E805D6" w14:textId="779AF1B0" w:rsidR="0056751D" w:rsidRDefault="0056751D" w:rsidP="00FD7D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31251">
      <w:rPr>
        <w:rFonts w:ascii="Angsana New" w:hAnsi="Angsana New"/>
        <w:b/>
        <w:bCs/>
        <w:sz w:val="32"/>
        <w:szCs w:val="32"/>
      </w:rPr>
      <w:t>7</w:t>
    </w:r>
  </w:p>
  <w:p w14:paraId="5434A5F4" w14:textId="1A362640" w:rsidR="0056751D" w:rsidRDefault="0056751D"/>
  <w:p w14:paraId="2A662AA3" w14:textId="77777777" w:rsidR="00DE475B" w:rsidRDefault="00DE475B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A4CE" w14:textId="77777777" w:rsidR="0056751D" w:rsidRPr="00BB549B" w:rsidRDefault="0056751D" w:rsidP="005675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 w:firstLine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D552D22" w14:textId="77777777" w:rsidR="0056751D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54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7B130F7" w14:textId="02B8C1E4" w:rsidR="0056751D" w:rsidRPr="009E7F0B" w:rsidRDefault="0056751D" w:rsidP="005675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 w:firstLine="54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C5C75">
      <w:rPr>
        <w:rFonts w:ascii="Angsana New" w:hAnsi="Angsana New"/>
        <w:b/>
        <w:bCs/>
        <w:sz w:val="32"/>
        <w:szCs w:val="32"/>
      </w:rPr>
      <w:t>7</w:t>
    </w:r>
  </w:p>
  <w:p w14:paraId="13B055BD" w14:textId="77777777" w:rsidR="0056751D" w:rsidRDefault="0056751D"/>
  <w:p w14:paraId="6ED5FD9D" w14:textId="77777777" w:rsidR="0056751D" w:rsidRDefault="0056751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A7447" w14:textId="77777777" w:rsidR="00B83A99" w:rsidRPr="00BB549B" w:rsidRDefault="00B83A99" w:rsidP="00503D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BBC91F" w14:textId="77777777" w:rsidR="00B83A99" w:rsidRDefault="00B83A9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21F715F" w14:textId="6B4BC184" w:rsidR="00B83A99" w:rsidRPr="009E7F0B" w:rsidRDefault="00B83A99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51CAD">
      <w:rPr>
        <w:rFonts w:ascii="Angsana New" w:hAnsi="Angsana New"/>
        <w:b/>
        <w:bCs/>
        <w:sz w:val="32"/>
        <w:szCs w:val="32"/>
      </w:rPr>
      <w:t>7</w:t>
    </w:r>
  </w:p>
  <w:p w14:paraId="2B4D0B73" w14:textId="77777777" w:rsidR="00B83A99" w:rsidRPr="00700E8E" w:rsidRDefault="00B83A9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37F7E"/>
    <w:multiLevelType w:val="hybridMultilevel"/>
    <w:tmpl w:val="14D6BA1C"/>
    <w:lvl w:ilvl="0" w:tplc="433A98C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74E3B9F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AB478AD"/>
    <w:multiLevelType w:val="multilevel"/>
    <w:tmpl w:val="BC221F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0660227"/>
    <w:multiLevelType w:val="hybridMultilevel"/>
    <w:tmpl w:val="13E6A794"/>
    <w:lvl w:ilvl="0" w:tplc="151062DC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2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33388419">
    <w:abstractNumId w:val="0"/>
  </w:num>
  <w:num w:numId="2" w16cid:durableId="985553794">
    <w:abstractNumId w:val="5"/>
  </w:num>
  <w:num w:numId="3" w16cid:durableId="1703941824">
    <w:abstractNumId w:val="20"/>
  </w:num>
  <w:num w:numId="4" w16cid:durableId="411438269">
    <w:abstractNumId w:val="15"/>
  </w:num>
  <w:num w:numId="5" w16cid:durableId="1012142754">
    <w:abstractNumId w:val="6"/>
  </w:num>
  <w:num w:numId="6" w16cid:durableId="952899516">
    <w:abstractNumId w:val="3"/>
  </w:num>
  <w:num w:numId="7" w16cid:durableId="267784437">
    <w:abstractNumId w:val="4"/>
  </w:num>
  <w:num w:numId="8" w16cid:durableId="1330064546">
    <w:abstractNumId w:val="18"/>
  </w:num>
  <w:num w:numId="9" w16cid:durableId="228854760">
    <w:abstractNumId w:val="9"/>
  </w:num>
  <w:num w:numId="10" w16cid:durableId="1101102331">
    <w:abstractNumId w:val="21"/>
  </w:num>
  <w:num w:numId="11" w16cid:durableId="1136531567">
    <w:abstractNumId w:val="12"/>
  </w:num>
  <w:num w:numId="12" w16cid:durableId="1652245137">
    <w:abstractNumId w:val="16"/>
  </w:num>
  <w:num w:numId="13" w16cid:durableId="2133788843">
    <w:abstractNumId w:val="10"/>
  </w:num>
  <w:num w:numId="14" w16cid:durableId="618027835">
    <w:abstractNumId w:val="19"/>
  </w:num>
  <w:num w:numId="15" w16cid:durableId="831525242">
    <w:abstractNumId w:val="2"/>
  </w:num>
  <w:num w:numId="16" w16cid:durableId="541405562">
    <w:abstractNumId w:val="8"/>
  </w:num>
  <w:num w:numId="17" w16cid:durableId="1040590551">
    <w:abstractNumId w:val="13"/>
  </w:num>
  <w:num w:numId="18" w16cid:durableId="866480187">
    <w:abstractNumId w:val="1"/>
  </w:num>
  <w:num w:numId="19" w16cid:durableId="23019152">
    <w:abstractNumId w:val="0"/>
  </w:num>
  <w:num w:numId="20" w16cid:durableId="1534492186">
    <w:abstractNumId w:val="0"/>
  </w:num>
  <w:num w:numId="21" w16cid:durableId="1502508934">
    <w:abstractNumId w:val="11"/>
  </w:num>
  <w:num w:numId="22" w16cid:durableId="1338539440">
    <w:abstractNumId w:val="17"/>
  </w:num>
  <w:num w:numId="23" w16cid:durableId="1127234575">
    <w:abstractNumId w:val="7"/>
  </w:num>
  <w:num w:numId="24" w16cid:durableId="149255503">
    <w:abstractNumId w:val="14"/>
  </w:num>
  <w:num w:numId="25" w16cid:durableId="585116207">
    <w:abstractNumId w:val="0"/>
  </w:num>
  <w:num w:numId="26" w16cid:durableId="49318072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AC1"/>
    <w:rsid w:val="00001B47"/>
    <w:rsid w:val="00001BEF"/>
    <w:rsid w:val="00001D45"/>
    <w:rsid w:val="00001EFB"/>
    <w:rsid w:val="00001EFF"/>
    <w:rsid w:val="00001F9E"/>
    <w:rsid w:val="00002638"/>
    <w:rsid w:val="0000293E"/>
    <w:rsid w:val="000029A0"/>
    <w:rsid w:val="00002BC5"/>
    <w:rsid w:val="00002D6B"/>
    <w:rsid w:val="00002EB8"/>
    <w:rsid w:val="0000365A"/>
    <w:rsid w:val="000036DA"/>
    <w:rsid w:val="00003A40"/>
    <w:rsid w:val="00003B33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488"/>
    <w:rsid w:val="000069D6"/>
    <w:rsid w:val="00006A22"/>
    <w:rsid w:val="00006C9D"/>
    <w:rsid w:val="00006D52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19B3"/>
    <w:rsid w:val="00012125"/>
    <w:rsid w:val="000122A5"/>
    <w:rsid w:val="0001272F"/>
    <w:rsid w:val="00012C82"/>
    <w:rsid w:val="00012DBC"/>
    <w:rsid w:val="00012E48"/>
    <w:rsid w:val="000135F7"/>
    <w:rsid w:val="0001364C"/>
    <w:rsid w:val="00013717"/>
    <w:rsid w:val="00013A0A"/>
    <w:rsid w:val="0001430C"/>
    <w:rsid w:val="000143EB"/>
    <w:rsid w:val="00014831"/>
    <w:rsid w:val="00014923"/>
    <w:rsid w:val="00014A59"/>
    <w:rsid w:val="00014BF1"/>
    <w:rsid w:val="00014DC1"/>
    <w:rsid w:val="00015111"/>
    <w:rsid w:val="0001532E"/>
    <w:rsid w:val="000154EB"/>
    <w:rsid w:val="00015628"/>
    <w:rsid w:val="0001578E"/>
    <w:rsid w:val="00015B5A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03"/>
    <w:rsid w:val="00021255"/>
    <w:rsid w:val="00021392"/>
    <w:rsid w:val="0002168A"/>
    <w:rsid w:val="00021964"/>
    <w:rsid w:val="00021CAD"/>
    <w:rsid w:val="00022087"/>
    <w:rsid w:val="00022763"/>
    <w:rsid w:val="00022990"/>
    <w:rsid w:val="00022B3E"/>
    <w:rsid w:val="00022D2A"/>
    <w:rsid w:val="00022DC6"/>
    <w:rsid w:val="0002303D"/>
    <w:rsid w:val="000233FD"/>
    <w:rsid w:val="000236CA"/>
    <w:rsid w:val="00023CE6"/>
    <w:rsid w:val="00023E3C"/>
    <w:rsid w:val="00023E83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37D"/>
    <w:rsid w:val="00027479"/>
    <w:rsid w:val="000275DD"/>
    <w:rsid w:val="000279A1"/>
    <w:rsid w:val="00030007"/>
    <w:rsid w:val="000303FF"/>
    <w:rsid w:val="00030742"/>
    <w:rsid w:val="0003091A"/>
    <w:rsid w:val="00030952"/>
    <w:rsid w:val="00030CB4"/>
    <w:rsid w:val="00030EEF"/>
    <w:rsid w:val="00030FD0"/>
    <w:rsid w:val="0003105E"/>
    <w:rsid w:val="00031746"/>
    <w:rsid w:val="0003177D"/>
    <w:rsid w:val="00031980"/>
    <w:rsid w:val="00031ADE"/>
    <w:rsid w:val="00031C60"/>
    <w:rsid w:val="00031F7A"/>
    <w:rsid w:val="000324DE"/>
    <w:rsid w:val="0003284C"/>
    <w:rsid w:val="00032CE1"/>
    <w:rsid w:val="00032FA8"/>
    <w:rsid w:val="0003313D"/>
    <w:rsid w:val="000335A3"/>
    <w:rsid w:val="00033874"/>
    <w:rsid w:val="00033D2E"/>
    <w:rsid w:val="00033EFB"/>
    <w:rsid w:val="000346AA"/>
    <w:rsid w:val="00034E2C"/>
    <w:rsid w:val="0003500D"/>
    <w:rsid w:val="000351D6"/>
    <w:rsid w:val="00035523"/>
    <w:rsid w:val="0003573A"/>
    <w:rsid w:val="00035821"/>
    <w:rsid w:val="00035A15"/>
    <w:rsid w:val="00035ABC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05D"/>
    <w:rsid w:val="000434F1"/>
    <w:rsid w:val="000435F0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678"/>
    <w:rsid w:val="0004575E"/>
    <w:rsid w:val="00045E6A"/>
    <w:rsid w:val="00046107"/>
    <w:rsid w:val="00046195"/>
    <w:rsid w:val="00046213"/>
    <w:rsid w:val="0004628C"/>
    <w:rsid w:val="000466A1"/>
    <w:rsid w:val="00047128"/>
    <w:rsid w:val="0004763D"/>
    <w:rsid w:val="000500CE"/>
    <w:rsid w:val="00050496"/>
    <w:rsid w:val="000506C5"/>
    <w:rsid w:val="00050935"/>
    <w:rsid w:val="00050DDE"/>
    <w:rsid w:val="00050FA4"/>
    <w:rsid w:val="00051008"/>
    <w:rsid w:val="000510D2"/>
    <w:rsid w:val="00051417"/>
    <w:rsid w:val="00051527"/>
    <w:rsid w:val="000516EE"/>
    <w:rsid w:val="00051A81"/>
    <w:rsid w:val="00052251"/>
    <w:rsid w:val="0005239A"/>
    <w:rsid w:val="00052931"/>
    <w:rsid w:val="000529D0"/>
    <w:rsid w:val="000529F4"/>
    <w:rsid w:val="00052AF2"/>
    <w:rsid w:val="00052BCF"/>
    <w:rsid w:val="00052BEB"/>
    <w:rsid w:val="0005382F"/>
    <w:rsid w:val="00053B53"/>
    <w:rsid w:val="00053E8C"/>
    <w:rsid w:val="00054433"/>
    <w:rsid w:val="000545F8"/>
    <w:rsid w:val="00054A0E"/>
    <w:rsid w:val="00054A28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60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369"/>
    <w:rsid w:val="0005756E"/>
    <w:rsid w:val="00057699"/>
    <w:rsid w:val="00060352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811"/>
    <w:rsid w:val="000629E0"/>
    <w:rsid w:val="00062B25"/>
    <w:rsid w:val="00062E0C"/>
    <w:rsid w:val="00063143"/>
    <w:rsid w:val="00063490"/>
    <w:rsid w:val="000635F7"/>
    <w:rsid w:val="000635FF"/>
    <w:rsid w:val="0006389F"/>
    <w:rsid w:val="000639A9"/>
    <w:rsid w:val="00064131"/>
    <w:rsid w:val="000643EC"/>
    <w:rsid w:val="00064B29"/>
    <w:rsid w:val="00064B2E"/>
    <w:rsid w:val="00064CB9"/>
    <w:rsid w:val="00065008"/>
    <w:rsid w:val="00065187"/>
    <w:rsid w:val="000652D7"/>
    <w:rsid w:val="0006537A"/>
    <w:rsid w:val="00065604"/>
    <w:rsid w:val="0006578E"/>
    <w:rsid w:val="000657D4"/>
    <w:rsid w:val="00065C34"/>
    <w:rsid w:val="00065C76"/>
    <w:rsid w:val="00065DFB"/>
    <w:rsid w:val="00065FB4"/>
    <w:rsid w:val="00066100"/>
    <w:rsid w:val="000664D6"/>
    <w:rsid w:val="00066864"/>
    <w:rsid w:val="00066E87"/>
    <w:rsid w:val="00066E99"/>
    <w:rsid w:val="00066F67"/>
    <w:rsid w:val="00066F99"/>
    <w:rsid w:val="00066FDA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2D2"/>
    <w:rsid w:val="000724CC"/>
    <w:rsid w:val="00072629"/>
    <w:rsid w:val="000726B7"/>
    <w:rsid w:val="000728AE"/>
    <w:rsid w:val="00073367"/>
    <w:rsid w:val="00073464"/>
    <w:rsid w:val="0007355A"/>
    <w:rsid w:val="00073A4C"/>
    <w:rsid w:val="00073A8D"/>
    <w:rsid w:val="00073AB1"/>
    <w:rsid w:val="0007468D"/>
    <w:rsid w:val="00074B38"/>
    <w:rsid w:val="00074CBA"/>
    <w:rsid w:val="00074F14"/>
    <w:rsid w:val="00075548"/>
    <w:rsid w:val="0007572B"/>
    <w:rsid w:val="000758C3"/>
    <w:rsid w:val="00075927"/>
    <w:rsid w:val="00075FFE"/>
    <w:rsid w:val="00076018"/>
    <w:rsid w:val="000762D6"/>
    <w:rsid w:val="00076626"/>
    <w:rsid w:val="0007695A"/>
    <w:rsid w:val="00076D51"/>
    <w:rsid w:val="00076DC6"/>
    <w:rsid w:val="00076E27"/>
    <w:rsid w:val="00076E59"/>
    <w:rsid w:val="00077378"/>
    <w:rsid w:val="000773F9"/>
    <w:rsid w:val="00077919"/>
    <w:rsid w:val="000779CD"/>
    <w:rsid w:val="00077E75"/>
    <w:rsid w:val="00077FCD"/>
    <w:rsid w:val="0008002E"/>
    <w:rsid w:val="0008011E"/>
    <w:rsid w:val="000807D9"/>
    <w:rsid w:val="000809AE"/>
    <w:rsid w:val="00080C77"/>
    <w:rsid w:val="00080CC2"/>
    <w:rsid w:val="00080E2F"/>
    <w:rsid w:val="00080F12"/>
    <w:rsid w:val="0008115A"/>
    <w:rsid w:val="0008129F"/>
    <w:rsid w:val="00081CB6"/>
    <w:rsid w:val="00081D35"/>
    <w:rsid w:val="00082092"/>
    <w:rsid w:val="00082880"/>
    <w:rsid w:val="00082881"/>
    <w:rsid w:val="0008288B"/>
    <w:rsid w:val="00082A85"/>
    <w:rsid w:val="00083513"/>
    <w:rsid w:val="000842DE"/>
    <w:rsid w:val="0008452B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26B"/>
    <w:rsid w:val="00086329"/>
    <w:rsid w:val="00086446"/>
    <w:rsid w:val="00086468"/>
    <w:rsid w:val="0008651C"/>
    <w:rsid w:val="000866FD"/>
    <w:rsid w:val="00086754"/>
    <w:rsid w:val="00086960"/>
    <w:rsid w:val="00086A94"/>
    <w:rsid w:val="00086CCE"/>
    <w:rsid w:val="00086D2B"/>
    <w:rsid w:val="00087870"/>
    <w:rsid w:val="00087A82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2CE5"/>
    <w:rsid w:val="00092FFC"/>
    <w:rsid w:val="000933DB"/>
    <w:rsid w:val="0009353D"/>
    <w:rsid w:val="0009355C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4FDC"/>
    <w:rsid w:val="000950F2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003"/>
    <w:rsid w:val="0009746D"/>
    <w:rsid w:val="00097659"/>
    <w:rsid w:val="000976F1"/>
    <w:rsid w:val="000978C0"/>
    <w:rsid w:val="00097912"/>
    <w:rsid w:val="00097A36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495"/>
    <w:rsid w:val="000A3DEC"/>
    <w:rsid w:val="000A3EAE"/>
    <w:rsid w:val="000A49E1"/>
    <w:rsid w:val="000A4D19"/>
    <w:rsid w:val="000A4D66"/>
    <w:rsid w:val="000A5255"/>
    <w:rsid w:val="000A5CDC"/>
    <w:rsid w:val="000A5DB9"/>
    <w:rsid w:val="000A5F59"/>
    <w:rsid w:val="000A64EC"/>
    <w:rsid w:val="000A66BE"/>
    <w:rsid w:val="000A687A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3D7"/>
    <w:rsid w:val="000B04B0"/>
    <w:rsid w:val="000B0A5B"/>
    <w:rsid w:val="000B0BAA"/>
    <w:rsid w:val="000B0C39"/>
    <w:rsid w:val="000B0D32"/>
    <w:rsid w:val="000B0D92"/>
    <w:rsid w:val="000B0EA2"/>
    <w:rsid w:val="000B1004"/>
    <w:rsid w:val="000B142E"/>
    <w:rsid w:val="000B14E7"/>
    <w:rsid w:val="000B16DF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3B"/>
    <w:rsid w:val="000B287F"/>
    <w:rsid w:val="000B2A70"/>
    <w:rsid w:val="000B2BC6"/>
    <w:rsid w:val="000B2D3E"/>
    <w:rsid w:val="000B33FE"/>
    <w:rsid w:val="000B3E24"/>
    <w:rsid w:val="000B3E91"/>
    <w:rsid w:val="000B40DA"/>
    <w:rsid w:val="000B4511"/>
    <w:rsid w:val="000B4949"/>
    <w:rsid w:val="000B4953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2B1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BB"/>
    <w:rsid w:val="000C1ED9"/>
    <w:rsid w:val="000C2252"/>
    <w:rsid w:val="000C256E"/>
    <w:rsid w:val="000C26BF"/>
    <w:rsid w:val="000C2963"/>
    <w:rsid w:val="000C29F6"/>
    <w:rsid w:val="000C3066"/>
    <w:rsid w:val="000C33EC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91"/>
    <w:rsid w:val="000C54E9"/>
    <w:rsid w:val="000C55F6"/>
    <w:rsid w:val="000C60CC"/>
    <w:rsid w:val="000C6188"/>
    <w:rsid w:val="000C61BE"/>
    <w:rsid w:val="000C6932"/>
    <w:rsid w:val="000C6B3B"/>
    <w:rsid w:val="000C6EEE"/>
    <w:rsid w:val="000C7179"/>
    <w:rsid w:val="000C721B"/>
    <w:rsid w:val="000C73EF"/>
    <w:rsid w:val="000C7935"/>
    <w:rsid w:val="000D00E4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4FE8"/>
    <w:rsid w:val="000D572F"/>
    <w:rsid w:val="000D5F63"/>
    <w:rsid w:val="000D5FE9"/>
    <w:rsid w:val="000D629E"/>
    <w:rsid w:val="000D639F"/>
    <w:rsid w:val="000D64F6"/>
    <w:rsid w:val="000D6696"/>
    <w:rsid w:val="000D66B8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1B01"/>
    <w:rsid w:val="000E1FFA"/>
    <w:rsid w:val="000E2859"/>
    <w:rsid w:val="000E2A73"/>
    <w:rsid w:val="000E2CAC"/>
    <w:rsid w:val="000E2F85"/>
    <w:rsid w:val="000E352A"/>
    <w:rsid w:val="000E36B5"/>
    <w:rsid w:val="000E3ED0"/>
    <w:rsid w:val="000E4213"/>
    <w:rsid w:val="000E428B"/>
    <w:rsid w:val="000E46CB"/>
    <w:rsid w:val="000E4A02"/>
    <w:rsid w:val="000E4DE7"/>
    <w:rsid w:val="000E55C8"/>
    <w:rsid w:val="000E56AF"/>
    <w:rsid w:val="000E5828"/>
    <w:rsid w:val="000E5B41"/>
    <w:rsid w:val="000E5B65"/>
    <w:rsid w:val="000E5BB6"/>
    <w:rsid w:val="000E5F36"/>
    <w:rsid w:val="000E5F52"/>
    <w:rsid w:val="000E653B"/>
    <w:rsid w:val="000E6788"/>
    <w:rsid w:val="000E69B6"/>
    <w:rsid w:val="000E6B41"/>
    <w:rsid w:val="000E6EF7"/>
    <w:rsid w:val="000E74F3"/>
    <w:rsid w:val="000E7CD7"/>
    <w:rsid w:val="000E7DF4"/>
    <w:rsid w:val="000F0043"/>
    <w:rsid w:val="000F01DA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1EEF"/>
    <w:rsid w:val="000F21B9"/>
    <w:rsid w:val="000F2259"/>
    <w:rsid w:val="000F23A2"/>
    <w:rsid w:val="000F2593"/>
    <w:rsid w:val="000F2868"/>
    <w:rsid w:val="000F28E5"/>
    <w:rsid w:val="000F2C64"/>
    <w:rsid w:val="000F2EDE"/>
    <w:rsid w:val="000F320A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555C"/>
    <w:rsid w:val="000F635B"/>
    <w:rsid w:val="000F63C3"/>
    <w:rsid w:val="000F64BE"/>
    <w:rsid w:val="000F6577"/>
    <w:rsid w:val="000F66D1"/>
    <w:rsid w:val="000F671C"/>
    <w:rsid w:val="000F6780"/>
    <w:rsid w:val="000F67E1"/>
    <w:rsid w:val="000F6884"/>
    <w:rsid w:val="000F6F02"/>
    <w:rsid w:val="000F744C"/>
    <w:rsid w:val="000F7558"/>
    <w:rsid w:val="000F7B6D"/>
    <w:rsid w:val="00100142"/>
    <w:rsid w:val="0010076E"/>
    <w:rsid w:val="00101032"/>
    <w:rsid w:val="001010B7"/>
    <w:rsid w:val="001015C0"/>
    <w:rsid w:val="0010163B"/>
    <w:rsid w:val="00101A2A"/>
    <w:rsid w:val="00101CB4"/>
    <w:rsid w:val="00101D86"/>
    <w:rsid w:val="00101E1D"/>
    <w:rsid w:val="00102366"/>
    <w:rsid w:val="001023D3"/>
    <w:rsid w:val="00102952"/>
    <w:rsid w:val="00102ED8"/>
    <w:rsid w:val="00102F84"/>
    <w:rsid w:val="0010357A"/>
    <w:rsid w:val="00103D1D"/>
    <w:rsid w:val="00103E86"/>
    <w:rsid w:val="00104284"/>
    <w:rsid w:val="00104320"/>
    <w:rsid w:val="001043B1"/>
    <w:rsid w:val="00104442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129"/>
    <w:rsid w:val="0010641D"/>
    <w:rsid w:val="001066EC"/>
    <w:rsid w:val="0010686B"/>
    <w:rsid w:val="00106A7C"/>
    <w:rsid w:val="0010711B"/>
    <w:rsid w:val="00107476"/>
    <w:rsid w:val="001077EF"/>
    <w:rsid w:val="00107AFF"/>
    <w:rsid w:val="00110298"/>
    <w:rsid w:val="0011043D"/>
    <w:rsid w:val="00110A03"/>
    <w:rsid w:val="00110C30"/>
    <w:rsid w:val="00110C31"/>
    <w:rsid w:val="001111B4"/>
    <w:rsid w:val="001111E1"/>
    <w:rsid w:val="0011199C"/>
    <w:rsid w:val="00111A1B"/>
    <w:rsid w:val="001121C7"/>
    <w:rsid w:val="001129C4"/>
    <w:rsid w:val="001135EA"/>
    <w:rsid w:val="00113C46"/>
    <w:rsid w:val="00113FF0"/>
    <w:rsid w:val="00113FFB"/>
    <w:rsid w:val="001141D8"/>
    <w:rsid w:val="00114296"/>
    <w:rsid w:val="001144ED"/>
    <w:rsid w:val="00114699"/>
    <w:rsid w:val="00114D12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BFE"/>
    <w:rsid w:val="00116E6F"/>
    <w:rsid w:val="00116EC2"/>
    <w:rsid w:val="00116FDD"/>
    <w:rsid w:val="0011723F"/>
    <w:rsid w:val="0011735B"/>
    <w:rsid w:val="00117384"/>
    <w:rsid w:val="00117499"/>
    <w:rsid w:val="00117FF5"/>
    <w:rsid w:val="0012051A"/>
    <w:rsid w:val="00120584"/>
    <w:rsid w:val="00120C4E"/>
    <w:rsid w:val="00120E7C"/>
    <w:rsid w:val="00120FBA"/>
    <w:rsid w:val="00121125"/>
    <w:rsid w:val="00121343"/>
    <w:rsid w:val="0012160F"/>
    <w:rsid w:val="00121791"/>
    <w:rsid w:val="00121944"/>
    <w:rsid w:val="00121E1B"/>
    <w:rsid w:val="00121FC0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31"/>
    <w:rsid w:val="001239BC"/>
    <w:rsid w:val="00123A5E"/>
    <w:rsid w:val="00123D3D"/>
    <w:rsid w:val="00123EA8"/>
    <w:rsid w:val="00123F1C"/>
    <w:rsid w:val="0012432F"/>
    <w:rsid w:val="001243C5"/>
    <w:rsid w:val="0012493B"/>
    <w:rsid w:val="00124D8E"/>
    <w:rsid w:val="001254A4"/>
    <w:rsid w:val="00125586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847"/>
    <w:rsid w:val="00130BC9"/>
    <w:rsid w:val="001311D3"/>
    <w:rsid w:val="001312A1"/>
    <w:rsid w:val="00131892"/>
    <w:rsid w:val="00131993"/>
    <w:rsid w:val="00131B88"/>
    <w:rsid w:val="00131EB2"/>
    <w:rsid w:val="001321DE"/>
    <w:rsid w:val="00132222"/>
    <w:rsid w:val="001326B0"/>
    <w:rsid w:val="0013278C"/>
    <w:rsid w:val="0013288E"/>
    <w:rsid w:val="00132C37"/>
    <w:rsid w:val="00132C6C"/>
    <w:rsid w:val="00132F57"/>
    <w:rsid w:val="00133368"/>
    <w:rsid w:val="0013355F"/>
    <w:rsid w:val="001336DE"/>
    <w:rsid w:val="001337DF"/>
    <w:rsid w:val="00133E5A"/>
    <w:rsid w:val="00133F11"/>
    <w:rsid w:val="00133FB6"/>
    <w:rsid w:val="0013412C"/>
    <w:rsid w:val="001344A9"/>
    <w:rsid w:val="0013463D"/>
    <w:rsid w:val="001346D4"/>
    <w:rsid w:val="001349B7"/>
    <w:rsid w:val="00134D5F"/>
    <w:rsid w:val="00134F04"/>
    <w:rsid w:val="00135138"/>
    <w:rsid w:val="0013549D"/>
    <w:rsid w:val="0013583F"/>
    <w:rsid w:val="00135D4E"/>
    <w:rsid w:val="0013657B"/>
    <w:rsid w:val="00136C10"/>
    <w:rsid w:val="00136C6E"/>
    <w:rsid w:val="00136C7F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52C"/>
    <w:rsid w:val="00141A20"/>
    <w:rsid w:val="001422FE"/>
    <w:rsid w:val="001426D8"/>
    <w:rsid w:val="00142931"/>
    <w:rsid w:val="00142CA2"/>
    <w:rsid w:val="00142DBC"/>
    <w:rsid w:val="0014324C"/>
    <w:rsid w:val="0014341E"/>
    <w:rsid w:val="00143461"/>
    <w:rsid w:val="001434DB"/>
    <w:rsid w:val="0014357F"/>
    <w:rsid w:val="001435C0"/>
    <w:rsid w:val="00143DFA"/>
    <w:rsid w:val="00143F22"/>
    <w:rsid w:val="00143F40"/>
    <w:rsid w:val="0014412F"/>
    <w:rsid w:val="0014442A"/>
    <w:rsid w:val="00144A87"/>
    <w:rsid w:val="00144C73"/>
    <w:rsid w:val="00144D4C"/>
    <w:rsid w:val="0014517B"/>
    <w:rsid w:val="001452DA"/>
    <w:rsid w:val="001454A3"/>
    <w:rsid w:val="0014581D"/>
    <w:rsid w:val="00145A46"/>
    <w:rsid w:val="00145AB3"/>
    <w:rsid w:val="00146207"/>
    <w:rsid w:val="00146366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77B"/>
    <w:rsid w:val="0015093A"/>
    <w:rsid w:val="00150EC1"/>
    <w:rsid w:val="001515E3"/>
    <w:rsid w:val="00151A23"/>
    <w:rsid w:val="00151AC7"/>
    <w:rsid w:val="00151CA8"/>
    <w:rsid w:val="0015214F"/>
    <w:rsid w:val="00152AC5"/>
    <w:rsid w:val="00152AD6"/>
    <w:rsid w:val="00152BD8"/>
    <w:rsid w:val="00152E00"/>
    <w:rsid w:val="00153397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3DF"/>
    <w:rsid w:val="001564D3"/>
    <w:rsid w:val="001566A4"/>
    <w:rsid w:val="0015671E"/>
    <w:rsid w:val="00156735"/>
    <w:rsid w:val="00156B77"/>
    <w:rsid w:val="00157627"/>
    <w:rsid w:val="0015778D"/>
    <w:rsid w:val="00157CAD"/>
    <w:rsid w:val="00157D39"/>
    <w:rsid w:val="00157D7B"/>
    <w:rsid w:val="00157E8A"/>
    <w:rsid w:val="001604C6"/>
    <w:rsid w:val="001605CC"/>
    <w:rsid w:val="00160722"/>
    <w:rsid w:val="00160A11"/>
    <w:rsid w:val="00160C15"/>
    <w:rsid w:val="00160CEE"/>
    <w:rsid w:val="00160E19"/>
    <w:rsid w:val="00160F62"/>
    <w:rsid w:val="00160FEB"/>
    <w:rsid w:val="00161024"/>
    <w:rsid w:val="0016113B"/>
    <w:rsid w:val="001615DE"/>
    <w:rsid w:val="0016165A"/>
    <w:rsid w:val="0016166D"/>
    <w:rsid w:val="00161A0D"/>
    <w:rsid w:val="00161AC9"/>
    <w:rsid w:val="00161DD3"/>
    <w:rsid w:val="00162019"/>
    <w:rsid w:val="0016218A"/>
    <w:rsid w:val="001623BD"/>
    <w:rsid w:val="0016265A"/>
    <w:rsid w:val="001626D7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67FF2"/>
    <w:rsid w:val="0017003C"/>
    <w:rsid w:val="0017023E"/>
    <w:rsid w:val="00170693"/>
    <w:rsid w:val="00170801"/>
    <w:rsid w:val="00170958"/>
    <w:rsid w:val="00170AF8"/>
    <w:rsid w:val="00170CE3"/>
    <w:rsid w:val="00170EB5"/>
    <w:rsid w:val="00170F06"/>
    <w:rsid w:val="00170F15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4BB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884"/>
    <w:rsid w:val="00176D96"/>
    <w:rsid w:val="0017740E"/>
    <w:rsid w:val="0017765D"/>
    <w:rsid w:val="00180172"/>
    <w:rsid w:val="001806B1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1F30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9EB"/>
    <w:rsid w:val="00185EE4"/>
    <w:rsid w:val="00185FDB"/>
    <w:rsid w:val="001864C2"/>
    <w:rsid w:val="0018673B"/>
    <w:rsid w:val="0018681D"/>
    <w:rsid w:val="00186AED"/>
    <w:rsid w:val="00186DAA"/>
    <w:rsid w:val="00186E89"/>
    <w:rsid w:val="00187389"/>
    <w:rsid w:val="001876D1"/>
    <w:rsid w:val="001879E7"/>
    <w:rsid w:val="00187CE8"/>
    <w:rsid w:val="00187EB3"/>
    <w:rsid w:val="001901D3"/>
    <w:rsid w:val="001908FC"/>
    <w:rsid w:val="00190932"/>
    <w:rsid w:val="00190C0E"/>
    <w:rsid w:val="00191564"/>
    <w:rsid w:val="00191565"/>
    <w:rsid w:val="0019164E"/>
    <w:rsid w:val="00191940"/>
    <w:rsid w:val="00191A88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E47"/>
    <w:rsid w:val="00192F3E"/>
    <w:rsid w:val="001930F8"/>
    <w:rsid w:val="001931DA"/>
    <w:rsid w:val="00193668"/>
    <w:rsid w:val="00193732"/>
    <w:rsid w:val="00193BFA"/>
    <w:rsid w:val="00193CCD"/>
    <w:rsid w:val="001941C3"/>
    <w:rsid w:val="001941DA"/>
    <w:rsid w:val="001947A7"/>
    <w:rsid w:val="0019488A"/>
    <w:rsid w:val="00194959"/>
    <w:rsid w:val="001949BC"/>
    <w:rsid w:val="00194B40"/>
    <w:rsid w:val="00194B5E"/>
    <w:rsid w:val="00194D77"/>
    <w:rsid w:val="00195304"/>
    <w:rsid w:val="0019534E"/>
    <w:rsid w:val="001953B7"/>
    <w:rsid w:val="001956EE"/>
    <w:rsid w:val="00195DC1"/>
    <w:rsid w:val="00196228"/>
    <w:rsid w:val="00196ADF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943"/>
    <w:rsid w:val="001A3C27"/>
    <w:rsid w:val="001A3E75"/>
    <w:rsid w:val="001A40B3"/>
    <w:rsid w:val="001A4415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6F7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0F97"/>
    <w:rsid w:val="001B1401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C68"/>
    <w:rsid w:val="001B2F2B"/>
    <w:rsid w:val="001B2F40"/>
    <w:rsid w:val="001B31E4"/>
    <w:rsid w:val="001B3B1C"/>
    <w:rsid w:val="001B3D49"/>
    <w:rsid w:val="001B3DB8"/>
    <w:rsid w:val="001B3E11"/>
    <w:rsid w:val="001B42E4"/>
    <w:rsid w:val="001B4582"/>
    <w:rsid w:val="001B494B"/>
    <w:rsid w:val="001B4F5D"/>
    <w:rsid w:val="001B502B"/>
    <w:rsid w:val="001B50A6"/>
    <w:rsid w:val="001B5258"/>
    <w:rsid w:val="001B5301"/>
    <w:rsid w:val="001B5605"/>
    <w:rsid w:val="001B5B7F"/>
    <w:rsid w:val="001B6051"/>
    <w:rsid w:val="001B63D9"/>
    <w:rsid w:val="001B662B"/>
    <w:rsid w:val="001B6662"/>
    <w:rsid w:val="001B7092"/>
    <w:rsid w:val="001B768A"/>
    <w:rsid w:val="001B771D"/>
    <w:rsid w:val="001B7900"/>
    <w:rsid w:val="001B7C52"/>
    <w:rsid w:val="001B7C76"/>
    <w:rsid w:val="001C01BF"/>
    <w:rsid w:val="001C0525"/>
    <w:rsid w:val="001C069E"/>
    <w:rsid w:val="001C07C3"/>
    <w:rsid w:val="001C0A91"/>
    <w:rsid w:val="001C0AFB"/>
    <w:rsid w:val="001C1069"/>
    <w:rsid w:val="001C13FA"/>
    <w:rsid w:val="001C1415"/>
    <w:rsid w:val="001C149E"/>
    <w:rsid w:val="001C19FB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C65"/>
    <w:rsid w:val="001C401C"/>
    <w:rsid w:val="001C401E"/>
    <w:rsid w:val="001C42E2"/>
    <w:rsid w:val="001C4439"/>
    <w:rsid w:val="001C4752"/>
    <w:rsid w:val="001C4A2F"/>
    <w:rsid w:val="001C4BB3"/>
    <w:rsid w:val="001C50A3"/>
    <w:rsid w:val="001C5502"/>
    <w:rsid w:val="001C5760"/>
    <w:rsid w:val="001C59C7"/>
    <w:rsid w:val="001C69B8"/>
    <w:rsid w:val="001C6B2D"/>
    <w:rsid w:val="001C7129"/>
    <w:rsid w:val="001C72E7"/>
    <w:rsid w:val="001C7359"/>
    <w:rsid w:val="001C74F5"/>
    <w:rsid w:val="001C77F6"/>
    <w:rsid w:val="001C7C10"/>
    <w:rsid w:val="001C7DCE"/>
    <w:rsid w:val="001D0411"/>
    <w:rsid w:val="001D06B6"/>
    <w:rsid w:val="001D0EFA"/>
    <w:rsid w:val="001D1161"/>
    <w:rsid w:val="001D13A9"/>
    <w:rsid w:val="001D16CA"/>
    <w:rsid w:val="001D1889"/>
    <w:rsid w:val="001D1AA7"/>
    <w:rsid w:val="001D1F3E"/>
    <w:rsid w:val="001D225E"/>
    <w:rsid w:val="001D26F1"/>
    <w:rsid w:val="001D2AA7"/>
    <w:rsid w:val="001D2E8B"/>
    <w:rsid w:val="001D3247"/>
    <w:rsid w:val="001D367C"/>
    <w:rsid w:val="001D3712"/>
    <w:rsid w:val="001D3EEE"/>
    <w:rsid w:val="001D43EC"/>
    <w:rsid w:val="001D4515"/>
    <w:rsid w:val="001D455D"/>
    <w:rsid w:val="001D46DB"/>
    <w:rsid w:val="001D4892"/>
    <w:rsid w:val="001D50BA"/>
    <w:rsid w:val="001D5200"/>
    <w:rsid w:val="001D520E"/>
    <w:rsid w:val="001D522E"/>
    <w:rsid w:val="001D58E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05B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AEB"/>
    <w:rsid w:val="001E2C93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02E"/>
    <w:rsid w:val="001E711F"/>
    <w:rsid w:val="001E7747"/>
    <w:rsid w:val="001E7987"/>
    <w:rsid w:val="001E7EF8"/>
    <w:rsid w:val="001F057B"/>
    <w:rsid w:val="001F0636"/>
    <w:rsid w:val="001F0A06"/>
    <w:rsid w:val="001F0E00"/>
    <w:rsid w:val="001F0E32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1B"/>
    <w:rsid w:val="001F2E68"/>
    <w:rsid w:val="001F3671"/>
    <w:rsid w:val="001F3AF6"/>
    <w:rsid w:val="001F3CB8"/>
    <w:rsid w:val="001F400B"/>
    <w:rsid w:val="001F4363"/>
    <w:rsid w:val="001F4CCA"/>
    <w:rsid w:val="001F4EC0"/>
    <w:rsid w:val="001F50B0"/>
    <w:rsid w:val="001F55A6"/>
    <w:rsid w:val="001F568E"/>
    <w:rsid w:val="001F56E1"/>
    <w:rsid w:val="001F5791"/>
    <w:rsid w:val="001F5B72"/>
    <w:rsid w:val="001F5BBE"/>
    <w:rsid w:val="001F5C19"/>
    <w:rsid w:val="001F5C3D"/>
    <w:rsid w:val="001F5F5F"/>
    <w:rsid w:val="001F60F7"/>
    <w:rsid w:val="001F624B"/>
    <w:rsid w:val="001F6556"/>
    <w:rsid w:val="001F6635"/>
    <w:rsid w:val="001F6651"/>
    <w:rsid w:val="001F6A92"/>
    <w:rsid w:val="001F6D9B"/>
    <w:rsid w:val="001F6DAD"/>
    <w:rsid w:val="001F6EBA"/>
    <w:rsid w:val="001F6FD5"/>
    <w:rsid w:val="001F7125"/>
    <w:rsid w:val="001F74FB"/>
    <w:rsid w:val="001F75F1"/>
    <w:rsid w:val="001F78F8"/>
    <w:rsid w:val="001F7CA1"/>
    <w:rsid w:val="001F7D02"/>
    <w:rsid w:val="002002D0"/>
    <w:rsid w:val="00200544"/>
    <w:rsid w:val="00200861"/>
    <w:rsid w:val="00200880"/>
    <w:rsid w:val="00201129"/>
    <w:rsid w:val="00201417"/>
    <w:rsid w:val="00201484"/>
    <w:rsid w:val="00201577"/>
    <w:rsid w:val="002016E3"/>
    <w:rsid w:val="00201A61"/>
    <w:rsid w:val="00201D08"/>
    <w:rsid w:val="00201E42"/>
    <w:rsid w:val="002021CC"/>
    <w:rsid w:val="00202814"/>
    <w:rsid w:val="00202BD5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108A"/>
    <w:rsid w:val="00212099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A2F"/>
    <w:rsid w:val="00214C30"/>
    <w:rsid w:val="00215113"/>
    <w:rsid w:val="0021569A"/>
    <w:rsid w:val="00215BF1"/>
    <w:rsid w:val="00215DAB"/>
    <w:rsid w:val="00215E91"/>
    <w:rsid w:val="0021613C"/>
    <w:rsid w:val="00216313"/>
    <w:rsid w:val="002166A5"/>
    <w:rsid w:val="00216B75"/>
    <w:rsid w:val="00217287"/>
    <w:rsid w:val="002175E4"/>
    <w:rsid w:val="0021760A"/>
    <w:rsid w:val="00217802"/>
    <w:rsid w:val="00217A94"/>
    <w:rsid w:val="00217AB9"/>
    <w:rsid w:val="00217ABD"/>
    <w:rsid w:val="00217E07"/>
    <w:rsid w:val="002200D9"/>
    <w:rsid w:val="00220551"/>
    <w:rsid w:val="002209E6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4B7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4F0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2F70"/>
    <w:rsid w:val="002338AE"/>
    <w:rsid w:val="00233BE4"/>
    <w:rsid w:val="00233EC0"/>
    <w:rsid w:val="0023412E"/>
    <w:rsid w:val="002346EE"/>
    <w:rsid w:val="002350E6"/>
    <w:rsid w:val="00235FDC"/>
    <w:rsid w:val="002360E3"/>
    <w:rsid w:val="002361F3"/>
    <w:rsid w:val="002365E9"/>
    <w:rsid w:val="0023696E"/>
    <w:rsid w:val="00236C9D"/>
    <w:rsid w:val="00236EFF"/>
    <w:rsid w:val="0023709D"/>
    <w:rsid w:val="0023723F"/>
    <w:rsid w:val="00237643"/>
    <w:rsid w:val="00237D51"/>
    <w:rsid w:val="00237EF0"/>
    <w:rsid w:val="00237F21"/>
    <w:rsid w:val="00237F27"/>
    <w:rsid w:val="0024004A"/>
    <w:rsid w:val="00240276"/>
    <w:rsid w:val="00240290"/>
    <w:rsid w:val="00240326"/>
    <w:rsid w:val="002403EE"/>
    <w:rsid w:val="002408E4"/>
    <w:rsid w:val="00240B99"/>
    <w:rsid w:val="00240BCE"/>
    <w:rsid w:val="00240D18"/>
    <w:rsid w:val="00240E08"/>
    <w:rsid w:val="00240E23"/>
    <w:rsid w:val="00240E5B"/>
    <w:rsid w:val="00241199"/>
    <w:rsid w:val="00241523"/>
    <w:rsid w:val="00241697"/>
    <w:rsid w:val="0024175D"/>
    <w:rsid w:val="00241772"/>
    <w:rsid w:val="00241F5A"/>
    <w:rsid w:val="00242207"/>
    <w:rsid w:val="00242301"/>
    <w:rsid w:val="0024233F"/>
    <w:rsid w:val="00242AC5"/>
    <w:rsid w:val="00242AF0"/>
    <w:rsid w:val="00243177"/>
    <w:rsid w:val="00243353"/>
    <w:rsid w:val="00243648"/>
    <w:rsid w:val="002437A4"/>
    <w:rsid w:val="0024399A"/>
    <w:rsid w:val="00243AAE"/>
    <w:rsid w:val="00243E5E"/>
    <w:rsid w:val="00243E94"/>
    <w:rsid w:val="0024472B"/>
    <w:rsid w:val="0024499B"/>
    <w:rsid w:val="00244B2F"/>
    <w:rsid w:val="00244D89"/>
    <w:rsid w:val="00244E7D"/>
    <w:rsid w:val="00245B42"/>
    <w:rsid w:val="00245BED"/>
    <w:rsid w:val="0024624E"/>
    <w:rsid w:val="00246411"/>
    <w:rsid w:val="00246CC3"/>
    <w:rsid w:val="00246D71"/>
    <w:rsid w:val="00246E3A"/>
    <w:rsid w:val="00246EDF"/>
    <w:rsid w:val="00247266"/>
    <w:rsid w:val="002472C9"/>
    <w:rsid w:val="0024744B"/>
    <w:rsid w:val="002474D9"/>
    <w:rsid w:val="0024788A"/>
    <w:rsid w:val="002479B8"/>
    <w:rsid w:val="00247C63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647"/>
    <w:rsid w:val="0025269D"/>
    <w:rsid w:val="00252A5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3F1"/>
    <w:rsid w:val="002554EA"/>
    <w:rsid w:val="002558B9"/>
    <w:rsid w:val="00255C1A"/>
    <w:rsid w:val="00255C3F"/>
    <w:rsid w:val="00255C54"/>
    <w:rsid w:val="00255CA2"/>
    <w:rsid w:val="00255CF2"/>
    <w:rsid w:val="00255D0A"/>
    <w:rsid w:val="0025607E"/>
    <w:rsid w:val="0025624E"/>
    <w:rsid w:val="00256267"/>
    <w:rsid w:val="00256352"/>
    <w:rsid w:val="002563F3"/>
    <w:rsid w:val="002565CC"/>
    <w:rsid w:val="00256CE5"/>
    <w:rsid w:val="00256FAB"/>
    <w:rsid w:val="002571B5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5D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2EEE"/>
    <w:rsid w:val="00263417"/>
    <w:rsid w:val="0026345C"/>
    <w:rsid w:val="002635BE"/>
    <w:rsid w:val="0026376C"/>
    <w:rsid w:val="00263870"/>
    <w:rsid w:val="00263918"/>
    <w:rsid w:val="002639F5"/>
    <w:rsid w:val="00263BED"/>
    <w:rsid w:val="00263F42"/>
    <w:rsid w:val="002643C6"/>
    <w:rsid w:val="00264686"/>
    <w:rsid w:val="0026481F"/>
    <w:rsid w:val="00264F4A"/>
    <w:rsid w:val="00265C04"/>
    <w:rsid w:val="00265F65"/>
    <w:rsid w:val="00266271"/>
    <w:rsid w:val="002662D6"/>
    <w:rsid w:val="0026649A"/>
    <w:rsid w:val="0026684C"/>
    <w:rsid w:val="0026734F"/>
    <w:rsid w:val="002674A1"/>
    <w:rsid w:val="002674CB"/>
    <w:rsid w:val="0026771A"/>
    <w:rsid w:val="00267C2B"/>
    <w:rsid w:val="00270097"/>
    <w:rsid w:val="00270D84"/>
    <w:rsid w:val="00271216"/>
    <w:rsid w:val="00271F39"/>
    <w:rsid w:val="0027246E"/>
    <w:rsid w:val="002726F5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706"/>
    <w:rsid w:val="00274840"/>
    <w:rsid w:val="00274B49"/>
    <w:rsid w:val="00274BED"/>
    <w:rsid w:val="00274C05"/>
    <w:rsid w:val="00274C47"/>
    <w:rsid w:val="00275153"/>
    <w:rsid w:val="0027519D"/>
    <w:rsid w:val="00275636"/>
    <w:rsid w:val="002757D9"/>
    <w:rsid w:val="00275972"/>
    <w:rsid w:val="00276171"/>
    <w:rsid w:val="002768B9"/>
    <w:rsid w:val="002768DB"/>
    <w:rsid w:val="00276950"/>
    <w:rsid w:val="002769B3"/>
    <w:rsid w:val="00276F0F"/>
    <w:rsid w:val="0027745D"/>
    <w:rsid w:val="002775DC"/>
    <w:rsid w:val="00277687"/>
    <w:rsid w:val="00277B88"/>
    <w:rsid w:val="00277F39"/>
    <w:rsid w:val="00280733"/>
    <w:rsid w:val="00280AD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A5F"/>
    <w:rsid w:val="00282B16"/>
    <w:rsid w:val="002832DF"/>
    <w:rsid w:val="0028367A"/>
    <w:rsid w:val="0028368F"/>
    <w:rsid w:val="00284A10"/>
    <w:rsid w:val="00284EE1"/>
    <w:rsid w:val="00284FE0"/>
    <w:rsid w:val="002850DF"/>
    <w:rsid w:val="0028528F"/>
    <w:rsid w:val="00285326"/>
    <w:rsid w:val="002855C0"/>
    <w:rsid w:val="00285DF1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98F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3F05"/>
    <w:rsid w:val="00293F0B"/>
    <w:rsid w:val="00294551"/>
    <w:rsid w:val="0029489D"/>
    <w:rsid w:val="00294959"/>
    <w:rsid w:val="00294C8E"/>
    <w:rsid w:val="00294E0B"/>
    <w:rsid w:val="002953A7"/>
    <w:rsid w:val="00295B9D"/>
    <w:rsid w:val="00295C98"/>
    <w:rsid w:val="0029605B"/>
    <w:rsid w:val="0029672F"/>
    <w:rsid w:val="00296A44"/>
    <w:rsid w:val="00296D57"/>
    <w:rsid w:val="0029723D"/>
    <w:rsid w:val="002975B1"/>
    <w:rsid w:val="002975FE"/>
    <w:rsid w:val="00297CE8"/>
    <w:rsid w:val="002A03F0"/>
    <w:rsid w:val="002A0622"/>
    <w:rsid w:val="002A0675"/>
    <w:rsid w:val="002A0973"/>
    <w:rsid w:val="002A09C2"/>
    <w:rsid w:val="002A0A8B"/>
    <w:rsid w:val="002A0B24"/>
    <w:rsid w:val="002A0E12"/>
    <w:rsid w:val="002A11D5"/>
    <w:rsid w:val="002A14F0"/>
    <w:rsid w:val="002A194E"/>
    <w:rsid w:val="002A1DA1"/>
    <w:rsid w:val="002A25A3"/>
    <w:rsid w:val="002A27DC"/>
    <w:rsid w:val="002A2AF5"/>
    <w:rsid w:val="002A2B2A"/>
    <w:rsid w:val="002A2D02"/>
    <w:rsid w:val="002A2D24"/>
    <w:rsid w:val="002A3050"/>
    <w:rsid w:val="002A3A86"/>
    <w:rsid w:val="002A3AF9"/>
    <w:rsid w:val="002A3B92"/>
    <w:rsid w:val="002A3EC4"/>
    <w:rsid w:val="002A4211"/>
    <w:rsid w:val="002A447F"/>
    <w:rsid w:val="002A46CB"/>
    <w:rsid w:val="002A495F"/>
    <w:rsid w:val="002A4BCE"/>
    <w:rsid w:val="002A4C02"/>
    <w:rsid w:val="002A4C38"/>
    <w:rsid w:val="002A4D97"/>
    <w:rsid w:val="002A5014"/>
    <w:rsid w:val="002A5631"/>
    <w:rsid w:val="002A5EF7"/>
    <w:rsid w:val="002A5FBD"/>
    <w:rsid w:val="002A6392"/>
    <w:rsid w:val="002A63E7"/>
    <w:rsid w:val="002A6811"/>
    <w:rsid w:val="002A6930"/>
    <w:rsid w:val="002A6C42"/>
    <w:rsid w:val="002A6FA4"/>
    <w:rsid w:val="002A73F2"/>
    <w:rsid w:val="002A74B3"/>
    <w:rsid w:val="002A7BA5"/>
    <w:rsid w:val="002A7BC6"/>
    <w:rsid w:val="002A7D0F"/>
    <w:rsid w:val="002B0161"/>
    <w:rsid w:val="002B0166"/>
    <w:rsid w:val="002B05C2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3FEE"/>
    <w:rsid w:val="002B41AE"/>
    <w:rsid w:val="002B477A"/>
    <w:rsid w:val="002B4AD5"/>
    <w:rsid w:val="002B4E00"/>
    <w:rsid w:val="002B515D"/>
    <w:rsid w:val="002B549E"/>
    <w:rsid w:val="002B54F9"/>
    <w:rsid w:val="002B58B2"/>
    <w:rsid w:val="002B5B0E"/>
    <w:rsid w:val="002B5D12"/>
    <w:rsid w:val="002B5D17"/>
    <w:rsid w:val="002B6279"/>
    <w:rsid w:val="002B6661"/>
    <w:rsid w:val="002B680E"/>
    <w:rsid w:val="002B6E30"/>
    <w:rsid w:val="002B711E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607"/>
    <w:rsid w:val="002C0886"/>
    <w:rsid w:val="002C0C5E"/>
    <w:rsid w:val="002C0E4E"/>
    <w:rsid w:val="002C1016"/>
    <w:rsid w:val="002C1217"/>
    <w:rsid w:val="002C138A"/>
    <w:rsid w:val="002C16D5"/>
    <w:rsid w:val="002C16E7"/>
    <w:rsid w:val="002C1EB6"/>
    <w:rsid w:val="002C2050"/>
    <w:rsid w:val="002C26CC"/>
    <w:rsid w:val="002C293D"/>
    <w:rsid w:val="002C2A30"/>
    <w:rsid w:val="002C3106"/>
    <w:rsid w:val="002C31B2"/>
    <w:rsid w:val="002C3401"/>
    <w:rsid w:val="002C34E1"/>
    <w:rsid w:val="002C356D"/>
    <w:rsid w:val="002C35B0"/>
    <w:rsid w:val="002C35FF"/>
    <w:rsid w:val="002C3A08"/>
    <w:rsid w:val="002C3A3A"/>
    <w:rsid w:val="002C3E77"/>
    <w:rsid w:val="002C3EB7"/>
    <w:rsid w:val="002C45A1"/>
    <w:rsid w:val="002C51E5"/>
    <w:rsid w:val="002C53BA"/>
    <w:rsid w:val="002C5B70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645"/>
    <w:rsid w:val="002C77EA"/>
    <w:rsid w:val="002C79A4"/>
    <w:rsid w:val="002C7D09"/>
    <w:rsid w:val="002D0358"/>
    <w:rsid w:val="002D07A7"/>
    <w:rsid w:val="002D07E9"/>
    <w:rsid w:val="002D0A2C"/>
    <w:rsid w:val="002D0AA6"/>
    <w:rsid w:val="002D0F39"/>
    <w:rsid w:val="002D0F60"/>
    <w:rsid w:val="002D0FBE"/>
    <w:rsid w:val="002D1743"/>
    <w:rsid w:val="002D18A7"/>
    <w:rsid w:val="002D1CE5"/>
    <w:rsid w:val="002D1DA5"/>
    <w:rsid w:val="002D1F7E"/>
    <w:rsid w:val="002D2A52"/>
    <w:rsid w:val="002D3165"/>
    <w:rsid w:val="002D359E"/>
    <w:rsid w:val="002D369B"/>
    <w:rsid w:val="002D3A85"/>
    <w:rsid w:val="002D3F44"/>
    <w:rsid w:val="002D3F80"/>
    <w:rsid w:val="002D4194"/>
    <w:rsid w:val="002D45A1"/>
    <w:rsid w:val="002D4812"/>
    <w:rsid w:val="002D489D"/>
    <w:rsid w:val="002D55F8"/>
    <w:rsid w:val="002D55F9"/>
    <w:rsid w:val="002D5733"/>
    <w:rsid w:val="002D604A"/>
    <w:rsid w:val="002D60E2"/>
    <w:rsid w:val="002D66C7"/>
    <w:rsid w:val="002D66D3"/>
    <w:rsid w:val="002D68ED"/>
    <w:rsid w:val="002D6B1F"/>
    <w:rsid w:val="002D6BEB"/>
    <w:rsid w:val="002D6D42"/>
    <w:rsid w:val="002D6FED"/>
    <w:rsid w:val="002D7384"/>
    <w:rsid w:val="002D763B"/>
    <w:rsid w:val="002D7A9F"/>
    <w:rsid w:val="002D7FA1"/>
    <w:rsid w:val="002E00A6"/>
    <w:rsid w:val="002E03C5"/>
    <w:rsid w:val="002E03D9"/>
    <w:rsid w:val="002E07B3"/>
    <w:rsid w:val="002E09F1"/>
    <w:rsid w:val="002E1714"/>
    <w:rsid w:val="002E1CC8"/>
    <w:rsid w:val="002E1DB6"/>
    <w:rsid w:val="002E1DBB"/>
    <w:rsid w:val="002E241D"/>
    <w:rsid w:val="002E2783"/>
    <w:rsid w:val="002E2AD3"/>
    <w:rsid w:val="002E31B2"/>
    <w:rsid w:val="002E366B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4FD1"/>
    <w:rsid w:val="002E50A6"/>
    <w:rsid w:val="002E56EB"/>
    <w:rsid w:val="002E57B2"/>
    <w:rsid w:val="002E5916"/>
    <w:rsid w:val="002E6263"/>
    <w:rsid w:val="002E6379"/>
    <w:rsid w:val="002E6539"/>
    <w:rsid w:val="002E654A"/>
    <w:rsid w:val="002E6591"/>
    <w:rsid w:val="002E66A3"/>
    <w:rsid w:val="002E67FA"/>
    <w:rsid w:val="002E6C6E"/>
    <w:rsid w:val="002E6C97"/>
    <w:rsid w:val="002E75DD"/>
    <w:rsid w:val="002E76FC"/>
    <w:rsid w:val="002E7C5E"/>
    <w:rsid w:val="002E7EB0"/>
    <w:rsid w:val="002F03FE"/>
    <w:rsid w:val="002F045B"/>
    <w:rsid w:val="002F05E1"/>
    <w:rsid w:val="002F07AA"/>
    <w:rsid w:val="002F0825"/>
    <w:rsid w:val="002F0F2C"/>
    <w:rsid w:val="002F0F74"/>
    <w:rsid w:val="002F118C"/>
    <w:rsid w:val="002F16A5"/>
    <w:rsid w:val="002F182A"/>
    <w:rsid w:val="002F1A0B"/>
    <w:rsid w:val="002F1B45"/>
    <w:rsid w:val="002F1CCE"/>
    <w:rsid w:val="002F23ED"/>
    <w:rsid w:val="002F2494"/>
    <w:rsid w:val="002F27E2"/>
    <w:rsid w:val="002F3181"/>
    <w:rsid w:val="002F3312"/>
    <w:rsid w:val="002F3835"/>
    <w:rsid w:val="002F38AF"/>
    <w:rsid w:val="002F3A5F"/>
    <w:rsid w:val="002F3DBC"/>
    <w:rsid w:val="002F3E41"/>
    <w:rsid w:val="002F452F"/>
    <w:rsid w:val="002F477A"/>
    <w:rsid w:val="002F4784"/>
    <w:rsid w:val="002F4978"/>
    <w:rsid w:val="002F4AAA"/>
    <w:rsid w:val="002F4D65"/>
    <w:rsid w:val="002F5204"/>
    <w:rsid w:val="002F5A02"/>
    <w:rsid w:val="002F5D69"/>
    <w:rsid w:val="002F5EE3"/>
    <w:rsid w:val="002F6148"/>
    <w:rsid w:val="002F6696"/>
    <w:rsid w:val="002F675E"/>
    <w:rsid w:val="002F687B"/>
    <w:rsid w:val="002F6A6F"/>
    <w:rsid w:val="002F70BA"/>
    <w:rsid w:val="002F7444"/>
    <w:rsid w:val="002F74AF"/>
    <w:rsid w:val="002F76C0"/>
    <w:rsid w:val="00300185"/>
    <w:rsid w:val="0030046A"/>
    <w:rsid w:val="00300C6D"/>
    <w:rsid w:val="003011E3"/>
    <w:rsid w:val="00301562"/>
    <w:rsid w:val="00301847"/>
    <w:rsid w:val="00301B18"/>
    <w:rsid w:val="00301B6F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6F8"/>
    <w:rsid w:val="00303B35"/>
    <w:rsid w:val="00303EBE"/>
    <w:rsid w:val="0030454F"/>
    <w:rsid w:val="00304559"/>
    <w:rsid w:val="00304642"/>
    <w:rsid w:val="0030479E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088"/>
    <w:rsid w:val="003106C8"/>
    <w:rsid w:val="003109E4"/>
    <w:rsid w:val="00310B6D"/>
    <w:rsid w:val="00310BAA"/>
    <w:rsid w:val="00311356"/>
    <w:rsid w:val="0031151C"/>
    <w:rsid w:val="00311C3F"/>
    <w:rsid w:val="003125FF"/>
    <w:rsid w:val="00312821"/>
    <w:rsid w:val="00312B79"/>
    <w:rsid w:val="00312D54"/>
    <w:rsid w:val="00313335"/>
    <w:rsid w:val="003133FD"/>
    <w:rsid w:val="0031340A"/>
    <w:rsid w:val="003134FA"/>
    <w:rsid w:val="00313761"/>
    <w:rsid w:val="00313789"/>
    <w:rsid w:val="0031399E"/>
    <w:rsid w:val="00313DD5"/>
    <w:rsid w:val="00314088"/>
    <w:rsid w:val="00314312"/>
    <w:rsid w:val="003145EB"/>
    <w:rsid w:val="00314C14"/>
    <w:rsid w:val="00315510"/>
    <w:rsid w:val="00315979"/>
    <w:rsid w:val="00315A7C"/>
    <w:rsid w:val="00316055"/>
    <w:rsid w:val="003160AC"/>
    <w:rsid w:val="003163FE"/>
    <w:rsid w:val="00316A62"/>
    <w:rsid w:val="00316D6C"/>
    <w:rsid w:val="003177CF"/>
    <w:rsid w:val="00320152"/>
    <w:rsid w:val="00320169"/>
    <w:rsid w:val="0032044C"/>
    <w:rsid w:val="003208E3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579"/>
    <w:rsid w:val="0032386F"/>
    <w:rsid w:val="00323896"/>
    <w:rsid w:val="003238FC"/>
    <w:rsid w:val="00323D29"/>
    <w:rsid w:val="00324055"/>
    <w:rsid w:val="003240A2"/>
    <w:rsid w:val="0032454F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6771"/>
    <w:rsid w:val="00327557"/>
    <w:rsid w:val="00327B73"/>
    <w:rsid w:val="00327FA1"/>
    <w:rsid w:val="00330387"/>
    <w:rsid w:val="00330A18"/>
    <w:rsid w:val="00330ED4"/>
    <w:rsid w:val="00331012"/>
    <w:rsid w:val="00331205"/>
    <w:rsid w:val="003314F7"/>
    <w:rsid w:val="0033174C"/>
    <w:rsid w:val="00331786"/>
    <w:rsid w:val="003319D2"/>
    <w:rsid w:val="00331A8E"/>
    <w:rsid w:val="00331C9E"/>
    <w:rsid w:val="00331E96"/>
    <w:rsid w:val="00331EB2"/>
    <w:rsid w:val="0033202D"/>
    <w:rsid w:val="00332C6A"/>
    <w:rsid w:val="003334DB"/>
    <w:rsid w:val="0033362D"/>
    <w:rsid w:val="00333CEF"/>
    <w:rsid w:val="00333EE0"/>
    <w:rsid w:val="00334573"/>
    <w:rsid w:val="00334FD7"/>
    <w:rsid w:val="003350A2"/>
    <w:rsid w:val="00335EF2"/>
    <w:rsid w:val="00336AE1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AC"/>
    <w:rsid w:val="003410EA"/>
    <w:rsid w:val="00341130"/>
    <w:rsid w:val="00341FA7"/>
    <w:rsid w:val="003422CE"/>
    <w:rsid w:val="00342F2A"/>
    <w:rsid w:val="003434C8"/>
    <w:rsid w:val="00343A16"/>
    <w:rsid w:val="00343AD6"/>
    <w:rsid w:val="00343C9C"/>
    <w:rsid w:val="00343DBA"/>
    <w:rsid w:val="003443D2"/>
    <w:rsid w:val="003445B5"/>
    <w:rsid w:val="003449F8"/>
    <w:rsid w:val="00344BC5"/>
    <w:rsid w:val="00344EDD"/>
    <w:rsid w:val="0034514D"/>
    <w:rsid w:val="0034576D"/>
    <w:rsid w:val="00345987"/>
    <w:rsid w:val="00345CDC"/>
    <w:rsid w:val="00345D05"/>
    <w:rsid w:val="00345DAA"/>
    <w:rsid w:val="00345FD9"/>
    <w:rsid w:val="00345FDC"/>
    <w:rsid w:val="0034608F"/>
    <w:rsid w:val="0034614B"/>
    <w:rsid w:val="003463C0"/>
    <w:rsid w:val="00346472"/>
    <w:rsid w:val="00346565"/>
    <w:rsid w:val="00346593"/>
    <w:rsid w:val="003469D4"/>
    <w:rsid w:val="00346B94"/>
    <w:rsid w:val="00346D2B"/>
    <w:rsid w:val="00346F20"/>
    <w:rsid w:val="003470F8"/>
    <w:rsid w:val="00347237"/>
    <w:rsid w:val="0034745F"/>
    <w:rsid w:val="003475AD"/>
    <w:rsid w:val="00347A53"/>
    <w:rsid w:val="003501A3"/>
    <w:rsid w:val="00350392"/>
    <w:rsid w:val="00350736"/>
    <w:rsid w:val="00350981"/>
    <w:rsid w:val="00350B59"/>
    <w:rsid w:val="00350C17"/>
    <w:rsid w:val="00351182"/>
    <w:rsid w:val="0035126A"/>
    <w:rsid w:val="00351614"/>
    <w:rsid w:val="0035173D"/>
    <w:rsid w:val="00351862"/>
    <w:rsid w:val="00351A84"/>
    <w:rsid w:val="00351D20"/>
    <w:rsid w:val="00352BD6"/>
    <w:rsid w:val="00352EA2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894"/>
    <w:rsid w:val="003559B6"/>
    <w:rsid w:val="00355D31"/>
    <w:rsid w:val="0035634A"/>
    <w:rsid w:val="00356565"/>
    <w:rsid w:val="00356650"/>
    <w:rsid w:val="003569F4"/>
    <w:rsid w:val="00356A42"/>
    <w:rsid w:val="00356BD9"/>
    <w:rsid w:val="00356C62"/>
    <w:rsid w:val="0035724B"/>
    <w:rsid w:val="0035766E"/>
    <w:rsid w:val="00357AF7"/>
    <w:rsid w:val="00357DE2"/>
    <w:rsid w:val="00357F14"/>
    <w:rsid w:val="003604F4"/>
    <w:rsid w:val="0036095F"/>
    <w:rsid w:val="00361582"/>
    <w:rsid w:val="00361B11"/>
    <w:rsid w:val="00361B5D"/>
    <w:rsid w:val="0036247D"/>
    <w:rsid w:val="00362A1B"/>
    <w:rsid w:val="00362CCF"/>
    <w:rsid w:val="00362D26"/>
    <w:rsid w:val="00362DD2"/>
    <w:rsid w:val="00363391"/>
    <w:rsid w:val="00363398"/>
    <w:rsid w:val="003636AA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34"/>
    <w:rsid w:val="003702BE"/>
    <w:rsid w:val="00370881"/>
    <w:rsid w:val="0037109C"/>
    <w:rsid w:val="003710D6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83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9C5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5FA"/>
    <w:rsid w:val="003766F2"/>
    <w:rsid w:val="003766F9"/>
    <w:rsid w:val="00376738"/>
    <w:rsid w:val="003767A7"/>
    <w:rsid w:val="003768CA"/>
    <w:rsid w:val="00376A3A"/>
    <w:rsid w:val="00376A7C"/>
    <w:rsid w:val="00376DF5"/>
    <w:rsid w:val="00377038"/>
    <w:rsid w:val="003770BB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189"/>
    <w:rsid w:val="00381513"/>
    <w:rsid w:val="00382906"/>
    <w:rsid w:val="00382959"/>
    <w:rsid w:val="00382BDA"/>
    <w:rsid w:val="00382E8B"/>
    <w:rsid w:val="003830F0"/>
    <w:rsid w:val="00383170"/>
    <w:rsid w:val="0038351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1CBC"/>
    <w:rsid w:val="00391CFE"/>
    <w:rsid w:val="00392044"/>
    <w:rsid w:val="00392B8B"/>
    <w:rsid w:val="00392DF4"/>
    <w:rsid w:val="00392F18"/>
    <w:rsid w:val="003930A5"/>
    <w:rsid w:val="003933F5"/>
    <w:rsid w:val="00393B3D"/>
    <w:rsid w:val="00393CF9"/>
    <w:rsid w:val="00393D4B"/>
    <w:rsid w:val="00394119"/>
    <w:rsid w:val="003942FB"/>
    <w:rsid w:val="0039436F"/>
    <w:rsid w:val="0039446B"/>
    <w:rsid w:val="0039495C"/>
    <w:rsid w:val="00394C50"/>
    <w:rsid w:val="003955B1"/>
    <w:rsid w:val="00395D09"/>
    <w:rsid w:val="00396381"/>
    <w:rsid w:val="0039643D"/>
    <w:rsid w:val="003964BC"/>
    <w:rsid w:val="00396718"/>
    <w:rsid w:val="0039691F"/>
    <w:rsid w:val="00396930"/>
    <w:rsid w:val="003969A2"/>
    <w:rsid w:val="00396DDB"/>
    <w:rsid w:val="00397082"/>
    <w:rsid w:val="0039757E"/>
    <w:rsid w:val="00397632"/>
    <w:rsid w:val="003976BF"/>
    <w:rsid w:val="003976E0"/>
    <w:rsid w:val="00397864"/>
    <w:rsid w:val="00397BF3"/>
    <w:rsid w:val="003A021D"/>
    <w:rsid w:val="003A04CB"/>
    <w:rsid w:val="003A0859"/>
    <w:rsid w:val="003A0AD3"/>
    <w:rsid w:val="003A0CA7"/>
    <w:rsid w:val="003A0E2D"/>
    <w:rsid w:val="003A0EF4"/>
    <w:rsid w:val="003A1095"/>
    <w:rsid w:val="003A1197"/>
    <w:rsid w:val="003A17AB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DA"/>
    <w:rsid w:val="003A4876"/>
    <w:rsid w:val="003A4F6D"/>
    <w:rsid w:val="003A52E8"/>
    <w:rsid w:val="003A58E3"/>
    <w:rsid w:val="003A5EC3"/>
    <w:rsid w:val="003A699A"/>
    <w:rsid w:val="003A6B7C"/>
    <w:rsid w:val="003A6D5A"/>
    <w:rsid w:val="003A6EB7"/>
    <w:rsid w:val="003A6F0C"/>
    <w:rsid w:val="003A6F1B"/>
    <w:rsid w:val="003A703D"/>
    <w:rsid w:val="003A7127"/>
    <w:rsid w:val="003A71F4"/>
    <w:rsid w:val="003A7484"/>
    <w:rsid w:val="003A77C0"/>
    <w:rsid w:val="003A77F8"/>
    <w:rsid w:val="003A7DFB"/>
    <w:rsid w:val="003A7EA7"/>
    <w:rsid w:val="003B007B"/>
    <w:rsid w:val="003B00C4"/>
    <w:rsid w:val="003B07E1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2448"/>
    <w:rsid w:val="003B3019"/>
    <w:rsid w:val="003B3303"/>
    <w:rsid w:val="003B392D"/>
    <w:rsid w:val="003B3B79"/>
    <w:rsid w:val="003B3ED1"/>
    <w:rsid w:val="003B457A"/>
    <w:rsid w:val="003B4B34"/>
    <w:rsid w:val="003B4D2A"/>
    <w:rsid w:val="003B4D7D"/>
    <w:rsid w:val="003B4E6F"/>
    <w:rsid w:val="003B4F97"/>
    <w:rsid w:val="003B50D2"/>
    <w:rsid w:val="003B585B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B6A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61B"/>
    <w:rsid w:val="003C3783"/>
    <w:rsid w:val="003C3AC0"/>
    <w:rsid w:val="003C3E28"/>
    <w:rsid w:val="003C4596"/>
    <w:rsid w:val="003C5044"/>
    <w:rsid w:val="003C5219"/>
    <w:rsid w:val="003C5513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8D6"/>
    <w:rsid w:val="003D1952"/>
    <w:rsid w:val="003D1A7D"/>
    <w:rsid w:val="003D1AF0"/>
    <w:rsid w:val="003D1B73"/>
    <w:rsid w:val="003D1C00"/>
    <w:rsid w:val="003D2307"/>
    <w:rsid w:val="003D2423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DA2"/>
    <w:rsid w:val="003D3EDD"/>
    <w:rsid w:val="003D3F6F"/>
    <w:rsid w:val="003D441E"/>
    <w:rsid w:val="003D442E"/>
    <w:rsid w:val="003D4431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5C9B"/>
    <w:rsid w:val="003D603D"/>
    <w:rsid w:val="003D6BA4"/>
    <w:rsid w:val="003D7243"/>
    <w:rsid w:val="003D72D7"/>
    <w:rsid w:val="003D73F0"/>
    <w:rsid w:val="003D79EB"/>
    <w:rsid w:val="003D7ADC"/>
    <w:rsid w:val="003D7BCF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249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3D"/>
    <w:rsid w:val="003E4242"/>
    <w:rsid w:val="003E467E"/>
    <w:rsid w:val="003E4B15"/>
    <w:rsid w:val="003E4CFA"/>
    <w:rsid w:val="003E4D97"/>
    <w:rsid w:val="003E4FDB"/>
    <w:rsid w:val="003E511B"/>
    <w:rsid w:val="003E5214"/>
    <w:rsid w:val="003E56BF"/>
    <w:rsid w:val="003E5812"/>
    <w:rsid w:val="003E59A0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1C"/>
    <w:rsid w:val="003E7486"/>
    <w:rsid w:val="003E748B"/>
    <w:rsid w:val="003E75A4"/>
    <w:rsid w:val="003E7613"/>
    <w:rsid w:val="003E78F4"/>
    <w:rsid w:val="003E7961"/>
    <w:rsid w:val="003E7E2B"/>
    <w:rsid w:val="003F0231"/>
    <w:rsid w:val="003F02D4"/>
    <w:rsid w:val="003F0519"/>
    <w:rsid w:val="003F05C1"/>
    <w:rsid w:val="003F062A"/>
    <w:rsid w:val="003F06E0"/>
    <w:rsid w:val="003F0726"/>
    <w:rsid w:val="003F0C3C"/>
    <w:rsid w:val="003F148A"/>
    <w:rsid w:val="003F17B4"/>
    <w:rsid w:val="003F181E"/>
    <w:rsid w:val="003F1907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CEA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5F6A"/>
    <w:rsid w:val="003F5FE8"/>
    <w:rsid w:val="003F6349"/>
    <w:rsid w:val="003F6472"/>
    <w:rsid w:val="003F6A2B"/>
    <w:rsid w:val="003F6A79"/>
    <w:rsid w:val="003F6B63"/>
    <w:rsid w:val="003F6DDC"/>
    <w:rsid w:val="003F6F2F"/>
    <w:rsid w:val="003F7073"/>
    <w:rsid w:val="003F759B"/>
    <w:rsid w:val="003F7644"/>
    <w:rsid w:val="003F7692"/>
    <w:rsid w:val="003F7EB4"/>
    <w:rsid w:val="00400289"/>
    <w:rsid w:val="004003D7"/>
    <w:rsid w:val="00400DD9"/>
    <w:rsid w:val="00401192"/>
    <w:rsid w:val="00401310"/>
    <w:rsid w:val="00401335"/>
    <w:rsid w:val="00401367"/>
    <w:rsid w:val="00401AF7"/>
    <w:rsid w:val="00401D95"/>
    <w:rsid w:val="00401E90"/>
    <w:rsid w:val="0040297E"/>
    <w:rsid w:val="00402B97"/>
    <w:rsid w:val="00402C4B"/>
    <w:rsid w:val="00402C64"/>
    <w:rsid w:val="00402C8E"/>
    <w:rsid w:val="00402EE1"/>
    <w:rsid w:val="00403058"/>
    <w:rsid w:val="00403182"/>
    <w:rsid w:val="0040339F"/>
    <w:rsid w:val="004039A4"/>
    <w:rsid w:val="00403B3D"/>
    <w:rsid w:val="00404041"/>
    <w:rsid w:val="004040A7"/>
    <w:rsid w:val="00404258"/>
    <w:rsid w:val="004042CB"/>
    <w:rsid w:val="004044F6"/>
    <w:rsid w:val="004046AA"/>
    <w:rsid w:val="00404920"/>
    <w:rsid w:val="00404C0A"/>
    <w:rsid w:val="00405062"/>
    <w:rsid w:val="00405156"/>
    <w:rsid w:val="0040518E"/>
    <w:rsid w:val="004051A8"/>
    <w:rsid w:val="0040570A"/>
    <w:rsid w:val="0040584F"/>
    <w:rsid w:val="00405CB8"/>
    <w:rsid w:val="00405CD1"/>
    <w:rsid w:val="00405CFC"/>
    <w:rsid w:val="00405EE4"/>
    <w:rsid w:val="00406162"/>
    <w:rsid w:val="004065C3"/>
    <w:rsid w:val="004067F0"/>
    <w:rsid w:val="00406BA1"/>
    <w:rsid w:val="0040712C"/>
    <w:rsid w:val="0040725A"/>
    <w:rsid w:val="0040727A"/>
    <w:rsid w:val="0040756F"/>
    <w:rsid w:val="00407B00"/>
    <w:rsid w:val="00407BB2"/>
    <w:rsid w:val="00407C17"/>
    <w:rsid w:val="00407CBD"/>
    <w:rsid w:val="00407DC5"/>
    <w:rsid w:val="00407E0D"/>
    <w:rsid w:val="004100AC"/>
    <w:rsid w:val="00410414"/>
    <w:rsid w:val="00410615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1F85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3B"/>
    <w:rsid w:val="00415AC5"/>
    <w:rsid w:val="00415BA7"/>
    <w:rsid w:val="00415BEB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35C"/>
    <w:rsid w:val="0042267F"/>
    <w:rsid w:val="004227EC"/>
    <w:rsid w:val="00422874"/>
    <w:rsid w:val="004228BB"/>
    <w:rsid w:val="004229AE"/>
    <w:rsid w:val="00422A8F"/>
    <w:rsid w:val="00422AAB"/>
    <w:rsid w:val="004233C0"/>
    <w:rsid w:val="004238D2"/>
    <w:rsid w:val="00423BFF"/>
    <w:rsid w:val="00423C72"/>
    <w:rsid w:val="00424279"/>
    <w:rsid w:val="00424423"/>
    <w:rsid w:val="0042491D"/>
    <w:rsid w:val="00424BC6"/>
    <w:rsid w:val="00424C09"/>
    <w:rsid w:val="00424C25"/>
    <w:rsid w:val="00424E9A"/>
    <w:rsid w:val="004253A8"/>
    <w:rsid w:val="0042541B"/>
    <w:rsid w:val="004255D4"/>
    <w:rsid w:val="0042560B"/>
    <w:rsid w:val="00425DD0"/>
    <w:rsid w:val="00425E4F"/>
    <w:rsid w:val="0042603B"/>
    <w:rsid w:val="0042625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760"/>
    <w:rsid w:val="00427EB9"/>
    <w:rsid w:val="00430625"/>
    <w:rsid w:val="004306D5"/>
    <w:rsid w:val="00430749"/>
    <w:rsid w:val="00430BAE"/>
    <w:rsid w:val="00430F0F"/>
    <w:rsid w:val="00430FA4"/>
    <w:rsid w:val="00431006"/>
    <w:rsid w:val="00431136"/>
    <w:rsid w:val="00431303"/>
    <w:rsid w:val="00431917"/>
    <w:rsid w:val="004319EC"/>
    <w:rsid w:val="00432187"/>
    <w:rsid w:val="004324DB"/>
    <w:rsid w:val="004328C5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574"/>
    <w:rsid w:val="00434E96"/>
    <w:rsid w:val="00435958"/>
    <w:rsid w:val="0043620D"/>
    <w:rsid w:val="00436296"/>
    <w:rsid w:val="004366B7"/>
    <w:rsid w:val="004367F2"/>
    <w:rsid w:val="00436A0D"/>
    <w:rsid w:val="00436C85"/>
    <w:rsid w:val="00436E0E"/>
    <w:rsid w:val="00436E54"/>
    <w:rsid w:val="00436F9B"/>
    <w:rsid w:val="004370DE"/>
    <w:rsid w:val="0043712C"/>
    <w:rsid w:val="0043728C"/>
    <w:rsid w:val="0043740F"/>
    <w:rsid w:val="004376AA"/>
    <w:rsid w:val="00437BD3"/>
    <w:rsid w:val="00437E09"/>
    <w:rsid w:val="00440002"/>
    <w:rsid w:val="0044007B"/>
    <w:rsid w:val="00440222"/>
    <w:rsid w:val="00440571"/>
    <w:rsid w:val="0044076C"/>
    <w:rsid w:val="00440973"/>
    <w:rsid w:val="00440E19"/>
    <w:rsid w:val="00440EA5"/>
    <w:rsid w:val="00440F43"/>
    <w:rsid w:val="00441072"/>
    <w:rsid w:val="004414A1"/>
    <w:rsid w:val="004415F2"/>
    <w:rsid w:val="00441714"/>
    <w:rsid w:val="0044172C"/>
    <w:rsid w:val="00441A09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3BB3"/>
    <w:rsid w:val="00444125"/>
    <w:rsid w:val="004447E4"/>
    <w:rsid w:val="00445196"/>
    <w:rsid w:val="0044589D"/>
    <w:rsid w:val="00445BC1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AC4"/>
    <w:rsid w:val="00447B5D"/>
    <w:rsid w:val="00447BB8"/>
    <w:rsid w:val="00450881"/>
    <w:rsid w:val="004508BE"/>
    <w:rsid w:val="004511FA"/>
    <w:rsid w:val="0045141E"/>
    <w:rsid w:val="004514A8"/>
    <w:rsid w:val="004516BA"/>
    <w:rsid w:val="00451CAD"/>
    <w:rsid w:val="00451E72"/>
    <w:rsid w:val="00451EAD"/>
    <w:rsid w:val="004528B4"/>
    <w:rsid w:val="0045296D"/>
    <w:rsid w:val="00452FF5"/>
    <w:rsid w:val="004535A6"/>
    <w:rsid w:val="004539CB"/>
    <w:rsid w:val="00453A85"/>
    <w:rsid w:val="00453E25"/>
    <w:rsid w:val="00453F18"/>
    <w:rsid w:val="00453FE2"/>
    <w:rsid w:val="004543C7"/>
    <w:rsid w:val="0045475E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5D2"/>
    <w:rsid w:val="00460722"/>
    <w:rsid w:val="004608B8"/>
    <w:rsid w:val="00460ABC"/>
    <w:rsid w:val="00460B9E"/>
    <w:rsid w:val="00460D5A"/>
    <w:rsid w:val="00460D9A"/>
    <w:rsid w:val="00460DB8"/>
    <w:rsid w:val="00460E51"/>
    <w:rsid w:val="0046137C"/>
    <w:rsid w:val="00461A37"/>
    <w:rsid w:val="00461BAC"/>
    <w:rsid w:val="00461CE1"/>
    <w:rsid w:val="00461EB8"/>
    <w:rsid w:val="00462056"/>
    <w:rsid w:val="0046219B"/>
    <w:rsid w:val="0046246E"/>
    <w:rsid w:val="0046312E"/>
    <w:rsid w:val="00463267"/>
    <w:rsid w:val="00463782"/>
    <w:rsid w:val="0046388C"/>
    <w:rsid w:val="004638AE"/>
    <w:rsid w:val="004638E4"/>
    <w:rsid w:val="00463921"/>
    <w:rsid w:val="0046416D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5CF6"/>
    <w:rsid w:val="004661CA"/>
    <w:rsid w:val="00466358"/>
    <w:rsid w:val="00466510"/>
    <w:rsid w:val="00466578"/>
    <w:rsid w:val="004669EE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6B8"/>
    <w:rsid w:val="00470AB0"/>
    <w:rsid w:val="00470AC8"/>
    <w:rsid w:val="00470E45"/>
    <w:rsid w:val="00470E56"/>
    <w:rsid w:val="00470E65"/>
    <w:rsid w:val="00471117"/>
    <w:rsid w:val="004712A2"/>
    <w:rsid w:val="004713CE"/>
    <w:rsid w:val="00471776"/>
    <w:rsid w:val="00471C98"/>
    <w:rsid w:val="00471DC9"/>
    <w:rsid w:val="00471DE3"/>
    <w:rsid w:val="00471E48"/>
    <w:rsid w:val="0047202B"/>
    <w:rsid w:val="00472124"/>
    <w:rsid w:val="00472215"/>
    <w:rsid w:val="00472498"/>
    <w:rsid w:val="0047290A"/>
    <w:rsid w:val="00472BB2"/>
    <w:rsid w:val="00473105"/>
    <w:rsid w:val="004732C4"/>
    <w:rsid w:val="00473325"/>
    <w:rsid w:val="00473619"/>
    <w:rsid w:val="00473C88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A8B"/>
    <w:rsid w:val="00475C67"/>
    <w:rsid w:val="0047601F"/>
    <w:rsid w:val="0047622E"/>
    <w:rsid w:val="00476317"/>
    <w:rsid w:val="004763C0"/>
    <w:rsid w:val="004764EF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7F1"/>
    <w:rsid w:val="00480B23"/>
    <w:rsid w:val="00480BA4"/>
    <w:rsid w:val="004810DD"/>
    <w:rsid w:val="0048126A"/>
    <w:rsid w:val="00481566"/>
    <w:rsid w:val="004816BB"/>
    <w:rsid w:val="00481826"/>
    <w:rsid w:val="004819CF"/>
    <w:rsid w:val="004825E8"/>
    <w:rsid w:val="00482975"/>
    <w:rsid w:val="00482DAC"/>
    <w:rsid w:val="00482F77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5FD7"/>
    <w:rsid w:val="004862B8"/>
    <w:rsid w:val="004864B5"/>
    <w:rsid w:val="00486725"/>
    <w:rsid w:val="00486929"/>
    <w:rsid w:val="004869FE"/>
    <w:rsid w:val="00486D0E"/>
    <w:rsid w:val="00486D61"/>
    <w:rsid w:val="00486FCC"/>
    <w:rsid w:val="00487658"/>
    <w:rsid w:val="00487F3F"/>
    <w:rsid w:val="00490115"/>
    <w:rsid w:val="004901D6"/>
    <w:rsid w:val="0049064C"/>
    <w:rsid w:val="00490829"/>
    <w:rsid w:val="004909C8"/>
    <w:rsid w:val="004910CA"/>
    <w:rsid w:val="00491299"/>
    <w:rsid w:val="0049129D"/>
    <w:rsid w:val="004914CD"/>
    <w:rsid w:val="00491503"/>
    <w:rsid w:val="004916E9"/>
    <w:rsid w:val="00491838"/>
    <w:rsid w:val="00491C1F"/>
    <w:rsid w:val="00491FD0"/>
    <w:rsid w:val="004927E7"/>
    <w:rsid w:val="004929F3"/>
    <w:rsid w:val="00492CC1"/>
    <w:rsid w:val="00493061"/>
    <w:rsid w:val="00493424"/>
    <w:rsid w:val="00493AB8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27"/>
    <w:rsid w:val="0049776B"/>
    <w:rsid w:val="00497E7B"/>
    <w:rsid w:val="00497F33"/>
    <w:rsid w:val="004A00A2"/>
    <w:rsid w:val="004A03B5"/>
    <w:rsid w:val="004A072D"/>
    <w:rsid w:val="004A0CC2"/>
    <w:rsid w:val="004A0FA8"/>
    <w:rsid w:val="004A101D"/>
    <w:rsid w:val="004A1297"/>
    <w:rsid w:val="004A140B"/>
    <w:rsid w:val="004A145A"/>
    <w:rsid w:val="004A195A"/>
    <w:rsid w:val="004A1BAF"/>
    <w:rsid w:val="004A1E97"/>
    <w:rsid w:val="004A1ED3"/>
    <w:rsid w:val="004A1F10"/>
    <w:rsid w:val="004A1F32"/>
    <w:rsid w:val="004A239E"/>
    <w:rsid w:val="004A24E0"/>
    <w:rsid w:val="004A2683"/>
    <w:rsid w:val="004A276A"/>
    <w:rsid w:val="004A2945"/>
    <w:rsid w:val="004A2C59"/>
    <w:rsid w:val="004A2D09"/>
    <w:rsid w:val="004A2DC0"/>
    <w:rsid w:val="004A2E93"/>
    <w:rsid w:val="004A2EAC"/>
    <w:rsid w:val="004A2F5E"/>
    <w:rsid w:val="004A2F86"/>
    <w:rsid w:val="004A30F9"/>
    <w:rsid w:val="004A32E7"/>
    <w:rsid w:val="004A3311"/>
    <w:rsid w:val="004A339F"/>
    <w:rsid w:val="004A33FC"/>
    <w:rsid w:val="004A3613"/>
    <w:rsid w:val="004A38FB"/>
    <w:rsid w:val="004A3E5B"/>
    <w:rsid w:val="004A4481"/>
    <w:rsid w:val="004A4572"/>
    <w:rsid w:val="004A4632"/>
    <w:rsid w:val="004A51CD"/>
    <w:rsid w:val="004A5414"/>
    <w:rsid w:val="004A5505"/>
    <w:rsid w:val="004A5676"/>
    <w:rsid w:val="004A5CBA"/>
    <w:rsid w:val="004A5F59"/>
    <w:rsid w:val="004A6098"/>
    <w:rsid w:val="004A6A7D"/>
    <w:rsid w:val="004A6CDE"/>
    <w:rsid w:val="004A6E18"/>
    <w:rsid w:val="004A79A3"/>
    <w:rsid w:val="004A7AB7"/>
    <w:rsid w:val="004A7B84"/>
    <w:rsid w:val="004B10B4"/>
    <w:rsid w:val="004B11CF"/>
    <w:rsid w:val="004B161E"/>
    <w:rsid w:val="004B1D00"/>
    <w:rsid w:val="004B1E45"/>
    <w:rsid w:val="004B226C"/>
    <w:rsid w:val="004B24A2"/>
    <w:rsid w:val="004B2648"/>
    <w:rsid w:val="004B27BD"/>
    <w:rsid w:val="004B2913"/>
    <w:rsid w:val="004B2A63"/>
    <w:rsid w:val="004B2C6C"/>
    <w:rsid w:val="004B2FF5"/>
    <w:rsid w:val="004B3124"/>
    <w:rsid w:val="004B31E8"/>
    <w:rsid w:val="004B3421"/>
    <w:rsid w:val="004B3573"/>
    <w:rsid w:val="004B359E"/>
    <w:rsid w:val="004B3A98"/>
    <w:rsid w:val="004B3B90"/>
    <w:rsid w:val="004B3E7B"/>
    <w:rsid w:val="004B4013"/>
    <w:rsid w:val="004B418E"/>
    <w:rsid w:val="004B4362"/>
    <w:rsid w:val="004B44F1"/>
    <w:rsid w:val="004B49AD"/>
    <w:rsid w:val="004B4AB6"/>
    <w:rsid w:val="004B5B8D"/>
    <w:rsid w:val="004B5BBB"/>
    <w:rsid w:val="004B5E11"/>
    <w:rsid w:val="004B5E40"/>
    <w:rsid w:val="004B6165"/>
    <w:rsid w:val="004B616A"/>
    <w:rsid w:val="004B6697"/>
    <w:rsid w:val="004B6861"/>
    <w:rsid w:val="004B697A"/>
    <w:rsid w:val="004B6BB8"/>
    <w:rsid w:val="004B6DD6"/>
    <w:rsid w:val="004B7146"/>
    <w:rsid w:val="004B757C"/>
    <w:rsid w:val="004B7ACC"/>
    <w:rsid w:val="004C023D"/>
    <w:rsid w:val="004C029E"/>
    <w:rsid w:val="004C07C2"/>
    <w:rsid w:val="004C0B50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2F64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89E"/>
    <w:rsid w:val="004C69DB"/>
    <w:rsid w:val="004C6D55"/>
    <w:rsid w:val="004C6F98"/>
    <w:rsid w:val="004C74FF"/>
    <w:rsid w:val="004C7697"/>
    <w:rsid w:val="004C78D5"/>
    <w:rsid w:val="004C793D"/>
    <w:rsid w:val="004C7B63"/>
    <w:rsid w:val="004C7D71"/>
    <w:rsid w:val="004C7FCF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AFE"/>
    <w:rsid w:val="004D2E44"/>
    <w:rsid w:val="004D2F54"/>
    <w:rsid w:val="004D3105"/>
    <w:rsid w:val="004D32B9"/>
    <w:rsid w:val="004D3373"/>
    <w:rsid w:val="004D34E5"/>
    <w:rsid w:val="004D3749"/>
    <w:rsid w:val="004D38E1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A51"/>
    <w:rsid w:val="004D6C49"/>
    <w:rsid w:val="004D6FD7"/>
    <w:rsid w:val="004D749B"/>
    <w:rsid w:val="004D74E8"/>
    <w:rsid w:val="004D76DE"/>
    <w:rsid w:val="004D7A58"/>
    <w:rsid w:val="004D7B37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1E5B"/>
    <w:rsid w:val="004E237B"/>
    <w:rsid w:val="004E24D3"/>
    <w:rsid w:val="004E2926"/>
    <w:rsid w:val="004E2ADC"/>
    <w:rsid w:val="004E2B41"/>
    <w:rsid w:val="004E2B7E"/>
    <w:rsid w:val="004E2F86"/>
    <w:rsid w:val="004E3343"/>
    <w:rsid w:val="004E34C2"/>
    <w:rsid w:val="004E35A5"/>
    <w:rsid w:val="004E390B"/>
    <w:rsid w:val="004E393A"/>
    <w:rsid w:val="004E39C8"/>
    <w:rsid w:val="004E3A1B"/>
    <w:rsid w:val="004E3F1E"/>
    <w:rsid w:val="004E3F31"/>
    <w:rsid w:val="004E3FB4"/>
    <w:rsid w:val="004E40AD"/>
    <w:rsid w:val="004E40FF"/>
    <w:rsid w:val="004E422F"/>
    <w:rsid w:val="004E4918"/>
    <w:rsid w:val="004E4A33"/>
    <w:rsid w:val="004E4B07"/>
    <w:rsid w:val="004E4D3A"/>
    <w:rsid w:val="004E5016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23"/>
    <w:rsid w:val="004F05CA"/>
    <w:rsid w:val="004F0A20"/>
    <w:rsid w:val="004F0A5B"/>
    <w:rsid w:val="004F0F66"/>
    <w:rsid w:val="004F11F7"/>
    <w:rsid w:val="004F1374"/>
    <w:rsid w:val="004F15EE"/>
    <w:rsid w:val="004F1690"/>
    <w:rsid w:val="004F1A07"/>
    <w:rsid w:val="004F1A71"/>
    <w:rsid w:val="004F1EA7"/>
    <w:rsid w:val="004F1F37"/>
    <w:rsid w:val="004F201A"/>
    <w:rsid w:val="004F20DB"/>
    <w:rsid w:val="004F3151"/>
    <w:rsid w:val="004F3156"/>
    <w:rsid w:val="004F342A"/>
    <w:rsid w:val="004F3597"/>
    <w:rsid w:val="004F3823"/>
    <w:rsid w:val="004F3A19"/>
    <w:rsid w:val="004F3A1A"/>
    <w:rsid w:val="004F3DEC"/>
    <w:rsid w:val="004F3FA9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6687"/>
    <w:rsid w:val="004F70F2"/>
    <w:rsid w:val="004F7310"/>
    <w:rsid w:val="004F783C"/>
    <w:rsid w:val="004F7AA5"/>
    <w:rsid w:val="004F7ACB"/>
    <w:rsid w:val="004F7BB4"/>
    <w:rsid w:val="004F7F55"/>
    <w:rsid w:val="00500515"/>
    <w:rsid w:val="00500768"/>
    <w:rsid w:val="00500C77"/>
    <w:rsid w:val="00500D24"/>
    <w:rsid w:val="00500EFF"/>
    <w:rsid w:val="00500F4A"/>
    <w:rsid w:val="00501565"/>
    <w:rsid w:val="005015EB"/>
    <w:rsid w:val="00502242"/>
    <w:rsid w:val="0050264D"/>
    <w:rsid w:val="00502AAA"/>
    <w:rsid w:val="00502C0E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3AC"/>
    <w:rsid w:val="00504D8C"/>
    <w:rsid w:val="00504DC5"/>
    <w:rsid w:val="0050527D"/>
    <w:rsid w:val="005053F1"/>
    <w:rsid w:val="00505622"/>
    <w:rsid w:val="005056F0"/>
    <w:rsid w:val="00505898"/>
    <w:rsid w:val="005058A0"/>
    <w:rsid w:val="00505C5E"/>
    <w:rsid w:val="00506248"/>
    <w:rsid w:val="0050629A"/>
    <w:rsid w:val="005062C6"/>
    <w:rsid w:val="00506504"/>
    <w:rsid w:val="00506A8B"/>
    <w:rsid w:val="00506C14"/>
    <w:rsid w:val="00506C56"/>
    <w:rsid w:val="00506C8B"/>
    <w:rsid w:val="005070D0"/>
    <w:rsid w:val="0050799C"/>
    <w:rsid w:val="00507AAC"/>
    <w:rsid w:val="00507ACB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3B1"/>
    <w:rsid w:val="00513478"/>
    <w:rsid w:val="00513669"/>
    <w:rsid w:val="0051392A"/>
    <w:rsid w:val="00513D1D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5B4F"/>
    <w:rsid w:val="00516104"/>
    <w:rsid w:val="005161CA"/>
    <w:rsid w:val="00516537"/>
    <w:rsid w:val="00516694"/>
    <w:rsid w:val="00516851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9B1"/>
    <w:rsid w:val="00521CFD"/>
    <w:rsid w:val="00521DE6"/>
    <w:rsid w:val="00521E1E"/>
    <w:rsid w:val="00522A14"/>
    <w:rsid w:val="00522AED"/>
    <w:rsid w:val="00522BB3"/>
    <w:rsid w:val="00522D6A"/>
    <w:rsid w:val="00522EA2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57F"/>
    <w:rsid w:val="0052571B"/>
    <w:rsid w:val="00525754"/>
    <w:rsid w:val="00526171"/>
    <w:rsid w:val="00526402"/>
    <w:rsid w:val="0052671C"/>
    <w:rsid w:val="00526B69"/>
    <w:rsid w:val="005278DF"/>
    <w:rsid w:val="00527A03"/>
    <w:rsid w:val="00527AE5"/>
    <w:rsid w:val="00527E46"/>
    <w:rsid w:val="00527ED0"/>
    <w:rsid w:val="00527F20"/>
    <w:rsid w:val="00530507"/>
    <w:rsid w:val="00530670"/>
    <w:rsid w:val="00530740"/>
    <w:rsid w:val="00530864"/>
    <w:rsid w:val="005308E1"/>
    <w:rsid w:val="0053098C"/>
    <w:rsid w:val="00530C77"/>
    <w:rsid w:val="005310E3"/>
    <w:rsid w:val="0053110B"/>
    <w:rsid w:val="0053169E"/>
    <w:rsid w:val="00531758"/>
    <w:rsid w:val="005319C4"/>
    <w:rsid w:val="00531D27"/>
    <w:rsid w:val="00531D4A"/>
    <w:rsid w:val="005320EF"/>
    <w:rsid w:val="005321B6"/>
    <w:rsid w:val="0053236E"/>
    <w:rsid w:val="0053246F"/>
    <w:rsid w:val="00532C18"/>
    <w:rsid w:val="00532F10"/>
    <w:rsid w:val="0053389A"/>
    <w:rsid w:val="005338C1"/>
    <w:rsid w:val="00533BD5"/>
    <w:rsid w:val="00533D34"/>
    <w:rsid w:val="00533D45"/>
    <w:rsid w:val="00533D9A"/>
    <w:rsid w:val="00534155"/>
    <w:rsid w:val="00534171"/>
    <w:rsid w:val="00534433"/>
    <w:rsid w:val="00534511"/>
    <w:rsid w:val="005346A6"/>
    <w:rsid w:val="0053489E"/>
    <w:rsid w:val="005348FB"/>
    <w:rsid w:val="00534D5F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6BA0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D8B"/>
    <w:rsid w:val="00540E57"/>
    <w:rsid w:val="00540F5A"/>
    <w:rsid w:val="005412ED"/>
    <w:rsid w:val="005412FB"/>
    <w:rsid w:val="00541664"/>
    <w:rsid w:val="00541810"/>
    <w:rsid w:val="00541A72"/>
    <w:rsid w:val="00541E7E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8B3"/>
    <w:rsid w:val="00544D3C"/>
    <w:rsid w:val="005454D7"/>
    <w:rsid w:val="0054557D"/>
    <w:rsid w:val="00545675"/>
    <w:rsid w:val="0054585E"/>
    <w:rsid w:val="00545D60"/>
    <w:rsid w:val="00545E50"/>
    <w:rsid w:val="00545F95"/>
    <w:rsid w:val="00546410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01B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2A"/>
    <w:rsid w:val="00553EC9"/>
    <w:rsid w:val="00553ED4"/>
    <w:rsid w:val="0055479C"/>
    <w:rsid w:val="005547A8"/>
    <w:rsid w:val="005548FC"/>
    <w:rsid w:val="00554C7D"/>
    <w:rsid w:val="00554F25"/>
    <w:rsid w:val="005553DA"/>
    <w:rsid w:val="00555412"/>
    <w:rsid w:val="00555585"/>
    <w:rsid w:val="00555C44"/>
    <w:rsid w:val="00555EB7"/>
    <w:rsid w:val="00555F03"/>
    <w:rsid w:val="00555F77"/>
    <w:rsid w:val="00555FF5"/>
    <w:rsid w:val="005563F9"/>
    <w:rsid w:val="005564F6"/>
    <w:rsid w:val="00556996"/>
    <w:rsid w:val="00556A88"/>
    <w:rsid w:val="00556AAC"/>
    <w:rsid w:val="00557086"/>
    <w:rsid w:val="00557128"/>
    <w:rsid w:val="005574D5"/>
    <w:rsid w:val="00557C03"/>
    <w:rsid w:val="00560059"/>
    <w:rsid w:val="00560635"/>
    <w:rsid w:val="0056090C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3B8A"/>
    <w:rsid w:val="005640A8"/>
    <w:rsid w:val="005642C5"/>
    <w:rsid w:val="0056449A"/>
    <w:rsid w:val="00564B66"/>
    <w:rsid w:val="00564D0F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51D"/>
    <w:rsid w:val="005677EA"/>
    <w:rsid w:val="005679A8"/>
    <w:rsid w:val="00567B47"/>
    <w:rsid w:val="00567FF6"/>
    <w:rsid w:val="00570885"/>
    <w:rsid w:val="00570EE0"/>
    <w:rsid w:val="005710D4"/>
    <w:rsid w:val="005712EC"/>
    <w:rsid w:val="0057133A"/>
    <w:rsid w:val="0057133B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36"/>
    <w:rsid w:val="005732F8"/>
    <w:rsid w:val="005734D5"/>
    <w:rsid w:val="00573842"/>
    <w:rsid w:val="00573DA3"/>
    <w:rsid w:val="00574465"/>
    <w:rsid w:val="00574611"/>
    <w:rsid w:val="00574A0F"/>
    <w:rsid w:val="00575241"/>
    <w:rsid w:val="0057539B"/>
    <w:rsid w:val="00575476"/>
    <w:rsid w:val="005754FE"/>
    <w:rsid w:val="00575AD5"/>
    <w:rsid w:val="00575AF0"/>
    <w:rsid w:val="00575DF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AA"/>
    <w:rsid w:val="005808D0"/>
    <w:rsid w:val="00580AFE"/>
    <w:rsid w:val="00581025"/>
    <w:rsid w:val="005815CF"/>
    <w:rsid w:val="0058165F"/>
    <w:rsid w:val="0058181A"/>
    <w:rsid w:val="00581900"/>
    <w:rsid w:val="00581A14"/>
    <w:rsid w:val="00581AAF"/>
    <w:rsid w:val="00581AE7"/>
    <w:rsid w:val="00581E93"/>
    <w:rsid w:val="0058230B"/>
    <w:rsid w:val="005824ED"/>
    <w:rsid w:val="005827CF"/>
    <w:rsid w:val="00582A73"/>
    <w:rsid w:val="00582B64"/>
    <w:rsid w:val="00582B69"/>
    <w:rsid w:val="00582F88"/>
    <w:rsid w:val="0058306C"/>
    <w:rsid w:val="00583686"/>
    <w:rsid w:val="00583A70"/>
    <w:rsid w:val="00583AF8"/>
    <w:rsid w:val="00583C54"/>
    <w:rsid w:val="00583CA7"/>
    <w:rsid w:val="00583CF9"/>
    <w:rsid w:val="00583D60"/>
    <w:rsid w:val="00584256"/>
    <w:rsid w:val="00584589"/>
    <w:rsid w:val="0058460D"/>
    <w:rsid w:val="0058465D"/>
    <w:rsid w:val="00584A46"/>
    <w:rsid w:val="00584CF8"/>
    <w:rsid w:val="00584DC6"/>
    <w:rsid w:val="00585276"/>
    <w:rsid w:val="0058531F"/>
    <w:rsid w:val="0058586E"/>
    <w:rsid w:val="005858E0"/>
    <w:rsid w:val="005858E7"/>
    <w:rsid w:val="00586174"/>
    <w:rsid w:val="005867B8"/>
    <w:rsid w:val="005867EA"/>
    <w:rsid w:val="00586A2E"/>
    <w:rsid w:val="00586E3F"/>
    <w:rsid w:val="00586F21"/>
    <w:rsid w:val="005871D3"/>
    <w:rsid w:val="005873D0"/>
    <w:rsid w:val="0058748B"/>
    <w:rsid w:val="0058753F"/>
    <w:rsid w:val="005876C2"/>
    <w:rsid w:val="00587B7F"/>
    <w:rsid w:val="0059016B"/>
    <w:rsid w:val="005902A3"/>
    <w:rsid w:val="00590E9F"/>
    <w:rsid w:val="00591061"/>
    <w:rsid w:val="005912F4"/>
    <w:rsid w:val="0059135C"/>
    <w:rsid w:val="005916C9"/>
    <w:rsid w:val="0059180E"/>
    <w:rsid w:val="0059192C"/>
    <w:rsid w:val="00591965"/>
    <w:rsid w:val="00591A2B"/>
    <w:rsid w:val="00591BF2"/>
    <w:rsid w:val="00591D25"/>
    <w:rsid w:val="00591E9E"/>
    <w:rsid w:val="005921DE"/>
    <w:rsid w:val="00592F4C"/>
    <w:rsid w:val="005930FC"/>
    <w:rsid w:val="0059334C"/>
    <w:rsid w:val="005934EF"/>
    <w:rsid w:val="0059358D"/>
    <w:rsid w:val="00593BDA"/>
    <w:rsid w:val="005942E4"/>
    <w:rsid w:val="00594337"/>
    <w:rsid w:val="00594969"/>
    <w:rsid w:val="00594A9A"/>
    <w:rsid w:val="00594C29"/>
    <w:rsid w:val="00594DDA"/>
    <w:rsid w:val="00594F35"/>
    <w:rsid w:val="00595930"/>
    <w:rsid w:val="00595B13"/>
    <w:rsid w:val="00595C51"/>
    <w:rsid w:val="00595D5F"/>
    <w:rsid w:val="00595D7D"/>
    <w:rsid w:val="00595ECA"/>
    <w:rsid w:val="00596186"/>
    <w:rsid w:val="00596449"/>
    <w:rsid w:val="005966A6"/>
    <w:rsid w:val="005968CD"/>
    <w:rsid w:val="00596934"/>
    <w:rsid w:val="0059693A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2D5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350D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4F4"/>
    <w:rsid w:val="005A474D"/>
    <w:rsid w:val="005A4B77"/>
    <w:rsid w:val="005A4B8E"/>
    <w:rsid w:val="005A58B4"/>
    <w:rsid w:val="005A5DB1"/>
    <w:rsid w:val="005A65D1"/>
    <w:rsid w:val="005A6746"/>
    <w:rsid w:val="005A6EF8"/>
    <w:rsid w:val="005A744C"/>
    <w:rsid w:val="005A7FC3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B22"/>
    <w:rsid w:val="005B2E53"/>
    <w:rsid w:val="005B2FD0"/>
    <w:rsid w:val="005B31FA"/>
    <w:rsid w:val="005B33F5"/>
    <w:rsid w:val="005B3460"/>
    <w:rsid w:val="005B35AB"/>
    <w:rsid w:val="005B3C41"/>
    <w:rsid w:val="005B3D02"/>
    <w:rsid w:val="005B3FD5"/>
    <w:rsid w:val="005B407A"/>
    <w:rsid w:val="005B40EA"/>
    <w:rsid w:val="005B4286"/>
    <w:rsid w:val="005B441B"/>
    <w:rsid w:val="005B459C"/>
    <w:rsid w:val="005B45C5"/>
    <w:rsid w:val="005B537B"/>
    <w:rsid w:val="005B55B6"/>
    <w:rsid w:val="005B56AC"/>
    <w:rsid w:val="005B5720"/>
    <w:rsid w:val="005B5813"/>
    <w:rsid w:val="005B5840"/>
    <w:rsid w:val="005B5A26"/>
    <w:rsid w:val="005B5B3F"/>
    <w:rsid w:val="005B5D08"/>
    <w:rsid w:val="005B5E8E"/>
    <w:rsid w:val="005B610B"/>
    <w:rsid w:val="005B6585"/>
    <w:rsid w:val="005B677E"/>
    <w:rsid w:val="005B6812"/>
    <w:rsid w:val="005B69A4"/>
    <w:rsid w:val="005B6C02"/>
    <w:rsid w:val="005B6F5D"/>
    <w:rsid w:val="005B73E6"/>
    <w:rsid w:val="005B762D"/>
    <w:rsid w:val="005B77BA"/>
    <w:rsid w:val="005B7A71"/>
    <w:rsid w:val="005B7F2A"/>
    <w:rsid w:val="005B7F58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A7"/>
    <w:rsid w:val="005C48FA"/>
    <w:rsid w:val="005C4AE6"/>
    <w:rsid w:val="005C51A7"/>
    <w:rsid w:val="005C55F6"/>
    <w:rsid w:val="005C5847"/>
    <w:rsid w:val="005C5A04"/>
    <w:rsid w:val="005C5B1B"/>
    <w:rsid w:val="005C5C74"/>
    <w:rsid w:val="005C60E3"/>
    <w:rsid w:val="005C64C0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3B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C76"/>
    <w:rsid w:val="005D2E2B"/>
    <w:rsid w:val="005D3488"/>
    <w:rsid w:val="005D3510"/>
    <w:rsid w:val="005D35CD"/>
    <w:rsid w:val="005D38DA"/>
    <w:rsid w:val="005D3B48"/>
    <w:rsid w:val="005D3CA5"/>
    <w:rsid w:val="005D3E24"/>
    <w:rsid w:val="005D40E9"/>
    <w:rsid w:val="005D491C"/>
    <w:rsid w:val="005D4981"/>
    <w:rsid w:val="005D5929"/>
    <w:rsid w:val="005D5C8C"/>
    <w:rsid w:val="005D5F84"/>
    <w:rsid w:val="005D5FD6"/>
    <w:rsid w:val="005D60B8"/>
    <w:rsid w:val="005D6A03"/>
    <w:rsid w:val="005D6A5D"/>
    <w:rsid w:val="005D6AEE"/>
    <w:rsid w:val="005D6BB3"/>
    <w:rsid w:val="005D6C1D"/>
    <w:rsid w:val="005D6DF1"/>
    <w:rsid w:val="005D709E"/>
    <w:rsid w:val="005D75D1"/>
    <w:rsid w:val="005D7ED2"/>
    <w:rsid w:val="005D7F48"/>
    <w:rsid w:val="005E0287"/>
    <w:rsid w:val="005E060B"/>
    <w:rsid w:val="005E0B2B"/>
    <w:rsid w:val="005E1067"/>
    <w:rsid w:val="005E110E"/>
    <w:rsid w:val="005E14AB"/>
    <w:rsid w:val="005E16DA"/>
    <w:rsid w:val="005E17B4"/>
    <w:rsid w:val="005E1D0C"/>
    <w:rsid w:val="005E1DE1"/>
    <w:rsid w:val="005E1EFC"/>
    <w:rsid w:val="005E2875"/>
    <w:rsid w:val="005E2B4B"/>
    <w:rsid w:val="005E2CC0"/>
    <w:rsid w:val="005E2F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0979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CB2"/>
    <w:rsid w:val="005F3DFA"/>
    <w:rsid w:val="005F3E86"/>
    <w:rsid w:val="005F3E8F"/>
    <w:rsid w:val="005F4294"/>
    <w:rsid w:val="005F4495"/>
    <w:rsid w:val="005F4561"/>
    <w:rsid w:val="005F4944"/>
    <w:rsid w:val="005F4D0A"/>
    <w:rsid w:val="005F52E1"/>
    <w:rsid w:val="005F56F6"/>
    <w:rsid w:val="005F5D7A"/>
    <w:rsid w:val="005F5D83"/>
    <w:rsid w:val="005F5EB1"/>
    <w:rsid w:val="005F6017"/>
    <w:rsid w:val="005F61CD"/>
    <w:rsid w:val="005F62F4"/>
    <w:rsid w:val="005F6E42"/>
    <w:rsid w:val="005F7038"/>
    <w:rsid w:val="005F7228"/>
    <w:rsid w:val="005F74F7"/>
    <w:rsid w:val="005F7B4D"/>
    <w:rsid w:val="005F7EE0"/>
    <w:rsid w:val="005F7F09"/>
    <w:rsid w:val="00600213"/>
    <w:rsid w:val="00600698"/>
    <w:rsid w:val="00600901"/>
    <w:rsid w:val="00600905"/>
    <w:rsid w:val="00600D8B"/>
    <w:rsid w:val="00600E1B"/>
    <w:rsid w:val="00601181"/>
    <w:rsid w:val="00601240"/>
    <w:rsid w:val="006014E0"/>
    <w:rsid w:val="00601A61"/>
    <w:rsid w:val="00601BBB"/>
    <w:rsid w:val="00601CFF"/>
    <w:rsid w:val="00601E31"/>
    <w:rsid w:val="00602059"/>
    <w:rsid w:val="006021B7"/>
    <w:rsid w:val="00602661"/>
    <w:rsid w:val="00602828"/>
    <w:rsid w:val="00602A0B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138"/>
    <w:rsid w:val="00604515"/>
    <w:rsid w:val="00604DCC"/>
    <w:rsid w:val="00604E8A"/>
    <w:rsid w:val="00604EB2"/>
    <w:rsid w:val="00605239"/>
    <w:rsid w:val="00605728"/>
    <w:rsid w:val="006058E3"/>
    <w:rsid w:val="00605A61"/>
    <w:rsid w:val="00605FE8"/>
    <w:rsid w:val="006065CE"/>
    <w:rsid w:val="00606C41"/>
    <w:rsid w:val="00606CAC"/>
    <w:rsid w:val="00606F35"/>
    <w:rsid w:val="00607002"/>
    <w:rsid w:val="006073BD"/>
    <w:rsid w:val="006079B0"/>
    <w:rsid w:val="00607B8E"/>
    <w:rsid w:val="00607EC4"/>
    <w:rsid w:val="00610728"/>
    <w:rsid w:val="00610873"/>
    <w:rsid w:val="00610D82"/>
    <w:rsid w:val="00610DB5"/>
    <w:rsid w:val="00610DD3"/>
    <w:rsid w:val="00611103"/>
    <w:rsid w:val="0061115D"/>
    <w:rsid w:val="006111DB"/>
    <w:rsid w:val="006111FA"/>
    <w:rsid w:val="006113B6"/>
    <w:rsid w:val="006117C8"/>
    <w:rsid w:val="00611C10"/>
    <w:rsid w:val="00611E0E"/>
    <w:rsid w:val="00612512"/>
    <w:rsid w:val="0061254C"/>
    <w:rsid w:val="00612BA9"/>
    <w:rsid w:val="00612F92"/>
    <w:rsid w:val="006132EA"/>
    <w:rsid w:val="00613349"/>
    <w:rsid w:val="0061343C"/>
    <w:rsid w:val="00613C0D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4F60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609"/>
    <w:rsid w:val="006178BB"/>
    <w:rsid w:val="00617BA9"/>
    <w:rsid w:val="00617DB6"/>
    <w:rsid w:val="00617E7F"/>
    <w:rsid w:val="00617E91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114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4FD5"/>
    <w:rsid w:val="00625A0F"/>
    <w:rsid w:val="00625CCB"/>
    <w:rsid w:val="00625E67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9F4"/>
    <w:rsid w:val="00630C86"/>
    <w:rsid w:val="00630DA7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A5C"/>
    <w:rsid w:val="00632DB9"/>
    <w:rsid w:val="00633119"/>
    <w:rsid w:val="006333D8"/>
    <w:rsid w:val="00633691"/>
    <w:rsid w:val="00633AFB"/>
    <w:rsid w:val="00634010"/>
    <w:rsid w:val="00634235"/>
    <w:rsid w:val="0063431E"/>
    <w:rsid w:val="00634352"/>
    <w:rsid w:val="00634C76"/>
    <w:rsid w:val="00634F15"/>
    <w:rsid w:val="006351A7"/>
    <w:rsid w:val="0063529A"/>
    <w:rsid w:val="00635C7D"/>
    <w:rsid w:val="00635DD6"/>
    <w:rsid w:val="006361F4"/>
    <w:rsid w:val="00636487"/>
    <w:rsid w:val="006366C3"/>
    <w:rsid w:val="006367E6"/>
    <w:rsid w:val="00636A0F"/>
    <w:rsid w:val="00636C5A"/>
    <w:rsid w:val="00636C9E"/>
    <w:rsid w:val="00636DD8"/>
    <w:rsid w:val="00636E84"/>
    <w:rsid w:val="006375F8"/>
    <w:rsid w:val="00637766"/>
    <w:rsid w:val="006378D3"/>
    <w:rsid w:val="00637FDE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7BC"/>
    <w:rsid w:val="00643D7A"/>
    <w:rsid w:val="00643F0D"/>
    <w:rsid w:val="00644065"/>
    <w:rsid w:val="006445B0"/>
    <w:rsid w:val="00644CE6"/>
    <w:rsid w:val="00644D65"/>
    <w:rsid w:val="00645085"/>
    <w:rsid w:val="006451E8"/>
    <w:rsid w:val="006454B6"/>
    <w:rsid w:val="006462AA"/>
    <w:rsid w:val="006469BB"/>
    <w:rsid w:val="00646AAC"/>
    <w:rsid w:val="00646AAD"/>
    <w:rsid w:val="00646C77"/>
    <w:rsid w:val="006470FB"/>
    <w:rsid w:val="0064727D"/>
    <w:rsid w:val="00647726"/>
    <w:rsid w:val="00647960"/>
    <w:rsid w:val="00647E31"/>
    <w:rsid w:val="00647F8C"/>
    <w:rsid w:val="00650528"/>
    <w:rsid w:val="006507CF"/>
    <w:rsid w:val="006509C3"/>
    <w:rsid w:val="00651030"/>
    <w:rsid w:val="00651289"/>
    <w:rsid w:val="00651317"/>
    <w:rsid w:val="006514B1"/>
    <w:rsid w:val="006515BC"/>
    <w:rsid w:val="00651AF6"/>
    <w:rsid w:val="00651B4E"/>
    <w:rsid w:val="00651CE7"/>
    <w:rsid w:val="00651E4F"/>
    <w:rsid w:val="00651F7B"/>
    <w:rsid w:val="00651F91"/>
    <w:rsid w:val="00652364"/>
    <w:rsid w:val="0065248B"/>
    <w:rsid w:val="0065269F"/>
    <w:rsid w:val="006526F8"/>
    <w:rsid w:val="00652F45"/>
    <w:rsid w:val="00652F53"/>
    <w:rsid w:val="00653172"/>
    <w:rsid w:val="00653284"/>
    <w:rsid w:val="00653513"/>
    <w:rsid w:val="00653615"/>
    <w:rsid w:val="00653DD8"/>
    <w:rsid w:val="00653ED9"/>
    <w:rsid w:val="00653F33"/>
    <w:rsid w:val="00653F77"/>
    <w:rsid w:val="006542DA"/>
    <w:rsid w:val="006546E7"/>
    <w:rsid w:val="00654A8B"/>
    <w:rsid w:val="00654EE3"/>
    <w:rsid w:val="00655053"/>
    <w:rsid w:val="0065569E"/>
    <w:rsid w:val="00655758"/>
    <w:rsid w:val="00655AD1"/>
    <w:rsid w:val="00655AD8"/>
    <w:rsid w:val="00655C21"/>
    <w:rsid w:val="0065607C"/>
    <w:rsid w:val="006566A1"/>
    <w:rsid w:val="00656853"/>
    <w:rsid w:val="00656931"/>
    <w:rsid w:val="00656A07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4F"/>
    <w:rsid w:val="00662BB5"/>
    <w:rsid w:val="006634EE"/>
    <w:rsid w:val="006637E4"/>
    <w:rsid w:val="00663F7D"/>
    <w:rsid w:val="00663FB5"/>
    <w:rsid w:val="00663FF3"/>
    <w:rsid w:val="00664345"/>
    <w:rsid w:val="00664481"/>
    <w:rsid w:val="00664943"/>
    <w:rsid w:val="00664B5A"/>
    <w:rsid w:val="006654A8"/>
    <w:rsid w:val="00665596"/>
    <w:rsid w:val="00665BB2"/>
    <w:rsid w:val="00666276"/>
    <w:rsid w:val="00666415"/>
    <w:rsid w:val="0066651A"/>
    <w:rsid w:val="00666708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0F1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7F1"/>
    <w:rsid w:val="00674940"/>
    <w:rsid w:val="00674A1C"/>
    <w:rsid w:val="00674AC4"/>
    <w:rsid w:val="00675038"/>
    <w:rsid w:val="0067536C"/>
    <w:rsid w:val="0067542F"/>
    <w:rsid w:val="00675E5F"/>
    <w:rsid w:val="00675F6D"/>
    <w:rsid w:val="0067606B"/>
    <w:rsid w:val="006764A2"/>
    <w:rsid w:val="00676809"/>
    <w:rsid w:val="00676965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77EB3"/>
    <w:rsid w:val="006801A4"/>
    <w:rsid w:val="006802AC"/>
    <w:rsid w:val="0068049D"/>
    <w:rsid w:val="00680801"/>
    <w:rsid w:val="0068098D"/>
    <w:rsid w:val="00680E1D"/>
    <w:rsid w:val="006813B6"/>
    <w:rsid w:val="00681475"/>
    <w:rsid w:val="00682217"/>
    <w:rsid w:val="00682345"/>
    <w:rsid w:val="006823B3"/>
    <w:rsid w:val="00682447"/>
    <w:rsid w:val="00682A48"/>
    <w:rsid w:val="00682A9C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653"/>
    <w:rsid w:val="00684837"/>
    <w:rsid w:val="00684E02"/>
    <w:rsid w:val="006851F6"/>
    <w:rsid w:val="0068534F"/>
    <w:rsid w:val="00685396"/>
    <w:rsid w:val="00685444"/>
    <w:rsid w:val="006859E7"/>
    <w:rsid w:val="00685AE8"/>
    <w:rsid w:val="00685BDF"/>
    <w:rsid w:val="00686204"/>
    <w:rsid w:val="0068629F"/>
    <w:rsid w:val="00686378"/>
    <w:rsid w:val="00686494"/>
    <w:rsid w:val="00686D95"/>
    <w:rsid w:val="00687435"/>
    <w:rsid w:val="006875B3"/>
    <w:rsid w:val="006875B8"/>
    <w:rsid w:val="006876F9"/>
    <w:rsid w:val="006878CB"/>
    <w:rsid w:val="00687A6C"/>
    <w:rsid w:val="00687BCB"/>
    <w:rsid w:val="00687E1C"/>
    <w:rsid w:val="00687EE1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BE8"/>
    <w:rsid w:val="00692C58"/>
    <w:rsid w:val="00692C8A"/>
    <w:rsid w:val="00692E20"/>
    <w:rsid w:val="00692F03"/>
    <w:rsid w:val="006935AC"/>
    <w:rsid w:val="006938BD"/>
    <w:rsid w:val="0069391D"/>
    <w:rsid w:val="0069410C"/>
    <w:rsid w:val="006944B5"/>
    <w:rsid w:val="006944F5"/>
    <w:rsid w:val="00694C23"/>
    <w:rsid w:val="00694E2F"/>
    <w:rsid w:val="00694FC7"/>
    <w:rsid w:val="00694FC9"/>
    <w:rsid w:val="006950D7"/>
    <w:rsid w:val="006951C2"/>
    <w:rsid w:val="0069572E"/>
    <w:rsid w:val="006958CB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733"/>
    <w:rsid w:val="00697F72"/>
    <w:rsid w:val="006A0094"/>
    <w:rsid w:val="006A0540"/>
    <w:rsid w:val="006A14CC"/>
    <w:rsid w:val="006A17ED"/>
    <w:rsid w:val="006A1B0E"/>
    <w:rsid w:val="006A1B37"/>
    <w:rsid w:val="006A2145"/>
    <w:rsid w:val="006A2495"/>
    <w:rsid w:val="006A2695"/>
    <w:rsid w:val="006A2805"/>
    <w:rsid w:val="006A2A27"/>
    <w:rsid w:val="006A2C1C"/>
    <w:rsid w:val="006A2CE7"/>
    <w:rsid w:val="006A2F21"/>
    <w:rsid w:val="006A314E"/>
    <w:rsid w:val="006A327C"/>
    <w:rsid w:val="006A32D9"/>
    <w:rsid w:val="006A3427"/>
    <w:rsid w:val="006A381B"/>
    <w:rsid w:val="006A3ED8"/>
    <w:rsid w:val="006A3F19"/>
    <w:rsid w:val="006A4A56"/>
    <w:rsid w:val="006A4C6C"/>
    <w:rsid w:val="006A5775"/>
    <w:rsid w:val="006A5A21"/>
    <w:rsid w:val="006A5B46"/>
    <w:rsid w:val="006A6182"/>
    <w:rsid w:val="006A61C9"/>
    <w:rsid w:val="006A6535"/>
    <w:rsid w:val="006A6E38"/>
    <w:rsid w:val="006A6E65"/>
    <w:rsid w:val="006A708F"/>
    <w:rsid w:val="006A7216"/>
    <w:rsid w:val="006A738D"/>
    <w:rsid w:val="006A7AA6"/>
    <w:rsid w:val="006A7E97"/>
    <w:rsid w:val="006B0100"/>
    <w:rsid w:val="006B0A0E"/>
    <w:rsid w:val="006B0D9B"/>
    <w:rsid w:val="006B10D9"/>
    <w:rsid w:val="006B123C"/>
    <w:rsid w:val="006B1281"/>
    <w:rsid w:val="006B1B40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412"/>
    <w:rsid w:val="006B6491"/>
    <w:rsid w:val="006B68D1"/>
    <w:rsid w:val="006B69AA"/>
    <w:rsid w:val="006B6ACF"/>
    <w:rsid w:val="006B6EF6"/>
    <w:rsid w:val="006B6F0D"/>
    <w:rsid w:val="006B71B3"/>
    <w:rsid w:val="006B75CA"/>
    <w:rsid w:val="006B767C"/>
    <w:rsid w:val="006B773A"/>
    <w:rsid w:val="006B785F"/>
    <w:rsid w:val="006B79C7"/>
    <w:rsid w:val="006B7B87"/>
    <w:rsid w:val="006C0092"/>
    <w:rsid w:val="006C00A9"/>
    <w:rsid w:val="006C01F9"/>
    <w:rsid w:val="006C0369"/>
    <w:rsid w:val="006C0B66"/>
    <w:rsid w:val="006C0BCB"/>
    <w:rsid w:val="006C0C64"/>
    <w:rsid w:val="006C0EDD"/>
    <w:rsid w:val="006C16B2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311"/>
    <w:rsid w:val="006C46A3"/>
    <w:rsid w:val="006C4A6A"/>
    <w:rsid w:val="006C4AF7"/>
    <w:rsid w:val="006C4C07"/>
    <w:rsid w:val="006C4F32"/>
    <w:rsid w:val="006C4F56"/>
    <w:rsid w:val="006C557D"/>
    <w:rsid w:val="006C5620"/>
    <w:rsid w:val="006C57ED"/>
    <w:rsid w:val="006C5AB0"/>
    <w:rsid w:val="006C5AD9"/>
    <w:rsid w:val="006C5BA2"/>
    <w:rsid w:val="006C5C8E"/>
    <w:rsid w:val="006C671F"/>
    <w:rsid w:val="006C67E4"/>
    <w:rsid w:val="006C69B3"/>
    <w:rsid w:val="006C6AA6"/>
    <w:rsid w:val="006C7421"/>
    <w:rsid w:val="006C796A"/>
    <w:rsid w:val="006C7AC9"/>
    <w:rsid w:val="006C7B3E"/>
    <w:rsid w:val="006C7EC4"/>
    <w:rsid w:val="006D008C"/>
    <w:rsid w:val="006D00BC"/>
    <w:rsid w:val="006D01BD"/>
    <w:rsid w:val="006D03D2"/>
    <w:rsid w:val="006D0510"/>
    <w:rsid w:val="006D0937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7FC"/>
    <w:rsid w:val="006D3AA0"/>
    <w:rsid w:val="006D3CC6"/>
    <w:rsid w:val="006D3D33"/>
    <w:rsid w:val="006D4112"/>
    <w:rsid w:val="006D411B"/>
    <w:rsid w:val="006D4151"/>
    <w:rsid w:val="006D4514"/>
    <w:rsid w:val="006D4582"/>
    <w:rsid w:val="006D4961"/>
    <w:rsid w:val="006D4B0C"/>
    <w:rsid w:val="006D4BAD"/>
    <w:rsid w:val="006D4DA4"/>
    <w:rsid w:val="006D4F63"/>
    <w:rsid w:val="006D503E"/>
    <w:rsid w:val="006D5176"/>
    <w:rsid w:val="006D5597"/>
    <w:rsid w:val="006D5691"/>
    <w:rsid w:val="006D5754"/>
    <w:rsid w:val="006D6174"/>
    <w:rsid w:val="006D619F"/>
    <w:rsid w:val="006D629F"/>
    <w:rsid w:val="006D687C"/>
    <w:rsid w:val="006D6A9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0D6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2BF5"/>
    <w:rsid w:val="006E30D0"/>
    <w:rsid w:val="006E3231"/>
    <w:rsid w:val="006E37AA"/>
    <w:rsid w:val="006E3838"/>
    <w:rsid w:val="006E38ED"/>
    <w:rsid w:val="006E393E"/>
    <w:rsid w:val="006E3A5E"/>
    <w:rsid w:val="006E3C77"/>
    <w:rsid w:val="006E3D28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69D"/>
    <w:rsid w:val="006E592A"/>
    <w:rsid w:val="006E5B81"/>
    <w:rsid w:val="006E5C1C"/>
    <w:rsid w:val="006E5FCA"/>
    <w:rsid w:val="006E6103"/>
    <w:rsid w:val="006E6524"/>
    <w:rsid w:val="006E66A2"/>
    <w:rsid w:val="006E66A5"/>
    <w:rsid w:val="006E6847"/>
    <w:rsid w:val="006E72DC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893"/>
    <w:rsid w:val="006F09D9"/>
    <w:rsid w:val="006F0ED0"/>
    <w:rsid w:val="006F0FE2"/>
    <w:rsid w:val="006F11B6"/>
    <w:rsid w:val="006F13A6"/>
    <w:rsid w:val="006F1445"/>
    <w:rsid w:val="006F177A"/>
    <w:rsid w:val="006F1B26"/>
    <w:rsid w:val="006F1C0B"/>
    <w:rsid w:val="006F221B"/>
    <w:rsid w:val="006F2989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C08"/>
    <w:rsid w:val="006F4F71"/>
    <w:rsid w:val="006F50BA"/>
    <w:rsid w:val="006F5506"/>
    <w:rsid w:val="006F5571"/>
    <w:rsid w:val="006F5647"/>
    <w:rsid w:val="006F5671"/>
    <w:rsid w:val="006F5736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3A0"/>
    <w:rsid w:val="006F7851"/>
    <w:rsid w:val="006F7885"/>
    <w:rsid w:val="006F79B5"/>
    <w:rsid w:val="006F7DBB"/>
    <w:rsid w:val="00700013"/>
    <w:rsid w:val="007001A8"/>
    <w:rsid w:val="007002D4"/>
    <w:rsid w:val="00700991"/>
    <w:rsid w:val="00700C5B"/>
    <w:rsid w:val="00701006"/>
    <w:rsid w:val="0070156A"/>
    <w:rsid w:val="00701A46"/>
    <w:rsid w:val="00701CA8"/>
    <w:rsid w:val="00701CE1"/>
    <w:rsid w:val="007021C4"/>
    <w:rsid w:val="007023C3"/>
    <w:rsid w:val="007024D4"/>
    <w:rsid w:val="00702947"/>
    <w:rsid w:val="00702A9F"/>
    <w:rsid w:val="00702F2C"/>
    <w:rsid w:val="0070307A"/>
    <w:rsid w:val="007030B8"/>
    <w:rsid w:val="007032E9"/>
    <w:rsid w:val="007035CE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108"/>
    <w:rsid w:val="00705164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D11"/>
    <w:rsid w:val="00706FAA"/>
    <w:rsid w:val="00707021"/>
    <w:rsid w:val="007071A6"/>
    <w:rsid w:val="007071C1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A6"/>
    <w:rsid w:val="00710B64"/>
    <w:rsid w:val="00710DEE"/>
    <w:rsid w:val="00710F24"/>
    <w:rsid w:val="00710F4F"/>
    <w:rsid w:val="0071119A"/>
    <w:rsid w:val="00711215"/>
    <w:rsid w:val="007112BB"/>
    <w:rsid w:val="007112CE"/>
    <w:rsid w:val="007114C7"/>
    <w:rsid w:val="007118CC"/>
    <w:rsid w:val="00711B5F"/>
    <w:rsid w:val="00711B9D"/>
    <w:rsid w:val="00711CDC"/>
    <w:rsid w:val="00711E7F"/>
    <w:rsid w:val="00712265"/>
    <w:rsid w:val="007122DF"/>
    <w:rsid w:val="007128D4"/>
    <w:rsid w:val="007129EC"/>
    <w:rsid w:val="00712F07"/>
    <w:rsid w:val="00713222"/>
    <w:rsid w:val="007132DF"/>
    <w:rsid w:val="00713872"/>
    <w:rsid w:val="007139BC"/>
    <w:rsid w:val="00713BBF"/>
    <w:rsid w:val="00713D63"/>
    <w:rsid w:val="00713EAF"/>
    <w:rsid w:val="007142A7"/>
    <w:rsid w:val="00714304"/>
    <w:rsid w:val="00714542"/>
    <w:rsid w:val="007149EF"/>
    <w:rsid w:val="00714B19"/>
    <w:rsid w:val="00714CB7"/>
    <w:rsid w:val="0071520C"/>
    <w:rsid w:val="00715475"/>
    <w:rsid w:val="007158B2"/>
    <w:rsid w:val="00715B34"/>
    <w:rsid w:val="00715D75"/>
    <w:rsid w:val="007160F2"/>
    <w:rsid w:val="00716398"/>
    <w:rsid w:val="007163D5"/>
    <w:rsid w:val="007168DD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8B2"/>
    <w:rsid w:val="007209AD"/>
    <w:rsid w:val="007209C6"/>
    <w:rsid w:val="00720E42"/>
    <w:rsid w:val="00721083"/>
    <w:rsid w:val="00721152"/>
    <w:rsid w:val="00721A82"/>
    <w:rsid w:val="00721C55"/>
    <w:rsid w:val="00721D25"/>
    <w:rsid w:val="00721E6C"/>
    <w:rsid w:val="007225B4"/>
    <w:rsid w:val="0072260F"/>
    <w:rsid w:val="00722AE6"/>
    <w:rsid w:val="00722B00"/>
    <w:rsid w:val="00722B8B"/>
    <w:rsid w:val="00722D97"/>
    <w:rsid w:val="0072334E"/>
    <w:rsid w:val="007234BF"/>
    <w:rsid w:val="00723B5C"/>
    <w:rsid w:val="00723C9F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79C"/>
    <w:rsid w:val="00726D4F"/>
    <w:rsid w:val="00726DA1"/>
    <w:rsid w:val="00726E20"/>
    <w:rsid w:val="0072709E"/>
    <w:rsid w:val="007270CC"/>
    <w:rsid w:val="007272E8"/>
    <w:rsid w:val="00727380"/>
    <w:rsid w:val="007273C4"/>
    <w:rsid w:val="00727A02"/>
    <w:rsid w:val="00727A20"/>
    <w:rsid w:val="00727C3E"/>
    <w:rsid w:val="00727FC5"/>
    <w:rsid w:val="00730203"/>
    <w:rsid w:val="007302A4"/>
    <w:rsid w:val="007306B4"/>
    <w:rsid w:val="00730832"/>
    <w:rsid w:val="00730AC9"/>
    <w:rsid w:val="00730B4D"/>
    <w:rsid w:val="00730C99"/>
    <w:rsid w:val="00730EAB"/>
    <w:rsid w:val="00731227"/>
    <w:rsid w:val="0073128C"/>
    <w:rsid w:val="007312CE"/>
    <w:rsid w:val="007318D2"/>
    <w:rsid w:val="00731902"/>
    <w:rsid w:val="00731DBF"/>
    <w:rsid w:val="00731EC6"/>
    <w:rsid w:val="00732268"/>
    <w:rsid w:val="00732807"/>
    <w:rsid w:val="00733020"/>
    <w:rsid w:val="007330DF"/>
    <w:rsid w:val="0073311B"/>
    <w:rsid w:val="0073350B"/>
    <w:rsid w:val="007335B6"/>
    <w:rsid w:val="007337AD"/>
    <w:rsid w:val="007337B0"/>
    <w:rsid w:val="00733C2E"/>
    <w:rsid w:val="00733E74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E09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62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5EAC"/>
    <w:rsid w:val="007460F0"/>
    <w:rsid w:val="00746492"/>
    <w:rsid w:val="007464D0"/>
    <w:rsid w:val="00746706"/>
    <w:rsid w:val="00746735"/>
    <w:rsid w:val="00746A6E"/>
    <w:rsid w:val="00747354"/>
    <w:rsid w:val="00747794"/>
    <w:rsid w:val="0074786B"/>
    <w:rsid w:val="00747BF1"/>
    <w:rsid w:val="00747C67"/>
    <w:rsid w:val="00747CB8"/>
    <w:rsid w:val="00747E96"/>
    <w:rsid w:val="00750190"/>
    <w:rsid w:val="007501BE"/>
    <w:rsid w:val="0075024E"/>
    <w:rsid w:val="007505DA"/>
    <w:rsid w:val="00750639"/>
    <w:rsid w:val="007508BE"/>
    <w:rsid w:val="00750971"/>
    <w:rsid w:val="00750D87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265"/>
    <w:rsid w:val="00753426"/>
    <w:rsid w:val="007535DF"/>
    <w:rsid w:val="00753871"/>
    <w:rsid w:val="00753B90"/>
    <w:rsid w:val="00753C85"/>
    <w:rsid w:val="00753E19"/>
    <w:rsid w:val="007541BD"/>
    <w:rsid w:val="00754709"/>
    <w:rsid w:val="00754C4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1A3"/>
    <w:rsid w:val="00757355"/>
    <w:rsid w:val="007578BB"/>
    <w:rsid w:val="00757A18"/>
    <w:rsid w:val="007601A2"/>
    <w:rsid w:val="00760C6B"/>
    <w:rsid w:val="00760EAE"/>
    <w:rsid w:val="00762B24"/>
    <w:rsid w:val="00762CD7"/>
    <w:rsid w:val="00762D0F"/>
    <w:rsid w:val="00763441"/>
    <w:rsid w:val="00763477"/>
    <w:rsid w:val="007638DF"/>
    <w:rsid w:val="00763C5A"/>
    <w:rsid w:val="00763FEE"/>
    <w:rsid w:val="007640E6"/>
    <w:rsid w:val="00764189"/>
    <w:rsid w:val="007642AB"/>
    <w:rsid w:val="007644AF"/>
    <w:rsid w:val="00764570"/>
    <w:rsid w:val="007649C0"/>
    <w:rsid w:val="00764B64"/>
    <w:rsid w:val="00765145"/>
    <w:rsid w:val="0076526A"/>
    <w:rsid w:val="007654CC"/>
    <w:rsid w:val="00765549"/>
    <w:rsid w:val="0076567D"/>
    <w:rsid w:val="00765EA9"/>
    <w:rsid w:val="007661C9"/>
    <w:rsid w:val="00766242"/>
    <w:rsid w:val="00766DBC"/>
    <w:rsid w:val="007670B8"/>
    <w:rsid w:val="007670BB"/>
    <w:rsid w:val="00767373"/>
    <w:rsid w:val="007674A1"/>
    <w:rsid w:val="00767AED"/>
    <w:rsid w:val="00767B07"/>
    <w:rsid w:val="0077017B"/>
    <w:rsid w:val="00770263"/>
    <w:rsid w:val="007704E8"/>
    <w:rsid w:val="0077074B"/>
    <w:rsid w:val="0077099E"/>
    <w:rsid w:val="00770D76"/>
    <w:rsid w:val="00770D81"/>
    <w:rsid w:val="00770E7F"/>
    <w:rsid w:val="00770FBB"/>
    <w:rsid w:val="00770FC4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1F5B"/>
    <w:rsid w:val="00772273"/>
    <w:rsid w:val="00772557"/>
    <w:rsid w:val="007729EF"/>
    <w:rsid w:val="00772F4F"/>
    <w:rsid w:val="00772F68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B55"/>
    <w:rsid w:val="00775D0C"/>
    <w:rsid w:val="0077633A"/>
    <w:rsid w:val="00776366"/>
    <w:rsid w:val="0077639B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0508"/>
    <w:rsid w:val="00780A49"/>
    <w:rsid w:val="00780F9F"/>
    <w:rsid w:val="007814B0"/>
    <w:rsid w:val="0078164B"/>
    <w:rsid w:val="0078193C"/>
    <w:rsid w:val="007819DF"/>
    <w:rsid w:val="00781E6D"/>
    <w:rsid w:val="00781FB8"/>
    <w:rsid w:val="007821DF"/>
    <w:rsid w:val="007822FF"/>
    <w:rsid w:val="00782587"/>
    <w:rsid w:val="00782609"/>
    <w:rsid w:val="0078268F"/>
    <w:rsid w:val="00782B30"/>
    <w:rsid w:val="00782DC2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11E"/>
    <w:rsid w:val="00784535"/>
    <w:rsid w:val="00784705"/>
    <w:rsid w:val="0078518D"/>
    <w:rsid w:val="00785423"/>
    <w:rsid w:val="007859E8"/>
    <w:rsid w:val="00785D83"/>
    <w:rsid w:val="00785E71"/>
    <w:rsid w:val="00786032"/>
    <w:rsid w:val="00786075"/>
    <w:rsid w:val="00786134"/>
    <w:rsid w:val="0078614E"/>
    <w:rsid w:val="007862A8"/>
    <w:rsid w:val="007863D2"/>
    <w:rsid w:val="00786729"/>
    <w:rsid w:val="007867BB"/>
    <w:rsid w:val="00786906"/>
    <w:rsid w:val="00786B04"/>
    <w:rsid w:val="00786BE0"/>
    <w:rsid w:val="007870C9"/>
    <w:rsid w:val="0078740B"/>
    <w:rsid w:val="007877C1"/>
    <w:rsid w:val="00787819"/>
    <w:rsid w:val="007879E4"/>
    <w:rsid w:val="00787B0F"/>
    <w:rsid w:val="00787C6A"/>
    <w:rsid w:val="00787CA7"/>
    <w:rsid w:val="00787D55"/>
    <w:rsid w:val="00787DEA"/>
    <w:rsid w:val="00787EBF"/>
    <w:rsid w:val="00790246"/>
    <w:rsid w:val="007903E3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A35"/>
    <w:rsid w:val="00792BAB"/>
    <w:rsid w:val="00793259"/>
    <w:rsid w:val="00793293"/>
    <w:rsid w:val="0079356D"/>
    <w:rsid w:val="00793BF9"/>
    <w:rsid w:val="00793E5B"/>
    <w:rsid w:val="00793F68"/>
    <w:rsid w:val="007943BE"/>
    <w:rsid w:val="0079468A"/>
    <w:rsid w:val="00794B19"/>
    <w:rsid w:val="00794E26"/>
    <w:rsid w:val="00794F93"/>
    <w:rsid w:val="0079535A"/>
    <w:rsid w:val="00795A0E"/>
    <w:rsid w:val="00795EE2"/>
    <w:rsid w:val="00796CE6"/>
    <w:rsid w:val="00796D03"/>
    <w:rsid w:val="00796F3C"/>
    <w:rsid w:val="00796FA2"/>
    <w:rsid w:val="00797305"/>
    <w:rsid w:val="00797319"/>
    <w:rsid w:val="00797D82"/>
    <w:rsid w:val="007A03BA"/>
    <w:rsid w:val="007A03FF"/>
    <w:rsid w:val="007A046F"/>
    <w:rsid w:val="007A093A"/>
    <w:rsid w:val="007A0B80"/>
    <w:rsid w:val="007A0BD3"/>
    <w:rsid w:val="007A0BF0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8A4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B98"/>
    <w:rsid w:val="007A5DF2"/>
    <w:rsid w:val="007A5E60"/>
    <w:rsid w:val="007A5E91"/>
    <w:rsid w:val="007A6037"/>
    <w:rsid w:val="007A66E2"/>
    <w:rsid w:val="007A6CF5"/>
    <w:rsid w:val="007A6D58"/>
    <w:rsid w:val="007A7477"/>
    <w:rsid w:val="007A772B"/>
    <w:rsid w:val="007A7879"/>
    <w:rsid w:val="007A78C7"/>
    <w:rsid w:val="007A7BF4"/>
    <w:rsid w:val="007A7EA3"/>
    <w:rsid w:val="007A7F04"/>
    <w:rsid w:val="007B0028"/>
    <w:rsid w:val="007B032D"/>
    <w:rsid w:val="007B04A2"/>
    <w:rsid w:val="007B06BD"/>
    <w:rsid w:val="007B0886"/>
    <w:rsid w:val="007B09B8"/>
    <w:rsid w:val="007B0A12"/>
    <w:rsid w:val="007B0B5C"/>
    <w:rsid w:val="007B0C19"/>
    <w:rsid w:val="007B0EC3"/>
    <w:rsid w:val="007B1293"/>
    <w:rsid w:val="007B16D2"/>
    <w:rsid w:val="007B1A06"/>
    <w:rsid w:val="007B1C2F"/>
    <w:rsid w:val="007B2535"/>
    <w:rsid w:val="007B2592"/>
    <w:rsid w:val="007B280A"/>
    <w:rsid w:val="007B2BF0"/>
    <w:rsid w:val="007B3452"/>
    <w:rsid w:val="007B35BF"/>
    <w:rsid w:val="007B3AAA"/>
    <w:rsid w:val="007B3C8D"/>
    <w:rsid w:val="007B3D26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11C4"/>
    <w:rsid w:val="007C13DD"/>
    <w:rsid w:val="007C15B5"/>
    <w:rsid w:val="007C1712"/>
    <w:rsid w:val="007C18AC"/>
    <w:rsid w:val="007C1B48"/>
    <w:rsid w:val="007C2014"/>
    <w:rsid w:val="007C26DF"/>
    <w:rsid w:val="007C26FA"/>
    <w:rsid w:val="007C27AC"/>
    <w:rsid w:val="007C28D3"/>
    <w:rsid w:val="007C2D86"/>
    <w:rsid w:val="007C315D"/>
    <w:rsid w:val="007C34D0"/>
    <w:rsid w:val="007C404B"/>
    <w:rsid w:val="007C41D1"/>
    <w:rsid w:val="007C42C9"/>
    <w:rsid w:val="007C44A8"/>
    <w:rsid w:val="007C461E"/>
    <w:rsid w:val="007C4830"/>
    <w:rsid w:val="007C4856"/>
    <w:rsid w:val="007C48AA"/>
    <w:rsid w:val="007C492E"/>
    <w:rsid w:val="007C4EDE"/>
    <w:rsid w:val="007C56FF"/>
    <w:rsid w:val="007C5A01"/>
    <w:rsid w:val="007C5C75"/>
    <w:rsid w:val="007C6837"/>
    <w:rsid w:val="007C6C0B"/>
    <w:rsid w:val="007C6DA3"/>
    <w:rsid w:val="007C6E25"/>
    <w:rsid w:val="007C7DC2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B6F"/>
    <w:rsid w:val="007D1C09"/>
    <w:rsid w:val="007D1F96"/>
    <w:rsid w:val="007D2149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A0B"/>
    <w:rsid w:val="007D2B54"/>
    <w:rsid w:val="007D2D11"/>
    <w:rsid w:val="007D2F27"/>
    <w:rsid w:val="007D301E"/>
    <w:rsid w:val="007D306D"/>
    <w:rsid w:val="007D3262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66A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D78E3"/>
    <w:rsid w:val="007D7CE3"/>
    <w:rsid w:val="007E0798"/>
    <w:rsid w:val="007E0892"/>
    <w:rsid w:val="007E10FE"/>
    <w:rsid w:val="007E1331"/>
    <w:rsid w:val="007E140B"/>
    <w:rsid w:val="007E1B50"/>
    <w:rsid w:val="007E1BD0"/>
    <w:rsid w:val="007E1C53"/>
    <w:rsid w:val="007E1C5C"/>
    <w:rsid w:val="007E1D44"/>
    <w:rsid w:val="007E1DDF"/>
    <w:rsid w:val="007E1E15"/>
    <w:rsid w:val="007E1EDB"/>
    <w:rsid w:val="007E1F44"/>
    <w:rsid w:val="007E1FE9"/>
    <w:rsid w:val="007E2C6D"/>
    <w:rsid w:val="007E32E8"/>
    <w:rsid w:val="007E34A4"/>
    <w:rsid w:val="007E3B15"/>
    <w:rsid w:val="007E3D4A"/>
    <w:rsid w:val="007E3D54"/>
    <w:rsid w:val="007E3E31"/>
    <w:rsid w:val="007E3FE1"/>
    <w:rsid w:val="007E411D"/>
    <w:rsid w:val="007E4156"/>
    <w:rsid w:val="007E4407"/>
    <w:rsid w:val="007E45F8"/>
    <w:rsid w:val="007E4C1E"/>
    <w:rsid w:val="007E4C73"/>
    <w:rsid w:val="007E4EA4"/>
    <w:rsid w:val="007E51BA"/>
    <w:rsid w:val="007E56A9"/>
    <w:rsid w:val="007E5BBC"/>
    <w:rsid w:val="007E5D4E"/>
    <w:rsid w:val="007E63AC"/>
    <w:rsid w:val="007E63AD"/>
    <w:rsid w:val="007E6615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566"/>
    <w:rsid w:val="007F0D1C"/>
    <w:rsid w:val="007F1043"/>
    <w:rsid w:val="007F12DE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4F9C"/>
    <w:rsid w:val="007F50A3"/>
    <w:rsid w:val="007F53D8"/>
    <w:rsid w:val="007F5406"/>
    <w:rsid w:val="007F56CD"/>
    <w:rsid w:val="007F584B"/>
    <w:rsid w:val="007F59FE"/>
    <w:rsid w:val="007F5AA1"/>
    <w:rsid w:val="007F5AB8"/>
    <w:rsid w:val="007F5B51"/>
    <w:rsid w:val="007F5C58"/>
    <w:rsid w:val="007F617B"/>
    <w:rsid w:val="007F621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41"/>
    <w:rsid w:val="008003CE"/>
    <w:rsid w:val="00800A48"/>
    <w:rsid w:val="00800C9B"/>
    <w:rsid w:val="00800F99"/>
    <w:rsid w:val="0080175F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5E9C"/>
    <w:rsid w:val="008060AD"/>
    <w:rsid w:val="00806129"/>
    <w:rsid w:val="00806248"/>
    <w:rsid w:val="0080647B"/>
    <w:rsid w:val="008064B0"/>
    <w:rsid w:val="00806600"/>
    <w:rsid w:val="00806A34"/>
    <w:rsid w:val="00806CC3"/>
    <w:rsid w:val="00806D6B"/>
    <w:rsid w:val="008070C5"/>
    <w:rsid w:val="008072F6"/>
    <w:rsid w:val="008073C2"/>
    <w:rsid w:val="00807435"/>
    <w:rsid w:val="00807B5A"/>
    <w:rsid w:val="00810199"/>
    <w:rsid w:val="00810326"/>
    <w:rsid w:val="008103F6"/>
    <w:rsid w:val="008107A5"/>
    <w:rsid w:val="008107B2"/>
    <w:rsid w:val="00810D04"/>
    <w:rsid w:val="00810F7C"/>
    <w:rsid w:val="00811F7F"/>
    <w:rsid w:val="008121E7"/>
    <w:rsid w:val="008122DD"/>
    <w:rsid w:val="00812559"/>
    <w:rsid w:val="0081263D"/>
    <w:rsid w:val="0081269D"/>
    <w:rsid w:val="008127F3"/>
    <w:rsid w:val="00812842"/>
    <w:rsid w:val="00812BE5"/>
    <w:rsid w:val="008131D6"/>
    <w:rsid w:val="00813248"/>
    <w:rsid w:val="008133EE"/>
    <w:rsid w:val="00813762"/>
    <w:rsid w:val="00813D75"/>
    <w:rsid w:val="00813F28"/>
    <w:rsid w:val="0081403D"/>
    <w:rsid w:val="00814209"/>
    <w:rsid w:val="0081450B"/>
    <w:rsid w:val="00814806"/>
    <w:rsid w:val="00814904"/>
    <w:rsid w:val="00814ABD"/>
    <w:rsid w:val="00815005"/>
    <w:rsid w:val="0081562A"/>
    <w:rsid w:val="00815669"/>
    <w:rsid w:val="00815BE1"/>
    <w:rsid w:val="00815D78"/>
    <w:rsid w:val="00815E20"/>
    <w:rsid w:val="0081604F"/>
    <w:rsid w:val="00816256"/>
    <w:rsid w:val="00816589"/>
    <w:rsid w:val="00816605"/>
    <w:rsid w:val="00816692"/>
    <w:rsid w:val="008169CE"/>
    <w:rsid w:val="00816AAF"/>
    <w:rsid w:val="00816B5A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949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3A45"/>
    <w:rsid w:val="00824100"/>
    <w:rsid w:val="008243F5"/>
    <w:rsid w:val="00824530"/>
    <w:rsid w:val="00824705"/>
    <w:rsid w:val="00824A3D"/>
    <w:rsid w:val="00824BBD"/>
    <w:rsid w:val="00824C10"/>
    <w:rsid w:val="00824C4D"/>
    <w:rsid w:val="00824F12"/>
    <w:rsid w:val="00824F69"/>
    <w:rsid w:val="00825520"/>
    <w:rsid w:val="00825539"/>
    <w:rsid w:val="008257DB"/>
    <w:rsid w:val="0082585C"/>
    <w:rsid w:val="00825B87"/>
    <w:rsid w:val="00825BFB"/>
    <w:rsid w:val="00825D81"/>
    <w:rsid w:val="00825F5B"/>
    <w:rsid w:val="008261D5"/>
    <w:rsid w:val="008261E4"/>
    <w:rsid w:val="00826280"/>
    <w:rsid w:val="008263F1"/>
    <w:rsid w:val="00826EBA"/>
    <w:rsid w:val="00827201"/>
    <w:rsid w:val="008273CC"/>
    <w:rsid w:val="00827AB0"/>
    <w:rsid w:val="00827B5B"/>
    <w:rsid w:val="00827BCA"/>
    <w:rsid w:val="00827E68"/>
    <w:rsid w:val="00827F45"/>
    <w:rsid w:val="00827F73"/>
    <w:rsid w:val="008300C7"/>
    <w:rsid w:val="00830136"/>
    <w:rsid w:val="0083022C"/>
    <w:rsid w:val="008305DE"/>
    <w:rsid w:val="00830A4D"/>
    <w:rsid w:val="00830CBF"/>
    <w:rsid w:val="00831388"/>
    <w:rsid w:val="0083169B"/>
    <w:rsid w:val="0083172A"/>
    <w:rsid w:val="00831A16"/>
    <w:rsid w:val="00831B32"/>
    <w:rsid w:val="00831C3E"/>
    <w:rsid w:val="00831D88"/>
    <w:rsid w:val="00831F62"/>
    <w:rsid w:val="00831F67"/>
    <w:rsid w:val="00831FB7"/>
    <w:rsid w:val="0083220E"/>
    <w:rsid w:val="00832518"/>
    <w:rsid w:val="0083251F"/>
    <w:rsid w:val="008325F2"/>
    <w:rsid w:val="0083379B"/>
    <w:rsid w:val="00833C3D"/>
    <w:rsid w:val="00833E0A"/>
    <w:rsid w:val="0083438C"/>
    <w:rsid w:val="008345BB"/>
    <w:rsid w:val="008346E0"/>
    <w:rsid w:val="0083483C"/>
    <w:rsid w:val="0083498D"/>
    <w:rsid w:val="008349E8"/>
    <w:rsid w:val="00834A22"/>
    <w:rsid w:val="00834AE0"/>
    <w:rsid w:val="008353FE"/>
    <w:rsid w:val="00835C99"/>
    <w:rsid w:val="00835D5C"/>
    <w:rsid w:val="00836931"/>
    <w:rsid w:val="00836ABC"/>
    <w:rsid w:val="00836C77"/>
    <w:rsid w:val="00836DD8"/>
    <w:rsid w:val="00836F3D"/>
    <w:rsid w:val="00837037"/>
    <w:rsid w:val="0083762F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474"/>
    <w:rsid w:val="008415F4"/>
    <w:rsid w:val="00841636"/>
    <w:rsid w:val="008417DF"/>
    <w:rsid w:val="00842202"/>
    <w:rsid w:val="00842324"/>
    <w:rsid w:val="0084259D"/>
    <w:rsid w:val="00842648"/>
    <w:rsid w:val="00842ECC"/>
    <w:rsid w:val="008433BF"/>
    <w:rsid w:val="0084349A"/>
    <w:rsid w:val="008434D3"/>
    <w:rsid w:val="008437C5"/>
    <w:rsid w:val="00843F98"/>
    <w:rsid w:val="0084403E"/>
    <w:rsid w:val="008443CA"/>
    <w:rsid w:val="0084449A"/>
    <w:rsid w:val="00844579"/>
    <w:rsid w:val="00844C39"/>
    <w:rsid w:val="00844D66"/>
    <w:rsid w:val="00844FC8"/>
    <w:rsid w:val="00844FD1"/>
    <w:rsid w:val="008454B6"/>
    <w:rsid w:val="00846348"/>
    <w:rsid w:val="00846506"/>
    <w:rsid w:val="00846641"/>
    <w:rsid w:val="008468B5"/>
    <w:rsid w:val="00846C07"/>
    <w:rsid w:val="00846E95"/>
    <w:rsid w:val="00847033"/>
    <w:rsid w:val="0084765C"/>
    <w:rsid w:val="008477F1"/>
    <w:rsid w:val="00847836"/>
    <w:rsid w:val="00847EA7"/>
    <w:rsid w:val="008501C9"/>
    <w:rsid w:val="0085097B"/>
    <w:rsid w:val="00850BC8"/>
    <w:rsid w:val="00850CF4"/>
    <w:rsid w:val="00850D3B"/>
    <w:rsid w:val="00850E68"/>
    <w:rsid w:val="00850EB6"/>
    <w:rsid w:val="00851069"/>
    <w:rsid w:val="00851105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1E67"/>
    <w:rsid w:val="008520C6"/>
    <w:rsid w:val="008524F0"/>
    <w:rsid w:val="00852C2C"/>
    <w:rsid w:val="00852CBC"/>
    <w:rsid w:val="008532F4"/>
    <w:rsid w:val="00853355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211"/>
    <w:rsid w:val="008562B6"/>
    <w:rsid w:val="0085643B"/>
    <w:rsid w:val="0085663D"/>
    <w:rsid w:val="00856E3A"/>
    <w:rsid w:val="0085730E"/>
    <w:rsid w:val="00857AE7"/>
    <w:rsid w:val="00857E4B"/>
    <w:rsid w:val="0086021B"/>
    <w:rsid w:val="00860272"/>
    <w:rsid w:val="0086050C"/>
    <w:rsid w:val="00860627"/>
    <w:rsid w:val="008608C5"/>
    <w:rsid w:val="00860B0A"/>
    <w:rsid w:val="00860B29"/>
    <w:rsid w:val="008610F1"/>
    <w:rsid w:val="008619BA"/>
    <w:rsid w:val="008619EE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3D8B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5E66"/>
    <w:rsid w:val="00866115"/>
    <w:rsid w:val="0086658A"/>
    <w:rsid w:val="008668B7"/>
    <w:rsid w:val="00866E0F"/>
    <w:rsid w:val="00867093"/>
    <w:rsid w:val="008673A3"/>
    <w:rsid w:val="008673AC"/>
    <w:rsid w:val="008676DB"/>
    <w:rsid w:val="00867BA0"/>
    <w:rsid w:val="00867C3E"/>
    <w:rsid w:val="00867E82"/>
    <w:rsid w:val="0087002B"/>
    <w:rsid w:val="0087099E"/>
    <w:rsid w:val="00870AD6"/>
    <w:rsid w:val="00870DA6"/>
    <w:rsid w:val="00870F3B"/>
    <w:rsid w:val="00871184"/>
    <w:rsid w:val="00871306"/>
    <w:rsid w:val="00871480"/>
    <w:rsid w:val="008714D3"/>
    <w:rsid w:val="008719F2"/>
    <w:rsid w:val="00871AF7"/>
    <w:rsid w:val="00871E5A"/>
    <w:rsid w:val="00872106"/>
    <w:rsid w:val="008726CF"/>
    <w:rsid w:val="008728CC"/>
    <w:rsid w:val="00872A8A"/>
    <w:rsid w:val="00872B55"/>
    <w:rsid w:val="00872FFF"/>
    <w:rsid w:val="00873095"/>
    <w:rsid w:val="00873369"/>
    <w:rsid w:val="0087353C"/>
    <w:rsid w:val="00873A12"/>
    <w:rsid w:val="00873A7A"/>
    <w:rsid w:val="00873CFF"/>
    <w:rsid w:val="00873F60"/>
    <w:rsid w:val="008740A0"/>
    <w:rsid w:val="00874150"/>
    <w:rsid w:val="00874169"/>
    <w:rsid w:val="00874811"/>
    <w:rsid w:val="00874B62"/>
    <w:rsid w:val="00874C77"/>
    <w:rsid w:val="00874CB4"/>
    <w:rsid w:val="00874CDD"/>
    <w:rsid w:val="008753BF"/>
    <w:rsid w:val="00875805"/>
    <w:rsid w:val="00875A1C"/>
    <w:rsid w:val="00875C98"/>
    <w:rsid w:val="00875D36"/>
    <w:rsid w:val="008760BF"/>
    <w:rsid w:val="00876B6A"/>
    <w:rsid w:val="00876FCD"/>
    <w:rsid w:val="0087758E"/>
    <w:rsid w:val="008775A8"/>
    <w:rsid w:val="008779B4"/>
    <w:rsid w:val="00877BC8"/>
    <w:rsid w:val="00880643"/>
    <w:rsid w:val="008809BC"/>
    <w:rsid w:val="00880BDB"/>
    <w:rsid w:val="00881511"/>
    <w:rsid w:val="0088153F"/>
    <w:rsid w:val="008815F3"/>
    <w:rsid w:val="00881AA2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32E2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5C52"/>
    <w:rsid w:val="00885EB2"/>
    <w:rsid w:val="008862AE"/>
    <w:rsid w:val="00886619"/>
    <w:rsid w:val="00886A58"/>
    <w:rsid w:val="00886AE0"/>
    <w:rsid w:val="00886C08"/>
    <w:rsid w:val="00886D44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203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B5A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4F24"/>
    <w:rsid w:val="008950F3"/>
    <w:rsid w:val="00895263"/>
    <w:rsid w:val="008952C7"/>
    <w:rsid w:val="00895419"/>
    <w:rsid w:val="00895713"/>
    <w:rsid w:val="00895B59"/>
    <w:rsid w:val="00896110"/>
    <w:rsid w:val="0089621A"/>
    <w:rsid w:val="00896465"/>
    <w:rsid w:val="00896509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199"/>
    <w:rsid w:val="008A0607"/>
    <w:rsid w:val="008A06E2"/>
    <w:rsid w:val="008A0A0A"/>
    <w:rsid w:val="008A0AF4"/>
    <w:rsid w:val="008A0B79"/>
    <w:rsid w:val="008A0E6E"/>
    <w:rsid w:val="008A0F05"/>
    <w:rsid w:val="008A0F10"/>
    <w:rsid w:val="008A0F2F"/>
    <w:rsid w:val="008A1100"/>
    <w:rsid w:val="008A1313"/>
    <w:rsid w:val="008A17EA"/>
    <w:rsid w:val="008A1CAA"/>
    <w:rsid w:val="008A1D3E"/>
    <w:rsid w:val="008A213B"/>
    <w:rsid w:val="008A24B1"/>
    <w:rsid w:val="008A29FD"/>
    <w:rsid w:val="008A2BC7"/>
    <w:rsid w:val="008A2D53"/>
    <w:rsid w:val="008A2FF2"/>
    <w:rsid w:val="008A301C"/>
    <w:rsid w:val="008A3065"/>
    <w:rsid w:val="008A341C"/>
    <w:rsid w:val="008A352D"/>
    <w:rsid w:val="008A3584"/>
    <w:rsid w:val="008A3B86"/>
    <w:rsid w:val="008A3BFB"/>
    <w:rsid w:val="008A3E28"/>
    <w:rsid w:val="008A3E88"/>
    <w:rsid w:val="008A3F84"/>
    <w:rsid w:val="008A4120"/>
    <w:rsid w:val="008A4604"/>
    <w:rsid w:val="008A4715"/>
    <w:rsid w:val="008A4E36"/>
    <w:rsid w:val="008A4EF6"/>
    <w:rsid w:val="008A4F1F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E35"/>
    <w:rsid w:val="008A7F3F"/>
    <w:rsid w:val="008B01AF"/>
    <w:rsid w:val="008B0280"/>
    <w:rsid w:val="008B067F"/>
    <w:rsid w:val="008B0835"/>
    <w:rsid w:val="008B08B1"/>
    <w:rsid w:val="008B08D2"/>
    <w:rsid w:val="008B0A07"/>
    <w:rsid w:val="008B10F1"/>
    <w:rsid w:val="008B1358"/>
    <w:rsid w:val="008B1E11"/>
    <w:rsid w:val="008B203B"/>
    <w:rsid w:val="008B2045"/>
    <w:rsid w:val="008B206E"/>
    <w:rsid w:val="008B24BC"/>
    <w:rsid w:val="008B2636"/>
    <w:rsid w:val="008B28A0"/>
    <w:rsid w:val="008B2946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267"/>
    <w:rsid w:val="008B565A"/>
    <w:rsid w:val="008B588A"/>
    <w:rsid w:val="008B5996"/>
    <w:rsid w:val="008B5C2E"/>
    <w:rsid w:val="008B5EE8"/>
    <w:rsid w:val="008B6101"/>
    <w:rsid w:val="008B6675"/>
    <w:rsid w:val="008B66A7"/>
    <w:rsid w:val="008B675B"/>
    <w:rsid w:val="008B69A9"/>
    <w:rsid w:val="008B6C86"/>
    <w:rsid w:val="008B6D30"/>
    <w:rsid w:val="008B72B5"/>
    <w:rsid w:val="008B72CA"/>
    <w:rsid w:val="008B7775"/>
    <w:rsid w:val="008B7A2A"/>
    <w:rsid w:val="008C003B"/>
    <w:rsid w:val="008C0393"/>
    <w:rsid w:val="008C045E"/>
    <w:rsid w:val="008C0714"/>
    <w:rsid w:val="008C1763"/>
    <w:rsid w:val="008C1984"/>
    <w:rsid w:val="008C19F5"/>
    <w:rsid w:val="008C1A65"/>
    <w:rsid w:val="008C24E5"/>
    <w:rsid w:val="008C2935"/>
    <w:rsid w:val="008C29DB"/>
    <w:rsid w:val="008C2D37"/>
    <w:rsid w:val="008C3052"/>
    <w:rsid w:val="008C31B3"/>
    <w:rsid w:val="008C334B"/>
    <w:rsid w:val="008C3634"/>
    <w:rsid w:val="008C3BE8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570"/>
    <w:rsid w:val="008C7F47"/>
    <w:rsid w:val="008D062E"/>
    <w:rsid w:val="008D0D91"/>
    <w:rsid w:val="008D10DE"/>
    <w:rsid w:val="008D1756"/>
    <w:rsid w:val="008D18FC"/>
    <w:rsid w:val="008D196F"/>
    <w:rsid w:val="008D1A46"/>
    <w:rsid w:val="008D1E4B"/>
    <w:rsid w:val="008D1E55"/>
    <w:rsid w:val="008D2690"/>
    <w:rsid w:val="008D2784"/>
    <w:rsid w:val="008D282A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C9"/>
    <w:rsid w:val="008D6AEB"/>
    <w:rsid w:val="008D6E0F"/>
    <w:rsid w:val="008D721A"/>
    <w:rsid w:val="008D767C"/>
    <w:rsid w:val="008D7918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7C1"/>
    <w:rsid w:val="008E2A45"/>
    <w:rsid w:val="008E2E45"/>
    <w:rsid w:val="008E356A"/>
    <w:rsid w:val="008E37A1"/>
    <w:rsid w:val="008E3C1A"/>
    <w:rsid w:val="008E3C9E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52F"/>
    <w:rsid w:val="008E69B4"/>
    <w:rsid w:val="008E6E0F"/>
    <w:rsid w:val="008E716F"/>
    <w:rsid w:val="008E7320"/>
    <w:rsid w:val="008E7411"/>
    <w:rsid w:val="008E75D0"/>
    <w:rsid w:val="008E77CC"/>
    <w:rsid w:val="008E795E"/>
    <w:rsid w:val="008E7ACF"/>
    <w:rsid w:val="008E7BD3"/>
    <w:rsid w:val="008E7BE9"/>
    <w:rsid w:val="008E7C06"/>
    <w:rsid w:val="008F01DC"/>
    <w:rsid w:val="008F0443"/>
    <w:rsid w:val="008F054D"/>
    <w:rsid w:val="008F064B"/>
    <w:rsid w:val="008F087A"/>
    <w:rsid w:val="008F08FE"/>
    <w:rsid w:val="008F0B59"/>
    <w:rsid w:val="008F0ED8"/>
    <w:rsid w:val="008F1059"/>
    <w:rsid w:val="008F10FF"/>
    <w:rsid w:val="008F12B3"/>
    <w:rsid w:val="008F1787"/>
    <w:rsid w:val="008F1BC1"/>
    <w:rsid w:val="008F22A0"/>
    <w:rsid w:val="008F26C0"/>
    <w:rsid w:val="008F2756"/>
    <w:rsid w:val="008F34AF"/>
    <w:rsid w:val="008F3C7F"/>
    <w:rsid w:val="008F3F48"/>
    <w:rsid w:val="008F4063"/>
    <w:rsid w:val="008F41A0"/>
    <w:rsid w:val="008F4559"/>
    <w:rsid w:val="008F54A7"/>
    <w:rsid w:val="008F656C"/>
    <w:rsid w:val="008F65FE"/>
    <w:rsid w:val="008F66B5"/>
    <w:rsid w:val="008F695A"/>
    <w:rsid w:val="008F6EED"/>
    <w:rsid w:val="008F6F36"/>
    <w:rsid w:val="008F7E1A"/>
    <w:rsid w:val="009003FE"/>
    <w:rsid w:val="00900523"/>
    <w:rsid w:val="00900767"/>
    <w:rsid w:val="0090079B"/>
    <w:rsid w:val="009007D3"/>
    <w:rsid w:val="009009EF"/>
    <w:rsid w:val="00901334"/>
    <w:rsid w:val="00901390"/>
    <w:rsid w:val="00901740"/>
    <w:rsid w:val="00901810"/>
    <w:rsid w:val="009019BF"/>
    <w:rsid w:val="00901AB7"/>
    <w:rsid w:val="0090211C"/>
    <w:rsid w:val="009025FD"/>
    <w:rsid w:val="009026B0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E4"/>
    <w:rsid w:val="009045F2"/>
    <w:rsid w:val="00904670"/>
    <w:rsid w:val="009049FD"/>
    <w:rsid w:val="00904A6F"/>
    <w:rsid w:val="00904AE1"/>
    <w:rsid w:val="00904C37"/>
    <w:rsid w:val="00904ECA"/>
    <w:rsid w:val="00905013"/>
    <w:rsid w:val="009055C2"/>
    <w:rsid w:val="00905646"/>
    <w:rsid w:val="00905F9B"/>
    <w:rsid w:val="00906245"/>
    <w:rsid w:val="009065A1"/>
    <w:rsid w:val="0090697D"/>
    <w:rsid w:val="00906E5D"/>
    <w:rsid w:val="00907032"/>
    <w:rsid w:val="00907057"/>
    <w:rsid w:val="0090737F"/>
    <w:rsid w:val="00907516"/>
    <w:rsid w:val="00907884"/>
    <w:rsid w:val="0090790C"/>
    <w:rsid w:val="009079E5"/>
    <w:rsid w:val="00907B09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2EEE"/>
    <w:rsid w:val="00913046"/>
    <w:rsid w:val="00913498"/>
    <w:rsid w:val="00913DE9"/>
    <w:rsid w:val="0091407D"/>
    <w:rsid w:val="009140B9"/>
    <w:rsid w:val="00914579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95"/>
    <w:rsid w:val="00916EE4"/>
    <w:rsid w:val="009170C1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194"/>
    <w:rsid w:val="00920202"/>
    <w:rsid w:val="00920371"/>
    <w:rsid w:val="009203FF"/>
    <w:rsid w:val="00920467"/>
    <w:rsid w:val="00920630"/>
    <w:rsid w:val="009209BD"/>
    <w:rsid w:val="00920DF0"/>
    <w:rsid w:val="00920FA7"/>
    <w:rsid w:val="009211DF"/>
    <w:rsid w:val="0092142F"/>
    <w:rsid w:val="009214BD"/>
    <w:rsid w:val="00921586"/>
    <w:rsid w:val="00921667"/>
    <w:rsid w:val="009216B7"/>
    <w:rsid w:val="00921C74"/>
    <w:rsid w:val="00922294"/>
    <w:rsid w:val="009224C4"/>
    <w:rsid w:val="0092285A"/>
    <w:rsid w:val="00923696"/>
    <w:rsid w:val="00923B30"/>
    <w:rsid w:val="00923C58"/>
    <w:rsid w:val="00924365"/>
    <w:rsid w:val="0092439F"/>
    <w:rsid w:val="0092447E"/>
    <w:rsid w:val="00924C3B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31C"/>
    <w:rsid w:val="009278E0"/>
    <w:rsid w:val="00930746"/>
    <w:rsid w:val="00930793"/>
    <w:rsid w:val="00930820"/>
    <w:rsid w:val="0093154A"/>
    <w:rsid w:val="00931A11"/>
    <w:rsid w:val="00931B18"/>
    <w:rsid w:val="00931EE0"/>
    <w:rsid w:val="00932011"/>
    <w:rsid w:val="009320F3"/>
    <w:rsid w:val="00932377"/>
    <w:rsid w:val="00932E4B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AD9"/>
    <w:rsid w:val="00935D1B"/>
    <w:rsid w:val="00935F0D"/>
    <w:rsid w:val="00935FF1"/>
    <w:rsid w:val="00936265"/>
    <w:rsid w:val="009364D3"/>
    <w:rsid w:val="00936751"/>
    <w:rsid w:val="00936992"/>
    <w:rsid w:val="00936AAE"/>
    <w:rsid w:val="00936CBA"/>
    <w:rsid w:val="00936DB6"/>
    <w:rsid w:val="009372CA"/>
    <w:rsid w:val="00937800"/>
    <w:rsid w:val="0093798B"/>
    <w:rsid w:val="00937C2B"/>
    <w:rsid w:val="00937C5D"/>
    <w:rsid w:val="00937CCD"/>
    <w:rsid w:val="00937DBF"/>
    <w:rsid w:val="00937EEF"/>
    <w:rsid w:val="00937F20"/>
    <w:rsid w:val="00937F80"/>
    <w:rsid w:val="009403EC"/>
    <w:rsid w:val="009405E5"/>
    <w:rsid w:val="00940671"/>
    <w:rsid w:val="0094068D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2E8"/>
    <w:rsid w:val="00942716"/>
    <w:rsid w:val="00942815"/>
    <w:rsid w:val="009430DE"/>
    <w:rsid w:val="009435E1"/>
    <w:rsid w:val="009437DC"/>
    <w:rsid w:val="00943845"/>
    <w:rsid w:val="009438D3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352"/>
    <w:rsid w:val="009453C0"/>
    <w:rsid w:val="0094545D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1BB"/>
    <w:rsid w:val="009476D9"/>
    <w:rsid w:val="00947701"/>
    <w:rsid w:val="009479CA"/>
    <w:rsid w:val="00947B16"/>
    <w:rsid w:val="00947BFD"/>
    <w:rsid w:val="00947FD4"/>
    <w:rsid w:val="009501F4"/>
    <w:rsid w:val="00950378"/>
    <w:rsid w:val="0095060C"/>
    <w:rsid w:val="009506D4"/>
    <w:rsid w:val="00950814"/>
    <w:rsid w:val="009509BD"/>
    <w:rsid w:val="00950A13"/>
    <w:rsid w:val="00950AAF"/>
    <w:rsid w:val="00950BCF"/>
    <w:rsid w:val="00951236"/>
    <w:rsid w:val="009514F1"/>
    <w:rsid w:val="0095155F"/>
    <w:rsid w:val="009515C9"/>
    <w:rsid w:val="0095181A"/>
    <w:rsid w:val="00951A5B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2CE9"/>
    <w:rsid w:val="00952D32"/>
    <w:rsid w:val="0095310F"/>
    <w:rsid w:val="0095353F"/>
    <w:rsid w:val="009536E7"/>
    <w:rsid w:val="00953DCD"/>
    <w:rsid w:val="00953F4F"/>
    <w:rsid w:val="00954845"/>
    <w:rsid w:val="00954970"/>
    <w:rsid w:val="00954A1B"/>
    <w:rsid w:val="00954C7F"/>
    <w:rsid w:val="00954DEB"/>
    <w:rsid w:val="009553B2"/>
    <w:rsid w:val="00955A16"/>
    <w:rsid w:val="00955DA5"/>
    <w:rsid w:val="00955E74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06A"/>
    <w:rsid w:val="0096029F"/>
    <w:rsid w:val="00960645"/>
    <w:rsid w:val="009606AB"/>
    <w:rsid w:val="009606EC"/>
    <w:rsid w:val="009607B2"/>
    <w:rsid w:val="009608B7"/>
    <w:rsid w:val="00960930"/>
    <w:rsid w:val="00960EC0"/>
    <w:rsid w:val="00960ECF"/>
    <w:rsid w:val="00960EF5"/>
    <w:rsid w:val="0096181A"/>
    <w:rsid w:val="0096189C"/>
    <w:rsid w:val="009621E4"/>
    <w:rsid w:val="00962BE6"/>
    <w:rsid w:val="00962BF8"/>
    <w:rsid w:val="009630BD"/>
    <w:rsid w:val="00963808"/>
    <w:rsid w:val="0096388A"/>
    <w:rsid w:val="00963ABE"/>
    <w:rsid w:val="00963B02"/>
    <w:rsid w:val="00963B84"/>
    <w:rsid w:val="0096438A"/>
    <w:rsid w:val="009643F3"/>
    <w:rsid w:val="009649A1"/>
    <w:rsid w:val="00964B38"/>
    <w:rsid w:val="00965268"/>
    <w:rsid w:val="00965316"/>
    <w:rsid w:val="009658CD"/>
    <w:rsid w:val="00965CC7"/>
    <w:rsid w:val="00965EE7"/>
    <w:rsid w:val="00966152"/>
    <w:rsid w:val="00966451"/>
    <w:rsid w:val="00966D4C"/>
    <w:rsid w:val="00966D73"/>
    <w:rsid w:val="009672BD"/>
    <w:rsid w:val="009673D7"/>
    <w:rsid w:val="00967476"/>
    <w:rsid w:val="00967992"/>
    <w:rsid w:val="00967C92"/>
    <w:rsid w:val="00967DDF"/>
    <w:rsid w:val="009704DF"/>
    <w:rsid w:val="00970922"/>
    <w:rsid w:val="00970962"/>
    <w:rsid w:val="00970ACB"/>
    <w:rsid w:val="00970DF7"/>
    <w:rsid w:val="00970E97"/>
    <w:rsid w:val="00971354"/>
    <w:rsid w:val="00971405"/>
    <w:rsid w:val="00971807"/>
    <w:rsid w:val="00971B20"/>
    <w:rsid w:val="00971C94"/>
    <w:rsid w:val="00972321"/>
    <w:rsid w:val="0097260E"/>
    <w:rsid w:val="00972B5A"/>
    <w:rsid w:val="00972F5E"/>
    <w:rsid w:val="00973266"/>
    <w:rsid w:val="00973666"/>
    <w:rsid w:val="00973A74"/>
    <w:rsid w:val="00973AE9"/>
    <w:rsid w:val="009742E4"/>
    <w:rsid w:val="00974365"/>
    <w:rsid w:val="00974927"/>
    <w:rsid w:val="00974B5C"/>
    <w:rsid w:val="00974FA6"/>
    <w:rsid w:val="00975418"/>
    <w:rsid w:val="00975486"/>
    <w:rsid w:val="00975637"/>
    <w:rsid w:val="00975734"/>
    <w:rsid w:val="009759A6"/>
    <w:rsid w:val="00975A8B"/>
    <w:rsid w:val="00975D05"/>
    <w:rsid w:val="00975EFE"/>
    <w:rsid w:val="00976147"/>
    <w:rsid w:val="009764A5"/>
    <w:rsid w:val="00977146"/>
    <w:rsid w:val="00977787"/>
    <w:rsid w:val="00977B1E"/>
    <w:rsid w:val="00977F07"/>
    <w:rsid w:val="0098007D"/>
    <w:rsid w:val="009801AA"/>
    <w:rsid w:val="00980328"/>
    <w:rsid w:val="00980693"/>
    <w:rsid w:val="009807B5"/>
    <w:rsid w:val="009807C4"/>
    <w:rsid w:val="009811E1"/>
    <w:rsid w:val="00981457"/>
    <w:rsid w:val="0098192E"/>
    <w:rsid w:val="00981A65"/>
    <w:rsid w:val="00981B9E"/>
    <w:rsid w:val="009820E0"/>
    <w:rsid w:val="00982103"/>
    <w:rsid w:val="0098217D"/>
    <w:rsid w:val="0098234D"/>
    <w:rsid w:val="00982385"/>
    <w:rsid w:val="0098251A"/>
    <w:rsid w:val="00982AD4"/>
    <w:rsid w:val="00982BD7"/>
    <w:rsid w:val="0098357B"/>
    <w:rsid w:val="00983692"/>
    <w:rsid w:val="00983A40"/>
    <w:rsid w:val="00984120"/>
    <w:rsid w:val="00984154"/>
    <w:rsid w:val="0098473B"/>
    <w:rsid w:val="00984822"/>
    <w:rsid w:val="00984BFA"/>
    <w:rsid w:val="0098517E"/>
    <w:rsid w:val="00985595"/>
    <w:rsid w:val="009864AE"/>
    <w:rsid w:val="009869D7"/>
    <w:rsid w:val="00986BAE"/>
    <w:rsid w:val="0098701D"/>
    <w:rsid w:val="009878A2"/>
    <w:rsid w:val="00987988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82C"/>
    <w:rsid w:val="0099198F"/>
    <w:rsid w:val="00991E7B"/>
    <w:rsid w:val="0099200B"/>
    <w:rsid w:val="00992069"/>
    <w:rsid w:val="009922F6"/>
    <w:rsid w:val="00992302"/>
    <w:rsid w:val="00993048"/>
    <w:rsid w:val="0099306C"/>
    <w:rsid w:val="00993A80"/>
    <w:rsid w:val="00993CD5"/>
    <w:rsid w:val="00994BD7"/>
    <w:rsid w:val="00994C1D"/>
    <w:rsid w:val="00994CEB"/>
    <w:rsid w:val="00994EC2"/>
    <w:rsid w:val="00995AB3"/>
    <w:rsid w:val="00995C97"/>
    <w:rsid w:val="00995EB1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8C3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2E26"/>
    <w:rsid w:val="009A3028"/>
    <w:rsid w:val="009A320F"/>
    <w:rsid w:val="009A3259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5DE5"/>
    <w:rsid w:val="009A5E27"/>
    <w:rsid w:val="009A60E9"/>
    <w:rsid w:val="009A6189"/>
    <w:rsid w:val="009A63F4"/>
    <w:rsid w:val="009A661F"/>
    <w:rsid w:val="009A68D7"/>
    <w:rsid w:val="009A69A9"/>
    <w:rsid w:val="009A6E48"/>
    <w:rsid w:val="009A6F75"/>
    <w:rsid w:val="009A6FBD"/>
    <w:rsid w:val="009A7000"/>
    <w:rsid w:val="009A7546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AF3"/>
    <w:rsid w:val="009B1C4D"/>
    <w:rsid w:val="009B1FCD"/>
    <w:rsid w:val="009B267C"/>
    <w:rsid w:val="009B2D53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384"/>
    <w:rsid w:val="009B5A02"/>
    <w:rsid w:val="009B5ACA"/>
    <w:rsid w:val="009B5B39"/>
    <w:rsid w:val="009B5CE8"/>
    <w:rsid w:val="009B5D15"/>
    <w:rsid w:val="009B6035"/>
    <w:rsid w:val="009B6486"/>
    <w:rsid w:val="009B70B2"/>
    <w:rsid w:val="009B70F0"/>
    <w:rsid w:val="009B7681"/>
    <w:rsid w:val="009B76D0"/>
    <w:rsid w:val="009B7CE6"/>
    <w:rsid w:val="009B7D94"/>
    <w:rsid w:val="009C0438"/>
    <w:rsid w:val="009C0D07"/>
    <w:rsid w:val="009C0E8F"/>
    <w:rsid w:val="009C12F4"/>
    <w:rsid w:val="009C13D2"/>
    <w:rsid w:val="009C1439"/>
    <w:rsid w:val="009C17E6"/>
    <w:rsid w:val="009C1AD3"/>
    <w:rsid w:val="009C1C22"/>
    <w:rsid w:val="009C1DF0"/>
    <w:rsid w:val="009C21CD"/>
    <w:rsid w:val="009C240D"/>
    <w:rsid w:val="009C2C67"/>
    <w:rsid w:val="009C2E4E"/>
    <w:rsid w:val="009C2F1F"/>
    <w:rsid w:val="009C32B1"/>
    <w:rsid w:val="009C360A"/>
    <w:rsid w:val="009C379A"/>
    <w:rsid w:val="009C37BD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12B"/>
    <w:rsid w:val="009C630F"/>
    <w:rsid w:val="009C68C9"/>
    <w:rsid w:val="009C6A49"/>
    <w:rsid w:val="009C6DF7"/>
    <w:rsid w:val="009C7504"/>
    <w:rsid w:val="009C7D40"/>
    <w:rsid w:val="009D01B6"/>
    <w:rsid w:val="009D0665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82E"/>
    <w:rsid w:val="009D1C5A"/>
    <w:rsid w:val="009D1CB6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5F6E"/>
    <w:rsid w:val="009D602F"/>
    <w:rsid w:val="009D60E5"/>
    <w:rsid w:val="009D60E9"/>
    <w:rsid w:val="009D628A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42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298"/>
    <w:rsid w:val="009E3697"/>
    <w:rsid w:val="009E3EA5"/>
    <w:rsid w:val="009E404B"/>
    <w:rsid w:val="009E4CBF"/>
    <w:rsid w:val="009E4F0F"/>
    <w:rsid w:val="009E58CD"/>
    <w:rsid w:val="009E5B9C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07"/>
    <w:rsid w:val="009E68BB"/>
    <w:rsid w:val="009E6D31"/>
    <w:rsid w:val="009E70F5"/>
    <w:rsid w:val="009E722D"/>
    <w:rsid w:val="009E7317"/>
    <w:rsid w:val="009E7412"/>
    <w:rsid w:val="009E75C1"/>
    <w:rsid w:val="009E763F"/>
    <w:rsid w:val="009E7936"/>
    <w:rsid w:val="009E7A40"/>
    <w:rsid w:val="009E7C60"/>
    <w:rsid w:val="009F002E"/>
    <w:rsid w:val="009F031E"/>
    <w:rsid w:val="009F0422"/>
    <w:rsid w:val="009F0516"/>
    <w:rsid w:val="009F0A5F"/>
    <w:rsid w:val="009F0C5C"/>
    <w:rsid w:val="009F184D"/>
    <w:rsid w:val="009F1971"/>
    <w:rsid w:val="009F19E9"/>
    <w:rsid w:val="009F2237"/>
    <w:rsid w:val="009F2370"/>
    <w:rsid w:val="009F25F2"/>
    <w:rsid w:val="009F27B0"/>
    <w:rsid w:val="009F2C89"/>
    <w:rsid w:val="009F3497"/>
    <w:rsid w:val="009F34B2"/>
    <w:rsid w:val="009F34EA"/>
    <w:rsid w:val="009F3D95"/>
    <w:rsid w:val="009F412A"/>
    <w:rsid w:val="009F43D7"/>
    <w:rsid w:val="009F4584"/>
    <w:rsid w:val="009F4B99"/>
    <w:rsid w:val="009F4BE7"/>
    <w:rsid w:val="009F4C3B"/>
    <w:rsid w:val="009F4E3A"/>
    <w:rsid w:val="009F5181"/>
    <w:rsid w:val="009F51D5"/>
    <w:rsid w:val="009F51E8"/>
    <w:rsid w:val="009F52B9"/>
    <w:rsid w:val="009F52BC"/>
    <w:rsid w:val="009F5405"/>
    <w:rsid w:val="009F5B62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4D4"/>
    <w:rsid w:val="009F7807"/>
    <w:rsid w:val="009F7872"/>
    <w:rsid w:val="009F7B63"/>
    <w:rsid w:val="009F7E1C"/>
    <w:rsid w:val="00A00154"/>
    <w:rsid w:val="00A00178"/>
    <w:rsid w:val="00A001F2"/>
    <w:rsid w:val="00A0050C"/>
    <w:rsid w:val="00A01498"/>
    <w:rsid w:val="00A01645"/>
    <w:rsid w:val="00A01A84"/>
    <w:rsid w:val="00A01AE9"/>
    <w:rsid w:val="00A01FB8"/>
    <w:rsid w:val="00A0227A"/>
    <w:rsid w:val="00A022A8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CE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892"/>
    <w:rsid w:val="00A06920"/>
    <w:rsid w:val="00A06BE3"/>
    <w:rsid w:val="00A06E86"/>
    <w:rsid w:val="00A06EB8"/>
    <w:rsid w:val="00A07044"/>
    <w:rsid w:val="00A0707C"/>
    <w:rsid w:val="00A0713A"/>
    <w:rsid w:val="00A07306"/>
    <w:rsid w:val="00A07AC3"/>
    <w:rsid w:val="00A07AE2"/>
    <w:rsid w:val="00A07CAB"/>
    <w:rsid w:val="00A1059F"/>
    <w:rsid w:val="00A1077B"/>
    <w:rsid w:val="00A1167E"/>
    <w:rsid w:val="00A11BE3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3593"/>
    <w:rsid w:val="00A1377A"/>
    <w:rsid w:val="00A13BC7"/>
    <w:rsid w:val="00A13DFA"/>
    <w:rsid w:val="00A148E9"/>
    <w:rsid w:val="00A14A1C"/>
    <w:rsid w:val="00A14FAC"/>
    <w:rsid w:val="00A15046"/>
    <w:rsid w:val="00A15387"/>
    <w:rsid w:val="00A1544E"/>
    <w:rsid w:val="00A15691"/>
    <w:rsid w:val="00A159BA"/>
    <w:rsid w:val="00A15A24"/>
    <w:rsid w:val="00A15D03"/>
    <w:rsid w:val="00A15D78"/>
    <w:rsid w:val="00A15E52"/>
    <w:rsid w:val="00A16777"/>
    <w:rsid w:val="00A16941"/>
    <w:rsid w:val="00A169B6"/>
    <w:rsid w:val="00A16AA8"/>
    <w:rsid w:val="00A16EF3"/>
    <w:rsid w:val="00A16FD2"/>
    <w:rsid w:val="00A17075"/>
    <w:rsid w:val="00A17270"/>
    <w:rsid w:val="00A17378"/>
    <w:rsid w:val="00A17645"/>
    <w:rsid w:val="00A176E1"/>
    <w:rsid w:val="00A176EF"/>
    <w:rsid w:val="00A17ED2"/>
    <w:rsid w:val="00A20059"/>
    <w:rsid w:val="00A203B3"/>
    <w:rsid w:val="00A203E6"/>
    <w:rsid w:val="00A2072A"/>
    <w:rsid w:val="00A20844"/>
    <w:rsid w:val="00A20F76"/>
    <w:rsid w:val="00A21078"/>
    <w:rsid w:val="00A2122F"/>
    <w:rsid w:val="00A21288"/>
    <w:rsid w:val="00A21399"/>
    <w:rsid w:val="00A2149C"/>
    <w:rsid w:val="00A21509"/>
    <w:rsid w:val="00A21CF7"/>
    <w:rsid w:val="00A21D4E"/>
    <w:rsid w:val="00A21F22"/>
    <w:rsid w:val="00A220A5"/>
    <w:rsid w:val="00A2220F"/>
    <w:rsid w:val="00A22256"/>
    <w:rsid w:val="00A22430"/>
    <w:rsid w:val="00A22D80"/>
    <w:rsid w:val="00A22E1A"/>
    <w:rsid w:val="00A23029"/>
    <w:rsid w:val="00A230AC"/>
    <w:rsid w:val="00A23218"/>
    <w:rsid w:val="00A233BD"/>
    <w:rsid w:val="00A234F3"/>
    <w:rsid w:val="00A23759"/>
    <w:rsid w:val="00A23912"/>
    <w:rsid w:val="00A246BC"/>
    <w:rsid w:val="00A246C0"/>
    <w:rsid w:val="00A24712"/>
    <w:rsid w:val="00A249A7"/>
    <w:rsid w:val="00A24B82"/>
    <w:rsid w:val="00A24EAD"/>
    <w:rsid w:val="00A250B3"/>
    <w:rsid w:val="00A250E0"/>
    <w:rsid w:val="00A2522F"/>
    <w:rsid w:val="00A2544E"/>
    <w:rsid w:val="00A25576"/>
    <w:rsid w:val="00A25658"/>
    <w:rsid w:val="00A256BB"/>
    <w:rsid w:val="00A2570D"/>
    <w:rsid w:val="00A2587F"/>
    <w:rsid w:val="00A25901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539"/>
    <w:rsid w:val="00A326B0"/>
    <w:rsid w:val="00A337D6"/>
    <w:rsid w:val="00A337DA"/>
    <w:rsid w:val="00A33D1E"/>
    <w:rsid w:val="00A33D99"/>
    <w:rsid w:val="00A33F70"/>
    <w:rsid w:val="00A34389"/>
    <w:rsid w:val="00A344AD"/>
    <w:rsid w:val="00A348C0"/>
    <w:rsid w:val="00A34B7C"/>
    <w:rsid w:val="00A34CF3"/>
    <w:rsid w:val="00A352B1"/>
    <w:rsid w:val="00A3580C"/>
    <w:rsid w:val="00A359E8"/>
    <w:rsid w:val="00A35FF2"/>
    <w:rsid w:val="00A36131"/>
    <w:rsid w:val="00A3623A"/>
    <w:rsid w:val="00A36465"/>
    <w:rsid w:val="00A368AC"/>
    <w:rsid w:val="00A36AD2"/>
    <w:rsid w:val="00A37552"/>
    <w:rsid w:val="00A375AD"/>
    <w:rsid w:val="00A37619"/>
    <w:rsid w:val="00A3764D"/>
    <w:rsid w:val="00A376D1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17"/>
    <w:rsid w:val="00A44536"/>
    <w:rsid w:val="00A44605"/>
    <w:rsid w:val="00A44AA2"/>
    <w:rsid w:val="00A450A8"/>
    <w:rsid w:val="00A458C8"/>
    <w:rsid w:val="00A45925"/>
    <w:rsid w:val="00A45B4E"/>
    <w:rsid w:val="00A45B79"/>
    <w:rsid w:val="00A45C4D"/>
    <w:rsid w:val="00A45CE1"/>
    <w:rsid w:val="00A462DE"/>
    <w:rsid w:val="00A46499"/>
    <w:rsid w:val="00A4649A"/>
    <w:rsid w:val="00A46556"/>
    <w:rsid w:val="00A46657"/>
    <w:rsid w:val="00A466AC"/>
    <w:rsid w:val="00A46C6E"/>
    <w:rsid w:val="00A47164"/>
    <w:rsid w:val="00A4728B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115"/>
    <w:rsid w:val="00A512D9"/>
    <w:rsid w:val="00A51414"/>
    <w:rsid w:val="00A5150D"/>
    <w:rsid w:val="00A518F9"/>
    <w:rsid w:val="00A51C9C"/>
    <w:rsid w:val="00A51D11"/>
    <w:rsid w:val="00A51E52"/>
    <w:rsid w:val="00A51EEF"/>
    <w:rsid w:val="00A526A2"/>
    <w:rsid w:val="00A52871"/>
    <w:rsid w:val="00A528C8"/>
    <w:rsid w:val="00A528F5"/>
    <w:rsid w:val="00A5290C"/>
    <w:rsid w:val="00A52AB3"/>
    <w:rsid w:val="00A531A7"/>
    <w:rsid w:val="00A53560"/>
    <w:rsid w:val="00A537F3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777"/>
    <w:rsid w:val="00A55A62"/>
    <w:rsid w:val="00A55B9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796"/>
    <w:rsid w:val="00A5794A"/>
    <w:rsid w:val="00A57A84"/>
    <w:rsid w:val="00A57EB7"/>
    <w:rsid w:val="00A604F6"/>
    <w:rsid w:val="00A60851"/>
    <w:rsid w:val="00A6085F"/>
    <w:rsid w:val="00A60D56"/>
    <w:rsid w:val="00A60DFC"/>
    <w:rsid w:val="00A61497"/>
    <w:rsid w:val="00A61622"/>
    <w:rsid w:val="00A616E6"/>
    <w:rsid w:val="00A617F8"/>
    <w:rsid w:val="00A61B0A"/>
    <w:rsid w:val="00A61F44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4E11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362"/>
    <w:rsid w:val="00A664F5"/>
    <w:rsid w:val="00A665B5"/>
    <w:rsid w:val="00A66A41"/>
    <w:rsid w:val="00A66E79"/>
    <w:rsid w:val="00A66E9A"/>
    <w:rsid w:val="00A66EE8"/>
    <w:rsid w:val="00A670FF"/>
    <w:rsid w:val="00A67A0F"/>
    <w:rsid w:val="00A67A16"/>
    <w:rsid w:val="00A67C03"/>
    <w:rsid w:val="00A67D26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0C6"/>
    <w:rsid w:val="00A7315C"/>
    <w:rsid w:val="00A735DC"/>
    <w:rsid w:val="00A73DA4"/>
    <w:rsid w:val="00A74136"/>
    <w:rsid w:val="00A74461"/>
    <w:rsid w:val="00A74F1C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AD9"/>
    <w:rsid w:val="00A77B38"/>
    <w:rsid w:val="00A77D2C"/>
    <w:rsid w:val="00A77EEE"/>
    <w:rsid w:val="00A77FA7"/>
    <w:rsid w:val="00A800EB"/>
    <w:rsid w:val="00A80181"/>
    <w:rsid w:val="00A8055C"/>
    <w:rsid w:val="00A8067E"/>
    <w:rsid w:val="00A8090A"/>
    <w:rsid w:val="00A80C72"/>
    <w:rsid w:val="00A80CC3"/>
    <w:rsid w:val="00A80D6B"/>
    <w:rsid w:val="00A80D71"/>
    <w:rsid w:val="00A80DAE"/>
    <w:rsid w:val="00A80EDB"/>
    <w:rsid w:val="00A8163F"/>
    <w:rsid w:val="00A81995"/>
    <w:rsid w:val="00A81AC4"/>
    <w:rsid w:val="00A81C66"/>
    <w:rsid w:val="00A81E5A"/>
    <w:rsid w:val="00A82329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99A"/>
    <w:rsid w:val="00A84A9F"/>
    <w:rsid w:val="00A84ABC"/>
    <w:rsid w:val="00A856AB"/>
    <w:rsid w:val="00A856C5"/>
    <w:rsid w:val="00A85788"/>
    <w:rsid w:val="00A85AC3"/>
    <w:rsid w:val="00A85ECC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E9"/>
    <w:rsid w:val="00A902FA"/>
    <w:rsid w:val="00A90552"/>
    <w:rsid w:val="00A906AA"/>
    <w:rsid w:val="00A90709"/>
    <w:rsid w:val="00A90F33"/>
    <w:rsid w:val="00A90FA3"/>
    <w:rsid w:val="00A9111E"/>
    <w:rsid w:val="00A91193"/>
    <w:rsid w:val="00A9144B"/>
    <w:rsid w:val="00A921C5"/>
    <w:rsid w:val="00A9256D"/>
    <w:rsid w:val="00A9259E"/>
    <w:rsid w:val="00A92798"/>
    <w:rsid w:val="00A92D7C"/>
    <w:rsid w:val="00A92EA7"/>
    <w:rsid w:val="00A9326D"/>
    <w:rsid w:val="00A932CE"/>
    <w:rsid w:val="00A932D9"/>
    <w:rsid w:val="00A938F7"/>
    <w:rsid w:val="00A93B63"/>
    <w:rsid w:val="00A94166"/>
    <w:rsid w:val="00A9473F"/>
    <w:rsid w:val="00A94DE4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91C"/>
    <w:rsid w:val="00AA0D4B"/>
    <w:rsid w:val="00AA0ED1"/>
    <w:rsid w:val="00AA106C"/>
    <w:rsid w:val="00AA15A8"/>
    <w:rsid w:val="00AA188D"/>
    <w:rsid w:val="00AA18A2"/>
    <w:rsid w:val="00AA1A60"/>
    <w:rsid w:val="00AA1D8A"/>
    <w:rsid w:val="00AA1D9A"/>
    <w:rsid w:val="00AA232C"/>
    <w:rsid w:val="00AA284E"/>
    <w:rsid w:val="00AA2ABA"/>
    <w:rsid w:val="00AA2AC1"/>
    <w:rsid w:val="00AA2DC3"/>
    <w:rsid w:val="00AA2EDB"/>
    <w:rsid w:val="00AA3021"/>
    <w:rsid w:val="00AA31BF"/>
    <w:rsid w:val="00AA31F5"/>
    <w:rsid w:val="00AA3454"/>
    <w:rsid w:val="00AA3624"/>
    <w:rsid w:val="00AA36B0"/>
    <w:rsid w:val="00AA38FD"/>
    <w:rsid w:val="00AA3AD7"/>
    <w:rsid w:val="00AA429A"/>
    <w:rsid w:val="00AA452F"/>
    <w:rsid w:val="00AA45C5"/>
    <w:rsid w:val="00AA4642"/>
    <w:rsid w:val="00AA4A88"/>
    <w:rsid w:val="00AA51A3"/>
    <w:rsid w:val="00AA5344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16B"/>
    <w:rsid w:val="00AB0319"/>
    <w:rsid w:val="00AB0823"/>
    <w:rsid w:val="00AB08D7"/>
    <w:rsid w:val="00AB0996"/>
    <w:rsid w:val="00AB0D67"/>
    <w:rsid w:val="00AB0E9B"/>
    <w:rsid w:val="00AB0F6C"/>
    <w:rsid w:val="00AB143E"/>
    <w:rsid w:val="00AB17BC"/>
    <w:rsid w:val="00AB19EF"/>
    <w:rsid w:val="00AB1ABD"/>
    <w:rsid w:val="00AB1E60"/>
    <w:rsid w:val="00AB24F8"/>
    <w:rsid w:val="00AB2CBF"/>
    <w:rsid w:val="00AB2D27"/>
    <w:rsid w:val="00AB2F1C"/>
    <w:rsid w:val="00AB392F"/>
    <w:rsid w:val="00AB3C78"/>
    <w:rsid w:val="00AB3DDE"/>
    <w:rsid w:val="00AB408D"/>
    <w:rsid w:val="00AB4279"/>
    <w:rsid w:val="00AB4A82"/>
    <w:rsid w:val="00AB4CA5"/>
    <w:rsid w:val="00AB54BD"/>
    <w:rsid w:val="00AB5643"/>
    <w:rsid w:val="00AB5AA1"/>
    <w:rsid w:val="00AB5F20"/>
    <w:rsid w:val="00AB609B"/>
    <w:rsid w:val="00AB61A8"/>
    <w:rsid w:val="00AB64DB"/>
    <w:rsid w:val="00AB6552"/>
    <w:rsid w:val="00AB695A"/>
    <w:rsid w:val="00AB69DC"/>
    <w:rsid w:val="00AB6AF7"/>
    <w:rsid w:val="00AB6C74"/>
    <w:rsid w:val="00AB6F15"/>
    <w:rsid w:val="00AB6FA9"/>
    <w:rsid w:val="00AB7055"/>
    <w:rsid w:val="00AB70A7"/>
    <w:rsid w:val="00AB7701"/>
    <w:rsid w:val="00AB7833"/>
    <w:rsid w:val="00AB7A35"/>
    <w:rsid w:val="00AB7AC3"/>
    <w:rsid w:val="00AB7BF8"/>
    <w:rsid w:val="00AC014D"/>
    <w:rsid w:val="00AC025B"/>
    <w:rsid w:val="00AC0811"/>
    <w:rsid w:val="00AC09E6"/>
    <w:rsid w:val="00AC0B98"/>
    <w:rsid w:val="00AC0D5C"/>
    <w:rsid w:val="00AC11C4"/>
    <w:rsid w:val="00AC16D0"/>
    <w:rsid w:val="00AC1782"/>
    <w:rsid w:val="00AC1A01"/>
    <w:rsid w:val="00AC1BC7"/>
    <w:rsid w:val="00AC1FEC"/>
    <w:rsid w:val="00AC2050"/>
    <w:rsid w:val="00AC214E"/>
    <w:rsid w:val="00AC2291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5E49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DCD"/>
    <w:rsid w:val="00AC7E08"/>
    <w:rsid w:val="00AC7F51"/>
    <w:rsid w:val="00AD05A5"/>
    <w:rsid w:val="00AD08D7"/>
    <w:rsid w:val="00AD0A1E"/>
    <w:rsid w:val="00AD0C61"/>
    <w:rsid w:val="00AD1A1A"/>
    <w:rsid w:val="00AD1B19"/>
    <w:rsid w:val="00AD1CD5"/>
    <w:rsid w:val="00AD1D39"/>
    <w:rsid w:val="00AD1F3D"/>
    <w:rsid w:val="00AD21B2"/>
    <w:rsid w:val="00AD228E"/>
    <w:rsid w:val="00AD22CA"/>
    <w:rsid w:val="00AD239D"/>
    <w:rsid w:val="00AD2CF6"/>
    <w:rsid w:val="00AD31F9"/>
    <w:rsid w:val="00AD389C"/>
    <w:rsid w:val="00AD38CB"/>
    <w:rsid w:val="00AD3B0B"/>
    <w:rsid w:val="00AD3F96"/>
    <w:rsid w:val="00AD40C9"/>
    <w:rsid w:val="00AD43FC"/>
    <w:rsid w:val="00AD4442"/>
    <w:rsid w:val="00AD4601"/>
    <w:rsid w:val="00AD47A7"/>
    <w:rsid w:val="00AD47CF"/>
    <w:rsid w:val="00AD4BFB"/>
    <w:rsid w:val="00AD4D8E"/>
    <w:rsid w:val="00AD4E8A"/>
    <w:rsid w:val="00AD54B6"/>
    <w:rsid w:val="00AD55BB"/>
    <w:rsid w:val="00AD55EA"/>
    <w:rsid w:val="00AD573E"/>
    <w:rsid w:val="00AD58F4"/>
    <w:rsid w:val="00AD5F7D"/>
    <w:rsid w:val="00AD6136"/>
    <w:rsid w:val="00AD6343"/>
    <w:rsid w:val="00AD6693"/>
    <w:rsid w:val="00AD6797"/>
    <w:rsid w:val="00AD6ADB"/>
    <w:rsid w:val="00AD6E05"/>
    <w:rsid w:val="00AD6E62"/>
    <w:rsid w:val="00AD6F74"/>
    <w:rsid w:val="00AD6FA2"/>
    <w:rsid w:val="00AD713D"/>
    <w:rsid w:val="00AD79CC"/>
    <w:rsid w:val="00AD7AAF"/>
    <w:rsid w:val="00AD7AF3"/>
    <w:rsid w:val="00AE0428"/>
    <w:rsid w:val="00AE0562"/>
    <w:rsid w:val="00AE0AE8"/>
    <w:rsid w:val="00AE0CD4"/>
    <w:rsid w:val="00AE0E34"/>
    <w:rsid w:val="00AE1573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2F69"/>
    <w:rsid w:val="00AE3528"/>
    <w:rsid w:val="00AE39C4"/>
    <w:rsid w:val="00AE3C21"/>
    <w:rsid w:val="00AE404B"/>
    <w:rsid w:val="00AE4324"/>
    <w:rsid w:val="00AE4658"/>
    <w:rsid w:val="00AE4661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B9E"/>
    <w:rsid w:val="00AE5C21"/>
    <w:rsid w:val="00AE5D55"/>
    <w:rsid w:val="00AE5DAE"/>
    <w:rsid w:val="00AE5F06"/>
    <w:rsid w:val="00AE60AD"/>
    <w:rsid w:val="00AE6C87"/>
    <w:rsid w:val="00AE6CD6"/>
    <w:rsid w:val="00AE6ECD"/>
    <w:rsid w:val="00AE6F5A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2A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90"/>
    <w:rsid w:val="00AF297D"/>
    <w:rsid w:val="00AF29A2"/>
    <w:rsid w:val="00AF2A28"/>
    <w:rsid w:val="00AF316E"/>
    <w:rsid w:val="00AF3187"/>
    <w:rsid w:val="00AF333C"/>
    <w:rsid w:val="00AF3364"/>
    <w:rsid w:val="00AF33BE"/>
    <w:rsid w:val="00AF367B"/>
    <w:rsid w:val="00AF3710"/>
    <w:rsid w:val="00AF3A18"/>
    <w:rsid w:val="00AF407E"/>
    <w:rsid w:val="00AF423D"/>
    <w:rsid w:val="00AF4489"/>
    <w:rsid w:val="00AF460C"/>
    <w:rsid w:val="00AF4CEF"/>
    <w:rsid w:val="00AF4E28"/>
    <w:rsid w:val="00AF4F87"/>
    <w:rsid w:val="00AF52F0"/>
    <w:rsid w:val="00AF5493"/>
    <w:rsid w:val="00AF5831"/>
    <w:rsid w:val="00AF5C1B"/>
    <w:rsid w:val="00AF5C99"/>
    <w:rsid w:val="00AF5E40"/>
    <w:rsid w:val="00AF6218"/>
    <w:rsid w:val="00AF657F"/>
    <w:rsid w:val="00AF682C"/>
    <w:rsid w:val="00AF6CBF"/>
    <w:rsid w:val="00AF70D6"/>
    <w:rsid w:val="00AF7112"/>
    <w:rsid w:val="00AF77C8"/>
    <w:rsid w:val="00AF77C9"/>
    <w:rsid w:val="00AF7D14"/>
    <w:rsid w:val="00B001BF"/>
    <w:rsid w:val="00B001DF"/>
    <w:rsid w:val="00B00667"/>
    <w:rsid w:val="00B00798"/>
    <w:rsid w:val="00B0094D"/>
    <w:rsid w:val="00B00A3E"/>
    <w:rsid w:val="00B00B0C"/>
    <w:rsid w:val="00B00C33"/>
    <w:rsid w:val="00B00D8F"/>
    <w:rsid w:val="00B00E8F"/>
    <w:rsid w:val="00B0101B"/>
    <w:rsid w:val="00B016A0"/>
    <w:rsid w:val="00B016FF"/>
    <w:rsid w:val="00B01947"/>
    <w:rsid w:val="00B01D71"/>
    <w:rsid w:val="00B02437"/>
    <w:rsid w:val="00B0243C"/>
    <w:rsid w:val="00B02808"/>
    <w:rsid w:val="00B02F54"/>
    <w:rsid w:val="00B03D4B"/>
    <w:rsid w:val="00B048DB"/>
    <w:rsid w:val="00B0493F"/>
    <w:rsid w:val="00B049BB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10D"/>
    <w:rsid w:val="00B072E7"/>
    <w:rsid w:val="00B073AB"/>
    <w:rsid w:val="00B0746F"/>
    <w:rsid w:val="00B075D4"/>
    <w:rsid w:val="00B076CD"/>
    <w:rsid w:val="00B077C7"/>
    <w:rsid w:val="00B07B03"/>
    <w:rsid w:val="00B07C8F"/>
    <w:rsid w:val="00B07CDA"/>
    <w:rsid w:val="00B102FA"/>
    <w:rsid w:val="00B106F7"/>
    <w:rsid w:val="00B10704"/>
    <w:rsid w:val="00B10727"/>
    <w:rsid w:val="00B10A6B"/>
    <w:rsid w:val="00B10F4D"/>
    <w:rsid w:val="00B11286"/>
    <w:rsid w:val="00B114E9"/>
    <w:rsid w:val="00B1152B"/>
    <w:rsid w:val="00B1197A"/>
    <w:rsid w:val="00B1199B"/>
    <w:rsid w:val="00B11AB0"/>
    <w:rsid w:val="00B11B0B"/>
    <w:rsid w:val="00B11D49"/>
    <w:rsid w:val="00B11EAD"/>
    <w:rsid w:val="00B11FED"/>
    <w:rsid w:val="00B12319"/>
    <w:rsid w:val="00B124F7"/>
    <w:rsid w:val="00B125CC"/>
    <w:rsid w:val="00B12734"/>
    <w:rsid w:val="00B1296A"/>
    <w:rsid w:val="00B12B0D"/>
    <w:rsid w:val="00B12C6E"/>
    <w:rsid w:val="00B12E0A"/>
    <w:rsid w:val="00B1344B"/>
    <w:rsid w:val="00B13545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652"/>
    <w:rsid w:val="00B14978"/>
    <w:rsid w:val="00B14B7E"/>
    <w:rsid w:val="00B15173"/>
    <w:rsid w:val="00B153D6"/>
    <w:rsid w:val="00B1576D"/>
    <w:rsid w:val="00B1591A"/>
    <w:rsid w:val="00B15BAA"/>
    <w:rsid w:val="00B15E41"/>
    <w:rsid w:val="00B15F19"/>
    <w:rsid w:val="00B166CE"/>
    <w:rsid w:val="00B166E7"/>
    <w:rsid w:val="00B16898"/>
    <w:rsid w:val="00B16975"/>
    <w:rsid w:val="00B16ABF"/>
    <w:rsid w:val="00B16AC5"/>
    <w:rsid w:val="00B16CEC"/>
    <w:rsid w:val="00B16D1C"/>
    <w:rsid w:val="00B16DFF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856"/>
    <w:rsid w:val="00B21AF9"/>
    <w:rsid w:val="00B21C2C"/>
    <w:rsid w:val="00B21FD9"/>
    <w:rsid w:val="00B21FF3"/>
    <w:rsid w:val="00B22555"/>
    <w:rsid w:val="00B22C91"/>
    <w:rsid w:val="00B22EE9"/>
    <w:rsid w:val="00B22F24"/>
    <w:rsid w:val="00B22FB9"/>
    <w:rsid w:val="00B23098"/>
    <w:rsid w:val="00B2313A"/>
    <w:rsid w:val="00B234ED"/>
    <w:rsid w:val="00B23688"/>
    <w:rsid w:val="00B23950"/>
    <w:rsid w:val="00B23C34"/>
    <w:rsid w:val="00B23D7B"/>
    <w:rsid w:val="00B242FA"/>
    <w:rsid w:val="00B2497E"/>
    <w:rsid w:val="00B24C1A"/>
    <w:rsid w:val="00B24D78"/>
    <w:rsid w:val="00B24E8F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1A2"/>
    <w:rsid w:val="00B304BB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472"/>
    <w:rsid w:val="00B32779"/>
    <w:rsid w:val="00B327F4"/>
    <w:rsid w:val="00B32A3D"/>
    <w:rsid w:val="00B32BED"/>
    <w:rsid w:val="00B32F83"/>
    <w:rsid w:val="00B330B5"/>
    <w:rsid w:val="00B3355F"/>
    <w:rsid w:val="00B335D0"/>
    <w:rsid w:val="00B33678"/>
    <w:rsid w:val="00B33A9E"/>
    <w:rsid w:val="00B34199"/>
    <w:rsid w:val="00B341DA"/>
    <w:rsid w:val="00B34AB5"/>
    <w:rsid w:val="00B3538B"/>
    <w:rsid w:val="00B35580"/>
    <w:rsid w:val="00B35687"/>
    <w:rsid w:val="00B35881"/>
    <w:rsid w:val="00B35A8F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576"/>
    <w:rsid w:val="00B37685"/>
    <w:rsid w:val="00B37D19"/>
    <w:rsid w:val="00B37E1A"/>
    <w:rsid w:val="00B37EF4"/>
    <w:rsid w:val="00B403FF"/>
    <w:rsid w:val="00B4040C"/>
    <w:rsid w:val="00B40477"/>
    <w:rsid w:val="00B407B2"/>
    <w:rsid w:val="00B40A5D"/>
    <w:rsid w:val="00B40DA0"/>
    <w:rsid w:val="00B41579"/>
    <w:rsid w:val="00B41F50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EA5"/>
    <w:rsid w:val="00B42FBD"/>
    <w:rsid w:val="00B43157"/>
    <w:rsid w:val="00B431B6"/>
    <w:rsid w:val="00B43472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CD8"/>
    <w:rsid w:val="00B45D84"/>
    <w:rsid w:val="00B45DA1"/>
    <w:rsid w:val="00B45E7A"/>
    <w:rsid w:val="00B461E5"/>
    <w:rsid w:val="00B467D1"/>
    <w:rsid w:val="00B47A57"/>
    <w:rsid w:val="00B47AC2"/>
    <w:rsid w:val="00B47F11"/>
    <w:rsid w:val="00B50180"/>
    <w:rsid w:val="00B50225"/>
    <w:rsid w:val="00B503AF"/>
    <w:rsid w:val="00B506C9"/>
    <w:rsid w:val="00B50D2D"/>
    <w:rsid w:val="00B515CB"/>
    <w:rsid w:val="00B517AE"/>
    <w:rsid w:val="00B51EAA"/>
    <w:rsid w:val="00B5223B"/>
    <w:rsid w:val="00B52747"/>
    <w:rsid w:val="00B5288E"/>
    <w:rsid w:val="00B52BC7"/>
    <w:rsid w:val="00B52CBD"/>
    <w:rsid w:val="00B53298"/>
    <w:rsid w:val="00B532C7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12A"/>
    <w:rsid w:val="00B5533E"/>
    <w:rsid w:val="00B55485"/>
    <w:rsid w:val="00B5549A"/>
    <w:rsid w:val="00B55936"/>
    <w:rsid w:val="00B55A57"/>
    <w:rsid w:val="00B5638D"/>
    <w:rsid w:val="00B56D68"/>
    <w:rsid w:val="00B56FEC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432"/>
    <w:rsid w:val="00B6165E"/>
    <w:rsid w:val="00B61797"/>
    <w:rsid w:val="00B6198A"/>
    <w:rsid w:val="00B61F93"/>
    <w:rsid w:val="00B62489"/>
    <w:rsid w:val="00B625C8"/>
    <w:rsid w:val="00B62634"/>
    <w:rsid w:val="00B6292D"/>
    <w:rsid w:val="00B6333B"/>
    <w:rsid w:val="00B634AD"/>
    <w:rsid w:val="00B63781"/>
    <w:rsid w:val="00B63C34"/>
    <w:rsid w:val="00B64B5E"/>
    <w:rsid w:val="00B654B8"/>
    <w:rsid w:val="00B65BBC"/>
    <w:rsid w:val="00B65CD4"/>
    <w:rsid w:val="00B65FA3"/>
    <w:rsid w:val="00B66055"/>
    <w:rsid w:val="00B660FE"/>
    <w:rsid w:val="00B66496"/>
    <w:rsid w:val="00B66A45"/>
    <w:rsid w:val="00B66B5F"/>
    <w:rsid w:val="00B66D4A"/>
    <w:rsid w:val="00B67ED5"/>
    <w:rsid w:val="00B7004A"/>
    <w:rsid w:val="00B703BA"/>
    <w:rsid w:val="00B7080E"/>
    <w:rsid w:val="00B71170"/>
    <w:rsid w:val="00B7141E"/>
    <w:rsid w:val="00B7156B"/>
    <w:rsid w:val="00B715F4"/>
    <w:rsid w:val="00B716AC"/>
    <w:rsid w:val="00B71921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394"/>
    <w:rsid w:val="00B73787"/>
    <w:rsid w:val="00B73908"/>
    <w:rsid w:val="00B739F2"/>
    <w:rsid w:val="00B73A86"/>
    <w:rsid w:val="00B73B5E"/>
    <w:rsid w:val="00B73BB4"/>
    <w:rsid w:val="00B73BDA"/>
    <w:rsid w:val="00B73FF6"/>
    <w:rsid w:val="00B7407B"/>
    <w:rsid w:val="00B74AAF"/>
    <w:rsid w:val="00B74EEB"/>
    <w:rsid w:val="00B75242"/>
    <w:rsid w:val="00B753F6"/>
    <w:rsid w:val="00B7598F"/>
    <w:rsid w:val="00B759C8"/>
    <w:rsid w:val="00B75A42"/>
    <w:rsid w:val="00B75AEE"/>
    <w:rsid w:val="00B75CB6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845"/>
    <w:rsid w:val="00B82925"/>
    <w:rsid w:val="00B82D44"/>
    <w:rsid w:val="00B834B9"/>
    <w:rsid w:val="00B8363F"/>
    <w:rsid w:val="00B8385E"/>
    <w:rsid w:val="00B83A99"/>
    <w:rsid w:val="00B83C72"/>
    <w:rsid w:val="00B83E37"/>
    <w:rsid w:val="00B83E72"/>
    <w:rsid w:val="00B840CC"/>
    <w:rsid w:val="00B845E6"/>
    <w:rsid w:val="00B84898"/>
    <w:rsid w:val="00B849E3"/>
    <w:rsid w:val="00B84A46"/>
    <w:rsid w:val="00B84E73"/>
    <w:rsid w:val="00B851EF"/>
    <w:rsid w:val="00B8528F"/>
    <w:rsid w:val="00B85487"/>
    <w:rsid w:val="00B85533"/>
    <w:rsid w:val="00B856F9"/>
    <w:rsid w:val="00B85792"/>
    <w:rsid w:val="00B861A7"/>
    <w:rsid w:val="00B862E9"/>
    <w:rsid w:val="00B86513"/>
    <w:rsid w:val="00B8655C"/>
    <w:rsid w:val="00B86BCB"/>
    <w:rsid w:val="00B86E5C"/>
    <w:rsid w:val="00B872C3"/>
    <w:rsid w:val="00B8746C"/>
    <w:rsid w:val="00B8775D"/>
    <w:rsid w:val="00B87E2B"/>
    <w:rsid w:val="00B87E32"/>
    <w:rsid w:val="00B87FE2"/>
    <w:rsid w:val="00B909B4"/>
    <w:rsid w:val="00B91470"/>
    <w:rsid w:val="00B914BF"/>
    <w:rsid w:val="00B9179C"/>
    <w:rsid w:val="00B91C4D"/>
    <w:rsid w:val="00B91D91"/>
    <w:rsid w:val="00B91DCD"/>
    <w:rsid w:val="00B920C3"/>
    <w:rsid w:val="00B92166"/>
    <w:rsid w:val="00B92687"/>
    <w:rsid w:val="00B92888"/>
    <w:rsid w:val="00B92DC7"/>
    <w:rsid w:val="00B93062"/>
    <w:rsid w:val="00B930B0"/>
    <w:rsid w:val="00B93148"/>
    <w:rsid w:val="00B933F6"/>
    <w:rsid w:val="00B9370C"/>
    <w:rsid w:val="00B93846"/>
    <w:rsid w:val="00B940A2"/>
    <w:rsid w:val="00B94487"/>
    <w:rsid w:val="00B94903"/>
    <w:rsid w:val="00B94D59"/>
    <w:rsid w:val="00B950A5"/>
    <w:rsid w:val="00B95295"/>
    <w:rsid w:val="00B95A5B"/>
    <w:rsid w:val="00B95E5C"/>
    <w:rsid w:val="00B96473"/>
    <w:rsid w:val="00B964D9"/>
    <w:rsid w:val="00B96977"/>
    <w:rsid w:val="00B96A4D"/>
    <w:rsid w:val="00B96A6F"/>
    <w:rsid w:val="00B96E05"/>
    <w:rsid w:val="00B96FE1"/>
    <w:rsid w:val="00B97236"/>
    <w:rsid w:val="00B97281"/>
    <w:rsid w:val="00B97530"/>
    <w:rsid w:val="00B97568"/>
    <w:rsid w:val="00B975F1"/>
    <w:rsid w:val="00B97D8C"/>
    <w:rsid w:val="00B97DEE"/>
    <w:rsid w:val="00BA00DC"/>
    <w:rsid w:val="00BA01CE"/>
    <w:rsid w:val="00BA0299"/>
    <w:rsid w:val="00BA031B"/>
    <w:rsid w:val="00BA0474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101"/>
    <w:rsid w:val="00BA2298"/>
    <w:rsid w:val="00BA25A8"/>
    <w:rsid w:val="00BA2944"/>
    <w:rsid w:val="00BA295A"/>
    <w:rsid w:val="00BA2C94"/>
    <w:rsid w:val="00BA3766"/>
    <w:rsid w:val="00BA39A8"/>
    <w:rsid w:val="00BA3B21"/>
    <w:rsid w:val="00BA3C9A"/>
    <w:rsid w:val="00BA443B"/>
    <w:rsid w:val="00BA45CB"/>
    <w:rsid w:val="00BA4D0D"/>
    <w:rsid w:val="00BA5026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29D"/>
    <w:rsid w:val="00BA74CA"/>
    <w:rsid w:val="00BA756E"/>
    <w:rsid w:val="00BA77C2"/>
    <w:rsid w:val="00BA79A2"/>
    <w:rsid w:val="00BA7B24"/>
    <w:rsid w:val="00BA7D12"/>
    <w:rsid w:val="00BA7E2D"/>
    <w:rsid w:val="00BB0107"/>
    <w:rsid w:val="00BB0167"/>
    <w:rsid w:val="00BB025B"/>
    <w:rsid w:val="00BB035B"/>
    <w:rsid w:val="00BB0AEE"/>
    <w:rsid w:val="00BB0D79"/>
    <w:rsid w:val="00BB0F24"/>
    <w:rsid w:val="00BB0F2F"/>
    <w:rsid w:val="00BB1129"/>
    <w:rsid w:val="00BB130D"/>
    <w:rsid w:val="00BB134A"/>
    <w:rsid w:val="00BB195F"/>
    <w:rsid w:val="00BB21EB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A20"/>
    <w:rsid w:val="00BB6D53"/>
    <w:rsid w:val="00BB6DCC"/>
    <w:rsid w:val="00BB7170"/>
    <w:rsid w:val="00BB7341"/>
    <w:rsid w:val="00BB734A"/>
    <w:rsid w:val="00BB75F2"/>
    <w:rsid w:val="00BB788D"/>
    <w:rsid w:val="00BB78CB"/>
    <w:rsid w:val="00BB79AA"/>
    <w:rsid w:val="00BB7BF9"/>
    <w:rsid w:val="00BB7F79"/>
    <w:rsid w:val="00BC0AD9"/>
    <w:rsid w:val="00BC0C82"/>
    <w:rsid w:val="00BC10D3"/>
    <w:rsid w:val="00BC1777"/>
    <w:rsid w:val="00BC1E31"/>
    <w:rsid w:val="00BC1EC3"/>
    <w:rsid w:val="00BC21E3"/>
    <w:rsid w:val="00BC23C8"/>
    <w:rsid w:val="00BC24A0"/>
    <w:rsid w:val="00BC2665"/>
    <w:rsid w:val="00BC269E"/>
    <w:rsid w:val="00BC29FA"/>
    <w:rsid w:val="00BC2E1F"/>
    <w:rsid w:val="00BC2F64"/>
    <w:rsid w:val="00BC3061"/>
    <w:rsid w:val="00BC33A1"/>
    <w:rsid w:val="00BC34BB"/>
    <w:rsid w:val="00BC3607"/>
    <w:rsid w:val="00BC36CC"/>
    <w:rsid w:val="00BC382B"/>
    <w:rsid w:val="00BC3B4B"/>
    <w:rsid w:val="00BC3DA0"/>
    <w:rsid w:val="00BC416D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B5D"/>
    <w:rsid w:val="00BC5C4A"/>
    <w:rsid w:val="00BC6255"/>
    <w:rsid w:val="00BC6F42"/>
    <w:rsid w:val="00BC71C4"/>
    <w:rsid w:val="00BC7272"/>
    <w:rsid w:val="00BC73FC"/>
    <w:rsid w:val="00BC783A"/>
    <w:rsid w:val="00BC7A3F"/>
    <w:rsid w:val="00BC7DB8"/>
    <w:rsid w:val="00BD011C"/>
    <w:rsid w:val="00BD0349"/>
    <w:rsid w:val="00BD082E"/>
    <w:rsid w:val="00BD0C78"/>
    <w:rsid w:val="00BD1400"/>
    <w:rsid w:val="00BD15E9"/>
    <w:rsid w:val="00BD16C9"/>
    <w:rsid w:val="00BD1A91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047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5FE8"/>
    <w:rsid w:val="00BD65A3"/>
    <w:rsid w:val="00BD6676"/>
    <w:rsid w:val="00BD677F"/>
    <w:rsid w:val="00BD68D7"/>
    <w:rsid w:val="00BD6AB0"/>
    <w:rsid w:val="00BD6BC6"/>
    <w:rsid w:val="00BD6CEE"/>
    <w:rsid w:val="00BD6DED"/>
    <w:rsid w:val="00BD6ECF"/>
    <w:rsid w:val="00BD702D"/>
    <w:rsid w:val="00BD70E8"/>
    <w:rsid w:val="00BD72A3"/>
    <w:rsid w:val="00BD7489"/>
    <w:rsid w:val="00BD76BB"/>
    <w:rsid w:val="00BD7C33"/>
    <w:rsid w:val="00BD7FD8"/>
    <w:rsid w:val="00BE002A"/>
    <w:rsid w:val="00BE00B9"/>
    <w:rsid w:val="00BE05E5"/>
    <w:rsid w:val="00BE08DD"/>
    <w:rsid w:val="00BE0973"/>
    <w:rsid w:val="00BE0D26"/>
    <w:rsid w:val="00BE1067"/>
    <w:rsid w:val="00BE118D"/>
    <w:rsid w:val="00BE1548"/>
    <w:rsid w:val="00BE17CB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48E1"/>
    <w:rsid w:val="00BE4F2C"/>
    <w:rsid w:val="00BE5025"/>
    <w:rsid w:val="00BE532E"/>
    <w:rsid w:val="00BE554B"/>
    <w:rsid w:val="00BE5818"/>
    <w:rsid w:val="00BE59D2"/>
    <w:rsid w:val="00BE5B45"/>
    <w:rsid w:val="00BE5C37"/>
    <w:rsid w:val="00BE5EBF"/>
    <w:rsid w:val="00BE6044"/>
    <w:rsid w:val="00BE619C"/>
    <w:rsid w:val="00BE626B"/>
    <w:rsid w:val="00BE66E1"/>
    <w:rsid w:val="00BE67BF"/>
    <w:rsid w:val="00BE6E9C"/>
    <w:rsid w:val="00BE6FCE"/>
    <w:rsid w:val="00BE7133"/>
    <w:rsid w:val="00BE740E"/>
    <w:rsid w:val="00BE7622"/>
    <w:rsid w:val="00BE77B3"/>
    <w:rsid w:val="00BE796B"/>
    <w:rsid w:val="00BE7AA7"/>
    <w:rsid w:val="00BE7D1D"/>
    <w:rsid w:val="00BE7D6D"/>
    <w:rsid w:val="00BE7DC3"/>
    <w:rsid w:val="00BF02CC"/>
    <w:rsid w:val="00BF07FD"/>
    <w:rsid w:val="00BF097E"/>
    <w:rsid w:val="00BF0D54"/>
    <w:rsid w:val="00BF0DED"/>
    <w:rsid w:val="00BF0EF5"/>
    <w:rsid w:val="00BF168B"/>
    <w:rsid w:val="00BF19D0"/>
    <w:rsid w:val="00BF1A20"/>
    <w:rsid w:val="00BF20B1"/>
    <w:rsid w:val="00BF2148"/>
    <w:rsid w:val="00BF2193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3BD3"/>
    <w:rsid w:val="00BF4024"/>
    <w:rsid w:val="00BF41EB"/>
    <w:rsid w:val="00BF46C9"/>
    <w:rsid w:val="00BF4938"/>
    <w:rsid w:val="00BF4956"/>
    <w:rsid w:val="00BF4B10"/>
    <w:rsid w:val="00BF4CC4"/>
    <w:rsid w:val="00BF505F"/>
    <w:rsid w:val="00BF50D0"/>
    <w:rsid w:val="00BF5111"/>
    <w:rsid w:val="00BF5188"/>
    <w:rsid w:val="00BF561E"/>
    <w:rsid w:val="00BF576E"/>
    <w:rsid w:val="00BF5C26"/>
    <w:rsid w:val="00BF5F4A"/>
    <w:rsid w:val="00BF6021"/>
    <w:rsid w:val="00BF60B4"/>
    <w:rsid w:val="00BF617C"/>
    <w:rsid w:val="00BF6662"/>
    <w:rsid w:val="00BF6A02"/>
    <w:rsid w:val="00BF6AB6"/>
    <w:rsid w:val="00BF6D28"/>
    <w:rsid w:val="00BF70B2"/>
    <w:rsid w:val="00BF7198"/>
    <w:rsid w:val="00BF71A1"/>
    <w:rsid w:val="00BF73BE"/>
    <w:rsid w:val="00BF745D"/>
    <w:rsid w:val="00BF7496"/>
    <w:rsid w:val="00BF74DF"/>
    <w:rsid w:val="00BF7794"/>
    <w:rsid w:val="00BF7B00"/>
    <w:rsid w:val="00BF7B91"/>
    <w:rsid w:val="00BF7DB3"/>
    <w:rsid w:val="00C00676"/>
    <w:rsid w:val="00C0092A"/>
    <w:rsid w:val="00C00BBB"/>
    <w:rsid w:val="00C00C32"/>
    <w:rsid w:val="00C00F9E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3A1B"/>
    <w:rsid w:val="00C04016"/>
    <w:rsid w:val="00C040B6"/>
    <w:rsid w:val="00C04396"/>
    <w:rsid w:val="00C045BD"/>
    <w:rsid w:val="00C0475D"/>
    <w:rsid w:val="00C04DE0"/>
    <w:rsid w:val="00C04E23"/>
    <w:rsid w:val="00C05134"/>
    <w:rsid w:val="00C05723"/>
    <w:rsid w:val="00C05A23"/>
    <w:rsid w:val="00C05BEE"/>
    <w:rsid w:val="00C05C52"/>
    <w:rsid w:val="00C06397"/>
    <w:rsid w:val="00C06411"/>
    <w:rsid w:val="00C0655E"/>
    <w:rsid w:val="00C06BAF"/>
    <w:rsid w:val="00C06C10"/>
    <w:rsid w:val="00C07303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20C"/>
    <w:rsid w:val="00C11320"/>
    <w:rsid w:val="00C11501"/>
    <w:rsid w:val="00C11538"/>
    <w:rsid w:val="00C11946"/>
    <w:rsid w:val="00C11998"/>
    <w:rsid w:val="00C119F0"/>
    <w:rsid w:val="00C11AF1"/>
    <w:rsid w:val="00C11B1B"/>
    <w:rsid w:val="00C120B6"/>
    <w:rsid w:val="00C1219E"/>
    <w:rsid w:val="00C12292"/>
    <w:rsid w:val="00C125FE"/>
    <w:rsid w:val="00C126F8"/>
    <w:rsid w:val="00C12810"/>
    <w:rsid w:val="00C12B98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4FA6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D49"/>
    <w:rsid w:val="00C16F82"/>
    <w:rsid w:val="00C170A5"/>
    <w:rsid w:val="00C17313"/>
    <w:rsid w:val="00C1751B"/>
    <w:rsid w:val="00C17E95"/>
    <w:rsid w:val="00C201DA"/>
    <w:rsid w:val="00C20424"/>
    <w:rsid w:val="00C20EB7"/>
    <w:rsid w:val="00C211B3"/>
    <w:rsid w:val="00C21314"/>
    <w:rsid w:val="00C215C0"/>
    <w:rsid w:val="00C21752"/>
    <w:rsid w:val="00C21993"/>
    <w:rsid w:val="00C21B93"/>
    <w:rsid w:val="00C22531"/>
    <w:rsid w:val="00C22713"/>
    <w:rsid w:val="00C22826"/>
    <w:rsid w:val="00C22B52"/>
    <w:rsid w:val="00C22B71"/>
    <w:rsid w:val="00C22D45"/>
    <w:rsid w:val="00C230FD"/>
    <w:rsid w:val="00C23145"/>
    <w:rsid w:val="00C23226"/>
    <w:rsid w:val="00C233CE"/>
    <w:rsid w:val="00C234F6"/>
    <w:rsid w:val="00C237B9"/>
    <w:rsid w:val="00C2384F"/>
    <w:rsid w:val="00C23C09"/>
    <w:rsid w:val="00C23F05"/>
    <w:rsid w:val="00C24082"/>
    <w:rsid w:val="00C2465F"/>
    <w:rsid w:val="00C24ED8"/>
    <w:rsid w:val="00C25224"/>
    <w:rsid w:val="00C2539A"/>
    <w:rsid w:val="00C25A63"/>
    <w:rsid w:val="00C25D8F"/>
    <w:rsid w:val="00C25E11"/>
    <w:rsid w:val="00C2610F"/>
    <w:rsid w:val="00C2612E"/>
    <w:rsid w:val="00C26256"/>
    <w:rsid w:val="00C2642C"/>
    <w:rsid w:val="00C26457"/>
    <w:rsid w:val="00C26B39"/>
    <w:rsid w:val="00C27235"/>
    <w:rsid w:val="00C27587"/>
    <w:rsid w:val="00C27B2F"/>
    <w:rsid w:val="00C27D7D"/>
    <w:rsid w:val="00C27DB7"/>
    <w:rsid w:val="00C303A8"/>
    <w:rsid w:val="00C30C63"/>
    <w:rsid w:val="00C30F45"/>
    <w:rsid w:val="00C30FFD"/>
    <w:rsid w:val="00C3114F"/>
    <w:rsid w:val="00C31326"/>
    <w:rsid w:val="00C31553"/>
    <w:rsid w:val="00C3170F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126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6A3"/>
    <w:rsid w:val="00C34AC8"/>
    <w:rsid w:val="00C34C90"/>
    <w:rsid w:val="00C34F7A"/>
    <w:rsid w:val="00C3513D"/>
    <w:rsid w:val="00C352D7"/>
    <w:rsid w:val="00C35688"/>
    <w:rsid w:val="00C35E70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1E5"/>
    <w:rsid w:val="00C40A6F"/>
    <w:rsid w:val="00C40ABD"/>
    <w:rsid w:val="00C40AF3"/>
    <w:rsid w:val="00C4137E"/>
    <w:rsid w:val="00C41427"/>
    <w:rsid w:val="00C4147A"/>
    <w:rsid w:val="00C414FD"/>
    <w:rsid w:val="00C41833"/>
    <w:rsid w:val="00C418A1"/>
    <w:rsid w:val="00C41B20"/>
    <w:rsid w:val="00C41C34"/>
    <w:rsid w:val="00C41CD7"/>
    <w:rsid w:val="00C421D2"/>
    <w:rsid w:val="00C42417"/>
    <w:rsid w:val="00C42CB6"/>
    <w:rsid w:val="00C43076"/>
    <w:rsid w:val="00C430B2"/>
    <w:rsid w:val="00C432E7"/>
    <w:rsid w:val="00C4354F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74A"/>
    <w:rsid w:val="00C459B8"/>
    <w:rsid w:val="00C45C55"/>
    <w:rsid w:val="00C45CF6"/>
    <w:rsid w:val="00C45D3A"/>
    <w:rsid w:val="00C45D7D"/>
    <w:rsid w:val="00C45EE2"/>
    <w:rsid w:val="00C45F48"/>
    <w:rsid w:val="00C4629E"/>
    <w:rsid w:val="00C46938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AFD"/>
    <w:rsid w:val="00C50C34"/>
    <w:rsid w:val="00C50E23"/>
    <w:rsid w:val="00C50F0F"/>
    <w:rsid w:val="00C50F40"/>
    <w:rsid w:val="00C50F5A"/>
    <w:rsid w:val="00C51414"/>
    <w:rsid w:val="00C516A4"/>
    <w:rsid w:val="00C51826"/>
    <w:rsid w:val="00C51B5B"/>
    <w:rsid w:val="00C51C5B"/>
    <w:rsid w:val="00C51D2D"/>
    <w:rsid w:val="00C52054"/>
    <w:rsid w:val="00C52210"/>
    <w:rsid w:val="00C522A1"/>
    <w:rsid w:val="00C52937"/>
    <w:rsid w:val="00C52959"/>
    <w:rsid w:val="00C52E7C"/>
    <w:rsid w:val="00C536CF"/>
    <w:rsid w:val="00C536D1"/>
    <w:rsid w:val="00C54276"/>
    <w:rsid w:val="00C544F6"/>
    <w:rsid w:val="00C54580"/>
    <w:rsid w:val="00C55174"/>
    <w:rsid w:val="00C551C8"/>
    <w:rsid w:val="00C557D2"/>
    <w:rsid w:val="00C55B0D"/>
    <w:rsid w:val="00C565D5"/>
    <w:rsid w:val="00C56911"/>
    <w:rsid w:val="00C56C7F"/>
    <w:rsid w:val="00C56C8C"/>
    <w:rsid w:val="00C56E8F"/>
    <w:rsid w:val="00C56FBD"/>
    <w:rsid w:val="00C5730D"/>
    <w:rsid w:val="00C573B8"/>
    <w:rsid w:val="00C57458"/>
    <w:rsid w:val="00C576CF"/>
    <w:rsid w:val="00C57A3E"/>
    <w:rsid w:val="00C60709"/>
    <w:rsid w:val="00C6086A"/>
    <w:rsid w:val="00C6089F"/>
    <w:rsid w:val="00C60BEC"/>
    <w:rsid w:val="00C60D39"/>
    <w:rsid w:val="00C60F24"/>
    <w:rsid w:val="00C61646"/>
    <w:rsid w:val="00C619DF"/>
    <w:rsid w:val="00C61AC3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851"/>
    <w:rsid w:val="00C63A5F"/>
    <w:rsid w:val="00C63CD8"/>
    <w:rsid w:val="00C63FE9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AB"/>
    <w:rsid w:val="00C67FE9"/>
    <w:rsid w:val="00C70210"/>
    <w:rsid w:val="00C70465"/>
    <w:rsid w:val="00C70A0B"/>
    <w:rsid w:val="00C70A45"/>
    <w:rsid w:val="00C70ABB"/>
    <w:rsid w:val="00C71056"/>
    <w:rsid w:val="00C71114"/>
    <w:rsid w:val="00C71169"/>
    <w:rsid w:val="00C712AF"/>
    <w:rsid w:val="00C714D1"/>
    <w:rsid w:val="00C718CB"/>
    <w:rsid w:val="00C71D48"/>
    <w:rsid w:val="00C71E5C"/>
    <w:rsid w:val="00C71EEF"/>
    <w:rsid w:val="00C72476"/>
    <w:rsid w:val="00C7269A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04E"/>
    <w:rsid w:val="00C7650F"/>
    <w:rsid w:val="00C76810"/>
    <w:rsid w:val="00C76A41"/>
    <w:rsid w:val="00C76E61"/>
    <w:rsid w:val="00C770E5"/>
    <w:rsid w:val="00C778AB"/>
    <w:rsid w:val="00C77D6C"/>
    <w:rsid w:val="00C77FD5"/>
    <w:rsid w:val="00C80078"/>
    <w:rsid w:val="00C8015D"/>
    <w:rsid w:val="00C80341"/>
    <w:rsid w:val="00C80570"/>
    <w:rsid w:val="00C805E1"/>
    <w:rsid w:val="00C808A0"/>
    <w:rsid w:val="00C80992"/>
    <w:rsid w:val="00C80BD9"/>
    <w:rsid w:val="00C80EFF"/>
    <w:rsid w:val="00C8116F"/>
    <w:rsid w:val="00C8136E"/>
    <w:rsid w:val="00C813ED"/>
    <w:rsid w:val="00C8184A"/>
    <w:rsid w:val="00C81D42"/>
    <w:rsid w:val="00C81E5A"/>
    <w:rsid w:val="00C81E76"/>
    <w:rsid w:val="00C81EB6"/>
    <w:rsid w:val="00C820A5"/>
    <w:rsid w:val="00C82325"/>
    <w:rsid w:val="00C827F6"/>
    <w:rsid w:val="00C82933"/>
    <w:rsid w:val="00C82DFE"/>
    <w:rsid w:val="00C831F7"/>
    <w:rsid w:val="00C83248"/>
    <w:rsid w:val="00C835AC"/>
    <w:rsid w:val="00C835CE"/>
    <w:rsid w:val="00C83913"/>
    <w:rsid w:val="00C8423C"/>
    <w:rsid w:val="00C84345"/>
    <w:rsid w:val="00C846AF"/>
    <w:rsid w:val="00C8472B"/>
    <w:rsid w:val="00C84CCB"/>
    <w:rsid w:val="00C85403"/>
    <w:rsid w:val="00C855FB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31F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2EA4"/>
    <w:rsid w:val="00C93172"/>
    <w:rsid w:val="00C934D5"/>
    <w:rsid w:val="00C935AC"/>
    <w:rsid w:val="00C93856"/>
    <w:rsid w:val="00C9390B"/>
    <w:rsid w:val="00C93927"/>
    <w:rsid w:val="00C93BB1"/>
    <w:rsid w:val="00C93E85"/>
    <w:rsid w:val="00C94175"/>
    <w:rsid w:val="00C9427C"/>
    <w:rsid w:val="00C9440A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5B2F"/>
    <w:rsid w:val="00C9677C"/>
    <w:rsid w:val="00C968EE"/>
    <w:rsid w:val="00C96D6F"/>
    <w:rsid w:val="00C96F42"/>
    <w:rsid w:val="00C970E9"/>
    <w:rsid w:val="00C971DE"/>
    <w:rsid w:val="00C974BB"/>
    <w:rsid w:val="00C97575"/>
    <w:rsid w:val="00C97BEE"/>
    <w:rsid w:val="00C97C2A"/>
    <w:rsid w:val="00C97D15"/>
    <w:rsid w:val="00C97F1D"/>
    <w:rsid w:val="00C97F38"/>
    <w:rsid w:val="00CA0010"/>
    <w:rsid w:val="00CA0157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B7A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356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17"/>
    <w:rsid w:val="00CB15A8"/>
    <w:rsid w:val="00CB15C7"/>
    <w:rsid w:val="00CB17C6"/>
    <w:rsid w:val="00CB1913"/>
    <w:rsid w:val="00CB1928"/>
    <w:rsid w:val="00CB1CED"/>
    <w:rsid w:val="00CB2245"/>
    <w:rsid w:val="00CB2309"/>
    <w:rsid w:val="00CB2957"/>
    <w:rsid w:val="00CB29D8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761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3F"/>
    <w:rsid w:val="00CC07B8"/>
    <w:rsid w:val="00CC07D1"/>
    <w:rsid w:val="00CC0869"/>
    <w:rsid w:val="00CC0949"/>
    <w:rsid w:val="00CC0C3A"/>
    <w:rsid w:val="00CC0DD7"/>
    <w:rsid w:val="00CC103C"/>
    <w:rsid w:val="00CC1745"/>
    <w:rsid w:val="00CC197A"/>
    <w:rsid w:val="00CC1C42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7AD"/>
    <w:rsid w:val="00CC3D7B"/>
    <w:rsid w:val="00CC47DA"/>
    <w:rsid w:val="00CC4F6C"/>
    <w:rsid w:val="00CC5059"/>
    <w:rsid w:val="00CC50C5"/>
    <w:rsid w:val="00CC5285"/>
    <w:rsid w:val="00CC5450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6E4"/>
    <w:rsid w:val="00CC7902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7CA"/>
    <w:rsid w:val="00CD2ABC"/>
    <w:rsid w:val="00CD2DAE"/>
    <w:rsid w:val="00CD3086"/>
    <w:rsid w:val="00CD315C"/>
    <w:rsid w:val="00CD36F3"/>
    <w:rsid w:val="00CD389F"/>
    <w:rsid w:val="00CD3BB8"/>
    <w:rsid w:val="00CD3D00"/>
    <w:rsid w:val="00CD3F51"/>
    <w:rsid w:val="00CD4360"/>
    <w:rsid w:val="00CD45FC"/>
    <w:rsid w:val="00CD4932"/>
    <w:rsid w:val="00CD4A9B"/>
    <w:rsid w:val="00CD4B9B"/>
    <w:rsid w:val="00CD4C39"/>
    <w:rsid w:val="00CD5B7A"/>
    <w:rsid w:val="00CD5EF1"/>
    <w:rsid w:val="00CD5FBD"/>
    <w:rsid w:val="00CD6871"/>
    <w:rsid w:val="00CD692D"/>
    <w:rsid w:val="00CD6E5A"/>
    <w:rsid w:val="00CD718B"/>
    <w:rsid w:val="00CD7782"/>
    <w:rsid w:val="00CD7798"/>
    <w:rsid w:val="00CD7865"/>
    <w:rsid w:val="00CD794F"/>
    <w:rsid w:val="00CD7AA4"/>
    <w:rsid w:val="00CE0144"/>
    <w:rsid w:val="00CE09BC"/>
    <w:rsid w:val="00CE0B27"/>
    <w:rsid w:val="00CE0B43"/>
    <w:rsid w:val="00CE0DD4"/>
    <w:rsid w:val="00CE0E7C"/>
    <w:rsid w:val="00CE10BA"/>
    <w:rsid w:val="00CE1296"/>
    <w:rsid w:val="00CE15D4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F64"/>
    <w:rsid w:val="00CE500B"/>
    <w:rsid w:val="00CE5137"/>
    <w:rsid w:val="00CE51BC"/>
    <w:rsid w:val="00CE5508"/>
    <w:rsid w:val="00CE551F"/>
    <w:rsid w:val="00CE57E8"/>
    <w:rsid w:val="00CE5BC2"/>
    <w:rsid w:val="00CE5CBD"/>
    <w:rsid w:val="00CE63F5"/>
    <w:rsid w:val="00CE6499"/>
    <w:rsid w:val="00CE66FE"/>
    <w:rsid w:val="00CE6801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3C7"/>
    <w:rsid w:val="00CE753A"/>
    <w:rsid w:val="00CE759B"/>
    <w:rsid w:val="00CE777F"/>
    <w:rsid w:val="00CE7877"/>
    <w:rsid w:val="00CF0240"/>
    <w:rsid w:val="00CF11A0"/>
    <w:rsid w:val="00CF1925"/>
    <w:rsid w:val="00CF1F39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3A76"/>
    <w:rsid w:val="00CF435E"/>
    <w:rsid w:val="00CF446C"/>
    <w:rsid w:val="00CF4885"/>
    <w:rsid w:val="00CF48D5"/>
    <w:rsid w:val="00CF4A70"/>
    <w:rsid w:val="00CF4EC6"/>
    <w:rsid w:val="00CF52E3"/>
    <w:rsid w:val="00CF5491"/>
    <w:rsid w:val="00CF54FA"/>
    <w:rsid w:val="00CF55A1"/>
    <w:rsid w:val="00CF5F0D"/>
    <w:rsid w:val="00CF6370"/>
    <w:rsid w:val="00CF63B6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51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786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437"/>
    <w:rsid w:val="00D04517"/>
    <w:rsid w:val="00D046A0"/>
    <w:rsid w:val="00D0481A"/>
    <w:rsid w:val="00D04E21"/>
    <w:rsid w:val="00D05131"/>
    <w:rsid w:val="00D05163"/>
    <w:rsid w:val="00D0539D"/>
    <w:rsid w:val="00D054D5"/>
    <w:rsid w:val="00D05500"/>
    <w:rsid w:val="00D05539"/>
    <w:rsid w:val="00D056C8"/>
    <w:rsid w:val="00D05734"/>
    <w:rsid w:val="00D05B41"/>
    <w:rsid w:val="00D05C53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EBE"/>
    <w:rsid w:val="00D07F5A"/>
    <w:rsid w:val="00D10070"/>
    <w:rsid w:val="00D102D5"/>
    <w:rsid w:val="00D104A8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C92"/>
    <w:rsid w:val="00D12F5C"/>
    <w:rsid w:val="00D13056"/>
    <w:rsid w:val="00D136E9"/>
    <w:rsid w:val="00D13A72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0EBF"/>
    <w:rsid w:val="00D21433"/>
    <w:rsid w:val="00D2152D"/>
    <w:rsid w:val="00D218A4"/>
    <w:rsid w:val="00D21CE8"/>
    <w:rsid w:val="00D21CEF"/>
    <w:rsid w:val="00D21D0C"/>
    <w:rsid w:val="00D21FBB"/>
    <w:rsid w:val="00D22594"/>
    <w:rsid w:val="00D231D0"/>
    <w:rsid w:val="00D234E3"/>
    <w:rsid w:val="00D23539"/>
    <w:rsid w:val="00D2368F"/>
    <w:rsid w:val="00D23C0F"/>
    <w:rsid w:val="00D23D15"/>
    <w:rsid w:val="00D2406C"/>
    <w:rsid w:val="00D240EC"/>
    <w:rsid w:val="00D243BB"/>
    <w:rsid w:val="00D244A6"/>
    <w:rsid w:val="00D2454A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520"/>
    <w:rsid w:val="00D26671"/>
    <w:rsid w:val="00D268D0"/>
    <w:rsid w:val="00D26AD1"/>
    <w:rsid w:val="00D26DDA"/>
    <w:rsid w:val="00D26DFC"/>
    <w:rsid w:val="00D26E15"/>
    <w:rsid w:val="00D272E6"/>
    <w:rsid w:val="00D275D9"/>
    <w:rsid w:val="00D27799"/>
    <w:rsid w:val="00D27A9A"/>
    <w:rsid w:val="00D27B03"/>
    <w:rsid w:val="00D27DCB"/>
    <w:rsid w:val="00D30050"/>
    <w:rsid w:val="00D3005D"/>
    <w:rsid w:val="00D3029F"/>
    <w:rsid w:val="00D30534"/>
    <w:rsid w:val="00D305F3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3AA"/>
    <w:rsid w:val="00D33730"/>
    <w:rsid w:val="00D33741"/>
    <w:rsid w:val="00D3414A"/>
    <w:rsid w:val="00D342AA"/>
    <w:rsid w:val="00D3456C"/>
    <w:rsid w:val="00D34772"/>
    <w:rsid w:val="00D34EF7"/>
    <w:rsid w:val="00D35196"/>
    <w:rsid w:val="00D353BD"/>
    <w:rsid w:val="00D35A99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692"/>
    <w:rsid w:val="00D40CEC"/>
    <w:rsid w:val="00D40FD5"/>
    <w:rsid w:val="00D412AB"/>
    <w:rsid w:val="00D41418"/>
    <w:rsid w:val="00D41486"/>
    <w:rsid w:val="00D41A06"/>
    <w:rsid w:val="00D41A32"/>
    <w:rsid w:val="00D41CCD"/>
    <w:rsid w:val="00D41E39"/>
    <w:rsid w:val="00D42098"/>
    <w:rsid w:val="00D4259C"/>
    <w:rsid w:val="00D42B51"/>
    <w:rsid w:val="00D42B59"/>
    <w:rsid w:val="00D42DDC"/>
    <w:rsid w:val="00D43654"/>
    <w:rsid w:val="00D43BB7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D17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42E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360"/>
    <w:rsid w:val="00D505E5"/>
    <w:rsid w:val="00D507CF"/>
    <w:rsid w:val="00D50990"/>
    <w:rsid w:val="00D50AB4"/>
    <w:rsid w:val="00D50AEB"/>
    <w:rsid w:val="00D50C69"/>
    <w:rsid w:val="00D50C86"/>
    <w:rsid w:val="00D50CAE"/>
    <w:rsid w:val="00D50CCB"/>
    <w:rsid w:val="00D50CD1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C3F"/>
    <w:rsid w:val="00D53E09"/>
    <w:rsid w:val="00D53FD0"/>
    <w:rsid w:val="00D54006"/>
    <w:rsid w:val="00D545AC"/>
    <w:rsid w:val="00D5462B"/>
    <w:rsid w:val="00D54910"/>
    <w:rsid w:val="00D54938"/>
    <w:rsid w:val="00D54DA2"/>
    <w:rsid w:val="00D55686"/>
    <w:rsid w:val="00D556D1"/>
    <w:rsid w:val="00D55910"/>
    <w:rsid w:val="00D5594D"/>
    <w:rsid w:val="00D55EDB"/>
    <w:rsid w:val="00D56B31"/>
    <w:rsid w:val="00D56C00"/>
    <w:rsid w:val="00D5704F"/>
    <w:rsid w:val="00D57216"/>
    <w:rsid w:val="00D574E7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820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3C27"/>
    <w:rsid w:val="00D64330"/>
    <w:rsid w:val="00D6443A"/>
    <w:rsid w:val="00D645F2"/>
    <w:rsid w:val="00D649AB"/>
    <w:rsid w:val="00D64B61"/>
    <w:rsid w:val="00D64D3C"/>
    <w:rsid w:val="00D64E7A"/>
    <w:rsid w:val="00D651B6"/>
    <w:rsid w:val="00D65A13"/>
    <w:rsid w:val="00D65D8C"/>
    <w:rsid w:val="00D65FDA"/>
    <w:rsid w:val="00D6616F"/>
    <w:rsid w:val="00D66199"/>
    <w:rsid w:val="00D66216"/>
    <w:rsid w:val="00D66939"/>
    <w:rsid w:val="00D66A20"/>
    <w:rsid w:val="00D67A61"/>
    <w:rsid w:val="00D67CB2"/>
    <w:rsid w:val="00D67D28"/>
    <w:rsid w:val="00D67DDC"/>
    <w:rsid w:val="00D67F1D"/>
    <w:rsid w:val="00D70494"/>
    <w:rsid w:val="00D70641"/>
    <w:rsid w:val="00D70779"/>
    <w:rsid w:val="00D70A3C"/>
    <w:rsid w:val="00D70B3F"/>
    <w:rsid w:val="00D70E81"/>
    <w:rsid w:val="00D70F3F"/>
    <w:rsid w:val="00D7139B"/>
    <w:rsid w:val="00D71471"/>
    <w:rsid w:val="00D719D3"/>
    <w:rsid w:val="00D71B7B"/>
    <w:rsid w:val="00D71C80"/>
    <w:rsid w:val="00D71F09"/>
    <w:rsid w:val="00D71F37"/>
    <w:rsid w:val="00D72259"/>
    <w:rsid w:val="00D72A42"/>
    <w:rsid w:val="00D72A88"/>
    <w:rsid w:val="00D72C0E"/>
    <w:rsid w:val="00D72E52"/>
    <w:rsid w:val="00D72FDB"/>
    <w:rsid w:val="00D736B1"/>
    <w:rsid w:val="00D739E9"/>
    <w:rsid w:val="00D73AC8"/>
    <w:rsid w:val="00D73C91"/>
    <w:rsid w:val="00D73CB5"/>
    <w:rsid w:val="00D73E58"/>
    <w:rsid w:val="00D74766"/>
    <w:rsid w:val="00D7476A"/>
    <w:rsid w:val="00D74848"/>
    <w:rsid w:val="00D74CFC"/>
    <w:rsid w:val="00D74DF8"/>
    <w:rsid w:val="00D74E88"/>
    <w:rsid w:val="00D753BD"/>
    <w:rsid w:val="00D753E3"/>
    <w:rsid w:val="00D758D1"/>
    <w:rsid w:val="00D75B50"/>
    <w:rsid w:val="00D75C82"/>
    <w:rsid w:val="00D75D6E"/>
    <w:rsid w:val="00D75EBD"/>
    <w:rsid w:val="00D76682"/>
    <w:rsid w:val="00D76863"/>
    <w:rsid w:val="00D76D7E"/>
    <w:rsid w:val="00D76D8F"/>
    <w:rsid w:val="00D774B0"/>
    <w:rsid w:val="00D7755E"/>
    <w:rsid w:val="00D776A1"/>
    <w:rsid w:val="00D778B0"/>
    <w:rsid w:val="00D77CAB"/>
    <w:rsid w:val="00D77D75"/>
    <w:rsid w:val="00D77D8D"/>
    <w:rsid w:val="00D77DB6"/>
    <w:rsid w:val="00D77F12"/>
    <w:rsid w:val="00D807EE"/>
    <w:rsid w:val="00D80AD4"/>
    <w:rsid w:val="00D80C31"/>
    <w:rsid w:val="00D80EBC"/>
    <w:rsid w:val="00D81501"/>
    <w:rsid w:val="00D816A4"/>
    <w:rsid w:val="00D81FFD"/>
    <w:rsid w:val="00D820B7"/>
    <w:rsid w:val="00D823D2"/>
    <w:rsid w:val="00D823FA"/>
    <w:rsid w:val="00D825DA"/>
    <w:rsid w:val="00D82913"/>
    <w:rsid w:val="00D82C78"/>
    <w:rsid w:val="00D82E83"/>
    <w:rsid w:val="00D8314C"/>
    <w:rsid w:val="00D835B0"/>
    <w:rsid w:val="00D83660"/>
    <w:rsid w:val="00D83923"/>
    <w:rsid w:val="00D83939"/>
    <w:rsid w:val="00D8394C"/>
    <w:rsid w:val="00D83BC2"/>
    <w:rsid w:val="00D84088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6F2"/>
    <w:rsid w:val="00D857B3"/>
    <w:rsid w:val="00D8583F"/>
    <w:rsid w:val="00D858B5"/>
    <w:rsid w:val="00D8630E"/>
    <w:rsid w:val="00D863D7"/>
    <w:rsid w:val="00D86422"/>
    <w:rsid w:val="00D867C7"/>
    <w:rsid w:val="00D86B49"/>
    <w:rsid w:val="00D86C73"/>
    <w:rsid w:val="00D870E5"/>
    <w:rsid w:val="00D871C9"/>
    <w:rsid w:val="00D8753D"/>
    <w:rsid w:val="00D87B6A"/>
    <w:rsid w:val="00D87C5E"/>
    <w:rsid w:val="00D87E77"/>
    <w:rsid w:val="00D87FD1"/>
    <w:rsid w:val="00D900B4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3FCE"/>
    <w:rsid w:val="00D940AE"/>
    <w:rsid w:val="00D94650"/>
    <w:rsid w:val="00D946AF"/>
    <w:rsid w:val="00D94BC7"/>
    <w:rsid w:val="00D94DE9"/>
    <w:rsid w:val="00D94F20"/>
    <w:rsid w:val="00D956FC"/>
    <w:rsid w:val="00D95BCE"/>
    <w:rsid w:val="00D95E16"/>
    <w:rsid w:val="00D96302"/>
    <w:rsid w:val="00D965FF"/>
    <w:rsid w:val="00D96667"/>
    <w:rsid w:val="00D9672D"/>
    <w:rsid w:val="00D974DC"/>
    <w:rsid w:val="00D97535"/>
    <w:rsid w:val="00D97694"/>
    <w:rsid w:val="00D97790"/>
    <w:rsid w:val="00D97812"/>
    <w:rsid w:val="00D97C85"/>
    <w:rsid w:val="00D97CE1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886"/>
    <w:rsid w:val="00DA191B"/>
    <w:rsid w:val="00DA1B4D"/>
    <w:rsid w:val="00DA1FFC"/>
    <w:rsid w:val="00DA2254"/>
    <w:rsid w:val="00DA2305"/>
    <w:rsid w:val="00DA24A1"/>
    <w:rsid w:val="00DA270C"/>
    <w:rsid w:val="00DA2B26"/>
    <w:rsid w:val="00DA2C6A"/>
    <w:rsid w:val="00DA2DC3"/>
    <w:rsid w:val="00DA3070"/>
    <w:rsid w:val="00DA3655"/>
    <w:rsid w:val="00DA37E5"/>
    <w:rsid w:val="00DA3A90"/>
    <w:rsid w:val="00DA3D47"/>
    <w:rsid w:val="00DA3E81"/>
    <w:rsid w:val="00DA3FD1"/>
    <w:rsid w:val="00DA4A2B"/>
    <w:rsid w:val="00DA4F44"/>
    <w:rsid w:val="00DA4FDF"/>
    <w:rsid w:val="00DA500F"/>
    <w:rsid w:val="00DA5120"/>
    <w:rsid w:val="00DA542D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BEA"/>
    <w:rsid w:val="00DB2D41"/>
    <w:rsid w:val="00DB2E58"/>
    <w:rsid w:val="00DB308B"/>
    <w:rsid w:val="00DB32FE"/>
    <w:rsid w:val="00DB3335"/>
    <w:rsid w:val="00DB36E8"/>
    <w:rsid w:val="00DB39E3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2E2"/>
    <w:rsid w:val="00DB634C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0F2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36B"/>
    <w:rsid w:val="00DC245F"/>
    <w:rsid w:val="00DC2578"/>
    <w:rsid w:val="00DC2765"/>
    <w:rsid w:val="00DC2893"/>
    <w:rsid w:val="00DC2A52"/>
    <w:rsid w:val="00DC314E"/>
    <w:rsid w:val="00DC3595"/>
    <w:rsid w:val="00DC4089"/>
    <w:rsid w:val="00DC4305"/>
    <w:rsid w:val="00DC4A7B"/>
    <w:rsid w:val="00DC5060"/>
    <w:rsid w:val="00DC5126"/>
    <w:rsid w:val="00DC5278"/>
    <w:rsid w:val="00DC5651"/>
    <w:rsid w:val="00DC601A"/>
    <w:rsid w:val="00DC61B8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221"/>
    <w:rsid w:val="00DD0572"/>
    <w:rsid w:val="00DD078F"/>
    <w:rsid w:val="00DD11D2"/>
    <w:rsid w:val="00DD13E0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B7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9CA"/>
    <w:rsid w:val="00DD4BBD"/>
    <w:rsid w:val="00DD508B"/>
    <w:rsid w:val="00DD50E2"/>
    <w:rsid w:val="00DD5272"/>
    <w:rsid w:val="00DD533A"/>
    <w:rsid w:val="00DD5558"/>
    <w:rsid w:val="00DD56A8"/>
    <w:rsid w:val="00DD5763"/>
    <w:rsid w:val="00DD5F3B"/>
    <w:rsid w:val="00DD5FD3"/>
    <w:rsid w:val="00DD638F"/>
    <w:rsid w:val="00DD6521"/>
    <w:rsid w:val="00DD662C"/>
    <w:rsid w:val="00DD69C7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59A"/>
    <w:rsid w:val="00DE0BCD"/>
    <w:rsid w:val="00DE0DE1"/>
    <w:rsid w:val="00DE0EC9"/>
    <w:rsid w:val="00DE1551"/>
    <w:rsid w:val="00DE16EF"/>
    <w:rsid w:val="00DE1975"/>
    <w:rsid w:val="00DE1CAC"/>
    <w:rsid w:val="00DE2273"/>
    <w:rsid w:val="00DE23D2"/>
    <w:rsid w:val="00DE24F1"/>
    <w:rsid w:val="00DE2B7F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18D"/>
    <w:rsid w:val="00DE475B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9BC"/>
    <w:rsid w:val="00DE6B4B"/>
    <w:rsid w:val="00DE6BEE"/>
    <w:rsid w:val="00DE6D8B"/>
    <w:rsid w:val="00DE6DBB"/>
    <w:rsid w:val="00DE6FE7"/>
    <w:rsid w:val="00DE74BA"/>
    <w:rsid w:val="00DE7CC9"/>
    <w:rsid w:val="00DF02B1"/>
    <w:rsid w:val="00DF02C9"/>
    <w:rsid w:val="00DF02CC"/>
    <w:rsid w:val="00DF0694"/>
    <w:rsid w:val="00DF06EA"/>
    <w:rsid w:val="00DF0754"/>
    <w:rsid w:val="00DF0CF3"/>
    <w:rsid w:val="00DF0CF4"/>
    <w:rsid w:val="00DF0D68"/>
    <w:rsid w:val="00DF1350"/>
    <w:rsid w:val="00DF1503"/>
    <w:rsid w:val="00DF1B96"/>
    <w:rsid w:val="00DF1BCC"/>
    <w:rsid w:val="00DF1CA3"/>
    <w:rsid w:val="00DF1CBD"/>
    <w:rsid w:val="00DF1DEC"/>
    <w:rsid w:val="00DF1EC7"/>
    <w:rsid w:val="00DF238D"/>
    <w:rsid w:val="00DF2D06"/>
    <w:rsid w:val="00DF2E38"/>
    <w:rsid w:val="00DF2F75"/>
    <w:rsid w:val="00DF3658"/>
    <w:rsid w:val="00DF38EA"/>
    <w:rsid w:val="00DF3EA6"/>
    <w:rsid w:val="00DF3EC0"/>
    <w:rsid w:val="00DF3FA2"/>
    <w:rsid w:val="00DF4038"/>
    <w:rsid w:val="00DF4217"/>
    <w:rsid w:val="00DF42B8"/>
    <w:rsid w:val="00DF434E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5897"/>
    <w:rsid w:val="00DF6163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0C0B"/>
    <w:rsid w:val="00E01667"/>
    <w:rsid w:val="00E01AA1"/>
    <w:rsid w:val="00E01E9B"/>
    <w:rsid w:val="00E02059"/>
    <w:rsid w:val="00E020B4"/>
    <w:rsid w:val="00E022D2"/>
    <w:rsid w:val="00E02432"/>
    <w:rsid w:val="00E02645"/>
    <w:rsid w:val="00E02698"/>
    <w:rsid w:val="00E02953"/>
    <w:rsid w:val="00E02E17"/>
    <w:rsid w:val="00E02FD7"/>
    <w:rsid w:val="00E0302B"/>
    <w:rsid w:val="00E03292"/>
    <w:rsid w:val="00E033D6"/>
    <w:rsid w:val="00E0351E"/>
    <w:rsid w:val="00E03B6D"/>
    <w:rsid w:val="00E03BE4"/>
    <w:rsid w:val="00E03C54"/>
    <w:rsid w:val="00E045F7"/>
    <w:rsid w:val="00E04706"/>
    <w:rsid w:val="00E0477E"/>
    <w:rsid w:val="00E04886"/>
    <w:rsid w:val="00E04967"/>
    <w:rsid w:val="00E0511D"/>
    <w:rsid w:val="00E058B7"/>
    <w:rsid w:val="00E058C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2D9"/>
    <w:rsid w:val="00E0759A"/>
    <w:rsid w:val="00E07676"/>
    <w:rsid w:val="00E076CC"/>
    <w:rsid w:val="00E077F3"/>
    <w:rsid w:val="00E0781C"/>
    <w:rsid w:val="00E07C7A"/>
    <w:rsid w:val="00E07E6F"/>
    <w:rsid w:val="00E07F39"/>
    <w:rsid w:val="00E07FDF"/>
    <w:rsid w:val="00E100A9"/>
    <w:rsid w:val="00E10369"/>
    <w:rsid w:val="00E10370"/>
    <w:rsid w:val="00E10455"/>
    <w:rsid w:val="00E10592"/>
    <w:rsid w:val="00E10851"/>
    <w:rsid w:val="00E10902"/>
    <w:rsid w:val="00E10A6A"/>
    <w:rsid w:val="00E10B61"/>
    <w:rsid w:val="00E10BE3"/>
    <w:rsid w:val="00E1107F"/>
    <w:rsid w:val="00E110A6"/>
    <w:rsid w:val="00E113F4"/>
    <w:rsid w:val="00E117D3"/>
    <w:rsid w:val="00E117F9"/>
    <w:rsid w:val="00E11880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2FC3"/>
    <w:rsid w:val="00E132D3"/>
    <w:rsid w:val="00E135A0"/>
    <w:rsid w:val="00E13E32"/>
    <w:rsid w:val="00E13FE8"/>
    <w:rsid w:val="00E14043"/>
    <w:rsid w:val="00E1430D"/>
    <w:rsid w:val="00E14405"/>
    <w:rsid w:val="00E14569"/>
    <w:rsid w:val="00E1483B"/>
    <w:rsid w:val="00E1483C"/>
    <w:rsid w:val="00E15149"/>
    <w:rsid w:val="00E154CA"/>
    <w:rsid w:val="00E155EE"/>
    <w:rsid w:val="00E156ED"/>
    <w:rsid w:val="00E15B45"/>
    <w:rsid w:val="00E15BAB"/>
    <w:rsid w:val="00E163C5"/>
    <w:rsid w:val="00E16966"/>
    <w:rsid w:val="00E1697B"/>
    <w:rsid w:val="00E16B86"/>
    <w:rsid w:val="00E16C25"/>
    <w:rsid w:val="00E16F95"/>
    <w:rsid w:val="00E17096"/>
    <w:rsid w:val="00E171FF"/>
    <w:rsid w:val="00E172B4"/>
    <w:rsid w:val="00E173CC"/>
    <w:rsid w:val="00E17439"/>
    <w:rsid w:val="00E17924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0B"/>
    <w:rsid w:val="00E250EF"/>
    <w:rsid w:val="00E2549C"/>
    <w:rsid w:val="00E25899"/>
    <w:rsid w:val="00E25C21"/>
    <w:rsid w:val="00E25E93"/>
    <w:rsid w:val="00E26609"/>
    <w:rsid w:val="00E2663D"/>
    <w:rsid w:val="00E267AC"/>
    <w:rsid w:val="00E26815"/>
    <w:rsid w:val="00E27029"/>
    <w:rsid w:val="00E270E7"/>
    <w:rsid w:val="00E27470"/>
    <w:rsid w:val="00E276CC"/>
    <w:rsid w:val="00E27722"/>
    <w:rsid w:val="00E278CC"/>
    <w:rsid w:val="00E27CB7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0D5A"/>
    <w:rsid w:val="00E3100A"/>
    <w:rsid w:val="00E31154"/>
    <w:rsid w:val="00E31251"/>
    <w:rsid w:val="00E312B3"/>
    <w:rsid w:val="00E317EE"/>
    <w:rsid w:val="00E318C5"/>
    <w:rsid w:val="00E31A77"/>
    <w:rsid w:val="00E31D3F"/>
    <w:rsid w:val="00E3209D"/>
    <w:rsid w:val="00E3218E"/>
    <w:rsid w:val="00E322ED"/>
    <w:rsid w:val="00E32645"/>
    <w:rsid w:val="00E32735"/>
    <w:rsid w:val="00E328AA"/>
    <w:rsid w:val="00E32B4E"/>
    <w:rsid w:val="00E32B70"/>
    <w:rsid w:val="00E32DF2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55"/>
    <w:rsid w:val="00E35C7C"/>
    <w:rsid w:val="00E35D15"/>
    <w:rsid w:val="00E362B9"/>
    <w:rsid w:val="00E36C7E"/>
    <w:rsid w:val="00E37335"/>
    <w:rsid w:val="00E376DC"/>
    <w:rsid w:val="00E377B0"/>
    <w:rsid w:val="00E37B99"/>
    <w:rsid w:val="00E37E08"/>
    <w:rsid w:val="00E37E89"/>
    <w:rsid w:val="00E37F82"/>
    <w:rsid w:val="00E4005F"/>
    <w:rsid w:val="00E40361"/>
    <w:rsid w:val="00E40405"/>
    <w:rsid w:val="00E404C6"/>
    <w:rsid w:val="00E40927"/>
    <w:rsid w:val="00E409C0"/>
    <w:rsid w:val="00E40B0B"/>
    <w:rsid w:val="00E40C08"/>
    <w:rsid w:val="00E4137F"/>
    <w:rsid w:val="00E41521"/>
    <w:rsid w:val="00E4154A"/>
    <w:rsid w:val="00E41764"/>
    <w:rsid w:val="00E418AE"/>
    <w:rsid w:val="00E41960"/>
    <w:rsid w:val="00E419DA"/>
    <w:rsid w:val="00E41E92"/>
    <w:rsid w:val="00E4201B"/>
    <w:rsid w:val="00E42114"/>
    <w:rsid w:val="00E42678"/>
    <w:rsid w:val="00E4283B"/>
    <w:rsid w:val="00E42EC7"/>
    <w:rsid w:val="00E42FAD"/>
    <w:rsid w:val="00E42FB3"/>
    <w:rsid w:val="00E430F8"/>
    <w:rsid w:val="00E43433"/>
    <w:rsid w:val="00E4353A"/>
    <w:rsid w:val="00E437C8"/>
    <w:rsid w:val="00E439AA"/>
    <w:rsid w:val="00E43AA8"/>
    <w:rsid w:val="00E43B9E"/>
    <w:rsid w:val="00E43DF7"/>
    <w:rsid w:val="00E44326"/>
    <w:rsid w:val="00E4459F"/>
    <w:rsid w:val="00E44CFA"/>
    <w:rsid w:val="00E44D9A"/>
    <w:rsid w:val="00E44F72"/>
    <w:rsid w:val="00E44FEE"/>
    <w:rsid w:val="00E4515F"/>
    <w:rsid w:val="00E45168"/>
    <w:rsid w:val="00E45796"/>
    <w:rsid w:val="00E457C8"/>
    <w:rsid w:val="00E4580C"/>
    <w:rsid w:val="00E4595C"/>
    <w:rsid w:val="00E45AD6"/>
    <w:rsid w:val="00E45CEB"/>
    <w:rsid w:val="00E46397"/>
    <w:rsid w:val="00E46769"/>
    <w:rsid w:val="00E46ABB"/>
    <w:rsid w:val="00E46B9E"/>
    <w:rsid w:val="00E46BF3"/>
    <w:rsid w:val="00E46D05"/>
    <w:rsid w:val="00E47D37"/>
    <w:rsid w:val="00E50065"/>
    <w:rsid w:val="00E50774"/>
    <w:rsid w:val="00E508A7"/>
    <w:rsid w:val="00E508B7"/>
    <w:rsid w:val="00E50990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62F"/>
    <w:rsid w:val="00E54C9B"/>
    <w:rsid w:val="00E54CCD"/>
    <w:rsid w:val="00E54EBE"/>
    <w:rsid w:val="00E54F0D"/>
    <w:rsid w:val="00E54F2D"/>
    <w:rsid w:val="00E552CE"/>
    <w:rsid w:val="00E55823"/>
    <w:rsid w:val="00E55840"/>
    <w:rsid w:val="00E55997"/>
    <w:rsid w:val="00E55CFB"/>
    <w:rsid w:val="00E55EE0"/>
    <w:rsid w:val="00E55FA8"/>
    <w:rsid w:val="00E5658F"/>
    <w:rsid w:val="00E566C8"/>
    <w:rsid w:val="00E56CDC"/>
    <w:rsid w:val="00E56F0F"/>
    <w:rsid w:val="00E5716C"/>
    <w:rsid w:val="00E57301"/>
    <w:rsid w:val="00E57326"/>
    <w:rsid w:val="00E57402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1E2C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3BC9"/>
    <w:rsid w:val="00E63ED9"/>
    <w:rsid w:val="00E640EA"/>
    <w:rsid w:val="00E64355"/>
    <w:rsid w:val="00E6516B"/>
    <w:rsid w:val="00E6522A"/>
    <w:rsid w:val="00E655A2"/>
    <w:rsid w:val="00E6574F"/>
    <w:rsid w:val="00E657B3"/>
    <w:rsid w:val="00E658CF"/>
    <w:rsid w:val="00E659E5"/>
    <w:rsid w:val="00E65A24"/>
    <w:rsid w:val="00E65A8F"/>
    <w:rsid w:val="00E65BFC"/>
    <w:rsid w:val="00E65C95"/>
    <w:rsid w:val="00E66013"/>
    <w:rsid w:val="00E6651F"/>
    <w:rsid w:val="00E665E8"/>
    <w:rsid w:val="00E6690E"/>
    <w:rsid w:val="00E66B81"/>
    <w:rsid w:val="00E66E03"/>
    <w:rsid w:val="00E67490"/>
    <w:rsid w:val="00E67706"/>
    <w:rsid w:val="00E67710"/>
    <w:rsid w:val="00E67A0D"/>
    <w:rsid w:val="00E67A80"/>
    <w:rsid w:val="00E67CAC"/>
    <w:rsid w:val="00E67F13"/>
    <w:rsid w:val="00E67F94"/>
    <w:rsid w:val="00E7000C"/>
    <w:rsid w:val="00E70062"/>
    <w:rsid w:val="00E70247"/>
    <w:rsid w:val="00E7053F"/>
    <w:rsid w:val="00E705C7"/>
    <w:rsid w:val="00E7092A"/>
    <w:rsid w:val="00E70F7A"/>
    <w:rsid w:val="00E7107D"/>
    <w:rsid w:val="00E71279"/>
    <w:rsid w:val="00E71593"/>
    <w:rsid w:val="00E71806"/>
    <w:rsid w:val="00E72053"/>
    <w:rsid w:val="00E720C9"/>
    <w:rsid w:val="00E721D8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A76"/>
    <w:rsid w:val="00E74CFC"/>
    <w:rsid w:val="00E74DE6"/>
    <w:rsid w:val="00E751E4"/>
    <w:rsid w:val="00E75294"/>
    <w:rsid w:val="00E7569F"/>
    <w:rsid w:val="00E75A80"/>
    <w:rsid w:val="00E75E82"/>
    <w:rsid w:val="00E76243"/>
    <w:rsid w:val="00E763CF"/>
    <w:rsid w:val="00E76518"/>
    <w:rsid w:val="00E76A3A"/>
    <w:rsid w:val="00E76F90"/>
    <w:rsid w:val="00E77184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96"/>
    <w:rsid w:val="00E819CC"/>
    <w:rsid w:val="00E819D0"/>
    <w:rsid w:val="00E81DF2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52C"/>
    <w:rsid w:val="00E836E3"/>
    <w:rsid w:val="00E83B54"/>
    <w:rsid w:val="00E83C9B"/>
    <w:rsid w:val="00E83F35"/>
    <w:rsid w:val="00E8440A"/>
    <w:rsid w:val="00E84461"/>
    <w:rsid w:val="00E844C8"/>
    <w:rsid w:val="00E84FE2"/>
    <w:rsid w:val="00E862F1"/>
    <w:rsid w:val="00E8667A"/>
    <w:rsid w:val="00E8668C"/>
    <w:rsid w:val="00E86AD3"/>
    <w:rsid w:val="00E86B5E"/>
    <w:rsid w:val="00E86D16"/>
    <w:rsid w:val="00E87450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3B"/>
    <w:rsid w:val="00E95489"/>
    <w:rsid w:val="00E9551A"/>
    <w:rsid w:val="00E95B8A"/>
    <w:rsid w:val="00E95DB6"/>
    <w:rsid w:val="00E95F9B"/>
    <w:rsid w:val="00E9602C"/>
    <w:rsid w:val="00E961BD"/>
    <w:rsid w:val="00E962D7"/>
    <w:rsid w:val="00E963B3"/>
    <w:rsid w:val="00E964D2"/>
    <w:rsid w:val="00E969F7"/>
    <w:rsid w:val="00E96C52"/>
    <w:rsid w:val="00E96C75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5BE"/>
    <w:rsid w:val="00EA07AE"/>
    <w:rsid w:val="00EA0A13"/>
    <w:rsid w:val="00EA0C4C"/>
    <w:rsid w:val="00EA1038"/>
    <w:rsid w:val="00EA104D"/>
    <w:rsid w:val="00EA1443"/>
    <w:rsid w:val="00EA157E"/>
    <w:rsid w:val="00EA1739"/>
    <w:rsid w:val="00EA1866"/>
    <w:rsid w:val="00EA1A84"/>
    <w:rsid w:val="00EA211A"/>
    <w:rsid w:val="00EA297B"/>
    <w:rsid w:val="00EA2A2E"/>
    <w:rsid w:val="00EA2C98"/>
    <w:rsid w:val="00EA32BD"/>
    <w:rsid w:val="00EA3499"/>
    <w:rsid w:val="00EA34F8"/>
    <w:rsid w:val="00EA3638"/>
    <w:rsid w:val="00EA3A13"/>
    <w:rsid w:val="00EA3CE2"/>
    <w:rsid w:val="00EA3EC9"/>
    <w:rsid w:val="00EA3FA7"/>
    <w:rsid w:val="00EA40CB"/>
    <w:rsid w:val="00EA42F2"/>
    <w:rsid w:val="00EA448D"/>
    <w:rsid w:val="00EA4A90"/>
    <w:rsid w:val="00EA4B45"/>
    <w:rsid w:val="00EA4BB7"/>
    <w:rsid w:val="00EA4C3B"/>
    <w:rsid w:val="00EA4E9E"/>
    <w:rsid w:val="00EA4FC7"/>
    <w:rsid w:val="00EA574E"/>
    <w:rsid w:val="00EA5B41"/>
    <w:rsid w:val="00EA5C43"/>
    <w:rsid w:val="00EA6214"/>
    <w:rsid w:val="00EA63BF"/>
    <w:rsid w:val="00EA6D17"/>
    <w:rsid w:val="00EA6E4C"/>
    <w:rsid w:val="00EA74C1"/>
    <w:rsid w:val="00EA764C"/>
    <w:rsid w:val="00EA7705"/>
    <w:rsid w:val="00EA7D20"/>
    <w:rsid w:val="00EA7E8E"/>
    <w:rsid w:val="00EB06FD"/>
    <w:rsid w:val="00EB0708"/>
    <w:rsid w:val="00EB079A"/>
    <w:rsid w:val="00EB07A5"/>
    <w:rsid w:val="00EB07D9"/>
    <w:rsid w:val="00EB0E27"/>
    <w:rsid w:val="00EB0FC7"/>
    <w:rsid w:val="00EB1474"/>
    <w:rsid w:val="00EB1968"/>
    <w:rsid w:val="00EB1BC3"/>
    <w:rsid w:val="00EB1E64"/>
    <w:rsid w:val="00EB27E3"/>
    <w:rsid w:val="00EB2AA9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01"/>
    <w:rsid w:val="00EB49E6"/>
    <w:rsid w:val="00EB4AAD"/>
    <w:rsid w:val="00EB4BD6"/>
    <w:rsid w:val="00EB4C8E"/>
    <w:rsid w:val="00EB4C8F"/>
    <w:rsid w:val="00EB5346"/>
    <w:rsid w:val="00EB54E0"/>
    <w:rsid w:val="00EB5586"/>
    <w:rsid w:val="00EB5ADE"/>
    <w:rsid w:val="00EB5C31"/>
    <w:rsid w:val="00EB6117"/>
    <w:rsid w:val="00EB6156"/>
    <w:rsid w:val="00EB626E"/>
    <w:rsid w:val="00EB67BA"/>
    <w:rsid w:val="00EB67C0"/>
    <w:rsid w:val="00EB6964"/>
    <w:rsid w:val="00EB70C6"/>
    <w:rsid w:val="00EB7261"/>
    <w:rsid w:val="00EB76C3"/>
    <w:rsid w:val="00EB7897"/>
    <w:rsid w:val="00EB7D9B"/>
    <w:rsid w:val="00EB7F1B"/>
    <w:rsid w:val="00EB7F44"/>
    <w:rsid w:val="00EC0050"/>
    <w:rsid w:val="00EC0732"/>
    <w:rsid w:val="00EC0EC7"/>
    <w:rsid w:val="00EC0FC1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9D6"/>
    <w:rsid w:val="00EC2B6C"/>
    <w:rsid w:val="00EC2ED5"/>
    <w:rsid w:val="00EC313C"/>
    <w:rsid w:val="00EC3235"/>
    <w:rsid w:val="00EC340F"/>
    <w:rsid w:val="00EC3486"/>
    <w:rsid w:val="00EC34FF"/>
    <w:rsid w:val="00EC37A2"/>
    <w:rsid w:val="00EC398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BA7"/>
    <w:rsid w:val="00EC6D22"/>
    <w:rsid w:val="00EC6EE4"/>
    <w:rsid w:val="00EC7320"/>
    <w:rsid w:val="00EC7574"/>
    <w:rsid w:val="00EC77BB"/>
    <w:rsid w:val="00EC7A4E"/>
    <w:rsid w:val="00EC7A78"/>
    <w:rsid w:val="00EC7E73"/>
    <w:rsid w:val="00ED057F"/>
    <w:rsid w:val="00ED0C69"/>
    <w:rsid w:val="00ED0EDC"/>
    <w:rsid w:val="00ED0FB5"/>
    <w:rsid w:val="00ED1073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B0"/>
    <w:rsid w:val="00ED2DFA"/>
    <w:rsid w:val="00ED2FF0"/>
    <w:rsid w:val="00ED3150"/>
    <w:rsid w:val="00ED3A05"/>
    <w:rsid w:val="00ED3A46"/>
    <w:rsid w:val="00ED3DF4"/>
    <w:rsid w:val="00ED3E90"/>
    <w:rsid w:val="00ED4562"/>
    <w:rsid w:val="00ED50DE"/>
    <w:rsid w:val="00ED5521"/>
    <w:rsid w:val="00ED5695"/>
    <w:rsid w:val="00ED59D2"/>
    <w:rsid w:val="00ED5B76"/>
    <w:rsid w:val="00ED61C3"/>
    <w:rsid w:val="00ED64CE"/>
    <w:rsid w:val="00ED69A7"/>
    <w:rsid w:val="00ED6EB2"/>
    <w:rsid w:val="00ED6ED6"/>
    <w:rsid w:val="00ED722B"/>
    <w:rsid w:val="00ED7599"/>
    <w:rsid w:val="00ED797A"/>
    <w:rsid w:val="00ED7AB1"/>
    <w:rsid w:val="00ED7BD5"/>
    <w:rsid w:val="00ED7CAA"/>
    <w:rsid w:val="00EE0155"/>
    <w:rsid w:val="00EE0391"/>
    <w:rsid w:val="00EE06A0"/>
    <w:rsid w:val="00EE0B04"/>
    <w:rsid w:val="00EE125C"/>
    <w:rsid w:val="00EE2256"/>
    <w:rsid w:val="00EE2318"/>
    <w:rsid w:val="00EE23BB"/>
    <w:rsid w:val="00EE258A"/>
    <w:rsid w:val="00EE285D"/>
    <w:rsid w:val="00EE2964"/>
    <w:rsid w:val="00EE2A52"/>
    <w:rsid w:val="00EE2B83"/>
    <w:rsid w:val="00EE392D"/>
    <w:rsid w:val="00EE39C8"/>
    <w:rsid w:val="00EE3C5A"/>
    <w:rsid w:val="00EE41F2"/>
    <w:rsid w:val="00EE46C3"/>
    <w:rsid w:val="00EE4B14"/>
    <w:rsid w:val="00EE4DD0"/>
    <w:rsid w:val="00EE51E1"/>
    <w:rsid w:val="00EE5892"/>
    <w:rsid w:val="00EE5BA2"/>
    <w:rsid w:val="00EE5E4A"/>
    <w:rsid w:val="00EE6343"/>
    <w:rsid w:val="00EE63D2"/>
    <w:rsid w:val="00EE652E"/>
    <w:rsid w:val="00EE67C5"/>
    <w:rsid w:val="00EE742B"/>
    <w:rsid w:val="00EE7510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E97"/>
    <w:rsid w:val="00EF2F33"/>
    <w:rsid w:val="00EF2F6A"/>
    <w:rsid w:val="00EF3109"/>
    <w:rsid w:val="00EF322D"/>
    <w:rsid w:val="00EF32F1"/>
    <w:rsid w:val="00EF358F"/>
    <w:rsid w:val="00EF372D"/>
    <w:rsid w:val="00EF3B25"/>
    <w:rsid w:val="00EF3B3E"/>
    <w:rsid w:val="00EF3B86"/>
    <w:rsid w:val="00EF4158"/>
    <w:rsid w:val="00EF416F"/>
    <w:rsid w:val="00EF4246"/>
    <w:rsid w:val="00EF42DF"/>
    <w:rsid w:val="00EF4480"/>
    <w:rsid w:val="00EF4814"/>
    <w:rsid w:val="00EF4B6F"/>
    <w:rsid w:val="00EF4D70"/>
    <w:rsid w:val="00EF5143"/>
    <w:rsid w:val="00EF57F3"/>
    <w:rsid w:val="00EF58AA"/>
    <w:rsid w:val="00EF68F4"/>
    <w:rsid w:val="00EF69B5"/>
    <w:rsid w:val="00EF6A9F"/>
    <w:rsid w:val="00EF6C21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0B8"/>
    <w:rsid w:val="00F0233B"/>
    <w:rsid w:val="00F0245D"/>
    <w:rsid w:val="00F029F7"/>
    <w:rsid w:val="00F03162"/>
    <w:rsid w:val="00F03198"/>
    <w:rsid w:val="00F03885"/>
    <w:rsid w:val="00F03A4B"/>
    <w:rsid w:val="00F03AE7"/>
    <w:rsid w:val="00F03EB8"/>
    <w:rsid w:val="00F0422E"/>
    <w:rsid w:val="00F04DE7"/>
    <w:rsid w:val="00F05102"/>
    <w:rsid w:val="00F0566E"/>
    <w:rsid w:val="00F05A7E"/>
    <w:rsid w:val="00F05D43"/>
    <w:rsid w:val="00F05F75"/>
    <w:rsid w:val="00F05FF1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2A4"/>
    <w:rsid w:val="00F0791C"/>
    <w:rsid w:val="00F079C6"/>
    <w:rsid w:val="00F07ADE"/>
    <w:rsid w:val="00F07C4B"/>
    <w:rsid w:val="00F1018A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112"/>
    <w:rsid w:val="00F12739"/>
    <w:rsid w:val="00F12B11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27D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6B66"/>
    <w:rsid w:val="00F17233"/>
    <w:rsid w:val="00F1764F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65C"/>
    <w:rsid w:val="00F207AA"/>
    <w:rsid w:val="00F20933"/>
    <w:rsid w:val="00F20A3C"/>
    <w:rsid w:val="00F20B0B"/>
    <w:rsid w:val="00F20C67"/>
    <w:rsid w:val="00F20CFE"/>
    <w:rsid w:val="00F2101B"/>
    <w:rsid w:val="00F2138D"/>
    <w:rsid w:val="00F213C3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021"/>
    <w:rsid w:val="00F2311B"/>
    <w:rsid w:val="00F2327A"/>
    <w:rsid w:val="00F23620"/>
    <w:rsid w:val="00F23890"/>
    <w:rsid w:val="00F2389A"/>
    <w:rsid w:val="00F23942"/>
    <w:rsid w:val="00F239CD"/>
    <w:rsid w:val="00F23E9E"/>
    <w:rsid w:val="00F24239"/>
    <w:rsid w:val="00F244E7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E85"/>
    <w:rsid w:val="00F26EB2"/>
    <w:rsid w:val="00F2717A"/>
    <w:rsid w:val="00F27532"/>
    <w:rsid w:val="00F27929"/>
    <w:rsid w:val="00F27C78"/>
    <w:rsid w:val="00F27DA3"/>
    <w:rsid w:val="00F27DED"/>
    <w:rsid w:val="00F30156"/>
    <w:rsid w:val="00F3084A"/>
    <w:rsid w:val="00F30B89"/>
    <w:rsid w:val="00F3145F"/>
    <w:rsid w:val="00F31718"/>
    <w:rsid w:val="00F31A9D"/>
    <w:rsid w:val="00F31AB2"/>
    <w:rsid w:val="00F31B81"/>
    <w:rsid w:val="00F31CD1"/>
    <w:rsid w:val="00F32038"/>
    <w:rsid w:val="00F32074"/>
    <w:rsid w:val="00F32239"/>
    <w:rsid w:val="00F322BE"/>
    <w:rsid w:val="00F32422"/>
    <w:rsid w:val="00F325FF"/>
    <w:rsid w:val="00F32632"/>
    <w:rsid w:val="00F32BB3"/>
    <w:rsid w:val="00F32D4E"/>
    <w:rsid w:val="00F32F76"/>
    <w:rsid w:val="00F331B4"/>
    <w:rsid w:val="00F33B2F"/>
    <w:rsid w:val="00F33E4C"/>
    <w:rsid w:val="00F3425B"/>
    <w:rsid w:val="00F342BD"/>
    <w:rsid w:val="00F347FC"/>
    <w:rsid w:val="00F35098"/>
    <w:rsid w:val="00F35AAF"/>
    <w:rsid w:val="00F36261"/>
    <w:rsid w:val="00F368B1"/>
    <w:rsid w:val="00F3691A"/>
    <w:rsid w:val="00F36926"/>
    <w:rsid w:val="00F36DA2"/>
    <w:rsid w:val="00F370DE"/>
    <w:rsid w:val="00F37A9A"/>
    <w:rsid w:val="00F37D61"/>
    <w:rsid w:val="00F37E57"/>
    <w:rsid w:val="00F400B9"/>
    <w:rsid w:val="00F40296"/>
    <w:rsid w:val="00F4048B"/>
    <w:rsid w:val="00F404A1"/>
    <w:rsid w:val="00F409B1"/>
    <w:rsid w:val="00F40EB5"/>
    <w:rsid w:val="00F41337"/>
    <w:rsid w:val="00F41C24"/>
    <w:rsid w:val="00F41EEA"/>
    <w:rsid w:val="00F4229A"/>
    <w:rsid w:val="00F426CC"/>
    <w:rsid w:val="00F42988"/>
    <w:rsid w:val="00F42BF8"/>
    <w:rsid w:val="00F42C23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2B5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6E29"/>
    <w:rsid w:val="00F46E98"/>
    <w:rsid w:val="00F474BA"/>
    <w:rsid w:val="00F47509"/>
    <w:rsid w:val="00F47766"/>
    <w:rsid w:val="00F47B08"/>
    <w:rsid w:val="00F47C4C"/>
    <w:rsid w:val="00F50024"/>
    <w:rsid w:val="00F50373"/>
    <w:rsid w:val="00F50CF5"/>
    <w:rsid w:val="00F50D1B"/>
    <w:rsid w:val="00F512FD"/>
    <w:rsid w:val="00F5162E"/>
    <w:rsid w:val="00F5178C"/>
    <w:rsid w:val="00F51AD7"/>
    <w:rsid w:val="00F51E71"/>
    <w:rsid w:val="00F51EC4"/>
    <w:rsid w:val="00F52649"/>
    <w:rsid w:val="00F52A75"/>
    <w:rsid w:val="00F531A5"/>
    <w:rsid w:val="00F5361B"/>
    <w:rsid w:val="00F538D2"/>
    <w:rsid w:val="00F5428A"/>
    <w:rsid w:val="00F54580"/>
    <w:rsid w:val="00F5458D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E3F"/>
    <w:rsid w:val="00F56FB3"/>
    <w:rsid w:val="00F57468"/>
    <w:rsid w:val="00F57914"/>
    <w:rsid w:val="00F57BBB"/>
    <w:rsid w:val="00F57C6F"/>
    <w:rsid w:val="00F60073"/>
    <w:rsid w:val="00F601F1"/>
    <w:rsid w:val="00F6034C"/>
    <w:rsid w:val="00F603B2"/>
    <w:rsid w:val="00F60426"/>
    <w:rsid w:val="00F60634"/>
    <w:rsid w:val="00F606B0"/>
    <w:rsid w:val="00F60860"/>
    <w:rsid w:val="00F60988"/>
    <w:rsid w:val="00F609DA"/>
    <w:rsid w:val="00F609FC"/>
    <w:rsid w:val="00F60B0E"/>
    <w:rsid w:val="00F60D68"/>
    <w:rsid w:val="00F60DDE"/>
    <w:rsid w:val="00F60E8B"/>
    <w:rsid w:val="00F611DC"/>
    <w:rsid w:val="00F612B7"/>
    <w:rsid w:val="00F6133F"/>
    <w:rsid w:val="00F6161E"/>
    <w:rsid w:val="00F61A2A"/>
    <w:rsid w:val="00F61D52"/>
    <w:rsid w:val="00F6247F"/>
    <w:rsid w:val="00F62548"/>
    <w:rsid w:val="00F62565"/>
    <w:rsid w:val="00F625FD"/>
    <w:rsid w:val="00F6284B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8DB"/>
    <w:rsid w:val="00F64D45"/>
    <w:rsid w:val="00F64F1F"/>
    <w:rsid w:val="00F6515A"/>
    <w:rsid w:val="00F65851"/>
    <w:rsid w:val="00F65E6D"/>
    <w:rsid w:val="00F65F91"/>
    <w:rsid w:val="00F6606A"/>
    <w:rsid w:val="00F660FB"/>
    <w:rsid w:val="00F66200"/>
    <w:rsid w:val="00F667F0"/>
    <w:rsid w:val="00F66887"/>
    <w:rsid w:val="00F66F22"/>
    <w:rsid w:val="00F67001"/>
    <w:rsid w:val="00F67133"/>
    <w:rsid w:val="00F674BA"/>
    <w:rsid w:val="00F675FE"/>
    <w:rsid w:val="00F677B7"/>
    <w:rsid w:val="00F67A9D"/>
    <w:rsid w:val="00F67C98"/>
    <w:rsid w:val="00F67D26"/>
    <w:rsid w:val="00F701B4"/>
    <w:rsid w:val="00F702DB"/>
    <w:rsid w:val="00F70513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292"/>
    <w:rsid w:val="00F72363"/>
    <w:rsid w:val="00F723EC"/>
    <w:rsid w:val="00F7241E"/>
    <w:rsid w:val="00F72437"/>
    <w:rsid w:val="00F72653"/>
    <w:rsid w:val="00F72A98"/>
    <w:rsid w:val="00F72C96"/>
    <w:rsid w:val="00F73147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474"/>
    <w:rsid w:val="00F746A0"/>
    <w:rsid w:val="00F747BB"/>
    <w:rsid w:val="00F7484A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7B"/>
    <w:rsid w:val="00F761C8"/>
    <w:rsid w:val="00F76384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77723"/>
    <w:rsid w:val="00F800B8"/>
    <w:rsid w:val="00F80554"/>
    <w:rsid w:val="00F80771"/>
    <w:rsid w:val="00F80953"/>
    <w:rsid w:val="00F80A64"/>
    <w:rsid w:val="00F80D21"/>
    <w:rsid w:val="00F80F21"/>
    <w:rsid w:val="00F80F87"/>
    <w:rsid w:val="00F81225"/>
    <w:rsid w:val="00F813AF"/>
    <w:rsid w:val="00F81519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3F73"/>
    <w:rsid w:val="00F843EF"/>
    <w:rsid w:val="00F844C9"/>
    <w:rsid w:val="00F84A36"/>
    <w:rsid w:val="00F84C68"/>
    <w:rsid w:val="00F84EFB"/>
    <w:rsid w:val="00F855D7"/>
    <w:rsid w:val="00F859E0"/>
    <w:rsid w:val="00F85AA2"/>
    <w:rsid w:val="00F85B4D"/>
    <w:rsid w:val="00F85E16"/>
    <w:rsid w:val="00F85F20"/>
    <w:rsid w:val="00F8642F"/>
    <w:rsid w:val="00F86A81"/>
    <w:rsid w:val="00F86D8B"/>
    <w:rsid w:val="00F86E00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32D"/>
    <w:rsid w:val="00F913CA"/>
    <w:rsid w:val="00F9141F"/>
    <w:rsid w:val="00F91527"/>
    <w:rsid w:val="00F91C0B"/>
    <w:rsid w:val="00F9205B"/>
    <w:rsid w:val="00F92092"/>
    <w:rsid w:val="00F92148"/>
    <w:rsid w:val="00F922B5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382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A17"/>
    <w:rsid w:val="00F96BC0"/>
    <w:rsid w:val="00F96E32"/>
    <w:rsid w:val="00F97052"/>
    <w:rsid w:val="00F97091"/>
    <w:rsid w:val="00F9731D"/>
    <w:rsid w:val="00F974E7"/>
    <w:rsid w:val="00F9785E"/>
    <w:rsid w:val="00F97DD8"/>
    <w:rsid w:val="00F97E6C"/>
    <w:rsid w:val="00F97FF0"/>
    <w:rsid w:val="00FA0044"/>
    <w:rsid w:val="00FA0179"/>
    <w:rsid w:val="00FA05EE"/>
    <w:rsid w:val="00FA062B"/>
    <w:rsid w:val="00FA0682"/>
    <w:rsid w:val="00FA0849"/>
    <w:rsid w:val="00FA0C0E"/>
    <w:rsid w:val="00FA0CEF"/>
    <w:rsid w:val="00FA1004"/>
    <w:rsid w:val="00FA10A5"/>
    <w:rsid w:val="00FA1137"/>
    <w:rsid w:val="00FA1257"/>
    <w:rsid w:val="00FA15F2"/>
    <w:rsid w:val="00FA17EA"/>
    <w:rsid w:val="00FA1BC9"/>
    <w:rsid w:val="00FA1BD3"/>
    <w:rsid w:val="00FA222F"/>
    <w:rsid w:val="00FA2AF1"/>
    <w:rsid w:val="00FA2F49"/>
    <w:rsid w:val="00FA30DE"/>
    <w:rsid w:val="00FA337F"/>
    <w:rsid w:val="00FA35C3"/>
    <w:rsid w:val="00FA38E4"/>
    <w:rsid w:val="00FA3AC3"/>
    <w:rsid w:val="00FA3AD5"/>
    <w:rsid w:val="00FA3DC0"/>
    <w:rsid w:val="00FA3DF5"/>
    <w:rsid w:val="00FA416A"/>
    <w:rsid w:val="00FA4439"/>
    <w:rsid w:val="00FA44D6"/>
    <w:rsid w:val="00FA47D8"/>
    <w:rsid w:val="00FA48F5"/>
    <w:rsid w:val="00FA4A40"/>
    <w:rsid w:val="00FA4A9A"/>
    <w:rsid w:val="00FA4CF3"/>
    <w:rsid w:val="00FA5B14"/>
    <w:rsid w:val="00FA5D75"/>
    <w:rsid w:val="00FA6565"/>
    <w:rsid w:val="00FA6BF1"/>
    <w:rsid w:val="00FA7509"/>
    <w:rsid w:val="00FA7747"/>
    <w:rsid w:val="00FA7B72"/>
    <w:rsid w:val="00FA7DF0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6DC"/>
    <w:rsid w:val="00FB2880"/>
    <w:rsid w:val="00FB29DB"/>
    <w:rsid w:val="00FB2A00"/>
    <w:rsid w:val="00FB2CFA"/>
    <w:rsid w:val="00FB2E72"/>
    <w:rsid w:val="00FB2E9D"/>
    <w:rsid w:val="00FB336A"/>
    <w:rsid w:val="00FB345B"/>
    <w:rsid w:val="00FB35E1"/>
    <w:rsid w:val="00FB3847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43"/>
    <w:rsid w:val="00FB75F7"/>
    <w:rsid w:val="00FB7A28"/>
    <w:rsid w:val="00FB7ACE"/>
    <w:rsid w:val="00FB7BBF"/>
    <w:rsid w:val="00FC002B"/>
    <w:rsid w:val="00FC0078"/>
    <w:rsid w:val="00FC00FB"/>
    <w:rsid w:val="00FC04F9"/>
    <w:rsid w:val="00FC0787"/>
    <w:rsid w:val="00FC0B89"/>
    <w:rsid w:val="00FC0D23"/>
    <w:rsid w:val="00FC1315"/>
    <w:rsid w:val="00FC14DE"/>
    <w:rsid w:val="00FC1A0E"/>
    <w:rsid w:val="00FC1C2A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77"/>
    <w:rsid w:val="00FC47C0"/>
    <w:rsid w:val="00FC4A5F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8E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9"/>
    <w:rsid w:val="00FD1C0A"/>
    <w:rsid w:val="00FD1CC4"/>
    <w:rsid w:val="00FD21F6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B0"/>
    <w:rsid w:val="00FD5BC1"/>
    <w:rsid w:val="00FD5E89"/>
    <w:rsid w:val="00FD5E95"/>
    <w:rsid w:val="00FD5EA4"/>
    <w:rsid w:val="00FD5F1F"/>
    <w:rsid w:val="00FD6102"/>
    <w:rsid w:val="00FD62F3"/>
    <w:rsid w:val="00FD6366"/>
    <w:rsid w:val="00FD6B32"/>
    <w:rsid w:val="00FD6D13"/>
    <w:rsid w:val="00FD7248"/>
    <w:rsid w:val="00FD72FA"/>
    <w:rsid w:val="00FD7C61"/>
    <w:rsid w:val="00FD7D83"/>
    <w:rsid w:val="00FD7EE3"/>
    <w:rsid w:val="00FD7FBA"/>
    <w:rsid w:val="00FE067C"/>
    <w:rsid w:val="00FE07EC"/>
    <w:rsid w:val="00FE08ED"/>
    <w:rsid w:val="00FE0917"/>
    <w:rsid w:val="00FE0A1C"/>
    <w:rsid w:val="00FE10DB"/>
    <w:rsid w:val="00FE1102"/>
    <w:rsid w:val="00FE19FF"/>
    <w:rsid w:val="00FE1E8C"/>
    <w:rsid w:val="00FE2333"/>
    <w:rsid w:val="00FE29D9"/>
    <w:rsid w:val="00FE29F3"/>
    <w:rsid w:val="00FE33C4"/>
    <w:rsid w:val="00FE37A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4F2"/>
    <w:rsid w:val="00FE5552"/>
    <w:rsid w:val="00FE5BAB"/>
    <w:rsid w:val="00FE5E18"/>
    <w:rsid w:val="00FE5F53"/>
    <w:rsid w:val="00FE6320"/>
    <w:rsid w:val="00FE65B8"/>
    <w:rsid w:val="00FE6A65"/>
    <w:rsid w:val="00FE6A6C"/>
    <w:rsid w:val="00FE6B8C"/>
    <w:rsid w:val="00FE722B"/>
    <w:rsid w:val="00FE7400"/>
    <w:rsid w:val="00FE7A46"/>
    <w:rsid w:val="00FE7ABD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1E2E"/>
    <w:rsid w:val="00FF21CB"/>
    <w:rsid w:val="00FF22B0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5F3D"/>
    <w:rsid w:val="00FF6411"/>
    <w:rsid w:val="00FF6431"/>
    <w:rsid w:val="00FF6560"/>
    <w:rsid w:val="00FF6578"/>
    <w:rsid w:val="00FF6BD9"/>
    <w:rsid w:val="00FF6FDE"/>
    <w:rsid w:val="00FF6FF2"/>
    <w:rsid w:val="00FF7536"/>
    <w:rsid w:val="00FF75CC"/>
    <w:rsid w:val="00FF78B7"/>
    <w:rsid w:val="6BA49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1C44C"/>
  <w15:chartTrackingRefBased/>
  <w15:docId w15:val="{AF3F10DA-24A6-42BB-9331-B8834FF1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2CA23D-EDFD-4F48-A586-C80F9D7917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936AC-EA35-4E2B-B45E-B9332B72D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954</TotalTime>
  <Pages>52</Pages>
  <Words>9467</Words>
  <Characters>53963</Characters>
  <Application>Microsoft Office Word</Application>
  <DocSecurity>0</DocSecurity>
  <Lines>449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Chidchanok, Ketwej</cp:lastModifiedBy>
  <cp:revision>157</cp:revision>
  <cp:lastPrinted>2025-02-21T15:50:00Z</cp:lastPrinted>
  <dcterms:created xsi:type="dcterms:W3CDTF">2025-02-17T14:19:00Z</dcterms:created>
  <dcterms:modified xsi:type="dcterms:W3CDTF">2025-02-26T09:18:00Z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