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E47DB" w14:textId="4BBBCA9F" w:rsidR="00710928" w:rsidRPr="000E759B" w:rsidRDefault="00200FF4" w:rsidP="005B5482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0E759B">
        <w:rPr>
          <w:rFonts w:ascii="BrowalliaUPC" w:hAnsi="BrowalliaUPC" w:cs="BrowalliaUPC"/>
          <w:b/>
          <w:bCs/>
          <w:sz w:val="28"/>
          <w:szCs w:val="28"/>
          <w:cs/>
        </w:rPr>
        <w:t>ข้อมูล</w:t>
      </w:r>
      <w:r w:rsidR="004D7EFA" w:rsidRPr="000E759B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ทั่วไป</w:t>
      </w:r>
    </w:p>
    <w:p w14:paraId="520DCFD2" w14:textId="77777777" w:rsidR="00867702" w:rsidRPr="00DF4092" w:rsidRDefault="00867702" w:rsidP="00867702">
      <w:pPr>
        <w:pStyle w:val="CordiaNew"/>
        <w:tabs>
          <w:tab w:val="clear" w:pos="4153"/>
          <w:tab w:val="left" w:pos="360"/>
        </w:tabs>
        <w:ind w:left="426"/>
        <w:jc w:val="thaiDistribute"/>
        <w:rPr>
          <w:rFonts w:ascii="BrowalliaUPC" w:hAnsi="BrowalliaUPC" w:cs="BrowalliaUPC"/>
          <w:b/>
          <w:bCs/>
          <w:color w:val="auto"/>
          <w:lang w:val="th-TH"/>
        </w:rPr>
      </w:pPr>
    </w:p>
    <w:p w14:paraId="040E9555" w14:textId="291D5061" w:rsidR="00F15549" w:rsidRPr="000E759B" w:rsidRDefault="00EB3685" w:rsidP="0A13BA30">
      <w:pPr>
        <w:tabs>
          <w:tab w:val="clear" w:pos="227"/>
          <w:tab w:val="clear" w:pos="454"/>
          <w:tab w:val="left" w:pos="540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  <w:lang w:eastAsia="th-TH"/>
        </w:rPr>
      </w:pPr>
      <w:r w:rsidRPr="000E759B">
        <w:rPr>
          <w:rFonts w:ascii="BrowalliaUPC" w:hAnsi="BrowalliaUPC" w:cs="BrowalliaUPC"/>
          <w:sz w:val="28"/>
          <w:szCs w:val="28"/>
          <w:cs/>
          <w:lang w:val="th-TH" w:eastAsia="th-TH"/>
        </w:rPr>
        <w:t>บริษัท อี ฟอร์ แอล เอม จำกัด (มหาชน)</w:t>
      </w:r>
      <w:r w:rsidRPr="000E759B">
        <w:rPr>
          <w:rFonts w:ascii="BrowalliaUPC" w:hAnsi="BrowalliaUPC" w:cs="BrowalliaUPC"/>
          <w:sz w:val="28"/>
          <w:szCs w:val="28"/>
          <w:lang w:eastAsia="th-TH"/>
        </w:rPr>
        <w:t xml:space="preserve"> (“</w:t>
      </w:r>
      <w:r w:rsidRPr="000E759B">
        <w:rPr>
          <w:rFonts w:ascii="BrowalliaUPC" w:hAnsi="BrowalliaUPC" w:cs="BrowalliaUPC"/>
          <w:sz w:val="28"/>
          <w:szCs w:val="28"/>
          <w:cs/>
          <w:lang w:eastAsia="th-TH"/>
        </w:rPr>
        <w:t>บริษัท</w:t>
      </w:r>
      <w:r w:rsidRPr="000E759B">
        <w:rPr>
          <w:rFonts w:ascii="BrowalliaUPC" w:hAnsi="BrowalliaUPC" w:cs="BrowalliaUPC"/>
          <w:sz w:val="28"/>
          <w:szCs w:val="28"/>
          <w:lang w:eastAsia="th-TH"/>
        </w:rPr>
        <w:t>”</w:t>
      </w:r>
      <w:r w:rsidRPr="000E759B">
        <w:rPr>
          <w:rFonts w:ascii="BrowalliaUPC" w:hAnsi="BrowalliaUPC" w:cs="BrowalliaUPC"/>
          <w:sz w:val="28"/>
          <w:szCs w:val="28"/>
          <w:cs/>
          <w:lang w:eastAsia="th-TH"/>
        </w:rPr>
        <w:t>)</w:t>
      </w:r>
      <w:r w:rsidRPr="000E759B">
        <w:rPr>
          <w:rFonts w:ascii="BrowalliaUPC" w:hAnsi="BrowalliaUPC" w:cs="BrowalliaUPC"/>
          <w:sz w:val="28"/>
          <w:szCs w:val="28"/>
          <w:cs/>
          <w:lang w:val="th-TH" w:eastAsia="th-TH"/>
        </w:rPr>
        <w:t xml:space="preserve"> จดทะเบียนในประเทศไทย</w:t>
      </w:r>
      <w:r w:rsidRPr="000E759B">
        <w:rPr>
          <w:rFonts w:ascii="BrowalliaUPC" w:hAnsi="BrowalliaUPC" w:cs="BrowalliaUPC"/>
          <w:sz w:val="28"/>
          <w:szCs w:val="28"/>
          <w:lang w:val="th-TH" w:eastAsia="th-TH"/>
        </w:rPr>
        <w:t> </w:t>
      </w:r>
      <w:r w:rsidRPr="000E759B">
        <w:rPr>
          <w:rFonts w:ascii="BrowalliaUPC" w:hAnsi="BrowalliaUPC" w:cs="BrowalliaUPC"/>
          <w:sz w:val="28"/>
          <w:szCs w:val="28"/>
          <w:cs/>
          <w:lang w:val="th-TH" w:eastAsia="th-TH"/>
        </w:rPr>
        <w:t>และหุ้นของบริษัทได้รับการจดทะเบียน</w:t>
      </w:r>
      <w:r w:rsidRPr="000E759B">
        <w:rPr>
          <w:rFonts w:ascii="BrowalliaUPC" w:hAnsi="BrowalliaUPC" w:cs="BrowalliaUPC"/>
          <w:sz w:val="28"/>
          <w:szCs w:val="28"/>
          <w:cs/>
          <w:lang w:eastAsia="th-TH"/>
        </w:rPr>
        <w:t>ให้</w:t>
      </w:r>
      <w:r w:rsidRPr="000E759B">
        <w:rPr>
          <w:rFonts w:ascii="BrowalliaUPC" w:hAnsi="BrowalliaUPC" w:cs="BrowalliaUPC"/>
          <w:sz w:val="28"/>
          <w:szCs w:val="28"/>
          <w:cs/>
          <w:lang w:val="th-TH" w:eastAsia="th-TH"/>
        </w:rPr>
        <w:t>ทำการซื้อขายได้ในตลาดหลักทรัพย์ เอ็ม เอ ไอ ที่อยู่ของบริษัทตั้งอยู่เลขที่</w:t>
      </w:r>
      <w:r w:rsidRPr="000E759B">
        <w:rPr>
          <w:rFonts w:ascii="BrowalliaUPC" w:hAnsi="BrowalliaUPC" w:cs="BrowalliaUPC"/>
          <w:sz w:val="28"/>
          <w:szCs w:val="28"/>
          <w:lang w:val="th-TH" w:eastAsia="th-TH"/>
        </w:rPr>
        <w:t xml:space="preserve"> 432 </w:t>
      </w:r>
      <w:r w:rsidRPr="000E759B">
        <w:rPr>
          <w:rFonts w:ascii="BrowalliaUPC" w:hAnsi="BrowalliaUPC" w:cs="BrowalliaUPC"/>
          <w:sz w:val="28"/>
          <w:szCs w:val="28"/>
          <w:cs/>
          <w:lang w:val="th-TH" w:eastAsia="th-TH"/>
        </w:rPr>
        <w:t>ถนนราชวิถี แขวงบางยี่ขัน</w:t>
      </w:r>
      <w:r w:rsidRPr="000E759B">
        <w:rPr>
          <w:rFonts w:ascii="BrowalliaUPC" w:hAnsi="BrowalliaUPC" w:cs="BrowalliaUPC"/>
          <w:sz w:val="28"/>
          <w:szCs w:val="28"/>
          <w:lang w:val="th-TH" w:eastAsia="th-TH"/>
        </w:rPr>
        <w:t xml:space="preserve"> </w:t>
      </w:r>
      <w:r w:rsidR="001F422A" w:rsidRPr="000E759B">
        <w:rPr>
          <w:rFonts w:ascii="BrowalliaUPC" w:hAnsi="BrowalliaUPC" w:cs="BrowalliaUPC"/>
          <w:sz w:val="28"/>
          <w:szCs w:val="28"/>
          <w:lang w:eastAsia="th-TH"/>
        </w:rPr>
        <w:br/>
      </w:r>
      <w:r w:rsidRPr="000E759B">
        <w:rPr>
          <w:rFonts w:ascii="BrowalliaUPC" w:hAnsi="BrowalliaUPC" w:cs="BrowalliaUPC"/>
          <w:sz w:val="28"/>
          <w:szCs w:val="28"/>
          <w:cs/>
          <w:lang w:val="th-TH" w:eastAsia="th-TH"/>
        </w:rPr>
        <w:t>เขตบางพลัด กรุงเทพมหานคร</w:t>
      </w:r>
      <w:r w:rsidRPr="000E759B">
        <w:rPr>
          <w:rFonts w:ascii="BrowalliaUPC" w:hAnsi="BrowalliaUPC" w:cs="BrowalliaUPC"/>
          <w:sz w:val="28"/>
          <w:szCs w:val="28"/>
          <w:lang w:val="th-TH" w:eastAsia="th-TH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  <w:lang w:val="th-TH" w:eastAsia="th-TH"/>
        </w:rPr>
        <w:t>บริษัท</w:t>
      </w:r>
      <w:r w:rsidRPr="000E759B">
        <w:rPr>
          <w:rFonts w:ascii="BrowalliaUPC" w:hAnsi="BrowalliaUPC" w:cs="BrowalliaUPC"/>
          <w:sz w:val="28"/>
          <w:szCs w:val="28"/>
          <w:cs/>
          <w:lang w:eastAsia="th-TH"/>
        </w:rPr>
        <w:t xml:space="preserve">และบริษัทย่อย (“กลุ่มบริษัท”) </w:t>
      </w:r>
      <w:r w:rsidRPr="000E759B">
        <w:rPr>
          <w:rFonts w:ascii="BrowalliaUPC" w:hAnsi="BrowalliaUPC" w:cs="BrowalliaUPC"/>
          <w:sz w:val="28"/>
          <w:szCs w:val="28"/>
          <w:cs/>
          <w:lang w:val="th-TH" w:eastAsia="th-TH"/>
        </w:rPr>
        <w:t>ดำเนินธุรกิจหลักเป็นตัวแทนจำหน่ายเครื่องมือและอุปกรณ์ทางการแพทย์</w:t>
      </w:r>
    </w:p>
    <w:p w14:paraId="1679D57C" w14:textId="77777777" w:rsidR="001F422A" w:rsidRPr="000E759B" w:rsidRDefault="001F422A" w:rsidP="0A13BA30">
      <w:pPr>
        <w:tabs>
          <w:tab w:val="clear" w:pos="227"/>
          <w:tab w:val="clear" w:pos="454"/>
          <w:tab w:val="left" w:pos="540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  <w:lang w:eastAsia="th-TH"/>
        </w:rPr>
      </w:pPr>
    </w:p>
    <w:p w14:paraId="1CBE2F5D" w14:textId="228581C3" w:rsidR="001F422A" w:rsidRPr="000E759B" w:rsidRDefault="001F422A" w:rsidP="0A13BA30">
      <w:pPr>
        <w:tabs>
          <w:tab w:val="clear" w:pos="227"/>
          <w:tab w:val="clear" w:pos="454"/>
          <w:tab w:val="left" w:pos="540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  <w:cs/>
          <w:lang w:eastAsia="th-TH"/>
        </w:rPr>
      </w:pPr>
      <w:r w:rsidRPr="000E759B">
        <w:rPr>
          <w:rFonts w:ascii="BrowalliaUPC" w:hAnsi="BrowalliaUPC" w:cs="BrowalliaUPC" w:hint="cs"/>
          <w:sz w:val="28"/>
          <w:szCs w:val="28"/>
          <w:cs/>
          <w:lang w:eastAsia="th-TH"/>
        </w:rPr>
        <w:t xml:space="preserve">ณ วันที่ </w:t>
      </w:r>
      <w:r w:rsidRPr="000E759B">
        <w:rPr>
          <w:rFonts w:ascii="BrowalliaUPC" w:hAnsi="BrowalliaUPC" w:cs="BrowalliaUPC"/>
          <w:sz w:val="28"/>
          <w:szCs w:val="28"/>
          <w:lang w:eastAsia="th-TH"/>
        </w:rPr>
        <w:t xml:space="preserve">31 </w:t>
      </w:r>
      <w:r w:rsidRPr="000E759B">
        <w:rPr>
          <w:rFonts w:ascii="BrowalliaUPC" w:hAnsi="BrowalliaUPC" w:cs="BrowalliaUPC" w:hint="cs"/>
          <w:sz w:val="28"/>
          <w:szCs w:val="28"/>
          <w:cs/>
          <w:lang w:eastAsia="th-TH"/>
        </w:rPr>
        <w:t xml:space="preserve">ธันวาคม </w:t>
      </w:r>
      <w:r w:rsidRPr="000E759B">
        <w:rPr>
          <w:rFonts w:ascii="BrowalliaUPC" w:hAnsi="BrowalliaUPC" w:cs="BrowalliaUPC"/>
          <w:sz w:val="28"/>
          <w:szCs w:val="28"/>
          <w:lang w:eastAsia="th-TH"/>
        </w:rPr>
        <w:t>2567</w:t>
      </w:r>
      <w:r w:rsidR="00A47852" w:rsidRPr="000E759B">
        <w:rPr>
          <w:rFonts w:ascii="BrowalliaUPC" w:hAnsi="BrowalliaUPC" w:cs="BrowalliaUPC" w:hint="cs"/>
          <w:sz w:val="28"/>
          <w:szCs w:val="28"/>
          <w:cs/>
          <w:lang w:eastAsia="th-TH"/>
        </w:rPr>
        <w:t xml:space="preserve"> </w:t>
      </w:r>
      <w:r w:rsidR="0031322F" w:rsidRPr="000E759B">
        <w:rPr>
          <w:rFonts w:ascii="BrowalliaUPC" w:hAnsi="BrowalliaUPC" w:cs="BrowalliaUPC" w:hint="cs"/>
          <w:sz w:val="28"/>
          <w:szCs w:val="28"/>
          <w:cs/>
          <w:lang w:eastAsia="th-TH"/>
        </w:rPr>
        <w:t>คุณวิชัย ทองแตง</w:t>
      </w:r>
      <w:r w:rsidR="00A47852" w:rsidRPr="000E759B">
        <w:rPr>
          <w:rFonts w:ascii="BrowalliaUPC" w:hAnsi="BrowalliaUPC" w:cs="BrowalliaUPC" w:hint="cs"/>
          <w:sz w:val="28"/>
          <w:szCs w:val="28"/>
          <w:cs/>
          <w:lang w:eastAsia="th-TH"/>
        </w:rPr>
        <w:t xml:space="preserve">เป็นผู้ถือหุ้นรายใหญ่ของบริษัท โดยถือหุ้นร้อยละ </w:t>
      </w:r>
      <w:r w:rsidR="0031322F" w:rsidRPr="000E759B">
        <w:rPr>
          <w:rFonts w:ascii="BrowalliaUPC" w:hAnsi="BrowalliaUPC" w:cs="BrowalliaUPC"/>
          <w:sz w:val="28"/>
          <w:szCs w:val="28"/>
          <w:lang w:eastAsia="th-TH"/>
        </w:rPr>
        <w:t xml:space="preserve">15.92 </w:t>
      </w:r>
      <w:r w:rsidR="00A47852" w:rsidRPr="000E759B">
        <w:rPr>
          <w:rFonts w:ascii="BrowalliaUPC" w:hAnsi="BrowalliaUPC" w:cs="BrowalliaUPC"/>
          <w:sz w:val="28"/>
          <w:szCs w:val="28"/>
          <w:lang w:eastAsia="th-TH"/>
        </w:rPr>
        <w:t xml:space="preserve">(2566 : </w:t>
      </w:r>
      <w:r w:rsidR="00A47852" w:rsidRPr="000E759B">
        <w:rPr>
          <w:rFonts w:ascii="BrowalliaUPC" w:hAnsi="BrowalliaUPC" w:cs="BrowalliaUPC" w:hint="cs"/>
          <w:sz w:val="28"/>
          <w:szCs w:val="28"/>
          <w:cs/>
          <w:lang w:eastAsia="th-TH"/>
        </w:rPr>
        <w:t xml:space="preserve">ร้อยละ </w:t>
      </w:r>
      <w:r w:rsidR="0031322F" w:rsidRPr="000E759B">
        <w:rPr>
          <w:rFonts w:ascii="BrowalliaUPC" w:hAnsi="BrowalliaUPC" w:cs="BrowalliaUPC"/>
          <w:sz w:val="28"/>
          <w:szCs w:val="28"/>
          <w:lang w:eastAsia="th-TH"/>
        </w:rPr>
        <w:t>15.92</w:t>
      </w:r>
      <w:r w:rsidR="00A47852" w:rsidRPr="000E759B">
        <w:rPr>
          <w:rFonts w:ascii="BrowalliaUPC" w:hAnsi="BrowalliaUPC" w:cs="BrowalliaUPC" w:hint="cs"/>
          <w:sz w:val="28"/>
          <w:szCs w:val="28"/>
          <w:cs/>
          <w:lang w:eastAsia="th-TH"/>
        </w:rPr>
        <w:t>)</w:t>
      </w:r>
    </w:p>
    <w:p w14:paraId="7A88F960" w14:textId="77777777" w:rsidR="001809D3" w:rsidRPr="000E759B" w:rsidRDefault="001809D3" w:rsidP="0A13BA30">
      <w:pPr>
        <w:tabs>
          <w:tab w:val="clear" w:pos="227"/>
          <w:tab w:val="clear" w:pos="454"/>
          <w:tab w:val="left" w:pos="540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  <w:lang w:eastAsia="th-TH"/>
        </w:rPr>
      </w:pPr>
    </w:p>
    <w:p w14:paraId="0F4B7FC0" w14:textId="77777777" w:rsidR="00867702" w:rsidRPr="000E759B" w:rsidRDefault="00867702" w:rsidP="005B5482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0E759B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เกณฑ์ในการจัดทำงบการเงิน</w:t>
      </w:r>
    </w:p>
    <w:p w14:paraId="5E709DB9" w14:textId="77777777" w:rsidR="00867702" w:rsidRPr="000E759B" w:rsidRDefault="00867702" w:rsidP="00867702">
      <w:pPr>
        <w:pStyle w:val="CordiaNew"/>
        <w:tabs>
          <w:tab w:val="clear" w:pos="4153"/>
          <w:tab w:val="left" w:pos="360"/>
        </w:tabs>
        <w:ind w:left="426"/>
        <w:jc w:val="thaiDistribute"/>
        <w:rPr>
          <w:rFonts w:ascii="BrowalliaUPC" w:hAnsi="BrowalliaUPC" w:cs="BrowalliaUPC"/>
        </w:rPr>
      </w:pPr>
    </w:p>
    <w:p w14:paraId="7A2A70E9" w14:textId="77777777" w:rsidR="00C63FB7" w:rsidRPr="000E759B" w:rsidRDefault="00867702" w:rsidP="00E750B9">
      <w:pPr>
        <w:pStyle w:val="ListParagraph"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426" w:firstLine="0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เกณฑ์</w:t>
      </w:r>
      <w:r w:rsidRPr="000E759B">
        <w:rPr>
          <w:rFonts w:ascii="BrowalliaUPC" w:hAnsi="BrowalliaUPC" w:cs="BrowalliaUPC"/>
          <w:sz w:val="28"/>
          <w:szCs w:val="28"/>
          <w:cs/>
          <w:lang w:eastAsia="zh-CN"/>
        </w:rPr>
        <w:t>การถือปฏิบัติ</w:t>
      </w:r>
    </w:p>
    <w:p w14:paraId="58B73941" w14:textId="77777777" w:rsidR="00C63FB7" w:rsidRPr="00DF4092" w:rsidRDefault="00C63FB7" w:rsidP="00C63FB7">
      <w:pPr>
        <w:spacing w:line="240" w:lineRule="auto"/>
        <w:ind w:left="851" w:right="-1"/>
        <w:jc w:val="thaiDistribute"/>
        <w:rPr>
          <w:rFonts w:ascii="BrowalliaUPC" w:hAnsi="BrowalliaUPC" w:cs="BrowalliaUPC"/>
          <w:sz w:val="24"/>
          <w:szCs w:val="24"/>
        </w:rPr>
      </w:pPr>
    </w:p>
    <w:p w14:paraId="6631DCC9" w14:textId="74360DAA" w:rsidR="00867702" w:rsidRPr="000E759B" w:rsidRDefault="00867702" w:rsidP="00C63FB7">
      <w:pPr>
        <w:spacing w:line="240" w:lineRule="auto"/>
        <w:ind w:left="851" w:right="-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บริษัทจัดทำงบการเงินตามมาตรฐานการรายงานทางการเงิน รวมถึงแนวปฏิบัติทางการบัญชีที่ประกาศใช้โดยสภาวิชาชีพบัญชีฯ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โดยจัดทำเป็นทางการเป็นภาษาไทย การแปลงบการเงินฉบับนี้เป็นภาษาอื่นให้ยึดถืองบการเงินที่จัดทำขึ้นเป็นภาษาไทยเป็นเกณฑ์</w:t>
      </w:r>
    </w:p>
    <w:p w14:paraId="21F0036E" w14:textId="77777777" w:rsidR="00867702" w:rsidRPr="00DF4092" w:rsidRDefault="00867702" w:rsidP="00C63FB7">
      <w:pPr>
        <w:spacing w:line="240" w:lineRule="auto"/>
        <w:ind w:left="851" w:right="-1"/>
        <w:jc w:val="thaiDistribute"/>
        <w:rPr>
          <w:rFonts w:ascii="BrowalliaUPC" w:hAnsi="BrowalliaUPC" w:cs="BrowalliaUPC"/>
          <w:sz w:val="24"/>
          <w:szCs w:val="24"/>
        </w:rPr>
      </w:pPr>
    </w:p>
    <w:p w14:paraId="69D65171" w14:textId="605104DC" w:rsidR="001B00A4" w:rsidRPr="000E759B" w:rsidRDefault="00867702" w:rsidP="00867702">
      <w:pPr>
        <w:spacing w:line="240" w:lineRule="auto"/>
        <w:ind w:left="851" w:right="-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งบการเงินรวมและงบการเงิน</w:t>
      </w:r>
      <w:r w:rsidR="006E63D2" w:rsidRPr="000E759B">
        <w:rPr>
          <w:rFonts w:ascii="BrowalliaUPC" w:hAnsi="BrowalliaUPC" w:cs="BrowalliaUPC"/>
          <w:sz w:val="28"/>
          <w:szCs w:val="28"/>
          <w:cs/>
        </w:rPr>
        <w:t>เฉพาะบริษัท</w:t>
      </w:r>
      <w:r w:rsidRPr="000E759B">
        <w:rPr>
          <w:rFonts w:ascii="BrowalliaUPC" w:hAnsi="BrowalliaUPC" w:cs="BrowalliaUPC"/>
          <w:sz w:val="28"/>
          <w:szCs w:val="28"/>
          <w:cs/>
        </w:rPr>
        <w:t>ได้</w:t>
      </w:r>
      <w:r w:rsidR="00463D0E" w:rsidRPr="000E759B">
        <w:rPr>
          <w:rFonts w:ascii="BrowalliaUPC" w:hAnsi="BrowalliaUPC" w:cs="BrowalliaUPC"/>
          <w:sz w:val="28"/>
          <w:szCs w:val="28"/>
          <w:cs/>
        </w:rPr>
        <w:t>ถูก</w:t>
      </w:r>
      <w:r w:rsidRPr="000E759B">
        <w:rPr>
          <w:rFonts w:ascii="BrowalliaUPC" w:hAnsi="BrowalliaUPC" w:cs="BrowalliaUPC"/>
          <w:sz w:val="28"/>
          <w:szCs w:val="28"/>
          <w:cs/>
        </w:rPr>
        <w:t>จัดทำขึ้นโดยใช้เกณฑ์ราคาทุนเดิม เว้นแต่จะเปิดเผย</w:t>
      </w:r>
      <w:r w:rsidR="00FF28A3" w:rsidRPr="000E759B">
        <w:rPr>
          <w:rFonts w:ascii="BrowalliaUPC" w:hAnsi="BrowalliaUPC" w:cs="BrowalliaUPC"/>
          <w:sz w:val="28"/>
          <w:szCs w:val="28"/>
        </w:rPr>
        <w:br/>
      </w:r>
      <w:r w:rsidRPr="000E759B">
        <w:rPr>
          <w:rFonts w:ascii="BrowalliaUPC" w:hAnsi="BrowalliaUPC" w:cs="BrowalliaUPC"/>
          <w:sz w:val="28"/>
          <w:szCs w:val="28"/>
          <w:cs/>
        </w:rPr>
        <w:t>เป็นอย่างอื่นเป็นการเฉพาะ</w:t>
      </w:r>
    </w:p>
    <w:p w14:paraId="26C28F76" w14:textId="77777777" w:rsidR="001B00A4" w:rsidRPr="00DF4092" w:rsidRDefault="001B00A4" w:rsidP="00867702">
      <w:pPr>
        <w:spacing w:line="240" w:lineRule="auto"/>
        <w:ind w:left="851" w:right="-1"/>
        <w:jc w:val="thaiDistribute"/>
        <w:rPr>
          <w:rFonts w:ascii="BrowalliaUPC" w:hAnsi="BrowalliaUPC" w:cs="BrowalliaUPC"/>
          <w:sz w:val="24"/>
          <w:szCs w:val="24"/>
        </w:rPr>
      </w:pPr>
    </w:p>
    <w:p w14:paraId="1D9C66A1" w14:textId="38A4EAFD" w:rsidR="00867702" w:rsidRPr="000E759B" w:rsidRDefault="00867702" w:rsidP="00867702">
      <w:pPr>
        <w:spacing w:line="240" w:lineRule="auto"/>
        <w:ind w:left="851" w:right="-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ในการจัดทำงบการเงินให้สอดคล้องกับมาตรฐานการรายงานทางการเงิน ผู้บริหารต้องใช้ประมาณการทางบัญชีที่สำคัญและใช้ดุลยพินิจตามกระบวนการในการนำนโยบายการบัญชีของกลุ่มบริษัทไปถือปฏิบัติ การเปิดเผยเรื่องการใช้ดุลยพินิจของผู้บริหาร หรือความซับซ้อน หรือข้อสมมติฐานและประมาณการที่มีนัยสำคัญต่อ</w:t>
      </w:r>
      <w:r w:rsidRPr="000E759B">
        <w:rPr>
          <w:rFonts w:ascii="BrowalliaUPC" w:hAnsi="BrowalliaUPC" w:cs="BrowalliaUPC"/>
          <w:sz w:val="28"/>
          <w:szCs w:val="28"/>
        </w:rPr>
        <w:br/>
      </w:r>
      <w:r w:rsidRPr="000E759B">
        <w:rPr>
          <w:rFonts w:ascii="BrowalliaUPC" w:hAnsi="BrowalliaUPC" w:cs="BrowalliaUPC"/>
          <w:sz w:val="28"/>
          <w:szCs w:val="28"/>
          <w:cs/>
        </w:rPr>
        <w:t>งบการเงินรวมได้</w:t>
      </w:r>
      <w:r w:rsidR="001B00A4" w:rsidRPr="000E759B">
        <w:rPr>
          <w:rFonts w:ascii="BrowalliaUPC" w:hAnsi="BrowalliaUPC" w:cs="BrowalliaUPC"/>
          <w:sz w:val="28"/>
          <w:szCs w:val="28"/>
          <w:cs/>
        </w:rPr>
        <w:t>มีการ</w:t>
      </w:r>
      <w:r w:rsidRPr="000E759B">
        <w:rPr>
          <w:rFonts w:ascii="BrowalliaUPC" w:hAnsi="BrowalliaUPC" w:cs="BrowalliaUPC"/>
          <w:sz w:val="28"/>
          <w:szCs w:val="28"/>
          <w:cs/>
        </w:rPr>
        <w:t>เปิดเผยในหมายเหตุประกอบงบการเงิน ข้อ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="00462462" w:rsidRPr="000E759B">
        <w:rPr>
          <w:rFonts w:ascii="BrowalliaUPC" w:hAnsi="BrowalliaUPC" w:cs="BrowalliaUPC"/>
          <w:sz w:val="28"/>
          <w:szCs w:val="28"/>
        </w:rPr>
        <w:t>6</w:t>
      </w:r>
    </w:p>
    <w:p w14:paraId="0F81D7CB" w14:textId="77777777" w:rsidR="00D706B5" w:rsidRPr="000E759B" w:rsidRDefault="00D706B5" w:rsidP="0086770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thaiDistribute"/>
        <w:rPr>
          <w:rFonts w:ascii="BrowalliaUPC" w:hAnsi="BrowalliaUPC" w:cs="BrowalliaUPC"/>
          <w:sz w:val="24"/>
          <w:szCs w:val="24"/>
        </w:rPr>
      </w:pPr>
    </w:p>
    <w:p w14:paraId="41070681" w14:textId="77777777" w:rsidR="00867702" w:rsidRPr="000E759B" w:rsidRDefault="00867702" w:rsidP="00E750B9">
      <w:pPr>
        <w:pStyle w:val="ListParagraph"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426" w:firstLine="0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เกณฑ์ในการจัดทำงบการเงินรวม</w:t>
      </w:r>
    </w:p>
    <w:p w14:paraId="459160C0" w14:textId="77777777" w:rsidR="00867702" w:rsidRPr="00DF4092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BrowalliaUPC" w:hAnsi="BrowalliaUPC" w:cs="BrowalliaUPC"/>
          <w:sz w:val="24"/>
          <w:szCs w:val="24"/>
          <w:cs/>
          <w:lang w:val="th-TH"/>
        </w:rPr>
      </w:pPr>
    </w:p>
    <w:p w14:paraId="75397013" w14:textId="11A0F86E" w:rsidR="00867702" w:rsidRPr="000E759B" w:rsidRDefault="00867702" w:rsidP="00291560">
      <w:pPr>
        <w:spacing w:line="240" w:lineRule="auto"/>
        <w:ind w:left="851" w:right="-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 xml:space="preserve">งบการเงินรวมนี้ได้รวมงบการเงินของบริษัท อี ฟอร์ แอล เอม จำกัด </w:t>
      </w:r>
      <w:r w:rsidRPr="000E759B">
        <w:rPr>
          <w:rFonts w:ascii="BrowalliaUPC" w:hAnsi="BrowalliaUPC" w:cs="BrowalliaUPC"/>
          <w:sz w:val="28"/>
          <w:szCs w:val="28"/>
        </w:rPr>
        <w:t>(</w:t>
      </w:r>
      <w:r w:rsidRPr="000E759B">
        <w:rPr>
          <w:rFonts w:ascii="BrowalliaUPC" w:hAnsi="BrowalliaUPC" w:cs="BrowalliaUPC"/>
          <w:sz w:val="28"/>
          <w:szCs w:val="28"/>
          <w:cs/>
        </w:rPr>
        <w:t>มหาชน</w:t>
      </w:r>
      <w:r w:rsidRPr="000E759B">
        <w:rPr>
          <w:rFonts w:ascii="BrowalliaUPC" w:hAnsi="BrowalliaUPC" w:cs="BrowalliaUPC"/>
          <w:sz w:val="28"/>
          <w:szCs w:val="28"/>
        </w:rPr>
        <w:t xml:space="preserve">) </w:t>
      </w:r>
      <w:r w:rsidRPr="000E759B">
        <w:rPr>
          <w:rFonts w:ascii="BrowalliaUPC" w:hAnsi="BrowalliaUPC" w:cs="BrowalliaUPC"/>
          <w:sz w:val="28"/>
          <w:szCs w:val="28"/>
          <w:cs/>
        </w:rPr>
        <w:t>และบริษัทย่อยที่บริษัทมีอำนาจควบคุม</w:t>
      </w:r>
      <w:r w:rsidR="00F118E9" w:rsidRPr="000E759B">
        <w:rPr>
          <w:rFonts w:ascii="BrowalliaUPC" w:hAnsi="BrowalliaUPC" w:cs="BrowalliaUPC"/>
          <w:sz w:val="28"/>
          <w:szCs w:val="28"/>
          <w:cs/>
        </w:rPr>
        <w:t xml:space="preserve"> ดังนี้</w:t>
      </w:r>
    </w:p>
    <w:p w14:paraId="378D904C" w14:textId="77777777" w:rsidR="00867702" w:rsidRPr="00DF4092" w:rsidRDefault="00867702" w:rsidP="0086770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W w:w="8469" w:type="dxa"/>
        <w:tblInd w:w="86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6"/>
        <w:gridCol w:w="179"/>
        <w:gridCol w:w="901"/>
        <w:gridCol w:w="162"/>
        <w:gridCol w:w="1008"/>
        <w:gridCol w:w="144"/>
        <w:gridCol w:w="1017"/>
        <w:gridCol w:w="135"/>
        <w:gridCol w:w="2997"/>
      </w:tblGrid>
      <w:tr w:rsidR="00867702" w:rsidRPr="000E759B" w14:paraId="270B5FAA" w14:textId="77777777" w:rsidTr="00DF4092">
        <w:tc>
          <w:tcPr>
            <w:tcW w:w="1926" w:type="dxa"/>
          </w:tcPr>
          <w:p w14:paraId="4CE59624" w14:textId="77777777" w:rsidR="00867702" w:rsidRPr="000E759B" w:rsidRDefault="00867702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79" w:type="dxa"/>
          </w:tcPr>
          <w:p w14:paraId="1EBDB773" w14:textId="77777777" w:rsidR="00867702" w:rsidRPr="000E759B" w:rsidRDefault="00867702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901" w:type="dxa"/>
          </w:tcPr>
          <w:p w14:paraId="6F337E7B" w14:textId="77777777" w:rsidR="00867702" w:rsidRPr="000E759B" w:rsidRDefault="00867702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162" w:type="dxa"/>
          </w:tcPr>
          <w:p w14:paraId="25882E5E" w14:textId="77777777" w:rsidR="00867702" w:rsidRPr="000E759B" w:rsidRDefault="00867702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69" w:type="dxa"/>
            <w:gridSpan w:val="3"/>
            <w:tcBorders>
              <w:bottom w:val="single" w:sz="4" w:space="0" w:color="auto"/>
            </w:tcBorders>
          </w:tcPr>
          <w:p w14:paraId="7467A563" w14:textId="77777777" w:rsidR="00867702" w:rsidRPr="000E759B" w:rsidRDefault="00867702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สัดส่วนการลงทุน (ร้อยละ)</w:t>
            </w:r>
          </w:p>
        </w:tc>
        <w:tc>
          <w:tcPr>
            <w:tcW w:w="135" w:type="dxa"/>
          </w:tcPr>
          <w:p w14:paraId="4740AD9E" w14:textId="77777777" w:rsidR="00867702" w:rsidRPr="000E759B" w:rsidRDefault="00867702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997" w:type="dxa"/>
          </w:tcPr>
          <w:p w14:paraId="17515A8C" w14:textId="77777777" w:rsidR="00867702" w:rsidRPr="000E759B" w:rsidRDefault="00867702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867702" w:rsidRPr="000E759B" w14:paraId="6747B8F1" w14:textId="77777777" w:rsidTr="00DF4092">
        <w:tc>
          <w:tcPr>
            <w:tcW w:w="1926" w:type="dxa"/>
            <w:tcBorders>
              <w:bottom w:val="single" w:sz="4" w:space="0" w:color="auto"/>
            </w:tcBorders>
          </w:tcPr>
          <w:p w14:paraId="7A61B613" w14:textId="77777777" w:rsidR="00867702" w:rsidRPr="000E759B" w:rsidRDefault="00867702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9" w:type="dxa"/>
          </w:tcPr>
          <w:p w14:paraId="1192F562" w14:textId="77777777" w:rsidR="00867702" w:rsidRPr="000E759B" w:rsidRDefault="00867702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4DDC7B74" w14:textId="77777777" w:rsidR="00867702" w:rsidRPr="000E759B" w:rsidRDefault="00867702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62" w:type="dxa"/>
          </w:tcPr>
          <w:p w14:paraId="1E78FC97" w14:textId="77777777" w:rsidR="00867702" w:rsidRPr="000E759B" w:rsidRDefault="00867702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27EF277" w14:textId="3C1BE0B6" w:rsidR="00867702" w:rsidRPr="000E759B" w:rsidRDefault="00867702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EB3685" w:rsidRPr="000E759B">
              <w:rPr>
                <w:rFonts w:ascii="BrowalliaUPC" w:hAnsi="BrowalliaUPC" w:cs="BrowalliaUPC"/>
                <w:sz w:val="28"/>
                <w:szCs w:val="28"/>
              </w:rPr>
              <w:t>7</w:t>
            </w:r>
          </w:p>
        </w:tc>
        <w:tc>
          <w:tcPr>
            <w:tcW w:w="144" w:type="dxa"/>
          </w:tcPr>
          <w:p w14:paraId="7B288F40" w14:textId="77777777" w:rsidR="00867702" w:rsidRPr="000E759B" w:rsidRDefault="00867702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5E0C8A27" w14:textId="50E16B5C" w:rsidR="00867702" w:rsidRPr="000E759B" w:rsidRDefault="00867702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EB3685" w:rsidRPr="000E759B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135" w:type="dxa"/>
          </w:tcPr>
          <w:p w14:paraId="221CD668" w14:textId="77777777" w:rsidR="00867702" w:rsidRPr="000E759B" w:rsidRDefault="00867702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997" w:type="dxa"/>
            <w:tcBorders>
              <w:bottom w:val="single" w:sz="4" w:space="0" w:color="auto"/>
            </w:tcBorders>
          </w:tcPr>
          <w:p w14:paraId="475A1E43" w14:textId="77777777" w:rsidR="00867702" w:rsidRPr="000E759B" w:rsidRDefault="00867702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ลักษณะธุรกิจ</w:t>
            </w:r>
          </w:p>
        </w:tc>
      </w:tr>
      <w:tr w:rsidR="00867702" w:rsidRPr="000E759B" w14:paraId="132FCA3D" w14:textId="77777777" w:rsidTr="00DF4092">
        <w:tc>
          <w:tcPr>
            <w:tcW w:w="1926" w:type="dxa"/>
            <w:tcBorders>
              <w:top w:val="single" w:sz="4" w:space="0" w:color="auto"/>
            </w:tcBorders>
          </w:tcPr>
          <w:p w14:paraId="458EF621" w14:textId="77777777" w:rsidR="00867702" w:rsidRPr="000E759B" w:rsidRDefault="00867702" w:rsidP="00CE5B5B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653"/>
              <w:jc w:val="thaiDistribute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179" w:type="dxa"/>
          </w:tcPr>
          <w:p w14:paraId="18851E24" w14:textId="77777777" w:rsidR="00867702" w:rsidRPr="000E759B" w:rsidRDefault="00867702" w:rsidP="00CE5B5B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653"/>
              <w:jc w:val="thaiDistribute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45E20FDD" w14:textId="77777777" w:rsidR="00867702" w:rsidRPr="000E759B" w:rsidRDefault="00867702" w:rsidP="00CE5B5B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653"/>
              <w:jc w:val="thaiDistribute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162" w:type="dxa"/>
          </w:tcPr>
          <w:p w14:paraId="0C876163" w14:textId="77777777" w:rsidR="00867702" w:rsidRPr="000E759B" w:rsidRDefault="00867702" w:rsidP="00CE5B5B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0AFCD1C" w14:textId="77777777" w:rsidR="00867702" w:rsidRPr="000E759B" w:rsidRDefault="00867702" w:rsidP="00CE5B5B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4" w:type="dxa"/>
          </w:tcPr>
          <w:p w14:paraId="335C8337" w14:textId="77777777" w:rsidR="00867702" w:rsidRPr="000E759B" w:rsidRDefault="00867702" w:rsidP="00CE5B5B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7F2298DD" w14:textId="77777777" w:rsidR="00867702" w:rsidRPr="000E759B" w:rsidRDefault="00867702" w:rsidP="00CE5B5B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" w:type="dxa"/>
          </w:tcPr>
          <w:p w14:paraId="6D4F45DA" w14:textId="77777777" w:rsidR="00867702" w:rsidRPr="000E759B" w:rsidRDefault="00867702" w:rsidP="00CE5B5B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997" w:type="dxa"/>
            <w:tcBorders>
              <w:top w:val="single" w:sz="4" w:space="0" w:color="auto"/>
            </w:tcBorders>
          </w:tcPr>
          <w:p w14:paraId="1537A7DF" w14:textId="77777777" w:rsidR="00867702" w:rsidRPr="000E759B" w:rsidRDefault="00867702" w:rsidP="00CE5B5B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11" w:hanging="211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104326" w:rsidRPr="000E759B" w14:paraId="2688F877" w14:textId="77777777" w:rsidTr="00DF4092">
        <w:tc>
          <w:tcPr>
            <w:tcW w:w="1926" w:type="dxa"/>
          </w:tcPr>
          <w:p w14:paraId="62EF76CF" w14:textId="77777777" w:rsidR="00104326" w:rsidRPr="000E759B" w:rsidRDefault="00104326" w:rsidP="00104326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สเปซเ</w:t>
            </w:r>
            <w:proofErr w:type="spellEnd"/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มด จำกัด</w:t>
            </w:r>
          </w:p>
        </w:tc>
        <w:tc>
          <w:tcPr>
            <w:tcW w:w="179" w:type="dxa"/>
          </w:tcPr>
          <w:p w14:paraId="17ADDA6A" w14:textId="77777777" w:rsidR="00104326" w:rsidRPr="000E759B" w:rsidRDefault="00104326" w:rsidP="00104326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901" w:type="dxa"/>
          </w:tcPr>
          <w:p w14:paraId="03A0C79D" w14:textId="77777777" w:rsidR="00104326" w:rsidRPr="000E759B" w:rsidRDefault="00104326" w:rsidP="00104326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spacing w:line="240" w:lineRule="auto"/>
              <w:ind w:right="-270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ไทย</w:t>
            </w:r>
          </w:p>
        </w:tc>
        <w:tc>
          <w:tcPr>
            <w:tcW w:w="162" w:type="dxa"/>
          </w:tcPr>
          <w:p w14:paraId="4A1680DD" w14:textId="77777777" w:rsidR="00104326" w:rsidRPr="000E759B" w:rsidRDefault="00104326" w:rsidP="00104326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5C5A8C47" w14:textId="773F4E5B" w:rsidR="00104326" w:rsidRPr="000E759B" w:rsidRDefault="00E922DA" w:rsidP="00642555">
            <w:pPr>
              <w:tabs>
                <w:tab w:val="clear" w:pos="680"/>
                <w:tab w:val="clear" w:pos="907"/>
                <w:tab w:val="left" w:pos="162"/>
                <w:tab w:val="left" w:pos="99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100.00</w:t>
            </w:r>
          </w:p>
        </w:tc>
        <w:tc>
          <w:tcPr>
            <w:tcW w:w="144" w:type="dxa"/>
          </w:tcPr>
          <w:p w14:paraId="18C47283" w14:textId="77777777" w:rsidR="00104326" w:rsidRPr="000E759B" w:rsidRDefault="00104326" w:rsidP="00104326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17" w:type="dxa"/>
          </w:tcPr>
          <w:p w14:paraId="4369C296" w14:textId="30B5F9C9" w:rsidR="00104326" w:rsidRPr="000E759B" w:rsidRDefault="00104326" w:rsidP="00104326">
            <w:pPr>
              <w:tabs>
                <w:tab w:val="clear" w:pos="680"/>
                <w:tab w:val="clear" w:pos="907"/>
                <w:tab w:val="left" w:pos="162"/>
                <w:tab w:val="left" w:pos="99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100.00</w:t>
            </w:r>
          </w:p>
        </w:tc>
        <w:tc>
          <w:tcPr>
            <w:tcW w:w="135" w:type="dxa"/>
          </w:tcPr>
          <w:p w14:paraId="4B5ADAC5" w14:textId="77777777" w:rsidR="00104326" w:rsidRPr="000E759B" w:rsidRDefault="00104326" w:rsidP="00104326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997" w:type="dxa"/>
          </w:tcPr>
          <w:p w14:paraId="77878F14" w14:textId="647F7D00" w:rsidR="00104326" w:rsidRPr="000E759B" w:rsidRDefault="00104326" w:rsidP="005F3A92">
            <w:pPr>
              <w:tabs>
                <w:tab w:val="left" w:pos="162"/>
              </w:tabs>
              <w:spacing w:line="240" w:lineRule="auto"/>
              <w:ind w:right="111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ตัวแทนจำหน่ายเครื่องมือและอุปกรณ์</w:t>
            </w:r>
            <w:r w:rsidR="005F3A92" w:rsidRPr="000E759B">
              <w:rPr>
                <w:rFonts w:ascii="BrowalliaUPC" w:hAnsi="BrowalliaUPC" w:cs="BrowalliaUPC"/>
                <w:sz w:val="28"/>
                <w:szCs w:val="28"/>
                <w:cs/>
              </w:rPr>
              <w:br/>
              <w:t xml:space="preserve">    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ทางการแพทย์</w:t>
            </w:r>
          </w:p>
        </w:tc>
      </w:tr>
    </w:tbl>
    <w:p w14:paraId="79717910" w14:textId="77777777" w:rsidR="009D5576" w:rsidRPr="000E759B" w:rsidRDefault="009D5576" w:rsidP="00F25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5" w:firstLine="706"/>
        <w:rPr>
          <w:rFonts w:ascii="BrowalliaUPC" w:hAnsi="BrowalliaUPC" w:cs="BrowalliaUPC"/>
          <w:sz w:val="20"/>
          <w:szCs w:val="20"/>
        </w:rPr>
      </w:pPr>
    </w:p>
    <w:p w14:paraId="26B74CD0" w14:textId="797C60E6" w:rsidR="00370652" w:rsidRPr="000E759B" w:rsidRDefault="00867702" w:rsidP="00313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5" w:firstLine="706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รายการบัญชีระหว่างบริษัทกับบริษัทย่อยที่มีสาระสำคัญได้ถูก</w:t>
      </w:r>
      <w:r w:rsidR="00657286" w:rsidRPr="000E759B">
        <w:rPr>
          <w:rFonts w:ascii="BrowalliaUPC" w:hAnsi="BrowalliaUPC" w:cs="BrowalliaUPC"/>
          <w:sz w:val="28"/>
          <w:szCs w:val="28"/>
          <w:cs/>
        </w:rPr>
        <w:t>หักกลบ</w:t>
      </w:r>
      <w:r w:rsidRPr="000E759B">
        <w:rPr>
          <w:rFonts w:ascii="BrowalliaUPC" w:hAnsi="BrowalliaUPC" w:cs="BrowalliaUPC"/>
          <w:sz w:val="28"/>
          <w:szCs w:val="28"/>
          <w:cs/>
        </w:rPr>
        <w:t>รายการในการทำงบการเงินรวมแล้ว</w:t>
      </w:r>
      <w:r w:rsidR="00370652" w:rsidRPr="000E759B">
        <w:rPr>
          <w:rFonts w:ascii="BrowalliaUPC" w:hAnsi="BrowalliaUPC" w:cs="BrowalliaUPC"/>
          <w:sz w:val="28"/>
          <w:szCs w:val="28"/>
        </w:rPr>
        <w:br w:type="page"/>
      </w:r>
    </w:p>
    <w:p w14:paraId="610A993C" w14:textId="659529E9" w:rsidR="00867702" w:rsidRPr="000E759B" w:rsidRDefault="00867702" w:rsidP="00E5327C">
      <w:pPr>
        <w:spacing w:line="240" w:lineRule="auto"/>
        <w:ind w:left="851" w:right="-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lastRenderedPageBreak/>
        <w:t>งบการเงินรวมนี้ได้จัดทำขึ้นโดยใช้นโยบายการบัญชีเดียวกันสำหรับรายการบัญชีที่เหมือนกันหรือเหตุการณ์</w:t>
      </w:r>
      <w:r w:rsidR="006C50A5" w:rsidRPr="000E759B">
        <w:rPr>
          <w:rFonts w:ascii="BrowalliaUPC" w:hAnsi="BrowalliaUPC" w:cs="BrowalliaUPC"/>
          <w:sz w:val="28"/>
          <w:szCs w:val="28"/>
        </w:rPr>
        <w:br/>
      </w:r>
      <w:r w:rsidRPr="000E759B">
        <w:rPr>
          <w:rFonts w:ascii="BrowalliaUPC" w:hAnsi="BrowalliaUPC" w:cs="BrowalliaUPC"/>
          <w:sz w:val="28"/>
          <w:szCs w:val="28"/>
          <w:cs/>
        </w:rPr>
        <w:t>ทางบัญชีที่คล้ายคลึงกันสำหรับการจัดทำงบการเงินของบริษัท</w:t>
      </w:r>
    </w:p>
    <w:p w14:paraId="328F556A" w14:textId="77777777" w:rsidR="006004D3" w:rsidRPr="000E759B" w:rsidRDefault="006004D3" w:rsidP="0086770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41AD169" w14:textId="2BEC5D5D" w:rsidR="002E0541" w:rsidRPr="000E759B" w:rsidRDefault="00562D41" w:rsidP="00E935D4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bookmarkStart w:id="0" w:name="_Hlk94015121"/>
      <w:r w:rsidRPr="000E759B">
        <w:rPr>
          <w:rFonts w:ascii="BrowalliaUPC" w:hAnsi="BrowalliaUPC" w:cs="BrowalliaUPC"/>
          <w:b/>
          <w:bCs/>
          <w:sz w:val="28"/>
          <w:szCs w:val="28"/>
          <w:cs/>
        </w:rPr>
        <w:t>มาตรฐานการรายงานทางการเงินที่มีการเปลี่ยนแปลง</w:t>
      </w:r>
    </w:p>
    <w:bookmarkEnd w:id="0"/>
    <w:p w14:paraId="0F0CCB11" w14:textId="73970045" w:rsidR="00A52755" w:rsidRPr="000E759B" w:rsidRDefault="001A146F" w:rsidP="002C39BA">
      <w:pPr>
        <w:pStyle w:val="CordiaNew"/>
        <w:tabs>
          <w:tab w:val="clear" w:pos="4153"/>
          <w:tab w:val="left" w:pos="360"/>
        </w:tabs>
        <w:ind w:left="78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</w:pPr>
      <w:r w:rsidRPr="000E759B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ab/>
      </w:r>
      <w:r w:rsidRPr="000E759B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ab/>
      </w:r>
    </w:p>
    <w:p w14:paraId="2572C9BB" w14:textId="3AE327F0" w:rsidR="00C41E95" w:rsidRPr="00DF4092" w:rsidRDefault="00733A63" w:rsidP="00DF4092">
      <w:pPr>
        <w:pStyle w:val="ListParagraph"/>
        <w:numPr>
          <w:ilvl w:val="1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9" w:hanging="468"/>
        <w:jc w:val="thaiDistribute"/>
        <w:outlineLvl w:val="0"/>
        <w:rPr>
          <w:rFonts w:ascii="BrowalliaUPC" w:hAnsi="BrowalliaUPC" w:cs="BrowalliaUPC"/>
          <w:sz w:val="28"/>
          <w:szCs w:val="28"/>
          <w:lang w:val="th-TH"/>
        </w:rPr>
      </w:pPr>
      <w:r w:rsidRPr="00DF4092">
        <w:rPr>
          <w:rFonts w:ascii="BrowalliaUPC" w:eastAsia="Arial Unicode MS" w:hAnsi="BrowalliaUPC" w:cs="BrowalliaUPC"/>
          <w:spacing w:val="-4"/>
          <w:sz w:val="28"/>
          <w:szCs w:val="28"/>
          <w:cs/>
        </w:rPr>
        <w:t xml:space="preserve">เริ่มตั้งแต่วันที่ </w:t>
      </w:r>
      <w:r w:rsidR="00F62E0E" w:rsidRPr="00DF4092">
        <w:rPr>
          <w:rFonts w:ascii="BrowalliaUPC" w:eastAsia="Arial Unicode MS" w:hAnsi="BrowalliaUPC" w:cs="BrowalliaUPC"/>
          <w:spacing w:val="-4"/>
          <w:sz w:val="28"/>
          <w:szCs w:val="28"/>
        </w:rPr>
        <w:t>1</w:t>
      </w:r>
      <w:r w:rsidRPr="00DF4092">
        <w:rPr>
          <w:rFonts w:ascii="BrowalliaUPC" w:eastAsia="Arial Unicode MS" w:hAnsi="BrowalliaUPC" w:cs="BrowalliaUPC"/>
          <w:spacing w:val="-4"/>
          <w:sz w:val="28"/>
          <w:szCs w:val="28"/>
          <w:cs/>
        </w:rPr>
        <w:t xml:space="preserve"> มกราคม </w:t>
      </w:r>
      <w:r w:rsidR="00F62E0E" w:rsidRPr="00DF4092">
        <w:rPr>
          <w:rFonts w:ascii="BrowalliaUPC" w:eastAsia="Arial Unicode MS" w:hAnsi="BrowalliaUPC" w:cs="BrowalliaUPC"/>
          <w:spacing w:val="-4"/>
          <w:sz w:val="28"/>
          <w:szCs w:val="28"/>
        </w:rPr>
        <w:t>2567</w:t>
      </w:r>
      <w:r w:rsidRPr="00DF4092">
        <w:rPr>
          <w:rFonts w:ascii="BrowalliaUPC" w:eastAsia="Arial Unicode MS" w:hAnsi="BrowalliaUPC" w:cs="BrowalliaUPC"/>
          <w:spacing w:val="-4"/>
          <w:sz w:val="28"/>
          <w:szCs w:val="28"/>
          <w:cs/>
        </w:rPr>
        <w:t xml:space="preserve"> กลุ่มบริษัทได้ปฏิบัติตามมาตรฐานการรายงานทางการเงินฉบับปรับปรุง</w:t>
      </w:r>
      <w:r w:rsidR="00DF4092">
        <w:rPr>
          <w:rFonts w:ascii="BrowalliaUPC" w:eastAsia="Arial Unicode MS" w:hAnsi="BrowalliaUPC" w:cs="BrowalliaUPC"/>
          <w:spacing w:val="-4"/>
          <w:sz w:val="28"/>
          <w:szCs w:val="28"/>
        </w:rPr>
        <w:t xml:space="preserve"> </w:t>
      </w:r>
      <w:r w:rsidRPr="00DF4092">
        <w:rPr>
          <w:rFonts w:ascii="BrowalliaUPC" w:eastAsia="Arial Unicode MS" w:hAnsi="BrowalliaUPC" w:cs="BrowalliaUPC"/>
          <w:spacing w:val="-4"/>
          <w:sz w:val="28"/>
          <w:szCs w:val="28"/>
          <w:cs/>
        </w:rPr>
        <w:t xml:space="preserve">ซึ่งมีผลบังคับใช้สำหรับรอบระยะเวลาบัญชีที่เริ่มต้นในหรือหลังวันที่ </w:t>
      </w:r>
      <w:r w:rsidR="00F62E0E" w:rsidRPr="00DF4092">
        <w:rPr>
          <w:rFonts w:ascii="BrowalliaUPC" w:eastAsia="Arial Unicode MS" w:hAnsi="BrowalliaUPC" w:cs="BrowalliaUPC"/>
          <w:spacing w:val="-4"/>
          <w:sz w:val="28"/>
          <w:szCs w:val="28"/>
        </w:rPr>
        <w:t>1</w:t>
      </w:r>
      <w:r w:rsidRPr="00DF4092">
        <w:rPr>
          <w:rFonts w:ascii="BrowalliaUPC" w:eastAsia="Arial Unicode MS" w:hAnsi="BrowalliaUPC" w:cs="BrowalliaUPC"/>
          <w:spacing w:val="-4"/>
          <w:sz w:val="28"/>
          <w:szCs w:val="28"/>
          <w:cs/>
        </w:rPr>
        <w:t xml:space="preserve"> มกราคม </w:t>
      </w:r>
      <w:r w:rsidR="00F62E0E" w:rsidRPr="00DF4092">
        <w:rPr>
          <w:rFonts w:ascii="BrowalliaUPC" w:eastAsia="Arial Unicode MS" w:hAnsi="BrowalliaUPC" w:cs="BrowalliaUPC"/>
          <w:spacing w:val="-4"/>
          <w:sz w:val="28"/>
          <w:szCs w:val="28"/>
        </w:rPr>
        <w:t>2567</w:t>
      </w:r>
      <w:r w:rsidRPr="00DF4092">
        <w:rPr>
          <w:rFonts w:ascii="BrowalliaUPC" w:eastAsia="Arial Unicode MS" w:hAnsi="BrowalliaUPC" w:cs="BrowalliaUPC"/>
          <w:spacing w:val="-4"/>
          <w:sz w:val="28"/>
          <w:szCs w:val="28"/>
          <w:cs/>
        </w:rPr>
        <w:t xml:space="preserve"> และเกี่ยวข้องกับกลุ่มบริษัท </w:t>
      </w:r>
      <w:r w:rsidR="00DF4092">
        <w:rPr>
          <w:rFonts w:ascii="BrowalliaUPC" w:eastAsia="Arial Unicode MS" w:hAnsi="BrowalliaUPC" w:cs="BrowalliaUPC"/>
          <w:spacing w:val="-4"/>
          <w:sz w:val="28"/>
          <w:szCs w:val="28"/>
        </w:rPr>
        <w:br/>
      </w:r>
      <w:r w:rsidRPr="00DF4092">
        <w:rPr>
          <w:rFonts w:ascii="BrowalliaUPC" w:eastAsia="Arial Unicode MS" w:hAnsi="BrowalliaUPC" w:cs="BrowalliaUPC"/>
          <w:spacing w:val="-4"/>
          <w:sz w:val="28"/>
          <w:szCs w:val="28"/>
          <w:cs/>
        </w:rPr>
        <w:t>โดยการปฏิบัติตามมาตรฐานการรายงานทางการเงินฉบับปรับปรุงดังกล่าวไม่มีผลกระทบอย่างเป็นสาระสำคัญต่อกลุ่มบริษัท</w:t>
      </w:r>
      <w:r w:rsidR="00C41E95" w:rsidRPr="00DF4092">
        <w:rPr>
          <w:rFonts w:ascii="BrowalliaUPC" w:hAnsi="BrowalliaUPC" w:cs="BrowalliaUPC"/>
          <w:sz w:val="28"/>
          <w:szCs w:val="28"/>
          <w:lang w:val="th-TH"/>
        </w:rPr>
        <w:t> </w:t>
      </w:r>
    </w:p>
    <w:p w14:paraId="7863473B" w14:textId="77777777" w:rsidR="009D6B89" w:rsidRPr="000E759B" w:rsidRDefault="009D6B89" w:rsidP="00142D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hanging="450"/>
        <w:jc w:val="thaiDistribute"/>
        <w:outlineLvl w:val="0"/>
        <w:rPr>
          <w:rFonts w:ascii="BrowalliaUPC" w:hAnsi="BrowalliaUPC" w:cs="BrowalliaUPC"/>
          <w:b/>
          <w:bCs/>
          <w:sz w:val="28"/>
          <w:szCs w:val="28"/>
        </w:rPr>
      </w:pPr>
    </w:p>
    <w:p w14:paraId="0E5B0594" w14:textId="1C1B61CF" w:rsidR="00733A63" w:rsidRPr="000E759B" w:rsidRDefault="00F00086" w:rsidP="00DF4092">
      <w:pPr>
        <w:pStyle w:val="ListParagraph"/>
        <w:numPr>
          <w:ilvl w:val="1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9" w:hanging="468"/>
        <w:jc w:val="thaiDistribute"/>
        <w:outlineLvl w:val="0"/>
        <w:rPr>
          <w:rFonts w:ascii="BrowalliaUPC" w:hAnsi="BrowalliaUPC" w:cs="BrowalliaUPC"/>
          <w:sz w:val="28"/>
          <w:szCs w:val="28"/>
          <w:lang w:val="th-TH"/>
        </w:rPr>
      </w:pPr>
      <w:r w:rsidRPr="000E759B">
        <w:rPr>
          <w:rFonts w:ascii="BrowalliaUPC" w:eastAsia="Arial Unicode MS" w:hAnsi="BrowalliaUPC" w:cs="BrowalliaUPC"/>
          <w:spacing w:val="-4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F62E0E" w:rsidRPr="000E759B">
        <w:rPr>
          <w:rFonts w:ascii="BrowalliaUPC" w:eastAsia="Arial Unicode MS" w:hAnsi="BrowalliaUPC" w:cs="BrowalliaUPC"/>
          <w:spacing w:val="-4"/>
          <w:sz w:val="28"/>
          <w:szCs w:val="28"/>
        </w:rPr>
        <w:br/>
        <w:t>1</w:t>
      </w:r>
      <w:r w:rsidRPr="000E759B">
        <w:rPr>
          <w:rFonts w:ascii="BrowalliaUPC" w:eastAsia="Arial Unicode MS" w:hAnsi="BrowalliaUPC" w:cs="BrowalliaUPC"/>
          <w:spacing w:val="-4"/>
          <w:sz w:val="28"/>
          <w:szCs w:val="28"/>
          <w:cs/>
        </w:rPr>
        <w:t xml:space="preserve"> มกราคม </w:t>
      </w:r>
      <w:r w:rsidR="00F62E0E" w:rsidRPr="000E759B">
        <w:rPr>
          <w:rFonts w:ascii="BrowalliaUPC" w:eastAsia="Arial Unicode MS" w:hAnsi="BrowalliaUPC" w:cs="BrowalliaUPC"/>
          <w:spacing w:val="-4"/>
          <w:sz w:val="28"/>
          <w:szCs w:val="28"/>
        </w:rPr>
        <w:t>2568</w:t>
      </w:r>
      <w:r w:rsidRPr="000E759B">
        <w:rPr>
          <w:rFonts w:ascii="BrowalliaUPC" w:eastAsia="Arial Unicode MS" w:hAnsi="BrowalliaUPC" w:cs="BrowalliaUPC"/>
          <w:spacing w:val="-4"/>
          <w:sz w:val="28"/>
          <w:szCs w:val="28"/>
          <w:cs/>
        </w:rPr>
        <w:t xml:space="preserve"> </w:t>
      </w:r>
      <w:r w:rsidR="00CB45C7" w:rsidRPr="000E759B">
        <w:rPr>
          <w:rFonts w:ascii="BrowalliaUPC" w:eastAsia="Arial Unicode MS" w:hAnsi="BrowalliaUPC" w:cs="BrowalliaUPC" w:hint="cs"/>
          <w:spacing w:val="-4"/>
          <w:sz w:val="28"/>
          <w:szCs w:val="28"/>
          <w:cs/>
        </w:rPr>
        <w:t>มี</w:t>
      </w:r>
      <w:r w:rsidR="00592B3D" w:rsidRPr="000E759B">
        <w:rPr>
          <w:rFonts w:ascii="BrowalliaUPC" w:eastAsia="Arial Unicode MS" w:hAnsi="BrowalliaUPC" w:cs="BrowalliaUPC" w:hint="cs"/>
          <w:spacing w:val="-4"/>
          <w:sz w:val="28"/>
          <w:szCs w:val="28"/>
          <w:cs/>
        </w:rPr>
        <w:t>ดังนี้</w:t>
      </w:r>
      <w:r w:rsidR="00733A63" w:rsidRPr="000E759B">
        <w:rPr>
          <w:rFonts w:ascii="BrowalliaUPC" w:hAnsi="BrowalliaUPC" w:cs="BrowalliaUPC"/>
          <w:sz w:val="28"/>
          <w:szCs w:val="28"/>
          <w:lang w:val="th-TH"/>
        </w:rPr>
        <w:t> </w:t>
      </w:r>
    </w:p>
    <w:p w14:paraId="5CDFBCCE" w14:textId="77777777" w:rsidR="00733A63" w:rsidRPr="000E759B" w:rsidRDefault="00733A63" w:rsidP="009D6B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/>
        <w:jc w:val="thaiDistribute"/>
        <w:outlineLvl w:val="0"/>
        <w:rPr>
          <w:rFonts w:ascii="BrowalliaUPC" w:hAnsi="BrowalliaUPC" w:cs="BrowalliaUPC"/>
          <w:b/>
          <w:bCs/>
          <w:sz w:val="28"/>
          <w:szCs w:val="28"/>
        </w:rPr>
      </w:pPr>
    </w:p>
    <w:p w14:paraId="640B595B" w14:textId="225C0A25" w:rsidR="009D6B89" w:rsidRPr="000E759B" w:rsidRDefault="0011705D" w:rsidP="00DF4092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32" w:hanging="423"/>
        <w:jc w:val="thaiDistribute"/>
        <w:outlineLvl w:val="0"/>
        <w:rPr>
          <w:rStyle w:val="Strong"/>
          <w:rFonts w:ascii="BrowalliaUPC" w:hAnsi="BrowalliaUPC" w:cs="BrowalliaUPC"/>
          <w:b w:val="0"/>
          <w:bCs w:val="0"/>
          <w:sz w:val="28"/>
          <w:szCs w:val="28"/>
          <w:lang w:val="th-TH"/>
        </w:rPr>
      </w:pPr>
      <w:r w:rsidRPr="000E759B">
        <w:rPr>
          <w:rStyle w:val="Strong"/>
          <w:rFonts w:ascii="BrowalliaUPC" w:eastAsia="Arial Unicode MS" w:hAnsi="BrowalliaUPC" w:cs="BrowalliaUPC"/>
          <w:color w:val="000000" w:themeColor="text1"/>
          <w:sz w:val="28"/>
          <w:szCs w:val="28"/>
          <w:cs/>
        </w:rPr>
        <w:t xml:space="preserve">มาตรฐานการรายงานทางการเงินฉบับที่ </w:t>
      </w:r>
      <w:r w:rsidR="004E363C" w:rsidRPr="000E759B">
        <w:rPr>
          <w:rStyle w:val="Strong"/>
          <w:rFonts w:ascii="BrowalliaUPC" w:eastAsia="Arial Unicode MS" w:hAnsi="BrowalliaUPC" w:cs="BrowalliaUPC"/>
          <w:color w:val="000000" w:themeColor="text1"/>
          <w:sz w:val="28"/>
          <w:szCs w:val="28"/>
        </w:rPr>
        <w:t>17</w:t>
      </w:r>
      <w:r w:rsidRPr="000E759B">
        <w:rPr>
          <w:rStyle w:val="Strong"/>
          <w:rFonts w:ascii="BrowalliaUPC" w:eastAsia="Arial Unicode MS" w:hAnsi="BrowalliaUPC" w:cs="BrowalliaUPC"/>
          <w:color w:val="000000" w:themeColor="text1"/>
          <w:sz w:val="28"/>
          <w:szCs w:val="28"/>
          <w:cs/>
        </w:rPr>
        <w:t xml:space="preserve"> เรื่อง สัญญาประกันภัย</w:t>
      </w:r>
      <w:r w:rsidRPr="000E759B">
        <w:rPr>
          <w:rStyle w:val="Strong"/>
          <w:rFonts w:ascii="BrowalliaUPC" w:eastAsia="Arial Unicode MS" w:hAnsi="BrowalliaUPC" w:cs="BrowalliaUPC"/>
          <w:b w:val="0"/>
          <w:bCs w:val="0"/>
          <w:color w:val="000000" w:themeColor="text1"/>
          <w:sz w:val="28"/>
          <w:szCs w:val="28"/>
          <w:cs/>
        </w:rPr>
        <w:t xml:space="preserve"> ได้ประกาศในราชกิจจา</w:t>
      </w:r>
      <w:proofErr w:type="spellStart"/>
      <w:r w:rsidRPr="000E759B">
        <w:rPr>
          <w:rStyle w:val="Strong"/>
          <w:rFonts w:ascii="BrowalliaUPC" w:eastAsia="Arial Unicode MS" w:hAnsi="BrowalliaUPC" w:cs="BrowalliaUPC"/>
          <w:b w:val="0"/>
          <w:bCs w:val="0"/>
          <w:color w:val="000000" w:themeColor="text1"/>
          <w:sz w:val="28"/>
          <w:szCs w:val="28"/>
          <w:cs/>
        </w:rPr>
        <w:t>นุเ</w:t>
      </w:r>
      <w:proofErr w:type="spellEnd"/>
      <w:r w:rsidRPr="000E759B">
        <w:rPr>
          <w:rStyle w:val="Strong"/>
          <w:rFonts w:ascii="BrowalliaUPC" w:eastAsia="Arial Unicode MS" w:hAnsi="BrowalliaUPC" w:cs="BrowalliaUPC"/>
          <w:b w:val="0"/>
          <w:bCs w:val="0"/>
          <w:color w:val="000000" w:themeColor="text1"/>
          <w:sz w:val="28"/>
          <w:szCs w:val="28"/>
          <w:cs/>
        </w:rPr>
        <w:t xml:space="preserve">บกษาแล้วเมื่อวันที่ </w:t>
      </w:r>
      <w:r w:rsidR="00F62E0E" w:rsidRPr="000E759B">
        <w:rPr>
          <w:rStyle w:val="Strong"/>
          <w:rFonts w:ascii="BrowalliaUPC" w:eastAsia="Arial Unicode MS" w:hAnsi="BrowalliaUPC" w:cs="BrowalliaUPC"/>
          <w:b w:val="0"/>
          <w:bCs w:val="0"/>
          <w:color w:val="000000" w:themeColor="text1"/>
          <w:sz w:val="28"/>
          <w:szCs w:val="28"/>
        </w:rPr>
        <w:t>19</w:t>
      </w:r>
      <w:r w:rsidRPr="000E759B">
        <w:rPr>
          <w:rStyle w:val="Strong"/>
          <w:rFonts w:ascii="BrowalliaUPC" w:eastAsia="Arial Unicode MS" w:hAnsi="BrowalliaUPC" w:cs="BrowalliaUPC"/>
          <w:b w:val="0"/>
          <w:bCs w:val="0"/>
          <w:color w:val="000000" w:themeColor="text1"/>
          <w:sz w:val="28"/>
          <w:szCs w:val="28"/>
          <w:cs/>
        </w:rPr>
        <w:t xml:space="preserve"> สิงหาคม </w:t>
      </w:r>
      <w:r w:rsidR="00F62E0E" w:rsidRPr="000E759B">
        <w:rPr>
          <w:rStyle w:val="Strong"/>
          <w:rFonts w:ascii="BrowalliaUPC" w:eastAsia="Arial Unicode MS" w:hAnsi="BrowalliaUPC" w:cs="BrowalliaUPC"/>
          <w:b w:val="0"/>
          <w:bCs w:val="0"/>
          <w:color w:val="000000" w:themeColor="text1"/>
          <w:sz w:val="28"/>
          <w:szCs w:val="28"/>
        </w:rPr>
        <w:t>2565</w:t>
      </w:r>
      <w:r w:rsidRPr="000E759B">
        <w:rPr>
          <w:rStyle w:val="Strong"/>
          <w:rFonts w:ascii="BrowalliaUPC" w:eastAsia="Arial Unicode MS" w:hAnsi="BrowalliaUPC" w:cs="BrowalliaUPC"/>
          <w:b w:val="0"/>
          <w:bCs w:val="0"/>
          <w:color w:val="000000" w:themeColor="text1"/>
          <w:sz w:val="28"/>
          <w:szCs w:val="28"/>
          <w:cs/>
        </w:rPr>
        <w:t xml:space="preserve"> โดยจะมีผลบังคับใช้สำหรับงบการเงินที่มีรอบระยะเวลาบัญชีที่เริ่มในหรือหลังวันที่ </w:t>
      </w:r>
      <w:r w:rsidR="00F62E0E" w:rsidRPr="000E759B">
        <w:rPr>
          <w:rStyle w:val="Strong"/>
          <w:rFonts w:ascii="BrowalliaUPC" w:eastAsia="Arial Unicode MS" w:hAnsi="BrowalliaUPC" w:cs="BrowalliaUPC"/>
          <w:b w:val="0"/>
          <w:bCs w:val="0"/>
          <w:color w:val="000000" w:themeColor="text1"/>
          <w:sz w:val="28"/>
          <w:szCs w:val="28"/>
        </w:rPr>
        <w:t>1</w:t>
      </w:r>
      <w:r w:rsidRPr="000E759B">
        <w:rPr>
          <w:rStyle w:val="Strong"/>
          <w:rFonts w:ascii="BrowalliaUPC" w:eastAsia="Arial Unicode MS" w:hAnsi="BrowalliaUPC" w:cs="BrowalliaUPC"/>
          <w:b w:val="0"/>
          <w:bCs w:val="0"/>
          <w:color w:val="000000" w:themeColor="text1"/>
          <w:sz w:val="28"/>
          <w:szCs w:val="28"/>
          <w:cs/>
        </w:rPr>
        <w:t xml:space="preserve"> มกราคม </w:t>
      </w:r>
      <w:r w:rsidR="00F62E0E" w:rsidRPr="000E759B">
        <w:rPr>
          <w:rStyle w:val="Strong"/>
          <w:rFonts w:ascii="BrowalliaUPC" w:eastAsia="Arial Unicode MS" w:hAnsi="BrowalliaUPC" w:cs="BrowalliaUPC"/>
          <w:b w:val="0"/>
          <w:bCs w:val="0"/>
          <w:color w:val="000000" w:themeColor="text1"/>
          <w:sz w:val="28"/>
          <w:szCs w:val="28"/>
        </w:rPr>
        <w:t>2568</w:t>
      </w:r>
      <w:r w:rsidRPr="000E759B">
        <w:rPr>
          <w:rStyle w:val="Strong"/>
          <w:rFonts w:ascii="BrowalliaUPC" w:eastAsia="Arial Unicode MS" w:hAnsi="BrowalliaUPC" w:cs="BrowalliaUPC"/>
          <w:b w:val="0"/>
          <w:bCs w:val="0"/>
          <w:color w:val="000000" w:themeColor="text1"/>
          <w:sz w:val="28"/>
          <w:szCs w:val="28"/>
          <w:cs/>
        </w:rPr>
        <w:t xml:space="preserve"> เป็นต้นไป</w:t>
      </w:r>
    </w:p>
    <w:p w14:paraId="7B0DD71B" w14:textId="77777777" w:rsidR="00B6279B" w:rsidRPr="000E759B" w:rsidRDefault="00B6279B" w:rsidP="00DF40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32"/>
        <w:jc w:val="thaiDistribute"/>
        <w:outlineLvl w:val="0"/>
        <w:rPr>
          <w:rStyle w:val="Strong"/>
          <w:rFonts w:ascii="BrowalliaUPC" w:hAnsi="BrowalliaUPC" w:cs="BrowalliaUPC"/>
          <w:sz w:val="28"/>
          <w:szCs w:val="28"/>
          <w:lang w:val="th-TH"/>
        </w:rPr>
      </w:pPr>
    </w:p>
    <w:p w14:paraId="3CD65C1A" w14:textId="0B40806C" w:rsidR="00DD29AA" w:rsidRPr="000E759B" w:rsidRDefault="006E09A6" w:rsidP="00DF4092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32" w:hanging="423"/>
        <w:jc w:val="thaiDistribute"/>
        <w:outlineLvl w:val="0"/>
        <w:rPr>
          <w:rStyle w:val="Strong"/>
          <w:rFonts w:ascii="BrowalliaUPC" w:eastAsia="Arial Unicode MS" w:hAnsi="BrowalliaUPC" w:cs="BrowalliaUPC"/>
          <w:bCs w:val="0"/>
          <w:color w:val="000000" w:themeColor="text1"/>
          <w:sz w:val="28"/>
          <w:szCs w:val="28"/>
        </w:rPr>
      </w:pPr>
      <w:r w:rsidRPr="000E759B">
        <w:rPr>
          <w:rStyle w:val="Strong"/>
          <w:rFonts w:ascii="BrowalliaUPC" w:eastAsia="Arial Unicode MS" w:hAnsi="BrowalliaUPC" w:cs="BrowalliaUPC"/>
          <w:b w:val="0"/>
          <w:color w:val="000000" w:themeColor="text1"/>
          <w:sz w:val="28"/>
          <w:szCs w:val="28"/>
          <w:cs/>
        </w:rPr>
        <w:t>มาตรฐานการบัญชีฉบับที่</w:t>
      </w:r>
      <w:r w:rsidR="001D2614" w:rsidRPr="000E759B">
        <w:rPr>
          <w:rStyle w:val="Strong"/>
          <w:rFonts w:ascii="BrowalliaUPC" w:eastAsia="Arial Unicode MS" w:hAnsi="BrowalliaUPC" w:cs="BrowalliaUPC"/>
          <w:b w:val="0"/>
          <w:color w:val="000000" w:themeColor="text1"/>
          <w:sz w:val="28"/>
          <w:szCs w:val="28"/>
        </w:rPr>
        <w:t xml:space="preserve"> </w:t>
      </w:r>
      <w:r w:rsidR="001D2614" w:rsidRPr="000E759B">
        <w:rPr>
          <w:rStyle w:val="Strong"/>
          <w:rFonts w:ascii="BrowalliaUPC" w:eastAsia="Arial Unicode MS" w:hAnsi="BrowalliaUPC" w:cs="BrowalliaUPC"/>
          <w:bCs w:val="0"/>
          <w:color w:val="000000" w:themeColor="text1"/>
          <w:sz w:val="28"/>
          <w:szCs w:val="28"/>
        </w:rPr>
        <w:t xml:space="preserve">1 </w:t>
      </w:r>
      <w:r w:rsidRPr="000E759B">
        <w:rPr>
          <w:rStyle w:val="Strong"/>
          <w:rFonts w:ascii="BrowalliaUPC" w:eastAsia="Arial Unicode MS" w:hAnsi="BrowalliaUPC" w:cs="BrowalliaUPC"/>
          <w:b w:val="0"/>
          <w:color w:val="000000" w:themeColor="text1"/>
          <w:sz w:val="28"/>
          <w:szCs w:val="28"/>
          <w:cs/>
        </w:rPr>
        <w:t>เรื่องการนำเสนองบการเงิน</w:t>
      </w:r>
      <w:r w:rsidR="00B6279B" w:rsidRPr="000E759B">
        <w:rPr>
          <w:rStyle w:val="Strong"/>
          <w:rFonts w:ascii="BrowalliaUPC" w:eastAsia="Arial Unicode MS" w:hAnsi="BrowalliaUPC" w:cs="BrowalliaUPC"/>
          <w:bCs w:val="0"/>
          <w:color w:val="000000" w:themeColor="text1"/>
          <w:sz w:val="28"/>
          <w:szCs w:val="28"/>
          <w:cs/>
        </w:rPr>
        <w:t xml:space="preserve"> </w:t>
      </w:r>
      <w:r w:rsidR="00DD29AA" w:rsidRPr="000E759B">
        <w:rPr>
          <w:rStyle w:val="Strong"/>
          <w:rFonts w:ascii="BrowalliaUPC" w:eastAsia="Arial Unicode MS" w:hAnsi="BrowalliaUPC" w:cs="BrowalliaUPC"/>
          <w:bCs w:val="0"/>
          <w:color w:val="000000" w:themeColor="text1"/>
          <w:sz w:val="28"/>
          <w:szCs w:val="28"/>
          <w:cs/>
        </w:rPr>
        <w:t xml:space="preserve">ระบุเพิ่มเติมว่าหนี้สินจะถูกจัดประเภทเป็นหนี้สินหมุนเวียนหรือไม่หมุนเวียน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</w:t>
      </w:r>
      <w:r w:rsidR="003C2384">
        <w:rPr>
          <w:rStyle w:val="Strong"/>
          <w:rFonts w:ascii="BrowalliaUPC" w:eastAsia="Arial Unicode MS" w:hAnsi="BrowalliaUPC" w:cs="BrowalliaUPC"/>
          <w:bCs w:val="0"/>
          <w:color w:val="000000" w:themeColor="text1"/>
          <w:sz w:val="28"/>
          <w:szCs w:val="28"/>
        </w:rPr>
        <w:br/>
      </w:r>
      <w:r w:rsidR="00DD29AA" w:rsidRPr="000E759B">
        <w:rPr>
          <w:rStyle w:val="Strong"/>
          <w:rFonts w:ascii="BrowalliaUPC" w:eastAsia="Arial Unicode MS" w:hAnsi="BrowalliaUPC" w:cs="BrowalliaUPC"/>
          <w:bCs w:val="0"/>
          <w:color w:val="000000" w:themeColor="text1"/>
          <w:sz w:val="28"/>
          <w:szCs w:val="28"/>
          <w:cs/>
        </w:rPr>
        <w:t>(เช่น การได้รับการยกเว้นหรือการละเมิดการดำรงสถานะของข้อตกลง (</w:t>
      </w:r>
      <w:r w:rsidR="0031322F" w:rsidRPr="000E759B">
        <w:rPr>
          <w:rStyle w:val="Strong"/>
          <w:rFonts w:ascii="BrowalliaUPC" w:eastAsia="Arial Unicode MS" w:hAnsi="BrowalliaUPC" w:cs="BrowalliaUPC"/>
          <w:b w:val="0"/>
          <w:color w:val="000000" w:themeColor="text1"/>
          <w:sz w:val="28"/>
          <w:szCs w:val="28"/>
        </w:rPr>
        <w:t>A</w:t>
      </w:r>
      <w:r w:rsidR="00DD29AA" w:rsidRPr="000E759B">
        <w:rPr>
          <w:rStyle w:val="Strong"/>
          <w:rFonts w:ascii="BrowalliaUPC" w:eastAsia="Arial Unicode MS" w:hAnsi="BrowalliaUPC" w:cs="BrowalliaUPC"/>
          <w:b w:val="0"/>
          <w:color w:val="000000" w:themeColor="text1"/>
          <w:sz w:val="28"/>
          <w:szCs w:val="28"/>
        </w:rPr>
        <w:t xml:space="preserve"> </w:t>
      </w:r>
      <w:r w:rsidR="0031322F" w:rsidRPr="000E759B">
        <w:rPr>
          <w:rStyle w:val="Strong"/>
          <w:rFonts w:ascii="BrowalliaUPC" w:eastAsia="Arial Unicode MS" w:hAnsi="BrowalliaUPC" w:cs="BrowalliaUPC"/>
          <w:b w:val="0"/>
          <w:color w:val="000000" w:themeColor="text1"/>
          <w:sz w:val="28"/>
          <w:szCs w:val="28"/>
        </w:rPr>
        <w:t>B</w:t>
      </w:r>
      <w:r w:rsidR="00DD29AA" w:rsidRPr="000E759B">
        <w:rPr>
          <w:rStyle w:val="Strong"/>
          <w:rFonts w:ascii="BrowalliaUPC" w:eastAsia="Arial Unicode MS" w:hAnsi="BrowalliaUPC" w:cs="BrowalliaUPC"/>
          <w:b w:val="0"/>
          <w:color w:val="000000" w:themeColor="text1"/>
          <w:sz w:val="28"/>
          <w:szCs w:val="28"/>
        </w:rPr>
        <w:t xml:space="preserve">reach of </w:t>
      </w:r>
      <w:r w:rsidR="0031322F" w:rsidRPr="000E759B">
        <w:rPr>
          <w:rStyle w:val="Strong"/>
          <w:rFonts w:ascii="BrowalliaUPC" w:eastAsia="Arial Unicode MS" w:hAnsi="BrowalliaUPC" w:cs="BrowalliaUPC"/>
          <w:b w:val="0"/>
          <w:color w:val="000000" w:themeColor="text1"/>
          <w:sz w:val="28"/>
          <w:szCs w:val="28"/>
        </w:rPr>
        <w:t>C</w:t>
      </w:r>
      <w:r w:rsidR="00DD29AA" w:rsidRPr="000E759B">
        <w:rPr>
          <w:rStyle w:val="Strong"/>
          <w:rFonts w:ascii="BrowalliaUPC" w:eastAsia="Arial Unicode MS" w:hAnsi="BrowalliaUPC" w:cs="BrowalliaUPC"/>
          <w:b w:val="0"/>
          <w:color w:val="000000" w:themeColor="text1"/>
          <w:sz w:val="28"/>
          <w:szCs w:val="28"/>
        </w:rPr>
        <w:t>ovenant))</w:t>
      </w:r>
    </w:p>
    <w:p w14:paraId="06983002" w14:textId="77777777" w:rsidR="00DD29AA" w:rsidRPr="000E759B" w:rsidRDefault="00DD29AA" w:rsidP="00DF40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32"/>
        <w:jc w:val="thaiDistribute"/>
        <w:outlineLvl w:val="0"/>
        <w:rPr>
          <w:rStyle w:val="Strong"/>
          <w:rFonts w:ascii="BrowalliaUPC" w:eastAsia="Arial Unicode MS" w:hAnsi="BrowalliaUPC" w:cs="BrowalliaUPC"/>
          <w:bCs w:val="0"/>
          <w:color w:val="000000" w:themeColor="text1"/>
          <w:sz w:val="28"/>
          <w:szCs w:val="28"/>
        </w:rPr>
      </w:pPr>
    </w:p>
    <w:p w14:paraId="1BD0A7DA" w14:textId="310563CF" w:rsidR="009A3CAA" w:rsidRPr="000E759B" w:rsidRDefault="00DD29AA" w:rsidP="00DF40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32"/>
        <w:jc w:val="thaiDistribute"/>
        <w:outlineLvl w:val="0"/>
        <w:rPr>
          <w:rStyle w:val="Strong"/>
          <w:rFonts w:ascii="BrowalliaUPC" w:eastAsia="Arial Unicode MS" w:hAnsi="BrowalliaUPC" w:cs="BrowalliaUPC"/>
          <w:bCs w:val="0"/>
          <w:color w:val="000000" w:themeColor="text1"/>
          <w:sz w:val="28"/>
          <w:szCs w:val="28"/>
        </w:rPr>
      </w:pPr>
      <w:r w:rsidRPr="000E759B">
        <w:rPr>
          <w:rStyle w:val="Strong"/>
          <w:rFonts w:ascii="BrowalliaUPC" w:eastAsia="Arial Unicode MS" w:hAnsi="BrowalliaUPC" w:cs="BrowalliaUPC"/>
          <w:bCs w:val="0"/>
          <w:color w:val="000000" w:themeColor="text1"/>
          <w:sz w:val="28"/>
          <w:szCs w:val="28"/>
          <w:cs/>
        </w:rPr>
        <w:t>การดำรงสถานะของข้อตกลง (</w:t>
      </w:r>
      <w:r w:rsidR="0031322F" w:rsidRPr="000E759B">
        <w:rPr>
          <w:rStyle w:val="Strong"/>
          <w:rFonts w:ascii="BrowalliaUPC" w:eastAsia="Arial Unicode MS" w:hAnsi="BrowalliaUPC" w:cs="BrowalliaUPC"/>
          <w:b w:val="0"/>
          <w:color w:val="000000" w:themeColor="text1"/>
          <w:sz w:val="28"/>
          <w:szCs w:val="28"/>
        </w:rPr>
        <w:t>C</w:t>
      </w:r>
      <w:r w:rsidRPr="000E759B">
        <w:rPr>
          <w:rStyle w:val="Strong"/>
          <w:rFonts w:ascii="BrowalliaUPC" w:eastAsia="Arial Unicode MS" w:hAnsi="BrowalliaUPC" w:cs="BrowalliaUPC"/>
          <w:b w:val="0"/>
          <w:color w:val="000000" w:themeColor="text1"/>
          <w:sz w:val="28"/>
          <w:szCs w:val="28"/>
        </w:rPr>
        <w:t>ovenant)</w:t>
      </w:r>
      <w:r w:rsidRPr="000E759B">
        <w:rPr>
          <w:rStyle w:val="Strong"/>
          <w:rFonts w:ascii="BrowalliaUPC" w:eastAsia="Arial Unicode MS" w:hAnsi="BrowalliaUPC" w:cs="BrowalliaUPC"/>
          <w:bCs w:val="0"/>
          <w:color w:val="000000" w:themeColor="text1"/>
          <w:sz w:val="28"/>
          <w:szCs w:val="28"/>
        </w:rPr>
        <w:t xml:space="preserve"> </w:t>
      </w:r>
      <w:r w:rsidRPr="000E759B">
        <w:rPr>
          <w:rStyle w:val="Strong"/>
          <w:rFonts w:ascii="BrowalliaUPC" w:eastAsia="Arial Unicode MS" w:hAnsi="BrowalliaUPC" w:cs="BrowalliaUPC"/>
          <w:bCs w:val="0"/>
          <w:color w:val="000000" w:themeColor="text1"/>
          <w:sz w:val="28"/>
          <w:szCs w:val="28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</w:t>
      </w:r>
      <w:r w:rsidR="0031322F" w:rsidRPr="000E759B">
        <w:rPr>
          <w:rStyle w:val="Strong"/>
          <w:rFonts w:ascii="BrowalliaUPC" w:eastAsia="Arial Unicode MS" w:hAnsi="BrowalliaUPC" w:cs="BrowalliaUPC"/>
          <w:bCs w:val="0"/>
          <w:color w:val="000000" w:themeColor="text1"/>
          <w:sz w:val="28"/>
          <w:szCs w:val="28"/>
        </w:rPr>
        <w:br/>
      </w:r>
      <w:r w:rsidRPr="000E759B">
        <w:rPr>
          <w:rStyle w:val="Strong"/>
          <w:rFonts w:ascii="BrowalliaUPC" w:eastAsia="Arial Unicode MS" w:hAnsi="BrowalliaUPC" w:cs="BrowalliaUPC"/>
          <w:bCs w:val="0"/>
          <w:color w:val="000000" w:themeColor="text1"/>
          <w:sz w:val="28"/>
          <w:szCs w:val="28"/>
          <w:cs/>
        </w:rPr>
        <w:t>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329C362E" w14:textId="77777777" w:rsidR="00433FB3" w:rsidRPr="000E759B" w:rsidRDefault="00433FB3" w:rsidP="00DF40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32"/>
        <w:jc w:val="thaiDistribute"/>
        <w:outlineLvl w:val="0"/>
        <w:rPr>
          <w:rStyle w:val="Strong"/>
          <w:rFonts w:ascii="BrowalliaUPC" w:eastAsia="Arial Unicode MS" w:hAnsi="BrowalliaUPC" w:cs="BrowalliaUPC"/>
          <w:bCs w:val="0"/>
          <w:color w:val="000000" w:themeColor="text1"/>
          <w:sz w:val="28"/>
          <w:szCs w:val="28"/>
        </w:rPr>
      </w:pPr>
    </w:p>
    <w:p w14:paraId="26AB824E" w14:textId="117BE444" w:rsidR="00433FB3" w:rsidRPr="000E759B" w:rsidRDefault="00433FB3" w:rsidP="00DF40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32"/>
        <w:jc w:val="thaiDistribute"/>
        <w:outlineLvl w:val="0"/>
        <w:rPr>
          <w:rStyle w:val="Strong"/>
          <w:rFonts w:ascii="BrowalliaUPC" w:hAnsi="BrowalliaUPC" w:cs="BrowalliaUPC"/>
          <w:b w:val="0"/>
          <w:bCs w:val="0"/>
          <w:sz w:val="28"/>
          <w:szCs w:val="28"/>
          <w:lang w:val="th-TH"/>
        </w:rPr>
      </w:pPr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cs/>
          <w:lang w:val="th-TH"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C06A92"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</w:rPr>
        <w:t>12</w:t>
      </w:r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cs/>
          <w:lang w:val="th-TH"/>
        </w:rPr>
        <w:t xml:space="preserve"> เดือนภายหลังรอบระยะเวลารายงาน ข้อมูลที่ต้องเปิดเผยรวมถึง</w:t>
      </w:r>
    </w:p>
    <w:p w14:paraId="1CB2B2B8" w14:textId="77777777" w:rsidR="00433FB3" w:rsidRPr="000E759B" w:rsidRDefault="00433FB3" w:rsidP="00D232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0" w:hanging="270"/>
        <w:jc w:val="thaiDistribute"/>
        <w:outlineLvl w:val="0"/>
        <w:rPr>
          <w:rStyle w:val="Strong"/>
          <w:rFonts w:ascii="BrowalliaUPC" w:hAnsi="BrowalliaUPC" w:cs="BrowalliaUPC"/>
          <w:b w:val="0"/>
          <w:bCs w:val="0"/>
          <w:sz w:val="28"/>
          <w:szCs w:val="28"/>
          <w:lang w:val="th-TH"/>
        </w:rPr>
      </w:pPr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cs/>
          <w:lang w:val="th-TH"/>
        </w:rPr>
        <w:t>-</w:t>
      </w:r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cs/>
          <w:lang w:val="th-TH"/>
        </w:rPr>
        <w:tab/>
        <w:t>มูลค่าตามบัญชีของหนี้สิน</w:t>
      </w:r>
    </w:p>
    <w:p w14:paraId="0E7F0228" w14:textId="77777777" w:rsidR="00433FB3" w:rsidRPr="000E759B" w:rsidRDefault="00433FB3" w:rsidP="00D232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0" w:hanging="270"/>
        <w:jc w:val="thaiDistribute"/>
        <w:outlineLvl w:val="0"/>
        <w:rPr>
          <w:rStyle w:val="Strong"/>
          <w:rFonts w:ascii="BrowalliaUPC" w:hAnsi="BrowalliaUPC" w:cs="BrowalliaUPC"/>
          <w:b w:val="0"/>
          <w:bCs w:val="0"/>
          <w:sz w:val="28"/>
          <w:szCs w:val="28"/>
          <w:lang w:val="th-TH"/>
        </w:rPr>
      </w:pPr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cs/>
          <w:lang w:val="th-TH"/>
        </w:rPr>
        <w:t>-</w:t>
      </w:r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cs/>
          <w:lang w:val="th-TH"/>
        </w:rPr>
        <w:tab/>
        <w:t>ข้อมูลเกี่ยวกับการดำรงสถานะ</w:t>
      </w:r>
    </w:p>
    <w:p w14:paraId="39826CAF" w14:textId="52DDD2EA" w:rsidR="00370652" w:rsidRPr="000E759B" w:rsidRDefault="00433FB3" w:rsidP="00D232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0" w:hanging="270"/>
        <w:jc w:val="thaiDistribute"/>
        <w:outlineLvl w:val="0"/>
        <w:rPr>
          <w:rStyle w:val="Strong"/>
          <w:rFonts w:ascii="BrowalliaUPC" w:hAnsi="BrowalliaUPC" w:cs="BrowalliaUPC"/>
          <w:b w:val="0"/>
          <w:bCs w:val="0"/>
          <w:sz w:val="28"/>
          <w:szCs w:val="28"/>
          <w:cs/>
          <w:lang w:val="th-TH"/>
        </w:rPr>
      </w:pPr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cs/>
          <w:lang w:val="th-TH"/>
        </w:rPr>
        <w:t>-</w:t>
      </w:r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cs/>
          <w:lang w:val="th-TH"/>
        </w:rPr>
        <w:tab/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22F1318D" w14:textId="77777777" w:rsidR="00370652" w:rsidRPr="000E759B" w:rsidRDefault="00370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Strong"/>
          <w:rFonts w:ascii="BrowalliaUPC" w:hAnsi="BrowalliaUPC" w:cs="BrowalliaUPC"/>
          <w:b w:val="0"/>
          <w:bCs w:val="0"/>
          <w:sz w:val="28"/>
          <w:szCs w:val="28"/>
          <w:cs/>
          <w:lang w:val="th-TH"/>
        </w:rPr>
      </w:pPr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cs/>
          <w:lang w:val="th-TH"/>
        </w:rPr>
        <w:br w:type="page"/>
      </w:r>
    </w:p>
    <w:p w14:paraId="5B90393C" w14:textId="3F3BC5CD" w:rsidR="00433FB3" w:rsidRPr="000E759B" w:rsidRDefault="00433FB3" w:rsidP="002A7A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41"/>
        <w:jc w:val="thaiDistribute"/>
        <w:outlineLvl w:val="0"/>
        <w:rPr>
          <w:rStyle w:val="Strong"/>
          <w:rFonts w:ascii="BrowalliaUPC" w:hAnsi="BrowalliaUPC" w:cs="BrowalliaUPC"/>
          <w:b w:val="0"/>
          <w:bCs w:val="0"/>
          <w:sz w:val="28"/>
          <w:szCs w:val="28"/>
          <w:lang w:val="th-TH"/>
        </w:rPr>
      </w:pPr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cs/>
          <w:lang w:val="th-TH"/>
        </w:rPr>
        <w:t>การปรับปรุงยังชี้แจงความหมายของ ‘การชำระ</w:t>
      </w:r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lang w:val="th-TH"/>
        </w:rPr>
        <w:t xml:space="preserve">' </w:t>
      </w:r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cs/>
          <w:lang w:val="th-TH"/>
        </w:rPr>
        <w:t xml:space="preserve">หนี้สินตามมาตรฐานการบัญชีฉบับที่ </w:t>
      </w:r>
      <w:r w:rsidR="00870A9D"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</w:rPr>
        <w:t>1</w:t>
      </w:r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cs/>
          <w:lang w:val="th-TH"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46F08D76" w14:textId="77777777" w:rsidR="00433FB3" w:rsidRPr="000E759B" w:rsidRDefault="00433FB3" w:rsidP="002A7A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41"/>
        <w:jc w:val="thaiDistribute"/>
        <w:outlineLvl w:val="0"/>
        <w:rPr>
          <w:rStyle w:val="Strong"/>
          <w:rFonts w:ascii="BrowalliaUPC" w:hAnsi="BrowalliaUPC" w:cs="BrowalliaUPC"/>
          <w:b w:val="0"/>
          <w:bCs w:val="0"/>
          <w:sz w:val="28"/>
          <w:szCs w:val="28"/>
          <w:lang w:val="th-TH"/>
        </w:rPr>
      </w:pPr>
    </w:p>
    <w:p w14:paraId="3FF4464D" w14:textId="25934305" w:rsidR="00433FB3" w:rsidRPr="000E759B" w:rsidRDefault="00433FB3" w:rsidP="002A7A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41"/>
        <w:jc w:val="thaiDistribute"/>
        <w:outlineLvl w:val="0"/>
        <w:rPr>
          <w:rStyle w:val="Strong"/>
          <w:rFonts w:ascii="BrowalliaUPC" w:hAnsi="BrowalliaUPC" w:cs="BrowalliaUPC"/>
          <w:b w:val="0"/>
          <w:bCs w:val="0"/>
          <w:sz w:val="28"/>
          <w:szCs w:val="28"/>
          <w:lang w:val="th-TH"/>
        </w:rPr>
      </w:pPr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cs/>
          <w:lang w:val="th-TH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870A9D"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</w:rPr>
        <w:t>8</w:t>
      </w:r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cs/>
          <w:lang w:val="th-TH"/>
        </w:rPr>
        <w:t xml:space="preserve"> </w:t>
      </w:r>
      <w:r w:rsidR="00462462"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</w:rPr>
        <w:br/>
      </w:r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cs/>
          <w:lang w:val="th-TH"/>
        </w:rPr>
        <w:t>เรื่องนโยบายการบัญชีการเปลี่ยนแปลงประมาณการทางบัญชีและข้อผิดพลาด</w:t>
      </w:r>
    </w:p>
    <w:p w14:paraId="0FBE4751" w14:textId="77777777" w:rsidR="00B6279B" w:rsidRPr="000E759B" w:rsidRDefault="00B6279B" w:rsidP="00733A63">
      <w:pPr>
        <w:pStyle w:val="ListParagraph"/>
        <w:ind w:left="1350"/>
        <w:rPr>
          <w:rFonts w:ascii="BrowalliaUPC" w:hAnsi="BrowalliaUPC" w:cs="BrowalliaUPC"/>
          <w:b/>
          <w:bCs/>
          <w:sz w:val="28"/>
          <w:szCs w:val="28"/>
          <w:cs/>
          <w:lang w:val="th-TH"/>
        </w:rPr>
      </w:pPr>
    </w:p>
    <w:p w14:paraId="10D64816" w14:textId="53D992DA" w:rsidR="004F39BC" w:rsidRPr="000E759B" w:rsidRDefault="004F39BC" w:rsidP="002A7A83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32" w:hanging="423"/>
        <w:jc w:val="thaiDistribute"/>
        <w:outlineLvl w:val="0"/>
        <w:rPr>
          <w:rStyle w:val="Strong"/>
          <w:rFonts w:ascii="BrowalliaUPC" w:eastAsia="Arial Unicode MS" w:hAnsi="BrowalliaUPC" w:cs="BrowalliaUPC"/>
          <w:b w:val="0"/>
          <w:bCs w:val="0"/>
          <w:color w:val="000000" w:themeColor="text1"/>
          <w:sz w:val="28"/>
          <w:szCs w:val="28"/>
        </w:rPr>
      </w:pPr>
      <w:r w:rsidRPr="000E759B">
        <w:rPr>
          <w:rStyle w:val="Strong"/>
          <w:rFonts w:ascii="BrowalliaUPC" w:eastAsia="Arial Unicode MS" w:hAnsi="BrowalliaUPC" w:cs="BrowalliaUPC"/>
          <w:color w:val="000000" w:themeColor="text1"/>
          <w:sz w:val="28"/>
          <w:szCs w:val="28"/>
          <w:cs/>
        </w:rPr>
        <w:t xml:space="preserve">มาตรฐานการรายงานทางการเงินฉบับที่ </w:t>
      </w:r>
      <w:r w:rsidR="00370652" w:rsidRPr="000E759B">
        <w:rPr>
          <w:rStyle w:val="Strong"/>
          <w:rFonts w:ascii="BrowalliaUPC" w:eastAsia="Arial Unicode MS" w:hAnsi="BrowalliaUPC" w:cs="BrowalliaUPC"/>
          <w:color w:val="000000" w:themeColor="text1"/>
          <w:sz w:val="28"/>
          <w:szCs w:val="28"/>
        </w:rPr>
        <w:t>16</w:t>
      </w:r>
      <w:r w:rsidRPr="000E759B">
        <w:rPr>
          <w:rStyle w:val="Strong"/>
          <w:rFonts w:ascii="BrowalliaUPC" w:eastAsia="Arial Unicode MS" w:hAnsi="BrowalliaUPC" w:cs="BrowalliaUPC"/>
          <w:color w:val="000000" w:themeColor="text1"/>
          <w:sz w:val="28"/>
          <w:szCs w:val="28"/>
          <w:cs/>
        </w:rPr>
        <w:t xml:space="preserve"> เรื่องสัญญาเช่า</w:t>
      </w:r>
      <w:r w:rsidRPr="000E759B">
        <w:rPr>
          <w:rStyle w:val="Strong"/>
          <w:rFonts w:ascii="BrowalliaUPC" w:eastAsia="Arial Unicode MS" w:hAnsi="BrowalliaUPC" w:cs="BrowalliaUPC"/>
          <w:b w:val="0"/>
          <w:bCs w:val="0"/>
          <w:color w:val="000000" w:themeColor="text1"/>
          <w:sz w:val="28"/>
          <w:szCs w:val="28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079833E9" w14:textId="77777777" w:rsidR="004F39BC" w:rsidRPr="000E759B" w:rsidRDefault="004F39BC" w:rsidP="004F39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11"/>
        <w:jc w:val="thaiDistribute"/>
        <w:outlineLvl w:val="0"/>
        <w:rPr>
          <w:rStyle w:val="Strong"/>
          <w:rFonts w:ascii="BrowalliaUPC" w:eastAsia="Arial Unicode MS" w:hAnsi="BrowalliaUPC" w:cs="BrowalliaUPC"/>
          <w:b w:val="0"/>
          <w:bCs w:val="0"/>
          <w:color w:val="000000" w:themeColor="text1"/>
          <w:sz w:val="28"/>
          <w:szCs w:val="28"/>
        </w:rPr>
      </w:pPr>
    </w:p>
    <w:p w14:paraId="1EA3DF67" w14:textId="750C22CB" w:rsidR="00B6279B" w:rsidRPr="000E759B" w:rsidRDefault="004F39BC" w:rsidP="002A7A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32"/>
        <w:jc w:val="thaiDistribute"/>
        <w:outlineLvl w:val="0"/>
        <w:rPr>
          <w:rStyle w:val="Strong"/>
          <w:rFonts w:ascii="BrowalliaUPC" w:eastAsia="Arial Unicode MS" w:hAnsi="BrowalliaUPC" w:cs="BrowalliaUPC"/>
          <w:b w:val="0"/>
          <w:bCs w:val="0"/>
          <w:color w:val="000000" w:themeColor="text1"/>
          <w:sz w:val="28"/>
          <w:szCs w:val="28"/>
        </w:rPr>
      </w:pPr>
      <w:r w:rsidRPr="000E759B">
        <w:rPr>
          <w:rStyle w:val="Strong"/>
          <w:rFonts w:ascii="BrowalliaUPC" w:eastAsia="Arial Unicode MS" w:hAnsi="BrowalliaUPC" w:cs="BrowalliaUPC"/>
          <w:b w:val="0"/>
          <w:bCs w:val="0"/>
          <w:color w:val="000000" w:themeColor="text1"/>
          <w:sz w:val="28"/>
          <w:szCs w:val="28"/>
          <w:cs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5364D372" w14:textId="77777777" w:rsidR="00CF3C38" w:rsidRPr="000E759B" w:rsidRDefault="00CF3C38" w:rsidP="004F39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11"/>
        <w:jc w:val="thaiDistribute"/>
        <w:outlineLvl w:val="0"/>
        <w:rPr>
          <w:rStyle w:val="Strong"/>
          <w:rFonts w:ascii="BrowalliaUPC" w:hAnsi="BrowalliaUPC" w:cs="BrowalliaUPC"/>
          <w:sz w:val="28"/>
          <w:szCs w:val="28"/>
          <w:lang w:val="th-TH"/>
        </w:rPr>
      </w:pPr>
    </w:p>
    <w:p w14:paraId="5B68C4F2" w14:textId="17D71499" w:rsidR="00CF3C38" w:rsidRPr="000E759B" w:rsidRDefault="00CF3C38" w:rsidP="002A7A83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32" w:hanging="423"/>
        <w:jc w:val="thaiDistribute"/>
        <w:outlineLvl w:val="0"/>
        <w:rPr>
          <w:rStyle w:val="Strong"/>
          <w:rFonts w:ascii="BrowalliaUPC" w:hAnsi="BrowalliaUPC" w:cs="BrowalliaUPC"/>
          <w:b w:val="0"/>
          <w:bCs w:val="0"/>
          <w:sz w:val="28"/>
          <w:szCs w:val="28"/>
          <w:lang w:val="th-TH"/>
        </w:rPr>
      </w:pPr>
      <w:r w:rsidRPr="000E759B">
        <w:rPr>
          <w:rStyle w:val="Strong"/>
          <w:rFonts w:ascii="BrowalliaUPC" w:hAnsi="BrowalliaUPC" w:cs="BrowalliaUPC"/>
          <w:sz w:val="28"/>
          <w:szCs w:val="28"/>
          <w:cs/>
          <w:lang w:val="th-TH"/>
        </w:rPr>
        <w:t xml:space="preserve">มาตรฐานการบัญชีฉบับที่ </w:t>
      </w:r>
      <w:r w:rsidR="00370652" w:rsidRPr="000E759B">
        <w:rPr>
          <w:rStyle w:val="Strong"/>
          <w:rFonts w:ascii="BrowalliaUPC" w:hAnsi="BrowalliaUPC" w:cs="BrowalliaUPC"/>
          <w:sz w:val="28"/>
          <w:szCs w:val="28"/>
        </w:rPr>
        <w:t>7</w:t>
      </w:r>
      <w:r w:rsidRPr="000E759B">
        <w:rPr>
          <w:rStyle w:val="Strong"/>
          <w:rFonts w:ascii="BrowalliaUPC" w:hAnsi="BrowalliaUPC" w:cs="BrowalliaUPC"/>
          <w:sz w:val="28"/>
          <w:szCs w:val="28"/>
          <w:cs/>
          <w:lang w:val="th-TH"/>
        </w:rPr>
        <w:t xml:space="preserve"> เรื่องงบกระแสเงินสด และมาตรฐานการรายงานทางการเงินฉบับที่ </w:t>
      </w:r>
      <w:r w:rsidR="00692BA8" w:rsidRPr="000E759B">
        <w:rPr>
          <w:rStyle w:val="Strong"/>
          <w:rFonts w:ascii="BrowalliaUPC" w:hAnsi="BrowalliaUPC" w:cs="BrowalliaUPC"/>
          <w:sz w:val="28"/>
          <w:szCs w:val="28"/>
        </w:rPr>
        <w:t>7</w:t>
      </w:r>
      <w:r w:rsidRPr="000E759B">
        <w:rPr>
          <w:rStyle w:val="Strong"/>
          <w:rFonts w:ascii="BrowalliaUPC" w:hAnsi="BrowalliaUPC" w:cs="BrowalliaUPC"/>
          <w:sz w:val="28"/>
          <w:szCs w:val="28"/>
          <w:cs/>
          <w:lang w:val="th-TH"/>
        </w:rPr>
        <w:t xml:space="preserve"> เรื่องการเปิดเผยข้อมูลเครื่องมือทางการเงิน</w:t>
      </w:r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cs/>
          <w:lang w:val="th-TH"/>
        </w:rPr>
        <w:t xml:space="preserve"> กำหนดให้มีการเปิดเผยข้อมูลที่เกี่ยวกับข้อตกลงจัดหาเงินทุนเพื่อจ่ายผู้ขาย (</w:t>
      </w:r>
      <w:proofErr w:type="spellStart"/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lang w:val="th-TH"/>
        </w:rPr>
        <w:t>Supplier</w:t>
      </w:r>
      <w:proofErr w:type="spellEnd"/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lang w:val="th-TH"/>
        </w:rPr>
        <w:t xml:space="preserve"> </w:t>
      </w:r>
      <w:proofErr w:type="spellStart"/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lang w:val="th-TH"/>
        </w:rPr>
        <w:t>Finance</w:t>
      </w:r>
      <w:proofErr w:type="spellEnd"/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lang w:val="th-TH"/>
        </w:rPr>
        <w:t xml:space="preserve"> </w:t>
      </w:r>
      <w:proofErr w:type="spellStart"/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lang w:val="th-TH"/>
        </w:rPr>
        <w:t>Arrangements</w:t>
      </w:r>
      <w:proofErr w:type="spellEnd"/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lang w:val="th-TH"/>
        </w:rPr>
        <w:t xml:space="preserve"> </w:t>
      </w:r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cs/>
          <w:lang w:val="th-TH"/>
        </w:rPr>
        <w:t xml:space="preserve">หรือ </w:t>
      </w:r>
      <w:proofErr w:type="spellStart"/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lang w:val="th-TH"/>
        </w:rPr>
        <w:t>SFAs</w:t>
      </w:r>
      <w:proofErr w:type="spellEnd"/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lang w:val="th-TH"/>
        </w:rPr>
        <w:t xml:space="preserve">) </w:t>
      </w:r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cs/>
          <w:lang w:val="th-TH"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proofErr w:type="spellStart"/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lang w:val="th-TH"/>
        </w:rPr>
        <w:t>SFAs</w:t>
      </w:r>
      <w:proofErr w:type="spellEnd"/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lang w:val="th-TH"/>
        </w:rPr>
        <w:t xml:space="preserve"> </w:t>
      </w:r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cs/>
          <w:lang w:val="th-TH"/>
        </w:rPr>
        <w:t>เพื่อประเมินว่าข้อตกลงเหล่านี้</w:t>
      </w:r>
      <w:r w:rsidR="006D25A6"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</w:rPr>
        <w:br/>
      </w:r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cs/>
          <w:lang w:val="th-TH"/>
        </w:rPr>
        <w:t>มีผลต่อหนี้สิน กระแสเงินสด และความเสี่ยงด้านสภาพคล่องของกิจการอย่างไร</w:t>
      </w:r>
    </w:p>
    <w:p w14:paraId="5D585799" w14:textId="77777777" w:rsidR="00CF3C38" w:rsidRPr="000E759B" w:rsidRDefault="00CF3C38" w:rsidP="00CF3C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11"/>
        <w:jc w:val="thaiDistribute"/>
        <w:outlineLvl w:val="0"/>
        <w:rPr>
          <w:rStyle w:val="Strong"/>
          <w:rFonts w:ascii="BrowalliaUPC" w:hAnsi="BrowalliaUPC" w:cs="BrowalliaUPC"/>
          <w:b w:val="0"/>
          <w:bCs w:val="0"/>
          <w:sz w:val="28"/>
          <w:szCs w:val="28"/>
          <w:lang w:val="th-TH"/>
        </w:rPr>
      </w:pPr>
    </w:p>
    <w:p w14:paraId="212560B3" w14:textId="77777777" w:rsidR="00CF3C38" w:rsidRPr="000E759B" w:rsidRDefault="00CF3C38" w:rsidP="002A7A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41"/>
        <w:jc w:val="thaiDistribute"/>
        <w:outlineLvl w:val="0"/>
        <w:rPr>
          <w:rStyle w:val="Strong"/>
          <w:rFonts w:ascii="BrowalliaUPC" w:hAnsi="BrowalliaUPC" w:cs="BrowalliaUPC"/>
          <w:b w:val="0"/>
          <w:bCs w:val="0"/>
          <w:sz w:val="28"/>
          <w:szCs w:val="28"/>
          <w:lang w:val="th-TH"/>
        </w:rPr>
      </w:pPr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cs/>
          <w:lang w:val="th-TH"/>
        </w:rPr>
        <w:t>เพื่อตอบสนองความต้องการของนักลงทุน การเปิดเผยข้อมูลแบบใหม่จะให้ข้อมูลเกี่ยวกับ</w:t>
      </w:r>
    </w:p>
    <w:p w14:paraId="31FB7DE2" w14:textId="77777777" w:rsidR="00CF3C38" w:rsidRPr="000E759B" w:rsidRDefault="00CF3C38" w:rsidP="00D232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070" w:hanging="450"/>
        <w:jc w:val="thaiDistribute"/>
        <w:outlineLvl w:val="0"/>
        <w:rPr>
          <w:rStyle w:val="Strong"/>
          <w:rFonts w:ascii="BrowalliaUPC" w:hAnsi="BrowalliaUPC" w:cs="BrowalliaUPC"/>
          <w:b w:val="0"/>
          <w:bCs w:val="0"/>
          <w:sz w:val="28"/>
          <w:szCs w:val="28"/>
          <w:lang w:val="th-TH"/>
        </w:rPr>
      </w:pPr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cs/>
          <w:lang w:val="th-TH"/>
        </w:rPr>
        <w:t>(1)</w:t>
      </w:r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cs/>
          <w:lang w:val="th-TH"/>
        </w:rPr>
        <w:tab/>
        <w:t xml:space="preserve">ข้อกำหนดและเงื่อนไขของ </w:t>
      </w:r>
      <w:proofErr w:type="spellStart"/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lang w:val="th-TH"/>
        </w:rPr>
        <w:t>SFAs</w:t>
      </w:r>
      <w:proofErr w:type="spellEnd"/>
    </w:p>
    <w:p w14:paraId="18190C30" w14:textId="77777777" w:rsidR="00CF3C38" w:rsidRPr="000E759B" w:rsidRDefault="00CF3C38" w:rsidP="00D232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070" w:hanging="450"/>
        <w:jc w:val="thaiDistribute"/>
        <w:outlineLvl w:val="0"/>
        <w:rPr>
          <w:rStyle w:val="Strong"/>
          <w:rFonts w:ascii="BrowalliaUPC" w:hAnsi="BrowalliaUPC" w:cs="BrowalliaUPC"/>
          <w:b w:val="0"/>
          <w:bCs w:val="0"/>
          <w:sz w:val="28"/>
          <w:szCs w:val="28"/>
          <w:lang w:val="th-TH"/>
        </w:rPr>
      </w:pPr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cs/>
          <w:lang w:val="th-TH"/>
        </w:rPr>
        <w:t>(2)</w:t>
      </w:r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cs/>
          <w:lang w:val="th-TH"/>
        </w:rPr>
        <w:tab/>
        <w:t xml:space="preserve">มูลค่าตามบัญชีของหนี้สินทางการเงินที่เป็นส่วนหนึ่งของ </w:t>
      </w:r>
      <w:proofErr w:type="spellStart"/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lang w:val="th-TH"/>
        </w:rPr>
        <w:t>SFAs</w:t>
      </w:r>
      <w:proofErr w:type="spellEnd"/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lang w:val="th-TH"/>
        </w:rPr>
        <w:t xml:space="preserve"> </w:t>
      </w:r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cs/>
          <w:lang w:val="th-TH"/>
        </w:rPr>
        <w:t>และรายการรายบรรทัดที่แสดงหนี้สินเหล่านั้น</w:t>
      </w:r>
    </w:p>
    <w:p w14:paraId="13F5530D" w14:textId="50F6C883" w:rsidR="00CF3C38" w:rsidRPr="000E759B" w:rsidRDefault="00CF3C38" w:rsidP="00D232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070" w:hanging="450"/>
        <w:jc w:val="thaiDistribute"/>
        <w:outlineLvl w:val="0"/>
        <w:rPr>
          <w:rStyle w:val="Strong"/>
          <w:rFonts w:ascii="BrowalliaUPC" w:hAnsi="BrowalliaUPC" w:cs="BrowalliaUPC"/>
          <w:b w:val="0"/>
          <w:bCs w:val="0"/>
          <w:sz w:val="28"/>
          <w:szCs w:val="28"/>
          <w:lang w:val="th-TH"/>
        </w:rPr>
      </w:pPr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cs/>
          <w:lang w:val="th-TH"/>
        </w:rPr>
        <w:t>(3)</w:t>
      </w:r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cs/>
          <w:lang w:val="th-TH"/>
        </w:rPr>
        <w:tab/>
        <w:t>มูลค่าตามบัญชีของหนี้สินทางการเงินใน (</w:t>
      </w:r>
      <w:r w:rsidR="00870A9D"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</w:rPr>
        <w:t>2</w:t>
      </w:r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cs/>
          <w:lang w:val="th-TH"/>
        </w:rPr>
        <w:t>) ที่ผู้ขายได้รับการชำระเงินเรียบร้อยแล้วจากผู้ให้เงินทุน</w:t>
      </w:r>
    </w:p>
    <w:p w14:paraId="457FC362" w14:textId="77777777" w:rsidR="00CF3C38" w:rsidRPr="000E759B" w:rsidRDefault="00CF3C38" w:rsidP="00D232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070" w:hanging="450"/>
        <w:jc w:val="thaiDistribute"/>
        <w:outlineLvl w:val="0"/>
        <w:rPr>
          <w:rStyle w:val="Strong"/>
          <w:rFonts w:ascii="BrowalliaUPC" w:hAnsi="BrowalliaUPC" w:cs="BrowalliaUPC"/>
          <w:b w:val="0"/>
          <w:bCs w:val="0"/>
          <w:sz w:val="28"/>
          <w:szCs w:val="28"/>
          <w:lang w:val="th-TH"/>
        </w:rPr>
      </w:pPr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cs/>
          <w:lang w:val="th-TH"/>
        </w:rPr>
        <w:t>(4)</w:t>
      </w:r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cs/>
          <w:lang w:val="th-TH"/>
        </w:rPr>
        <w:tab/>
        <w:t xml:space="preserve">ช่วงของวันครบกำหนดชำระของหนี้สินทางการเงินที่เป็นส่วนหนึ่งของ </w:t>
      </w:r>
      <w:proofErr w:type="spellStart"/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lang w:val="th-TH"/>
        </w:rPr>
        <w:t>SFAs</w:t>
      </w:r>
      <w:proofErr w:type="spellEnd"/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lang w:val="th-TH"/>
        </w:rPr>
        <w:t xml:space="preserve"> </w:t>
      </w:r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cs/>
          <w:lang w:val="th-TH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51776024" w14:textId="453AB1C0" w:rsidR="00CF3C38" w:rsidRPr="000E759B" w:rsidRDefault="00CF3C38" w:rsidP="00D232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070" w:hanging="450"/>
        <w:jc w:val="thaiDistribute"/>
        <w:outlineLvl w:val="0"/>
        <w:rPr>
          <w:rStyle w:val="Strong"/>
          <w:rFonts w:ascii="BrowalliaUPC" w:hAnsi="BrowalliaUPC" w:cs="BrowalliaUPC"/>
          <w:b w:val="0"/>
          <w:bCs w:val="0"/>
          <w:sz w:val="28"/>
          <w:szCs w:val="28"/>
          <w:lang w:val="th-TH"/>
        </w:rPr>
      </w:pPr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cs/>
          <w:lang w:val="th-TH"/>
        </w:rPr>
        <w:t>(5)</w:t>
      </w:r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cs/>
          <w:lang w:val="th-TH"/>
        </w:rPr>
        <w:tab/>
        <w:t>การเปลี่ยนแปลงที่ไม่ใช่เงินสดในมูลค่าตามบัญชีของหนี้สินทางการเงินใน (</w:t>
      </w:r>
      <w:r w:rsidR="00870A9D"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</w:rPr>
        <w:t>2</w:t>
      </w:r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cs/>
          <w:lang w:val="th-TH"/>
        </w:rPr>
        <w:t>)</w:t>
      </w:r>
    </w:p>
    <w:p w14:paraId="3A45CCC3" w14:textId="6BB0213D" w:rsidR="004F39BC" w:rsidRPr="000E759B" w:rsidRDefault="00CF3C38" w:rsidP="00D232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070" w:hanging="450"/>
        <w:jc w:val="thaiDistribute"/>
        <w:outlineLvl w:val="0"/>
        <w:rPr>
          <w:rStyle w:val="Strong"/>
          <w:rFonts w:ascii="BrowalliaUPC" w:hAnsi="BrowalliaUPC" w:cs="BrowalliaUPC"/>
          <w:b w:val="0"/>
          <w:bCs w:val="0"/>
          <w:sz w:val="28"/>
          <w:szCs w:val="28"/>
          <w:lang w:val="th-TH"/>
        </w:rPr>
      </w:pPr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cs/>
          <w:lang w:val="th-TH"/>
        </w:rPr>
        <w:t>(6)</w:t>
      </w:r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cs/>
          <w:lang w:val="th-TH"/>
        </w:rPr>
        <w:tab/>
        <w:t xml:space="preserve">การเข้าถึงวงเงินของ </w:t>
      </w:r>
      <w:proofErr w:type="spellStart"/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lang w:val="th-TH"/>
        </w:rPr>
        <w:t>SFAs</w:t>
      </w:r>
      <w:proofErr w:type="spellEnd"/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lang w:val="th-TH"/>
        </w:rPr>
        <w:t xml:space="preserve"> </w:t>
      </w:r>
      <w:r w:rsidRPr="000E759B">
        <w:rPr>
          <w:rStyle w:val="Strong"/>
          <w:rFonts w:ascii="BrowalliaUPC" w:hAnsi="BrowalliaUPC" w:cs="BrowalliaUPC"/>
          <w:b w:val="0"/>
          <w:bCs w:val="0"/>
          <w:sz w:val="28"/>
          <w:szCs w:val="28"/>
          <w:cs/>
          <w:lang w:val="th-TH"/>
        </w:rPr>
        <w:t>และการกระจุกตัวของความเสี่ยงด้านสภาพคล่องกับผู้ให้เงินทุน</w:t>
      </w:r>
    </w:p>
    <w:p w14:paraId="01DFAE68" w14:textId="77777777" w:rsidR="001D39C8" w:rsidRPr="000E759B" w:rsidRDefault="001D39C8" w:rsidP="00CD6E4C">
      <w:pPr>
        <w:pStyle w:val="ListParagraph"/>
        <w:ind w:left="828"/>
        <w:rPr>
          <w:rFonts w:ascii="BrowalliaUPC" w:hAnsi="BrowalliaUPC" w:cs="BrowalliaUPC"/>
          <w:b/>
          <w:bCs/>
          <w:sz w:val="28"/>
          <w:szCs w:val="28"/>
          <w:cs/>
          <w:lang w:val="th-TH"/>
        </w:rPr>
      </w:pPr>
    </w:p>
    <w:p w14:paraId="0C7EA993" w14:textId="4E9A4335" w:rsidR="00AF78FD" w:rsidRPr="000E759B" w:rsidRDefault="00962EED" w:rsidP="002A7A83">
      <w:pPr>
        <w:pStyle w:val="paragraph"/>
        <w:spacing w:before="0" w:beforeAutospacing="0" w:after="0" w:afterAutospacing="0"/>
        <w:ind w:left="909"/>
        <w:jc w:val="thaiDistribute"/>
        <w:textAlignment w:val="baseline"/>
        <w:rPr>
          <w:rStyle w:val="eop"/>
          <w:rFonts w:ascii="BrowalliaUPC" w:hAnsi="BrowalliaUPC" w:cs="BrowalliaUPC"/>
          <w:sz w:val="28"/>
          <w:szCs w:val="28"/>
        </w:rPr>
      </w:pPr>
      <w:r w:rsidRPr="000E759B">
        <w:rPr>
          <w:rFonts w:ascii="BrowalliaUPC" w:eastAsia="Cordia New" w:hAnsi="BrowalliaUPC" w:cs="BrowalliaUPC"/>
          <w:sz w:val="28"/>
          <w:szCs w:val="28"/>
          <w:cs/>
        </w:rPr>
        <w:t>ทั้งนี้ กลุ่มบริษัทยังไม่ได้นำมาตรฐานการรายงานทางการเงินดังกล่าวมาถือปฏิบัติก่อนวันที่มีผลบังคับใช้ ผู้บริหารของกลุ่มบริษัทอยู่ระหว่างการประเมินผลกระทบของการนำมาตรฐานการรายงานทางการเงินดังกล่าวมาถือปฏิบัติ</w:t>
      </w:r>
    </w:p>
    <w:p w14:paraId="6547C0E2" w14:textId="1A06C032" w:rsidR="00370652" w:rsidRPr="000E759B" w:rsidRDefault="00370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4"/>
          <w:szCs w:val="24"/>
        </w:rPr>
      </w:pPr>
      <w:r w:rsidRPr="000E759B">
        <w:rPr>
          <w:rFonts w:ascii="BrowalliaUPC" w:hAnsi="BrowalliaUPC" w:cs="BrowalliaUPC"/>
        </w:rPr>
        <w:br w:type="page"/>
      </w:r>
    </w:p>
    <w:p w14:paraId="09F14FC6" w14:textId="4872DEBE" w:rsidR="00867702" w:rsidRPr="000E759B" w:rsidRDefault="00867702" w:rsidP="00625058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0E759B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นโยบายการบัญชี</w:t>
      </w:r>
    </w:p>
    <w:p w14:paraId="547F07F8" w14:textId="77777777" w:rsidR="00642001" w:rsidRPr="003C79A4" w:rsidRDefault="00642001" w:rsidP="0064200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cs/>
          <w:lang w:val="th-TH"/>
        </w:rPr>
      </w:pPr>
    </w:p>
    <w:p w14:paraId="4EE20426" w14:textId="77777777" w:rsidR="00867702" w:rsidRPr="000E759B" w:rsidRDefault="00867702" w:rsidP="00E750B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การรับรู้</w:t>
      </w:r>
      <w:r w:rsidRPr="000E759B">
        <w:rPr>
          <w:rFonts w:ascii="BrowalliaUPC" w:hAnsi="BrowalliaUPC" w:cs="BrowalliaUPC"/>
          <w:sz w:val="28"/>
          <w:szCs w:val="28"/>
          <w:cs/>
          <w:lang w:eastAsia="zh-CN"/>
        </w:rPr>
        <w:t>รายได้</w:t>
      </w:r>
    </w:p>
    <w:p w14:paraId="4FC5F407" w14:textId="77777777" w:rsidR="00867702" w:rsidRPr="000E759B" w:rsidRDefault="00867702" w:rsidP="00AE2969">
      <w:pPr>
        <w:pStyle w:val="ListParagraph"/>
        <w:ind w:left="900" w:hanging="522"/>
        <w:jc w:val="thaiDistribute"/>
        <w:rPr>
          <w:rFonts w:ascii="BrowalliaUPC" w:hAnsi="BrowalliaUPC" w:cs="BrowalliaUPC"/>
          <w:b/>
          <w:bCs/>
          <w:i/>
          <w:iCs/>
          <w:sz w:val="24"/>
          <w:szCs w:val="24"/>
          <w:shd w:val="clear" w:color="auto" w:fill="D9D9D9" w:themeFill="background1" w:themeFillShade="D9"/>
          <w:cs/>
        </w:rPr>
      </w:pPr>
    </w:p>
    <w:p w14:paraId="782FA2A8" w14:textId="52E675D4" w:rsidR="00867702" w:rsidRPr="000E759B" w:rsidRDefault="00867702" w:rsidP="006205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กลุ่มบริษัทรับรู้รายได้ 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553410" w:rsidRPr="000E759B">
        <w:rPr>
          <w:rFonts w:ascii="BrowalliaUPC" w:hAnsi="BrowalliaUPC" w:cs="BrowalliaUPC"/>
          <w:sz w:val="28"/>
          <w:szCs w:val="28"/>
        </w:rPr>
        <w:br/>
      </w:r>
      <w:r w:rsidRPr="000E759B">
        <w:rPr>
          <w:rFonts w:ascii="BrowalliaUPC" w:hAnsi="BrowalliaUPC" w:cs="BrowalliaUPC"/>
          <w:sz w:val="28"/>
          <w:szCs w:val="28"/>
          <w:cs/>
        </w:rPr>
        <w:t>คาดว่าจะมีสิทธิได้รับ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ที่ไม่รวมจำนวนเงินที่เก็บแทนบุคคลที่สามและภาษีมูลค่าเพิ่ม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และสุทธิจากส่วนลดการค้า</w:t>
      </w:r>
      <w:r w:rsidR="00553410" w:rsidRPr="000E759B">
        <w:rPr>
          <w:rFonts w:ascii="BrowalliaUPC" w:hAnsi="BrowalliaUPC" w:cs="BrowalliaUPC"/>
          <w:sz w:val="28"/>
          <w:szCs w:val="28"/>
        </w:rPr>
        <w:br/>
      </w:r>
      <w:r w:rsidRPr="000E759B">
        <w:rPr>
          <w:rFonts w:ascii="BrowalliaUPC" w:hAnsi="BrowalliaUPC" w:cs="BrowalliaUPC"/>
          <w:sz w:val="28"/>
          <w:szCs w:val="28"/>
          <w:cs/>
        </w:rPr>
        <w:t>และส่วนลดตามปริมาณ โดยมีการใช้วิจารณญาณในการพิจารณาจังหวะเวลาในการส่งมอบการควบคุม</w:t>
      </w:r>
      <w:r w:rsidR="4D7E43B4" w:rsidRPr="000E759B">
        <w:rPr>
          <w:rFonts w:ascii="BrowalliaUPC" w:hAnsi="BrowalliaUPC" w:cs="BrowalliaUPC"/>
          <w:sz w:val="28"/>
          <w:szCs w:val="28"/>
          <w:cs/>
        </w:rPr>
        <w:t xml:space="preserve"> </w:t>
      </w:r>
      <w:r w:rsidR="003C79A4">
        <w:rPr>
          <w:rFonts w:ascii="BrowalliaUPC" w:hAnsi="BrowalliaUPC" w:cs="BrowalliaUPC"/>
          <w:sz w:val="28"/>
          <w:szCs w:val="28"/>
        </w:rPr>
        <w:br/>
      </w:r>
      <w:r w:rsidRPr="000E759B">
        <w:rPr>
          <w:rFonts w:ascii="BrowalliaUPC" w:hAnsi="BrowalliaUPC" w:cs="BrowalliaUPC"/>
          <w:sz w:val="28"/>
          <w:szCs w:val="28"/>
          <w:cs/>
        </w:rPr>
        <w:t>เพื่อประเมินว่าจะรับรู้รายได้ ณ เวลาใดเวลาหนึ่ง หรือ รับรู้ตลอดช่วงเวลาหนึ่ง ตามแต่ละลักษณะของรายได้ดังต่อไปนี้</w:t>
      </w:r>
    </w:p>
    <w:p w14:paraId="577A4C38" w14:textId="77777777" w:rsidR="00553410" w:rsidRPr="000E759B" w:rsidRDefault="00553410" w:rsidP="005534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06"/>
        <w:jc w:val="thaiDistribute"/>
        <w:rPr>
          <w:rFonts w:ascii="BrowalliaUPC" w:eastAsia="Calibri" w:hAnsi="BrowalliaUPC" w:cs="BrowalliaUPC"/>
          <w:spacing w:val="-4"/>
          <w:sz w:val="24"/>
          <w:szCs w:val="24"/>
          <w:cs/>
        </w:rPr>
      </w:pPr>
    </w:p>
    <w:p w14:paraId="068E928C" w14:textId="77777777" w:rsidR="00867702" w:rsidRPr="000E759B" w:rsidRDefault="00867702" w:rsidP="006205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0E759B">
        <w:rPr>
          <w:rFonts w:ascii="BrowalliaUPC" w:hAnsi="BrowalliaUPC" w:cs="BrowalliaUPC"/>
          <w:sz w:val="28"/>
          <w:szCs w:val="28"/>
          <w:u w:val="single"/>
          <w:cs/>
        </w:rPr>
        <w:t>รายได้จากการขายสินค้า</w:t>
      </w:r>
    </w:p>
    <w:p w14:paraId="2698C0F4" w14:textId="1E60C91B" w:rsidR="00867702" w:rsidRPr="000E759B" w:rsidRDefault="00867702" w:rsidP="006205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รายได้จากการขายสินค้า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ในกรณีที่มีสัญญาที่ให้สิทธิลูกค้าในการคืนสินค้า รายได้จะ</w:t>
      </w:r>
      <w:r w:rsidR="00946172" w:rsidRPr="000E759B">
        <w:rPr>
          <w:rFonts w:ascii="BrowalliaUPC" w:hAnsi="BrowalliaUPC" w:cs="BrowalliaUPC"/>
          <w:sz w:val="28"/>
          <w:szCs w:val="28"/>
          <w:cs/>
        </w:rPr>
        <w:t>ถูก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รับรู้ในจำนวนที่มีความเป็นไปได้ค่อนข้างแน่ในระดับสูงว่าจะไม่มีการกลับรายการอย่างมีนัยสำคัญของรายได้ที่รับรู้สะสม </w:t>
      </w:r>
    </w:p>
    <w:p w14:paraId="4D2F1E0B" w14:textId="602835C0" w:rsidR="00867702" w:rsidRPr="000E759B" w:rsidRDefault="00867702" w:rsidP="006205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4"/>
          <w:szCs w:val="24"/>
        </w:rPr>
      </w:pPr>
    </w:p>
    <w:p w14:paraId="6681D2DC" w14:textId="1D2CE181" w:rsidR="00867702" w:rsidRPr="000E759B" w:rsidRDefault="00867702" w:rsidP="006205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0E759B">
        <w:rPr>
          <w:rFonts w:ascii="BrowalliaUPC" w:hAnsi="BrowalliaUPC" w:cs="BrowalliaUPC"/>
          <w:sz w:val="28"/>
          <w:szCs w:val="28"/>
          <w:u w:val="single"/>
          <w:cs/>
        </w:rPr>
        <w:t>รายได้จากการให้บริการ</w:t>
      </w:r>
    </w:p>
    <w:p w14:paraId="0AA51E60" w14:textId="2F072C07" w:rsidR="000477D1" w:rsidRPr="000E759B" w:rsidRDefault="00867702" w:rsidP="006205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รายได้จากการให้บริการ ประกอบด้วยรายได้จากการให้บริการเครื่องมือแพทย์ และบริการซ่อมบำรุงรักษาเครื่องมือแพทย์ รายได้จากการให้บริการ รับรู้ตลอดช่วงระยะเวลาหนึ่งเมื่อได้ให้บริการแล้ว</w:t>
      </w:r>
    </w:p>
    <w:p w14:paraId="3CB67F65" w14:textId="649F63B6" w:rsidR="00FE396D" w:rsidRPr="000E759B" w:rsidRDefault="00FE396D" w:rsidP="006205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4"/>
          <w:szCs w:val="24"/>
        </w:rPr>
      </w:pPr>
    </w:p>
    <w:p w14:paraId="01407D44" w14:textId="5FD40D6D" w:rsidR="00867702" w:rsidRPr="000E759B" w:rsidRDefault="00054679" w:rsidP="006205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กลุ่ม</w:t>
      </w:r>
      <w:r w:rsidR="006D6727" w:rsidRPr="000E759B">
        <w:rPr>
          <w:rFonts w:ascii="BrowalliaUPC" w:hAnsi="BrowalliaUPC" w:cs="BrowalliaUPC"/>
          <w:sz w:val="28"/>
          <w:szCs w:val="28"/>
          <w:cs/>
        </w:rPr>
        <w:t xml:space="preserve">บริษัทบันทึกรายได้จากการขายสินค้าและบริการแยกจากกัน </w:t>
      </w:r>
      <w:r w:rsidR="00867702" w:rsidRPr="000E759B">
        <w:rPr>
          <w:rFonts w:ascii="BrowalliaUPC" w:hAnsi="BrowalliaUPC" w:cs="BrowalliaUPC"/>
          <w:sz w:val="28"/>
          <w:szCs w:val="28"/>
          <w:cs/>
        </w:rPr>
        <w:t>สำหรับสัญญาที่มีการรวมการขายสินค้าและบริการเข้าด้วยกัน หากสินค้าและบริการดังกล่าวแตกต่างกัน หรือ มีการให้บริการหลายๆ ประเภทในรอบระยะเวลารายงานที่แตกต่างกัน สิ่งตอบแทนที่ได้รับจะถูกปันส่วนให้กับสินค้าและบริการตามสัดส่วนของราคาขายที่เป็นเอกเทศของสินค้าและบริการนั้นๆ</w:t>
      </w:r>
      <w:r w:rsidR="00867702" w:rsidRPr="000E759B">
        <w:rPr>
          <w:rFonts w:ascii="BrowalliaUPC" w:hAnsi="BrowalliaUPC" w:cs="BrowalliaUPC"/>
          <w:sz w:val="28"/>
          <w:szCs w:val="28"/>
        </w:rPr>
        <w:t xml:space="preserve"> </w:t>
      </w:r>
      <w:r w:rsidR="00867702" w:rsidRPr="000E759B">
        <w:rPr>
          <w:rFonts w:ascii="BrowalliaUPC" w:hAnsi="BrowalliaUPC" w:cs="BrowalliaUPC"/>
          <w:sz w:val="28"/>
          <w:szCs w:val="28"/>
          <w:cs/>
        </w:rPr>
        <w:t>ซึ่งได้ระบุไว้ในรายงานการกำหนดราคาสินค้า หรือบริการที่</w:t>
      </w:r>
      <w:r w:rsidR="003E6A26" w:rsidRPr="000E759B">
        <w:rPr>
          <w:rFonts w:ascii="BrowalliaUPC" w:hAnsi="BrowalliaUPC" w:cs="BrowalliaUPC"/>
          <w:sz w:val="28"/>
          <w:szCs w:val="28"/>
        </w:rPr>
        <w:br/>
      </w:r>
      <w:r w:rsidR="00867702" w:rsidRPr="000E759B">
        <w:rPr>
          <w:rFonts w:ascii="BrowalliaUPC" w:hAnsi="BrowalliaUPC" w:cs="BrowalliaUPC"/>
          <w:sz w:val="28"/>
          <w:szCs w:val="28"/>
          <w:cs/>
        </w:rPr>
        <w:t>กลุ่มบริษัทขายสินค้าและบริการเป็นเอกเทศแยกต่างหาก</w:t>
      </w:r>
      <w:r w:rsidR="00035F7A" w:rsidRPr="000E759B">
        <w:rPr>
          <w:rFonts w:ascii="BrowalliaUPC" w:hAnsi="BrowalliaUPC" w:cs="BrowalliaUPC"/>
          <w:sz w:val="28"/>
          <w:szCs w:val="28"/>
        </w:rPr>
        <w:t xml:space="preserve"> </w:t>
      </w:r>
      <w:r w:rsidR="00035F7A" w:rsidRPr="000E759B">
        <w:rPr>
          <w:rFonts w:ascii="BrowalliaUPC" w:hAnsi="BrowalliaUPC" w:cs="BrowalliaUPC"/>
          <w:sz w:val="28"/>
          <w:szCs w:val="28"/>
          <w:cs/>
        </w:rPr>
        <w:t>การปันส่วนราคาสำหรับ</w:t>
      </w:r>
      <w:r w:rsidR="00CD3635" w:rsidRPr="000E759B">
        <w:rPr>
          <w:rFonts w:ascii="BrowalliaUPC" w:hAnsi="BrowalliaUPC" w:cs="BrowalliaUPC"/>
          <w:sz w:val="28"/>
          <w:szCs w:val="28"/>
          <w:cs/>
        </w:rPr>
        <w:t>ภาระที่ต้อง</w:t>
      </w:r>
      <w:proofErr w:type="spellStart"/>
      <w:r w:rsidR="00CD3635" w:rsidRPr="000E759B">
        <w:rPr>
          <w:rFonts w:ascii="BrowalliaUPC" w:hAnsi="BrowalliaUPC" w:cs="BrowalliaUPC"/>
          <w:sz w:val="28"/>
          <w:szCs w:val="28"/>
          <w:cs/>
        </w:rPr>
        <w:t>ปฎิบั</w:t>
      </w:r>
      <w:proofErr w:type="spellEnd"/>
      <w:r w:rsidR="00CD3635" w:rsidRPr="000E759B">
        <w:rPr>
          <w:rFonts w:ascii="BrowalliaUPC" w:hAnsi="BrowalliaUPC" w:cs="BrowalliaUPC"/>
          <w:sz w:val="28"/>
          <w:szCs w:val="28"/>
          <w:cs/>
        </w:rPr>
        <w:t>ติ</w:t>
      </w:r>
      <w:r w:rsidR="007F1E06" w:rsidRPr="000E759B">
        <w:rPr>
          <w:rFonts w:ascii="BrowalliaUPC" w:hAnsi="BrowalliaUPC" w:cs="BrowalliaUPC"/>
          <w:sz w:val="28"/>
          <w:szCs w:val="28"/>
          <w:cs/>
        </w:rPr>
        <w:t xml:space="preserve"> </w:t>
      </w:r>
      <w:r w:rsidR="00035F7A" w:rsidRPr="000E759B">
        <w:rPr>
          <w:rFonts w:ascii="BrowalliaUPC" w:hAnsi="BrowalliaUPC" w:cs="BrowalliaUPC"/>
          <w:sz w:val="28"/>
          <w:szCs w:val="28"/>
          <w:cs/>
        </w:rPr>
        <w:t>รับรู้เป็นหนี้สินภายใต้ “รายได้รอการรับรู้ที่มีภาระที่ต้องปฏิบัติ” ณ วันที่เกิดรายการเริ่มแรก</w:t>
      </w:r>
      <w:r w:rsidR="00961B22" w:rsidRPr="000E759B">
        <w:rPr>
          <w:rFonts w:ascii="BrowalliaUPC" w:hAnsi="BrowalliaUPC" w:cs="BrowalliaUPC"/>
          <w:sz w:val="28"/>
          <w:szCs w:val="28"/>
          <w:cs/>
        </w:rPr>
        <w:t xml:space="preserve"> </w:t>
      </w:r>
      <w:r w:rsidR="00035F7A" w:rsidRPr="000E759B">
        <w:rPr>
          <w:rFonts w:ascii="BrowalliaUPC" w:hAnsi="BrowalliaUPC" w:cs="BrowalliaUPC"/>
          <w:sz w:val="28"/>
          <w:szCs w:val="28"/>
          <w:cs/>
        </w:rPr>
        <w:t>และจะรับรู้เป็นรายได้ตามวิธีเส้นตรงตลอดระยะเวลาการให้บริการ</w:t>
      </w:r>
    </w:p>
    <w:p w14:paraId="446BDEC2" w14:textId="77777777" w:rsidR="0091645E" w:rsidRPr="000E759B" w:rsidRDefault="0091645E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4"/>
          <w:szCs w:val="24"/>
          <w:cs/>
        </w:rPr>
      </w:pPr>
    </w:p>
    <w:p w14:paraId="0A5E699D" w14:textId="77777777" w:rsidR="00867702" w:rsidRPr="000E759B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ดอกเบี้ยรับ รับรู้ตามเกณฑ์คงค้างตามสัดส่วนของเวลาโดยคำนึงถึงอัตราดอกเบี้ยที่แท้จริงของสินทรัพย์</w:t>
      </w:r>
    </w:p>
    <w:p w14:paraId="6306652B" w14:textId="77777777" w:rsidR="00867702" w:rsidRPr="000E759B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4"/>
          <w:szCs w:val="24"/>
          <w:cs/>
        </w:rPr>
      </w:pPr>
    </w:p>
    <w:p w14:paraId="55E4A888" w14:textId="77777777" w:rsidR="00867702" w:rsidRPr="000E759B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เงินปันผลรับ ถือเป็นรายได้เมื่อบริษัทมีสิทธิในการรับเงินปันผล</w:t>
      </w:r>
    </w:p>
    <w:p w14:paraId="40224D10" w14:textId="77777777" w:rsidR="00867702" w:rsidRPr="000E759B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4"/>
          <w:szCs w:val="24"/>
        </w:rPr>
      </w:pPr>
    </w:p>
    <w:p w14:paraId="7EF3289D" w14:textId="77777777" w:rsidR="00867702" w:rsidRPr="000E759B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รายได้อื่น รับรู้ตามเกณฑ์คงค้าง</w:t>
      </w:r>
    </w:p>
    <w:p w14:paraId="7F9312AD" w14:textId="77777777" w:rsidR="0002736C" w:rsidRPr="000E759B" w:rsidRDefault="0002736C" w:rsidP="00AE2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522"/>
        <w:jc w:val="thaiDistribute"/>
        <w:rPr>
          <w:rFonts w:ascii="BrowalliaUPC" w:hAnsi="BrowalliaUPC" w:cs="BrowalliaUPC"/>
          <w:sz w:val="28"/>
          <w:szCs w:val="28"/>
        </w:rPr>
      </w:pPr>
    </w:p>
    <w:p w14:paraId="6C5BCE64" w14:textId="77777777" w:rsidR="00867702" w:rsidRPr="000E759B" w:rsidRDefault="00867702" w:rsidP="00E750B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เงินสดและรายการเทียบเท่าเงินสด</w:t>
      </w:r>
    </w:p>
    <w:p w14:paraId="1909C379" w14:textId="77777777" w:rsidR="00867702" w:rsidRPr="000E759B" w:rsidRDefault="00867702" w:rsidP="00AE2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00" w:hanging="522"/>
        <w:jc w:val="thaiDistribute"/>
        <w:rPr>
          <w:rFonts w:ascii="BrowalliaUPC" w:hAnsi="BrowalliaUPC" w:cs="BrowalliaUPC"/>
          <w:sz w:val="28"/>
          <w:szCs w:val="28"/>
        </w:rPr>
      </w:pPr>
    </w:p>
    <w:p w14:paraId="269CB739" w14:textId="48908D38" w:rsidR="00867702" w:rsidRPr="000E759B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 xml:space="preserve">เงินสดและรายการเทียบเท่าเงินสด หมายถึง เงินสดในมือและเงินฝากธนาคารทุกประเภทที่มีสภาพคล่องสูง </w:t>
      </w:r>
      <w:r w:rsidR="00DF47F3" w:rsidRPr="000E759B">
        <w:rPr>
          <w:rFonts w:ascii="BrowalliaUPC" w:hAnsi="BrowalliaUPC" w:cs="BrowalliaUPC"/>
          <w:sz w:val="28"/>
          <w:szCs w:val="28"/>
        </w:rPr>
        <w:t xml:space="preserve"> 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(ซึ่งไม่มีข้อจำกัดในการใช้) และพร้อมที่จะเปลี่ยนเป็นเงินสดที่แน่นอนเมื่อครบกำหนด ซึ่งมีความเสี่ยงในการเปลี่ยนแปลงมูลค่าน้อย </w:t>
      </w:r>
    </w:p>
    <w:p w14:paraId="4700BE4B" w14:textId="6DDC8167" w:rsidR="00370652" w:rsidRPr="000E759B" w:rsidRDefault="00370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</w:rPr>
        <w:br w:type="page"/>
      </w:r>
    </w:p>
    <w:p w14:paraId="02912555" w14:textId="77777777" w:rsidR="00867702" w:rsidRPr="000E759B" w:rsidRDefault="00867702" w:rsidP="00E750B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ลูกหนี้การค้า และลูกหนี้อื่น</w:t>
      </w:r>
    </w:p>
    <w:p w14:paraId="1551D871" w14:textId="77777777" w:rsidR="00867702" w:rsidRPr="000E759B" w:rsidRDefault="00867702" w:rsidP="00AE2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00" w:hanging="522"/>
        <w:jc w:val="thaiDistribute"/>
        <w:rPr>
          <w:rFonts w:ascii="BrowalliaUPC" w:hAnsi="BrowalliaUPC" w:cs="BrowalliaUPC"/>
          <w:sz w:val="28"/>
          <w:szCs w:val="28"/>
        </w:rPr>
      </w:pPr>
    </w:p>
    <w:p w14:paraId="7FE9211E" w14:textId="0BA757E5" w:rsidR="00867702" w:rsidRPr="000E759B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ลูกหนี้ รับรู้เมื่อกลุ่มบริษัทมีสิทธิที่ได้รับจำนวนเงินของสิ่งตอบแทนตามสัญญาโดยไม่</w:t>
      </w:r>
      <w:r w:rsidR="00B5723B" w:rsidRPr="000E759B">
        <w:rPr>
          <w:rFonts w:ascii="BrowalliaUPC" w:hAnsi="BrowalliaUPC" w:cs="BrowalliaUPC"/>
          <w:sz w:val="28"/>
          <w:szCs w:val="28"/>
          <w:cs/>
        </w:rPr>
        <w:t>มี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เงื่อนไข </w:t>
      </w:r>
    </w:p>
    <w:p w14:paraId="2DA88A57" w14:textId="77777777" w:rsidR="00867702" w:rsidRPr="000E759B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35CFEA9F" w14:textId="77777777" w:rsidR="00867702" w:rsidRPr="000E759B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 xml:space="preserve">ลูกหนี้การค้าและลูกหนี้อื่น วัดมูลค่าด้วยราคาของรายการหักค่าเผื่อผลขาดทุนจากการด้อยค่า </w:t>
      </w:r>
    </w:p>
    <w:p w14:paraId="0468A663" w14:textId="77777777" w:rsidR="00867702" w:rsidRPr="000E759B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578FA945" w14:textId="5CB3F15D" w:rsidR="0058766B" w:rsidRPr="000E759B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กลุ่มบริษัทใช้วิธีการอย่างง่าย (</w:t>
      </w:r>
      <w:r w:rsidRPr="000E759B">
        <w:rPr>
          <w:rFonts w:ascii="BrowalliaUPC" w:hAnsi="BrowalliaUPC" w:cs="BrowalliaUPC"/>
          <w:sz w:val="28"/>
          <w:szCs w:val="28"/>
        </w:rPr>
        <w:t xml:space="preserve">Simplified Approach) </w:t>
      </w:r>
      <w:r w:rsidRPr="000E759B">
        <w:rPr>
          <w:rFonts w:ascii="BrowalliaUPC" w:hAnsi="BrowalliaUPC" w:cs="BrowalliaUPC"/>
          <w:sz w:val="28"/>
          <w:szCs w:val="28"/>
          <w:cs/>
        </w:rPr>
        <w:t>ในการวัดมูลค่าผลขาดทุนด้านเครดิตที่คาดว่าจะเกิดขึ้นตลอดอายุหนี้และรับรู้ผลขาดทุนตั้งแต่การรับรู้รายการ ในการพิจารณาผลขาดทุนด้านเครดิตที่คาดว่าจะเกิดขึ้น ลูกหนี้จะถูกจัดกลุ่มตามรูปแบบของความเสี่ยงด้านเครดิตที่มีลักษณะคล้ายคลึงกัน อัตราการตั้งค่าเผื่อผลขาดทุนด้านเครดิตที่คาดว่าจะเกิดขึ้น คำนวณจากประวัติการชำระเงินสำหรับลูกหนี้แต่ละกลุ่ม ปรับปรุงด้วยปัจจัยเฉพาะของลูกหนี้ และความสามารถในการชำระหนี้ของลูกหนี้ ณ วันสิ้นปี ผลขาดทุนจากการด้อยค่ารับรู้ในงบกำไร</w:t>
      </w:r>
      <w:r w:rsidR="00CB45C7" w:rsidRPr="000E759B">
        <w:rPr>
          <w:rFonts w:ascii="BrowalliaUPC" w:hAnsi="BrowalliaUPC" w:cs="BrowalliaUPC" w:hint="cs"/>
          <w:sz w:val="28"/>
          <w:szCs w:val="28"/>
          <w:cs/>
        </w:rPr>
        <w:t>หรือ</w:t>
      </w:r>
      <w:r w:rsidRPr="000E759B">
        <w:rPr>
          <w:rFonts w:ascii="BrowalliaUPC" w:hAnsi="BrowalliaUPC" w:cs="BrowalliaUPC"/>
          <w:sz w:val="28"/>
          <w:szCs w:val="28"/>
          <w:cs/>
        </w:rPr>
        <w:t>ขาดทุน</w:t>
      </w:r>
    </w:p>
    <w:p w14:paraId="75157ECD" w14:textId="77777777" w:rsidR="00084184" w:rsidRPr="000E759B" w:rsidRDefault="00084184" w:rsidP="008909A3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810"/>
        <w:jc w:val="thaiDistribute"/>
        <w:rPr>
          <w:rFonts w:ascii="BrowalliaUPC" w:hAnsi="BrowalliaUPC" w:cs="BrowalliaUPC"/>
          <w:sz w:val="28"/>
          <w:szCs w:val="28"/>
        </w:rPr>
      </w:pPr>
    </w:p>
    <w:p w14:paraId="2891F820" w14:textId="77777777" w:rsidR="00867702" w:rsidRPr="000E759B" w:rsidRDefault="00867702" w:rsidP="00E750B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สินค้าคงเหลือ</w:t>
      </w:r>
    </w:p>
    <w:p w14:paraId="02E8A56B" w14:textId="77777777" w:rsidR="00867702" w:rsidRPr="000E759B" w:rsidRDefault="00867702" w:rsidP="00867702">
      <w:pPr>
        <w:tabs>
          <w:tab w:val="clear" w:pos="454"/>
          <w:tab w:val="clear" w:pos="680"/>
          <w:tab w:val="left" w:pos="993"/>
        </w:tabs>
        <w:spacing w:line="240" w:lineRule="auto"/>
        <w:ind w:left="990"/>
        <w:jc w:val="thaiDistribute"/>
        <w:rPr>
          <w:rFonts w:ascii="BrowalliaUPC" w:hAnsi="BrowalliaUPC" w:cs="BrowalliaUPC"/>
          <w:sz w:val="24"/>
          <w:szCs w:val="24"/>
        </w:rPr>
      </w:pPr>
    </w:p>
    <w:p w14:paraId="321E996B" w14:textId="77777777" w:rsidR="00867702" w:rsidRPr="000E759B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กลุ่มบริษัทตีราคาสินค้าคงเหลือตามราคาทุนหรือมูลค่าสุทธิที่จะได้รับแล้วแต่ราคาใดจะต่ำกว่า ราคาทุนคำนวณโดยวิธีถัวเฉลี่ยถ่วงน้ำหนัก ต้นทุนของการซื้อประกอบด้วยราคาซื้อ และค่าใช้จ่ายที่เกี่ยวข้องโดยตรงกับการซื้อสินค้านั้น เช่น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ค่าอากรขาเข้าและค่าขนส่งหักด้วยส่วนลดและอื่นๆ มูลค่าสุทธิที่คาดว่าจะได้รับประมาณจากราคาที่คาดว่าจะขายได้ตามปกติของธุรกิจหักด้วยค่าใช้จ่ายที่จำเป็นในการขาย</w:t>
      </w:r>
    </w:p>
    <w:p w14:paraId="5AF06368" w14:textId="77777777" w:rsidR="00867702" w:rsidRPr="000E759B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53226CD7" w14:textId="56ED0029" w:rsidR="00867702" w:rsidRPr="000E759B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กลุ่มบริษัทบันทึกค่าเผื่อสินค้าเคลื่อนไหวช้าและสินค้าเสียหายโดยพิจารณาจากประสบการณ์ที่ผ่านมาในอดีตและข้อมูลที่มีอยู่ในปัจจุบัน</w:t>
      </w:r>
    </w:p>
    <w:p w14:paraId="325E4584" w14:textId="77777777" w:rsidR="007669E4" w:rsidRPr="000E759B" w:rsidRDefault="007669E4" w:rsidP="007669E4">
      <w:pPr>
        <w:tabs>
          <w:tab w:val="clear" w:pos="454"/>
          <w:tab w:val="clear" w:pos="680"/>
          <w:tab w:val="clear" w:pos="907"/>
          <w:tab w:val="left" w:pos="1278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</w:rPr>
      </w:pPr>
    </w:p>
    <w:p w14:paraId="6AB648B2" w14:textId="77777777" w:rsidR="00867702" w:rsidRPr="000E759B" w:rsidRDefault="00867702" w:rsidP="00E750B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เครื่องมือทางการเงิน</w:t>
      </w:r>
    </w:p>
    <w:p w14:paraId="6E0FD7A3" w14:textId="77777777" w:rsidR="00867702" w:rsidRPr="000E759B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4"/>
          <w:szCs w:val="24"/>
        </w:rPr>
      </w:pPr>
    </w:p>
    <w:p w14:paraId="70D07588" w14:textId="77777777" w:rsidR="00867702" w:rsidRPr="000E759B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0E759B">
        <w:rPr>
          <w:rFonts w:ascii="BrowalliaUPC" w:hAnsi="BrowalliaUPC" w:cs="BrowalliaUPC"/>
          <w:sz w:val="28"/>
          <w:szCs w:val="28"/>
          <w:u w:val="single"/>
          <w:cs/>
        </w:rPr>
        <w:t>สินทรัพย์ทางการเงิน</w:t>
      </w:r>
    </w:p>
    <w:p w14:paraId="0839E336" w14:textId="77777777" w:rsidR="00867702" w:rsidRPr="000E759B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79D65D62" w14:textId="77777777" w:rsidR="00867702" w:rsidRPr="000E759B" w:rsidRDefault="00867702" w:rsidP="0A13BA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สินทรัพย์ทางการเงิน รับรู้เมื่อกลุ่มบริษัทเป็นคู่สัญญาตามข้อกำหนดของสัญญาของเครื่องมือทางการเงินนั้น</w:t>
      </w:r>
    </w:p>
    <w:p w14:paraId="7CF1317D" w14:textId="77777777" w:rsidR="00F25BD5" w:rsidRPr="000E759B" w:rsidRDefault="00F25BD5" w:rsidP="0A13BA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57957429" w14:textId="6E2404C7" w:rsidR="00867702" w:rsidRPr="000E759B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สำหรับสินทรัพย์ทางการเงินที่ไม่ได้วัดมูลค่าด้วยมูลค่ายุติธรรมผ่านกำไรหรือขาดทุน กลุ่มบริษัทจะรับรู้รายการเมื่อเริ่มแรกด้วย</w:t>
      </w:r>
      <w:r w:rsidR="00944890" w:rsidRPr="000E759B">
        <w:rPr>
          <w:rFonts w:ascii="BrowalliaUPC" w:hAnsi="BrowalliaUPC" w:cs="BrowalliaUPC"/>
          <w:sz w:val="28"/>
          <w:szCs w:val="28"/>
          <w:cs/>
        </w:rPr>
        <w:t>ราคาทุน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บวกหรือหักด้วยต้นทุนการทำรายการซึ่งเกี่ยวข้องโดยตรงกับการได้มาซึ่งสินทรัพย์ทางการเงินนั้น ยกเว้นลูกหนี้การค้าและลูกหนี้อื่น ที่ไม่มีองค์ประกอบเกี่ยวกับการจัดหาเงินที่มีนัยสำคัญ </w:t>
      </w:r>
      <w:r w:rsidR="00577C50" w:rsidRPr="000E759B">
        <w:rPr>
          <w:rFonts w:ascii="BrowalliaUPC" w:hAnsi="BrowalliaUPC" w:cs="BrowalliaUPC"/>
          <w:sz w:val="28"/>
          <w:szCs w:val="28"/>
        </w:rPr>
        <w:br/>
      </w:r>
      <w:r w:rsidR="005D6965" w:rsidRPr="000E759B">
        <w:rPr>
          <w:rFonts w:ascii="BrowalliaUPC" w:hAnsi="BrowalliaUPC" w:cs="BrowalliaUPC"/>
          <w:sz w:val="28"/>
          <w:szCs w:val="28"/>
          <w:cs/>
        </w:rPr>
        <w:t>ซึ่ง</w:t>
      </w:r>
      <w:r w:rsidRPr="000E759B">
        <w:rPr>
          <w:rFonts w:ascii="BrowalliaUPC" w:hAnsi="BrowalliaUPC" w:cs="BrowalliaUPC"/>
          <w:sz w:val="28"/>
          <w:szCs w:val="28"/>
          <w:cs/>
        </w:rPr>
        <w:t>กลุ่มบริษัทรับรู้สินทรัพย์ทางการเงินดังกล่าวด้วย</w:t>
      </w:r>
      <w:r w:rsidR="005D6965" w:rsidRPr="000E759B">
        <w:rPr>
          <w:rFonts w:ascii="BrowalliaUPC" w:hAnsi="BrowalliaUPC" w:cs="BrowalliaUPC"/>
          <w:sz w:val="28"/>
          <w:szCs w:val="28"/>
          <w:cs/>
        </w:rPr>
        <w:t>มูลค่า ณ วันที่เกิด</w:t>
      </w:r>
      <w:r w:rsidRPr="000E759B">
        <w:rPr>
          <w:rFonts w:ascii="BrowalliaUPC" w:hAnsi="BrowalliaUPC" w:cs="BrowalliaUPC"/>
          <w:sz w:val="28"/>
          <w:szCs w:val="28"/>
          <w:cs/>
        </w:rPr>
        <w:t>รายการ ตามที่กล่าวไว้ในนโยบาย</w:t>
      </w:r>
      <w:r w:rsidR="00577C50" w:rsidRPr="000E759B">
        <w:rPr>
          <w:rFonts w:ascii="BrowalliaUPC" w:hAnsi="BrowalliaUPC" w:cs="BrowalliaUPC"/>
          <w:sz w:val="28"/>
          <w:szCs w:val="28"/>
        </w:rPr>
        <w:br/>
      </w:r>
      <w:r w:rsidRPr="000E759B">
        <w:rPr>
          <w:rFonts w:ascii="BrowalliaUPC" w:hAnsi="BrowalliaUPC" w:cs="BrowalliaUPC"/>
          <w:sz w:val="28"/>
          <w:szCs w:val="28"/>
          <w:cs/>
        </w:rPr>
        <w:t>การบัญชีเรื่อง ลูกหนี้การค้าและลูกหนี้อื่น</w:t>
      </w:r>
    </w:p>
    <w:p w14:paraId="1B961F37" w14:textId="77777777" w:rsidR="00867702" w:rsidRPr="000E759B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4"/>
          <w:szCs w:val="24"/>
        </w:rPr>
      </w:pPr>
    </w:p>
    <w:p w14:paraId="69383E0B" w14:textId="356BC35A" w:rsidR="00867702" w:rsidRPr="000E759B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สินทรัพย์ทางการเงินจะถูกตัดรายการเมื่อสิทธิตามสัญญาที่จะได้รับกระแสเงินสดจากสินทรัพย์ทางการเงินหมดอายุ หรือเมื่อกลุ่มบริษัทโอนสินทรัพย์ทางการเงิน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0232273F" w14:textId="7970E028" w:rsidR="00370652" w:rsidRPr="000E759B" w:rsidRDefault="00370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4"/>
          <w:szCs w:val="24"/>
        </w:rPr>
      </w:pPr>
      <w:r w:rsidRPr="000E759B">
        <w:rPr>
          <w:rFonts w:ascii="BrowalliaUPC" w:hAnsi="BrowalliaUPC" w:cs="BrowalliaUPC"/>
          <w:sz w:val="24"/>
          <w:szCs w:val="24"/>
        </w:rPr>
        <w:br w:type="page"/>
      </w:r>
    </w:p>
    <w:p w14:paraId="2DB12DA0" w14:textId="7A0319DE" w:rsidR="00867702" w:rsidRPr="000E759B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กลุ่มบริษัทจัดประเภทสินทรัพย์ทางการเงินตามลักษณะการวัดมูลค่าในภายหลัง โดยพิจารณาจาก</w:t>
      </w:r>
      <w:r w:rsidR="00AA513E" w:rsidRPr="000E759B">
        <w:rPr>
          <w:rFonts w:ascii="BrowalliaUPC" w:hAnsi="BrowalliaUPC" w:cs="BrowalliaUPC"/>
          <w:sz w:val="28"/>
          <w:szCs w:val="28"/>
          <w:cs/>
        </w:rPr>
        <w:t>แผนการดำเนิน</w:t>
      </w:r>
      <w:r w:rsidRPr="000E759B">
        <w:rPr>
          <w:rFonts w:ascii="BrowalliaUPC" w:hAnsi="BrowalliaUPC" w:cs="BrowalliaUPC"/>
          <w:sz w:val="28"/>
          <w:szCs w:val="28"/>
          <w:cs/>
        </w:rPr>
        <w:t>ธุรกิจของกลุ่มบริษัทในการบริหารจัดการสินทรัพย์ทางการเงิน และลักษณะของกระแสเงินสดตามสัญญาของสินทรัพย์ทางการเงิน ดังนี้</w:t>
      </w:r>
    </w:p>
    <w:p w14:paraId="01300FBF" w14:textId="77777777" w:rsidR="00867702" w:rsidRPr="000E759B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0"/>
          <w:szCs w:val="20"/>
        </w:rPr>
      </w:pPr>
    </w:p>
    <w:p w14:paraId="2BD8C3D7" w14:textId="77777777" w:rsidR="00867702" w:rsidRPr="000E759B" w:rsidRDefault="00867702" w:rsidP="00E750B9">
      <w:pPr>
        <w:pStyle w:val="ListParagraph"/>
        <w:numPr>
          <w:ilvl w:val="0"/>
          <w:numId w:val="25"/>
        </w:num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วิธีราคาทุนตัดจำหน่าย</w:t>
      </w:r>
    </w:p>
    <w:p w14:paraId="35DDE473" w14:textId="7F8C3B87" w:rsidR="00867702" w:rsidRPr="000E759B" w:rsidRDefault="00867702" w:rsidP="00E750B9">
      <w:pPr>
        <w:pStyle w:val="ListParagraph"/>
        <w:numPr>
          <w:ilvl w:val="0"/>
          <w:numId w:val="25"/>
        </w:num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 xml:space="preserve">วิธีมูลค่ายุติธรรมผ่านกำไรขาดทุนเบ็ดเสร็จอื่น </w:t>
      </w:r>
      <w:r w:rsidR="00042C5C" w:rsidRPr="000E759B">
        <w:rPr>
          <w:rFonts w:ascii="BrowalliaUPC" w:hAnsi="BrowalliaUPC" w:cs="BrowalliaUPC"/>
          <w:sz w:val="28"/>
          <w:szCs w:val="28"/>
        </w:rPr>
        <w:t>(FVOCI)</w:t>
      </w:r>
    </w:p>
    <w:p w14:paraId="1C91F0D9" w14:textId="3C9A7A9F" w:rsidR="00867702" w:rsidRPr="000E759B" w:rsidRDefault="00867702" w:rsidP="00E750B9">
      <w:pPr>
        <w:pStyle w:val="ListParagraph"/>
        <w:numPr>
          <w:ilvl w:val="0"/>
          <w:numId w:val="25"/>
        </w:num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 xml:space="preserve">วิธีมูลค่ายุติธรรมผ่านกำไรหรือขาดทุน </w:t>
      </w:r>
      <w:r w:rsidR="00042C5C" w:rsidRPr="000E759B">
        <w:rPr>
          <w:rFonts w:ascii="BrowalliaUPC" w:hAnsi="BrowalliaUPC" w:cs="BrowalliaUPC"/>
          <w:sz w:val="28"/>
          <w:szCs w:val="28"/>
        </w:rPr>
        <w:t>(FVTPL)</w:t>
      </w:r>
    </w:p>
    <w:p w14:paraId="0B6E9F08" w14:textId="77777777" w:rsidR="00653901" w:rsidRPr="000E759B" w:rsidRDefault="00653901" w:rsidP="00653901">
      <w:pPr>
        <w:pStyle w:val="ListParagraph"/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1638"/>
        <w:jc w:val="thaiDistribute"/>
        <w:rPr>
          <w:rFonts w:ascii="BrowalliaUPC" w:hAnsi="BrowalliaUPC" w:cs="BrowalliaUPC"/>
          <w:sz w:val="24"/>
          <w:szCs w:val="24"/>
        </w:rPr>
      </w:pPr>
    </w:p>
    <w:p w14:paraId="392DA1D9" w14:textId="7F969DC0" w:rsidR="00867702" w:rsidRPr="000E759B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0E759B">
        <w:rPr>
          <w:rFonts w:ascii="BrowalliaUPC" w:hAnsi="BrowalliaUPC" w:cs="BrowalliaUPC"/>
          <w:i/>
          <w:iCs/>
          <w:sz w:val="28"/>
          <w:szCs w:val="28"/>
          <w:cs/>
        </w:rPr>
        <w:t>สินทรัพย์ทางการเงินที่วัดมูลค่าด้วยวิธีราคาทุนตัดจำหน่าย</w:t>
      </w:r>
    </w:p>
    <w:p w14:paraId="26A6D0CF" w14:textId="77777777" w:rsidR="00867702" w:rsidRPr="000E759B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16"/>
          <w:szCs w:val="16"/>
        </w:rPr>
      </w:pPr>
    </w:p>
    <w:p w14:paraId="68A559E8" w14:textId="62858946" w:rsidR="00867702" w:rsidRPr="000E759B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สินทรัพย์ทางการเงินที่วัดมูลค่าด้วยวิธีราคาทุนตัดจำหน่ายเมื่อกลุ่มบริษัทถือครองสินทรัพย์ทางการเงินนั้นตาม</w:t>
      </w:r>
      <w:r w:rsidR="006D25A6" w:rsidRPr="000E759B">
        <w:rPr>
          <w:rFonts w:ascii="BrowalliaUPC" w:hAnsi="BrowalliaUPC" w:cs="BrowalliaUPC" w:hint="cs"/>
          <w:sz w:val="28"/>
          <w:szCs w:val="28"/>
          <w:cs/>
        </w:rPr>
        <w:t>แผนการดำเนิน</w:t>
      </w:r>
      <w:r w:rsidRPr="000E759B">
        <w:rPr>
          <w:rFonts w:ascii="BrowalliaUPC" w:hAnsi="BrowalliaUPC" w:cs="BrowalliaUPC"/>
          <w:sz w:val="28"/>
          <w:szCs w:val="28"/>
          <w:cs/>
        </w:rPr>
        <w:t>ธุรกิจที่มีวัตถุประสงค์การถือครองเพื่อรับกระแสเงินสดตามสัญญา และข้อกำหนดตามสัญญา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 คำนวณโดยใช้วิธีอัตราดอกเบี้ยที่แท้จริง ทั้งนี้ ผลกำไรและขาดทุนที่เกิดขึ้นจากการตัดรายการ การเปลี่ยนแปลง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และการด้อยค่าของสินทรัพย์ดังกล่าวจะถูกรับรู้ในส่วนของกำไรหรือขาดทุน   </w:t>
      </w:r>
    </w:p>
    <w:p w14:paraId="3BE010A5" w14:textId="77777777" w:rsidR="00035F7A" w:rsidRPr="000E759B" w:rsidRDefault="00035F7A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5AC84CCD" w14:textId="77777777" w:rsidR="00867702" w:rsidRPr="000E759B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0E759B">
        <w:rPr>
          <w:rFonts w:ascii="BrowalliaUPC" w:hAnsi="BrowalliaUPC" w:cs="BrowalliaUPC"/>
          <w:i/>
          <w:iCs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 (</w:t>
      </w:r>
      <w:r w:rsidRPr="000E759B">
        <w:rPr>
          <w:rFonts w:ascii="BrowalliaUPC" w:hAnsi="BrowalliaUPC" w:cs="BrowalliaUPC"/>
          <w:i/>
          <w:iCs/>
          <w:sz w:val="28"/>
          <w:szCs w:val="28"/>
        </w:rPr>
        <w:t>FVTPL)</w:t>
      </w:r>
    </w:p>
    <w:p w14:paraId="513736ED" w14:textId="77777777" w:rsidR="00867702" w:rsidRPr="000E759B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16"/>
          <w:szCs w:val="16"/>
        </w:rPr>
      </w:pPr>
    </w:p>
    <w:p w14:paraId="4E4315DC" w14:textId="605532C4" w:rsidR="00867702" w:rsidRPr="000E759B" w:rsidRDefault="00867702" w:rsidP="003259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0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สินทรัพย์ทางการเงินที่</w:t>
      </w:r>
      <w:r w:rsidR="00311448" w:rsidRPr="000E759B">
        <w:rPr>
          <w:rFonts w:ascii="BrowalliaUPC" w:hAnsi="BrowalliaUPC" w:cs="BrowalliaUPC"/>
          <w:sz w:val="28"/>
          <w:szCs w:val="28"/>
          <w:cs/>
        </w:rPr>
        <w:t>บริษัท</w:t>
      </w:r>
      <w:r w:rsidRPr="000E759B">
        <w:rPr>
          <w:rFonts w:ascii="BrowalliaUPC" w:hAnsi="BrowalliaUPC" w:cs="BrowalliaUPC"/>
          <w:sz w:val="28"/>
          <w:szCs w:val="28"/>
          <w:cs/>
        </w:rPr>
        <w:t>ไม่ได้ถือครองเพื่อรับกระแสเงินสดตามสัญญาหรือถือครองเพื่อรับกระแสเงินสดตามสัญญาและเพื่อขาย</w:t>
      </w:r>
      <w:r w:rsidR="00311448" w:rsidRPr="000E759B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วัดมูลค่าด้วยมูลค่ายุติธรรมผ่านกำไรหรือขาดทุน (</w:t>
      </w:r>
      <w:r w:rsidRPr="000E759B">
        <w:rPr>
          <w:rFonts w:ascii="BrowalliaUPC" w:hAnsi="BrowalliaUPC" w:cs="BrowalliaUPC"/>
          <w:sz w:val="28"/>
          <w:szCs w:val="28"/>
        </w:rPr>
        <w:t xml:space="preserve">FVTPL) </w:t>
      </w:r>
      <w:r w:rsidRPr="000E759B">
        <w:rPr>
          <w:rFonts w:ascii="BrowalliaUPC" w:hAnsi="BrowalliaUPC" w:cs="BrowalliaUPC"/>
          <w:sz w:val="28"/>
          <w:szCs w:val="28"/>
          <w:cs/>
        </w:rPr>
        <w:t>นอกจากนี้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หากไม่คำนึงตาม</w:t>
      </w:r>
      <w:r w:rsidR="0073510B" w:rsidRPr="000E759B">
        <w:rPr>
          <w:rFonts w:ascii="BrowalliaUPC" w:hAnsi="BrowalliaUPC" w:cs="BrowalliaUPC"/>
          <w:sz w:val="28"/>
          <w:szCs w:val="28"/>
          <w:cs/>
        </w:rPr>
        <w:t>แผนการดำเนิน</w:t>
      </w:r>
      <w:r w:rsidRPr="000E759B">
        <w:rPr>
          <w:rFonts w:ascii="BrowalliaUPC" w:hAnsi="BrowalliaUPC" w:cs="BrowalliaUPC"/>
          <w:sz w:val="28"/>
          <w:szCs w:val="28"/>
          <w:cs/>
        </w:rPr>
        <w:t>ธุรกิจ สินทรัพย์ทางการเงินที่มีข้อกำหนดตามสัญญาไม่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(</w:t>
      </w:r>
      <w:r w:rsidRPr="000E759B">
        <w:rPr>
          <w:rFonts w:ascii="BrowalliaUPC" w:hAnsi="BrowalliaUPC" w:cs="BrowalliaUPC"/>
          <w:sz w:val="28"/>
          <w:szCs w:val="28"/>
        </w:rPr>
        <w:t xml:space="preserve">SPPI) </w:t>
      </w:r>
      <w:r w:rsidR="00311448" w:rsidRPr="000E759B">
        <w:rPr>
          <w:rFonts w:ascii="BrowalliaUPC" w:hAnsi="BrowalliaUPC" w:cs="BrowalliaUPC"/>
          <w:sz w:val="28"/>
          <w:szCs w:val="28"/>
          <w:cs/>
        </w:rPr>
        <w:t>บริษัท</w:t>
      </w:r>
      <w:r w:rsidRPr="000E759B">
        <w:rPr>
          <w:rFonts w:ascii="BrowalliaUPC" w:hAnsi="BrowalliaUPC" w:cs="BrowalliaUPC"/>
          <w:sz w:val="28"/>
          <w:szCs w:val="28"/>
          <w:cs/>
        </w:rPr>
        <w:t>วัดมูลค่ายุติธรรมผ่านกำไรหรือขาดทุน รวมถึงอนุพันธ์ทางการเงินทั้งหมดที่ไม่เข้าเงื่อนไขในการป้องกันความเสี่ยง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โดยจะถูกรับรู้การเปลี่ยนแปลงสุทธิของมูลค่ายุติธรรมในส่วนของกำไรหรือขาดทุน</w:t>
      </w:r>
    </w:p>
    <w:p w14:paraId="7EAA8B1C" w14:textId="77777777" w:rsidR="00867702" w:rsidRPr="000E759B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</w:p>
    <w:p w14:paraId="4173245B" w14:textId="076BA67B" w:rsidR="0099447B" w:rsidRPr="000E759B" w:rsidRDefault="0099447B" w:rsidP="009944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ในรอบระยะเวลารายงานนี้ กลุ่มบริษัทไม่มีสินทรัพย์ทางการเงินที่วัดมูลค่าในภายหลังด้วยมูลค่ายุติธรรมผ่านกำไรขาดทุนเบ็ดเสร็จอื่น</w:t>
      </w:r>
      <w:r w:rsidR="00042C5C" w:rsidRPr="000E759B">
        <w:rPr>
          <w:rFonts w:ascii="BrowalliaUPC" w:hAnsi="BrowalliaUPC" w:cs="BrowalliaUPC"/>
          <w:sz w:val="28"/>
          <w:szCs w:val="28"/>
        </w:rPr>
        <w:t xml:space="preserve"> (FVOCI)</w:t>
      </w:r>
    </w:p>
    <w:p w14:paraId="47271591" w14:textId="77777777" w:rsidR="0099447B" w:rsidRPr="000E759B" w:rsidRDefault="0099447B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</w:p>
    <w:p w14:paraId="6FA7AA7A" w14:textId="77777777" w:rsidR="00867702" w:rsidRPr="000E759B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0E759B">
        <w:rPr>
          <w:rFonts w:ascii="BrowalliaUPC" w:hAnsi="BrowalliaUPC" w:cs="BrowalliaUPC"/>
          <w:i/>
          <w:iCs/>
          <w:sz w:val="28"/>
          <w:szCs w:val="28"/>
          <w:cs/>
        </w:rPr>
        <w:t>การด้อยค่าของสินทรัพย์ทางการเงิน</w:t>
      </w:r>
    </w:p>
    <w:p w14:paraId="58EBA2A9" w14:textId="77777777" w:rsidR="00124B9C" w:rsidRPr="000E759B" w:rsidRDefault="00124B9C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20A5356B" w14:textId="6BC4720A" w:rsidR="003259B7" w:rsidRPr="000E759B" w:rsidRDefault="00B15766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กลุ่มบริษัทใช้ดุลยพินิจในการประเมินข้อสมมติฐานเหล่านี้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บริษัท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201ACC32" w14:textId="77777777" w:rsidR="00B15766" w:rsidRPr="000E759B" w:rsidRDefault="00B15766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236CF27C" w14:textId="77777777" w:rsidR="00B15766" w:rsidRPr="000E759B" w:rsidRDefault="00B15766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689B6241" w14:textId="77777777" w:rsidR="00B15766" w:rsidRPr="000E759B" w:rsidRDefault="00B15766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45B20E52" w14:textId="0448EA92" w:rsidR="00370652" w:rsidRPr="000E759B" w:rsidRDefault="00370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</w:rPr>
        <w:br w:type="page"/>
      </w:r>
    </w:p>
    <w:p w14:paraId="0DC6468F" w14:textId="77777777" w:rsidR="00867702" w:rsidRPr="000E759B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0E759B">
        <w:rPr>
          <w:rFonts w:ascii="BrowalliaUPC" w:hAnsi="BrowalliaUPC" w:cs="BrowalliaUPC"/>
          <w:sz w:val="28"/>
          <w:szCs w:val="28"/>
          <w:u w:val="single"/>
          <w:cs/>
        </w:rPr>
        <w:t>หนี้สินทางการเงิน</w:t>
      </w:r>
    </w:p>
    <w:p w14:paraId="0A8DA24F" w14:textId="77777777" w:rsidR="00867702" w:rsidRPr="000E759B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769879AD" w14:textId="0047B4FB" w:rsidR="00867702" w:rsidRPr="000E759B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 xml:space="preserve">หนี้สินทางการเงินของกลุ่มบริษัท </w:t>
      </w:r>
      <w:r w:rsidR="004C5BF4" w:rsidRPr="000E759B">
        <w:rPr>
          <w:rFonts w:ascii="BrowalliaUPC" w:hAnsi="BrowalliaUPC" w:cs="BrowalliaUPC"/>
          <w:sz w:val="28"/>
          <w:szCs w:val="28"/>
          <w:cs/>
        </w:rPr>
        <w:t>ประกอบด้วย</w:t>
      </w:r>
      <w:r w:rsidRPr="000E759B">
        <w:rPr>
          <w:rFonts w:ascii="BrowalliaUPC" w:hAnsi="BrowalliaUPC" w:cs="BrowalliaUPC"/>
          <w:sz w:val="28"/>
          <w:szCs w:val="28"/>
          <w:cs/>
        </w:rPr>
        <w:t>เงินกู้ยืม เจ้าหนี้การค้า เจ้าหนี้อื่น และตราสารอนุพันธ์</w:t>
      </w:r>
      <w:r w:rsidR="00DD4446" w:rsidRPr="000E759B">
        <w:rPr>
          <w:rFonts w:ascii="BrowalliaUPC" w:hAnsi="BrowalliaUPC" w:cs="BrowalliaUPC"/>
          <w:sz w:val="28"/>
          <w:szCs w:val="28"/>
        </w:rPr>
        <w:br/>
      </w:r>
      <w:r w:rsidRPr="000E759B">
        <w:rPr>
          <w:rFonts w:ascii="BrowalliaUPC" w:hAnsi="BrowalliaUPC" w:cs="BrowalliaUPC"/>
          <w:sz w:val="28"/>
          <w:szCs w:val="28"/>
          <w:cs/>
        </w:rPr>
        <w:t>ทางการเงิน</w:t>
      </w:r>
    </w:p>
    <w:p w14:paraId="13539F67" w14:textId="77777777" w:rsidR="006D25A6" w:rsidRPr="000E759B" w:rsidRDefault="006D25A6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73C40F3A" w14:textId="1B2A707B" w:rsidR="00867702" w:rsidRPr="000E759B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กลุ่มบริษัทรับรู้รายการ</w:t>
      </w:r>
      <w:r w:rsidR="004C5BF4" w:rsidRPr="000E759B">
        <w:rPr>
          <w:rFonts w:ascii="BrowalliaUPC" w:hAnsi="BrowalliaUPC" w:cs="BrowalliaUPC"/>
          <w:sz w:val="28"/>
          <w:szCs w:val="28"/>
          <w:cs/>
        </w:rPr>
        <w:t>เ</w:t>
      </w:r>
      <w:r w:rsidRPr="000E759B">
        <w:rPr>
          <w:rFonts w:ascii="BrowalliaUPC" w:hAnsi="BrowalliaUPC" w:cs="BrowalliaUPC"/>
          <w:sz w:val="28"/>
          <w:szCs w:val="28"/>
          <w:cs/>
        </w:rPr>
        <w:t>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ในการคำนวณมูลค่าราคาทุนตัดจำหน่าย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กลุ่มบริษัท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 ยกเว้น หนี้สินอนุพันธ์ที่จะวัดมูลค่าด้วยวิธีมูลค่ายุติธรรมผ่านกำไรหรือขาดทุน (</w:t>
      </w:r>
      <w:r w:rsidRPr="000E759B">
        <w:rPr>
          <w:rFonts w:ascii="BrowalliaUPC" w:hAnsi="BrowalliaUPC" w:cs="BrowalliaUPC"/>
          <w:sz w:val="28"/>
          <w:szCs w:val="28"/>
        </w:rPr>
        <w:t>FVTPL)</w:t>
      </w:r>
    </w:p>
    <w:p w14:paraId="43891104" w14:textId="77777777" w:rsidR="00867702" w:rsidRPr="000E759B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7C5EA47C" w14:textId="4062AADA" w:rsidR="00867702" w:rsidRPr="000E759B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หนี้สินทางการเงินจะถูกตัดรายการก็ต่อเมื่อได้มีการปฏิบัติตามภาระผูกพันของหนี้สินนั้นแล้ว มีการยกเลิกภาระผูกพันนั้น หรือเมื่อภาระผูกพันนั้นสิ้นสุดลง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24415187" w14:textId="77777777" w:rsidR="00EF3FC6" w:rsidRPr="000E759B" w:rsidRDefault="00EF3FC6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</w:p>
    <w:p w14:paraId="06D3F0CB" w14:textId="77777777" w:rsidR="00867702" w:rsidRPr="000E759B" w:rsidRDefault="00867702" w:rsidP="00E750B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เงินลงทุน</w:t>
      </w:r>
    </w:p>
    <w:p w14:paraId="0BC9402A" w14:textId="77777777" w:rsidR="00867702" w:rsidRPr="000E759B" w:rsidRDefault="00867702" w:rsidP="00867702">
      <w:pPr>
        <w:tabs>
          <w:tab w:val="clear" w:pos="907"/>
          <w:tab w:val="clear" w:pos="1644"/>
          <w:tab w:val="clear" w:pos="1871"/>
          <w:tab w:val="left" w:pos="90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left="426" w:right="29"/>
        <w:jc w:val="thaiDistribute"/>
        <w:rPr>
          <w:rFonts w:ascii="BrowalliaUPC" w:hAnsi="BrowalliaUPC" w:cs="BrowalliaUPC"/>
          <w:sz w:val="28"/>
          <w:szCs w:val="28"/>
        </w:rPr>
      </w:pPr>
    </w:p>
    <w:p w14:paraId="42AF4960" w14:textId="198E5C4A" w:rsidR="00867702" w:rsidRPr="000E759B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เงินลงทุนในบริษัทย่อยในงบการเงินเฉพาะบริษัท แสดงตามวิธีราคาทุน บริษัทจะบันทึกผลกำไรหรือขาดทุนจากการจำหน่ายใน</w:t>
      </w:r>
      <w:r w:rsidR="00CB45C7" w:rsidRPr="000E759B">
        <w:rPr>
          <w:rFonts w:ascii="BrowalliaUPC" w:hAnsi="BrowalliaUPC" w:cs="BrowalliaUPC"/>
          <w:sz w:val="28"/>
          <w:szCs w:val="28"/>
          <w:cs/>
        </w:rPr>
        <w:t>งบกำไร</w:t>
      </w:r>
      <w:r w:rsidR="00CB45C7" w:rsidRPr="000E759B">
        <w:rPr>
          <w:rFonts w:ascii="BrowalliaUPC" w:hAnsi="BrowalliaUPC" w:cs="BrowalliaUPC" w:hint="cs"/>
          <w:sz w:val="28"/>
          <w:szCs w:val="28"/>
          <w:cs/>
        </w:rPr>
        <w:t>หรือ</w:t>
      </w:r>
      <w:r w:rsidR="00CB45C7" w:rsidRPr="000E759B">
        <w:rPr>
          <w:rFonts w:ascii="BrowalliaUPC" w:hAnsi="BrowalliaUPC" w:cs="BrowalliaUPC"/>
          <w:sz w:val="28"/>
          <w:szCs w:val="28"/>
          <w:cs/>
        </w:rPr>
        <w:t>ขาดทุน</w:t>
      </w:r>
      <w:r w:rsidRPr="000E759B">
        <w:rPr>
          <w:rFonts w:ascii="BrowalliaUPC" w:hAnsi="BrowalliaUPC" w:cs="BrowalliaUPC"/>
          <w:sz w:val="28"/>
          <w:szCs w:val="28"/>
          <w:cs/>
        </w:rPr>
        <w:t>ในปีที่มีการจำหน่ายเงินลงทุนนั้น กรณีที่เงินลงทุนดังกล่าวเกิดการด้อยค่า บริษัทจะรับรู้ผลขาดทุนจากการด้อยค่าเป็นค่าใช้จ่ายในงบกำไรขาดทุน</w:t>
      </w:r>
    </w:p>
    <w:p w14:paraId="599EB19A" w14:textId="77777777" w:rsidR="00867702" w:rsidRPr="000E759B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381056F5" w14:textId="76D65BA7" w:rsidR="00867702" w:rsidRPr="000E759B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เงินลงทุนระยะยาวอื่นแสดง</w:t>
      </w:r>
      <w:r w:rsidR="00C06A92" w:rsidRPr="000E759B">
        <w:rPr>
          <w:rFonts w:ascii="BrowalliaUPC" w:hAnsi="BrowalliaUPC" w:cs="BrowalliaUPC" w:hint="cs"/>
          <w:sz w:val="28"/>
          <w:szCs w:val="28"/>
          <w:cs/>
        </w:rPr>
        <w:t>เป็นสินทรัพย์ทางการเงินที่วัดมูลค่ายุติธรรมผ่านกำไรหรือขาดทุน</w:t>
      </w:r>
    </w:p>
    <w:p w14:paraId="65E4D210" w14:textId="595FFF5C" w:rsidR="00867702" w:rsidRPr="000E759B" w:rsidRDefault="00867702" w:rsidP="00867702">
      <w:pPr>
        <w:tabs>
          <w:tab w:val="clear" w:pos="907"/>
          <w:tab w:val="clear" w:pos="1644"/>
          <w:tab w:val="clear" w:pos="1871"/>
          <w:tab w:val="left" w:pos="117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left="918" w:right="29"/>
        <w:jc w:val="thaiDistribute"/>
        <w:rPr>
          <w:rFonts w:ascii="BrowalliaUPC" w:hAnsi="BrowalliaUPC" w:cs="BrowalliaUPC"/>
          <w:sz w:val="28"/>
          <w:szCs w:val="28"/>
        </w:rPr>
      </w:pPr>
    </w:p>
    <w:p w14:paraId="165BA095" w14:textId="28168F18" w:rsidR="00867702" w:rsidRPr="000E759B" w:rsidRDefault="00175862" w:rsidP="00370652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บริษัทย่อย</w:t>
      </w:r>
    </w:p>
    <w:p w14:paraId="542C35C4" w14:textId="77777777" w:rsidR="00867702" w:rsidRPr="000E759B" w:rsidRDefault="00867702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14E6C0B9" w14:textId="117F9D58" w:rsidR="00867702" w:rsidRPr="000E759B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บริษัทย่อย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เป็นกิจการที่อยู่ภายใต้การควบคุมของบริษัท การควบคุมเกิดขึ้นเมื่อบริษัทมีอำนาจควบคุมทั้งทางตรงหรือทางอ้อมในการกำหนดนโยบายทางการเงินและการดำเนินงานของกิจการนั้น เพื่อได้มาซึ่งประโยชน์จากกิจกรรมของบริษัทย่อย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67C3E0E7" w14:textId="77777777" w:rsidR="007600DA" w:rsidRPr="000E759B" w:rsidRDefault="007600DA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10548A53" w14:textId="4D1D160A" w:rsidR="00C22B01" w:rsidRPr="000E759B" w:rsidRDefault="007600DA" w:rsidP="006D25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นโยบายการบัญชีของบริษัทย่อยได้ถูกเปลี่ยนตามความจำเป็นเพื่อให้เป็นนโยบายเดียวกันกับของกลุ่</w:t>
      </w:r>
      <w:r w:rsidR="25EEC828" w:rsidRPr="000E759B">
        <w:rPr>
          <w:rFonts w:ascii="BrowalliaUPC" w:hAnsi="BrowalliaUPC" w:cs="BrowalliaUPC"/>
          <w:sz w:val="28"/>
          <w:szCs w:val="28"/>
          <w:cs/>
        </w:rPr>
        <w:t>ม</w:t>
      </w:r>
      <w:r w:rsidRPr="000E759B">
        <w:rPr>
          <w:rFonts w:ascii="BrowalliaUPC" w:hAnsi="BrowalliaUPC" w:cs="BrowalliaUPC"/>
          <w:sz w:val="28"/>
          <w:szCs w:val="28"/>
          <w:cs/>
        </w:rPr>
        <w:t>บริษัท</w:t>
      </w:r>
      <w:r w:rsidR="074AFBC3" w:rsidRPr="000E759B">
        <w:rPr>
          <w:rFonts w:ascii="BrowalliaUPC" w:hAnsi="BrowalliaUPC" w:cs="BrowalliaUPC"/>
          <w:sz w:val="28"/>
          <w:szCs w:val="28"/>
          <w:cs/>
        </w:rPr>
        <w:t xml:space="preserve"> </w:t>
      </w:r>
    </w:p>
    <w:p w14:paraId="64F43A66" w14:textId="77777777" w:rsidR="00901EDD" w:rsidRPr="000E759B" w:rsidRDefault="00901EDD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7A8E20C8" w14:textId="6C413E1B" w:rsidR="00370652" w:rsidRPr="000E759B" w:rsidRDefault="00370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</w:rPr>
        <w:br w:type="page"/>
      </w:r>
    </w:p>
    <w:p w14:paraId="72D563DC" w14:textId="77777777" w:rsidR="00867702" w:rsidRPr="000E759B" w:rsidRDefault="00867702" w:rsidP="00E750B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 xml:space="preserve">ที่ดิน อาคาร และอุปกรณ์ </w:t>
      </w:r>
    </w:p>
    <w:p w14:paraId="7F64F497" w14:textId="77777777" w:rsidR="00867702" w:rsidRPr="000E759B" w:rsidRDefault="00867702" w:rsidP="00867702">
      <w:pPr>
        <w:pStyle w:val="BodyText2"/>
        <w:tabs>
          <w:tab w:val="left" w:pos="990"/>
        </w:tabs>
        <w:ind w:left="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5F0846DB" w14:textId="0ADB0970" w:rsidR="00867702" w:rsidRPr="000E759B" w:rsidRDefault="00867702" w:rsidP="00CB63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ที่ดิน แสดงด้วยมูลค่ายุติธรรมซึ่งประเมินโดยผู้ประเมินราคาอิสระ การเปลี่ยนแปลงมูลค่ายุติธรรมของที่ดิน</w:t>
      </w:r>
      <w:r w:rsidR="00DB7686" w:rsidRPr="000E759B">
        <w:rPr>
          <w:rFonts w:ascii="BrowalliaUPC" w:hAnsi="BrowalliaUPC" w:cs="BrowalliaUPC"/>
          <w:sz w:val="28"/>
          <w:szCs w:val="28"/>
          <w:cs/>
        </w:rPr>
        <w:t>จะถูก</w:t>
      </w:r>
      <w:r w:rsidRPr="000E759B">
        <w:rPr>
          <w:rFonts w:ascii="BrowalliaUPC" w:hAnsi="BrowalliaUPC" w:cs="BrowalliaUPC"/>
          <w:sz w:val="28"/>
          <w:szCs w:val="28"/>
          <w:cs/>
        </w:rPr>
        <w:t>รับรู้ในองค์ประกอบอื่นของส่วนผู้ถือหุ้น ในงบการเปลี่ยนแปลงส่วนของผู้ถือหุ้น ผู้ประเมินราคาอิสระประเมินมูลค่ายุติธรรมของที่ดิน โดยใช้วิธีเปรียบเทียบราคาตลาด ซึ่งการประเมินมูลค่าดังกล่าว ต้องอาศัย</w:t>
      </w:r>
      <w:r w:rsidR="00361ACB" w:rsidRPr="000E759B">
        <w:rPr>
          <w:rFonts w:ascii="BrowalliaUPC" w:hAnsi="BrowalliaUPC" w:cs="BrowalliaUPC"/>
          <w:sz w:val="28"/>
          <w:szCs w:val="28"/>
          <w:cs/>
        </w:rPr>
        <w:br/>
      </w:r>
      <w:r w:rsidRPr="000E759B">
        <w:rPr>
          <w:rFonts w:ascii="BrowalliaUPC" w:hAnsi="BrowalliaUPC" w:cs="BrowalliaUPC"/>
          <w:sz w:val="28"/>
          <w:szCs w:val="28"/>
          <w:cs/>
        </w:rPr>
        <w:t>ข้อสมมติฐานและการประมาณบางประการ</w:t>
      </w:r>
    </w:p>
    <w:p w14:paraId="5B931F17" w14:textId="77777777" w:rsidR="00867702" w:rsidRPr="000E759B" w:rsidRDefault="00867702" w:rsidP="00CB63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361CA5E6" w14:textId="77777777" w:rsidR="00867702" w:rsidRPr="000E759B" w:rsidRDefault="00867702" w:rsidP="00CB63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อาคาร และอุปกรณ์ แสดงมูลค่าตามราคาทุนหักค่าเสื่อมราคาสะสมและค่าเผื่อการด้อยค่า (ถ้ามี)</w:t>
      </w:r>
    </w:p>
    <w:p w14:paraId="3603C4C7" w14:textId="77777777" w:rsidR="0068236C" w:rsidRPr="000E759B" w:rsidRDefault="0068236C" w:rsidP="00CB63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1384D2AC" w14:textId="77777777" w:rsidR="00867702" w:rsidRPr="000E759B" w:rsidRDefault="00867702" w:rsidP="00CB63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ค่าเสื่อมราคา คำนวณโดยวิธีเส้นตรงตามอายุการใช้งาน ดังนี้</w:t>
      </w:r>
    </w:p>
    <w:p w14:paraId="20684313" w14:textId="77777777" w:rsidR="007669E4" w:rsidRPr="000E759B" w:rsidRDefault="007669E4" w:rsidP="00867702">
      <w:pPr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7263" w:type="dxa"/>
        <w:tblInd w:w="1818" w:type="dxa"/>
        <w:tblLayout w:type="fixed"/>
        <w:tblLook w:val="0000" w:firstRow="0" w:lastRow="0" w:firstColumn="0" w:lastColumn="0" w:noHBand="0" w:noVBand="0"/>
      </w:tblPr>
      <w:tblGrid>
        <w:gridCol w:w="5400"/>
        <w:gridCol w:w="1863"/>
      </w:tblGrid>
      <w:tr w:rsidR="00867702" w:rsidRPr="000E759B" w14:paraId="64895B04" w14:textId="77777777" w:rsidTr="00CE5B5B">
        <w:tc>
          <w:tcPr>
            <w:tcW w:w="5400" w:type="dxa"/>
          </w:tcPr>
          <w:p w14:paraId="41C1A004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>อาคาร</w:t>
            </w:r>
          </w:p>
        </w:tc>
        <w:tc>
          <w:tcPr>
            <w:tcW w:w="1863" w:type="dxa"/>
          </w:tcPr>
          <w:p w14:paraId="3C24A2E1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20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867702" w:rsidRPr="000E759B" w14:paraId="6B02B8AD" w14:textId="77777777" w:rsidTr="00CE5B5B">
        <w:tc>
          <w:tcPr>
            <w:tcW w:w="5400" w:type="dxa"/>
          </w:tcPr>
          <w:p w14:paraId="04759B06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59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ส่วนปรับปรุงอาคารและส่วนปรับปรุงพื้นที่เช่า</w:t>
            </w:r>
          </w:p>
        </w:tc>
        <w:tc>
          <w:tcPr>
            <w:tcW w:w="1863" w:type="dxa"/>
          </w:tcPr>
          <w:p w14:paraId="2EC8DE3E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10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- 20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867702" w:rsidRPr="000E759B" w14:paraId="37A6A74E" w14:textId="77777777" w:rsidTr="00CE5B5B">
        <w:tc>
          <w:tcPr>
            <w:tcW w:w="5400" w:type="dxa"/>
          </w:tcPr>
          <w:p w14:paraId="6273C1FA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อุปกรณ์และเครื่องมือทางการแพทย์</w:t>
            </w:r>
          </w:p>
        </w:tc>
        <w:tc>
          <w:tcPr>
            <w:tcW w:w="1863" w:type="dxa"/>
          </w:tcPr>
          <w:p w14:paraId="0DE57ADA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5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867702" w:rsidRPr="000E759B" w14:paraId="37F5E59D" w14:textId="77777777" w:rsidTr="00CE5B5B">
        <w:tc>
          <w:tcPr>
            <w:tcW w:w="5400" w:type="dxa"/>
          </w:tcPr>
          <w:p w14:paraId="0F6D3853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th-TH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863" w:type="dxa"/>
          </w:tcPr>
          <w:p w14:paraId="6C168B96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5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867702" w:rsidRPr="000E759B" w14:paraId="39269FC7" w14:textId="77777777" w:rsidTr="00CE5B5B">
        <w:tc>
          <w:tcPr>
            <w:tcW w:w="5400" w:type="dxa"/>
          </w:tcPr>
          <w:p w14:paraId="6F769611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>เครื่องตกแต่งและเครื่องใช้สำนักงาน</w:t>
            </w:r>
          </w:p>
        </w:tc>
        <w:tc>
          <w:tcPr>
            <w:tcW w:w="1863" w:type="dxa"/>
          </w:tcPr>
          <w:p w14:paraId="336808CE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</w:tr>
      <w:tr w:rsidR="00867702" w:rsidRPr="000E759B" w14:paraId="0478C48D" w14:textId="77777777" w:rsidTr="00CE5B5B">
        <w:tc>
          <w:tcPr>
            <w:tcW w:w="5400" w:type="dxa"/>
          </w:tcPr>
          <w:p w14:paraId="19CC6013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40"/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>ยานพาหนะ</w:t>
            </w:r>
          </w:p>
        </w:tc>
        <w:tc>
          <w:tcPr>
            <w:tcW w:w="1863" w:type="dxa"/>
          </w:tcPr>
          <w:p w14:paraId="508E7704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</w:tr>
    </w:tbl>
    <w:p w14:paraId="2818FE83" w14:textId="77777777" w:rsidR="00867702" w:rsidRPr="000E759B" w:rsidRDefault="00867702" w:rsidP="00867702">
      <w:pPr>
        <w:spacing w:line="240" w:lineRule="auto"/>
        <w:jc w:val="thaiDistribute"/>
        <w:rPr>
          <w:rFonts w:ascii="BrowalliaUPC" w:hAnsi="BrowalliaUPC" w:cs="BrowalliaUPC"/>
          <w:spacing w:val="-6"/>
          <w:sz w:val="28"/>
          <w:szCs w:val="28"/>
        </w:rPr>
      </w:pPr>
    </w:p>
    <w:p w14:paraId="61E89E49" w14:textId="4310DE69" w:rsidR="00867702" w:rsidRPr="000E759B" w:rsidRDefault="001C4C56" w:rsidP="00CB63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 xml:space="preserve">ที่ดิน </w:t>
      </w:r>
      <w:r w:rsidR="00867702" w:rsidRPr="000E759B">
        <w:rPr>
          <w:rFonts w:ascii="BrowalliaUPC" w:hAnsi="BrowalliaUPC" w:cs="BrowalliaUPC"/>
          <w:sz w:val="28"/>
          <w:szCs w:val="28"/>
          <w:cs/>
        </w:rPr>
        <w:t>ไม่มีการคิดค่าเสื่อมราค</w:t>
      </w:r>
      <w:r w:rsidRPr="000E759B">
        <w:rPr>
          <w:rFonts w:ascii="BrowalliaUPC" w:hAnsi="BrowalliaUPC" w:cs="BrowalliaUPC"/>
          <w:sz w:val="28"/>
          <w:szCs w:val="28"/>
          <w:cs/>
        </w:rPr>
        <w:t>า</w:t>
      </w:r>
    </w:p>
    <w:p w14:paraId="340D474A" w14:textId="77777777" w:rsidR="00867702" w:rsidRPr="000E759B" w:rsidRDefault="00867702" w:rsidP="00CB63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7C74A384" w14:textId="3F976AE4" w:rsidR="00867702" w:rsidRPr="000E759B" w:rsidRDefault="00867702" w:rsidP="00CB63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รายจ่ายเกี่ยวกับการต่อเติม การต่ออายุ หรือการปรับปรุงถือเป็นราคาทุนของสินทรัพย์ ส่วนค่าซ่อมแซมและ</w:t>
      </w:r>
      <w:r w:rsidR="00964917" w:rsidRPr="000E759B">
        <w:rPr>
          <w:rFonts w:ascii="BrowalliaUPC" w:hAnsi="BrowalliaUPC" w:cs="BrowalliaUPC"/>
          <w:sz w:val="28"/>
          <w:szCs w:val="28"/>
        </w:rPr>
        <w:br/>
      </w:r>
      <w:r w:rsidRPr="000E759B">
        <w:rPr>
          <w:rFonts w:ascii="BrowalliaUPC" w:hAnsi="BrowalliaUPC" w:cs="BrowalliaUPC"/>
          <w:sz w:val="28"/>
          <w:szCs w:val="28"/>
          <w:cs/>
        </w:rPr>
        <w:t>ค่าบำรุงรักษา รับรู้เป็นค่าใช้จ่ายในรอบระยะเวลาบัญชีที่เกิดขึ้น</w:t>
      </w:r>
    </w:p>
    <w:p w14:paraId="21B203A7" w14:textId="77777777" w:rsidR="00867702" w:rsidRPr="000E759B" w:rsidRDefault="00867702" w:rsidP="00CB63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4542EB85" w14:textId="42D57651" w:rsidR="00867702" w:rsidRPr="000E759B" w:rsidRDefault="00867702" w:rsidP="00CB63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กำไรและขาดทุนจากการจำหน่ายที่ดิน อาคารและอุปกรณ์ คำนวณโดยเปรียบเทียบจากมูลค่าตามบัญชีกับ</w:t>
      </w:r>
      <w:r w:rsidR="00F4791B">
        <w:rPr>
          <w:rFonts w:ascii="BrowalliaUPC" w:hAnsi="BrowalliaUPC" w:cs="BrowalliaUPC"/>
          <w:sz w:val="28"/>
          <w:szCs w:val="28"/>
        </w:rPr>
        <w:br/>
      </w:r>
      <w:r w:rsidRPr="000E759B">
        <w:rPr>
          <w:rFonts w:ascii="BrowalliaUPC" w:hAnsi="BrowalliaUPC" w:cs="BrowalliaUPC"/>
          <w:sz w:val="28"/>
          <w:szCs w:val="28"/>
          <w:cs/>
        </w:rPr>
        <w:t>ราคาขาย และรับรู้ใน</w:t>
      </w:r>
      <w:r w:rsidR="00361ACB" w:rsidRPr="000E759B">
        <w:rPr>
          <w:rFonts w:ascii="BrowalliaUPC" w:hAnsi="BrowalliaUPC" w:cs="BrowalliaUPC"/>
          <w:sz w:val="28"/>
          <w:szCs w:val="28"/>
          <w:cs/>
        </w:rPr>
        <w:t>งบกำไร</w:t>
      </w:r>
      <w:r w:rsidR="00361ACB" w:rsidRPr="000E759B">
        <w:rPr>
          <w:rFonts w:ascii="BrowalliaUPC" w:hAnsi="BrowalliaUPC" w:cs="BrowalliaUPC" w:hint="cs"/>
          <w:sz w:val="28"/>
          <w:szCs w:val="28"/>
          <w:cs/>
        </w:rPr>
        <w:t>หรือ</w:t>
      </w:r>
      <w:r w:rsidR="00361ACB" w:rsidRPr="000E759B">
        <w:rPr>
          <w:rFonts w:ascii="BrowalliaUPC" w:hAnsi="BrowalliaUPC" w:cs="BrowalliaUPC"/>
          <w:sz w:val="28"/>
          <w:szCs w:val="28"/>
          <w:cs/>
        </w:rPr>
        <w:t>ขาดทุน</w:t>
      </w:r>
    </w:p>
    <w:p w14:paraId="5E88A077" w14:textId="77777777" w:rsidR="00E922DA" w:rsidRPr="000E759B" w:rsidRDefault="00E922DA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701FAD6F" w14:textId="77777777" w:rsidR="00867702" w:rsidRPr="000E759B" w:rsidRDefault="00867702" w:rsidP="00E750B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สินทรัพย์ไม่มีตัวตน</w:t>
      </w:r>
    </w:p>
    <w:p w14:paraId="0A4D80B3" w14:textId="77777777" w:rsidR="00867702" w:rsidRPr="000E759B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</w:rPr>
      </w:pPr>
    </w:p>
    <w:p w14:paraId="5A4F12CA" w14:textId="44EFC326" w:rsidR="00867702" w:rsidRPr="000E759B" w:rsidRDefault="00867702" w:rsidP="00CB63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u w:val="single"/>
          <w:cs/>
        </w:rPr>
      </w:pPr>
      <w:r w:rsidRPr="000E759B">
        <w:rPr>
          <w:rFonts w:ascii="BrowalliaUPC" w:hAnsi="BrowalliaUPC" w:cs="BrowalliaUPC"/>
          <w:sz w:val="28"/>
          <w:szCs w:val="28"/>
          <w:u w:val="single"/>
          <w:cs/>
        </w:rPr>
        <w:t>โปรแกรมคอมพิวเตอร์</w:t>
      </w:r>
    </w:p>
    <w:p w14:paraId="2690BF54" w14:textId="1228E65B" w:rsidR="00867702" w:rsidRPr="000E759B" w:rsidRDefault="00867702" w:rsidP="00CB63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สินทรัพย์ไม่มีตัวตน ซึ่งมีอายุการใช้งานจำกัดแสดงในราคาทุน หักค่าตัดจำหน่ายสะสม และค่าเผื่อการด้อยค่า (ถ้ามี)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ค่าตัดจำหน่าย บันทึกเป็นค่าใช้จ่ายในงบกำไรขาดทุน คำนวณโดยวิธีเส้นตรงตามเกณฑ์ระยะเวลาที่</w:t>
      </w:r>
      <w:r w:rsidR="00F4791B">
        <w:rPr>
          <w:rFonts w:ascii="BrowalliaUPC" w:hAnsi="BrowalliaUPC" w:cs="BrowalliaUPC"/>
          <w:sz w:val="28"/>
          <w:szCs w:val="28"/>
        </w:rPr>
        <w:br/>
      </w:r>
      <w:r w:rsidRPr="000E759B">
        <w:rPr>
          <w:rFonts w:ascii="BrowalliaUPC" w:hAnsi="BrowalliaUPC" w:cs="BrowalliaUPC"/>
          <w:sz w:val="28"/>
          <w:szCs w:val="28"/>
          <w:cs/>
        </w:rPr>
        <w:t>คาดว่าจะได้รับประโยชน์เชิงเศรษฐกิจของสินทรัพย์เป็นเวลา</w:t>
      </w:r>
      <w:r w:rsidRPr="000E759B">
        <w:rPr>
          <w:rFonts w:ascii="BrowalliaUPC" w:hAnsi="BrowalliaUPC" w:cs="BrowalliaUPC"/>
          <w:sz w:val="28"/>
          <w:szCs w:val="28"/>
        </w:rPr>
        <w:t xml:space="preserve"> 5 </w:t>
      </w:r>
      <w:r w:rsidRPr="000E759B">
        <w:rPr>
          <w:rFonts w:ascii="BrowalliaUPC" w:hAnsi="BrowalliaUPC" w:cs="BrowalliaUPC"/>
          <w:sz w:val="28"/>
          <w:szCs w:val="28"/>
          <w:cs/>
        </w:rPr>
        <w:t>ปี</w:t>
      </w:r>
    </w:p>
    <w:p w14:paraId="1A08BB3B" w14:textId="77777777" w:rsidR="00867702" w:rsidRPr="000E759B" w:rsidRDefault="00867702" w:rsidP="00867702">
      <w:pPr>
        <w:rPr>
          <w:rFonts w:ascii="BrowalliaUPC" w:hAnsi="BrowalliaUPC" w:cs="BrowalliaUPC"/>
        </w:rPr>
      </w:pPr>
    </w:p>
    <w:p w14:paraId="7AB75DD2" w14:textId="77777777" w:rsidR="005544BB" w:rsidRPr="000E759B" w:rsidRDefault="005544BB" w:rsidP="00867702">
      <w:pPr>
        <w:rPr>
          <w:rFonts w:ascii="BrowalliaUPC" w:hAnsi="BrowalliaUPC" w:cs="BrowalliaUPC"/>
        </w:rPr>
      </w:pPr>
    </w:p>
    <w:p w14:paraId="2E768A97" w14:textId="77777777" w:rsidR="005544BB" w:rsidRPr="000E759B" w:rsidRDefault="005544BB" w:rsidP="00867702">
      <w:pPr>
        <w:rPr>
          <w:rFonts w:ascii="BrowalliaUPC" w:hAnsi="BrowalliaUPC" w:cs="BrowalliaUPC"/>
        </w:rPr>
      </w:pPr>
    </w:p>
    <w:p w14:paraId="2FC7CE16" w14:textId="77777777" w:rsidR="005544BB" w:rsidRPr="000E759B" w:rsidRDefault="005544BB" w:rsidP="00867702">
      <w:pPr>
        <w:rPr>
          <w:rFonts w:ascii="BrowalliaUPC" w:hAnsi="BrowalliaUPC" w:cs="BrowalliaUPC"/>
        </w:rPr>
      </w:pPr>
    </w:p>
    <w:p w14:paraId="0F174533" w14:textId="77777777" w:rsidR="005544BB" w:rsidRPr="000E759B" w:rsidRDefault="005544BB" w:rsidP="00867702">
      <w:pPr>
        <w:rPr>
          <w:rFonts w:ascii="BrowalliaUPC" w:hAnsi="BrowalliaUPC" w:cs="BrowalliaUPC"/>
        </w:rPr>
      </w:pPr>
    </w:p>
    <w:p w14:paraId="7A692981" w14:textId="77777777" w:rsidR="005544BB" w:rsidRPr="000E759B" w:rsidRDefault="005544BB" w:rsidP="00867702">
      <w:pPr>
        <w:rPr>
          <w:rFonts w:ascii="BrowalliaUPC" w:hAnsi="BrowalliaUPC" w:cs="BrowalliaUPC"/>
        </w:rPr>
      </w:pPr>
    </w:p>
    <w:p w14:paraId="17EC5F3D" w14:textId="77777777" w:rsidR="005544BB" w:rsidRPr="000E759B" w:rsidRDefault="005544BB" w:rsidP="00867702">
      <w:pPr>
        <w:rPr>
          <w:rFonts w:ascii="BrowalliaUPC" w:hAnsi="BrowalliaUPC" w:cs="BrowalliaUPC"/>
        </w:rPr>
      </w:pPr>
    </w:p>
    <w:p w14:paraId="60275DCD" w14:textId="77777777" w:rsidR="005544BB" w:rsidRPr="000E759B" w:rsidRDefault="005544BB" w:rsidP="00867702">
      <w:pPr>
        <w:rPr>
          <w:rFonts w:ascii="BrowalliaUPC" w:hAnsi="BrowalliaUPC" w:cs="BrowalliaUPC"/>
        </w:rPr>
      </w:pPr>
    </w:p>
    <w:p w14:paraId="665D18E0" w14:textId="6023E7D8" w:rsidR="005424F4" w:rsidRPr="000E759B" w:rsidRDefault="00542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</w:rPr>
      </w:pPr>
      <w:r w:rsidRPr="000E759B">
        <w:rPr>
          <w:rFonts w:ascii="BrowalliaUPC" w:hAnsi="BrowalliaUPC" w:cs="BrowalliaUPC"/>
        </w:rPr>
        <w:br w:type="page"/>
      </w:r>
    </w:p>
    <w:p w14:paraId="2753682F" w14:textId="77777777" w:rsidR="00867702" w:rsidRPr="000E759B" w:rsidRDefault="00867702" w:rsidP="00E750B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สัญญาเช่า</w:t>
      </w:r>
    </w:p>
    <w:p w14:paraId="45D0A858" w14:textId="77777777" w:rsidR="00867702" w:rsidRPr="000E759B" w:rsidRDefault="00867702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70D70691" w14:textId="77777777" w:rsidR="00867702" w:rsidRPr="000E759B" w:rsidRDefault="00867702" w:rsidP="00CB63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0E759B">
        <w:rPr>
          <w:rFonts w:ascii="BrowalliaUPC" w:hAnsi="BrowalliaUPC" w:cs="BrowalliaUPC"/>
          <w:sz w:val="28"/>
          <w:szCs w:val="28"/>
          <w:u w:val="single"/>
          <w:cs/>
        </w:rPr>
        <w:t>กลุ่มบริษัทในฐานะผู้เช่า</w:t>
      </w:r>
    </w:p>
    <w:p w14:paraId="396F7786" w14:textId="754C59C3" w:rsidR="008213D6" w:rsidRPr="000E759B" w:rsidRDefault="00867702" w:rsidP="008213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ณ วันเริ่มต้นของสัญญาเช่า กลุ่มบริษัทรับรู้สินทรัพย์สิทธิการใช้และหนี้สินตามสัญญาเช่า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สินทรัพย์สิทธิการใช้วัดมูลค่าด้วยราคาทุน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ซึ่งประกอบด้วยจำนวนเงินของหนี้สินตามสัญญาเช่าจากการรับรู้เริ่มแรก ต้นทุนทางตรงเริ่มแรกที่เกิดขึ้น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ประมาณการต้นทุนที่จะเกิดขึ้นในการรื้อและขนย้ายสินทรัพย์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A6E1A29" w14:textId="77777777" w:rsidR="008213D6" w:rsidRPr="000E759B" w:rsidRDefault="008213D6" w:rsidP="008213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11D50F00" w14:textId="2181F514" w:rsidR="00867702" w:rsidRPr="000E759B" w:rsidRDefault="00867702" w:rsidP="007F2A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สินทรัพย์สิทธิการใช้ 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กลุ่มบริษัทประเมินการด้อยค่าของสินทรัพย์สิทธิการใช้เมื่อมี</w:t>
      </w:r>
      <w:r w:rsidR="003259B7" w:rsidRPr="000E759B">
        <w:rPr>
          <w:rFonts w:ascii="BrowalliaUPC" w:hAnsi="BrowalliaUPC" w:cs="BrowalliaUPC"/>
          <w:sz w:val="28"/>
          <w:szCs w:val="28"/>
          <w:cs/>
        </w:rPr>
        <w:br/>
      </w:r>
      <w:r w:rsidRPr="000E759B">
        <w:rPr>
          <w:rFonts w:ascii="BrowalliaUPC" w:hAnsi="BrowalliaUPC" w:cs="BrowalliaUPC"/>
          <w:sz w:val="28"/>
          <w:szCs w:val="28"/>
          <w:cs/>
        </w:rPr>
        <w:t>ข้อบ่งชี้</w:t>
      </w:r>
    </w:p>
    <w:p w14:paraId="1E1BFC61" w14:textId="77777777" w:rsidR="006311ED" w:rsidRPr="000E759B" w:rsidRDefault="006311ED" w:rsidP="007F2A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1AC753DC" w14:textId="77777777" w:rsidR="00E20B12" w:rsidRPr="000E759B" w:rsidRDefault="00E20B12" w:rsidP="00E20B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 xml:space="preserve">กลุ่ม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ผื่อเลือกในการขยายอายุสัญญาเช่าหากมีความแน่นอนอย่างสมเหตุสมผลที่จะใช้สิทธิเผื่อเลือกนั้นและระยะเวลาตามสิทธิเผื่อเลือกในการยกเลิกสัญญาเช่า หากมีความแน่นอนอย่างสมเหตุสมผลที่จะไม่ใช้สิทธิเผื่อเลือกนั้น โดยพิจารณาจากผลกระทบของการเปลี่ยนแปลงของสภาพแวดล้อมต่าง ๆ ที่เกี่ยวข้องกับการต่ออายุของสัญญาเช่าดังกล่าว </w:t>
      </w:r>
    </w:p>
    <w:p w14:paraId="695C737C" w14:textId="77777777" w:rsidR="00E20B12" w:rsidRPr="000E759B" w:rsidRDefault="00E20B12" w:rsidP="007F2A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4E3F8CC7" w14:textId="77777777" w:rsidR="00867702" w:rsidRPr="000E759B" w:rsidRDefault="00867702" w:rsidP="007F2A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ค่าเสื่อมราคาของสินทรัพย์สิทธิการใช้ คำนวณจากราคาทุนของสินทรัพย์โดยวิธีเส้นตรงตามอายุของ</w:t>
      </w:r>
      <w:r w:rsidRPr="000E759B">
        <w:rPr>
          <w:rFonts w:ascii="BrowalliaUPC" w:hAnsi="BrowalliaUPC" w:cs="BrowalliaUPC"/>
          <w:sz w:val="28"/>
          <w:szCs w:val="28"/>
        </w:rPr>
        <w:br/>
      </w:r>
      <w:r w:rsidRPr="000E759B">
        <w:rPr>
          <w:rFonts w:ascii="BrowalliaUPC" w:hAnsi="BrowalliaUPC" w:cs="BrowalliaUPC"/>
          <w:sz w:val="28"/>
          <w:szCs w:val="28"/>
          <w:cs/>
        </w:rPr>
        <w:t>สัญญาเช่าหรืออายุการให้ประโยชน์โดยประมาณของสินทรัพย์สิทธิการใช้แต่ละประเภท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แล้วแต่ระยะเวลาใด</w:t>
      </w:r>
      <w:r w:rsidRPr="000E759B">
        <w:rPr>
          <w:rFonts w:ascii="BrowalliaUPC" w:hAnsi="BrowalliaUPC" w:cs="BrowalliaUPC"/>
          <w:sz w:val="28"/>
          <w:szCs w:val="28"/>
        </w:rPr>
        <w:br/>
      </w:r>
      <w:r w:rsidRPr="000E759B">
        <w:rPr>
          <w:rFonts w:ascii="BrowalliaUPC" w:hAnsi="BrowalliaUPC" w:cs="BrowalliaUPC"/>
          <w:sz w:val="28"/>
          <w:szCs w:val="28"/>
          <w:cs/>
        </w:rPr>
        <w:t>จะสั้นกว่า ดังนี้</w:t>
      </w:r>
    </w:p>
    <w:p w14:paraId="770886B5" w14:textId="77777777" w:rsidR="00867702" w:rsidRPr="000E759B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  <w:cs/>
        </w:rPr>
      </w:pPr>
    </w:p>
    <w:tbl>
      <w:tblPr>
        <w:tblW w:w="7263" w:type="dxa"/>
        <w:tblInd w:w="1620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5400"/>
        <w:gridCol w:w="1863"/>
      </w:tblGrid>
      <w:tr w:rsidR="00867702" w:rsidRPr="000E759B" w14:paraId="61116048" w14:textId="77777777" w:rsidTr="003259B7">
        <w:tc>
          <w:tcPr>
            <w:tcW w:w="5400" w:type="dxa"/>
            <w:shd w:val="clear" w:color="auto" w:fill="auto"/>
          </w:tcPr>
          <w:p w14:paraId="1D24B47C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0E759B">
              <w:rPr>
                <w:rFonts w:ascii="BrowalliaUPC" w:eastAsia="SimSun" w:hAnsi="BrowalliaUPC" w:cs="BrowalliaUPC"/>
                <w:sz w:val="32"/>
                <w:szCs w:val="32"/>
              </w:rPr>
              <w:br w:type="page"/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>อาคาร</w:t>
            </w:r>
          </w:p>
        </w:tc>
        <w:tc>
          <w:tcPr>
            <w:tcW w:w="1863" w:type="dxa"/>
            <w:shd w:val="clear" w:color="auto" w:fill="auto"/>
          </w:tcPr>
          <w:p w14:paraId="242CADB9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20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867702" w:rsidRPr="000E759B" w14:paraId="700487FF" w14:textId="77777777" w:rsidTr="003259B7">
        <w:tc>
          <w:tcPr>
            <w:tcW w:w="5400" w:type="dxa"/>
            <w:shd w:val="clear" w:color="auto" w:fill="auto"/>
          </w:tcPr>
          <w:p w14:paraId="72A78E55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th-TH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863" w:type="dxa"/>
            <w:shd w:val="clear" w:color="auto" w:fill="auto"/>
          </w:tcPr>
          <w:p w14:paraId="210C4D77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5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867702" w:rsidRPr="000E759B" w14:paraId="04D83CFD" w14:textId="77777777" w:rsidTr="003259B7">
        <w:tc>
          <w:tcPr>
            <w:tcW w:w="5400" w:type="dxa"/>
            <w:shd w:val="clear" w:color="auto" w:fill="auto"/>
          </w:tcPr>
          <w:p w14:paraId="78E2438F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40"/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>ยานพาหนะ</w:t>
            </w:r>
          </w:p>
        </w:tc>
        <w:tc>
          <w:tcPr>
            <w:tcW w:w="1863" w:type="dxa"/>
            <w:shd w:val="clear" w:color="auto" w:fill="auto"/>
          </w:tcPr>
          <w:p w14:paraId="1B46C3F5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</w:tr>
    </w:tbl>
    <w:p w14:paraId="54667854" w14:textId="77777777" w:rsidR="003259B7" w:rsidRPr="000E759B" w:rsidRDefault="003259B7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353BF402" w14:textId="7151F516" w:rsidR="00867702" w:rsidRPr="000E759B" w:rsidRDefault="00867702" w:rsidP="007F2A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ณ วันเริ่มต้นของสัญญาเช่า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กลุ่มบริษัทวัดมูลค่าหนี้สินตามสัญญาเช่าด้วยมูลค่าปัจจุบันของจำนวนเงินที่ต้องจ่ายตามสัญญาเช่าตลอดอายุสัญญาเช่า หากอัตราดอกเบี้ยตามนัยของหนี้สินสัญญาเช่านั้นไม่สามารถ</w:t>
      </w:r>
      <w:r w:rsidR="00CA32D5" w:rsidRPr="000E759B">
        <w:rPr>
          <w:rFonts w:ascii="BrowalliaUPC" w:hAnsi="BrowalliaUPC" w:cs="BrowalliaUPC"/>
          <w:sz w:val="28"/>
          <w:szCs w:val="28"/>
        </w:rPr>
        <w:br/>
      </w:r>
      <w:r w:rsidRPr="000E759B">
        <w:rPr>
          <w:rFonts w:ascii="BrowalliaUPC" w:hAnsi="BrowalliaUPC" w:cs="BrowalliaUPC"/>
          <w:sz w:val="28"/>
          <w:szCs w:val="28"/>
          <w:cs/>
        </w:rPr>
        <w:t>กำหนดได้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กลุ่มบริษัทคิดลดมูลค่าปัจจุบันของจำนวนเงินที่ต้องจ่ายตามสัญญาเช่าโดยใช้อัตราดอกเบี้ย</w:t>
      </w:r>
      <w:r w:rsidR="00CA32D5" w:rsidRPr="000E759B">
        <w:rPr>
          <w:rFonts w:ascii="BrowalliaUPC" w:hAnsi="BrowalliaUPC" w:cs="BrowalliaUPC"/>
          <w:sz w:val="28"/>
          <w:szCs w:val="28"/>
        </w:rPr>
        <w:br/>
      </w:r>
      <w:r w:rsidRPr="000E759B">
        <w:rPr>
          <w:rFonts w:ascii="BrowalliaUPC" w:hAnsi="BrowalliaUPC" w:cs="BrowalliaUPC"/>
          <w:sz w:val="28"/>
          <w:szCs w:val="28"/>
          <w:cs/>
        </w:rPr>
        <w:t>การกู้ยืมส่วนเพิ่ม ทั้งนี้ อัตราดอกเบี้ยการกู้ยืมส่วนเพิ่มอ้างอิงจากอัตราดอกเบี้ยเงินกู้ยืมที่บริษัทคาดว่าจะต้องจ่ายเพื่อกู้ยืมเงินจำนวนเดียวกันในระยะเวลาใกล้เคียงกันเพื่อให้ได้มาซึ่งสินทรัพย์นั้น</w:t>
      </w:r>
    </w:p>
    <w:p w14:paraId="792910BC" w14:textId="23BA6983" w:rsidR="007669E4" w:rsidRPr="000E759B" w:rsidRDefault="007669E4" w:rsidP="007F2A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5C8FA361" w14:textId="3570608F" w:rsidR="00867702" w:rsidRPr="000E759B" w:rsidRDefault="00867702" w:rsidP="007F2A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จำนวนเงินที่ต้องจ่ายตามสัญญาเช่า ประกอบด้วยค่าเช่าคงที่หักด้วยสิ่งจูงใจตามสัญญาเช่า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จำนวนเงินที่คาดว่าจะจ่ายภายใต้การรับประกันมูลค่าคงเหลือ รวมถึงราคาใช้สิทธิของสิทธิ</w:t>
      </w:r>
      <w:r w:rsidR="005A03CF" w:rsidRPr="000E759B">
        <w:rPr>
          <w:rFonts w:ascii="BrowalliaUPC" w:hAnsi="BrowalliaUPC" w:cs="BrowalliaUPC"/>
          <w:sz w:val="28"/>
          <w:szCs w:val="28"/>
          <w:cs/>
        </w:rPr>
        <w:t>เผื่อ</w:t>
      </w:r>
      <w:r w:rsidRPr="000E759B">
        <w:rPr>
          <w:rFonts w:ascii="BrowalliaUPC" w:hAnsi="BrowalliaUPC" w:cs="BrowalliaUPC"/>
          <w:sz w:val="28"/>
          <w:szCs w:val="28"/>
          <w:cs/>
        </w:rPr>
        <w:t>เลือกซื้อซึ่งมีความแน่นอนอย่างสมเหตุสมผลที่กลุ่มบริษัทจะใช้สิทธิ</w:t>
      </w:r>
      <w:r w:rsidR="005A03CF" w:rsidRPr="000E759B">
        <w:rPr>
          <w:rFonts w:ascii="BrowalliaUPC" w:hAnsi="BrowalliaUPC" w:cs="BrowalliaUPC"/>
          <w:sz w:val="28"/>
          <w:szCs w:val="28"/>
          <w:cs/>
        </w:rPr>
        <w:t>เผื่อเลือก</w:t>
      </w:r>
      <w:r w:rsidRPr="000E759B">
        <w:rPr>
          <w:rFonts w:ascii="BrowalliaUPC" w:hAnsi="BrowalliaUPC" w:cs="BrowalliaUPC"/>
          <w:sz w:val="28"/>
          <w:szCs w:val="28"/>
          <w:cs/>
        </w:rPr>
        <w:t>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</w:t>
      </w:r>
      <w:r w:rsidR="005A03CF" w:rsidRPr="000E759B">
        <w:rPr>
          <w:rFonts w:ascii="BrowalliaUPC" w:hAnsi="BrowalliaUPC" w:cs="BrowalliaUPC"/>
          <w:sz w:val="28"/>
          <w:szCs w:val="28"/>
          <w:cs/>
        </w:rPr>
        <w:t>เผื่อเลือก</w:t>
      </w:r>
      <w:r w:rsidRPr="000E759B">
        <w:rPr>
          <w:rFonts w:ascii="BrowalliaUPC" w:hAnsi="BrowalliaUPC" w:cs="BrowalliaUPC"/>
          <w:sz w:val="28"/>
          <w:szCs w:val="28"/>
          <w:cs/>
        </w:rPr>
        <w:t>ในการยกเลิกสัญญาเช่า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</w:p>
    <w:p w14:paraId="4BCAB827" w14:textId="55B1CEE0" w:rsidR="00370652" w:rsidRPr="000E759B" w:rsidRDefault="00370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</w:rPr>
        <w:br w:type="page"/>
      </w:r>
    </w:p>
    <w:p w14:paraId="5B59B159" w14:textId="0E25661A" w:rsidR="00867702" w:rsidRPr="000E759B" w:rsidRDefault="00867702" w:rsidP="007F2A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หลังจากวันที่สัญญาเช่าเริ่มมีผล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</w:t>
      </w:r>
    </w:p>
    <w:p w14:paraId="1AF58BB6" w14:textId="77777777" w:rsidR="00867702" w:rsidRPr="000E759B" w:rsidRDefault="00867702" w:rsidP="007F2A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58FD7991" w14:textId="6CE164A0" w:rsidR="00867702" w:rsidRPr="000E759B" w:rsidRDefault="00867702" w:rsidP="007F2A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นอกจากนี้ มูลค่าตามบัญชีของหนี้สินตามสัญญาเช่าจะถูกประเมินใหม่เมื่อมีการเปลี่ยนแปลงอายุสัญญาเช่า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</w:t>
      </w:r>
      <w:r w:rsidR="005A03CF" w:rsidRPr="000E759B">
        <w:rPr>
          <w:rFonts w:ascii="BrowalliaUPC" w:hAnsi="BrowalliaUPC" w:cs="BrowalliaUPC"/>
          <w:sz w:val="28"/>
          <w:szCs w:val="28"/>
          <w:cs/>
        </w:rPr>
        <w:t>เผื่อ</w:t>
      </w:r>
      <w:r w:rsidRPr="000E759B">
        <w:rPr>
          <w:rFonts w:ascii="BrowalliaUPC" w:hAnsi="BrowalliaUPC" w:cs="BrowalliaUPC"/>
          <w:sz w:val="28"/>
          <w:szCs w:val="28"/>
          <w:cs/>
        </w:rPr>
        <w:t>เลือกซื้อสินทรัพย์อ้างอิงผลกระทบจากการประเมินมูลค่าของหนี้สินตามสัญญาเช่าใหม่จะส่งผลให้มูลค่าตามบัญชีของสินทรัพย์สิทธิการใช้เปลี่ยนแปลงไป อย่างไรก็ตาม หากมูลค่าตามบัญชีของสินทรัพย์สิทธิการใช้มีมูลค่าลดลงจนเป็นศูนย์แล้ว ผลกระทบดังกล่าว จะถูกรับรู้เข้ากำไรหรือขาดทุน</w:t>
      </w:r>
    </w:p>
    <w:p w14:paraId="0F2D8F36" w14:textId="77777777" w:rsidR="00867702" w:rsidRPr="000E759B" w:rsidRDefault="00867702" w:rsidP="007F2A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61DBD4CB" w14:textId="70343F1B" w:rsidR="00867702" w:rsidRPr="000E759B" w:rsidRDefault="00867702" w:rsidP="007F2A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เว้นแต่สัญญาเช่าที่มีอายุสัญญาเช่า </w:t>
      </w:r>
      <w:r w:rsidRPr="000E759B">
        <w:rPr>
          <w:rFonts w:ascii="BrowalliaUPC" w:hAnsi="BrowalliaUPC" w:cs="BrowalliaUPC"/>
          <w:sz w:val="28"/>
          <w:szCs w:val="28"/>
        </w:rPr>
        <w:t xml:space="preserve">12 </w:t>
      </w:r>
      <w:r w:rsidRPr="000E759B">
        <w:rPr>
          <w:rFonts w:ascii="BrowalliaUPC" w:hAnsi="BrowalliaUPC" w:cs="BrowalliaUPC"/>
          <w:sz w:val="28"/>
          <w:szCs w:val="28"/>
          <w:cs/>
        </w:rPr>
        <w:t>เดือนหรือน้อยกว่า นับตั้งแต่วันที่สัญญาเช่าเริ่มมีผล หรือสัญญาเช่าซึ่งสินทรัพย์อ้างอิง</w:t>
      </w:r>
      <w:r w:rsidR="00CA32D5" w:rsidRPr="000E759B">
        <w:rPr>
          <w:rFonts w:ascii="BrowalliaUPC" w:hAnsi="BrowalliaUPC" w:cs="BrowalliaUPC"/>
          <w:sz w:val="28"/>
          <w:szCs w:val="28"/>
        </w:rPr>
        <w:br/>
      </w:r>
      <w:r w:rsidRPr="000E759B">
        <w:rPr>
          <w:rFonts w:ascii="BrowalliaUPC" w:hAnsi="BrowalliaUPC" w:cs="BrowalliaUPC"/>
          <w:sz w:val="28"/>
          <w:szCs w:val="28"/>
          <w:cs/>
        </w:rPr>
        <w:t>มีมูลค่าต่ำ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="005A03CF" w:rsidRPr="000E759B">
        <w:rPr>
          <w:rFonts w:ascii="BrowalliaUPC" w:hAnsi="BrowalliaUPC" w:cs="BrowalliaUPC"/>
          <w:sz w:val="28"/>
          <w:szCs w:val="28"/>
          <w:cs/>
        </w:rPr>
        <w:t>โดย</w:t>
      </w:r>
      <w:r w:rsidRPr="000E759B">
        <w:rPr>
          <w:rFonts w:ascii="BrowalliaUPC" w:hAnsi="BrowalliaUPC" w:cs="BrowalliaUPC"/>
          <w:sz w:val="28"/>
          <w:szCs w:val="28"/>
          <w:cs/>
        </w:rPr>
        <w:t>จะบันทึกเป็นค่าใช้จ่ายตามวิธีเส้นตรงตลอดอายุสัญญาเช่า</w:t>
      </w:r>
    </w:p>
    <w:p w14:paraId="0AED2115" w14:textId="77777777" w:rsidR="00E471FB" w:rsidRPr="000E759B" w:rsidRDefault="00E471FB" w:rsidP="007F2A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37F3DA97" w14:textId="77777777" w:rsidR="00867702" w:rsidRPr="000E759B" w:rsidRDefault="00867702" w:rsidP="007F2A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0E759B">
        <w:rPr>
          <w:rFonts w:ascii="BrowalliaUPC" w:hAnsi="BrowalliaUPC" w:cs="BrowalliaUPC"/>
          <w:sz w:val="28"/>
          <w:szCs w:val="28"/>
          <w:u w:val="single"/>
          <w:cs/>
        </w:rPr>
        <w:t>กลุ่มบริษัทในฐานะผู้ให้เช่า</w:t>
      </w:r>
    </w:p>
    <w:p w14:paraId="55951119" w14:textId="77777777" w:rsidR="00867702" w:rsidRPr="000E759B" w:rsidRDefault="00867702" w:rsidP="007F2A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ตามสัญญาเช่า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52BDC1E0" w14:textId="77777777" w:rsidR="00867702" w:rsidRPr="000E759B" w:rsidRDefault="00867702" w:rsidP="007F2A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ab/>
      </w:r>
    </w:p>
    <w:p w14:paraId="54C38764" w14:textId="19B383BB" w:rsidR="00867702" w:rsidRPr="000E759B" w:rsidRDefault="00867702" w:rsidP="007F2A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</w:t>
      </w:r>
      <w:r w:rsidRPr="000E759B">
        <w:rPr>
          <w:rFonts w:ascii="BrowalliaUPC" w:hAnsi="BrowalliaUPC" w:cs="BrowalliaUPC"/>
          <w:sz w:val="28"/>
          <w:szCs w:val="28"/>
        </w:rPr>
        <w:br/>
      </w:r>
      <w:r w:rsidRPr="000E759B">
        <w:rPr>
          <w:rFonts w:ascii="BrowalliaUPC" w:hAnsi="BrowalliaUPC" w:cs="BrowalliaUPC"/>
          <w:sz w:val="28"/>
          <w:szCs w:val="28"/>
          <w:cs/>
        </w:rPr>
        <w:t>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</w:t>
      </w:r>
      <w:r w:rsidR="003259B7" w:rsidRPr="000E759B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492FE9AB" w14:textId="77777777" w:rsidR="00867702" w:rsidRPr="000E759B" w:rsidRDefault="00867702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4E242E9F" w14:textId="77777777" w:rsidR="00867702" w:rsidRPr="000E759B" w:rsidRDefault="00867702" w:rsidP="00E750B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เงินกู้ยืม</w:t>
      </w:r>
    </w:p>
    <w:p w14:paraId="5D1D5A02" w14:textId="77777777" w:rsidR="00867702" w:rsidRPr="000E759B" w:rsidRDefault="00867702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4A12ED2C" w14:textId="77777777" w:rsidR="00867702" w:rsidRPr="000E759B" w:rsidRDefault="00867702" w:rsidP="009412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เงินกู้ยืม รับรู้เริ่มแรกด้วยมูลค่ายุติธรรมของสิ่งตอบแทนที่ได้รับหักด้วยต้นทุนการจัดทำรายการที่เกิดขึ้น</w:t>
      </w:r>
    </w:p>
    <w:p w14:paraId="532180C8" w14:textId="77777777" w:rsidR="00867702" w:rsidRPr="000E759B" w:rsidRDefault="00867702" w:rsidP="009412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475663A7" w14:textId="346613DF" w:rsidR="00867702" w:rsidRPr="000E759B" w:rsidRDefault="00867702" w:rsidP="009412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ค่าธรรมเนียมที่จ่ายไปเพื่อให้ได้เงินกู้มา จะถูก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 ค่าธรรมเนียมจะถูก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4B152628" w14:textId="77777777" w:rsidR="00D96AEC" w:rsidRDefault="00D96AEC" w:rsidP="009412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38372F07" w14:textId="77777777" w:rsidR="00A707C8" w:rsidRDefault="00A707C8" w:rsidP="009412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71AEF222" w14:textId="77777777" w:rsidR="00A707C8" w:rsidRPr="000E759B" w:rsidRDefault="00A707C8" w:rsidP="009412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4040CE8D" w14:textId="77777777" w:rsidR="00867702" w:rsidRPr="000E759B" w:rsidRDefault="00867702" w:rsidP="009412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ไม่น้อยกว่า</w:t>
      </w:r>
      <w:r w:rsidRPr="000E759B">
        <w:rPr>
          <w:rFonts w:ascii="BrowalliaUPC" w:hAnsi="BrowalliaUPC" w:cs="BrowalliaUPC"/>
          <w:sz w:val="28"/>
          <w:szCs w:val="28"/>
        </w:rPr>
        <w:t xml:space="preserve"> 12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เดือน นับจากวันที่ในงบแสดงฐานะการเงิน หากเงินกู้ยืมนั้นไม่เข้าเงื่อนไขดังกล่าวข้างต้น จะจัดประเภทเป็นหนี้สินไม่หมุนเวียน </w:t>
      </w:r>
    </w:p>
    <w:p w14:paraId="1140CE84" w14:textId="77777777" w:rsidR="00867702" w:rsidRPr="008956E4" w:rsidRDefault="00867702" w:rsidP="009412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4"/>
          <w:szCs w:val="24"/>
        </w:rPr>
      </w:pPr>
    </w:p>
    <w:p w14:paraId="7E3F68E1" w14:textId="77777777" w:rsidR="00867702" w:rsidRPr="000E759B" w:rsidRDefault="00867702" w:rsidP="009412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ต้นทุนการกู้ยืมของเงินกู้ยืมรับรู้ตามวิธีอัตราดอกเบี้ยที่แท้จริง</w:t>
      </w:r>
    </w:p>
    <w:p w14:paraId="620BD17E" w14:textId="77777777" w:rsidR="00623231" w:rsidRPr="008956E4" w:rsidRDefault="00623231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6FD32A17" w14:textId="77777777" w:rsidR="00867702" w:rsidRPr="000E759B" w:rsidRDefault="00867702" w:rsidP="00E750B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ผลประโยชน์ของพนักงาน</w:t>
      </w:r>
    </w:p>
    <w:p w14:paraId="1302B217" w14:textId="77777777" w:rsidR="00867702" w:rsidRPr="008956E4" w:rsidRDefault="00867702" w:rsidP="00867702">
      <w:pPr>
        <w:tabs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UPC" w:hAnsi="BrowalliaUPC" w:cs="BrowalliaUPC"/>
          <w:sz w:val="24"/>
          <w:szCs w:val="24"/>
        </w:rPr>
      </w:pPr>
    </w:p>
    <w:p w14:paraId="6976C809" w14:textId="77777777" w:rsidR="00867702" w:rsidRPr="000E759B" w:rsidRDefault="00867702" w:rsidP="009412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u w:val="single"/>
          <w:cs/>
        </w:rPr>
      </w:pPr>
      <w:r w:rsidRPr="000E759B">
        <w:rPr>
          <w:rFonts w:ascii="BrowalliaUPC" w:hAnsi="BrowalliaUPC" w:cs="BrowalliaUPC"/>
          <w:sz w:val="28"/>
          <w:szCs w:val="28"/>
          <w:u w:val="single"/>
          <w:cs/>
        </w:rPr>
        <w:t>ผลประโยชน์ระยะสั้นของพนักงาน</w:t>
      </w:r>
    </w:p>
    <w:p w14:paraId="418C569D" w14:textId="74CAAD5A" w:rsidR="00FA655E" w:rsidRPr="000E759B" w:rsidRDefault="00867702" w:rsidP="009412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เงินเดือน ค่าจ้าง โบนัส และเงินสมทบกองทุนประกันสังคม รับรู้เป็นค่าใช้จ่ายเมื่อเกิดรายการ</w:t>
      </w:r>
    </w:p>
    <w:p w14:paraId="099A1538" w14:textId="772CB0B9" w:rsidR="00433F41" w:rsidRPr="008956E4" w:rsidRDefault="00433F41" w:rsidP="009412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4"/>
          <w:szCs w:val="24"/>
        </w:rPr>
      </w:pPr>
    </w:p>
    <w:p w14:paraId="296C1DAD" w14:textId="77777777" w:rsidR="00867702" w:rsidRPr="000E759B" w:rsidRDefault="00867702" w:rsidP="009412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u w:val="single"/>
          <w:cs/>
        </w:rPr>
      </w:pPr>
      <w:r w:rsidRPr="000E759B">
        <w:rPr>
          <w:rFonts w:ascii="BrowalliaUPC" w:hAnsi="BrowalliaUPC" w:cs="BrowalliaUPC"/>
          <w:sz w:val="28"/>
          <w:szCs w:val="28"/>
          <w:u w:val="single"/>
          <w:cs/>
        </w:rPr>
        <w:t>ผลประโยชน์หลังออกจากงานของพนักงาน (โครงการสมทบเงิน)</w:t>
      </w:r>
    </w:p>
    <w:p w14:paraId="33BB3038" w14:textId="77777777" w:rsidR="00867702" w:rsidRPr="000E759B" w:rsidRDefault="00867702" w:rsidP="009412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กลุ่มบริษัทและพนักงานของกลุ่มบริษัทได้ร่วมกันจัดตั้งกองทุนสำรองเลี้ยงชีพ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2CD5024E" w14:textId="77777777" w:rsidR="0044129D" w:rsidRPr="00432020" w:rsidRDefault="0044129D" w:rsidP="003278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4"/>
          <w:szCs w:val="24"/>
        </w:rPr>
      </w:pPr>
    </w:p>
    <w:p w14:paraId="368553FC" w14:textId="77777777" w:rsidR="00867702" w:rsidRPr="000E759B" w:rsidRDefault="00867702" w:rsidP="003278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0E759B">
        <w:rPr>
          <w:rFonts w:ascii="BrowalliaUPC" w:hAnsi="BrowalliaUPC" w:cs="BrowalliaUPC"/>
          <w:sz w:val="28"/>
          <w:szCs w:val="28"/>
          <w:u w:val="single"/>
          <w:cs/>
        </w:rPr>
        <w:t xml:space="preserve">ผลประโยชน์หลังออกจากงานของพนักงาน (โครงการผลประโยชน์) </w:t>
      </w:r>
    </w:p>
    <w:p w14:paraId="33F3B4E0" w14:textId="77777777" w:rsidR="00867702" w:rsidRPr="000E759B" w:rsidRDefault="00867702" w:rsidP="003278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 xml:space="preserve">กลุ่มบริษัทมีภาระต้องจ่ายเงินชดเชยให้แก่พนักงานเมื่อออกจากงานตามกฎหมายแรงงาน ซึ่งกลุ่มบริษัทบันทึกหนี้สินตามโครงการผลประโยชน์หลังออกจากงานของพนักงานจากการคำนวณตามหลักคณิตศาสตร์ประกันภัย โดยใช้วิธีคิดลดแต่ละหน่วยที่ประมาณการไว้  </w:t>
      </w:r>
    </w:p>
    <w:p w14:paraId="276ED669" w14:textId="77777777" w:rsidR="00867702" w:rsidRPr="00432020" w:rsidRDefault="00867702" w:rsidP="003278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4"/>
          <w:szCs w:val="24"/>
        </w:rPr>
      </w:pPr>
    </w:p>
    <w:p w14:paraId="6224363C" w14:textId="77777777" w:rsidR="00867702" w:rsidRPr="000E759B" w:rsidRDefault="00867702" w:rsidP="003278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หนี้สินของโครงการผลประโยชน์หลังออกจากงานของพนักงาน ประกอบด้วย มูลค่าปัจจุบันของภาระผูกพันตามโครงการผลประโยชน์ และกำไร (ขาดทุน) จากการประมาณการตามหลักคณิตศาสตร์ประกันภัย</w:t>
      </w:r>
    </w:p>
    <w:p w14:paraId="0A4451EB" w14:textId="77777777" w:rsidR="008810F9" w:rsidRPr="00432020" w:rsidRDefault="008810F9" w:rsidP="003278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4"/>
          <w:szCs w:val="24"/>
        </w:rPr>
      </w:pPr>
    </w:p>
    <w:p w14:paraId="482D5324" w14:textId="77777777" w:rsidR="00867702" w:rsidRPr="000E759B" w:rsidRDefault="00867702" w:rsidP="003278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 จะถูกรับรู้ในกำไรขาดทุนเบ็ดเสร็จอื่น</w:t>
      </w:r>
    </w:p>
    <w:p w14:paraId="66D4DE09" w14:textId="77777777" w:rsidR="007C1B96" w:rsidRPr="00432020" w:rsidRDefault="007C1B96" w:rsidP="00867702">
      <w:pPr>
        <w:tabs>
          <w:tab w:val="clear" w:pos="454"/>
          <w:tab w:val="left" w:pos="990"/>
          <w:tab w:val="left" w:pos="1080"/>
        </w:tabs>
        <w:spacing w:line="240" w:lineRule="auto"/>
        <w:jc w:val="thaiDistribute"/>
        <w:rPr>
          <w:rFonts w:ascii="BrowalliaUPC" w:hAnsi="BrowalliaUPC" w:cs="BrowalliaUPC"/>
          <w:sz w:val="24"/>
          <w:szCs w:val="24"/>
        </w:rPr>
      </w:pPr>
    </w:p>
    <w:p w14:paraId="33D945F1" w14:textId="77777777" w:rsidR="00867702" w:rsidRPr="000E759B" w:rsidRDefault="00867702" w:rsidP="00E750B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ภาษีเงินได้</w:t>
      </w:r>
    </w:p>
    <w:p w14:paraId="315D0372" w14:textId="77777777" w:rsidR="00867702" w:rsidRPr="00432020" w:rsidRDefault="00867702" w:rsidP="00867702">
      <w:pPr>
        <w:spacing w:line="240" w:lineRule="auto"/>
        <w:ind w:left="990"/>
        <w:rPr>
          <w:rFonts w:ascii="BrowalliaUPC" w:hAnsi="BrowalliaUPC" w:cs="BrowalliaUPC"/>
          <w:spacing w:val="-6"/>
          <w:sz w:val="24"/>
          <w:szCs w:val="24"/>
        </w:rPr>
      </w:pPr>
    </w:p>
    <w:p w14:paraId="5859FE89" w14:textId="0F56ED1E" w:rsidR="00867702" w:rsidRPr="000E759B" w:rsidRDefault="00867702" w:rsidP="00DC69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ค่าใช้จ่ายภาษีเงินได้สำหรับปี ประกอบด้วย ภาษีเงินได้ปัจจุบันและภาษีเงินได้รอการตัดบัญชี ภาษีเงินได้ปัจจุบันและภาษีเงินได้รอการตัดบัญชี รับรู้ในกำไรหรือขาดทุน เว้นแต่ในส่วนที่เกี่ยวกับรายการที่รับรู้โดยตรง</w:t>
      </w:r>
      <w:r w:rsidR="007C1B96" w:rsidRPr="000E759B">
        <w:rPr>
          <w:rFonts w:ascii="BrowalliaUPC" w:hAnsi="BrowalliaUPC" w:cs="BrowalliaUPC"/>
          <w:sz w:val="28"/>
          <w:szCs w:val="28"/>
          <w:cs/>
        </w:rPr>
        <w:br/>
      </w:r>
      <w:r w:rsidRPr="000E759B">
        <w:rPr>
          <w:rFonts w:ascii="BrowalliaUPC" w:hAnsi="BrowalliaUPC" w:cs="BrowalliaUPC"/>
          <w:sz w:val="28"/>
          <w:szCs w:val="28"/>
          <w:cs/>
        </w:rPr>
        <w:t>ในส่วนของผู้ถือหุ้นหรือกำไรขาดทุนเบ็ดเสร็จอื่น</w:t>
      </w:r>
    </w:p>
    <w:p w14:paraId="0F86AA9C" w14:textId="77777777" w:rsidR="00867702" w:rsidRPr="00432020" w:rsidRDefault="00867702" w:rsidP="00DC69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4"/>
          <w:szCs w:val="24"/>
        </w:rPr>
      </w:pPr>
    </w:p>
    <w:p w14:paraId="3C4BD82C" w14:textId="77777777" w:rsidR="00867702" w:rsidRPr="000E759B" w:rsidRDefault="00867702" w:rsidP="00DC69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0E759B">
        <w:rPr>
          <w:rFonts w:ascii="BrowalliaUPC" w:hAnsi="BrowalliaUPC" w:cs="BrowalliaUPC"/>
          <w:sz w:val="28"/>
          <w:szCs w:val="28"/>
          <w:u w:val="single"/>
          <w:cs/>
        </w:rPr>
        <w:t>ภาษีเงินได้ปัจจุบัน</w:t>
      </w:r>
    </w:p>
    <w:p w14:paraId="44B0DDFC" w14:textId="14D35651" w:rsidR="00867702" w:rsidRPr="000E759B" w:rsidRDefault="00867702" w:rsidP="00DC69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ภาษีเงินได้ปัจจุบัน ได้แก่ ภาษีที่คาดว่าจะจ่ายชำระหรือจะได้รับชำระ โดยคำนวณจากกำไรหรือขาดทุนประจำปีที่ต้องเสียภาษี ซึ่งแตกต่างจากกำไรขาดทุนที่ปรากฏในงบการเงิน คูณด้วยอัตราภาษีที่ประกาศใช้หรือที่คาดว่ามีบังคับใช้ ณ วันสิ้นรอบระยะเวลารายงาน และรวมรายการการปรับปรุงทางภาษีที่เกี่ยวกับรายการในปีก่อนๆ</w:t>
      </w:r>
    </w:p>
    <w:p w14:paraId="5CBD3968" w14:textId="77777777" w:rsidR="0049583B" w:rsidRPr="000E759B" w:rsidRDefault="0049583B" w:rsidP="00DC69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71CC2C5B" w14:textId="77777777" w:rsidR="00C058E8" w:rsidRPr="000E759B" w:rsidRDefault="00C058E8" w:rsidP="00DC69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65548FD1" w14:textId="77777777" w:rsidR="00867702" w:rsidRPr="000E759B" w:rsidRDefault="00867702" w:rsidP="00DC69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0E759B">
        <w:rPr>
          <w:rFonts w:ascii="BrowalliaUPC" w:hAnsi="BrowalliaUPC" w:cs="BrowalliaUPC"/>
          <w:sz w:val="28"/>
          <w:szCs w:val="28"/>
          <w:u w:val="single"/>
          <w:cs/>
        </w:rPr>
        <w:t>ภาษีเงินได้รอการตัดบัญชี</w:t>
      </w:r>
    </w:p>
    <w:p w14:paraId="781E24AE" w14:textId="0AA320AB" w:rsidR="00867702" w:rsidRPr="000E759B" w:rsidRDefault="00867702" w:rsidP="00DC69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การคำนวณทางภาษี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</w:t>
      </w:r>
      <w:r w:rsidR="007C1B96" w:rsidRPr="000E759B">
        <w:rPr>
          <w:rFonts w:ascii="BrowalliaUPC" w:hAnsi="BrowalliaUPC" w:cs="BrowalliaUPC"/>
          <w:sz w:val="28"/>
          <w:szCs w:val="28"/>
          <w:cs/>
        </w:rPr>
        <w:br/>
      </w:r>
      <w:r w:rsidRPr="000E759B">
        <w:rPr>
          <w:rFonts w:ascii="BrowalliaUPC" w:hAnsi="BrowalliaUPC" w:cs="BrowalliaUPC"/>
          <w:sz w:val="28"/>
          <w:szCs w:val="28"/>
          <w:cs/>
        </w:rPr>
        <w:t>ผลบังคับใช้ ณ วันสิ้นรอบระยะเวลารายงาน</w:t>
      </w:r>
    </w:p>
    <w:p w14:paraId="37722CA9" w14:textId="77777777" w:rsidR="00867702" w:rsidRPr="000E759B" w:rsidRDefault="00867702" w:rsidP="00DC69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32281634" w14:textId="2DE8C2D0" w:rsidR="00867702" w:rsidRPr="000E759B" w:rsidRDefault="00867702" w:rsidP="00DC69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 </w:t>
      </w:r>
      <w:r w:rsidR="00577C50" w:rsidRPr="000E759B">
        <w:rPr>
          <w:rFonts w:ascii="BrowalliaUPC" w:hAnsi="BrowalliaUPC" w:cs="BrowalliaUPC"/>
          <w:sz w:val="28"/>
          <w:szCs w:val="28"/>
        </w:rPr>
        <w:br/>
      </w:r>
      <w:r w:rsidRPr="000E759B">
        <w:rPr>
          <w:rFonts w:ascii="BrowalliaUPC" w:hAnsi="BrowalliaUPC" w:cs="BrowalliaUPC"/>
          <w:sz w:val="28"/>
          <w:szCs w:val="28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</w:t>
      </w:r>
      <w:r w:rsidR="00577C50" w:rsidRPr="000E759B">
        <w:rPr>
          <w:rFonts w:ascii="BrowalliaUPC" w:hAnsi="BrowalliaUPC" w:cs="BrowalliaUPC"/>
          <w:sz w:val="28"/>
          <w:szCs w:val="28"/>
        </w:rPr>
        <w:br/>
      </w:r>
      <w:r w:rsidRPr="000E759B">
        <w:rPr>
          <w:rFonts w:ascii="BrowalliaUPC" w:hAnsi="BrowalliaUPC" w:cs="BrowalliaUPC"/>
          <w:sz w:val="28"/>
          <w:szCs w:val="28"/>
          <w:cs/>
        </w:rPr>
        <w:t>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0E0201A2" w14:textId="77777777" w:rsidR="00433F41" w:rsidRPr="000E759B" w:rsidRDefault="00433F41" w:rsidP="00867702">
      <w:pPr>
        <w:pStyle w:val="BodyText"/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3B528C1" w14:textId="77777777" w:rsidR="00867702" w:rsidRPr="000E759B" w:rsidRDefault="00867702" w:rsidP="00E750B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รายการบัญชีที่เป็นเงินตราต่างประเทศ</w:t>
      </w:r>
    </w:p>
    <w:p w14:paraId="37E95645" w14:textId="77777777" w:rsidR="00867702" w:rsidRPr="000E759B" w:rsidRDefault="00867702" w:rsidP="00867702">
      <w:pPr>
        <w:tabs>
          <w:tab w:val="clear" w:pos="454"/>
          <w:tab w:val="clear" w:pos="680"/>
          <w:tab w:val="left" w:pos="993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</w:rPr>
      </w:pPr>
    </w:p>
    <w:p w14:paraId="0D9F6CF6" w14:textId="2F340872" w:rsidR="00867702" w:rsidRPr="000E759B" w:rsidRDefault="00867702" w:rsidP="00B871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รายการบัญชีที่เกิดขึ้นในระหว่างปีที่มีค่าเป็นเงินตราต่างประเทศแปลงค่าเป็นเงินบาท โดยใช้อัตราแลกเปลี่ยน ณ วันที่เกิดรายการ สินทรัพย์และหนี้สินที่มีค่าเป็นเงินตราต่างประเทศ ณ วันที่ในงบฐานะการเงินแปลงค่าเป็นเงินบาท โดยใช้อัตราแลกเปลี่ยน ณ วันนั้น กำไรหรือขาดทุนจากการแปลงค่าเงินตราต่างประเทศบันทึกเป็นรายได้หรือค่าใช้จ่ายของรอบระยะเวลาบัญชี</w:t>
      </w:r>
    </w:p>
    <w:p w14:paraId="3823CF51" w14:textId="77777777" w:rsidR="00867702" w:rsidRPr="000E759B" w:rsidRDefault="00867702" w:rsidP="00867702">
      <w:pPr>
        <w:pStyle w:val="BodyText2"/>
        <w:tabs>
          <w:tab w:val="left" w:pos="1170"/>
        </w:tabs>
        <w:ind w:left="0" w:right="47" w:firstLine="0"/>
        <w:jc w:val="thaiDistribute"/>
        <w:rPr>
          <w:rFonts w:ascii="BrowalliaUPC" w:hAnsi="BrowalliaUPC" w:cs="BrowalliaUPC"/>
          <w:spacing w:val="-2"/>
          <w:sz w:val="28"/>
          <w:szCs w:val="28"/>
        </w:rPr>
      </w:pPr>
    </w:p>
    <w:p w14:paraId="50D527DF" w14:textId="77777777" w:rsidR="00867702" w:rsidRPr="000E759B" w:rsidRDefault="00867702" w:rsidP="00E750B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การวัดมูลค่ายุติธรรม</w:t>
      </w:r>
    </w:p>
    <w:p w14:paraId="1C6780DD" w14:textId="77777777" w:rsidR="00867702" w:rsidRPr="000E759B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pacing w:val="-2"/>
          <w:sz w:val="28"/>
          <w:szCs w:val="28"/>
        </w:rPr>
      </w:pPr>
    </w:p>
    <w:p w14:paraId="49C75283" w14:textId="77777777" w:rsidR="00867702" w:rsidRPr="000E759B" w:rsidRDefault="00867702" w:rsidP="00B871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3B1888D0" w14:textId="77777777" w:rsidR="003C2866" w:rsidRPr="000E759B" w:rsidRDefault="003C2866" w:rsidP="00B871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7EB53637" w14:textId="39C7A52D" w:rsidR="00867702" w:rsidRPr="000E759B" w:rsidRDefault="00867702" w:rsidP="00B871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0E759B">
        <w:rPr>
          <w:rFonts w:ascii="BrowalliaUPC" w:hAnsi="BrowalliaUPC" w:cs="BrowalliaUPC"/>
          <w:sz w:val="28"/>
          <w:szCs w:val="28"/>
          <w:cs/>
        </w:rPr>
        <w:t xml:space="preserve"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 </w:t>
      </w:r>
      <w:r w:rsidRPr="000E759B">
        <w:rPr>
          <w:rFonts w:ascii="BrowalliaUPC" w:hAnsi="BrowalliaUPC" w:cs="BrowalliaUPC"/>
          <w:sz w:val="28"/>
          <w:szCs w:val="28"/>
        </w:rPr>
        <w:t>3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35E56539" w14:textId="77777777" w:rsidR="007C1B96" w:rsidRPr="000E759B" w:rsidRDefault="007C1B96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pacing w:val="-2"/>
          <w:sz w:val="28"/>
          <w:szCs w:val="28"/>
          <w:cs/>
        </w:rPr>
      </w:pPr>
    </w:p>
    <w:tbl>
      <w:tblPr>
        <w:tblStyle w:val="TableGrid"/>
        <w:tblW w:w="8658" w:type="dxa"/>
        <w:tblInd w:w="7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7"/>
        <w:gridCol w:w="314"/>
        <w:gridCol w:w="6787"/>
      </w:tblGrid>
      <w:tr w:rsidR="00565339" w:rsidRPr="000E759B" w14:paraId="3878D81A" w14:textId="77777777" w:rsidTr="00E816A1">
        <w:tc>
          <w:tcPr>
            <w:tcW w:w="1557" w:type="dxa"/>
          </w:tcPr>
          <w:p w14:paraId="138CAB31" w14:textId="0A9A30A2" w:rsidR="00565339" w:rsidRPr="000E759B" w:rsidRDefault="00565339" w:rsidP="00867702">
            <w:pPr>
              <w:pStyle w:val="BodyText2"/>
              <w:tabs>
                <w:tab w:val="left" w:pos="1170"/>
              </w:tabs>
              <w:ind w:left="0" w:right="47" w:firstLine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ข้อมูลระดับ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1</w:t>
            </w:r>
          </w:p>
        </w:tc>
        <w:tc>
          <w:tcPr>
            <w:tcW w:w="314" w:type="dxa"/>
          </w:tcPr>
          <w:p w14:paraId="16903E83" w14:textId="296B0BD6" w:rsidR="00565339" w:rsidRPr="000E759B" w:rsidRDefault="00565339" w:rsidP="00867702">
            <w:pPr>
              <w:pStyle w:val="BodyText2"/>
              <w:tabs>
                <w:tab w:val="left" w:pos="1170"/>
              </w:tabs>
              <w:ind w:left="0" w:right="47" w:firstLine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:</w:t>
            </w:r>
          </w:p>
        </w:tc>
        <w:tc>
          <w:tcPr>
            <w:tcW w:w="6787" w:type="dxa"/>
          </w:tcPr>
          <w:p w14:paraId="36BAD48C" w14:textId="34373D0D" w:rsidR="00565339" w:rsidRPr="000E759B" w:rsidRDefault="00565339" w:rsidP="00867702">
            <w:pPr>
              <w:pStyle w:val="BodyText2"/>
              <w:tabs>
                <w:tab w:val="left" w:pos="1170"/>
              </w:tabs>
              <w:ind w:left="0" w:right="47" w:firstLine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เป็นราคาเสนอซื้อขาย (ไม่ต้องปรับปรุง) ในตลาดที่มีสภาพคล่องสำหรับสินทรัพย์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หรือหนี้สินอย่างเดียวกัน</w:t>
            </w:r>
          </w:p>
        </w:tc>
      </w:tr>
      <w:tr w:rsidR="00565339" w:rsidRPr="000E759B" w14:paraId="5DD7EF77" w14:textId="77777777" w:rsidTr="00E816A1">
        <w:tc>
          <w:tcPr>
            <w:tcW w:w="1557" w:type="dxa"/>
          </w:tcPr>
          <w:p w14:paraId="1F0C894B" w14:textId="61070A2B" w:rsidR="00565339" w:rsidRPr="000E759B" w:rsidRDefault="00565339" w:rsidP="00867702">
            <w:pPr>
              <w:pStyle w:val="BodyText2"/>
              <w:tabs>
                <w:tab w:val="left" w:pos="1170"/>
              </w:tabs>
              <w:ind w:left="0" w:right="47" w:firstLine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ข้อมูลระดับ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  <w:tc>
          <w:tcPr>
            <w:tcW w:w="314" w:type="dxa"/>
          </w:tcPr>
          <w:p w14:paraId="3EFBCD79" w14:textId="0AB1D681" w:rsidR="00565339" w:rsidRPr="000E759B" w:rsidRDefault="00565339" w:rsidP="00867702">
            <w:pPr>
              <w:pStyle w:val="BodyText2"/>
              <w:tabs>
                <w:tab w:val="left" w:pos="1170"/>
              </w:tabs>
              <w:ind w:left="0" w:right="47" w:firstLine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:</w:t>
            </w:r>
          </w:p>
        </w:tc>
        <w:tc>
          <w:tcPr>
            <w:tcW w:w="6787" w:type="dxa"/>
          </w:tcPr>
          <w:p w14:paraId="5D0682E2" w14:textId="0B7DF1F1" w:rsidR="00565339" w:rsidRPr="000E759B" w:rsidRDefault="00565339" w:rsidP="00867702">
            <w:pPr>
              <w:pStyle w:val="BodyText2"/>
              <w:tabs>
                <w:tab w:val="left" w:pos="1170"/>
              </w:tabs>
              <w:ind w:left="0" w:right="47" w:firstLine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เป็นข้อมูลอันนอกเหนือจากราคาเสนอซื้อขายซึ่งรวมอยู่ในระดับ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ที่สามารถอ้างอิง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หรือเทียบเคียงได้โดยตรงหรือโดยอ้อมสำหรับสินทรัพย์หรือหนี้สินนั้น</w:t>
            </w:r>
          </w:p>
        </w:tc>
      </w:tr>
      <w:tr w:rsidR="00565339" w:rsidRPr="000E759B" w14:paraId="21962D14" w14:textId="77777777" w:rsidTr="00E816A1">
        <w:tc>
          <w:tcPr>
            <w:tcW w:w="1557" w:type="dxa"/>
          </w:tcPr>
          <w:p w14:paraId="72BBC9B4" w14:textId="284215FA" w:rsidR="00565339" w:rsidRPr="000E759B" w:rsidRDefault="00565339" w:rsidP="00867702">
            <w:pPr>
              <w:pStyle w:val="BodyText2"/>
              <w:tabs>
                <w:tab w:val="left" w:pos="1170"/>
              </w:tabs>
              <w:ind w:left="0" w:right="47" w:firstLine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ข้อมูลระดับ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314" w:type="dxa"/>
          </w:tcPr>
          <w:p w14:paraId="2935E69E" w14:textId="637ECA75" w:rsidR="00565339" w:rsidRPr="000E759B" w:rsidRDefault="00565339" w:rsidP="00867702">
            <w:pPr>
              <w:pStyle w:val="BodyText2"/>
              <w:tabs>
                <w:tab w:val="left" w:pos="1170"/>
              </w:tabs>
              <w:ind w:left="0" w:right="47" w:firstLine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:</w:t>
            </w:r>
          </w:p>
        </w:tc>
        <w:tc>
          <w:tcPr>
            <w:tcW w:w="6787" w:type="dxa"/>
          </w:tcPr>
          <w:p w14:paraId="13DD085A" w14:textId="78799614" w:rsidR="00565339" w:rsidRPr="000E759B" w:rsidRDefault="00565339" w:rsidP="00867702">
            <w:pPr>
              <w:pStyle w:val="BodyText2"/>
              <w:tabs>
                <w:tab w:val="left" w:pos="1170"/>
              </w:tabs>
              <w:ind w:left="0" w:right="47" w:firstLine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เป็นข้อมูลที่ไม่สามารถอ้างอิงได้ซึ่งนำมาใช้กับสินทรัพย์หรือหนี้สินนั้น</w:t>
            </w:r>
          </w:p>
        </w:tc>
      </w:tr>
    </w:tbl>
    <w:p w14:paraId="299A3F57" w14:textId="77777777" w:rsidR="007C1B96" w:rsidRPr="000E759B" w:rsidRDefault="007C1B96" w:rsidP="00867702">
      <w:pPr>
        <w:pStyle w:val="BodyText2"/>
        <w:tabs>
          <w:tab w:val="left" w:pos="117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2F48DCE1" w14:textId="77777777" w:rsidR="00867702" w:rsidRPr="000E759B" w:rsidRDefault="00867702" w:rsidP="00E750B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การจ่ายเงินปันผล</w:t>
      </w:r>
    </w:p>
    <w:p w14:paraId="194E6BF9" w14:textId="77777777" w:rsidR="00867702" w:rsidRPr="000E759B" w:rsidRDefault="00867702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7090E6D4" w14:textId="56A55A2F" w:rsidR="00867702" w:rsidRPr="000E759B" w:rsidRDefault="00867702" w:rsidP="00B871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เงินปันผลจ่าย บันทึกในงบการเงินในรอบระยะเวลาบัญชีซึ่งที่ประชุมผู้ถือหุ้นหรือคณะกรรมการได้อนุมัติ</w:t>
      </w:r>
      <w:r w:rsidR="009C45C1" w:rsidRPr="000E759B">
        <w:rPr>
          <w:rFonts w:ascii="BrowalliaUPC" w:hAnsi="BrowalliaUPC" w:cs="BrowalliaUPC"/>
          <w:sz w:val="28"/>
          <w:szCs w:val="28"/>
        </w:rPr>
        <w:br/>
      </w:r>
      <w:r w:rsidRPr="000E759B">
        <w:rPr>
          <w:rFonts w:ascii="BrowalliaUPC" w:hAnsi="BrowalliaUPC" w:cs="BrowalliaUPC"/>
          <w:sz w:val="28"/>
          <w:szCs w:val="28"/>
          <w:cs/>
        </w:rPr>
        <w:t>การจ่ายเงินปันผล</w:t>
      </w:r>
    </w:p>
    <w:p w14:paraId="01F435C6" w14:textId="77777777" w:rsidR="00867702" w:rsidRPr="000E759B" w:rsidRDefault="00867702" w:rsidP="00867702">
      <w:pPr>
        <w:tabs>
          <w:tab w:val="clear" w:pos="227"/>
          <w:tab w:val="clear" w:pos="454"/>
          <w:tab w:val="left" w:pos="990"/>
        </w:tabs>
        <w:spacing w:line="240" w:lineRule="auto"/>
        <w:jc w:val="thaiDistribute"/>
        <w:outlineLvl w:val="0"/>
        <w:rPr>
          <w:rFonts w:ascii="BrowalliaUPC" w:hAnsi="BrowalliaUPC" w:cs="BrowalliaUPC"/>
          <w:sz w:val="28"/>
          <w:szCs w:val="28"/>
        </w:rPr>
      </w:pPr>
    </w:p>
    <w:p w14:paraId="0C6D0B44" w14:textId="115D06F1" w:rsidR="005424F4" w:rsidRPr="000E759B" w:rsidRDefault="00542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</w:rPr>
        <w:br w:type="page"/>
      </w:r>
    </w:p>
    <w:p w14:paraId="10BFAFFE" w14:textId="50A1FC34" w:rsidR="00867702" w:rsidRPr="000E759B" w:rsidRDefault="00867702" w:rsidP="00E750B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กำไร</w:t>
      </w:r>
      <w:r w:rsidR="00A84C08" w:rsidRPr="000E759B">
        <w:rPr>
          <w:rFonts w:ascii="BrowalliaUPC" w:hAnsi="BrowalliaUPC" w:cs="BrowalliaUPC" w:hint="cs"/>
          <w:sz w:val="28"/>
          <w:szCs w:val="28"/>
          <w:cs/>
        </w:rPr>
        <w:t xml:space="preserve"> (ขาดทุน) </w:t>
      </w:r>
      <w:r w:rsidRPr="000E759B">
        <w:rPr>
          <w:rFonts w:ascii="BrowalliaUPC" w:hAnsi="BrowalliaUPC" w:cs="BrowalliaUPC"/>
          <w:sz w:val="28"/>
          <w:szCs w:val="28"/>
          <w:cs/>
        </w:rPr>
        <w:t>ต่อหุ้นขั้นพื้นฐาน</w:t>
      </w:r>
    </w:p>
    <w:p w14:paraId="24CF6C8F" w14:textId="77777777" w:rsidR="00867702" w:rsidRPr="000E759B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cs/>
          <w:lang w:val="th-TH"/>
        </w:rPr>
      </w:pPr>
    </w:p>
    <w:p w14:paraId="448466CB" w14:textId="5821944C" w:rsidR="00867702" w:rsidRPr="000E759B" w:rsidRDefault="00867702" w:rsidP="00B871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กำไร</w:t>
      </w:r>
      <w:r w:rsidR="00A84C08" w:rsidRPr="000E759B">
        <w:rPr>
          <w:rFonts w:ascii="BrowalliaUPC" w:hAnsi="BrowalliaUPC" w:cs="BrowalliaUPC" w:hint="cs"/>
          <w:sz w:val="28"/>
          <w:szCs w:val="28"/>
          <w:cs/>
        </w:rPr>
        <w:t xml:space="preserve"> (ขาดทุน) </w:t>
      </w:r>
      <w:r w:rsidRPr="000E759B">
        <w:rPr>
          <w:rFonts w:ascii="BrowalliaUPC" w:hAnsi="BrowalliaUPC" w:cs="BrowalliaUPC"/>
          <w:sz w:val="28"/>
          <w:szCs w:val="28"/>
          <w:cs/>
        </w:rPr>
        <w:t>ต่อหุ้นขั้นพื้นฐาน คำนวณโดยการหารกำไร</w:t>
      </w:r>
      <w:r w:rsidRPr="000E759B">
        <w:rPr>
          <w:rFonts w:ascii="BrowalliaUPC" w:hAnsi="BrowalliaUPC" w:cs="BrowalliaUPC"/>
          <w:sz w:val="28"/>
          <w:szCs w:val="28"/>
        </w:rPr>
        <w:t xml:space="preserve"> (</w:t>
      </w:r>
      <w:r w:rsidRPr="000E759B">
        <w:rPr>
          <w:rFonts w:ascii="BrowalliaUPC" w:hAnsi="BrowalliaUPC" w:cs="BrowalliaUPC"/>
          <w:sz w:val="28"/>
          <w:szCs w:val="28"/>
          <w:cs/>
        </w:rPr>
        <w:t>ขาดทุน</w:t>
      </w:r>
      <w:r w:rsidRPr="000E759B">
        <w:rPr>
          <w:rFonts w:ascii="BrowalliaUPC" w:hAnsi="BrowalliaUPC" w:cs="BrowalliaUPC"/>
          <w:sz w:val="28"/>
          <w:szCs w:val="28"/>
        </w:rPr>
        <w:t xml:space="preserve">) </w:t>
      </w:r>
      <w:r w:rsidRPr="000E759B">
        <w:rPr>
          <w:rFonts w:ascii="BrowalliaUPC" w:hAnsi="BrowalliaUPC" w:cs="BrowalliaUPC"/>
          <w:sz w:val="28"/>
          <w:szCs w:val="28"/>
          <w:cs/>
        </w:rPr>
        <w:t>ด้วยจำนวนหุ้นสามัญถัวเฉลี่ยถ่วงน้ำหนักที่ออกจำหน่ายและชำระแล้วในระหว่างปี</w:t>
      </w:r>
    </w:p>
    <w:p w14:paraId="01644B95" w14:textId="77777777" w:rsidR="006A4607" w:rsidRPr="000E759B" w:rsidRDefault="006A4607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087014CB" w14:textId="1B430725" w:rsidR="00867702" w:rsidRPr="000E759B" w:rsidRDefault="00867702" w:rsidP="00E750B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กำไร</w:t>
      </w:r>
      <w:r w:rsidR="00A84C08" w:rsidRPr="000E759B">
        <w:rPr>
          <w:rFonts w:ascii="BrowalliaUPC" w:hAnsi="BrowalliaUPC" w:cs="BrowalliaUPC" w:hint="cs"/>
          <w:sz w:val="28"/>
          <w:szCs w:val="28"/>
          <w:cs/>
        </w:rPr>
        <w:t xml:space="preserve"> (ขาดทุน) </w:t>
      </w:r>
      <w:r w:rsidRPr="000E759B">
        <w:rPr>
          <w:rFonts w:ascii="BrowalliaUPC" w:hAnsi="BrowalliaUPC" w:cs="BrowalliaUPC"/>
          <w:sz w:val="28"/>
          <w:szCs w:val="28"/>
          <w:cs/>
        </w:rPr>
        <w:t>ต่อหุ้นปรับลด</w:t>
      </w:r>
    </w:p>
    <w:p w14:paraId="4EDA6013" w14:textId="77777777" w:rsidR="00867702" w:rsidRPr="000E759B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AA498D0" w14:textId="7575E09E" w:rsidR="00867702" w:rsidRPr="000E759B" w:rsidRDefault="00867702" w:rsidP="00B871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กำไร</w:t>
      </w:r>
      <w:r w:rsidR="00A84C08" w:rsidRPr="000E759B">
        <w:rPr>
          <w:rFonts w:ascii="BrowalliaUPC" w:hAnsi="BrowalliaUPC" w:cs="BrowalliaUPC" w:hint="cs"/>
          <w:sz w:val="28"/>
          <w:szCs w:val="28"/>
          <w:cs/>
        </w:rPr>
        <w:t xml:space="preserve"> (ขาดทุน)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ต่อหุ้นปรับลด คำนวณโดยกำไร </w:t>
      </w:r>
      <w:r w:rsidRPr="000E759B">
        <w:rPr>
          <w:rFonts w:ascii="BrowalliaUPC" w:hAnsi="BrowalliaUPC" w:cs="BrowalliaUPC"/>
          <w:sz w:val="28"/>
          <w:szCs w:val="28"/>
        </w:rPr>
        <w:t>(</w:t>
      </w:r>
      <w:r w:rsidRPr="000E759B">
        <w:rPr>
          <w:rFonts w:ascii="BrowalliaUPC" w:hAnsi="BrowalliaUPC" w:cs="BrowalliaUPC"/>
          <w:sz w:val="28"/>
          <w:szCs w:val="28"/>
          <w:cs/>
        </w:rPr>
        <w:t>ขาดทุน</w:t>
      </w:r>
      <w:r w:rsidRPr="000E759B">
        <w:rPr>
          <w:rFonts w:ascii="BrowalliaUPC" w:hAnsi="BrowalliaUPC" w:cs="BrowalliaUPC"/>
          <w:sz w:val="28"/>
          <w:szCs w:val="28"/>
        </w:rPr>
        <w:t xml:space="preserve">) </w:t>
      </w:r>
      <w:r w:rsidRPr="000E759B">
        <w:rPr>
          <w:rFonts w:ascii="BrowalliaUPC" w:hAnsi="BrowalliaUPC" w:cs="BrowalliaUPC"/>
          <w:sz w:val="28"/>
          <w:szCs w:val="28"/>
          <w:cs/>
        </w:rPr>
        <w:t>สำหรับปีหารด้วยจำนวนหุ้นสามัญ บวกจำนวนหุ้นสามัญเทียบเท่าของใบสำคัญแสดงสิทธิ โดยถัวเฉลี่ยถ่วงน้ำหนักในระหว่างปี</w:t>
      </w:r>
    </w:p>
    <w:p w14:paraId="07872A39" w14:textId="77777777" w:rsidR="00867702" w:rsidRPr="000E759B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76B8B32" w14:textId="77777777" w:rsidR="00867702" w:rsidRPr="000E759B" w:rsidRDefault="00867702" w:rsidP="00E750B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ส่วนงานดำเนินงาน</w:t>
      </w:r>
    </w:p>
    <w:p w14:paraId="23C7E9BD" w14:textId="77777777" w:rsidR="00867702" w:rsidRPr="000E759B" w:rsidRDefault="00867702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475EB2B4" w14:textId="77777777" w:rsidR="00867702" w:rsidRPr="000E759B" w:rsidRDefault="00867702" w:rsidP="00B871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16FA8254" w14:textId="77777777" w:rsidR="00867702" w:rsidRPr="000E759B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3668950" w14:textId="77777777" w:rsidR="00867702" w:rsidRPr="000E759B" w:rsidRDefault="00867702" w:rsidP="00E750B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ประมาณการหนี้สินและค่าใช้จ่าย และสินทรัพย์ที่อาจจะเกิดขึ้น</w:t>
      </w:r>
    </w:p>
    <w:p w14:paraId="2FAE8FC4" w14:textId="77777777" w:rsidR="00867702" w:rsidRPr="000E759B" w:rsidRDefault="00867702" w:rsidP="00867702">
      <w:pPr>
        <w:tabs>
          <w:tab w:val="clear" w:pos="454"/>
          <w:tab w:val="clear" w:pos="68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</w:rPr>
      </w:pPr>
    </w:p>
    <w:p w14:paraId="56CE138A" w14:textId="195A131B" w:rsidR="00F83726" w:rsidRPr="000E759B" w:rsidRDefault="00867702" w:rsidP="005424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กลุ่มบริษัทจะบันทึกประมาณการหนี้สินและค่าใช้จ่ายไว้ในงบการเงิน เมื่อกลุ่มบริษัทมีภาระผูกพันตามกฎหมายหรือเป็นภาระผูกพันที่ค่อนข้างแน่นอนที่มีผลสืบเนื่องจากเหตุการณ์ในอดีต ซึ่งอาจทำให้บริษัทต้องชำระหรือชดใช้ตามภาระผูกพันนั้น และจำนวนที่ต้องชดใช้ดังกล่าวสามารถประมาณได้อย่างสมเหตุสมผล สินทรัพย์ที่อาจเกิดขึ้นจะถูกรับรู้เป็นสินทรัพย์แยกต่างหาก เมื่อมีปัจจัยสนับสนุนว่าจะได้รับคืนแน่นอน</w:t>
      </w:r>
    </w:p>
    <w:p w14:paraId="2F9BBDBD" w14:textId="4199C969" w:rsidR="00A81969" w:rsidRPr="000E759B" w:rsidRDefault="00A81969" w:rsidP="00E922DA">
      <w:pPr>
        <w:pStyle w:val="BodyText2"/>
        <w:tabs>
          <w:tab w:val="left" w:pos="990"/>
        </w:tabs>
        <w:ind w:left="0" w:right="47" w:firstLine="0"/>
        <w:jc w:val="thaiDistribute"/>
        <w:rPr>
          <w:rFonts w:ascii="BrowalliaUPC" w:hAnsi="BrowalliaUPC" w:cs="BrowalliaUPC"/>
          <w:spacing w:val="4"/>
          <w:sz w:val="28"/>
          <w:szCs w:val="28"/>
        </w:rPr>
      </w:pPr>
    </w:p>
    <w:p w14:paraId="627038A7" w14:textId="77777777" w:rsidR="00867702" w:rsidRPr="000E759B" w:rsidRDefault="00867702" w:rsidP="00867702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</w:pPr>
      <w:r w:rsidRPr="000E759B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 xml:space="preserve">ประมาณการทางบัญชีที่สำคัญ ข้อสมมติฐาน </w:t>
      </w:r>
      <w:r w:rsidRPr="000E759B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en-GB"/>
        </w:rPr>
        <w:t>และ</w:t>
      </w:r>
      <w:r w:rsidRPr="000E759B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 xml:space="preserve">การใช้ดุลยพินิจ </w:t>
      </w:r>
    </w:p>
    <w:p w14:paraId="063A3CB5" w14:textId="77777777" w:rsidR="00867702" w:rsidRPr="000E759B" w:rsidRDefault="00867702" w:rsidP="00867702">
      <w:pPr>
        <w:tabs>
          <w:tab w:val="clear" w:pos="454"/>
          <w:tab w:val="clear" w:pos="680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03379DA9" w14:textId="669E2C4A" w:rsidR="00867702" w:rsidRPr="000E759B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  <w:lang w:val="th-TH"/>
        </w:rPr>
        <w:t>ในการจัดทำงบการเงิน ผู้บริหารต้องใช้การประมาณการและข้อสมมติฐานหลายประการ ซึ่งมีผลกระทบต่อจำนวนเงินที่เกี่ยวกับรายได้ ค่าใช้จ่าย สินทรัพย์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  <w:lang w:val="th-TH"/>
        </w:rPr>
        <w:t>หนี้สิน และการเปิดเผยข้อมูลเกี่ยวกับสินทรัพย์และหนี้สินที่อาจจะเกิดขึ้น</w:t>
      </w:r>
      <w:r w:rsidR="006D25A6" w:rsidRPr="000E759B">
        <w:rPr>
          <w:rFonts w:ascii="BrowalliaUPC" w:hAnsi="BrowalliaUPC" w:cs="BrowalliaUPC"/>
          <w:sz w:val="28"/>
          <w:szCs w:val="28"/>
          <w:cs/>
          <w:lang w:val="th-TH"/>
        </w:rPr>
        <w:br/>
      </w:r>
      <w:r w:rsidRPr="000E759B">
        <w:rPr>
          <w:rFonts w:ascii="BrowalliaUPC" w:hAnsi="BrowalliaUPC" w:cs="BrowalliaUPC"/>
          <w:sz w:val="28"/>
          <w:szCs w:val="28"/>
          <w:cs/>
          <w:lang w:val="th-TH"/>
        </w:rPr>
        <w:t>ซึ่งผลที่เกิดขึ้นจริงอาจแตกต่างจากจำนวนที่ได้ประมาณการไว้</w:t>
      </w:r>
    </w:p>
    <w:p w14:paraId="554D717F" w14:textId="21D939CE" w:rsidR="00867702" w:rsidRPr="000E759B" w:rsidRDefault="00867702" w:rsidP="5EFBFDF1">
      <w:pPr>
        <w:tabs>
          <w:tab w:val="clear" w:pos="454"/>
          <w:tab w:val="clear" w:pos="68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1707F27E" w14:textId="2CC7E0E2" w:rsidR="00867702" w:rsidRPr="000E759B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th-TH"/>
        </w:rPr>
      </w:pPr>
      <w:r w:rsidRPr="000E759B">
        <w:rPr>
          <w:rFonts w:ascii="BrowalliaUPC" w:hAnsi="BrowalliaUPC" w:cs="BrowalliaUPC"/>
          <w:sz w:val="28"/>
          <w:szCs w:val="28"/>
          <w:cs/>
          <w:lang w:val="th-TH"/>
        </w:rPr>
        <w:t>ประมาณการทางบัญชีที่สำคัญ ข้อสมมติฐาน และการใช้ดุลยพินิจ มีดังนี้</w:t>
      </w:r>
    </w:p>
    <w:p w14:paraId="262750D7" w14:textId="7016BA15" w:rsidR="00867702" w:rsidRPr="000E759B" w:rsidRDefault="00867702" w:rsidP="5EFBF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4D54FE47" w14:textId="77777777" w:rsidR="00867702" w:rsidRPr="000E759B" w:rsidRDefault="00867702" w:rsidP="005424F4">
      <w:pPr>
        <w:pStyle w:val="ListParagraph"/>
        <w:numPr>
          <w:ilvl w:val="1"/>
          <w:numId w:val="22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การรับรู้รายได้</w:t>
      </w:r>
    </w:p>
    <w:p w14:paraId="50ABD025" w14:textId="77777777" w:rsidR="00867702" w:rsidRPr="000E759B" w:rsidRDefault="00867702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10"/>
        <w:jc w:val="thaiDistribute"/>
        <w:rPr>
          <w:rFonts w:ascii="BrowalliaUPC" w:hAnsi="BrowalliaUPC" w:cs="BrowalliaUPC"/>
          <w:sz w:val="28"/>
          <w:szCs w:val="28"/>
        </w:rPr>
      </w:pPr>
    </w:p>
    <w:p w14:paraId="46F7CA1C" w14:textId="7C5C22F8" w:rsidR="005424F4" w:rsidRPr="000E759B" w:rsidRDefault="00867702" w:rsidP="005424F4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การรับรู้รายได้ของบริษัทมีความซับซ้อนเนื่องจากบริษัทมีการขายเครื่องมือแพทย์พร้อมการให้บริการ สัญญามีความหลากหลายแตกต่างกันไปตามแต่ละลูกค้า บริษัทจำเป็นต้องใช้ดุลยพินิจในการประเมินเงื่อนไขและรายละเอียดของสัญญาที่ทำกับลูกค้าเพื่อพิจารณาว่าการขายสินค้าหรือบริการแต่ละรายการถือเป็นภาระที่แยกจากกันหรือไม่ และพิจารณาว่าภาระที่ต้องปฏิบัตินั้น</w:t>
      </w:r>
      <w:r w:rsidR="002B4520" w:rsidRPr="000E759B">
        <w:rPr>
          <w:rFonts w:ascii="BrowalliaUPC" w:hAnsi="BrowalliaUPC" w:cs="BrowalliaUPC"/>
          <w:sz w:val="28"/>
          <w:szCs w:val="28"/>
          <w:cs/>
        </w:rPr>
        <w:t>เป็นภาระ</w:t>
      </w:r>
      <w:r w:rsidRPr="000E759B">
        <w:rPr>
          <w:rFonts w:ascii="BrowalliaUPC" w:hAnsi="BrowalliaUPC" w:cs="BrowalliaUPC"/>
          <w:sz w:val="28"/>
          <w:szCs w:val="28"/>
          <w:cs/>
        </w:rPr>
        <w:t>ตลอดช่วงเวลา</w:t>
      </w:r>
      <w:r w:rsidR="00A83E55" w:rsidRPr="000E759B">
        <w:rPr>
          <w:rFonts w:ascii="BrowalliaUPC" w:hAnsi="BrowalliaUPC" w:cs="BrowalliaUPC"/>
          <w:sz w:val="28"/>
          <w:szCs w:val="28"/>
          <w:cs/>
        </w:rPr>
        <w:t>ของสัญญา</w:t>
      </w:r>
      <w:r w:rsidRPr="000E759B">
        <w:rPr>
          <w:rFonts w:ascii="BrowalliaUPC" w:hAnsi="BrowalliaUPC" w:cs="BrowalliaUPC"/>
          <w:sz w:val="28"/>
          <w:szCs w:val="28"/>
          <w:cs/>
        </w:rPr>
        <w:t>หรือเสร็จสิ้น ณ เวลาใดเวลาหนึ่ง โดยบริษัทแยกรับรู้รายได้จากการขายสินค้า ณ เวลาใดเวลาหนึ่ง และ</w:t>
      </w:r>
      <w:r w:rsidR="00A83E55" w:rsidRPr="000E759B">
        <w:rPr>
          <w:rFonts w:ascii="BrowalliaUPC" w:hAnsi="BrowalliaUPC" w:cs="BrowalliaUPC"/>
          <w:sz w:val="28"/>
          <w:szCs w:val="28"/>
          <w:cs/>
        </w:rPr>
        <w:t>รับรู้</w:t>
      </w:r>
      <w:r w:rsidRPr="000E759B">
        <w:rPr>
          <w:rFonts w:ascii="BrowalliaUPC" w:hAnsi="BrowalliaUPC" w:cs="BrowalliaUPC"/>
          <w:sz w:val="28"/>
          <w:szCs w:val="28"/>
          <w:cs/>
        </w:rPr>
        <w:t>รายได้จากการให้บริการตลอดช่วงเวลาหนึ่งเมื่อได้ให้บริการแล้ว</w:t>
      </w:r>
      <w:r w:rsidR="005424F4" w:rsidRPr="000E759B">
        <w:rPr>
          <w:rFonts w:ascii="BrowalliaUPC" w:hAnsi="BrowalliaUPC" w:cs="BrowalliaUPC"/>
          <w:sz w:val="28"/>
          <w:szCs w:val="28"/>
          <w:cs/>
        </w:rPr>
        <w:br w:type="page"/>
      </w:r>
    </w:p>
    <w:p w14:paraId="17ACEFA1" w14:textId="77777777" w:rsidR="00867702" w:rsidRPr="000E759B" w:rsidRDefault="00867702" w:rsidP="00E750B9">
      <w:pPr>
        <w:pStyle w:val="ListParagraph"/>
        <w:numPr>
          <w:ilvl w:val="1"/>
          <w:numId w:val="22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ค่าเผื่อผลขาดทุนจากการด้อยค่าของลูกหนี้การค้า</w:t>
      </w:r>
    </w:p>
    <w:p w14:paraId="6071B294" w14:textId="77777777" w:rsidR="00867702" w:rsidRPr="00B2516C" w:rsidRDefault="00867702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450"/>
        <w:jc w:val="thaiDistribute"/>
        <w:rPr>
          <w:rFonts w:ascii="BrowalliaUPC" w:hAnsi="BrowalliaUPC" w:cs="BrowalliaUPC"/>
          <w:sz w:val="24"/>
          <w:szCs w:val="24"/>
        </w:rPr>
      </w:pPr>
    </w:p>
    <w:p w14:paraId="04DCAF5C" w14:textId="0B1036CC" w:rsidR="00867702" w:rsidRPr="000E759B" w:rsidRDefault="00867702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ในการ</w:t>
      </w:r>
      <w:r w:rsidR="0084348D" w:rsidRPr="000E759B">
        <w:rPr>
          <w:rFonts w:ascii="BrowalliaUPC" w:hAnsi="BrowalliaUPC" w:cs="BrowalliaUPC"/>
          <w:sz w:val="28"/>
          <w:szCs w:val="28"/>
          <w:cs/>
        </w:rPr>
        <w:t>คิด</w:t>
      </w:r>
      <w:r w:rsidRPr="000E759B">
        <w:rPr>
          <w:rFonts w:ascii="BrowalliaUPC" w:hAnsi="BrowalliaUPC" w:cs="BrowalliaUPC"/>
          <w:sz w:val="28"/>
          <w:szCs w:val="28"/>
          <w:cs/>
        </w:rPr>
        <w:t>ประมาณค่าเผื่อผลขาดทุนจากการด้อยค่าของลูกหนี้การค้า ฝ่ายบริหารจำเป็นต้องใช้ดุลยพินิจในการประมาณผลขาดทุนด้านเครดิตที่คาดว่าจะเกิดขึ้น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โดยคำนึงถึงประวัติการชำระเงินสำหรับลูกหนี้แต่ละกลุ่ม</w:t>
      </w:r>
      <w:r w:rsidR="001E02E4" w:rsidRPr="000E759B">
        <w:rPr>
          <w:rFonts w:ascii="BrowalliaUPC" w:hAnsi="BrowalliaUPC" w:cs="BrowalliaUPC"/>
          <w:sz w:val="28"/>
          <w:szCs w:val="28"/>
          <w:cs/>
        </w:rPr>
        <w:t>ที่มีลักษณะที่แตกต่าง</w:t>
      </w:r>
      <w:r w:rsidR="00F16D52" w:rsidRPr="000E759B">
        <w:rPr>
          <w:rFonts w:ascii="BrowalliaUPC" w:hAnsi="BrowalliaUPC" w:cs="BrowalliaUPC"/>
          <w:sz w:val="28"/>
          <w:szCs w:val="28"/>
          <w:cs/>
        </w:rPr>
        <w:t>กัน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และความสามารถในการชำระหนี้</w:t>
      </w:r>
      <w:r w:rsidR="002D1AB7" w:rsidRPr="000E759B">
        <w:rPr>
          <w:rFonts w:ascii="BrowalliaUPC" w:hAnsi="BrowalliaUPC" w:cs="BrowalliaUPC"/>
          <w:sz w:val="28"/>
          <w:szCs w:val="28"/>
          <w:cs/>
        </w:rPr>
        <w:t>ของลูกหนี้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เพื่อให้สะท้อนถึงการด้อยค่าของลูกหนี้อันเกิดมาจากการที่ไม่มีความสามารถในการชำระหนี้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ทั้งนี้ ข้อมูลผลขาดทุนด้านเครดิตจากประสบการณ์ในอดีตของกลุ่มบริษัทอาจไม่ได้บ่ง</w:t>
      </w:r>
      <w:r w:rsidR="0084348D" w:rsidRPr="000E759B">
        <w:rPr>
          <w:rFonts w:ascii="BrowalliaUPC" w:hAnsi="BrowalliaUPC" w:cs="BrowalliaUPC"/>
          <w:sz w:val="28"/>
          <w:szCs w:val="28"/>
          <w:cs/>
        </w:rPr>
        <w:t>ชี้</w:t>
      </w:r>
      <w:r w:rsidRPr="000E759B">
        <w:rPr>
          <w:rFonts w:ascii="BrowalliaUPC" w:hAnsi="BrowalliaUPC" w:cs="BrowalliaUPC"/>
          <w:sz w:val="28"/>
          <w:szCs w:val="28"/>
          <w:cs/>
        </w:rPr>
        <w:t>ถึงการผิดนัดชำระของลูกหนี้ที่เกิดขึ้นจริงในอนาคต</w:t>
      </w:r>
    </w:p>
    <w:p w14:paraId="21401CDD" w14:textId="77777777" w:rsidR="00867702" w:rsidRPr="000E759B" w:rsidRDefault="00867702" w:rsidP="00867702">
      <w:pPr>
        <w:tabs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3A005DB" w14:textId="77777777" w:rsidR="00867702" w:rsidRPr="000E759B" w:rsidRDefault="00867702" w:rsidP="00E750B9">
      <w:pPr>
        <w:pStyle w:val="ListParagraph"/>
        <w:numPr>
          <w:ilvl w:val="1"/>
          <w:numId w:val="22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ค่าเผื่อสำหรับสินค้าเก่า และเสื่อมคุณภาพ</w:t>
      </w:r>
    </w:p>
    <w:p w14:paraId="1D0D658C" w14:textId="77777777" w:rsidR="00867702" w:rsidRPr="00B2516C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18"/>
        <w:jc w:val="thaiDistribute"/>
        <w:rPr>
          <w:rFonts w:ascii="BrowalliaUPC" w:hAnsi="BrowalliaUPC" w:cs="BrowalliaUPC"/>
          <w:sz w:val="24"/>
          <w:szCs w:val="24"/>
        </w:rPr>
      </w:pPr>
    </w:p>
    <w:p w14:paraId="25FD6E2C" w14:textId="77777777" w:rsidR="00867702" w:rsidRPr="000E759B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กลุ่มบริษัทได้ประมาณการค่าเผื่อสำหรับสินค้าเก่า และเสื่อมคุณภาพเพื่อให้สะท้อนถึงการด้อยค่าของสินค้าคงเหลือ โดยการประมาณการนั้นจะพิจารณาจากการหมุนเวียนและการเสื่อมสภาพของสินค้าคงเหลือประเภทต่างๆ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และขึ้นอยู่กับดุลยพินิจของฝ่ายบริหาร</w:t>
      </w:r>
    </w:p>
    <w:p w14:paraId="1DFC0DE4" w14:textId="77777777" w:rsidR="00D138AF" w:rsidRPr="000E759B" w:rsidRDefault="00D138AF" w:rsidP="00766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2C6CBBF" w14:textId="77777777" w:rsidR="00867702" w:rsidRPr="000E759B" w:rsidRDefault="00867702" w:rsidP="00E750B9">
      <w:pPr>
        <w:pStyle w:val="ListParagraph"/>
        <w:numPr>
          <w:ilvl w:val="1"/>
          <w:numId w:val="22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การด้อยค่าเงินลงทุน</w:t>
      </w:r>
    </w:p>
    <w:p w14:paraId="2F83506E" w14:textId="77777777" w:rsidR="00867702" w:rsidRPr="00B2516C" w:rsidRDefault="00867702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1418"/>
        <w:jc w:val="thaiDistribute"/>
        <w:rPr>
          <w:rFonts w:ascii="BrowalliaUPC" w:hAnsi="BrowalliaUPC" w:cs="BrowalliaUPC"/>
          <w:sz w:val="24"/>
          <w:szCs w:val="24"/>
        </w:rPr>
      </w:pPr>
    </w:p>
    <w:p w14:paraId="2F4410EF" w14:textId="30474725" w:rsidR="003C2866" w:rsidRPr="000E759B" w:rsidRDefault="00867702" w:rsidP="00CC43D4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บริษัทพิจารณาค่าเผื่อการด้อยค่าของเงินลงทุน เมื่อพบว่ามูลค่ายุติธรรมของเงินลงทุนดังกล่าวลดลงอย่างมีสาระสำคัญและเป็นระยะเวลานาน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14:paraId="696373B4" w14:textId="77777777" w:rsidR="009C45C1" w:rsidRPr="000E759B" w:rsidRDefault="009C45C1" w:rsidP="009C45C1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A903079" w14:textId="77777777" w:rsidR="00867702" w:rsidRPr="000E759B" w:rsidRDefault="00867702" w:rsidP="00E750B9">
      <w:pPr>
        <w:pStyle w:val="ListParagraph"/>
        <w:numPr>
          <w:ilvl w:val="1"/>
          <w:numId w:val="22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อาคารและอุปกรณ์ และสินทรัพย์ไม่มีตัวตน</w:t>
      </w:r>
    </w:p>
    <w:p w14:paraId="38A07DA1" w14:textId="77777777" w:rsidR="00867702" w:rsidRPr="00B2516C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1418"/>
        <w:jc w:val="thaiDistribute"/>
        <w:rPr>
          <w:rFonts w:ascii="BrowalliaUPC" w:hAnsi="BrowalliaUPC" w:cs="BrowalliaUPC"/>
          <w:sz w:val="24"/>
          <w:szCs w:val="24"/>
        </w:rPr>
      </w:pPr>
    </w:p>
    <w:p w14:paraId="00006402" w14:textId="57E34C4E" w:rsidR="00867702" w:rsidRPr="000E759B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909" w:firstLine="9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ฝ่ายบริหารเป็นผู้ประมาณการของอายุการให้ประโยชน์และมูลค่าคงเหลือของอาคารและอุปกรณ์ และสินทรัพย์ไม่มีตัวตนของกลุ่มบริษัท โดยจะทบทวนค่าเสื่อมราคาและค่าตัดจำหน่ายเมื่ออายุการใช้งานและมูลค่าคงเหลือ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หรือมีการตัดจำหน่ายสินทรัพย์ที่เสื่อมสภาพหรือไม่ได้ใช้งานอีกต่อไป</w:t>
      </w:r>
    </w:p>
    <w:p w14:paraId="45F33A2E" w14:textId="77777777" w:rsidR="00F83726" w:rsidRPr="000E759B" w:rsidRDefault="00F83726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909" w:firstLine="9"/>
        <w:jc w:val="thaiDistribute"/>
        <w:rPr>
          <w:rFonts w:ascii="BrowalliaUPC" w:hAnsi="BrowalliaUPC" w:cs="BrowalliaUPC"/>
          <w:sz w:val="24"/>
          <w:szCs w:val="24"/>
        </w:rPr>
      </w:pPr>
    </w:p>
    <w:p w14:paraId="3F9D46D8" w14:textId="77777777" w:rsidR="00867702" w:rsidRPr="000E759B" w:rsidRDefault="00867702" w:rsidP="00E750B9">
      <w:pPr>
        <w:pStyle w:val="ListParagraph"/>
        <w:numPr>
          <w:ilvl w:val="1"/>
          <w:numId w:val="22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การด้อยค่าของสินทรัพย์</w:t>
      </w:r>
    </w:p>
    <w:p w14:paraId="7DAE3BDF" w14:textId="77777777" w:rsidR="00FF2AA4" w:rsidRPr="000E759B" w:rsidRDefault="00FF2AA4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4"/>
          <w:szCs w:val="24"/>
        </w:rPr>
      </w:pPr>
    </w:p>
    <w:p w14:paraId="7AD4ACCC" w14:textId="24C03B43" w:rsidR="00867702" w:rsidRPr="000E759B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กลุ่มบริษัทพิจารณาค่าเผื่อการด้อยค่าของสินทรัพย์ เมื่อพบว่ามูลค่ายุติธรรมของ</w:t>
      </w: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>สินทรัพย์</w:t>
      </w:r>
      <w:r w:rsidRPr="000E759B">
        <w:rPr>
          <w:rFonts w:ascii="BrowalliaUPC" w:hAnsi="BrowalliaUPC" w:cs="BrowalliaUPC"/>
          <w:sz w:val="28"/>
          <w:szCs w:val="28"/>
          <w:cs/>
        </w:rPr>
        <w:t>ดังกล่าวลดลงต่ำกว่าทุนอย่างมีสาระสำคัญหรือเป็นระยะเวลานาน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14:paraId="6229C80C" w14:textId="77777777" w:rsidR="007669E4" w:rsidRPr="000E759B" w:rsidRDefault="007669E4" w:rsidP="00867702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</w:p>
    <w:p w14:paraId="39C96239" w14:textId="77777777" w:rsidR="00867702" w:rsidRPr="000E759B" w:rsidRDefault="00867702" w:rsidP="00E750B9">
      <w:pPr>
        <w:pStyle w:val="ListParagraph"/>
        <w:numPr>
          <w:ilvl w:val="1"/>
          <w:numId w:val="22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การกำหนดอายุสัญญาเช่า</w:t>
      </w:r>
    </w:p>
    <w:p w14:paraId="7DC9FF5E" w14:textId="77777777" w:rsidR="00867702" w:rsidRPr="00B2516C" w:rsidRDefault="00867702" w:rsidP="00867702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/>
        <w:jc w:val="thaiDistribute"/>
        <w:rPr>
          <w:rFonts w:ascii="BrowalliaUPC" w:hAnsi="BrowalliaUPC" w:cs="BrowalliaUPC"/>
          <w:sz w:val="24"/>
          <w:szCs w:val="24"/>
        </w:rPr>
      </w:pPr>
    </w:p>
    <w:p w14:paraId="26A27DD4" w14:textId="42C200BD" w:rsidR="006D25A6" w:rsidRPr="000E759B" w:rsidRDefault="00867702" w:rsidP="006D2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ฝ่ายบริหารจำเป็นต้องใช้ดุลยพินิจในการประเมินว่ากลุ่มบริษัทมีความ</w:t>
      </w:r>
      <w:r w:rsidR="001A7470" w:rsidRPr="000E759B">
        <w:rPr>
          <w:rFonts w:ascii="BrowalliaUPC" w:hAnsi="BrowalliaUPC" w:cs="BrowalliaUPC"/>
          <w:sz w:val="28"/>
          <w:szCs w:val="28"/>
          <w:cs/>
        </w:rPr>
        <w:t>ตั้งใจ</w:t>
      </w:r>
      <w:r w:rsidRPr="000E759B">
        <w:rPr>
          <w:rFonts w:ascii="BrowalliaUPC" w:hAnsi="BrowalliaUPC" w:cs="BrowalliaUPC"/>
          <w:sz w:val="28"/>
          <w:szCs w:val="28"/>
          <w:cs/>
        </w:rPr>
        <w:t>อย่างสมเหตุสมผลหรือไม่ที่จะ</w:t>
      </w:r>
      <w:r w:rsidR="001A7470" w:rsidRPr="000E759B">
        <w:rPr>
          <w:rFonts w:ascii="BrowalliaUPC" w:hAnsi="BrowalliaUPC" w:cs="BrowalliaUPC"/>
          <w:sz w:val="28"/>
          <w:szCs w:val="28"/>
          <w:cs/>
        </w:rPr>
        <w:t>เลือก</w:t>
      </w:r>
      <w:r w:rsidRPr="000E759B">
        <w:rPr>
          <w:rFonts w:ascii="BrowalliaUPC" w:hAnsi="BrowalliaUPC" w:cs="BrowalliaUPC"/>
          <w:sz w:val="28"/>
          <w:szCs w:val="28"/>
          <w:cs/>
        </w:rPr>
        <w:t>ใช้สิทธิในการขยายอายุสัญญาเช่าหรือยกเลิกสัญญาเช่า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</w:t>
      </w:r>
      <w:r w:rsidR="001A7470" w:rsidRPr="000E759B">
        <w:rPr>
          <w:rFonts w:ascii="BrowalliaUPC" w:hAnsi="BrowalliaUPC" w:cs="BrowalliaUPC"/>
          <w:sz w:val="28"/>
          <w:szCs w:val="28"/>
          <w:cs/>
        </w:rPr>
        <w:t>เชิง</w:t>
      </w:r>
      <w:r w:rsidRPr="000E759B">
        <w:rPr>
          <w:rFonts w:ascii="BrowalliaUPC" w:hAnsi="BrowalliaUPC" w:cs="BrowalliaUPC"/>
          <w:sz w:val="28"/>
          <w:szCs w:val="28"/>
          <w:cs/>
        </w:rPr>
        <w:t>เศรษฐ</w:t>
      </w:r>
      <w:r w:rsidR="00461CE5" w:rsidRPr="000E759B">
        <w:rPr>
          <w:rFonts w:ascii="BrowalliaUPC" w:hAnsi="BrowalliaUPC" w:cs="BrowalliaUPC"/>
          <w:sz w:val="28"/>
          <w:szCs w:val="28"/>
          <w:cs/>
        </w:rPr>
        <w:t>ศาสตร์</w:t>
      </w:r>
      <w:r w:rsidRPr="000E759B">
        <w:rPr>
          <w:rFonts w:ascii="BrowalliaUPC" w:hAnsi="BrowalliaUPC" w:cs="BrowalliaUPC"/>
          <w:sz w:val="28"/>
          <w:szCs w:val="28"/>
          <w:cs/>
        </w:rPr>
        <w:t>ในการ</w:t>
      </w:r>
      <w:r w:rsidR="001A7470" w:rsidRPr="000E759B">
        <w:rPr>
          <w:rFonts w:ascii="BrowalliaUPC" w:hAnsi="BrowalliaUPC" w:cs="BrowalliaUPC"/>
          <w:sz w:val="28"/>
          <w:szCs w:val="28"/>
          <w:cs/>
        </w:rPr>
        <w:t>เลือก</w:t>
      </w:r>
      <w:r w:rsidRPr="000E759B">
        <w:rPr>
          <w:rFonts w:ascii="BrowalliaUPC" w:hAnsi="BrowalliaUPC" w:cs="BrowalliaUPC"/>
          <w:sz w:val="28"/>
          <w:szCs w:val="28"/>
          <w:cs/>
        </w:rPr>
        <w:t>หรือไม่</w:t>
      </w:r>
      <w:r w:rsidR="003857C3" w:rsidRPr="000E759B">
        <w:rPr>
          <w:rFonts w:ascii="BrowalliaUPC" w:hAnsi="BrowalliaUPC" w:cs="BrowalliaUPC"/>
          <w:sz w:val="28"/>
          <w:szCs w:val="28"/>
          <w:cs/>
        </w:rPr>
        <w:t>เลือก</w:t>
      </w:r>
      <w:r w:rsidRPr="000E759B">
        <w:rPr>
          <w:rFonts w:ascii="BrowalliaUPC" w:hAnsi="BrowalliaUPC" w:cs="BrowalliaUPC"/>
          <w:sz w:val="28"/>
          <w:szCs w:val="28"/>
          <w:cs/>
        </w:rPr>
        <w:t>ใช้สิทธิ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</w:t>
      </w:r>
      <w:r w:rsidR="003857C3" w:rsidRPr="000E759B">
        <w:rPr>
          <w:rFonts w:ascii="BrowalliaUPC" w:hAnsi="BrowalliaUPC" w:cs="BrowalliaUPC"/>
          <w:sz w:val="28"/>
          <w:szCs w:val="28"/>
          <w:cs/>
        </w:rPr>
        <w:t>เลือก</w:t>
      </w:r>
      <w:r w:rsidRPr="000E759B">
        <w:rPr>
          <w:rFonts w:ascii="BrowalliaUPC" w:hAnsi="BrowalliaUPC" w:cs="BrowalliaUPC"/>
          <w:sz w:val="28"/>
          <w:szCs w:val="28"/>
          <w:cs/>
        </w:rPr>
        <w:t>ใช้สิทธิ</w:t>
      </w:r>
      <w:r w:rsidR="006D25A6" w:rsidRPr="000E759B">
        <w:rPr>
          <w:rFonts w:ascii="BrowalliaUPC" w:hAnsi="BrowalliaUPC" w:cs="BrowalliaUPC"/>
          <w:sz w:val="28"/>
          <w:szCs w:val="28"/>
          <w:cs/>
        </w:rPr>
        <w:br w:type="page"/>
      </w:r>
    </w:p>
    <w:p w14:paraId="1BAAE670" w14:textId="77777777" w:rsidR="00867702" w:rsidRPr="000E759B" w:rsidRDefault="00867702" w:rsidP="00E750B9">
      <w:pPr>
        <w:pStyle w:val="ListParagraph"/>
        <w:numPr>
          <w:ilvl w:val="1"/>
          <w:numId w:val="22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การกำหนดอัตราคิดลดที่เหมาะสมในการวัดมูลค่าหนี้สินตามสัญญาเช่า</w:t>
      </w:r>
    </w:p>
    <w:p w14:paraId="06571DF3" w14:textId="77777777" w:rsidR="00867702" w:rsidRPr="000E759B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</w:p>
    <w:p w14:paraId="57249CC9" w14:textId="77EC6593" w:rsidR="00867702" w:rsidRPr="000E759B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ในกรณีที่กลุ่มบริษัทไม่สามารถระบุอัตราดอกเบี้ยตามนัยในสัญญาเช่า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โดยมีระยะเวลาการกู้ยืมที่ใกล้เคียงกัน</w:t>
      </w:r>
    </w:p>
    <w:p w14:paraId="2EFAFC86" w14:textId="77777777" w:rsidR="006B3075" w:rsidRPr="000E759B" w:rsidRDefault="006B3075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</w:p>
    <w:p w14:paraId="72670C4A" w14:textId="77777777" w:rsidR="00867702" w:rsidRPr="000E759B" w:rsidRDefault="00867702" w:rsidP="00E750B9">
      <w:pPr>
        <w:pStyle w:val="ListParagraph"/>
        <w:numPr>
          <w:ilvl w:val="1"/>
          <w:numId w:val="22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ผลประโยชน์หลังออกจากงานของพนักงาน (โครงการผลประโยชน์)</w:t>
      </w:r>
    </w:p>
    <w:p w14:paraId="764F673E" w14:textId="77777777" w:rsidR="00867702" w:rsidRPr="000E759B" w:rsidRDefault="00867702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E24AC5F" w14:textId="14760707" w:rsidR="00AC7BF4" w:rsidRPr="000E759B" w:rsidRDefault="00867702" w:rsidP="00D87329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หนี้สินตามโครงการผลประโยชน์หลังออกจากงานของพนักงานประมาณการตามหลักคณิตศาสตร์ประกันภัย           ซึ่งข้อสมมติฐานในการประมาณการดังกล่าวประกอบด้วย อัตราคิดลด จำนวนเงินเดือนที่คาดว่าจะเพิ่มขึ้นในอนาคต อัตรามรณะและปัจจัยที่เกี่ยวข้องในเชิงประชากรศาสตร์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อย่างไรก็ตาม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ผลประโยชน์หลังการเลิกจ้างงานที่เกิดขึ้นจริงนั้นอาจแตกต่างไปจากที่ประมาณไว้</w:t>
      </w:r>
    </w:p>
    <w:p w14:paraId="4FB6FD77" w14:textId="77777777" w:rsidR="009C45C1" w:rsidRPr="000E759B" w:rsidRDefault="009C45C1" w:rsidP="00D87329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7FF574C0" w14:textId="77777777" w:rsidR="00867702" w:rsidRPr="000E759B" w:rsidRDefault="00867702" w:rsidP="00E750B9">
      <w:pPr>
        <w:pStyle w:val="ListParagraph"/>
        <w:numPr>
          <w:ilvl w:val="1"/>
          <w:numId w:val="22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สินทรัพย์ภาษีเงินได้รอการตัดบัญชี</w:t>
      </w:r>
    </w:p>
    <w:p w14:paraId="068CEB74" w14:textId="77777777" w:rsidR="00867702" w:rsidRPr="000E759B" w:rsidRDefault="00867702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1418"/>
        <w:jc w:val="thaiDistribute"/>
        <w:rPr>
          <w:rFonts w:ascii="BrowalliaUPC" w:hAnsi="BrowalliaUPC" w:cs="BrowalliaUPC"/>
          <w:sz w:val="24"/>
          <w:szCs w:val="24"/>
        </w:rPr>
      </w:pPr>
    </w:p>
    <w:p w14:paraId="71C08722" w14:textId="1262FF1E" w:rsidR="00867702" w:rsidRPr="000E759B" w:rsidRDefault="00867702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9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สินทรัพย์ภาษีเงินได้รอการตัดบัญชีรับรู้โดยการประมาณการในการประเมินความสามารถในการทำกำไรทางภาษีในอนาคตของบริษัทที่</w:t>
      </w:r>
      <w:r w:rsidR="009B52B7" w:rsidRPr="000E759B">
        <w:rPr>
          <w:rFonts w:ascii="BrowalliaUPC" w:hAnsi="BrowalliaUPC" w:cs="BrowalliaUPC"/>
          <w:sz w:val="28"/>
          <w:szCs w:val="28"/>
          <w:cs/>
        </w:rPr>
        <w:t>สามารถ</w:t>
      </w:r>
      <w:r w:rsidRPr="000E759B">
        <w:rPr>
          <w:rFonts w:ascii="BrowalliaUPC" w:hAnsi="BrowalliaUPC" w:cs="BrowalliaUPC"/>
          <w:sz w:val="28"/>
          <w:szCs w:val="28"/>
          <w:cs/>
        </w:rPr>
        <w:t>นำมาหักกับผลแตกต่างชั่วคราว</w:t>
      </w:r>
      <w:r w:rsidR="009B52B7" w:rsidRPr="000E759B">
        <w:rPr>
          <w:rFonts w:ascii="BrowalliaUPC" w:hAnsi="BrowalliaUPC" w:cs="BrowalliaUPC"/>
          <w:sz w:val="28"/>
          <w:szCs w:val="28"/>
          <w:cs/>
        </w:rPr>
        <w:t>ไ</w:t>
      </w:r>
      <w:r w:rsidRPr="000E759B">
        <w:rPr>
          <w:rFonts w:ascii="BrowalliaUPC" w:hAnsi="BrowalliaUPC" w:cs="BrowalliaUPC"/>
          <w:sz w:val="28"/>
          <w:szCs w:val="28"/>
          <w:cs/>
        </w:rPr>
        <w:t>ด้ นอกจากนั้น ผู้บริหารต้องใช้ดุลยพินิจใน</w:t>
      </w:r>
      <w:r w:rsidR="009B52B7" w:rsidRPr="000E759B">
        <w:rPr>
          <w:rFonts w:ascii="BrowalliaUPC" w:hAnsi="BrowalliaUPC" w:cs="BrowalliaUPC"/>
          <w:sz w:val="28"/>
          <w:szCs w:val="28"/>
          <w:cs/>
        </w:rPr>
        <w:t>ก</w:t>
      </w:r>
      <w:r w:rsidRPr="000E759B">
        <w:rPr>
          <w:rFonts w:ascii="BrowalliaUPC" w:hAnsi="BrowalliaUPC" w:cs="BrowalliaUPC"/>
          <w:sz w:val="28"/>
          <w:szCs w:val="28"/>
          <w:cs/>
        </w:rPr>
        <w:t>ารประเมินผลกระทบของกฎหมายหรือข้อจำกัดทางด้านเศรษฐกิจหรือความไม่แน่นอนของก</w:t>
      </w:r>
      <w:r w:rsidR="0063687E" w:rsidRPr="000E759B">
        <w:rPr>
          <w:rFonts w:ascii="BrowalliaUPC" w:hAnsi="BrowalliaUPC" w:cs="BrowalliaUPC"/>
          <w:sz w:val="28"/>
          <w:szCs w:val="28"/>
          <w:cs/>
        </w:rPr>
        <w:t>ฎ</w:t>
      </w:r>
      <w:r w:rsidRPr="000E759B">
        <w:rPr>
          <w:rFonts w:ascii="BrowalliaUPC" w:hAnsi="BrowalliaUPC" w:cs="BrowalliaUPC"/>
          <w:sz w:val="28"/>
          <w:szCs w:val="28"/>
          <w:cs/>
        </w:rPr>
        <w:t>หมาย</w:t>
      </w:r>
      <w:r w:rsidR="009C45C1" w:rsidRPr="000E759B">
        <w:rPr>
          <w:rFonts w:ascii="BrowalliaUPC" w:hAnsi="BrowalliaUPC" w:cs="BrowalliaUPC"/>
          <w:sz w:val="28"/>
          <w:szCs w:val="28"/>
        </w:rPr>
        <w:br/>
      </w:r>
      <w:r w:rsidRPr="000E759B">
        <w:rPr>
          <w:rFonts w:ascii="BrowalliaUPC" w:hAnsi="BrowalliaUPC" w:cs="BrowalliaUPC"/>
          <w:sz w:val="28"/>
          <w:szCs w:val="28"/>
          <w:cs/>
        </w:rPr>
        <w:t>ภาษีอากร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</w:p>
    <w:p w14:paraId="75B48B89" w14:textId="77777777" w:rsidR="009C45C1" w:rsidRPr="000E759B" w:rsidRDefault="009C45C1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9"/>
        <w:jc w:val="thaiDistribute"/>
        <w:rPr>
          <w:rFonts w:ascii="BrowalliaUPC" w:hAnsi="BrowalliaUPC" w:cs="BrowalliaUPC"/>
          <w:sz w:val="28"/>
          <w:szCs w:val="28"/>
        </w:rPr>
      </w:pPr>
    </w:p>
    <w:p w14:paraId="020D1B51" w14:textId="77777777" w:rsidR="00867702" w:rsidRPr="000E759B" w:rsidRDefault="00867702" w:rsidP="00E750B9">
      <w:pPr>
        <w:pStyle w:val="ListParagraph"/>
        <w:numPr>
          <w:ilvl w:val="1"/>
          <w:numId w:val="22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9" w:hanging="459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คดีฟ้องร้อง</w:t>
      </w:r>
    </w:p>
    <w:p w14:paraId="4BDD9E8F" w14:textId="77777777" w:rsidR="00867702" w:rsidRPr="000E759B" w:rsidRDefault="00867702" w:rsidP="00867702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1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1018AD45" w14:textId="49F07085" w:rsidR="00867702" w:rsidRPr="000E759B" w:rsidRDefault="00867702" w:rsidP="00867702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9" w:hanging="9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กลุ่มบริษัทมีหนี้สินที่อาจจะเกิดขึ้นจากข้อพิพาททางกฎหมายและการถูกฟ้องร้องเรียกค่าเสียหายตามปกติธุรกิจ ซึ่งฝ่ายบริหารได้ใช้ดุลยพินิจในการประเมินผลของข้อพิพาทและคดีที่ถูกฟ้องร้องแล้ว ผลที่เกิดขึ้นจริงอาจแตกต่างไปจากที่ได้มีการประมาณการไว้ อย่างไรก็ตาม ในกรณีที่ฝ่ายบริหารเชื่อมั่นว่าจะไม่มีความเสียหายที่มีนัยสำคัญเกิดขึ้น กลุ่มบริษัทจะไม่บันทึกประมาณการหนี้สิน ณ วันสิ้นรอบระยะเวลารายงาน</w:t>
      </w:r>
    </w:p>
    <w:p w14:paraId="28197370" w14:textId="77777777" w:rsidR="00F21CAB" w:rsidRPr="000E759B" w:rsidRDefault="00F21CAB" w:rsidP="00867702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9" w:hanging="9"/>
        <w:jc w:val="thaiDistribute"/>
        <w:rPr>
          <w:rFonts w:ascii="BrowalliaUPC" w:hAnsi="BrowalliaUPC" w:cs="BrowalliaUPC"/>
          <w:sz w:val="28"/>
          <w:szCs w:val="28"/>
        </w:rPr>
      </w:pPr>
    </w:p>
    <w:p w14:paraId="4CBEB58A" w14:textId="2ABDC97A" w:rsidR="00867702" w:rsidRPr="000E759B" w:rsidRDefault="002C3965" w:rsidP="00E750B9">
      <w:pPr>
        <w:pStyle w:val="ListParagraph"/>
        <w:numPr>
          <w:ilvl w:val="1"/>
          <w:numId w:val="22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9" w:hanging="459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การวัด</w:t>
      </w:r>
      <w:r w:rsidR="00867702" w:rsidRPr="000E759B">
        <w:rPr>
          <w:rFonts w:ascii="BrowalliaUPC" w:hAnsi="BrowalliaUPC" w:cs="BrowalliaUPC"/>
          <w:sz w:val="28"/>
          <w:szCs w:val="28"/>
          <w:cs/>
        </w:rPr>
        <w:t>มูลค่ายุติธรรม</w:t>
      </w:r>
    </w:p>
    <w:p w14:paraId="4B473B8F" w14:textId="77777777" w:rsidR="00867702" w:rsidRPr="000E759B" w:rsidRDefault="00867702" w:rsidP="00867702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10"/>
        <w:jc w:val="thaiDistribute"/>
        <w:rPr>
          <w:rFonts w:ascii="BrowalliaUPC" w:hAnsi="BrowalliaUPC" w:cs="BrowalliaUPC"/>
          <w:sz w:val="28"/>
          <w:szCs w:val="28"/>
        </w:rPr>
      </w:pPr>
    </w:p>
    <w:p w14:paraId="06C4C148" w14:textId="477BCF97" w:rsidR="00867702" w:rsidRPr="000E759B" w:rsidRDefault="00867702" w:rsidP="009C45C1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9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มูลค่ายุติธรรมของสินทรัพย์และหนี้สินทางการเงินที่ไม่ได้อยู่ในความต้องการของตลาดซื้อง่ายขายคล่องจะ        วัดมูลค่าโดยใช้เทคนิคการประเมินมูลค่าต่างๆ ผู้บริหารของกลุ่มบริษัท</w:t>
      </w:r>
      <w:r w:rsidR="00584036" w:rsidRPr="000E759B">
        <w:rPr>
          <w:rFonts w:ascii="BrowalliaUPC" w:hAnsi="BrowalliaUPC" w:cs="BrowalliaUPC"/>
          <w:sz w:val="28"/>
          <w:szCs w:val="28"/>
          <w:cs/>
        </w:rPr>
        <w:t>ต้อง</w:t>
      </w:r>
      <w:r w:rsidRPr="000E759B">
        <w:rPr>
          <w:rFonts w:ascii="BrowalliaUPC" w:hAnsi="BrowalliaUPC" w:cs="BrowalliaUPC"/>
          <w:sz w:val="28"/>
          <w:szCs w:val="28"/>
          <w:cs/>
        </w:rPr>
        <w:t>มีการใช้ดุลยพินิจในการเลือกเทคนิคการประเมินมูลค่าและสมมติฐานจากประสบการณ์และข้อมูลในอดีต</w:t>
      </w:r>
      <w:r w:rsidR="00620A1F"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ในช่วงวันสิ้น</w:t>
      </w:r>
      <w:r w:rsidR="009C172F" w:rsidRPr="000E759B">
        <w:rPr>
          <w:rFonts w:ascii="BrowalliaUPC" w:hAnsi="BrowalliaUPC" w:cs="BrowalliaUPC"/>
          <w:sz w:val="28"/>
          <w:szCs w:val="28"/>
          <w:cs/>
        </w:rPr>
        <w:t xml:space="preserve">รอบระยะเวลารายงาน </w:t>
      </w:r>
    </w:p>
    <w:p w14:paraId="3809393B" w14:textId="54E5527E" w:rsidR="00D7395E" w:rsidRPr="000E759B" w:rsidRDefault="00D7395E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3490B50" w14:textId="77777777" w:rsidR="000971A0" w:rsidRPr="000E759B" w:rsidRDefault="000971A0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339583C" w14:textId="77777777" w:rsidR="000971A0" w:rsidRPr="000E759B" w:rsidRDefault="000971A0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8DC50C8" w14:textId="3283E5B6" w:rsidR="005424F4" w:rsidRPr="000E759B" w:rsidRDefault="00542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</w:rPr>
        <w:br w:type="page"/>
      </w:r>
    </w:p>
    <w:p w14:paraId="02731C2C" w14:textId="7B15ED2B" w:rsidR="00867702" w:rsidRPr="000E759B" w:rsidRDefault="00867702" w:rsidP="00867702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en-GB"/>
        </w:rPr>
      </w:pPr>
      <w:r w:rsidRPr="000E759B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รายการกับบุคคลและบริษัทที่เกี่ยวข้อง</w:t>
      </w:r>
    </w:p>
    <w:p w14:paraId="150C79F0" w14:textId="77777777" w:rsidR="00867702" w:rsidRPr="000E759B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BrowalliaUPC" w:hAnsi="BrowalliaUPC" w:cs="BrowalliaUPC"/>
          <w:sz w:val="28"/>
          <w:szCs w:val="28"/>
          <w:cs/>
        </w:rPr>
      </w:pPr>
    </w:p>
    <w:p w14:paraId="4E370782" w14:textId="7CB3C111" w:rsidR="0013088A" w:rsidRPr="000E759B" w:rsidRDefault="00867702" w:rsidP="00370950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บริษัทมีรายการบัญชีที่เกิดขึ้นกับบุคคลและบริษัทที่เกี่ยวข้อง บริษัทเหล่านี้เกี่ยวข้องกันโดยการมีผู้ถือหุ้นและหรือกรรมการร่วมกัน ดังนั้น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 ซึ่งมูลฐานที่ใช้บางกรณีอาจแตกต่างจากมูลฐานที่ใช้สำหรับรายการที่เกิดขึ้นกับบุคคลหรือบริษัทที่ไม่เกี่ยวข้องกัน</w:t>
      </w:r>
    </w:p>
    <w:p w14:paraId="1BDA6C46" w14:textId="77777777" w:rsidR="00FF2AA4" w:rsidRPr="000E759B" w:rsidRDefault="00FF2AA4" w:rsidP="00867702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7569307C" w14:textId="1702A0C4" w:rsidR="00641B20" w:rsidRPr="000E759B" w:rsidRDefault="00641B20" w:rsidP="00867702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กลุ่มบริษัทและบุคคลที่เกี่ยวข้อง มีดังนี้</w:t>
      </w:r>
    </w:p>
    <w:p w14:paraId="7BC154DD" w14:textId="77777777" w:rsidR="00867702" w:rsidRPr="000E759B" w:rsidRDefault="00867702" w:rsidP="00867702">
      <w:pPr>
        <w:spacing w:line="240" w:lineRule="auto"/>
        <w:ind w:left="426"/>
        <w:jc w:val="thaiDistribute"/>
        <w:rPr>
          <w:rFonts w:ascii="BrowalliaUPC" w:hAnsi="BrowalliaUPC" w:cs="BrowalliaUPC"/>
          <w:sz w:val="20"/>
          <w:szCs w:val="20"/>
        </w:rPr>
      </w:pPr>
    </w:p>
    <w:p w14:paraId="42E19454" w14:textId="77777777" w:rsidR="00867702" w:rsidRPr="000E759B" w:rsidRDefault="00867702" w:rsidP="00867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BrowalliaUPC" w:hAnsi="BrowalliaUPC" w:cs="BrowalliaUPC"/>
          <w:sz w:val="4"/>
          <w:szCs w:val="4"/>
        </w:rPr>
      </w:pPr>
    </w:p>
    <w:tbl>
      <w:tblPr>
        <w:tblW w:w="8996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326"/>
        <w:gridCol w:w="2693"/>
        <w:gridCol w:w="2977"/>
      </w:tblGrid>
      <w:tr w:rsidR="00867702" w:rsidRPr="000E759B" w14:paraId="6AE3E169" w14:textId="77777777" w:rsidTr="008849A5">
        <w:trPr>
          <w:tblHeader/>
        </w:trPr>
        <w:tc>
          <w:tcPr>
            <w:tcW w:w="3326" w:type="dxa"/>
            <w:vAlign w:val="bottom"/>
          </w:tcPr>
          <w:p w14:paraId="63041FAC" w14:textId="77777777" w:rsidR="00867702" w:rsidRPr="000E759B" w:rsidRDefault="00867702" w:rsidP="00CE5B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ชื่อ</w:t>
            </w:r>
          </w:p>
        </w:tc>
        <w:tc>
          <w:tcPr>
            <w:tcW w:w="2693" w:type="dxa"/>
            <w:vAlign w:val="bottom"/>
          </w:tcPr>
          <w:p w14:paraId="303FFC6D" w14:textId="77777777" w:rsidR="00867702" w:rsidRPr="000E759B" w:rsidRDefault="00867702" w:rsidP="00CE5B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2977" w:type="dxa"/>
            <w:vAlign w:val="bottom"/>
          </w:tcPr>
          <w:p w14:paraId="21C3AD81" w14:textId="77777777" w:rsidR="00867702" w:rsidRPr="000E759B" w:rsidRDefault="00867702" w:rsidP="00CE5B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867702" w:rsidRPr="000E759B" w14:paraId="075088FD" w14:textId="77777777" w:rsidTr="008849A5">
        <w:tc>
          <w:tcPr>
            <w:tcW w:w="3326" w:type="dxa"/>
          </w:tcPr>
          <w:p w14:paraId="434B7826" w14:textId="77777777" w:rsidR="00867702" w:rsidRPr="000E759B" w:rsidRDefault="00867702" w:rsidP="00CE5B5B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693" w:type="dxa"/>
          </w:tcPr>
          <w:p w14:paraId="414D1F26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977" w:type="dxa"/>
          </w:tcPr>
          <w:p w14:paraId="46B0CA5F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867702" w:rsidRPr="000E759B" w14:paraId="2B177D8E" w14:textId="77777777" w:rsidTr="008849A5">
        <w:tc>
          <w:tcPr>
            <w:tcW w:w="3326" w:type="dxa"/>
          </w:tcPr>
          <w:p w14:paraId="37A409A8" w14:textId="77777777" w:rsidR="00867702" w:rsidRPr="000E759B" w:rsidRDefault="00867702" w:rsidP="00CE5B5B">
            <w:pPr>
              <w:tabs>
                <w:tab w:val="clear" w:pos="2580"/>
                <w:tab w:val="clear" w:pos="2807"/>
                <w:tab w:val="clear" w:pos="3742"/>
                <w:tab w:val="left" w:pos="162"/>
                <w:tab w:val="left" w:pos="2502"/>
                <w:tab w:val="left" w:pos="3686"/>
              </w:tabs>
              <w:spacing w:line="240" w:lineRule="auto"/>
              <w:ind w:left="162" w:right="-12" w:hanging="162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บริษัท เค แอนด์ ดับบลิว (ประเทศไทย) จำกัด </w:t>
            </w:r>
          </w:p>
        </w:tc>
        <w:tc>
          <w:tcPr>
            <w:tcW w:w="2693" w:type="dxa"/>
          </w:tcPr>
          <w:p w14:paraId="2A27D629" w14:textId="77777777" w:rsidR="008849A5" w:rsidRPr="000E759B" w:rsidRDefault="00867702" w:rsidP="00D90EF4">
            <w:pPr>
              <w:tabs>
                <w:tab w:val="clear" w:pos="2807"/>
                <w:tab w:val="clear" w:pos="3742"/>
                <w:tab w:val="left" w:pos="162"/>
                <w:tab w:val="left" w:pos="2943"/>
                <w:tab w:val="left" w:pos="3686"/>
              </w:tabs>
              <w:spacing w:line="240" w:lineRule="auto"/>
              <w:ind w:left="162" w:right="-108" w:hanging="162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ตัวแทนจำหน่ายเครื่องมือและ</w:t>
            </w:r>
          </w:p>
          <w:p w14:paraId="2B135144" w14:textId="41B103D4" w:rsidR="00867702" w:rsidRPr="000E759B" w:rsidRDefault="008849A5" w:rsidP="00650970">
            <w:pPr>
              <w:tabs>
                <w:tab w:val="clear" w:pos="2807"/>
                <w:tab w:val="clear" w:pos="3742"/>
                <w:tab w:val="left" w:pos="176"/>
                <w:tab w:val="left" w:pos="2943"/>
                <w:tab w:val="left" w:pos="3686"/>
              </w:tabs>
              <w:spacing w:line="240" w:lineRule="auto"/>
              <w:ind w:left="162" w:right="-108" w:hanging="162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 xml:space="preserve">   </w:t>
            </w:r>
            <w:r w:rsidR="00867702" w:rsidRPr="000E759B">
              <w:rPr>
                <w:rFonts w:ascii="BrowalliaUPC" w:hAnsi="BrowalliaUPC" w:cs="BrowalliaUPC"/>
                <w:sz w:val="24"/>
                <w:szCs w:val="24"/>
                <w:cs/>
              </w:rPr>
              <w:t>อุปกรณ์ทางการแพทย์</w:t>
            </w:r>
          </w:p>
        </w:tc>
        <w:tc>
          <w:tcPr>
            <w:tcW w:w="2977" w:type="dxa"/>
          </w:tcPr>
          <w:p w14:paraId="612D8A17" w14:textId="09CE77E0" w:rsidR="00867702" w:rsidRPr="000E759B" w:rsidRDefault="00867702" w:rsidP="00B40A32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left" w:pos="540"/>
                <w:tab w:val="left" w:pos="2732"/>
                <w:tab w:val="left" w:pos="2775"/>
              </w:tabs>
              <w:spacing w:line="240" w:lineRule="auto"/>
              <w:ind w:left="162" w:hanging="162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ถือหุ้นโดยญาติกรรมการบริษัทและ</w:t>
            </w:r>
            <w:r w:rsidR="000E3CB4" w:rsidRPr="000E759B">
              <w:rPr>
                <w:rFonts w:ascii="BrowalliaUPC" w:hAnsi="BrowalliaUPC" w:cs="BrowalliaUPC"/>
                <w:sz w:val="24"/>
                <w:szCs w:val="24"/>
                <w:cs/>
              </w:rPr>
              <w:t>กร</w:t>
            </w:r>
            <w:r w:rsidR="008210F3" w:rsidRPr="000E759B">
              <w:rPr>
                <w:rFonts w:ascii="BrowalliaUPC" w:hAnsi="BrowalliaUPC" w:cs="BrowalliaUPC"/>
                <w:sz w:val="24"/>
                <w:szCs w:val="24"/>
                <w:cs/>
              </w:rPr>
              <w:t>รมการ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ร่วมกันกับบริษัทย่อย</w:t>
            </w:r>
          </w:p>
        </w:tc>
      </w:tr>
      <w:tr w:rsidR="00867702" w:rsidRPr="000E759B" w14:paraId="19D7DA3D" w14:textId="77777777" w:rsidTr="008849A5">
        <w:tc>
          <w:tcPr>
            <w:tcW w:w="3326" w:type="dxa"/>
          </w:tcPr>
          <w:p w14:paraId="3F388B53" w14:textId="77777777" w:rsidR="00867702" w:rsidRPr="000E759B" w:rsidRDefault="00867702" w:rsidP="00CE5B5B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บริษัท แดทโซ เอเชีย คอร์ปอร์เรชั่น จำกัด</w:t>
            </w:r>
          </w:p>
        </w:tc>
        <w:tc>
          <w:tcPr>
            <w:tcW w:w="2693" w:type="dxa"/>
          </w:tcPr>
          <w:p w14:paraId="7745C7B7" w14:textId="77777777" w:rsidR="00867702" w:rsidRPr="000E759B" w:rsidRDefault="00867702" w:rsidP="00CE5B5B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บริการด้านความงาม</w:t>
            </w:r>
          </w:p>
        </w:tc>
        <w:tc>
          <w:tcPr>
            <w:tcW w:w="2977" w:type="dxa"/>
          </w:tcPr>
          <w:p w14:paraId="4B0BAC25" w14:textId="77777777" w:rsidR="00867702" w:rsidRPr="000E759B" w:rsidRDefault="00867702" w:rsidP="00B40A3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ถือหุ้นโดยบริษัท</w:t>
            </w:r>
          </w:p>
        </w:tc>
      </w:tr>
      <w:tr w:rsidR="005F62B2" w:rsidRPr="000E759B" w14:paraId="5BE0D416" w14:textId="77777777" w:rsidTr="008849A5">
        <w:tc>
          <w:tcPr>
            <w:tcW w:w="3326" w:type="dxa"/>
          </w:tcPr>
          <w:p w14:paraId="7679D037" w14:textId="5F34CA03" w:rsidR="005F62B2" w:rsidRPr="000E759B" w:rsidRDefault="005F62B2" w:rsidP="00CE5B5B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อัล</w:t>
            </w:r>
            <w:proofErr w:type="spellEnd"/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เทอร์เมด แคร์ จำกัด </w:t>
            </w:r>
          </w:p>
        </w:tc>
        <w:tc>
          <w:tcPr>
            <w:tcW w:w="2693" w:type="dxa"/>
          </w:tcPr>
          <w:p w14:paraId="708DB863" w14:textId="77777777" w:rsidR="005F62B2" w:rsidRPr="000E759B" w:rsidRDefault="005F62B2" w:rsidP="00CE5B5B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จำหน่ายสินค้าเภสัชภัณฑ์และ</w:t>
            </w:r>
          </w:p>
          <w:p w14:paraId="3A35D2AE" w14:textId="722DD1B3" w:rsidR="005F62B2" w:rsidRPr="000E759B" w:rsidRDefault="00406D74" w:rsidP="00406D74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</w:t>
            </w:r>
            <w:r w:rsidR="00731CD8" w:rsidRPr="000E759B">
              <w:rPr>
                <w:rFonts w:ascii="BrowalliaUPC" w:hAnsi="BrowalliaUPC" w:cs="BrowalliaUPC"/>
                <w:sz w:val="24"/>
                <w:szCs w:val="24"/>
                <w:cs/>
              </w:rPr>
              <w:t>สินค้า</w:t>
            </w:r>
            <w:r w:rsidR="005F62B2" w:rsidRPr="000E759B">
              <w:rPr>
                <w:rFonts w:ascii="BrowalliaUPC" w:hAnsi="BrowalliaUPC" w:cs="BrowalliaUPC"/>
                <w:sz w:val="24"/>
                <w:szCs w:val="24"/>
                <w:cs/>
              </w:rPr>
              <w:t>ทางการแพทย์</w:t>
            </w:r>
          </w:p>
        </w:tc>
        <w:tc>
          <w:tcPr>
            <w:tcW w:w="2977" w:type="dxa"/>
          </w:tcPr>
          <w:p w14:paraId="3DE02B10" w14:textId="546C32F8" w:rsidR="005F62B2" w:rsidRPr="000E759B" w:rsidRDefault="005F62B2" w:rsidP="00B40A3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กรรมการและผู้ถือหุ้นร่วมกับบริษัทย่อย</w:t>
            </w:r>
          </w:p>
        </w:tc>
      </w:tr>
      <w:tr w:rsidR="00867702" w:rsidRPr="000E759B" w14:paraId="0138E783" w14:textId="77777777" w:rsidTr="008849A5">
        <w:tc>
          <w:tcPr>
            <w:tcW w:w="3326" w:type="dxa"/>
            <w:shd w:val="clear" w:color="auto" w:fill="auto"/>
            <w:hideMark/>
          </w:tcPr>
          <w:p w14:paraId="6C0AD08E" w14:textId="77777777" w:rsidR="00867702" w:rsidRPr="000E759B" w:rsidRDefault="00867702" w:rsidP="00CE5B5B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right="-108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คุณจักรกริสน์ โลหะเจริญทรัพย์</w:t>
            </w:r>
          </w:p>
        </w:tc>
        <w:tc>
          <w:tcPr>
            <w:tcW w:w="2693" w:type="dxa"/>
            <w:shd w:val="clear" w:color="auto" w:fill="auto"/>
            <w:hideMark/>
          </w:tcPr>
          <w:p w14:paraId="75EFCD72" w14:textId="77777777" w:rsidR="00867702" w:rsidRPr="000E759B" w:rsidRDefault="00867702" w:rsidP="00CE5B5B">
            <w:pPr>
              <w:tabs>
                <w:tab w:val="clear" w:pos="1644"/>
                <w:tab w:val="clear" w:pos="1871"/>
                <w:tab w:val="clear" w:pos="3742"/>
                <w:tab w:val="left" w:pos="162"/>
                <w:tab w:val="left" w:pos="1848"/>
                <w:tab w:val="left" w:pos="1938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  <w:hideMark/>
          </w:tcPr>
          <w:p w14:paraId="0BA983FB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กรรมการ</w:t>
            </w:r>
          </w:p>
        </w:tc>
      </w:tr>
      <w:tr w:rsidR="00867702" w:rsidRPr="000E759B" w14:paraId="1B1A4BE4" w14:textId="77777777" w:rsidTr="008849A5">
        <w:tc>
          <w:tcPr>
            <w:tcW w:w="3326" w:type="dxa"/>
            <w:shd w:val="clear" w:color="auto" w:fill="auto"/>
          </w:tcPr>
          <w:p w14:paraId="7F165052" w14:textId="77777777" w:rsidR="00867702" w:rsidRPr="000E759B" w:rsidRDefault="00867702" w:rsidP="00CE5B5B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right="-108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คุณปรีชา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นันท์นฤมิต</w:t>
            </w:r>
          </w:p>
        </w:tc>
        <w:tc>
          <w:tcPr>
            <w:tcW w:w="2693" w:type="dxa"/>
            <w:shd w:val="clear" w:color="auto" w:fill="auto"/>
          </w:tcPr>
          <w:p w14:paraId="161461CA" w14:textId="77777777" w:rsidR="00867702" w:rsidRPr="000E759B" w:rsidRDefault="00867702" w:rsidP="00CE5B5B">
            <w:pPr>
              <w:tabs>
                <w:tab w:val="clear" w:pos="1644"/>
                <w:tab w:val="clear" w:pos="1871"/>
                <w:tab w:val="clear" w:pos="3742"/>
                <w:tab w:val="left" w:pos="162"/>
                <w:tab w:val="left" w:pos="1848"/>
                <w:tab w:val="left" w:pos="1938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26F8351C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กรรมการ</w:t>
            </w:r>
          </w:p>
        </w:tc>
      </w:tr>
      <w:tr w:rsidR="00867702" w:rsidRPr="000E759B" w14:paraId="5C3CC49C" w14:textId="77777777" w:rsidTr="008849A5">
        <w:tc>
          <w:tcPr>
            <w:tcW w:w="3326" w:type="dxa"/>
            <w:shd w:val="clear" w:color="auto" w:fill="auto"/>
          </w:tcPr>
          <w:p w14:paraId="5ADE1FB3" w14:textId="77777777" w:rsidR="00867702" w:rsidRPr="000E759B" w:rsidRDefault="00867702" w:rsidP="00CE5B5B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right="-108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คุณวัชราภรณ์ ภิสสาสุนทร</w:t>
            </w:r>
          </w:p>
        </w:tc>
        <w:tc>
          <w:tcPr>
            <w:tcW w:w="2693" w:type="dxa"/>
            <w:shd w:val="clear" w:color="auto" w:fill="auto"/>
          </w:tcPr>
          <w:p w14:paraId="167306DF" w14:textId="77777777" w:rsidR="00867702" w:rsidRPr="000E759B" w:rsidRDefault="00867702" w:rsidP="00CE5B5B">
            <w:pPr>
              <w:tabs>
                <w:tab w:val="clear" w:pos="1644"/>
                <w:tab w:val="clear" w:pos="1871"/>
                <w:tab w:val="clear" w:pos="3742"/>
                <w:tab w:val="left" w:pos="162"/>
                <w:tab w:val="left" w:pos="1848"/>
                <w:tab w:val="left" w:pos="1938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55DB619E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กรรมการบริษัทย่อย</w:t>
            </w:r>
          </w:p>
        </w:tc>
      </w:tr>
      <w:tr w:rsidR="005A4A41" w:rsidRPr="000E759B" w14:paraId="70B8B115" w14:textId="77777777" w:rsidTr="008849A5">
        <w:tc>
          <w:tcPr>
            <w:tcW w:w="3326" w:type="dxa"/>
            <w:shd w:val="clear" w:color="auto" w:fill="auto"/>
          </w:tcPr>
          <w:p w14:paraId="333D60AB" w14:textId="66AA3395" w:rsidR="005A4A41" w:rsidRPr="000E759B" w:rsidRDefault="005A4A41" w:rsidP="00CE5B5B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right="-108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คุณชาครี</w:t>
            </w:r>
            <w:proofErr w:type="spellStart"/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ย์</w:t>
            </w:r>
            <w:proofErr w:type="spellEnd"/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โลหะเจริญทรัพย์</w:t>
            </w:r>
          </w:p>
        </w:tc>
        <w:tc>
          <w:tcPr>
            <w:tcW w:w="2693" w:type="dxa"/>
            <w:shd w:val="clear" w:color="auto" w:fill="auto"/>
          </w:tcPr>
          <w:p w14:paraId="54B25CA8" w14:textId="0EB75CB2" w:rsidR="005A4A41" w:rsidRPr="000E759B" w:rsidRDefault="00D33C93" w:rsidP="00CE5B5B">
            <w:pPr>
              <w:tabs>
                <w:tab w:val="clear" w:pos="1644"/>
                <w:tab w:val="clear" w:pos="1871"/>
                <w:tab w:val="clear" w:pos="3742"/>
                <w:tab w:val="left" w:pos="162"/>
                <w:tab w:val="left" w:pos="1848"/>
                <w:tab w:val="left" w:pos="1938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59997F62" w14:textId="0B20053E" w:rsidR="005A4A41" w:rsidRPr="000E759B" w:rsidRDefault="00D33C93" w:rsidP="00CE5B5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ญาติกรรมการ</w:t>
            </w:r>
          </w:p>
        </w:tc>
      </w:tr>
    </w:tbl>
    <w:p w14:paraId="319114FB" w14:textId="77777777" w:rsidR="002228C5" w:rsidRPr="000E759B" w:rsidRDefault="002228C5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604EBB38" w14:textId="1DF3EB28" w:rsidR="00867702" w:rsidRPr="000E759B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 xml:space="preserve">รายการบัญชีที่มีสาระสำคัญกับบุคคลและบริษัทที่เกี่ยวข้องสำหรับปีสิ้นสุดวันที่ </w:t>
      </w:r>
      <w:r w:rsidRPr="000E759B">
        <w:rPr>
          <w:rFonts w:ascii="BrowalliaUPC" w:hAnsi="BrowalliaUPC" w:cs="BrowalliaUPC"/>
          <w:sz w:val="28"/>
          <w:szCs w:val="28"/>
        </w:rPr>
        <w:t>31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0E759B">
        <w:rPr>
          <w:rFonts w:ascii="BrowalliaUPC" w:hAnsi="BrowalliaUPC" w:cs="BrowalliaUPC"/>
          <w:sz w:val="28"/>
          <w:szCs w:val="28"/>
        </w:rPr>
        <w:t>256</w:t>
      </w:r>
      <w:r w:rsidR="000B0401" w:rsidRPr="000E759B">
        <w:rPr>
          <w:rFonts w:ascii="BrowalliaUPC" w:hAnsi="BrowalliaUPC" w:cs="BrowalliaUPC"/>
          <w:sz w:val="28"/>
          <w:szCs w:val="28"/>
        </w:rPr>
        <w:t>7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0E759B">
        <w:rPr>
          <w:rFonts w:ascii="BrowalliaUPC" w:hAnsi="BrowalliaUPC" w:cs="BrowalliaUPC"/>
          <w:sz w:val="28"/>
          <w:szCs w:val="28"/>
        </w:rPr>
        <w:t>256</w:t>
      </w:r>
      <w:r w:rsidR="000B0401" w:rsidRPr="000E759B">
        <w:rPr>
          <w:rFonts w:ascii="BrowalliaUPC" w:hAnsi="BrowalliaUPC" w:cs="BrowalliaUPC"/>
          <w:sz w:val="28"/>
          <w:szCs w:val="28"/>
        </w:rPr>
        <w:t>6</w:t>
      </w:r>
      <w:r w:rsidR="00F30971"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477149CE" w14:textId="77777777" w:rsidR="00867702" w:rsidRPr="00E04F68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UPC" w:hAnsi="BrowalliaUPC" w:cs="BrowalliaUPC"/>
          <w:sz w:val="24"/>
          <w:szCs w:val="24"/>
        </w:rPr>
      </w:pPr>
    </w:p>
    <w:p w14:paraId="60294458" w14:textId="77777777" w:rsidR="00867702" w:rsidRPr="000E759B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6"/>
          <w:szCs w:val="6"/>
        </w:rPr>
      </w:pPr>
    </w:p>
    <w:tbl>
      <w:tblPr>
        <w:tblW w:w="9099" w:type="dxa"/>
        <w:tblInd w:w="284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326"/>
        <w:gridCol w:w="2160"/>
        <w:gridCol w:w="1153"/>
        <w:gridCol w:w="1153"/>
        <w:gridCol w:w="1153"/>
        <w:gridCol w:w="1154"/>
      </w:tblGrid>
      <w:tr w:rsidR="00867702" w:rsidRPr="000E759B" w14:paraId="4BDB23C7" w14:textId="77777777" w:rsidTr="003A7694">
        <w:trPr>
          <w:tblHeader/>
        </w:trPr>
        <w:tc>
          <w:tcPr>
            <w:tcW w:w="2326" w:type="dxa"/>
            <w:tcBorders>
              <w:top w:val="nil"/>
            </w:tcBorders>
            <w:shd w:val="clear" w:color="auto" w:fill="auto"/>
          </w:tcPr>
          <w:p w14:paraId="2A2FBC03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160" w:type="dxa"/>
            <w:tcBorders>
              <w:top w:val="nil"/>
            </w:tcBorders>
            <w:shd w:val="clear" w:color="auto" w:fill="auto"/>
          </w:tcPr>
          <w:p w14:paraId="044C82FB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4613" w:type="dxa"/>
            <w:gridSpan w:val="4"/>
            <w:tcBorders>
              <w:top w:val="nil"/>
            </w:tcBorders>
            <w:shd w:val="clear" w:color="auto" w:fill="auto"/>
          </w:tcPr>
          <w:p w14:paraId="06497A07" w14:textId="77777777" w:rsidR="00867702" w:rsidRPr="000E759B" w:rsidRDefault="00867702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867702" w:rsidRPr="000E759B" w14:paraId="03794077" w14:textId="77777777" w:rsidTr="00C50FFB">
        <w:trPr>
          <w:tblHeader/>
        </w:trPr>
        <w:tc>
          <w:tcPr>
            <w:tcW w:w="2326" w:type="dxa"/>
            <w:shd w:val="clear" w:color="auto" w:fill="auto"/>
          </w:tcPr>
          <w:p w14:paraId="30F85CD7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160" w:type="dxa"/>
            <w:shd w:val="clear" w:color="auto" w:fill="auto"/>
          </w:tcPr>
          <w:p w14:paraId="430E6BE3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06" w:type="dxa"/>
            <w:gridSpan w:val="2"/>
            <w:shd w:val="clear" w:color="auto" w:fill="auto"/>
          </w:tcPr>
          <w:p w14:paraId="1B4DBDC2" w14:textId="77777777" w:rsidR="00867702" w:rsidRPr="000E759B" w:rsidRDefault="00867702" w:rsidP="00CE5B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7" w:type="dxa"/>
            <w:gridSpan w:val="2"/>
            <w:shd w:val="clear" w:color="auto" w:fill="auto"/>
          </w:tcPr>
          <w:p w14:paraId="10756A3C" w14:textId="356D641B" w:rsidR="00867702" w:rsidRPr="000E759B" w:rsidRDefault="00867702" w:rsidP="00CE5B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เฉพาะบริษัท</w:t>
            </w:r>
          </w:p>
        </w:tc>
      </w:tr>
      <w:tr w:rsidR="00867702" w:rsidRPr="000E759B" w14:paraId="643C65CA" w14:textId="77777777" w:rsidTr="003A7694">
        <w:trPr>
          <w:tblHeader/>
        </w:trPr>
        <w:tc>
          <w:tcPr>
            <w:tcW w:w="2326" w:type="dxa"/>
            <w:shd w:val="clear" w:color="auto" w:fill="auto"/>
          </w:tcPr>
          <w:p w14:paraId="5DAABF57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7A7B4997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4613" w:type="dxa"/>
            <w:gridSpan w:val="4"/>
            <w:shd w:val="clear" w:color="auto" w:fill="auto"/>
          </w:tcPr>
          <w:p w14:paraId="66C30FA7" w14:textId="77777777" w:rsidR="00867702" w:rsidRPr="000E759B" w:rsidRDefault="00867702" w:rsidP="00CE5B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40A32" w:rsidRPr="000E759B" w14:paraId="553CAD8C" w14:textId="77777777" w:rsidTr="00C50FFB">
        <w:trPr>
          <w:tblHeader/>
        </w:trPr>
        <w:tc>
          <w:tcPr>
            <w:tcW w:w="2326" w:type="dxa"/>
            <w:shd w:val="clear" w:color="auto" w:fill="auto"/>
          </w:tcPr>
          <w:p w14:paraId="7C19D457" w14:textId="77777777" w:rsidR="00B40A32" w:rsidRPr="000E759B" w:rsidRDefault="00B40A32" w:rsidP="00B40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160" w:type="dxa"/>
            <w:shd w:val="clear" w:color="auto" w:fill="auto"/>
          </w:tcPr>
          <w:p w14:paraId="05F40545" w14:textId="77777777" w:rsidR="00B40A32" w:rsidRPr="000E759B" w:rsidRDefault="00B40A32" w:rsidP="00B40A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53" w:type="dxa"/>
            <w:shd w:val="clear" w:color="auto" w:fill="auto"/>
          </w:tcPr>
          <w:p w14:paraId="7D7ADEB0" w14:textId="50227317" w:rsidR="00B40A32" w:rsidRPr="000E759B" w:rsidRDefault="00B40A32" w:rsidP="00B40A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6824F3" w:rsidRPr="000E759B">
              <w:rPr>
                <w:rFonts w:ascii="BrowalliaUPC" w:hAnsi="BrowalliaUPC" w:cs="BrowalliaUPC"/>
                <w:sz w:val="28"/>
                <w:szCs w:val="28"/>
              </w:rPr>
              <w:t>7</w:t>
            </w:r>
          </w:p>
        </w:tc>
        <w:tc>
          <w:tcPr>
            <w:tcW w:w="1153" w:type="dxa"/>
            <w:shd w:val="clear" w:color="auto" w:fill="auto"/>
          </w:tcPr>
          <w:p w14:paraId="6DBDEFBC" w14:textId="03FBA2AA" w:rsidR="00B40A32" w:rsidRPr="000E759B" w:rsidRDefault="00B40A32" w:rsidP="00B40A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6824F3" w:rsidRPr="000E759B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1153" w:type="dxa"/>
            <w:shd w:val="clear" w:color="auto" w:fill="auto"/>
          </w:tcPr>
          <w:p w14:paraId="2AA2EB6C" w14:textId="69218B35" w:rsidR="00B40A32" w:rsidRPr="000E759B" w:rsidRDefault="00B40A32" w:rsidP="00B40A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6824F3" w:rsidRPr="000E759B">
              <w:rPr>
                <w:rFonts w:ascii="BrowalliaUPC" w:hAnsi="BrowalliaUPC" w:cs="BrowalliaUPC"/>
                <w:sz w:val="28"/>
                <w:szCs w:val="28"/>
              </w:rPr>
              <w:t>7</w:t>
            </w:r>
          </w:p>
        </w:tc>
        <w:tc>
          <w:tcPr>
            <w:tcW w:w="1154" w:type="dxa"/>
            <w:shd w:val="clear" w:color="auto" w:fill="auto"/>
          </w:tcPr>
          <w:p w14:paraId="472E45E8" w14:textId="0D8137B4" w:rsidR="00B40A32" w:rsidRPr="000E759B" w:rsidRDefault="00B40A32" w:rsidP="00B40A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6824F3" w:rsidRPr="000E759B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</w:tr>
      <w:tr w:rsidR="00867702" w:rsidRPr="000E759B" w14:paraId="4CBBA037" w14:textId="77777777" w:rsidTr="00C50FFB">
        <w:trPr>
          <w:tblHeader/>
        </w:trPr>
        <w:tc>
          <w:tcPr>
            <w:tcW w:w="2326" w:type="dxa"/>
            <w:tcBorders>
              <w:bottom w:val="nil"/>
            </w:tcBorders>
            <w:shd w:val="clear" w:color="auto" w:fill="auto"/>
          </w:tcPr>
          <w:p w14:paraId="13DAACA7" w14:textId="77777777" w:rsidR="00867702" w:rsidRPr="000E759B" w:rsidRDefault="00867702" w:rsidP="00CE5B5B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471E3F82" w14:textId="77777777" w:rsidR="00867702" w:rsidRPr="000E759B" w:rsidRDefault="00867702" w:rsidP="00CE5B5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</w:tcPr>
          <w:p w14:paraId="6E774AF2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</w:tcPr>
          <w:p w14:paraId="71831541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</w:tcPr>
          <w:p w14:paraId="4CD35BD1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</w:tcPr>
          <w:p w14:paraId="63764ED8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867702" w:rsidRPr="000E759B" w14:paraId="44EC7F4A" w14:textId="77777777" w:rsidTr="00C50FFB">
        <w:tc>
          <w:tcPr>
            <w:tcW w:w="2326" w:type="dxa"/>
            <w:tcBorders>
              <w:bottom w:val="nil"/>
            </w:tcBorders>
            <w:shd w:val="clear" w:color="auto" w:fill="auto"/>
          </w:tcPr>
          <w:p w14:paraId="54FE3F76" w14:textId="77777777" w:rsidR="00867702" w:rsidRPr="000E759B" w:rsidRDefault="00867702" w:rsidP="00CE5B5B">
            <w:pPr>
              <w:pStyle w:val="a3"/>
              <w:tabs>
                <w:tab w:val="clear" w:pos="1080"/>
                <w:tab w:val="left" w:pos="113"/>
              </w:tabs>
              <w:ind w:left="276" w:right="-113" w:hanging="240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0E759B">
              <w:rPr>
                <w:rFonts w:ascii="BrowalliaUPC" w:hAnsi="BrowalliaUPC"/>
                <w:sz w:val="28"/>
                <w:szCs w:val="28"/>
                <w:u w:val="single"/>
                <w:cs/>
              </w:rPr>
              <w:t>รายได้จากการขาย</w:t>
            </w: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38D577C5" w14:textId="77777777" w:rsidR="00867702" w:rsidRPr="000E759B" w:rsidRDefault="00867702" w:rsidP="00CE5B5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</w:tcPr>
          <w:p w14:paraId="70609B9A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</w:tcPr>
          <w:p w14:paraId="453E5762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</w:tcPr>
          <w:p w14:paraId="03AB2EEF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</w:tcPr>
          <w:p w14:paraId="5934429E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4C3BCA" w:rsidRPr="000E759B" w14:paraId="360014B5" w14:textId="77777777" w:rsidTr="00C50FFB">
        <w:tc>
          <w:tcPr>
            <w:tcW w:w="2326" w:type="dxa"/>
            <w:tcBorders>
              <w:bottom w:val="nil"/>
            </w:tcBorders>
            <w:shd w:val="clear" w:color="auto" w:fill="auto"/>
          </w:tcPr>
          <w:p w14:paraId="3FDC1632" w14:textId="77777777" w:rsidR="004C3BCA" w:rsidRPr="000E759B" w:rsidRDefault="004C3BCA" w:rsidP="004C3BCA">
            <w:pPr>
              <w:pStyle w:val="a3"/>
              <w:tabs>
                <w:tab w:val="clear" w:pos="1080"/>
                <w:tab w:val="left" w:pos="113"/>
              </w:tabs>
              <w:ind w:right="-113" w:firstLine="15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0E759B">
              <w:rPr>
                <w:rFonts w:ascii="BrowalliaUPC" w:hAnsi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794C4D9C" w14:textId="77777777" w:rsidR="004C3BCA" w:rsidRPr="000E759B" w:rsidRDefault="004C3BCA" w:rsidP="004C3BC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/>
                <w:sz w:val="28"/>
                <w:szCs w:val="28"/>
                <w:cs/>
              </w:rPr>
              <w:t>ต้นทุนบวกกำไรส่วนเพิ่ม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</w:tcPr>
          <w:p w14:paraId="7F4A4484" w14:textId="3D3CE10F" w:rsidR="004C3BCA" w:rsidRPr="000E759B" w:rsidRDefault="004C3BCA" w:rsidP="004C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</w:tcPr>
          <w:p w14:paraId="5F337D0E" w14:textId="784F7C52" w:rsidR="004C3BCA" w:rsidRPr="000E759B" w:rsidRDefault="004C3BCA" w:rsidP="004C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</w:tcPr>
          <w:p w14:paraId="55515ABA" w14:textId="541AE7F3" w:rsidR="004C3BCA" w:rsidRPr="000E759B" w:rsidRDefault="004C3BCA" w:rsidP="004C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4,087</w:t>
            </w: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</w:tcPr>
          <w:p w14:paraId="2D1266D7" w14:textId="7DD6CCEE" w:rsidR="004C3BCA" w:rsidRPr="000E759B" w:rsidRDefault="004C3BCA" w:rsidP="004C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1,020</w:t>
            </w:r>
          </w:p>
        </w:tc>
      </w:tr>
      <w:tr w:rsidR="004C3BCA" w:rsidRPr="000E759B" w14:paraId="119F27CC" w14:textId="77777777" w:rsidTr="00C50FFB">
        <w:tc>
          <w:tcPr>
            <w:tcW w:w="2326" w:type="dxa"/>
            <w:tcBorders>
              <w:bottom w:val="nil"/>
            </w:tcBorders>
            <w:shd w:val="clear" w:color="auto" w:fill="auto"/>
          </w:tcPr>
          <w:p w14:paraId="3C272BFC" w14:textId="18B5959C" w:rsidR="004C3BCA" w:rsidRPr="000E759B" w:rsidRDefault="004C3BCA" w:rsidP="004C3BCA">
            <w:pPr>
              <w:spacing w:line="240" w:lineRule="auto"/>
              <w:ind w:firstLine="15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45CF4048" w14:textId="77777777" w:rsidR="004C3BCA" w:rsidRPr="000E759B" w:rsidRDefault="004C3BCA" w:rsidP="004C3BC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/>
                <w:sz w:val="28"/>
                <w:szCs w:val="28"/>
                <w:cs/>
              </w:rPr>
              <w:t>ต้นทุนบวกกำไรส่วนเพิ่ม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</w:tcPr>
          <w:p w14:paraId="3AE1ECEA" w14:textId="6392CCC5" w:rsidR="004C3BCA" w:rsidRPr="000E759B" w:rsidRDefault="004C3BCA" w:rsidP="004C3B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833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</w:tcPr>
          <w:p w14:paraId="084A8FEC" w14:textId="1C616053" w:rsidR="004C3BCA" w:rsidRPr="000E759B" w:rsidRDefault="004C3BCA" w:rsidP="004C3B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21,455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</w:tcPr>
          <w:p w14:paraId="2F800C14" w14:textId="27413350" w:rsidR="004C3BCA" w:rsidRPr="000E759B" w:rsidRDefault="004C3BCA" w:rsidP="004C3B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833</w:t>
            </w: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</w:tcPr>
          <w:p w14:paraId="5E5C2FB5" w14:textId="3480D25A" w:rsidR="004C3BCA" w:rsidRPr="000E759B" w:rsidRDefault="004C3BCA" w:rsidP="004C3B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21,455</w:t>
            </w:r>
          </w:p>
        </w:tc>
      </w:tr>
      <w:tr w:rsidR="004C3BCA" w:rsidRPr="000E759B" w14:paraId="2C2C552C" w14:textId="77777777" w:rsidTr="00C50FFB">
        <w:tc>
          <w:tcPr>
            <w:tcW w:w="2326" w:type="dxa"/>
            <w:tcBorders>
              <w:top w:val="nil"/>
              <w:bottom w:val="nil"/>
            </w:tcBorders>
            <w:shd w:val="clear" w:color="auto" w:fill="auto"/>
          </w:tcPr>
          <w:p w14:paraId="0A43C8A2" w14:textId="77777777" w:rsidR="004C3BCA" w:rsidRPr="000E759B" w:rsidRDefault="004C3BCA" w:rsidP="004C3BCA">
            <w:pPr>
              <w:spacing w:line="240" w:lineRule="auto"/>
              <w:ind w:firstLine="3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6574AB9E" w14:textId="77777777" w:rsidR="004C3BCA" w:rsidRPr="000E759B" w:rsidRDefault="004C3BCA" w:rsidP="004C3BC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</w:tcPr>
          <w:p w14:paraId="47E8B227" w14:textId="11C696FB" w:rsidR="004C3BCA" w:rsidRPr="000E759B" w:rsidRDefault="004C3BCA" w:rsidP="004C3B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833</w:t>
            </w: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</w:tcPr>
          <w:p w14:paraId="45074F45" w14:textId="5EB91529" w:rsidR="004C3BCA" w:rsidRPr="000E759B" w:rsidRDefault="004C3BCA" w:rsidP="004C3B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21,455</w:t>
            </w: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</w:tcPr>
          <w:p w14:paraId="4478E062" w14:textId="0B5A5C55" w:rsidR="004C3BCA" w:rsidRPr="000E759B" w:rsidRDefault="004C3BCA" w:rsidP="004C3B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4,920</w:t>
            </w: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14:paraId="6C44F307" w14:textId="4D12A554" w:rsidR="004C3BCA" w:rsidRPr="000E759B" w:rsidRDefault="004C3BCA" w:rsidP="004C3B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22,475</w:t>
            </w:r>
          </w:p>
        </w:tc>
      </w:tr>
      <w:tr w:rsidR="004C3BCA" w:rsidRPr="000E759B" w14:paraId="263E52EC" w14:textId="77777777" w:rsidTr="00C50FFB">
        <w:trPr>
          <w:trHeight w:val="308"/>
        </w:trPr>
        <w:tc>
          <w:tcPr>
            <w:tcW w:w="2326" w:type="dxa"/>
            <w:tcBorders>
              <w:bottom w:val="nil"/>
            </w:tcBorders>
            <w:shd w:val="clear" w:color="auto" w:fill="auto"/>
          </w:tcPr>
          <w:p w14:paraId="3BCC35C0" w14:textId="77777777" w:rsidR="004C3BCA" w:rsidRPr="000E759B" w:rsidRDefault="004C3BCA" w:rsidP="004C3BCA">
            <w:pPr>
              <w:pStyle w:val="a3"/>
              <w:tabs>
                <w:tab w:val="clear" w:pos="1080"/>
                <w:tab w:val="left" w:pos="113"/>
              </w:tabs>
              <w:ind w:left="276" w:right="-113" w:hanging="240"/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</w:pP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2436EC81" w14:textId="77777777" w:rsidR="004C3BCA" w:rsidRPr="000E759B" w:rsidRDefault="004C3BCA" w:rsidP="004C3BC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</w:tcPr>
          <w:p w14:paraId="6A1BDDF6" w14:textId="77777777" w:rsidR="004C3BCA" w:rsidRPr="000E759B" w:rsidRDefault="004C3BCA" w:rsidP="004C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</w:tcPr>
          <w:p w14:paraId="4A1F230C" w14:textId="77777777" w:rsidR="004C3BCA" w:rsidRPr="000E759B" w:rsidRDefault="004C3BCA" w:rsidP="004C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</w:tcPr>
          <w:p w14:paraId="279066CB" w14:textId="77777777" w:rsidR="004C3BCA" w:rsidRPr="000E759B" w:rsidRDefault="004C3BCA" w:rsidP="004C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</w:tcPr>
          <w:p w14:paraId="69C42EA5" w14:textId="77777777" w:rsidR="004C3BCA" w:rsidRPr="000E759B" w:rsidRDefault="004C3BCA" w:rsidP="004C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4C3BCA" w:rsidRPr="000E759B" w14:paraId="69040796" w14:textId="77777777" w:rsidTr="00C50FFB">
        <w:trPr>
          <w:trHeight w:val="308"/>
        </w:trPr>
        <w:tc>
          <w:tcPr>
            <w:tcW w:w="2326" w:type="dxa"/>
            <w:tcBorders>
              <w:bottom w:val="nil"/>
            </w:tcBorders>
            <w:shd w:val="clear" w:color="auto" w:fill="auto"/>
          </w:tcPr>
          <w:p w14:paraId="3FFFFF8D" w14:textId="77777777" w:rsidR="004C3BCA" w:rsidRPr="000E759B" w:rsidRDefault="004C3BCA" w:rsidP="004C3BCA">
            <w:pPr>
              <w:pStyle w:val="a3"/>
              <w:tabs>
                <w:tab w:val="clear" w:pos="1080"/>
                <w:tab w:val="left" w:pos="113"/>
              </w:tabs>
              <w:ind w:left="276" w:right="-113" w:hanging="240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0E759B">
              <w:rPr>
                <w:rFonts w:ascii="BrowalliaUPC" w:hAnsi="BrowalliaUPC"/>
                <w:sz w:val="28"/>
                <w:szCs w:val="28"/>
                <w:u w:val="single"/>
                <w:cs/>
              </w:rPr>
              <w:t>ราย</w:t>
            </w:r>
            <w:r w:rsidRPr="000E759B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5AFB9991" w14:textId="77777777" w:rsidR="004C3BCA" w:rsidRPr="000E759B" w:rsidRDefault="004C3BCA" w:rsidP="004C3BC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</w:tcPr>
          <w:p w14:paraId="013F2540" w14:textId="77777777" w:rsidR="004C3BCA" w:rsidRPr="000E759B" w:rsidRDefault="004C3BCA" w:rsidP="004C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</w:tcPr>
          <w:p w14:paraId="6E84A5FE" w14:textId="77777777" w:rsidR="004C3BCA" w:rsidRPr="000E759B" w:rsidRDefault="004C3BCA" w:rsidP="004C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</w:tcPr>
          <w:p w14:paraId="71E105BF" w14:textId="77777777" w:rsidR="004C3BCA" w:rsidRPr="000E759B" w:rsidRDefault="004C3BCA" w:rsidP="004C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</w:tcPr>
          <w:p w14:paraId="60A65B28" w14:textId="77777777" w:rsidR="004C3BCA" w:rsidRPr="000E759B" w:rsidRDefault="004C3BCA" w:rsidP="004C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2B2046" w:rsidRPr="000E759B" w14:paraId="267CEE36" w14:textId="77777777" w:rsidTr="00C50FFB">
        <w:tc>
          <w:tcPr>
            <w:tcW w:w="2326" w:type="dxa"/>
            <w:tcBorders>
              <w:top w:val="nil"/>
            </w:tcBorders>
            <w:shd w:val="clear" w:color="auto" w:fill="auto"/>
          </w:tcPr>
          <w:p w14:paraId="5AA40192" w14:textId="77777777" w:rsidR="002B2046" w:rsidRPr="000E759B" w:rsidRDefault="002B2046" w:rsidP="002B2046">
            <w:pPr>
              <w:spacing w:line="240" w:lineRule="auto"/>
              <w:ind w:firstLine="15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160" w:type="dxa"/>
            <w:tcBorders>
              <w:top w:val="nil"/>
            </w:tcBorders>
            <w:shd w:val="clear" w:color="auto" w:fill="auto"/>
          </w:tcPr>
          <w:p w14:paraId="60DD3672" w14:textId="77777777" w:rsidR="002B2046" w:rsidRPr="000E759B" w:rsidRDefault="002B2046" w:rsidP="002B204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/>
                <w:sz w:val="28"/>
                <w:szCs w:val="28"/>
                <w:cs/>
              </w:rPr>
              <w:t>ราคาที่ตกลงกัน</w:t>
            </w: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7EAFA6" w14:textId="36EA63F7" w:rsidR="002B2046" w:rsidRPr="000E759B" w:rsidRDefault="002B2046" w:rsidP="002B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252CED" w14:textId="69CACF99" w:rsidR="002B2046" w:rsidRPr="000E759B" w:rsidRDefault="002B2046" w:rsidP="002B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394DB8" w14:textId="248AFD7F" w:rsidR="002B2046" w:rsidRPr="000E759B" w:rsidRDefault="002B2046" w:rsidP="002B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1,946</w:t>
            </w: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6792F1" w14:textId="5F5D712A" w:rsidR="002B2046" w:rsidRPr="000E759B" w:rsidRDefault="002B2046" w:rsidP="002B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2,147</w:t>
            </w:r>
          </w:p>
        </w:tc>
      </w:tr>
      <w:tr w:rsidR="002B2046" w:rsidRPr="000E759B" w14:paraId="565593CA" w14:textId="77777777" w:rsidTr="00C50FFB">
        <w:tc>
          <w:tcPr>
            <w:tcW w:w="2326" w:type="dxa"/>
            <w:tcBorders>
              <w:top w:val="nil"/>
            </w:tcBorders>
            <w:shd w:val="clear" w:color="auto" w:fill="auto"/>
          </w:tcPr>
          <w:p w14:paraId="42037074" w14:textId="09394B2E" w:rsidR="002B2046" w:rsidRPr="000E759B" w:rsidRDefault="002B2046" w:rsidP="002B2046">
            <w:pPr>
              <w:spacing w:line="240" w:lineRule="auto"/>
              <w:ind w:firstLine="15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2160" w:type="dxa"/>
            <w:tcBorders>
              <w:top w:val="nil"/>
            </w:tcBorders>
            <w:shd w:val="clear" w:color="auto" w:fill="auto"/>
          </w:tcPr>
          <w:p w14:paraId="18FDDC49" w14:textId="408F7CE4" w:rsidR="002B2046" w:rsidRPr="000E759B" w:rsidRDefault="002B2046" w:rsidP="002B204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/>
                <w:sz w:val="28"/>
                <w:szCs w:val="28"/>
                <w:cs/>
              </w:rPr>
              <w:t>ราคาที่ตกลงกัน</w:t>
            </w: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</w:tcPr>
          <w:p w14:paraId="5DF898E9" w14:textId="032BAD9C" w:rsidR="002B2046" w:rsidRPr="000E759B" w:rsidRDefault="002B2046" w:rsidP="002B20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</w:tcPr>
          <w:p w14:paraId="250F0BEC" w14:textId="1EC55807" w:rsidR="002B2046" w:rsidRPr="000E759B" w:rsidRDefault="002B2046" w:rsidP="002B20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164</w:t>
            </w: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491814" w14:textId="13CECA01" w:rsidR="002B2046" w:rsidRPr="000E759B" w:rsidRDefault="002B2046" w:rsidP="002B20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2D8BB7" w14:textId="1ECB3672" w:rsidR="002B2046" w:rsidRPr="000E759B" w:rsidRDefault="002B2046" w:rsidP="002B20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164</w:t>
            </w:r>
          </w:p>
        </w:tc>
      </w:tr>
      <w:tr w:rsidR="002B2046" w:rsidRPr="000E759B" w14:paraId="3BF7FA09" w14:textId="77777777" w:rsidTr="00C50FFB">
        <w:tc>
          <w:tcPr>
            <w:tcW w:w="2326" w:type="dxa"/>
            <w:tcBorders>
              <w:top w:val="nil"/>
              <w:bottom w:val="nil"/>
            </w:tcBorders>
            <w:shd w:val="clear" w:color="auto" w:fill="auto"/>
          </w:tcPr>
          <w:p w14:paraId="21CB4C1C" w14:textId="1794CF5C" w:rsidR="002B2046" w:rsidRPr="000E759B" w:rsidRDefault="002B2046" w:rsidP="002B2046">
            <w:pPr>
              <w:spacing w:line="240" w:lineRule="auto"/>
              <w:ind w:left="186" w:hanging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0F339462" w14:textId="77777777" w:rsidR="002B2046" w:rsidRPr="000E759B" w:rsidRDefault="002B2046" w:rsidP="002B204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D02EA5" w14:textId="7F284A72" w:rsidR="002B2046" w:rsidRPr="000E759B" w:rsidRDefault="002B2046" w:rsidP="002B20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9A4EDF" w14:textId="38A4EC70" w:rsidR="002B2046" w:rsidRPr="000E759B" w:rsidRDefault="002B2046" w:rsidP="002B20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164</w:t>
            </w: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D0C689" w14:textId="2A0F5636" w:rsidR="002B2046" w:rsidRPr="000E759B" w:rsidRDefault="002B2046" w:rsidP="002B20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1,946</w:t>
            </w: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5D439F" w14:textId="74F47340" w:rsidR="002B2046" w:rsidRPr="000E759B" w:rsidRDefault="002B2046" w:rsidP="002B20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2,311</w:t>
            </w:r>
          </w:p>
        </w:tc>
      </w:tr>
      <w:tr w:rsidR="002B2046" w:rsidRPr="000E759B" w14:paraId="6A21BCEF" w14:textId="77777777" w:rsidTr="00C50FFB">
        <w:tc>
          <w:tcPr>
            <w:tcW w:w="2326" w:type="dxa"/>
            <w:tcBorders>
              <w:top w:val="nil"/>
              <w:bottom w:val="nil"/>
            </w:tcBorders>
            <w:shd w:val="clear" w:color="auto" w:fill="auto"/>
          </w:tcPr>
          <w:p w14:paraId="240E5F73" w14:textId="77777777" w:rsidR="002B2046" w:rsidRPr="000E759B" w:rsidRDefault="002B2046" w:rsidP="002B2046">
            <w:pPr>
              <w:spacing w:line="240" w:lineRule="auto"/>
              <w:ind w:left="186" w:hanging="186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5670740D" w14:textId="77777777" w:rsidR="002B2046" w:rsidRPr="000E759B" w:rsidRDefault="002B2046" w:rsidP="002B204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20F62F" w14:textId="77777777" w:rsidR="002B2046" w:rsidRPr="000E759B" w:rsidRDefault="002B2046" w:rsidP="002B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912C4A" w14:textId="77777777" w:rsidR="002B2046" w:rsidRPr="000E759B" w:rsidRDefault="002B2046" w:rsidP="002B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5CC3BC" w14:textId="77777777" w:rsidR="002B2046" w:rsidRPr="000E759B" w:rsidRDefault="002B2046" w:rsidP="002B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CDEDA0" w14:textId="77777777" w:rsidR="002B2046" w:rsidRPr="000E759B" w:rsidRDefault="002B2046" w:rsidP="002B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2228C5" w:rsidRPr="000E759B" w14:paraId="0346CF01" w14:textId="77777777" w:rsidTr="00C50FFB">
        <w:tc>
          <w:tcPr>
            <w:tcW w:w="2326" w:type="dxa"/>
            <w:tcBorders>
              <w:top w:val="nil"/>
              <w:bottom w:val="nil"/>
            </w:tcBorders>
            <w:shd w:val="clear" w:color="auto" w:fill="auto"/>
          </w:tcPr>
          <w:p w14:paraId="5EA7CBBD" w14:textId="77777777" w:rsidR="002228C5" w:rsidRPr="000E759B" w:rsidRDefault="002228C5" w:rsidP="002B2046">
            <w:pPr>
              <w:spacing w:line="240" w:lineRule="auto"/>
              <w:ind w:left="186" w:hanging="186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663FEC06" w14:textId="77777777" w:rsidR="002228C5" w:rsidRPr="000E759B" w:rsidRDefault="002228C5" w:rsidP="002B204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4E7E44" w14:textId="77777777" w:rsidR="002228C5" w:rsidRPr="000E759B" w:rsidRDefault="002228C5" w:rsidP="002B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4ED99D" w14:textId="77777777" w:rsidR="002228C5" w:rsidRPr="000E759B" w:rsidRDefault="002228C5" w:rsidP="002B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FF0684" w14:textId="77777777" w:rsidR="002228C5" w:rsidRPr="000E759B" w:rsidRDefault="002228C5" w:rsidP="002B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A9F5C8" w14:textId="77777777" w:rsidR="002228C5" w:rsidRPr="000E759B" w:rsidRDefault="002228C5" w:rsidP="002B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2B2046" w:rsidRPr="000E759B" w14:paraId="465DA038" w14:textId="77777777" w:rsidTr="00C50FFB">
        <w:tc>
          <w:tcPr>
            <w:tcW w:w="2326" w:type="dxa"/>
            <w:tcBorders>
              <w:top w:val="nil"/>
            </w:tcBorders>
            <w:shd w:val="clear" w:color="auto" w:fill="auto"/>
          </w:tcPr>
          <w:p w14:paraId="321295E2" w14:textId="77777777" w:rsidR="002B2046" w:rsidRPr="000E759B" w:rsidRDefault="002B2046" w:rsidP="002B2046">
            <w:pPr>
              <w:spacing w:line="240" w:lineRule="auto"/>
              <w:ind w:firstLine="36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ซื้อสินค้า</w:t>
            </w:r>
          </w:p>
        </w:tc>
        <w:tc>
          <w:tcPr>
            <w:tcW w:w="2160" w:type="dxa"/>
            <w:tcBorders>
              <w:top w:val="nil"/>
            </w:tcBorders>
            <w:shd w:val="clear" w:color="auto" w:fill="auto"/>
          </w:tcPr>
          <w:p w14:paraId="0E0CBFFE" w14:textId="77777777" w:rsidR="002B2046" w:rsidRPr="000E759B" w:rsidRDefault="002B2046" w:rsidP="002B204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</w:tcPr>
          <w:p w14:paraId="1A2E324A" w14:textId="77777777" w:rsidR="002B2046" w:rsidRPr="000E759B" w:rsidRDefault="002B2046" w:rsidP="002B2046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</w:tcPr>
          <w:p w14:paraId="794C1181" w14:textId="77777777" w:rsidR="002B2046" w:rsidRPr="000E759B" w:rsidRDefault="002B2046" w:rsidP="002B2046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</w:tcPr>
          <w:p w14:paraId="76486CC8" w14:textId="77777777" w:rsidR="002B2046" w:rsidRPr="000E759B" w:rsidRDefault="002B2046" w:rsidP="002B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14:paraId="53823CA6" w14:textId="77777777" w:rsidR="002B2046" w:rsidRPr="000E759B" w:rsidRDefault="002B2046" w:rsidP="002B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883886" w:rsidRPr="000E759B" w14:paraId="04D0AAAF" w14:textId="77777777" w:rsidTr="00C50FFB">
        <w:tc>
          <w:tcPr>
            <w:tcW w:w="2326" w:type="dxa"/>
            <w:tcBorders>
              <w:top w:val="nil"/>
            </w:tcBorders>
            <w:shd w:val="clear" w:color="auto" w:fill="auto"/>
          </w:tcPr>
          <w:p w14:paraId="10D85E1C" w14:textId="77777777" w:rsidR="00883886" w:rsidRPr="000E759B" w:rsidRDefault="00883886" w:rsidP="00883886">
            <w:pPr>
              <w:spacing w:line="240" w:lineRule="auto"/>
              <w:ind w:firstLine="15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160" w:type="dxa"/>
            <w:tcBorders>
              <w:top w:val="nil"/>
            </w:tcBorders>
            <w:shd w:val="clear" w:color="auto" w:fill="auto"/>
          </w:tcPr>
          <w:p w14:paraId="579F22E0" w14:textId="77777777" w:rsidR="00883886" w:rsidRPr="000E759B" w:rsidRDefault="00883886" w:rsidP="0088388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/>
                <w:sz w:val="28"/>
                <w:szCs w:val="28"/>
                <w:cs/>
              </w:rPr>
              <w:t>ต้นทุนบวกกำไรส่วนเพิ่ม</w:t>
            </w: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09C8E4" w14:textId="74817744" w:rsidR="00883886" w:rsidRPr="000E759B" w:rsidRDefault="00883886" w:rsidP="0088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6C7A52" w14:textId="37386354" w:rsidR="00883886" w:rsidRPr="000E759B" w:rsidRDefault="00883886" w:rsidP="0088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9D44B4" w14:textId="0947590C" w:rsidR="00883886" w:rsidRPr="000E759B" w:rsidRDefault="00883886" w:rsidP="0088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2,874</w:t>
            </w: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61679D" w14:textId="60F65529" w:rsidR="00883886" w:rsidRPr="000E759B" w:rsidRDefault="00883886" w:rsidP="0088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5,264</w:t>
            </w:r>
          </w:p>
        </w:tc>
      </w:tr>
      <w:tr w:rsidR="00883886" w:rsidRPr="000E759B" w14:paraId="1D271A0D" w14:textId="77777777" w:rsidTr="00C50FFB">
        <w:tc>
          <w:tcPr>
            <w:tcW w:w="2326" w:type="dxa"/>
            <w:tcBorders>
              <w:bottom w:val="nil"/>
            </w:tcBorders>
            <w:shd w:val="clear" w:color="auto" w:fill="auto"/>
          </w:tcPr>
          <w:p w14:paraId="5430BB56" w14:textId="52D70AD4" w:rsidR="00883886" w:rsidRPr="000E759B" w:rsidRDefault="00883886" w:rsidP="00883886">
            <w:pPr>
              <w:spacing w:line="240" w:lineRule="auto"/>
              <w:ind w:firstLine="156"/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6C8FC22F" w14:textId="77777777" w:rsidR="00883886" w:rsidRPr="000E759B" w:rsidRDefault="00883886" w:rsidP="0088388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/>
                <w:sz w:val="28"/>
                <w:szCs w:val="28"/>
                <w:cs/>
              </w:rPr>
              <w:t>ต้นทุนบวกกำไรส่วนเพิ่ม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</w:tcPr>
          <w:p w14:paraId="62196D26" w14:textId="112FD86F" w:rsidR="00883886" w:rsidRPr="000E759B" w:rsidRDefault="00883886" w:rsidP="008838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2,087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</w:tcPr>
          <w:p w14:paraId="047D3030" w14:textId="4B6281A6" w:rsidR="00883886" w:rsidRPr="000E759B" w:rsidRDefault="00883886" w:rsidP="008838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2,245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51AE4BB2" w14:textId="1D149D97" w:rsidR="00883886" w:rsidRPr="000E759B" w:rsidRDefault="00883886" w:rsidP="008838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2,087</w:t>
            </w: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  <w:vAlign w:val="bottom"/>
          </w:tcPr>
          <w:p w14:paraId="269AD697" w14:textId="652DE9EC" w:rsidR="00883886" w:rsidRPr="000E759B" w:rsidRDefault="00883886" w:rsidP="008838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2,245</w:t>
            </w:r>
          </w:p>
        </w:tc>
      </w:tr>
      <w:tr w:rsidR="00883886" w:rsidRPr="000E759B" w14:paraId="40D7A364" w14:textId="77777777" w:rsidTr="00C50FFB">
        <w:tc>
          <w:tcPr>
            <w:tcW w:w="2326" w:type="dxa"/>
            <w:tcBorders>
              <w:bottom w:val="nil"/>
            </w:tcBorders>
            <w:shd w:val="clear" w:color="auto" w:fill="auto"/>
          </w:tcPr>
          <w:p w14:paraId="001F2B3C" w14:textId="77777777" w:rsidR="00883886" w:rsidRPr="000E759B" w:rsidRDefault="00883886" w:rsidP="00883886">
            <w:pPr>
              <w:spacing w:line="240" w:lineRule="auto"/>
              <w:ind w:firstLine="36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46CA4D5A" w14:textId="77777777" w:rsidR="00883886" w:rsidRPr="000E759B" w:rsidRDefault="00883886" w:rsidP="0088388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064425" w14:textId="3AEE6CFE" w:rsidR="00883886" w:rsidRPr="000E759B" w:rsidRDefault="00883886" w:rsidP="0088388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2,087</w:t>
            </w: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712E7C" w14:textId="68CB08C2" w:rsidR="00883886" w:rsidRPr="000E759B" w:rsidRDefault="00883886" w:rsidP="0088388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2,245</w:t>
            </w: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112C3B" w14:textId="501BF0A3" w:rsidR="00883886" w:rsidRPr="000E759B" w:rsidRDefault="00883886" w:rsidP="0088388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4,961</w:t>
            </w: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DA9D77" w14:textId="2D73EF62" w:rsidR="00883886" w:rsidRPr="000E759B" w:rsidRDefault="00883886" w:rsidP="0088388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7,509</w:t>
            </w:r>
          </w:p>
        </w:tc>
      </w:tr>
      <w:tr w:rsidR="00883886" w:rsidRPr="000E759B" w14:paraId="6DAF0B86" w14:textId="77777777" w:rsidTr="00C50FFB">
        <w:tc>
          <w:tcPr>
            <w:tcW w:w="2326" w:type="dxa"/>
            <w:tcBorders>
              <w:top w:val="nil"/>
              <w:bottom w:val="nil"/>
            </w:tcBorders>
            <w:shd w:val="clear" w:color="auto" w:fill="auto"/>
          </w:tcPr>
          <w:p w14:paraId="7DAEAB31" w14:textId="1E48DFB7" w:rsidR="00883886" w:rsidRPr="000E759B" w:rsidRDefault="00883886" w:rsidP="00883886">
            <w:pPr>
              <w:spacing w:line="240" w:lineRule="auto"/>
              <w:ind w:firstLine="36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30EA7C8D" w14:textId="77777777" w:rsidR="00883886" w:rsidRPr="000E759B" w:rsidRDefault="00883886" w:rsidP="0088388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B8E98B" w14:textId="77777777" w:rsidR="00883886" w:rsidRPr="000E759B" w:rsidRDefault="00883886" w:rsidP="0088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E43571" w14:textId="77777777" w:rsidR="00883886" w:rsidRPr="000E759B" w:rsidRDefault="00883886" w:rsidP="0088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E2EF83" w14:textId="77777777" w:rsidR="00883886" w:rsidRPr="000E759B" w:rsidRDefault="00883886" w:rsidP="0088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0B6F06" w14:textId="77777777" w:rsidR="00883886" w:rsidRPr="000E759B" w:rsidRDefault="00883886" w:rsidP="0088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883886" w:rsidRPr="000E759B" w14:paraId="34348DCA" w14:textId="77777777" w:rsidTr="00C50FFB">
        <w:tc>
          <w:tcPr>
            <w:tcW w:w="2326" w:type="dxa"/>
            <w:tcBorders>
              <w:top w:val="nil"/>
              <w:bottom w:val="nil"/>
            </w:tcBorders>
            <w:shd w:val="clear" w:color="auto" w:fill="auto"/>
          </w:tcPr>
          <w:p w14:paraId="24421EB3" w14:textId="59B8B6C7" w:rsidR="00883886" w:rsidRPr="000E759B" w:rsidRDefault="00883886" w:rsidP="00883886">
            <w:pPr>
              <w:spacing w:line="240" w:lineRule="auto"/>
              <w:ind w:firstLine="36"/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17A077AC" w14:textId="77777777" w:rsidR="00883886" w:rsidRPr="000E759B" w:rsidRDefault="00883886" w:rsidP="0088388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1BAF45" w14:textId="77777777" w:rsidR="00883886" w:rsidRPr="000E759B" w:rsidRDefault="00883886" w:rsidP="0088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1F9CDD" w14:textId="77777777" w:rsidR="00883886" w:rsidRPr="000E759B" w:rsidRDefault="00883886" w:rsidP="0088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D1D057" w14:textId="77777777" w:rsidR="00883886" w:rsidRPr="000E759B" w:rsidRDefault="00883886" w:rsidP="0088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323C00" w14:textId="77777777" w:rsidR="00883886" w:rsidRPr="000E759B" w:rsidRDefault="00883886" w:rsidP="0088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5629BF" w:rsidRPr="000E759B" w14:paraId="784568E3" w14:textId="77777777" w:rsidTr="00C50FFB">
        <w:tc>
          <w:tcPr>
            <w:tcW w:w="2326" w:type="dxa"/>
            <w:tcBorders>
              <w:top w:val="nil"/>
              <w:bottom w:val="nil"/>
            </w:tcBorders>
            <w:shd w:val="clear" w:color="auto" w:fill="auto"/>
          </w:tcPr>
          <w:p w14:paraId="6F5A056B" w14:textId="742B7235" w:rsidR="005629BF" w:rsidRPr="000E759B" w:rsidRDefault="005629BF" w:rsidP="005629BF">
            <w:pPr>
              <w:spacing w:line="240" w:lineRule="auto"/>
              <w:ind w:firstLine="15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6B8ECFE1" w14:textId="77777777" w:rsidR="005629BF" w:rsidRPr="000E759B" w:rsidRDefault="005629BF" w:rsidP="005629B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/>
                <w:sz w:val="28"/>
                <w:szCs w:val="28"/>
                <w:cs/>
              </w:rPr>
              <w:t>ราคาตามที่ตกลงกัน</w:t>
            </w: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C9EE3C" w14:textId="289B06A8" w:rsidR="005629BF" w:rsidRPr="000E759B" w:rsidRDefault="005629BF" w:rsidP="005629B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1,784</w:t>
            </w: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C56B9C" w14:textId="68A9C77B" w:rsidR="005629BF" w:rsidRPr="000E759B" w:rsidRDefault="005629BF" w:rsidP="005629B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2,938</w:t>
            </w: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BE0428" w14:textId="54569BC4" w:rsidR="005629BF" w:rsidRPr="000E759B" w:rsidRDefault="005629BF" w:rsidP="005629B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1,601</w:t>
            </w: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B24D1E" w14:textId="53B3449D" w:rsidR="005629BF" w:rsidRPr="000E759B" w:rsidRDefault="005629BF" w:rsidP="005629B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2,748</w:t>
            </w:r>
          </w:p>
        </w:tc>
      </w:tr>
      <w:tr w:rsidR="005629BF" w:rsidRPr="000E759B" w14:paraId="21AB310F" w14:textId="77777777" w:rsidTr="00C50FFB">
        <w:tc>
          <w:tcPr>
            <w:tcW w:w="2326" w:type="dxa"/>
            <w:tcBorders>
              <w:top w:val="nil"/>
              <w:bottom w:val="nil"/>
            </w:tcBorders>
            <w:shd w:val="clear" w:color="auto" w:fill="auto"/>
          </w:tcPr>
          <w:p w14:paraId="19D5C95F" w14:textId="77777777" w:rsidR="005629BF" w:rsidRPr="000E759B" w:rsidRDefault="005629BF" w:rsidP="005629BF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399B138F" w14:textId="77777777" w:rsidR="005629BF" w:rsidRPr="000E759B" w:rsidRDefault="005629BF" w:rsidP="005629B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4A2AD2" w14:textId="77777777" w:rsidR="005629BF" w:rsidRPr="000E759B" w:rsidRDefault="005629BF" w:rsidP="00562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5973E8" w14:textId="77777777" w:rsidR="005629BF" w:rsidRPr="000E759B" w:rsidRDefault="005629BF" w:rsidP="00562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C07F46" w14:textId="77777777" w:rsidR="005629BF" w:rsidRPr="000E759B" w:rsidRDefault="005629BF" w:rsidP="00562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DF5ACC" w14:textId="77777777" w:rsidR="005629BF" w:rsidRPr="000E759B" w:rsidRDefault="005629BF" w:rsidP="00562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5629BF" w:rsidRPr="000E759B" w14:paraId="3C28FB27" w14:textId="77777777" w:rsidTr="00C50FFB">
        <w:tc>
          <w:tcPr>
            <w:tcW w:w="2326" w:type="dxa"/>
            <w:tcBorders>
              <w:bottom w:val="nil"/>
            </w:tcBorders>
            <w:shd w:val="clear" w:color="auto" w:fill="auto"/>
          </w:tcPr>
          <w:p w14:paraId="453F811B" w14:textId="77777777" w:rsidR="005629BF" w:rsidRPr="000E759B" w:rsidRDefault="005629BF" w:rsidP="005629BF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40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ดอกเบี้ยจ่าย</w:t>
            </w: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3048CF9D" w14:textId="77777777" w:rsidR="005629BF" w:rsidRPr="000E759B" w:rsidRDefault="005629BF" w:rsidP="005629BF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7451759A" w14:textId="77777777" w:rsidR="005629BF" w:rsidRPr="000E759B" w:rsidRDefault="005629BF" w:rsidP="00562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74197E4B" w14:textId="77777777" w:rsidR="005629BF" w:rsidRPr="000E759B" w:rsidRDefault="005629BF" w:rsidP="00562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110EEC13" w14:textId="77777777" w:rsidR="005629BF" w:rsidRPr="000E759B" w:rsidRDefault="005629BF" w:rsidP="00562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  <w:vAlign w:val="bottom"/>
          </w:tcPr>
          <w:p w14:paraId="04834CE1" w14:textId="77777777" w:rsidR="005629BF" w:rsidRPr="000E759B" w:rsidRDefault="005629BF" w:rsidP="00562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BA0DE4" w:rsidRPr="000E759B" w14:paraId="2DF44498" w14:textId="77777777" w:rsidTr="00C50FFB">
        <w:tc>
          <w:tcPr>
            <w:tcW w:w="2326" w:type="dxa"/>
            <w:tcBorders>
              <w:bottom w:val="nil"/>
            </w:tcBorders>
            <w:shd w:val="clear" w:color="auto" w:fill="auto"/>
          </w:tcPr>
          <w:p w14:paraId="68EDFDAA" w14:textId="77777777" w:rsidR="00BA0DE4" w:rsidRPr="000E759B" w:rsidRDefault="00BA0DE4" w:rsidP="00BA0DE4">
            <w:pPr>
              <w:tabs>
                <w:tab w:val="clear" w:pos="227"/>
                <w:tab w:val="left" w:pos="0"/>
              </w:tabs>
              <w:spacing w:line="240" w:lineRule="auto"/>
              <w:ind w:left="186" w:hanging="186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 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0D29528E" w14:textId="4EFE649B" w:rsidR="00BA0DE4" w:rsidRPr="000E759B" w:rsidRDefault="00BA0DE4" w:rsidP="00BA0DE4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ร้อยละ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5.00 - 6.00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ต่อปี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0550DC5E" w14:textId="61A9E1AA" w:rsidR="00BA0DE4" w:rsidRPr="000E759B" w:rsidRDefault="00BA0DE4" w:rsidP="00BA0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2,310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0A22C045" w14:textId="2205C211" w:rsidR="00BA0DE4" w:rsidRPr="000E759B" w:rsidRDefault="00BA0DE4" w:rsidP="00BA0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2,557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7236BA6E" w14:textId="51F2BAD9" w:rsidR="00BA0DE4" w:rsidRPr="000E759B" w:rsidRDefault="00BA0DE4" w:rsidP="00BA0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1,905</w:t>
            </w: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  <w:vAlign w:val="bottom"/>
          </w:tcPr>
          <w:p w14:paraId="389B03F9" w14:textId="5FB0F44A" w:rsidR="00BA0DE4" w:rsidRPr="000E759B" w:rsidRDefault="00BA0DE4" w:rsidP="00BA0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1,900</w:t>
            </w:r>
          </w:p>
        </w:tc>
      </w:tr>
      <w:tr w:rsidR="00BA0DE4" w:rsidRPr="000E759B" w14:paraId="10EC8056" w14:textId="77777777" w:rsidTr="00C50FFB">
        <w:tc>
          <w:tcPr>
            <w:tcW w:w="2326" w:type="dxa"/>
            <w:tcBorders>
              <w:bottom w:val="nil"/>
            </w:tcBorders>
            <w:shd w:val="clear" w:color="auto" w:fill="auto"/>
          </w:tcPr>
          <w:p w14:paraId="40E08982" w14:textId="1334C3FC" w:rsidR="00BA0DE4" w:rsidRPr="000E759B" w:rsidRDefault="00BA0DE4" w:rsidP="00BA0DE4">
            <w:pPr>
              <w:tabs>
                <w:tab w:val="clear" w:pos="227"/>
                <w:tab w:val="left" w:pos="0"/>
              </w:tabs>
              <w:spacing w:line="240" w:lineRule="auto"/>
              <w:ind w:left="186" w:hanging="186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กรรมการบริษัทย่อย</w:t>
            </w: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010805D7" w14:textId="6B2EAF97" w:rsidR="00BA0DE4" w:rsidRPr="000E759B" w:rsidRDefault="00BA0DE4" w:rsidP="00BA0DE4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ร้อยละ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.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00 - 6.25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ต่อปี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2BD4B2C4" w14:textId="67F70B45" w:rsidR="00BA0DE4" w:rsidRPr="000E759B" w:rsidRDefault="00BA0DE4" w:rsidP="00BA0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75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19DAE2BF" w14:textId="1E5F571C" w:rsidR="00BA0DE4" w:rsidRPr="000E759B" w:rsidRDefault="00BA0DE4" w:rsidP="00BA0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272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7D397AAF" w14:textId="4A9D86F1" w:rsidR="00BA0DE4" w:rsidRPr="000E759B" w:rsidRDefault="00BA0DE4" w:rsidP="00BA0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  <w:vAlign w:val="bottom"/>
          </w:tcPr>
          <w:p w14:paraId="21248419" w14:textId="2298B578" w:rsidR="00BA0DE4" w:rsidRPr="000E759B" w:rsidRDefault="00BA0DE4" w:rsidP="00BA0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BA0DE4" w:rsidRPr="000E759B" w14:paraId="3B470D6D" w14:textId="77777777" w:rsidTr="00C50FFB">
        <w:tc>
          <w:tcPr>
            <w:tcW w:w="2326" w:type="dxa"/>
            <w:tcBorders>
              <w:bottom w:val="nil"/>
            </w:tcBorders>
            <w:shd w:val="clear" w:color="auto" w:fill="auto"/>
          </w:tcPr>
          <w:p w14:paraId="0EF84C98" w14:textId="139B7A93" w:rsidR="00BA0DE4" w:rsidRPr="000E759B" w:rsidRDefault="00BA0DE4" w:rsidP="00BA0DE4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ญาติกรรมการ</w:t>
            </w: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669F20BC" w14:textId="448D3433" w:rsidR="00BA0DE4" w:rsidRPr="000E759B" w:rsidRDefault="00BA0DE4" w:rsidP="00BA0DE4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ร้อยละ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MLR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0.25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ต่อปี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01B7AB03" w14:textId="184EA71E" w:rsidR="00BA0DE4" w:rsidRPr="000E759B" w:rsidRDefault="00BA0DE4" w:rsidP="00BA0D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4,235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7E2835FA" w14:textId="3D9EBFE0" w:rsidR="00BA0DE4" w:rsidRPr="000E759B" w:rsidRDefault="00BA0DE4" w:rsidP="00BA0D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4,096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</w:tcPr>
          <w:p w14:paraId="67ABB83F" w14:textId="0E33CB38" w:rsidR="00BA0DE4" w:rsidRPr="000E759B" w:rsidRDefault="00BA0DE4" w:rsidP="00BA0D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4,235</w:t>
            </w: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</w:tcPr>
          <w:p w14:paraId="41C8468B" w14:textId="5776765D" w:rsidR="00BA0DE4" w:rsidRPr="000E759B" w:rsidRDefault="00BA0DE4" w:rsidP="00BA0D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4,096</w:t>
            </w:r>
          </w:p>
        </w:tc>
      </w:tr>
      <w:tr w:rsidR="00BA0DE4" w:rsidRPr="000E759B" w14:paraId="43A0EEF7" w14:textId="77777777" w:rsidTr="00C50FFB">
        <w:tc>
          <w:tcPr>
            <w:tcW w:w="2326" w:type="dxa"/>
            <w:tcBorders>
              <w:bottom w:val="nil"/>
            </w:tcBorders>
            <w:shd w:val="clear" w:color="auto" w:fill="auto"/>
          </w:tcPr>
          <w:p w14:paraId="2FDADAA7" w14:textId="77777777" w:rsidR="00BA0DE4" w:rsidRPr="000E759B" w:rsidRDefault="00BA0DE4" w:rsidP="00BA0DE4">
            <w:pPr>
              <w:tabs>
                <w:tab w:val="clear" w:pos="227"/>
                <w:tab w:val="left" w:pos="0"/>
              </w:tabs>
              <w:spacing w:line="240" w:lineRule="auto"/>
              <w:ind w:firstLine="36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7A02FA27" w14:textId="77777777" w:rsidR="00BA0DE4" w:rsidRPr="000E759B" w:rsidRDefault="00BA0DE4" w:rsidP="00BA0DE4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5F43A0ED" w14:textId="7407EAD3" w:rsidR="00BA0DE4" w:rsidRPr="000E759B" w:rsidRDefault="00BA0DE4" w:rsidP="00BA0DE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6,620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4081A08E" w14:textId="1DB3B2A4" w:rsidR="00BA0DE4" w:rsidRPr="000E759B" w:rsidRDefault="00BA0DE4" w:rsidP="00BA0DE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6,925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47F9361C" w14:textId="11D903CA" w:rsidR="00BA0DE4" w:rsidRPr="000E759B" w:rsidRDefault="00BA0DE4" w:rsidP="00BA0DE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6,140</w:t>
            </w: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  <w:vAlign w:val="bottom"/>
          </w:tcPr>
          <w:p w14:paraId="3E9DB7CC" w14:textId="76A7A958" w:rsidR="00BA0DE4" w:rsidRPr="000E759B" w:rsidRDefault="00BA0DE4" w:rsidP="00BA0DE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5,996</w:t>
            </w:r>
          </w:p>
        </w:tc>
      </w:tr>
      <w:tr w:rsidR="00BA0DE4" w:rsidRPr="000E759B" w14:paraId="1E928DA3" w14:textId="77777777" w:rsidTr="00C50FFB">
        <w:trPr>
          <w:trHeight w:val="306"/>
        </w:trPr>
        <w:tc>
          <w:tcPr>
            <w:tcW w:w="2326" w:type="dxa"/>
            <w:tcBorders>
              <w:bottom w:val="nil"/>
            </w:tcBorders>
            <w:shd w:val="clear" w:color="auto" w:fill="auto"/>
          </w:tcPr>
          <w:p w14:paraId="11D42F1D" w14:textId="5086EA2E" w:rsidR="00BA0DE4" w:rsidRPr="000E759B" w:rsidRDefault="00BA0DE4" w:rsidP="00BA0DE4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40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14201652" w14:textId="77777777" w:rsidR="00BA0DE4" w:rsidRPr="000E759B" w:rsidRDefault="00BA0DE4" w:rsidP="00BA0DE4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2E0516C4" w14:textId="77777777" w:rsidR="00BA0DE4" w:rsidRPr="000E759B" w:rsidRDefault="00BA0DE4" w:rsidP="00BA0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144721EA" w14:textId="77777777" w:rsidR="00BA0DE4" w:rsidRPr="000E759B" w:rsidRDefault="00BA0DE4" w:rsidP="00BA0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07ECD724" w14:textId="77777777" w:rsidR="00BA0DE4" w:rsidRPr="000E759B" w:rsidRDefault="00BA0DE4" w:rsidP="00BA0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  <w:vAlign w:val="bottom"/>
          </w:tcPr>
          <w:p w14:paraId="24063E58" w14:textId="77777777" w:rsidR="00BA0DE4" w:rsidRPr="000E759B" w:rsidRDefault="00BA0DE4" w:rsidP="00BA0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BA0DE4" w:rsidRPr="000E759B" w14:paraId="59EC8E92" w14:textId="77777777" w:rsidTr="00C50FFB">
        <w:trPr>
          <w:trHeight w:val="306"/>
        </w:trPr>
        <w:tc>
          <w:tcPr>
            <w:tcW w:w="2326" w:type="dxa"/>
            <w:tcBorders>
              <w:bottom w:val="nil"/>
            </w:tcBorders>
            <w:shd w:val="clear" w:color="auto" w:fill="auto"/>
          </w:tcPr>
          <w:p w14:paraId="68CB1DCD" w14:textId="62D2CDBC" w:rsidR="00BA0DE4" w:rsidRPr="000E759B" w:rsidRDefault="00BA0DE4" w:rsidP="00BA0DE4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40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ค่าใช้จ่ายอื่น</w:t>
            </w: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53433623" w14:textId="77777777" w:rsidR="00BA0DE4" w:rsidRPr="000E759B" w:rsidRDefault="00BA0DE4" w:rsidP="00BA0DE4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5480AF6F" w14:textId="77777777" w:rsidR="00BA0DE4" w:rsidRPr="000E759B" w:rsidRDefault="00BA0DE4" w:rsidP="00BA0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67D7238B" w14:textId="77777777" w:rsidR="00BA0DE4" w:rsidRPr="000E759B" w:rsidRDefault="00BA0DE4" w:rsidP="00BA0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437B6CC1" w14:textId="77777777" w:rsidR="00BA0DE4" w:rsidRPr="000E759B" w:rsidRDefault="00BA0DE4" w:rsidP="00BA0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  <w:vAlign w:val="bottom"/>
          </w:tcPr>
          <w:p w14:paraId="7107F91C" w14:textId="77777777" w:rsidR="00BA0DE4" w:rsidRPr="000E759B" w:rsidRDefault="00BA0DE4" w:rsidP="00BA0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91559E" w:rsidRPr="000E759B" w14:paraId="0E329766" w14:textId="77777777" w:rsidTr="00C50FFB">
        <w:trPr>
          <w:trHeight w:val="360"/>
        </w:trPr>
        <w:tc>
          <w:tcPr>
            <w:tcW w:w="2326" w:type="dxa"/>
            <w:tcBorders>
              <w:bottom w:val="nil"/>
            </w:tcBorders>
            <w:shd w:val="clear" w:color="auto" w:fill="auto"/>
          </w:tcPr>
          <w:p w14:paraId="038B1EE1" w14:textId="1473D653" w:rsidR="0091559E" w:rsidRPr="000E759B" w:rsidRDefault="0091559E" w:rsidP="0091559E">
            <w:pPr>
              <w:spacing w:line="240" w:lineRule="auto"/>
              <w:ind w:firstLine="61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0B2C533E" w14:textId="6519FECE" w:rsidR="0091559E" w:rsidRPr="000E759B" w:rsidRDefault="0091559E" w:rsidP="0091559E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ราคาตามที่ตกลงกัน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3E821929" w14:textId="6ED30683" w:rsidR="0091559E" w:rsidRPr="000E759B" w:rsidRDefault="0091559E" w:rsidP="0091559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1,200</w:t>
            </w: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0C171C" w14:textId="174E6D64" w:rsidR="0091559E" w:rsidRPr="000E759B" w:rsidRDefault="0091559E" w:rsidP="0091559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1,754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0ADF3F27" w14:textId="36C75F82" w:rsidR="0091559E" w:rsidRPr="000E759B" w:rsidRDefault="0091559E" w:rsidP="0091559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1,200</w:t>
            </w: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  <w:vAlign w:val="bottom"/>
          </w:tcPr>
          <w:p w14:paraId="31867490" w14:textId="191893D3" w:rsidR="0091559E" w:rsidRPr="000E759B" w:rsidRDefault="0091559E" w:rsidP="0091559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1,754</w:t>
            </w:r>
          </w:p>
        </w:tc>
      </w:tr>
      <w:tr w:rsidR="0091559E" w:rsidRPr="000E759B" w14:paraId="77F97C38" w14:textId="77777777" w:rsidTr="00C50FFB">
        <w:tc>
          <w:tcPr>
            <w:tcW w:w="2326" w:type="dxa"/>
            <w:tcBorders>
              <w:bottom w:val="nil"/>
            </w:tcBorders>
            <w:shd w:val="clear" w:color="auto" w:fill="auto"/>
          </w:tcPr>
          <w:p w14:paraId="45E6EAC9" w14:textId="77777777" w:rsidR="0091559E" w:rsidRPr="000E759B" w:rsidRDefault="0091559E" w:rsidP="0091559E">
            <w:pPr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46CA0CD7" w14:textId="77777777" w:rsidR="0091559E" w:rsidRPr="000E759B" w:rsidRDefault="0091559E" w:rsidP="0091559E">
            <w:pPr>
              <w:spacing w:line="240" w:lineRule="auto"/>
              <w:ind w:left="162" w:hanging="16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505B7C8E" w14:textId="77777777" w:rsidR="0091559E" w:rsidRPr="000E759B" w:rsidRDefault="0091559E" w:rsidP="00915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60C6355E" w14:textId="77777777" w:rsidR="0091559E" w:rsidRPr="000E759B" w:rsidRDefault="0091559E" w:rsidP="00915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2EFA3290" w14:textId="77777777" w:rsidR="0091559E" w:rsidRPr="000E759B" w:rsidRDefault="0091559E" w:rsidP="00915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  <w:vAlign w:val="bottom"/>
          </w:tcPr>
          <w:p w14:paraId="4F7288DE" w14:textId="77777777" w:rsidR="0091559E" w:rsidRPr="000E759B" w:rsidRDefault="0091559E" w:rsidP="00915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91559E" w:rsidRPr="000E759B" w14:paraId="126B811B" w14:textId="77777777" w:rsidTr="00C50FFB">
        <w:tc>
          <w:tcPr>
            <w:tcW w:w="2326" w:type="dxa"/>
            <w:tcBorders>
              <w:bottom w:val="nil"/>
            </w:tcBorders>
            <w:shd w:val="clear" w:color="auto" w:fill="auto"/>
          </w:tcPr>
          <w:p w14:paraId="391F6CCD" w14:textId="77777777" w:rsidR="0091559E" w:rsidRPr="000E759B" w:rsidRDefault="0091559E" w:rsidP="0091559E">
            <w:pPr>
              <w:spacing w:line="240" w:lineRule="auto"/>
              <w:ind w:right="-108" w:firstLine="36"/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ค่าตอบแทนผู้บริหาร</w:t>
            </w: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059DC314" w14:textId="77777777" w:rsidR="0091559E" w:rsidRPr="000E759B" w:rsidRDefault="0091559E" w:rsidP="0091559E">
            <w:pPr>
              <w:spacing w:line="240" w:lineRule="auto"/>
              <w:ind w:left="162" w:hanging="16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10517823" w14:textId="77777777" w:rsidR="0091559E" w:rsidRPr="000E759B" w:rsidRDefault="0091559E" w:rsidP="00915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207A8E17" w14:textId="77777777" w:rsidR="0091559E" w:rsidRPr="000E759B" w:rsidRDefault="0091559E" w:rsidP="00915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18A9C4C0" w14:textId="77777777" w:rsidR="0091559E" w:rsidRPr="000E759B" w:rsidRDefault="0091559E" w:rsidP="00915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  <w:vAlign w:val="bottom"/>
          </w:tcPr>
          <w:p w14:paraId="43EDBCA9" w14:textId="77777777" w:rsidR="0091559E" w:rsidRPr="000E759B" w:rsidRDefault="0091559E" w:rsidP="00915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5D4048" w:rsidRPr="000E759B" w14:paraId="0DE4E076" w14:textId="77777777" w:rsidTr="00C50FFB">
        <w:tc>
          <w:tcPr>
            <w:tcW w:w="2326" w:type="dxa"/>
            <w:tcBorders>
              <w:bottom w:val="nil"/>
            </w:tcBorders>
            <w:shd w:val="clear" w:color="auto" w:fill="auto"/>
          </w:tcPr>
          <w:p w14:paraId="414496E4" w14:textId="3DDF1FF6" w:rsidR="005D4048" w:rsidRPr="000E759B" w:rsidRDefault="005D4048" w:rsidP="005D4048">
            <w:pPr>
              <w:pStyle w:val="a3"/>
              <w:tabs>
                <w:tab w:val="clear" w:pos="1080"/>
                <w:tab w:val="left" w:pos="113"/>
              </w:tabs>
              <w:ind w:right="-113" w:firstLine="15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0E759B">
              <w:rPr>
                <w:rFonts w:ascii="BrowalliaUPC" w:hAnsi="BrowalliaUPC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7F5D7780" w14:textId="77777777" w:rsidR="005D4048" w:rsidRPr="000E759B" w:rsidRDefault="005D4048" w:rsidP="005D4048">
            <w:pPr>
              <w:spacing w:line="240" w:lineRule="auto"/>
              <w:ind w:left="162" w:hanging="16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3FBE5F10" w14:textId="644BAA80" w:rsidR="005D4048" w:rsidRPr="000E759B" w:rsidRDefault="005D4048" w:rsidP="005D404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16,286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0551C281" w14:textId="2C5814EE" w:rsidR="005D4048" w:rsidRPr="000E759B" w:rsidRDefault="005D4048" w:rsidP="005D404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16,326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2C9F929A" w14:textId="4A27B412" w:rsidR="005D4048" w:rsidRPr="000E759B" w:rsidRDefault="005D4048" w:rsidP="005D404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9,865</w:t>
            </w: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  <w:vAlign w:val="bottom"/>
          </w:tcPr>
          <w:p w14:paraId="00C7D938" w14:textId="5EEBCD0F" w:rsidR="005D4048" w:rsidRPr="000E759B" w:rsidRDefault="005D4048" w:rsidP="005D404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9,905</w:t>
            </w:r>
          </w:p>
        </w:tc>
      </w:tr>
    </w:tbl>
    <w:p w14:paraId="067F693B" w14:textId="77777777" w:rsidR="008A2C50" w:rsidRPr="000E759B" w:rsidRDefault="008A2C50" w:rsidP="00694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B4F30F3" w14:textId="1271CB25" w:rsidR="00867702" w:rsidRPr="000E759B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 xml:space="preserve">ยอดคงเหลือกับบุคคลและบริษัทที่เกี่ยวข้องที่มีสาระสำคัญ ณ วันที่ </w:t>
      </w:r>
      <w:r w:rsidRPr="000E759B">
        <w:rPr>
          <w:rFonts w:ascii="BrowalliaUPC" w:hAnsi="BrowalliaUPC" w:cs="BrowalliaUPC"/>
          <w:sz w:val="28"/>
          <w:szCs w:val="28"/>
        </w:rPr>
        <w:t>31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0E759B">
        <w:rPr>
          <w:rFonts w:ascii="BrowalliaUPC" w:hAnsi="BrowalliaUPC" w:cs="BrowalliaUPC"/>
          <w:sz w:val="28"/>
          <w:szCs w:val="28"/>
        </w:rPr>
        <w:t>256</w:t>
      </w:r>
      <w:r w:rsidR="001739A9" w:rsidRPr="000E759B">
        <w:rPr>
          <w:rFonts w:ascii="BrowalliaUPC" w:hAnsi="BrowalliaUPC" w:cs="BrowalliaUPC"/>
          <w:sz w:val="28"/>
          <w:szCs w:val="28"/>
        </w:rPr>
        <w:t>7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Pr="000E759B">
        <w:rPr>
          <w:rFonts w:ascii="BrowalliaUPC" w:hAnsi="BrowalliaUPC" w:cs="BrowalliaUPC"/>
          <w:sz w:val="28"/>
          <w:szCs w:val="28"/>
        </w:rPr>
        <w:t>256</w:t>
      </w:r>
      <w:r w:rsidR="001739A9" w:rsidRPr="000E759B">
        <w:rPr>
          <w:rFonts w:ascii="BrowalliaUPC" w:hAnsi="BrowalliaUPC" w:cs="BrowalliaUPC"/>
          <w:sz w:val="28"/>
          <w:szCs w:val="28"/>
        </w:rPr>
        <w:t>6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1BCB1BBC" w14:textId="77777777" w:rsidR="00C777AA" w:rsidRPr="000E759B" w:rsidRDefault="00C777AA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45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3996"/>
        <w:gridCol w:w="1062"/>
        <w:gridCol w:w="243"/>
        <w:gridCol w:w="1044"/>
        <w:gridCol w:w="242"/>
        <w:gridCol w:w="6"/>
        <w:gridCol w:w="1057"/>
        <w:gridCol w:w="266"/>
        <w:gridCol w:w="1129"/>
      </w:tblGrid>
      <w:tr w:rsidR="00867702" w:rsidRPr="000E759B" w14:paraId="38C9C61B" w14:textId="77777777" w:rsidTr="003A7694">
        <w:trPr>
          <w:tblHeader/>
        </w:trPr>
        <w:tc>
          <w:tcPr>
            <w:tcW w:w="3996" w:type="dxa"/>
          </w:tcPr>
          <w:p w14:paraId="45C53C63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049" w:type="dxa"/>
            <w:gridSpan w:val="8"/>
          </w:tcPr>
          <w:p w14:paraId="3AAA77FC" w14:textId="77777777" w:rsidR="00867702" w:rsidRPr="000E759B" w:rsidRDefault="00867702" w:rsidP="00CE5B5B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867702" w:rsidRPr="000E759B" w14:paraId="5FF4378F" w14:textId="77777777" w:rsidTr="003A7694">
        <w:trPr>
          <w:tblHeader/>
        </w:trPr>
        <w:tc>
          <w:tcPr>
            <w:tcW w:w="3996" w:type="dxa"/>
          </w:tcPr>
          <w:p w14:paraId="2FC1BF32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tcBorders>
              <w:bottom w:val="single" w:sz="4" w:space="0" w:color="auto"/>
            </w:tcBorders>
          </w:tcPr>
          <w:p w14:paraId="36D09C49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 w:right="-39" w:firstLine="111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" w:type="dxa"/>
            <w:gridSpan w:val="2"/>
          </w:tcPr>
          <w:p w14:paraId="7C085C0E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52" w:type="dxa"/>
            <w:gridSpan w:val="3"/>
            <w:tcBorders>
              <w:bottom w:val="single" w:sz="4" w:space="0" w:color="auto"/>
            </w:tcBorders>
          </w:tcPr>
          <w:p w14:paraId="67C0867C" w14:textId="42CE90A0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 w:right="-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เฉพาะบริษัท</w:t>
            </w:r>
          </w:p>
        </w:tc>
      </w:tr>
      <w:tr w:rsidR="001739A9" w:rsidRPr="000E759B" w14:paraId="2D511BC9" w14:textId="77777777" w:rsidTr="003A7694">
        <w:trPr>
          <w:tblHeader/>
        </w:trPr>
        <w:tc>
          <w:tcPr>
            <w:tcW w:w="3996" w:type="dxa"/>
          </w:tcPr>
          <w:p w14:paraId="37045419" w14:textId="77777777" w:rsidR="001739A9" w:rsidRPr="000E759B" w:rsidRDefault="001739A9" w:rsidP="001739A9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UPC" w:hAnsi="BrowalliaUPC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B132E" w14:textId="3A88EC63" w:rsidR="001739A9" w:rsidRPr="000E759B" w:rsidRDefault="001739A9" w:rsidP="001739A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243" w:type="dxa"/>
            <w:vAlign w:val="bottom"/>
          </w:tcPr>
          <w:p w14:paraId="75BBAC37" w14:textId="77777777" w:rsidR="001739A9" w:rsidRPr="000E759B" w:rsidRDefault="001739A9" w:rsidP="001739A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AB863" w14:textId="1489214F" w:rsidR="001739A9" w:rsidRPr="000E759B" w:rsidRDefault="001739A9" w:rsidP="001739A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42" w:type="dxa"/>
            <w:vAlign w:val="bottom"/>
          </w:tcPr>
          <w:p w14:paraId="6B1071EC" w14:textId="77777777" w:rsidR="001739A9" w:rsidRPr="000E759B" w:rsidRDefault="001739A9" w:rsidP="001739A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063" w:type="dxa"/>
            <w:gridSpan w:val="2"/>
            <w:tcBorders>
              <w:bottom w:val="single" w:sz="4" w:space="0" w:color="auto"/>
            </w:tcBorders>
            <w:vAlign w:val="bottom"/>
          </w:tcPr>
          <w:p w14:paraId="70EF6145" w14:textId="59F49D1A" w:rsidR="001739A9" w:rsidRPr="000E759B" w:rsidRDefault="001739A9" w:rsidP="001739A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266" w:type="dxa"/>
            <w:vAlign w:val="bottom"/>
          </w:tcPr>
          <w:p w14:paraId="2A737BB2" w14:textId="77777777" w:rsidR="001739A9" w:rsidRPr="000E759B" w:rsidRDefault="001739A9" w:rsidP="001739A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2B5D173C" w14:textId="49A77CDF" w:rsidR="001739A9" w:rsidRPr="000E759B" w:rsidRDefault="001739A9" w:rsidP="001739A9">
            <w:pPr>
              <w:tabs>
                <w:tab w:val="clear" w:pos="907"/>
              </w:tabs>
              <w:spacing w:line="240" w:lineRule="auto"/>
              <w:ind w:left="-108" w:right="-109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</w:tr>
      <w:tr w:rsidR="002F6D5A" w:rsidRPr="000E759B" w14:paraId="74E3E60F" w14:textId="77777777" w:rsidTr="003A7694">
        <w:trPr>
          <w:trHeight w:val="147"/>
          <w:tblHeader/>
        </w:trPr>
        <w:tc>
          <w:tcPr>
            <w:tcW w:w="3996" w:type="dxa"/>
          </w:tcPr>
          <w:p w14:paraId="1BA3B055" w14:textId="77777777" w:rsidR="002F6D5A" w:rsidRPr="000E759B" w:rsidRDefault="002F6D5A" w:rsidP="002F6D5A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0"/>
                <w:szCs w:val="20"/>
                <w:u w:val="single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71B07D33" w14:textId="77777777" w:rsidR="002F6D5A" w:rsidRPr="000E759B" w:rsidRDefault="002F6D5A" w:rsidP="002F6D5A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0"/>
                <w:szCs w:val="20"/>
                <w:u w:val="single"/>
              </w:rPr>
            </w:pPr>
          </w:p>
        </w:tc>
        <w:tc>
          <w:tcPr>
            <w:tcW w:w="243" w:type="dxa"/>
            <w:vAlign w:val="bottom"/>
          </w:tcPr>
          <w:p w14:paraId="1AC002F1" w14:textId="77777777" w:rsidR="002F6D5A" w:rsidRPr="000E759B" w:rsidRDefault="002F6D5A" w:rsidP="002F6D5A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0"/>
                <w:szCs w:val="20"/>
                <w:u w:val="single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14:paraId="533DA34D" w14:textId="77777777" w:rsidR="002F6D5A" w:rsidRPr="000E759B" w:rsidRDefault="002F6D5A" w:rsidP="002F6D5A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0"/>
                <w:szCs w:val="20"/>
                <w:u w:val="single"/>
              </w:rPr>
            </w:pPr>
          </w:p>
        </w:tc>
        <w:tc>
          <w:tcPr>
            <w:tcW w:w="242" w:type="dxa"/>
            <w:vAlign w:val="bottom"/>
          </w:tcPr>
          <w:p w14:paraId="7EAEB34F" w14:textId="77777777" w:rsidR="002F6D5A" w:rsidRPr="000E759B" w:rsidRDefault="002F6D5A" w:rsidP="002F6D5A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0"/>
                <w:szCs w:val="20"/>
                <w:u w:val="single"/>
                <w:cs/>
              </w:rPr>
            </w:pPr>
          </w:p>
        </w:tc>
        <w:tc>
          <w:tcPr>
            <w:tcW w:w="1063" w:type="dxa"/>
            <w:gridSpan w:val="2"/>
            <w:vAlign w:val="bottom"/>
          </w:tcPr>
          <w:p w14:paraId="0F21E4F3" w14:textId="77777777" w:rsidR="002F6D5A" w:rsidRPr="000E759B" w:rsidRDefault="002F6D5A" w:rsidP="002F6D5A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0"/>
                <w:szCs w:val="20"/>
                <w:u w:val="single"/>
              </w:rPr>
            </w:pPr>
          </w:p>
        </w:tc>
        <w:tc>
          <w:tcPr>
            <w:tcW w:w="266" w:type="dxa"/>
            <w:vAlign w:val="bottom"/>
          </w:tcPr>
          <w:p w14:paraId="2258EC83" w14:textId="77777777" w:rsidR="002F6D5A" w:rsidRPr="000E759B" w:rsidRDefault="002F6D5A" w:rsidP="002F6D5A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0"/>
                <w:szCs w:val="20"/>
                <w:u w:val="single"/>
                <w:cs/>
              </w:rPr>
            </w:pPr>
          </w:p>
        </w:tc>
        <w:tc>
          <w:tcPr>
            <w:tcW w:w="1129" w:type="dxa"/>
            <w:vAlign w:val="bottom"/>
          </w:tcPr>
          <w:p w14:paraId="487613D6" w14:textId="77777777" w:rsidR="002F6D5A" w:rsidRPr="000E759B" w:rsidRDefault="002F6D5A" w:rsidP="002F6D5A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0"/>
                <w:szCs w:val="20"/>
                <w:u w:val="single"/>
              </w:rPr>
            </w:pPr>
          </w:p>
        </w:tc>
      </w:tr>
      <w:tr w:rsidR="002F6D5A" w:rsidRPr="000E759B" w14:paraId="298293E8" w14:textId="77777777" w:rsidTr="003A7694">
        <w:tc>
          <w:tcPr>
            <w:tcW w:w="3996" w:type="dxa"/>
            <w:vAlign w:val="center"/>
          </w:tcPr>
          <w:p w14:paraId="65FDCE2D" w14:textId="36184A82" w:rsidR="002F6D5A" w:rsidRPr="000E759B" w:rsidRDefault="002F6D5A" w:rsidP="002F6D5A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982B39" w:rsidRPr="000E759B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-</w:t>
            </w: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</w:rPr>
              <w:t xml:space="preserve"> </w:t>
            </w: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บุคคลและบริษัทที่เกี่ยวข้อง</w:t>
            </w:r>
          </w:p>
        </w:tc>
        <w:tc>
          <w:tcPr>
            <w:tcW w:w="1062" w:type="dxa"/>
            <w:vAlign w:val="bottom"/>
          </w:tcPr>
          <w:p w14:paraId="54DB7095" w14:textId="77777777" w:rsidR="002F6D5A" w:rsidRPr="000E759B" w:rsidRDefault="002F6D5A" w:rsidP="002F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</w:tcPr>
          <w:p w14:paraId="017AF4FA" w14:textId="77777777" w:rsidR="002F6D5A" w:rsidRPr="000E759B" w:rsidRDefault="002F6D5A" w:rsidP="002F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44" w:type="dxa"/>
            <w:vAlign w:val="bottom"/>
          </w:tcPr>
          <w:p w14:paraId="6514BD10" w14:textId="77777777" w:rsidR="002F6D5A" w:rsidRPr="000E759B" w:rsidRDefault="002F6D5A" w:rsidP="002F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2" w:type="dxa"/>
          </w:tcPr>
          <w:p w14:paraId="67A5E906" w14:textId="77777777" w:rsidR="002F6D5A" w:rsidRPr="000E759B" w:rsidRDefault="002F6D5A" w:rsidP="002F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3" w:type="dxa"/>
            <w:gridSpan w:val="2"/>
            <w:vAlign w:val="bottom"/>
          </w:tcPr>
          <w:p w14:paraId="62E98B28" w14:textId="77777777" w:rsidR="002F6D5A" w:rsidRPr="000E759B" w:rsidRDefault="002F6D5A" w:rsidP="002F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6" w:type="dxa"/>
          </w:tcPr>
          <w:p w14:paraId="348C60AA" w14:textId="77777777" w:rsidR="002F6D5A" w:rsidRPr="000E759B" w:rsidRDefault="002F6D5A" w:rsidP="002F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08651927" w14:textId="77777777" w:rsidR="002F6D5A" w:rsidRPr="000E759B" w:rsidRDefault="002F6D5A" w:rsidP="002F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B6400" w:rsidRPr="000E759B" w14:paraId="5229F47F" w14:textId="77777777" w:rsidTr="003A7694">
        <w:trPr>
          <w:trHeight w:val="319"/>
        </w:trPr>
        <w:tc>
          <w:tcPr>
            <w:tcW w:w="3996" w:type="dxa"/>
          </w:tcPr>
          <w:p w14:paraId="1171019A" w14:textId="77777777" w:rsidR="006B6400" w:rsidRPr="000E759B" w:rsidRDefault="006B6400" w:rsidP="006B6400">
            <w:pPr>
              <w:tabs>
                <w:tab w:val="left" w:pos="113"/>
              </w:tabs>
              <w:spacing w:line="240" w:lineRule="auto"/>
              <w:ind w:left="186" w:right="-113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37572E03" w14:textId="62F0984E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68D045B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44" w:type="dxa"/>
          </w:tcPr>
          <w:p w14:paraId="0AECD3AE" w14:textId="4E84EAED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3A816BAA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3" w:type="dxa"/>
            <w:gridSpan w:val="2"/>
          </w:tcPr>
          <w:p w14:paraId="120C2E1B" w14:textId="5C3555F8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77</w:t>
            </w:r>
          </w:p>
        </w:tc>
        <w:tc>
          <w:tcPr>
            <w:tcW w:w="266" w:type="dxa"/>
          </w:tcPr>
          <w:p w14:paraId="78517103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29" w:type="dxa"/>
          </w:tcPr>
          <w:p w14:paraId="67696A90" w14:textId="3E72E1E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892</w:t>
            </w:r>
          </w:p>
        </w:tc>
      </w:tr>
      <w:tr w:rsidR="006B6400" w:rsidRPr="000E759B" w14:paraId="13738665" w14:textId="77777777" w:rsidTr="003A7694">
        <w:tc>
          <w:tcPr>
            <w:tcW w:w="3996" w:type="dxa"/>
          </w:tcPr>
          <w:p w14:paraId="3AA9C244" w14:textId="79A52E0C" w:rsidR="006B6400" w:rsidRPr="000E759B" w:rsidRDefault="006B6400" w:rsidP="006B6400">
            <w:pPr>
              <w:tabs>
                <w:tab w:val="left" w:pos="113"/>
              </w:tabs>
              <w:spacing w:line="240" w:lineRule="auto"/>
              <w:ind w:left="186" w:right="-113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1D8E702A" w14:textId="052FFD10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289</w:t>
            </w:r>
          </w:p>
        </w:tc>
        <w:tc>
          <w:tcPr>
            <w:tcW w:w="243" w:type="dxa"/>
            <w:shd w:val="clear" w:color="auto" w:fill="auto"/>
          </w:tcPr>
          <w:p w14:paraId="7C71BD57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3279BAC0" w14:textId="7255F051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38</w:t>
            </w:r>
          </w:p>
        </w:tc>
        <w:tc>
          <w:tcPr>
            <w:tcW w:w="242" w:type="dxa"/>
          </w:tcPr>
          <w:p w14:paraId="02FE333E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3" w:type="dxa"/>
            <w:gridSpan w:val="2"/>
            <w:tcBorders>
              <w:bottom w:val="single" w:sz="4" w:space="0" w:color="auto"/>
            </w:tcBorders>
          </w:tcPr>
          <w:p w14:paraId="6D007CAE" w14:textId="65F14D8F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289</w:t>
            </w:r>
          </w:p>
        </w:tc>
        <w:tc>
          <w:tcPr>
            <w:tcW w:w="266" w:type="dxa"/>
          </w:tcPr>
          <w:p w14:paraId="46BC1107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37E62704" w14:textId="58512638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38</w:t>
            </w:r>
          </w:p>
        </w:tc>
      </w:tr>
      <w:tr w:rsidR="006B6400" w:rsidRPr="000E759B" w14:paraId="5D245BA4" w14:textId="77777777" w:rsidTr="003A7694">
        <w:tc>
          <w:tcPr>
            <w:tcW w:w="3996" w:type="dxa"/>
          </w:tcPr>
          <w:p w14:paraId="51F77E2C" w14:textId="77777777" w:rsidR="006B6400" w:rsidRPr="000E759B" w:rsidRDefault="006B6400" w:rsidP="006B6400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EB041A4" w14:textId="753943C8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289</w:t>
            </w:r>
          </w:p>
        </w:tc>
        <w:tc>
          <w:tcPr>
            <w:tcW w:w="243" w:type="dxa"/>
            <w:shd w:val="clear" w:color="auto" w:fill="auto"/>
          </w:tcPr>
          <w:p w14:paraId="6AD2FA61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ADC5838" w14:textId="28541941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38</w:t>
            </w:r>
          </w:p>
        </w:tc>
        <w:tc>
          <w:tcPr>
            <w:tcW w:w="242" w:type="dxa"/>
          </w:tcPr>
          <w:p w14:paraId="32313549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24D5FC4D" w14:textId="3D599766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366</w:t>
            </w:r>
          </w:p>
        </w:tc>
        <w:tc>
          <w:tcPr>
            <w:tcW w:w="266" w:type="dxa"/>
          </w:tcPr>
          <w:p w14:paraId="403CD417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12" w:space="0" w:color="auto"/>
            </w:tcBorders>
          </w:tcPr>
          <w:p w14:paraId="78A14015" w14:textId="3C34213D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930</w:t>
            </w:r>
          </w:p>
        </w:tc>
      </w:tr>
      <w:tr w:rsidR="006B6400" w:rsidRPr="000E759B" w14:paraId="0EB1B2F9" w14:textId="77777777" w:rsidTr="003A7694">
        <w:tc>
          <w:tcPr>
            <w:tcW w:w="3996" w:type="dxa"/>
            <w:shd w:val="clear" w:color="auto" w:fill="auto"/>
          </w:tcPr>
          <w:p w14:paraId="2CE8CE56" w14:textId="77777777" w:rsidR="006B6400" w:rsidRPr="000E759B" w:rsidRDefault="006B6400" w:rsidP="006B6400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7A40878A" w14:textId="77777777" w:rsidR="006B6400" w:rsidRPr="000E759B" w:rsidRDefault="006B6400" w:rsidP="006B6400">
            <w:pPr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189CB238" w14:textId="77777777" w:rsidR="006B6400" w:rsidRPr="000E759B" w:rsidRDefault="006B6400" w:rsidP="006B6400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4E6DD633" w14:textId="77777777" w:rsidR="006B6400" w:rsidRPr="000E759B" w:rsidRDefault="006B6400" w:rsidP="006B6400">
            <w:pPr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14:paraId="66BF43C8" w14:textId="77777777" w:rsidR="006B6400" w:rsidRPr="000E759B" w:rsidRDefault="006B6400" w:rsidP="006B6400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2984704" w14:textId="77777777" w:rsidR="006B6400" w:rsidRPr="000E759B" w:rsidRDefault="006B6400" w:rsidP="006B6400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36E94BDB" w14:textId="77777777" w:rsidR="006B6400" w:rsidRPr="000E759B" w:rsidRDefault="006B6400" w:rsidP="006B6400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2F0FDD83" w14:textId="77777777" w:rsidR="006B6400" w:rsidRPr="000E759B" w:rsidRDefault="006B6400" w:rsidP="006B6400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CA38B1" w:rsidRPr="000E759B" w14:paraId="59EA2D2B" w14:textId="77777777" w:rsidTr="003A7694">
        <w:tc>
          <w:tcPr>
            <w:tcW w:w="3996" w:type="dxa"/>
            <w:shd w:val="clear" w:color="auto" w:fill="auto"/>
          </w:tcPr>
          <w:p w14:paraId="127CB670" w14:textId="77777777" w:rsidR="00CA38B1" w:rsidRPr="000E759B" w:rsidRDefault="00CA38B1" w:rsidP="006B6400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56FB42A" w14:textId="77777777" w:rsidR="00CA38B1" w:rsidRPr="000E759B" w:rsidRDefault="00CA38B1" w:rsidP="006B6400">
            <w:pPr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95F820E" w14:textId="77777777" w:rsidR="00CA38B1" w:rsidRPr="000E759B" w:rsidRDefault="00CA38B1" w:rsidP="006B6400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200D21EA" w14:textId="77777777" w:rsidR="00CA38B1" w:rsidRPr="000E759B" w:rsidRDefault="00CA38B1" w:rsidP="006B6400">
            <w:pPr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14:paraId="32DAC4C8" w14:textId="77777777" w:rsidR="00CA38B1" w:rsidRPr="000E759B" w:rsidRDefault="00CA38B1" w:rsidP="006B6400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DBBFE08" w14:textId="77777777" w:rsidR="00CA38B1" w:rsidRPr="000E759B" w:rsidRDefault="00CA38B1" w:rsidP="006B6400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000D366D" w14:textId="77777777" w:rsidR="00CA38B1" w:rsidRPr="000E759B" w:rsidRDefault="00CA38B1" w:rsidP="006B6400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15EDABF2" w14:textId="77777777" w:rsidR="00CA38B1" w:rsidRPr="000E759B" w:rsidRDefault="00CA38B1" w:rsidP="006B6400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B6400" w:rsidRPr="000E759B" w14:paraId="4C9FAC90" w14:textId="77777777" w:rsidTr="003A7694">
        <w:tc>
          <w:tcPr>
            <w:tcW w:w="3996" w:type="dxa"/>
            <w:vAlign w:val="center"/>
          </w:tcPr>
          <w:p w14:paraId="36464288" w14:textId="5C07280D" w:rsidR="006B6400" w:rsidRPr="000E759B" w:rsidRDefault="006B6400" w:rsidP="006B6400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ลูกหนี้อื่น -</w:t>
            </w: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</w:rPr>
              <w:t xml:space="preserve"> </w:t>
            </w: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บุคคลและบริษัทที่เกี่ยวข้อง</w:t>
            </w:r>
          </w:p>
        </w:tc>
        <w:tc>
          <w:tcPr>
            <w:tcW w:w="1062" w:type="dxa"/>
            <w:vAlign w:val="bottom"/>
          </w:tcPr>
          <w:p w14:paraId="40731BEB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</w:tcPr>
          <w:p w14:paraId="1B02EF46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44" w:type="dxa"/>
            <w:vAlign w:val="bottom"/>
          </w:tcPr>
          <w:p w14:paraId="5AA20F4B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2" w:type="dxa"/>
          </w:tcPr>
          <w:p w14:paraId="1631994C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3" w:type="dxa"/>
            <w:gridSpan w:val="2"/>
            <w:vAlign w:val="bottom"/>
          </w:tcPr>
          <w:p w14:paraId="07D2C56A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6" w:type="dxa"/>
          </w:tcPr>
          <w:p w14:paraId="3BEC2DF4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6EABB730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B6400" w:rsidRPr="000E759B" w14:paraId="60A7717B" w14:textId="77777777" w:rsidTr="003A7694">
        <w:tc>
          <w:tcPr>
            <w:tcW w:w="3996" w:type="dxa"/>
          </w:tcPr>
          <w:p w14:paraId="33F9C634" w14:textId="0F1DBD75" w:rsidR="006B6400" w:rsidRPr="000E759B" w:rsidRDefault="006B6400" w:rsidP="006B6400">
            <w:pPr>
              <w:tabs>
                <w:tab w:val="left" w:pos="113"/>
              </w:tabs>
              <w:spacing w:line="240" w:lineRule="auto"/>
              <w:ind w:left="186" w:right="-113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103580AD" w14:textId="3111F42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F9620C5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6D74210C" w14:textId="0C8030E4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1B24B063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3" w:type="dxa"/>
            <w:gridSpan w:val="2"/>
            <w:tcBorders>
              <w:bottom w:val="single" w:sz="12" w:space="0" w:color="auto"/>
            </w:tcBorders>
            <w:vAlign w:val="bottom"/>
          </w:tcPr>
          <w:p w14:paraId="698F9683" w14:textId="2CE05EB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45</w:t>
            </w:r>
          </w:p>
        </w:tc>
        <w:tc>
          <w:tcPr>
            <w:tcW w:w="266" w:type="dxa"/>
          </w:tcPr>
          <w:p w14:paraId="448E038B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29" w:type="dxa"/>
            <w:tcBorders>
              <w:bottom w:val="single" w:sz="12" w:space="0" w:color="auto"/>
            </w:tcBorders>
            <w:vAlign w:val="bottom"/>
          </w:tcPr>
          <w:p w14:paraId="172AD12D" w14:textId="36EBF468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1,412</w:t>
            </w:r>
          </w:p>
        </w:tc>
      </w:tr>
      <w:tr w:rsidR="006B6400" w:rsidRPr="000E759B" w14:paraId="15F23A2E" w14:textId="77777777" w:rsidTr="003A7694">
        <w:tc>
          <w:tcPr>
            <w:tcW w:w="3996" w:type="dxa"/>
            <w:shd w:val="clear" w:color="auto" w:fill="auto"/>
          </w:tcPr>
          <w:p w14:paraId="7277B5EE" w14:textId="77777777" w:rsidR="006B6400" w:rsidRPr="000E759B" w:rsidRDefault="006B6400" w:rsidP="006B6400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106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58B6F2F" w14:textId="77777777" w:rsidR="006B6400" w:rsidRPr="000E759B" w:rsidRDefault="006B6400" w:rsidP="006B6400">
            <w:pPr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01354481" w14:textId="77777777" w:rsidR="006B6400" w:rsidRPr="000E759B" w:rsidRDefault="006B6400" w:rsidP="006B6400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391C806" w14:textId="77777777" w:rsidR="006B6400" w:rsidRPr="000E759B" w:rsidRDefault="006B6400" w:rsidP="006B6400">
            <w:pPr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14:paraId="3AB3931B" w14:textId="77777777" w:rsidR="006B6400" w:rsidRPr="000E759B" w:rsidRDefault="006B6400" w:rsidP="006B6400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3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61F3AAB" w14:textId="77777777" w:rsidR="006B6400" w:rsidRPr="000E759B" w:rsidRDefault="006B6400" w:rsidP="006B6400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71A6D04" w14:textId="77777777" w:rsidR="006B6400" w:rsidRPr="000E759B" w:rsidRDefault="006B6400" w:rsidP="006B6400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BD50373" w14:textId="77777777" w:rsidR="006B6400" w:rsidRPr="000E759B" w:rsidRDefault="006B6400" w:rsidP="006B6400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B6400" w:rsidRPr="000E759B" w14:paraId="11737A61" w14:textId="77777777" w:rsidTr="003A7694">
        <w:tc>
          <w:tcPr>
            <w:tcW w:w="3996" w:type="dxa"/>
            <w:shd w:val="clear" w:color="auto" w:fill="auto"/>
          </w:tcPr>
          <w:p w14:paraId="36061D55" w14:textId="219FEE95" w:rsidR="006B6400" w:rsidRPr="000E759B" w:rsidRDefault="006B6400" w:rsidP="006B6400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-</w:t>
            </w: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  <w:t xml:space="preserve"> </w:t>
            </w: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3A007F8" w14:textId="77777777" w:rsidR="006B6400" w:rsidRPr="000E759B" w:rsidRDefault="006B6400" w:rsidP="006B6400">
            <w:pPr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4D5E7083" w14:textId="77777777" w:rsidR="006B6400" w:rsidRPr="000E759B" w:rsidRDefault="006B6400" w:rsidP="006B6400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3B0F2D01" w14:textId="77777777" w:rsidR="006B6400" w:rsidRPr="000E759B" w:rsidRDefault="006B6400" w:rsidP="006B6400">
            <w:pPr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14:paraId="503E49EB" w14:textId="77777777" w:rsidR="006B6400" w:rsidRPr="000E759B" w:rsidRDefault="006B6400" w:rsidP="006B6400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0A68BF3" w14:textId="77777777" w:rsidR="006B6400" w:rsidRPr="000E759B" w:rsidRDefault="006B6400" w:rsidP="006B6400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10539903" w14:textId="77777777" w:rsidR="006B6400" w:rsidRPr="000E759B" w:rsidRDefault="006B6400" w:rsidP="006B6400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7221B040" w14:textId="77777777" w:rsidR="006B6400" w:rsidRPr="000E759B" w:rsidRDefault="006B6400" w:rsidP="006B6400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B6400" w:rsidRPr="000E759B" w14:paraId="5FFF56A7" w14:textId="77777777" w:rsidTr="003A7694">
        <w:tc>
          <w:tcPr>
            <w:tcW w:w="3996" w:type="dxa"/>
            <w:shd w:val="clear" w:color="auto" w:fill="auto"/>
          </w:tcPr>
          <w:p w14:paraId="15ADE65C" w14:textId="77777777" w:rsidR="006B6400" w:rsidRPr="000E759B" w:rsidRDefault="006B6400" w:rsidP="006B6400">
            <w:pPr>
              <w:spacing w:line="240" w:lineRule="auto"/>
              <w:ind w:left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B6B162D" w14:textId="369E5BB0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63E87C3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7EB2A0C" w14:textId="784E4F8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63B8B88B" w14:textId="77777777" w:rsidR="006B6400" w:rsidRPr="000E759B" w:rsidRDefault="006B6400" w:rsidP="006B6400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08C9073" w14:textId="1CA10E3C" w:rsidR="006B6400" w:rsidRPr="000E759B" w:rsidRDefault="006B6400" w:rsidP="006B6400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13</w:t>
            </w:r>
            <w:r w:rsidR="002E4442" w:rsidRPr="000E759B">
              <w:rPr>
                <w:rFonts w:ascii="BrowalliaUPC" w:hAnsi="BrowalliaUPC" w:cs="BrowalliaUPC"/>
                <w:sz w:val="28"/>
                <w:szCs w:val="28"/>
              </w:rPr>
              <w:t>1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6B8E7174" w14:textId="77777777" w:rsidR="006B6400" w:rsidRPr="000E759B" w:rsidRDefault="006B6400" w:rsidP="006B6400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52A35BA3" w14:textId="150C0C0E" w:rsidR="006B6400" w:rsidRPr="000E759B" w:rsidRDefault="006B6400" w:rsidP="006B6400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215</w:t>
            </w:r>
          </w:p>
        </w:tc>
      </w:tr>
      <w:tr w:rsidR="006B6400" w:rsidRPr="000E759B" w14:paraId="22DC0D51" w14:textId="77777777" w:rsidTr="003A7694">
        <w:tc>
          <w:tcPr>
            <w:tcW w:w="3996" w:type="dxa"/>
            <w:shd w:val="clear" w:color="auto" w:fill="auto"/>
          </w:tcPr>
          <w:p w14:paraId="61AC27B9" w14:textId="50E47F6A" w:rsidR="006B6400" w:rsidRPr="000E759B" w:rsidRDefault="006B6400" w:rsidP="006B6400">
            <w:pPr>
              <w:spacing w:line="240" w:lineRule="auto"/>
              <w:ind w:left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47CC2FE" w14:textId="1907D7AD" w:rsidR="006B6400" w:rsidRPr="000E759B" w:rsidRDefault="006B6400" w:rsidP="006B6400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25,485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1515B7E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6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092FED15" w14:textId="0D7F33EE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186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30,651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0EA6FF38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6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799D0D9" w14:textId="63F7FAAA" w:rsidR="006B6400" w:rsidRPr="000E759B" w:rsidRDefault="006B6400" w:rsidP="006B6400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25,485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22EDF5F1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6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1E00E19D" w14:textId="0A373980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30,651</w:t>
            </w:r>
          </w:p>
        </w:tc>
      </w:tr>
      <w:tr w:rsidR="006B6400" w:rsidRPr="000E759B" w14:paraId="013665FD" w14:textId="77777777" w:rsidTr="003A7694">
        <w:tc>
          <w:tcPr>
            <w:tcW w:w="3996" w:type="dxa"/>
            <w:shd w:val="clear" w:color="auto" w:fill="auto"/>
          </w:tcPr>
          <w:p w14:paraId="6EF7A8A0" w14:textId="22681768" w:rsidR="006B6400" w:rsidRPr="000E759B" w:rsidRDefault="006B6400" w:rsidP="006B6400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E0CF7EA" w14:textId="3B58375B" w:rsidR="006B6400" w:rsidRPr="000E759B" w:rsidRDefault="006B6400" w:rsidP="006B6400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25,485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28F942A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6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33E607" w14:textId="23230F18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186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30,651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770C5B0E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6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00E10FD" w14:textId="01DCCE01" w:rsidR="006B6400" w:rsidRPr="000E759B" w:rsidRDefault="006B6400" w:rsidP="006B6400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25,61</w:t>
            </w:r>
            <w:r w:rsidR="002E4442" w:rsidRPr="000E759B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26AE78C7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6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E5C2CFC" w14:textId="03A590C3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30,866</w:t>
            </w:r>
          </w:p>
        </w:tc>
      </w:tr>
      <w:tr w:rsidR="006B6400" w:rsidRPr="000E759B" w14:paraId="47B44804" w14:textId="77777777" w:rsidTr="003A7694">
        <w:trPr>
          <w:trHeight w:val="321"/>
        </w:trPr>
        <w:tc>
          <w:tcPr>
            <w:tcW w:w="3996" w:type="dxa"/>
            <w:shd w:val="clear" w:color="auto" w:fill="auto"/>
          </w:tcPr>
          <w:p w14:paraId="2A780026" w14:textId="77777777" w:rsidR="006B6400" w:rsidRPr="000E759B" w:rsidRDefault="006B6400" w:rsidP="006B6400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UPC" w:hAnsi="BrowalliaUPC" w:cs="BrowalliaUPC"/>
                <w:sz w:val="20"/>
                <w:szCs w:val="20"/>
                <w:u w:val="single"/>
                <w:cs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8AA80DA" w14:textId="77777777" w:rsidR="006B6400" w:rsidRPr="000E759B" w:rsidRDefault="006B6400" w:rsidP="006B6400">
            <w:pPr>
              <w:spacing w:line="240" w:lineRule="auto"/>
              <w:ind w:left="186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201E1D3D" w14:textId="77777777" w:rsidR="006B6400" w:rsidRPr="000E759B" w:rsidRDefault="006B6400" w:rsidP="006B6400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3E54722B" w14:textId="77777777" w:rsidR="006B6400" w:rsidRPr="000E759B" w:rsidRDefault="006B6400" w:rsidP="006B6400">
            <w:pPr>
              <w:spacing w:line="240" w:lineRule="auto"/>
              <w:ind w:left="186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14:paraId="48ACC0A0" w14:textId="77777777" w:rsidR="006B6400" w:rsidRPr="000E759B" w:rsidRDefault="006B6400" w:rsidP="006B6400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6668E45" w14:textId="77777777" w:rsidR="006B6400" w:rsidRPr="000E759B" w:rsidRDefault="006B6400" w:rsidP="006B6400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76CC63B" w14:textId="77777777" w:rsidR="006B6400" w:rsidRPr="000E759B" w:rsidRDefault="006B6400" w:rsidP="006B6400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32FDA51E" w14:textId="77777777" w:rsidR="006B6400" w:rsidRPr="000E759B" w:rsidRDefault="006B6400" w:rsidP="006B6400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6B6400" w:rsidRPr="000E759B" w14:paraId="7DA342E7" w14:textId="77777777" w:rsidTr="003A7694">
        <w:tc>
          <w:tcPr>
            <w:tcW w:w="3996" w:type="dxa"/>
            <w:shd w:val="clear" w:color="auto" w:fill="auto"/>
            <w:vAlign w:val="center"/>
          </w:tcPr>
          <w:p w14:paraId="04EA1D5A" w14:textId="77777777" w:rsidR="006B6400" w:rsidRPr="000E759B" w:rsidRDefault="006B6400" w:rsidP="006B6400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 xml:space="preserve">เจ้าหนี้อื่น </w:t>
            </w: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  <w:t xml:space="preserve">- </w:t>
            </w: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474BB7F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2D49BAA6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08A3F09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52A0EFBF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bottom"/>
          </w:tcPr>
          <w:p w14:paraId="031A4410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21B1D84E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EC3EE8C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B6400" w:rsidRPr="000E759B" w14:paraId="019F6AC9" w14:textId="77777777" w:rsidTr="003A7694">
        <w:tc>
          <w:tcPr>
            <w:tcW w:w="3996" w:type="dxa"/>
            <w:shd w:val="clear" w:color="auto" w:fill="auto"/>
          </w:tcPr>
          <w:p w14:paraId="06352A33" w14:textId="33C8D4A0" w:rsidR="006B6400" w:rsidRPr="000E759B" w:rsidRDefault="006B6400" w:rsidP="006B6400">
            <w:pPr>
              <w:spacing w:line="240" w:lineRule="auto"/>
              <w:ind w:firstLine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0A09B0D" w14:textId="04F2F210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40,943</w:t>
            </w:r>
          </w:p>
        </w:tc>
        <w:tc>
          <w:tcPr>
            <w:tcW w:w="243" w:type="dxa"/>
            <w:shd w:val="clear" w:color="auto" w:fill="auto"/>
          </w:tcPr>
          <w:p w14:paraId="6C692839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938FF22" w14:textId="7CADE8CA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46,674</w:t>
            </w:r>
          </w:p>
        </w:tc>
        <w:tc>
          <w:tcPr>
            <w:tcW w:w="242" w:type="dxa"/>
            <w:shd w:val="clear" w:color="auto" w:fill="auto"/>
          </w:tcPr>
          <w:p w14:paraId="3AA06889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bottom"/>
          </w:tcPr>
          <w:p w14:paraId="36D7178D" w14:textId="36C890E2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40,943</w:t>
            </w:r>
          </w:p>
        </w:tc>
        <w:tc>
          <w:tcPr>
            <w:tcW w:w="266" w:type="dxa"/>
            <w:shd w:val="clear" w:color="auto" w:fill="auto"/>
          </w:tcPr>
          <w:p w14:paraId="74AF5682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596B4B6" w14:textId="01AF313B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46,551</w:t>
            </w:r>
          </w:p>
        </w:tc>
      </w:tr>
      <w:tr w:rsidR="006B6400" w:rsidRPr="000E759B" w14:paraId="15FFEE89" w14:textId="77777777" w:rsidTr="003A7694">
        <w:tc>
          <w:tcPr>
            <w:tcW w:w="3996" w:type="dxa"/>
            <w:shd w:val="clear" w:color="auto" w:fill="auto"/>
          </w:tcPr>
          <w:p w14:paraId="172391DB" w14:textId="633EE700" w:rsidR="006B6400" w:rsidRPr="000E759B" w:rsidRDefault="006B6400" w:rsidP="006B6400">
            <w:pPr>
              <w:spacing w:line="240" w:lineRule="auto"/>
              <w:ind w:firstLine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A9F3974" w14:textId="476AFF8C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96BE823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BB56E1E" w14:textId="50BB625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167</w:t>
            </w:r>
          </w:p>
        </w:tc>
        <w:tc>
          <w:tcPr>
            <w:tcW w:w="242" w:type="dxa"/>
            <w:shd w:val="clear" w:color="auto" w:fill="auto"/>
          </w:tcPr>
          <w:p w14:paraId="1A4E41DA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bottom"/>
          </w:tcPr>
          <w:p w14:paraId="47411093" w14:textId="3FB894AC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625C314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1B98A6B" w14:textId="3900543D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6B6400" w:rsidRPr="000E759B" w14:paraId="5E8CB332" w14:textId="77777777" w:rsidTr="003A7694">
        <w:tc>
          <w:tcPr>
            <w:tcW w:w="3996" w:type="dxa"/>
            <w:shd w:val="clear" w:color="auto" w:fill="auto"/>
          </w:tcPr>
          <w:p w14:paraId="5BD04B21" w14:textId="66B5104F" w:rsidR="006B6400" w:rsidRPr="000E759B" w:rsidRDefault="006B6400" w:rsidP="006B6400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0DF0DF9" w14:textId="272C67FF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40,943</w:t>
            </w:r>
          </w:p>
        </w:tc>
        <w:tc>
          <w:tcPr>
            <w:tcW w:w="243" w:type="dxa"/>
            <w:shd w:val="clear" w:color="auto" w:fill="auto"/>
          </w:tcPr>
          <w:p w14:paraId="6827FEB8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163BCF2" w14:textId="7227DDAE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46,841</w:t>
            </w:r>
          </w:p>
        </w:tc>
        <w:tc>
          <w:tcPr>
            <w:tcW w:w="242" w:type="dxa"/>
            <w:shd w:val="clear" w:color="auto" w:fill="auto"/>
          </w:tcPr>
          <w:p w14:paraId="4A548387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746B64D" w14:textId="7E70634E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40,943</w:t>
            </w:r>
          </w:p>
        </w:tc>
        <w:tc>
          <w:tcPr>
            <w:tcW w:w="266" w:type="dxa"/>
            <w:shd w:val="clear" w:color="auto" w:fill="auto"/>
          </w:tcPr>
          <w:p w14:paraId="5ECC5CCC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110DA1F" w14:textId="5CAC7DA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46,551</w:t>
            </w:r>
          </w:p>
        </w:tc>
      </w:tr>
      <w:tr w:rsidR="006B6400" w:rsidRPr="000E759B" w14:paraId="53FC56BA" w14:textId="77777777" w:rsidTr="003A7694">
        <w:tc>
          <w:tcPr>
            <w:tcW w:w="3996" w:type="dxa"/>
            <w:shd w:val="clear" w:color="auto" w:fill="auto"/>
          </w:tcPr>
          <w:p w14:paraId="2BE8A0D8" w14:textId="77777777" w:rsidR="006B6400" w:rsidRPr="000E759B" w:rsidRDefault="006B6400" w:rsidP="006B6400">
            <w:pPr>
              <w:spacing w:line="240" w:lineRule="auto"/>
              <w:ind w:firstLine="186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166F4EB8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472BB0ED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722F43E5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1A4C9331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6B780F7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48DB461E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</w:tcPr>
          <w:p w14:paraId="1F1DC431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B6400" w:rsidRPr="000E759B" w14:paraId="07A09BC3" w14:textId="77777777" w:rsidTr="003A7694">
        <w:tc>
          <w:tcPr>
            <w:tcW w:w="3996" w:type="dxa"/>
          </w:tcPr>
          <w:p w14:paraId="4D09C585" w14:textId="77777777" w:rsidR="006B6400" w:rsidRPr="000E759B" w:rsidRDefault="006B6400" w:rsidP="006B6400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เงินกู้ยืมระยะสั้นและดอกเบี้ยค้างจ่าย</w:t>
            </w:r>
          </w:p>
          <w:p w14:paraId="56C3807F" w14:textId="017E2C54" w:rsidR="006B6400" w:rsidRPr="000E759B" w:rsidRDefault="006B6400" w:rsidP="006B6400">
            <w:pPr>
              <w:tabs>
                <w:tab w:val="clear" w:pos="227"/>
                <w:tab w:val="left" w:pos="169"/>
              </w:tabs>
              <w:spacing w:line="240" w:lineRule="auto"/>
              <w:ind w:firstLine="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  </w:t>
            </w: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- บุคคลและบริษัทที่เกี่ยวข้อง</w:t>
            </w:r>
          </w:p>
        </w:tc>
        <w:tc>
          <w:tcPr>
            <w:tcW w:w="1062" w:type="dxa"/>
            <w:vAlign w:val="bottom"/>
          </w:tcPr>
          <w:p w14:paraId="2525613A" w14:textId="037471F0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</w:tcPr>
          <w:p w14:paraId="260FC6CA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44" w:type="dxa"/>
            <w:vAlign w:val="bottom"/>
          </w:tcPr>
          <w:p w14:paraId="4649E942" w14:textId="2543B6FE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2" w:type="dxa"/>
          </w:tcPr>
          <w:p w14:paraId="1C865375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3" w:type="dxa"/>
            <w:gridSpan w:val="2"/>
            <w:vAlign w:val="bottom"/>
          </w:tcPr>
          <w:p w14:paraId="683C781B" w14:textId="31CFE798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6" w:type="dxa"/>
          </w:tcPr>
          <w:p w14:paraId="72D8A462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7C27381D" w14:textId="0FF48A56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6B6400" w:rsidRPr="000E759B" w14:paraId="01B9E859" w14:textId="77777777" w:rsidTr="003A7694">
        <w:tc>
          <w:tcPr>
            <w:tcW w:w="3996" w:type="dxa"/>
          </w:tcPr>
          <w:p w14:paraId="2C0232E4" w14:textId="0B5C31FB" w:rsidR="006B6400" w:rsidRPr="000E759B" w:rsidRDefault="006B6400" w:rsidP="006B6400">
            <w:pPr>
              <w:spacing w:line="240" w:lineRule="auto"/>
              <w:ind w:firstLine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B6725AD" w14:textId="389E945B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45,146</w:t>
            </w:r>
          </w:p>
        </w:tc>
        <w:tc>
          <w:tcPr>
            <w:tcW w:w="243" w:type="dxa"/>
            <w:shd w:val="clear" w:color="auto" w:fill="auto"/>
          </w:tcPr>
          <w:p w14:paraId="6F1D42D0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0990971" w14:textId="57A5F616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47,126</w:t>
            </w:r>
          </w:p>
        </w:tc>
        <w:tc>
          <w:tcPr>
            <w:tcW w:w="242" w:type="dxa"/>
            <w:shd w:val="clear" w:color="auto" w:fill="auto"/>
          </w:tcPr>
          <w:p w14:paraId="1A0C12D6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bottom"/>
          </w:tcPr>
          <w:p w14:paraId="5C3B6CF7" w14:textId="14DE8748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37,915</w:t>
            </w:r>
          </w:p>
        </w:tc>
        <w:tc>
          <w:tcPr>
            <w:tcW w:w="266" w:type="dxa"/>
          </w:tcPr>
          <w:p w14:paraId="6ED015AC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3FDC4E70" w14:textId="33BAA57D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37,015</w:t>
            </w:r>
          </w:p>
        </w:tc>
      </w:tr>
      <w:tr w:rsidR="006B6400" w:rsidRPr="000E759B" w14:paraId="270F0A92" w14:textId="77777777" w:rsidTr="003A7694">
        <w:tc>
          <w:tcPr>
            <w:tcW w:w="3996" w:type="dxa"/>
          </w:tcPr>
          <w:p w14:paraId="541340A6" w14:textId="72B6814C" w:rsidR="006B6400" w:rsidRPr="000E759B" w:rsidRDefault="006B6400" w:rsidP="006B6400">
            <w:pPr>
              <w:spacing w:line="240" w:lineRule="auto"/>
              <w:ind w:firstLine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กรรมการบริษัทย่อย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4017E" w14:textId="37F88E1A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BD9F972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34682" w14:textId="51C9A016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4,106</w:t>
            </w:r>
          </w:p>
        </w:tc>
        <w:tc>
          <w:tcPr>
            <w:tcW w:w="242" w:type="dxa"/>
            <w:shd w:val="clear" w:color="auto" w:fill="auto"/>
          </w:tcPr>
          <w:p w14:paraId="63F4C221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84681" w14:textId="3F0F5591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01458687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63469D57" w14:textId="1A6B8AD3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6B6400" w:rsidRPr="000E759B" w14:paraId="5BDDE685" w14:textId="77777777" w:rsidTr="003A7694">
        <w:tc>
          <w:tcPr>
            <w:tcW w:w="3996" w:type="dxa"/>
          </w:tcPr>
          <w:p w14:paraId="07153A91" w14:textId="02C91B4F" w:rsidR="006B6400" w:rsidRPr="000E759B" w:rsidRDefault="006B6400" w:rsidP="006B6400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47470A4" w14:textId="4A5272E4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45,146</w:t>
            </w:r>
          </w:p>
        </w:tc>
        <w:tc>
          <w:tcPr>
            <w:tcW w:w="243" w:type="dxa"/>
            <w:shd w:val="clear" w:color="auto" w:fill="auto"/>
          </w:tcPr>
          <w:p w14:paraId="1212249D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D135720" w14:textId="3F30CB5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51,232</w:t>
            </w:r>
          </w:p>
        </w:tc>
        <w:tc>
          <w:tcPr>
            <w:tcW w:w="242" w:type="dxa"/>
            <w:shd w:val="clear" w:color="auto" w:fill="auto"/>
          </w:tcPr>
          <w:p w14:paraId="4A025A64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7527A28" w14:textId="4DF5B015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37,915</w:t>
            </w:r>
          </w:p>
        </w:tc>
        <w:tc>
          <w:tcPr>
            <w:tcW w:w="266" w:type="dxa"/>
          </w:tcPr>
          <w:p w14:paraId="1225237B" w14:textId="77777777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5CEDC15" w14:textId="2AB96F09" w:rsidR="006B6400" w:rsidRPr="000E759B" w:rsidRDefault="006B6400" w:rsidP="006B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37,015</w:t>
            </w:r>
          </w:p>
        </w:tc>
      </w:tr>
    </w:tbl>
    <w:p w14:paraId="70FDC923" w14:textId="77777777" w:rsidR="00553BEC" w:rsidRPr="000E759B" w:rsidRDefault="00553BEC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2"/>
          <w:szCs w:val="22"/>
          <w:lang w:val="en-GB"/>
        </w:rPr>
      </w:pPr>
    </w:p>
    <w:p w14:paraId="52267D3F" w14:textId="66A2C91D" w:rsidR="00867702" w:rsidRPr="000E759B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 xml:space="preserve">ในระหว่างปีสิ้นสุดวันที่ </w:t>
      </w:r>
      <w:r w:rsidRPr="000E759B">
        <w:rPr>
          <w:rFonts w:ascii="BrowalliaUPC" w:hAnsi="BrowalliaUPC" w:cs="BrowalliaUPC"/>
          <w:sz w:val="28"/>
          <w:szCs w:val="28"/>
          <w:lang w:val="en-GB"/>
        </w:rPr>
        <w:t>31</w:t>
      </w: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 xml:space="preserve"> ธันวาคม </w:t>
      </w:r>
      <w:r w:rsidRPr="000E759B">
        <w:rPr>
          <w:rFonts w:ascii="BrowalliaUPC" w:hAnsi="BrowalliaUPC" w:cs="BrowalliaUPC"/>
          <w:sz w:val="28"/>
          <w:szCs w:val="28"/>
          <w:lang w:val="en-GB"/>
        </w:rPr>
        <w:t>256</w:t>
      </w:r>
      <w:r w:rsidR="00104EB1" w:rsidRPr="000E759B">
        <w:rPr>
          <w:rFonts w:ascii="BrowalliaUPC" w:hAnsi="BrowalliaUPC" w:cs="BrowalliaUPC"/>
          <w:sz w:val="28"/>
          <w:szCs w:val="28"/>
          <w:lang w:val="en-GB"/>
        </w:rPr>
        <w:t>7</w:t>
      </w:r>
      <w:r w:rsidRPr="000E759B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 xml:space="preserve">และ </w:t>
      </w:r>
      <w:r w:rsidRPr="000E759B">
        <w:rPr>
          <w:rFonts w:ascii="BrowalliaUPC" w:hAnsi="BrowalliaUPC" w:cs="BrowalliaUPC"/>
          <w:sz w:val="28"/>
          <w:szCs w:val="28"/>
        </w:rPr>
        <w:t>256</w:t>
      </w:r>
      <w:r w:rsidR="00104EB1" w:rsidRPr="000E759B">
        <w:rPr>
          <w:rFonts w:ascii="BrowalliaUPC" w:hAnsi="BrowalliaUPC" w:cs="BrowalliaUPC"/>
          <w:sz w:val="28"/>
          <w:szCs w:val="28"/>
        </w:rPr>
        <w:t>6</w:t>
      </w:r>
      <w:r w:rsidRPr="000E759B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>รายการเคลื่อนไหวของเงินกู้ยืมระยะสั้น</w:t>
      </w:r>
      <w:r w:rsidRPr="000E759B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="001D61EE" w:rsidRPr="000E759B">
        <w:rPr>
          <w:rFonts w:ascii="BrowalliaUPC" w:hAnsi="BrowalliaUPC" w:cs="BrowalliaUPC"/>
          <w:sz w:val="28"/>
          <w:szCs w:val="28"/>
          <w:lang w:val="en-GB"/>
        </w:rPr>
        <w:t>–</w:t>
      </w:r>
      <w:r w:rsidRPr="000E759B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>บุคคลและบริษัท</w:t>
      </w:r>
      <w:r w:rsidR="001D61EE" w:rsidRPr="000E759B">
        <w:rPr>
          <w:rFonts w:ascii="BrowalliaUPC" w:hAnsi="BrowalliaUPC" w:cs="BrowalliaUPC"/>
          <w:sz w:val="28"/>
          <w:szCs w:val="28"/>
          <w:cs/>
          <w:lang w:val="en-GB"/>
        </w:rPr>
        <w:br/>
      </w: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 xml:space="preserve">ที่เกี่ยวข้อง </w:t>
      </w:r>
      <w:r w:rsidRPr="000E759B">
        <w:rPr>
          <w:rFonts w:ascii="BrowalliaUPC" w:hAnsi="BrowalliaUPC" w:cs="BrowalliaUPC"/>
          <w:sz w:val="28"/>
          <w:szCs w:val="28"/>
          <w:lang w:val="en-GB"/>
        </w:rPr>
        <w:t>(</w:t>
      </w: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>ไม่รวมดอกเบี้ย</w:t>
      </w:r>
      <w:r w:rsidRPr="000E759B">
        <w:rPr>
          <w:rFonts w:ascii="BrowalliaUPC" w:hAnsi="BrowalliaUPC" w:cs="BrowalliaUPC"/>
          <w:sz w:val="28"/>
          <w:szCs w:val="28"/>
          <w:lang w:val="en-GB"/>
        </w:rPr>
        <w:t xml:space="preserve">) </w:t>
      </w: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>มีดังต่อไปนี้</w:t>
      </w:r>
    </w:p>
    <w:p w14:paraId="299FB24E" w14:textId="77777777" w:rsidR="00867702" w:rsidRPr="000E759B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2"/>
          <w:szCs w:val="22"/>
          <w:lang w:val="en-GB"/>
        </w:rPr>
      </w:pPr>
    </w:p>
    <w:tbl>
      <w:tblPr>
        <w:tblW w:w="8892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672"/>
        <w:gridCol w:w="1098"/>
        <w:gridCol w:w="243"/>
        <w:gridCol w:w="1116"/>
        <w:gridCol w:w="237"/>
        <w:gridCol w:w="11"/>
        <w:gridCol w:w="1102"/>
        <w:gridCol w:w="266"/>
        <w:gridCol w:w="1147"/>
      </w:tblGrid>
      <w:tr w:rsidR="00183D19" w:rsidRPr="000E759B" w14:paraId="06591A89" w14:textId="77777777" w:rsidTr="00CC3C0E">
        <w:tc>
          <w:tcPr>
            <w:tcW w:w="3672" w:type="dxa"/>
            <w:shd w:val="clear" w:color="auto" w:fill="auto"/>
          </w:tcPr>
          <w:p w14:paraId="6E881AB2" w14:textId="77777777" w:rsidR="00867702" w:rsidRPr="000E759B" w:rsidRDefault="00867702" w:rsidP="00CE5B5B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220" w:type="dxa"/>
            <w:gridSpan w:val="8"/>
            <w:shd w:val="clear" w:color="auto" w:fill="auto"/>
          </w:tcPr>
          <w:p w14:paraId="76751FFD" w14:textId="77777777" w:rsidR="00867702" w:rsidRPr="000E759B" w:rsidRDefault="00867702" w:rsidP="00CE5B5B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183D19" w:rsidRPr="000E759B" w14:paraId="25520B6D" w14:textId="77777777" w:rsidTr="00CC3C0E">
        <w:trPr>
          <w:tblHeader/>
        </w:trPr>
        <w:tc>
          <w:tcPr>
            <w:tcW w:w="3672" w:type="dxa"/>
            <w:shd w:val="clear" w:color="auto" w:fill="auto"/>
          </w:tcPr>
          <w:p w14:paraId="235BA35B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96ACA2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68697CC5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1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E47B11" w14:textId="52E51218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เฉพาะบริษัท</w:t>
            </w:r>
          </w:p>
        </w:tc>
      </w:tr>
      <w:tr w:rsidR="00CC3C0E" w:rsidRPr="000E759B" w14:paraId="43F2BAC7" w14:textId="77777777" w:rsidTr="00CC3C0E">
        <w:trPr>
          <w:tblHeader/>
        </w:trPr>
        <w:tc>
          <w:tcPr>
            <w:tcW w:w="3672" w:type="dxa"/>
            <w:shd w:val="clear" w:color="auto" w:fill="auto"/>
          </w:tcPr>
          <w:p w14:paraId="578D1CAD" w14:textId="77777777" w:rsidR="00CC3C0E" w:rsidRPr="000E759B" w:rsidRDefault="00CC3C0E" w:rsidP="00CC3C0E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UPC" w:hAnsi="BrowalliaUPC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920F02" w14:textId="5A3400E6" w:rsidR="00CC3C0E" w:rsidRPr="000E759B" w:rsidRDefault="00CC3C0E" w:rsidP="00CC3C0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6AABA" w14:textId="77777777" w:rsidR="00CC3C0E" w:rsidRPr="000E759B" w:rsidRDefault="00CC3C0E" w:rsidP="00CC3C0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063BB" w14:textId="18134BA1" w:rsidR="00CC3C0E" w:rsidRPr="000E759B" w:rsidRDefault="00CC3C0E" w:rsidP="00CC3C0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B5EE5AF" w14:textId="77777777" w:rsidR="00CC3C0E" w:rsidRPr="000E759B" w:rsidRDefault="00CC3C0E" w:rsidP="00CC3C0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1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E41DE" w14:textId="785A670E" w:rsidR="00CC3C0E" w:rsidRPr="000E759B" w:rsidRDefault="00CC3C0E" w:rsidP="00CC3C0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1AC93" w14:textId="77777777" w:rsidR="00CC3C0E" w:rsidRPr="000E759B" w:rsidRDefault="00CC3C0E" w:rsidP="00CC3C0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675D1" w14:textId="41BA8EF1" w:rsidR="00CC3C0E" w:rsidRPr="000E759B" w:rsidRDefault="00CC3C0E" w:rsidP="00CC3C0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</w:tr>
      <w:tr w:rsidR="00183D19" w:rsidRPr="000E759B" w14:paraId="4A77BD7C" w14:textId="77777777" w:rsidTr="00CC3C0E">
        <w:trPr>
          <w:trHeight w:hRule="exact" w:val="298"/>
        </w:trPr>
        <w:tc>
          <w:tcPr>
            <w:tcW w:w="3672" w:type="dxa"/>
            <w:shd w:val="clear" w:color="auto" w:fill="auto"/>
            <w:vAlign w:val="bottom"/>
          </w:tcPr>
          <w:p w14:paraId="51F434B1" w14:textId="77777777" w:rsidR="00867702" w:rsidRPr="000E759B" w:rsidRDefault="00867702" w:rsidP="00CE5B5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0964052" w14:textId="77777777" w:rsidR="00867702" w:rsidRPr="000E759B" w:rsidRDefault="00867702" w:rsidP="00CE5B5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3F2E5159" w14:textId="77777777" w:rsidR="00867702" w:rsidRPr="000E759B" w:rsidRDefault="00867702" w:rsidP="00CE5B5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EF388B7" w14:textId="77777777" w:rsidR="00867702" w:rsidRPr="000E759B" w:rsidRDefault="00867702" w:rsidP="00CE5B5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0FD0B5F7" w14:textId="77777777" w:rsidR="00867702" w:rsidRPr="000E759B" w:rsidRDefault="00867702" w:rsidP="00CE5B5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54E18458" w14:textId="77777777" w:rsidR="00867702" w:rsidRPr="000E759B" w:rsidRDefault="00867702" w:rsidP="00CE5B5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6A9F05F9" w14:textId="77777777" w:rsidR="00867702" w:rsidRPr="000E759B" w:rsidRDefault="00867702" w:rsidP="00CE5B5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1B511C6" w14:textId="77777777" w:rsidR="00867702" w:rsidRPr="000E759B" w:rsidRDefault="00867702" w:rsidP="00CE5B5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F401AE" w:rsidRPr="000E759B" w14:paraId="60022029" w14:textId="77777777" w:rsidTr="00CC3C0E">
        <w:trPr>
          <w:trHeight w:val="279"/>
        </w:trPr>
        <w:tc>
          <w:tcPr>
            <w:tcW w:w="3672" w:type="dxa"/>
            <w:shd w:val="clear" w:color="auto" w:fill="auto"/>
            <w:vAlign w:val="bottom"/>
          </w:tcPr>
          <w:p w14:paraId="6EAD0EE4" w14:textId="77777777" w:rsidR="00F401AE" w:rsidRPr="000E759B" w:rsidRDefault="00F401AE" w:rsidP="00F401AE">
            <w:pPr>
              <w:tabs>
                <w:tab w:val="clear" w:pos="454"/>
                <w:tab w:val="clear" w:pos="680"/>
              </w:tabs>
              <w:spacing w:line="240" w:lineRule="auto"/>
              <w:ind w:right="28" w:hanging="11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02140A9" w14:textId="544808C1" w:rsidR="00F401AE" w:rsidRPr="000E759B" w:rsidRDefault="00F401AE" w:rsidP="00F4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49,000</w:t>
            </w:r>
          </w:p>
        </w:tc>
        <w:tc>
          <w:tcPr>
            <w:tcW w:w="243" w:type="dxa"/>
            <w:shd w:val="clear" w:color="auto" w:fill="auto"/>
          </w:tcPr>
          <w:p w14:paraId="16BA4261" w14:textId="77777777" w:rsidR="00F401AE" w:rsidRPr="000E759B" w:rsidRDefault="00F401AE" w:rsidP="00F4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2913273" w14:textId="03312BDB" w:rsidR="00F401AE" w:rsidRPr="000E759B" w:rsidRDefault="00F401AE" w:rsidP="00F4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59,000</w:t>
            </w:r>
          </w:p>
        </w:tc>
        <w:tc>
          <w:tcPr>
            <w:tcW w:w="237" w:type="dxa"/>
            <w:shd w:val="clear" w:color="auto" w:fill="auto"/>
          </w:tcPr>
          <w:p w14:paraId="174911E5" w14:textId="77777777" w:rsidR="00F401AE" w:rsidRPr="000E759B" w:rsidRDefault="00F401AE" w:rsidP="00F4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694038FE" w14:textId="106C1354" w:rsidR="00F401AE" w:rsidRPr="000E759B" w:rsidRDefault="00F401AE" w:rsidP="00F4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35,000</w:t>
            </w:r>
          </w:p>
        </w:tc>
        <w:tc>
          <w:tcPr>
            <w:tcW w:w="266" w:type="dxa"/>
            <w:shd w:val="clear" w:color="auto" w:fill="auto"/>
          </w:tcPr>
          <w:p w14:paraId="5FD75127" w14:textId="77777777" w:rsidR="00F401AE" w:rsidRPr="000E759B" w:rsidRDefault="00F401AE" w:rsidP="00F4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62513243" w14:textId="47B24D97" w:rsidR="00F401AE" w:rsidRPr="000E759B" w:rsidRDefault="00F401AE" w:rsidP="00F4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35,000</w:t>
            </w:r>
          </w:p>
        </w:tc>
      </w:tr>
      <w:tr w:rsidR="00D33634" w:rsidRPr="000E759B" w14:paraId="75D13DE2" w14:textId="77777777" w:rsidTr="00CC3C0E">
        <w:trPr>
          <w:trHeight w:val="279"/>
        </w:trPr>
        <w:tc>
          <w:tcPr>
            <w:tcW w:w="3672" w:type="dxa"/>
            <w:shd w:val="clear" w:color="auto" w:fill="auto"/>
            <w:vAlign w:val="bottom"/>
          </w:tcPr>
          <w:p w14:paraId="15922F2E" w14:textId="704110F7" w:rsidR="00D33634" w:rsidRPr="000E759B" w:rsidRDefault="00DB45B9" w:rsidP="00F401AE">
            <w:pPr>
              <w:tabs>
                <w:tab w:val="clear" w:pos="454"/>
                <w:tab w:val="clear" w:pos="680"/>
              </w:tabs>
              <w:spacing w:line="240" w:lineRule="auto"/>
              <w:ind w:right="28" w:hanging="11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 w:hint="cs"/>
                <w:sz w:val="28"/>
                <w:szCs w:val="28"/>
                <w:u w:val="single"/>
                <w:cs/>
              </w:rPr>
              <w:t>บวก</w:t>
            </w:r>
            <w:r w:rsidR="00D33634" w:rsidRPr="000E759B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0E759B">
              <w:rPr>
                <w:rFonts w:ascii="BrowalliaUPC" w:hAnsi="BrowalliaUPC" w:cs="BrowalliaUPC" w:hint="cs"/>
                <w:sz w:val="28"/>
                <w:szCs w:val="28"/>
                <w:cs/>
              </w:rPr>
              <w:t>เงิน</w:t>
            </w:r>
            <w:r w:rsidR="00510E55" w:rsidRPr="000E759B">
              <w:rPr>
                <w:rFonts w:ascii="BrowalliaUPC" w:hAnsi="BrowalliaUPC" w:cs="BrowalliaUPC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428B84D" w14:textId="6F2A9B77" w:rsidR="00D33634" w:rsidRPr="000E759B" w:rsidRDefault="00133AE9" w:rsidP="00F4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9,000</w:t>
            </w:r>
          </w:p>
        </w:tc>
        <w:tc>
          <w:tcPr>
            <w:tcW w:w="243" w:type="dxa"/>
            <w:shd w:val="clear" w:color="auto" w:fill="auto"/>
          </w:tcPr>
          <w:p w14:paraId="49332B7A" w14:textId="77777777" w:rsidR="00D33634" w:rsidRPr="000E759B" w:rsidRDefault="00D33634" w:rsidP="00F4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B17C86D" w14:textId="3D1523CE" w:rsidR="00D33634" w:rsidRPr="000E759B" w:rsidRDefault="00133AE9" w:rsidP="00F4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A70E705" w14:textId="77777777" w:rsidR="00D33634" w:rsidRPr="000E759B" w:rsidRDefault="00D33634" w:rsidP="00F4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085B9A77" w14:textId="6F0B7B70" w:rsidR="00D33634" w:rsidRPr="000E759B" w:rsidRDefault="00133AE9" w:rsidP="00F4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D416D12" w14:textId="77777777" w:rsidR="00D33634" w:rsidRPr="000E759B" w:rsidRDefault="00D33634" w:rsidP="00F4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12021AF7" w14:textId="268B5D38" w:rsidR="00D33634" w:rsidRPr="000E759B" w:rsidRDefault="00133AE9" w:rsidP="00F4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F401AE" w:rsidRPr="000E759B" w14:paraId="5C4C8734" w14:textId="77777777" w:rsidTr="00CC3C0E">
        <w:tc>
          <w:tcPr>
            <w:tcW w:w="3672" w:type="dxa"/>
            <w:shd w:val="clear" w:color="auto" w:fill="auto"/>
            <w:vAlign w:val="bottom"/>
          </w:tcPr>
          <w:p w14:paraId="41B08761" w14:textId="48E1EF7F" w:rsidR="00F401AE" w:rsidRPr="000E759B" w:rsidRDefault="00F401AE" w:rsidP="00F401AE">
            <w:pPr>
              <w:tabs>
                <w:tab w:val="clear" w:pos="454"/>
                <w:tab w:val="clear" w:pos="680"/>
                <w:tab w:val="clear" w:pos="907"/>
                <w:tab w:val="left" w:pos="504"/>
                <w:tab w:val="left" w:pos="588"/>
              </w:tabs>
              <w:spacing w:line="240" w:lineRule="auto"/>
              <w:ind w:right="28" w:hanging="11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จ่าย</w:t>
            </w:r>
            <w:r w:rsidR="005B6931" w:rsidRPr="000E759B">
              <w:rPr>
                <w:rFonts w:ascii="BrowalliaUPC" w:hAnsi="BrowalliaUPC" w:cs="BrowalliaUPC" w:hint="cs"/>
                <w:sz w:val="28"/>
                <w:szCs w:val="28"/>
                <w:cs/>
              </w:rPr>
              <w:t>ชำระ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C467D84" w14:textId="5A745CB3" w:rsidR="00F401AE" w:rsidRPr="000E759B" w:rsidRDefault="00F401AE" w:rsidP="00F4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133AE9" w:rsidRPr="000E759B">
              <w:rPr>
                <w:rFonts w:ascii="BrowalliaUPC" w:hAnsi="BrowalliaUPC" w:cs="BrowalliaUPC"/>
                <w:sz w:val="28"/>
                <w:szCs w:val="28"/>
              </w:rPr>
              <w:t>16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,000)</w:t>
            </w:r>
          </w:p>
        </w:tc>
        <w:tc>
          <w:tcPr>
            <w:tcW w:w="243" w:type="dxa"/>
            <w:shd w:val="clear" w:color="auto" w:fill="auto"/>
          </w:tcPr>
          <w:p w14:paraId="2749EC4C" w14:textId="77777777" w:rsidR="00F401AE" w:rsidRPr="000E759B" w:rsidRDefault="00F401AE" w:rsidP="00F4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9FAF40D" w14:textId="67D492DB" w:rsidR="00F401AE" w:rsidRPr="000E759B" w:rsidRDefault="00F401AE" w:rsidP="00F4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10,000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0B718BC4" w14:textId="77777777" w:rsidR="00F401AE" w:rsidRPr="000E759B" w:rsidRDefault="00F401AE" w:rsidP="00F4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1E0B870B" w14:textId="6112BA31" w:rsidR="00F401AE" w:rsidRPr="000E759B" w:rsidRDefault="00F401AE" w:rsidP="00F4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B48643F" w14:textId="77777777" w:rsidR="00F401AE" w:rsidRPr="000E759B" w:rsidRDefault="00F401AE" w:rsidP="00F4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633AA804" w14:textId="1E5787C7" w:rsidR="00F401AE" w:rsidRPr="000E759B" w:rsidRDefault="00F401AE" w:rsidP="00F4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F401AE" w:rsidRPr="000E759B" w14:paraId="68F46016" w14:textId="77777777" w:rsidTr="00CC3C0E">
        <w:tc>
          <w:tcPr>
            <w:tcW w:w="3672" w:type="dxa"/>
            <w:shd w:val="clear" w:color="auto" w:fill="auto"/>
            <w:vAlign w:val="bottom"/>
          </w:tcPr>
          <w:p w14:paraId="7EEBC95A" w14:textId="77777777" w:rsidR="00F401AE" w:rsidRPr="000E759B" w:rsidRDefault="00F401AE" w:rsidP="00F401AE">
            <w:pPr>
              <w:tabs>
                <w:tab w:val="clear" w:pos="454"/>
                <w:tab w:val="clear" w:pos="680"/>
              </w:tabs>
              <w:spacing w:line="240" w:lineRule="auto"/>
              <w:ind w:right="28" w:hanging="116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ยอดคงเหลือ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36987E60" w14:textId="267DD374" w:rsidR="00F401AE" w:rsidRPr="000E759B" w:rsidRDefault="00F401AE" w:rsidP="00F4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42,000</w:t>
            </w:r>
          </w:p>
        </w:tc>
        <w:tc>
          <w:tcPr>
            <w:tcW w:w="243" w:type="dxa"/>
            <w:shd w:val="clear" w:color="auto" w:fill="auto"/>
          </w:tcPr>
          <w:p w14:paraId="13350C4F" w14:textId="77777777" w:rsidR="00F401AE" w:rsidRPr="000E759B" w:rsidRDefault="00F401AE" w:rsidP="00F4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525E798" w14:textId="77688391" w:rsidR="00F401AE" w:rsidRPr="000E759B" w:rsidRDefault="00F401AE" w:rsidP="00F4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49,000</w:t>
            </w:r>
          </w:p>
        </w:tc>
        <w:tc>
          <w:tcPr>
            <w:tcW w:w="237" w:type="dxa"/>
            <w:shd w:val="clear" w:color="auto" w:fill="auto"/>
          </w:tcPr>
          <w:p w14:paraId="4A32BB90" w14:textId="77777777" w:rsidR="00F401AE" w:rsidRPr="000E759B" w:rsidRDefault="00F401AE" w:rsidP="00F4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7525B35" w14:textId="7F8C4895" w:rsidR="00F401AE" w:rsidRPr="000E759B" w:rsidRDefault="00F401AE" w:rsidP="00F4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35,000</w:t>
            </w:r>
          </w:p>
        </w:tc>
        <w:tc>
          <w:tcPr>
            <w:tcW w:w="266" w:type="dxa"/>
            <w:shd w:val="clear" w:color="auto" w:fill="auto"/>
          </w:tcPr>
          <w:p w14:paraId="4D81B634" w14:textId="77777777" w:rsidR="00F401AE" w:rsidRPr="000E759B" w:rsidRDefault="00F401AE" w:rsidP="00F4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437BA57" w14:textId="1F00A2AE" w:rsidR="00F401AE" w:rsidRPr="000E759B" w:rsidRDefault="00F401AE" w:rsidP="00F4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35,000</w:t>
            </w:r>
          </w:p>
        </w:tc>
      </w:tr>
    </w:tbl>
    <w:p w14:paraId="02172CF3" w14:textId="77777777" w:rsidR="00867702" w:rsidRPr="000E759B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UPC" w:hAnsi="BrowalliaUPC" w:cs="BrowalliaUPC"/>
          <w:sz w:val="22"/>
          <w:szCs w:val="22"/>
        </w:rPr>
      </w:pPr>
    </w:p>
    <w:p w14:paraId="4E240A8B" w14:textId="5E7FFB5C" w:rsidR="00867702" w:rsidRPr="000E759B" w:rsidRDefault="00867702" w:rsidP="000C4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เงินกู้ยืมระยะสั้น</w:t>
      </w:r>
      <w:r w:rsidR="009C2CD2" w:rsidRPr="000E759B">
        <w:rPr>
          <w:rFonts w:ascii="BrowalliaUPC" w:hAnsi="BrowalliaUPC" w:cs="BrowalliaUPC"/>
          <w:sz w:val="28"/>
          <w:szCs w:val="28"/>
          <w:cs/>
        </w:rPr>
        <w:t xml:space="preserve"> -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บุคคลและบริษัทที่เกี่ยวข้องดังกล่าวอยู่ในรูปแบบตั๋วสัญญาใช้เงิน โดยมีอัตราดอกเบี้ยร้อยละ </w:t>
      </w:r>
      <w:r w:rsidR="00494408" w:rsidRPr="000E759B">
        <w:rPr>
          <w:rFonts w:ascii="BrowalliaUPC" w:hAnsi="BrowalliaUPC" w:cs="BrowalliaUPC"/>
          <w:sz w:val="28"/>
          <w:szCs w:val="28"/>
        </w:rPr>
        <w:br/>
      </w:r>
      <w:r w:rsidR="0041254E" w:rsidRPr="000E759B">
        <w:rPr>
          <w:rFonts w:ascii="BrowalliaUPC" w:hAnsi="BrowalliaUPC" w:cs="BrowalliaUPC"/>
          <w:sz w:val="28"/>
          <w:szCs w:val="28"/>
        </w:rPr>
        <w:t xml:space="preserve">5.00 </w:t>
      </w:r>
      <w:r w:rsidR="00711EA5" w:rsidRPr="000E759B">
        <w:rPr>
          <w:rFonts w:ascii="BrowalliaUPC" w:hAnsi="BrowalliaUPC" w:cs="BrowalliaUPC"/>
          <w:sz w:val="28"/>
          <w:szCs w:val="28"/>
        </w:rPr>
        <w:t>-</w:t>
      </w:r>
      <w:r w:rsidR="0041254E" w:rsidRPr="000E759B">
        <w:rPr>
          <w:rFonts w:ascii="BrowalliaUPC" w:hAnsi="BrowalliaUPC" w:cs="BrowalliaUPC"/>
          <w:sz w:val="28"/>
          <w:szCs w:val="28"/>
        </w:rPr>
        <w:t xml:space="preserve"> 6.00</w:t>
      </w:r>
      <w:r w:rsidR="005540CB"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ต่อปี และมีกำหนดชำระคืนเมื่อทวงถาม โดยไม่มีหลักประกัน</w:t>
      </w:r>
    </w:p>
    <w:p w14:paraId="1BEED088" w14:textId="77777777" w:rsidR="005D042F" w:rsidRPr="000E759B" w:rsidRDefault="005D042F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0761708F" w14:textId="28615884" w:rsidR="00480F48" w:rsidRPr="000E759B" w:rsidRDefault="00480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</w:rPr>
        <w:br w:type="page"/>
      </w:r>
    </w:p>
    <w:tbl>
      <w:tblPr>
        <w:tblW w:w="893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685"/>
        <w:gridCol w:w="1276"/>
        <w:gridCol w:w="283"/>
        <w:gridCol w:w="1701"/>
        <w:gridCol w:w="266"/>
        <w:gridCol w:w="1723"/>
      </w:tblGrid>
      <w:tr w:rsidR="00950618" w:rsidRPr="000E759B" w14:paraId="3E95BAE0" w14:textId="77777777" w:rsidTr="00C460B5">
        <w:trPr>
          <w:tblHeader/>
        </w:trPr>
        <w:tc>
          <w:tcPr>
            <w:tcW w:w="3685" w:type="dxa"/>
          </w:tcPr>
          <w:p w14:paraId="454CA8EC" w14:textId="77777777" w:rsidR="00950618" w:rsidRPr="000E759B" w:rsidRDefault="0095061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86F1A48" w14:textId="77777777" w:rsidR="00950618" w:rsidRPr="000E759B" w:rsidRDefault="00950618" w:rsidP="0077003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83" w:type="dxa"/>
          </w:tcPr>
          <w:p w14:paraId="53674BCA" w14:textId="77777777" w:rsidR="00950618" w:rsidRPr="000E759B" w:rsidRDefault="00950618" w:rsidP="0077003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23CB0544" w14:textId="12975A13" w:rsidR="00950618" w:rsidRPr="000E759B" w:rsidRDefault="00950618" w:rsidP="0077003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(หน่วย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795228" w:rsidRPr="000E759B" w14:paraId="61BCCE58" w14:textId="77777777" w:rsidTr="00C460B5">
        <w:trPr>
          <w:tblHeader/>
        </w:trPr>
        <w:tc>
          <w:tcPr>
            <w:tcW w:w="3685" w:type="dxa"/>
          </w:tcPr>
          <w:p w14:paraId="637BBEEC" w14:textId="77777777" w:rsidR="00795228" w:rsidRPr="000E759B" w:rsidRDefault="0079522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</w:tcPr>
          <w:p w14:paraId="4DF78153" w14:textId="0C5A2F5D" w:rsidR="00795228" w:rsidRPr="000E759B" w:rsidRDefault="00795228" w:rsidP="00B32E47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อัตราดอกเบี้ยร้อยละต่อปี</w:t>
            </w:r>
          </w:p>
        </w:tc>
        <w:tc>
          <w:tcPr>
            <w:tcW w:w="283" w:type="dxa"/>
          </w:tcPr>
          <w:p w14:paraId="78CDD9F0" w14:textId="77777777" w:rsidR="00795228" w:rsidRPr="000E759B" w:rsidRDefault="0079522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 w:right="-109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</w:tcPr>
          <w:p w14:paraId="1D585B8C" w14:textId="01891E82" w:rsidR="00795228" w:rsidRPr="000E759B" w:rsidRDefault="0079522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 w:right="-109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งบการเงินรวมและงบการเงิน</w:t>
            </w:r>
            <w:r w:rsidR="006E63D2"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เฉพาะบริษัท</w:t>
            </w:r>
          </w:p>
        </w:tc>
      </w:tr>
      <w:tr w:rsidR="00CC3C0E" w:rsidRPr="000E759B" w14:paraId="3972F7D7" w14:textId="77777777" w:rsidTr="00950618">
        <w:trPr>
          <w:tblHeader/>
        </w:trPr>
        <w:tc>
          <w:tcPr>
            <w:tcW w:w="3685" w:type="dxa"/>
          </w:tcPr>
          <w:p w14:paraId="112EED8F" w14:textId="77777777" w:rsidR="00CC3C0E" w:rsidRPr="000E759B" w:rsidRDefault="00CC3C0E" w:rsidP="00CC3C0E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UPC" w:hAnsi="BrowalliaUPC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701DC6E9" w14:textId="719CC81D" w:rsidR="00CC3C0E" w:rsidRPr="000E759B" w:rsidRDefault="00CC3C0E" w:rsidP="00CC3C0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648EEF21" w14:textId="77777777" w:rsidR="00CC3C0E" w:rsidRPr="000E759B" w:rsidRDefault="00CC3C0E" w:rsidP="00CC3C0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EB9056C" w14:textId="45692634" w:rsidR="00CC3C0E" w:rsidRPr="000E759B" w:rsidRDefault="00CC3C0E" w:rsidP="00CC3C0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266" w:type="dxa"/>
            <w:vAlign w:val="bottom"/>
          </w:tcPr>
          <w:p w14:paraId="5B11DC18" w14:textId="77777777" w:rsidR="00CC3C0E" w:rsidRPr="000E759B" w:rsidRDefault="00CC3C0E" w:rsidP="00CC3C0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vAlign w:val="bottom"/>
          </w:tcPr>
          <w:p w14:paraId="57357915" w14:textId="7B9A8D3E" w:rsidR="00CC3C0E" w:rsidRPr="000E759B" w:rsidRDefault="00CC3C0E" w:rsidP="00CC3C0E">
            <w:pPr>
              <w:tabs>
                <w:tab w:val="clear" w:pos="907"/>
              </w:tabs>
              <w:spacing w:line="240" w:lineRule="auto"/>
              <w:ind w:left="-108" w:right="-109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</w:tr>
      <w:tr w:rsidR="00950618" w:rsidRPr="000E759B" w14:paraId="2F854F24" w14:textId="77777777" w:rsidTr="00950618">
        <w:trPr>
          <w:trHeight w:val="110"/>
          <w:tblHeader/>
        </w:trPr>
        <w:tc>
          <w:tcPr>
            <w:tcW w:w="3685" w:type="dxa"/>
          </w:tcPr>
          <w:p w14:paraId="0A9ACB73" w14:textId="77777777" w:rsidR="00950618" w:rsidRPr="000E759B" w:rsidRDefault="00950618" w:rsidP="00CE5B5B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A1501B8" w14:textId="77777777" w:rsidR="00950618" w:rsidRPr="000E759B" w:rsidRDefault="00950618" w:rsidP="00CE5B5B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283" w:type="dxa"/>
          </w:tcPr>
          <w:p w14:paraId="5622479A" w14:textId="77777777" w:rsidR="00950618" w:rsidRPr="000E759B" w:rsidRDefault="00950618" w:rsidP="00CE5B5B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vAlign w:val="bottom"/>
          </w:tcPr>
          <w:p w14:paraId="61F578C0" w14:textId="7FE6D910" w:rsidR="00950618" w:rsidRPr="000E759B" w:rsidRDefault="00950618" w:rsidP="00CE5B5B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266" w:type="dxa"/>
            <w:vAlign w:val="bottom"/>
          </w:tcPr>
          <w:p w14:paraId="212642C1" w14:textId="77777777" w:rsidR="00950618" w:rsidRPr="000E759B" w:rsidRDefault="00950618" w:rsidP="00CE5B5B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1723" w:type="dxa"/>
            <w:vAlign w:val="bottom"/>
          </w:tcPr>
          <w:p w14:paraId="53DBBA42" w14:textId="77777777" w:rsidR="00950618" w:rsidRPr="000E759B" w:rsidRDefault="00950618" w:rsidP="00CE5B5B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</w:tr>
      <w:tr w:rsidR="00950618" w:rsidRPr="000E759B" w14:paraId="6875987D" w14:textId="77777777" w:rsidTr="00950618">
        <w:trPr>
          <w:trHeight w:val="110"/>
          <w:tblHeader/>
        </w:trPr>
        <w:tc>
          <w:tcPr>
            <w:tcW w:w="3685" w:type="dxa"/>
          </w:tcPr>
          <w:p w14:paraId="18851683" w14:textId="35F33742" w:rsidR="00950618" w:rsidRPr="000E759B" w:rsidRDefault="00950618" w:rsidP="004A76A8">
            <w:pPr>
              <w:spacing w:line="240" w:lineRule="auto"/>
              <w:ind w:left="-102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เงินกู้ยืมระยะยาวจากบุคคลที่เกี่ยวข้อง</w:t>
            </w:r>
          </w:p>
        </w:tc>
        <w:tc>
          <w:tcPr>
            <w:tcW w:w="1276" w:type="dxa"/>
          </w:tcPr>
          <w:p w14:paraId="2EE3E682" w14:textId="77777777" w:rsidR="00950618" w:rsidRPr="000E759B" w:rsidRDefault="00950618" w:rsidP="00A5263F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283" w:type="dxa"/>
          </w:tcPr>
          <w:p w14:paraId="57647EE6" w14:textId="77777777" w:rsidR="00950618" w:rsidRPr="000E759B" w:rsidRDefault="00950618" w:rsidP="00A5263F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vAlign w:val="bottom"/>
          </w:tcPr>
          <w:p w14:paraId="05F384AA" w14:textId="2F9A8EC9" w:rsidR="00950618" w:rsidRPr="000E759B" w:rsidRDefault="00950618" w:rsidP="00A5263F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266" w:type="dxa"/>
            <w:vAlign w:val="bottom"/>
          </w:tcPr>
          <w:p w14:paraId="6A353204" w14:textId="77777777" w:rsidR="00950618" w:rsidRPr="000E759B" w:rsidRDefault="00950618" w:rsidP="00A5263F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1723" w:type="dxa"/>
            <w:vAlign w:val="bottom"/>
          </w:tcPr>
          <w:p w14:paraId="15CCAF81" w14:textId="77777777" w:rsidR="00950618" w:rsidRPr="000E759B" w:rsidRDefault="00950618" w:rsidP="00A5263F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</w:tr>
      <w:tr w:rsidR="00DC0A5F" w:rsidRPr="000E759B" w14:paraId="2A1EED66" w14:textId="77777777" w:rsidTr="00950618">
        <w:trPr>
          <w:trHeight w:val="110"/>
          <w:tblHeader/>
        </w:trPr>
        <w:tc>
          <w:tcPr>
            <w:tcW w:w="3685" w:type="dxa"/>
          </w:tcPr>
          <w:p w14:paraId="381DE5E3" w14:textId="071B4DA8" w:rsidR="00DC0A5F" w:rsidRPr="000E759B" w:rsidRDefault="00DC0A5F" w:rsidP="00DC0A5F">
            <w:pPr>
              <w:spacing w:line="240" w:lineRule="auto"/>
              <w:ind w:left="-102"/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ญาติกรรมการ</w:t>
            </w:r>
          </w:p>
        </w:tc>
        <w:tc>
          <w:tcPr>
            <w:tcW w:w="1276" w:type="dxa"/>
          </w:tcPr>
          <w:p w14:paraId="479ACB8F" w14:textId="00FB03D3" w:rsidR="00DC0A5F" w:rsidRPr="000E759B" w:rsidRDefault="00DC0A5F" w:rsidP="00DC0A5F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MLR - 0.25</w:t>
            </w:r>
          </w:p>
        </w:tc>
        <w:tc>
          <w:tcPr>
            <w:tcW w:w="283" w:type="dxa"/>
          </w:tcPr>
          <w:p w14:paraId="549442B6" w14:textId="77777777" w:rsidR="00DC0A5F" w:rsidRPr="000E759B" w:rsidRDefault="00DC0A5F" w:rsidP="00DC0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6E090B68" w14:textId="73C0EF7A" w:rsidR="00DC0A5F" w:rsidRPr="000E759B" w:rsidRDefault="00DC0A5F" w:rsidP="00DC0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56,819</w:t>
            </w:r>
          </w:p>
        </w:tc>
        <w:tc>
          <w:tcPr>
            <w:tcW w:w="266" w:type="dxa"/>
            <w:vAlign w:val="bottom"/>
          </w:tcPr>
          <w:p w14:paraId="6C077BBB" w14:textId="77777777" w:rsidR="00DC0A5F" w:rsidRPr="000E759B" w:rsidRDefault="00DC0A5F" w:rsidP="00DC0A5F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1723" w:type="dxa"/>
            <w:vAlign w:val="bottom"/>
          </w:tcPr>
          <w:p w14:paraId="7622A4F3" w14:textId="56F6172F" w:rsidR="00DC0A5F" w:rsidRPr="000E759B" w:rsidRDefault="00DC0A5F" w:rsidP="00DC0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60,807</w:t>
            </w:r>
          </w:p>
        </w:tc>
      </w:tr>
      <w:tr w:rsidR="00DC0A5F" w:rsidRPr="000E759B" w14:paraId="55CC1C06" w14:textId="77777777" w:rsidTr="00950618">
        <w:trPr>
          <w:trHeight w:val="110"/>
          <w:tblHeader/>
        </w:trPr>
        <w:tc>
          <w:tcPr>
            <w:tcW w:w="3685" w:type="dxa"/>
          </w:tcPr>
          <w:p w14:paraId="0151FCB9" w14:textId="370E821C" w:rsidR="00DC0A5F" w:rsidRPr="000E759B" w:rsidRDefault="00DC0A5F" w:rsidP="00DC0A5F">
            <w:pPr>
              <w:spacing w:line="240" w:lineRule="auto"/>
              <w:ind w:left="-102"/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6" w:type="dxa"/>
          </w:tcPr>
          <w:p w14:paraId="23B778EC" w14:textId="77777777" w:rsidR="00DC0A5F" w:rsidRPr="000E759B" w:rsidRDefault="00DC0A5F" w:rsidP="00DC0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4C9BAA40" w14:textId="77777777" w:rsidR="00DC0A5F" w:rsidRPr="000E759B" w:rsidRDefault="00DC0A5F" w:rsidP="00DC0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158F310" w14:textId="4BB001AC" w:rsidR="00DC0A5F" w:rsidRPr="000E759B" w:rsidRDefault="00DC0A5F" w:rsidP="00DC0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11,964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  <w:tc>
          <w:tcPr>
            <w:tcW w:w="266" w:type="dxa"/>
            <w:vAlign w:val="bottom"/>
          </w:tcPr>
          <w:p w14:paraId="0C718CF3" w14:textId="77777777" w:rsidR="00DC0A5F" w:rsidRPr="000E759B" w:rsidRDefault="00DC0A5F" w:rsidP="00DC0A5F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vAlign w:val="bottom"/>
          </w:tcPr>
          <w:p w14:paraId="7B3906F0" w14:textId="39E43A72" w:rsidR="00DC0A5F" w:rsidRPr="000E759B" w:rsidRDefault="00DC0A5F" w:rsidP="00DC0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11,964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DC0A5F" w:rsidRPr="000E759B" w14:paraId="7ACFC051" w14:textId="77777777" w:rsidTr="00950618">
        <w:trPr>
          <w:trHeight w:val="110"/>
          <w:tblHeader/>
        </w:trPr>
        <w:tc>
          <w:tcPr>
            <w:tcW w:w="3685" w:type="dxa"/>
          </w:tcPr>
          <w:p w14:paraId="6A604C4C" w14:textId="05FCEA24" w:rsidR="00DC0A5F" w:rsidRPr="000E759B" w:rsidRDefault="00DC0A5F" w:rsidP="00DC0A5F">
            <w:pPr>
              <w:tabs>
                <w:tab w:val="left" w:pos="113"/>
              </w:tabs>
              <w:spacing w:line="240" w:lineRule="auto"/>
              <w:ind w:left="-102" w:right="-113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</w:tcPr>
          <w:p w14:paraId="32CD4299" w14:textId="77777777" w:rsidR="00DC0A5F" w:rsidRPr="000E759B" w:rsidRDefault="00DC0A5F" w:rsidP="00DC0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71FD1FA8" w14:textId="77777777" w:rsidR="00DC0A5F" w:rsidRPr="000E759B" w:rsidRDefault="00DC0A5F" w:rsidP="00DC0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1B58504" w14:textId="3A3D021F" w:rsidR="00DC0A5F" w:rsidRPr="000E759B" w:rsidRDefault="00DC0A5F" w:rsidP="00DC0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44,855</w:t>
            </w:r>
          </w:p>
        </w:tc>
        <w:tc>
          <w:tcPr>
            <w:tcW w:w="266" w:type="dxa"/>
            <w:vAlign w:val="bottom"/>
          </w:tcPr>
          <w:p w14:paraId="1BBCBB01" w14:textId="77777777" w:rsidR="00DC0A5F" w:rsidRPr="000E759B" w:rsidRDefault="00DC0A5F" w:rsidP="00DC0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cs/>
              </w:rPr>
            </w:pPr>
          </w:p>
        </w:tc>
        <w:tc>
          <w:tcPr>
            <w:tcW w:w="1723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25ED2F5" w14:textId="03A2EF20" w:rsidR="00DC0A5F" w:rsidRPr="000E759B" w:rsidRDefault="00DC0A5F" w:rsidP="00DC0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48,843</w:t>
            </w:r>
          </w:p>
        </w:tc>
      </w:tr>
    </w:tbl>
    <w:p w14:paraId="39E0E76B" w14:textId="77777777" w:rsidR="00A85B85" w:rsidRPr="000E759B" w:rsidRDefault="00A85B85" w:rsidP="00194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26"/>
        <w:rPr>
          <w:rFonts w:ascii="BrowalliaUPC" w:hAnsi="BrowalliaUPC" w:cs="BrowalliaUPC"/>
          <w:sz w:val="28"/>
          <w:szCs w:val="28"/>
        </w:rPr>
      </w:pPr>
    </w:p>
    <w:p w14:paraId="05398210" w14:textId="32360BE9" w:rsidR="00606E5F" w:rsidRPr="000E759B" w:rsidRDefault="00B95755" w:rsidP="00A85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ใน</w:t>
      </w:r>
      <w:r w:rsidR="00606E5F" w:rsidRPr="000E759B">
        <w:rPr>
          <w:rFonts w:ascii="BrowalliaUPC" w:hAnsi="BrowalliaUPC" w:cs="BrowalliaUPC"/>
          <w:sz w:val="28"/>
          <w:szCs w:val="28"/>
          <w:cs/>
        </w:rPr>
        <w:t xml:space="preserve">ระหว่างปีสิ้นสุดวันที่ </w:t>
      </w:r>
      <w:r w:rsidR="00606E5F" w:rsidRPr="000E759B">
        <w:rPr>
          <w:rFonts w:ascii="BrowalliaUPC" w:hAnsi="BrowalliaUPC" w:cs="BrowalliaUPC"/>
          <w:sz w:val="28"/>
          <w:szCs w:val="28"/>
        </w:rPr>
        <w:t>31</w:t>
      </w:r>
      <w:r w:rsidR="00606E5F" w:rsidRPr="000E759B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="00606E5F" w:rsidRPr="000E759B">
        <w:rPr>
          <w:rFonts w:ascii="BrowalliaUPC" w:hAnsi="BrowalliaUPC" w:cs="BrowalliaUPC"/>
          <w:sz w:val="28"/>
          <w:szCs w:val="28"/>
        </w:rPr>
        <w:t>256</w:t>
      </w:r>
      <w:r w:rsidR="007C57E1" w:rsidRPr="000E759B">
        <w:rPr>
          <w:rFonts w:ascii="BrowalliaUPC" w:hAnsi="BrowalliaUPC" w:cs="BrowalliaUPC"/>
          <w:sz w:val="28"/>
          <w:szCs w:val="28"/>
        </w:rPr>
        <w:t>7</w:t>
      </w:r>
      <w:r w:rsidR="00606E5F" w:rsidRPr="000E759B">
        <w:rPr>
          <w:rFonts w:ascii="BrowalliaUPC" w:hAnsi="BrowalliaUPC" w:cs="BrowalliaUPC"/>
          <w:sz w:val="28"/>
          <w:szCs w:val="28"/>
        </w:rPr>
        <w:t xml:space="preserve"> </w:t>
      </w:r>
      <w:r w:rsidR="00386C89" w:rsidRPr="000E759B">
        <w:rPr>
          <w:rFonts w:ascii="BrowalliaUPC" w:hAnsi="BrowalliaUPC" w:cs="BrowalliaUPC"/>
          <w:sz w:val="28"/>
          <w:szCs w:val="28"/>
          <w:cs/>
        </w:rPr>
        <w:t>แ</w:t>
      </w:r>
      <w:r w:rsidR="00606E5F" w:rsidRPr="000E759B">
        <w:rPr>
          <w:rFonts w:ascii="BrowalliaUPC" w:hAnsi="BrowalliaUPC" w:cs="BrowalliaUPC"/>
          <w:sz w:val="28"/>
          <w:szCs w:val="28"/>
          <w:cs/>
        </w:rPr>
        <w:t xml:space="preserve">ละ </w:t>
      </w:r>
      <w:r w:rsidR="00606E5F" w:rsidRPr="000E759B">
        <w:rPr>
          <w:rFonts w:ascii="BrowalliaUPC" w:hAnsi="BrowalliaUPC" w:cs="BrowalliaUPC"/>
          <w:sz w:val="28"/>
          <w:szCs w:val="28"/>
        </w:rPr>
        <w:t>256</w:t>
      </w:r>
      <w:r w:rsidR="007C57E1" w:rsidRPr="000E759B">
        <w:rPr>
          <w:rFonts w:ascii="BrowalliaUPC" w:hAnsi="BrowalliaUPC" w:cs="BrowalliaUPC"/>
          <w:sz w:val="28"/>
          <w:szCs w:val="28"/>
        </w:rPr>
        <w:t>6</w:t>
      </w:r>
      <w:r w:rsidR="00606E5F" w:rsidRPr="000E759B">
        <w:rPr>
          <w:rFonts w:ascii="BrowalliaUPC" w:hAnsi="BrowalliaUPC" w:cs="BrowalliaUPC"/>
          <w:sz w:val="28"/>
          <w:szCs w:val="28"/>
        </w:rPr>
        <w:t xml:space="preserve"> </w:t>
      </w:r>
      <w:r w:rsidR="00606E5F" w:rsidRPr="000E759B">
        <w:rPr>
          <w:rFonts w:ascii="BrowalliaUPC" w:hAnsi="BrowalliaUPC" w:cs="BrowalliaUPC"/>
          <w:sz w:val="28"/>
          <w:szCs w:val="28"/>
          <w:cs/>
        </w:rPr>
        <w:t>รายการเคลื่อนไหวของเงินกู้ยืมระยะ</w:t>
      </w:r>
      <w:r w:rsidR="00B2549F" w:rsidRPr="000E759B">
        <w:rPr>
          <w:rFonts w:ascii="BrowalliaUPC" w:hAnsi="BrowalliaUPC" w:cs="BrowalliaUPC"/>
          <w:sz w:val="28"/>
          <w:szCs w:val="28"/>
          <w:cs/>
        </w:rPr>
        <w:t>ยาว</w:t>
      </w:r>
      <w:r w:rsidR="00AE2766" w:rsidRPr="000E759B">
        <w:rPr>
          <w:rFonts w:ascii="BrowalliaUPC" w:hAnsi="BrowalliaUPC" w:cs="BrowalliaUPC"/>
          <w:sz w:val="28"/>
          <w:szCs w:val="28"/>
          <w:cs/>
        </w:rPr>
        <w:t>จาก</w:t>
      </w:r>
      <w:r w:rsidR="00606E5F" w:rsidRPr="000E759B">
        <w:rPr>
          <w:rFonts w:ascii="BrowalliaUPC" w:hAnsi="BrowalliaUPC" w:cs="BrowalliaUPC"/>
          <w:sz w:val="28"/>
          <w:szCs w:val="28"/>
          <w:cs/>
        </w:rPr>
        <w:t>บุคคลที่เกี่ยวข้อง</w:t>
      </w:r>
      <w:r w:rsidR="00575099" w:rsidRPr="000E759B">
        <w:rPr>
          <w:rFonts w:ascii="BrowalliaUPC" w:hAnsi="BrowalliaUPC" w:cs="BrowalliaUPC"/>
          <w:sz w:val="28"/>
          <w:szCs w:val="28"/>
          <w:cs/>
        </w:rPr>
        <w:t>(</w:t>
      </w:r>
      <w:r w:rsidR="00606E5F" w:rsidRPr="000E759B">
        <w:rPr>
          <w:rFonts w:ascii="BrowalliaUPC" w:hAnsi="BrowalliaUPC" w:cs="BrowalliaUPC"/>
          <w:sz w:val="28"/>
          <w:szCs w:val="28"/>
          <w:cs/>
        </w:rPr>
        <w:t>ไม่รวมด</w:t>
      </w:r>
      <w:r w:rsidR="00606E5F" w:rsidRPr="000E759B">
        <w:rPr>
          <w:rFonts w:ascii="BrowalliaUPC" w:hAnsi="BrowalliaUPC" w:cs="BrowalliaUPC"/>
          <w:sz w:val="28"/>
          <w:szCs w:val="28"/>
          <w:cs/>
          <w:lang w:val="en-GB"/>
        </w:rPr>
        <w:t>อกเบี้ย</w:t>
      </w:r>
      <w:r w:rsidR="00606E5F" w:rsidRPr="000E759B">
        <w:rPr>
          <w:rFonts w:ascii="BrowalliaUPC" w:hAnsi="BrowalliaUPC" w:cs="BrowalliaUPC"/>
          <w:sz w:val="28"/>
          <w:szCs w:val="28"/>
          <w:lang w:val="en-GB"/>
        </w:rPr>
        <w:t xml:space="preserve">) </w:t>
      </w:r>
      <w:r w:rsidR="00606E5F" w:rsidRPr="000E759B">
        <w:rPr>
          <w:rFonts w:ascii="BrowalliaUPC" w:hAnsi="BrowalliaUPC" w:cs="BrowalliaUPC"/>
          <w:sz w:val="28"/>
          <w:szCs w:val="28"/>
          <w:cs/>
          <w:lang w:val="en-GB"/>
        </w:rPr>
        <w:t>มีดังต่อไปนี้</w:t>
      </w:r>
    </w:p>
    <w:p w14:paraId="0A3F5564" w14:textId="77777777" w:rsidR="00606E5F" w:rsidRPr="000E759B" w:rsidRDefault="00606E5F" w:rsidP="00606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4"/>
          <w:szCs w:val="24"/>
          <w:lang w:val="en-GB"/>
        </w:rPr>
      </w:pPr>
    </w:p>
    <w:tbl>
      <w:tblPr>
        <w:tblW w:w="892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238"/>
        <w:gridCol w:w="1701"/>
        <w:gridCol w:w="243"/>
        <w:gridCol w:w="1742"/>
      </w:tblGrid>
      <w:tr w:rsidR="00F202EA" w:rsidRPr="000E759B" w14:paraId="66540881" w14:textId="77777777" w:rsidTr="00512505">
        <w:trPr>
          <w:tblHeader/>
        </w:trPr>
        <w:tc>
          <w:tcPr>
            <w:tcW w:w="5238" w:type="dxa"/>
            <w:shd w:val="clear" w:color="auto" w:fill="auto"/>
          </w:tcPr>
          <w:p w14:paraId="3061A272" w14:textId="77777777" w:rsidR="00B2549F" w:rsidRPr="000E759B" w:rsidRDefault="00B2549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shd w:val="clear" w:color="auto" w:fill="auto"/>
          </w:tcPr>
          <w:p w14:paraId="2CA1B9F8" w14:textId="7E06DE5D" w:rsidR="00B2549F" w:rsidRPr="000E759B" w:rsidRDefault="00670452" w:rsidP="00670452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(หน่วย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F202EA" w:rsidRPr="000E759B" w14:paraId="52D2DB30" w14:textId="77777777" w:rsidTr="00512505">
        <w:trPr>
          <w:tblHeader/>
        </w:trPr>
        <w:tc>
          <w:tcPr>
            <w:tcW w:w="5238" w:type="dxa"/>
            <w:shd w:val="clear" w:color="auto" w:fill="auto"/>
          </w:tcPr>
          <w:p w14:paraId="02E7256E" w14:textId="77777777" w:rsidR="00B2549F" w:rsidRPr="000E759B" w:rsidRDefault="00B2549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93968B" w14:textId="0C9824CB" w:rsidR="00B2549F" w:rsidRPr="000E759B" w:rsidRDefault="00B2549F" w:rsidP="00C4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 w:right="-109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งบการเงินรวมและ</w:t>
            </w:r>
            <w:r w:rsidR="00670452"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เฉพาะบริษัท</w:t>
            </w:r>
          </w:p>
        </w:tc>
      </w:tr>
      <w:tr w:rsidR="007C57E1" w:rsidRPr="000E759B" w14:paraId="405DEA5C" w14:textId="77777777" w:rsidTr="000A65CD">
        <w:trPr>
          <w:tblHeader/>
        </w:trPr>
        <w:tc>
          <w:tcPr>
            <w:tcW w:w="5238" w:type="dxa"/>
            <w:shd w:val="clear" w:color="auto" w:fill="auto"/>
          </w:tcPr>
          <w:p w14:paraId="40D7247D" w14:textId="77777777" w:rsidR="007C57E1" w:rsidRPr="000E759B" w:rsidRDefault="007C57E1" w:rsidP="007C57E1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UPC" w:hAnsi="BrowalliaUPC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9FB145" w14:textId="56F7FA4C" w:rsidR="007C57E1" w:rsidRPr="000E759B" w:rsidRDefault="007C57E1" w:rsidP="007C57E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06016" w14:textId="77777777" w:rsidR="007C57E1" w:rsidRPr="000E759B" w:rsidRDefault="007C57E1" w:rsidP="007C57E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2F26D" w14:textId="6E118284" w:rsidR="007C57E1" w:rsidRPr="000E759B" w:rsidRDefault="007C57E1" w:rsidP="007C57E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</w:tr>
      <w:tr w:rsidR="00F202EA" w:rsidRPr="000E759B" w14:paraId="29227E35" w14:textId="77777777" w:rsidTr="000A65CD">
        <w:trPr>
          <w:trHeight w:hRule="exact" w:val="370"/>
        </w:trPr>
        <w:tc>
          <w:tcPr>
            <w:tcW w:w="5238" w:type="dxa"/>
            <w:shd w:val="clear" w:color="auto" w:fill="auto"/>
            <w:vAlign w:val="bottom"/>
          </w:tcPr>
          <w:p w14:paraId="6DF4A230" w14:textId="77777777" w:rsidR="00B2549F" w:rsidRPr="000E759B" w:rsidRDefault="00B2549F" w:rsidP="00CE5B5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CFEF250" w14:textId="77777777" w:rsidR="00B2549F" w:rsidRPr="000E759B" w:rsidRDefault="00B2549F" w:rsidP="00CE5B5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3BA2D00A" w14:textId="77777777" w:rsidR="00B2549F" w:rsidRPr="000E759B" w:rsidRDefault="00B2549F" w:rsidP="00CE5B5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  <w:vAlign w:val="bottom"/>
          </w:tcPr>
          <w:p w14:paraId="7013D577" w14:textId="77777777" w:rsidR="00B2549F" w:rsidRPr="000E759B" w:rsidRDefault="00B2549F" w:rsidP="00CE5B5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0F152A" w:rsidRPr="000E759B" w14:paraId="29A366DC" w14:textId="77777777" w:rsidTr="000A65CD">
        <w:trPr>
          <w:trHeight w:val="279"/>
        </w:trPr>
        <w:tc>
          <w:tcPr>
            <w:tcW w:w="5238" w:type="dxa"/>
            <w:shd w:val="clear" w:color="auto" w:fill="auto"/>
            <w:vAlign w:val="bottom"/>
          </w:tcPr>
          <w:p w14:paraId="2B509331" w14:textId="4CB82C75" w:rsidR="000F152A" w:rsidRPr="000E759B" w:rsidRDefault="000F152A" w:rsidP="000F152A">
            <w:pPr>
              <w:tabs>
                <w:tab w:val="clear" w:pos="454"/>
                <w:tab w:val="clear" w:pos="680"/>
              </w:tabs>
              <w:spacing w:line="240" w:lineRule="auto"/>
              <w:ind w:left="-116"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701" w:type="dxa"/>
            <w:shd w:val="clear" w:color="auto" w:fill="auto"/>
          </w:tcPr>
          <w:p w14:paraId="4D2B93C5" w14:textId="44A7A961" w:rsidR="000F152A" w:rsidRPr="000E759B" w:rsidRDefault="000F152A" w:rsidP="000F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60,807</w:t>
            </w:r>
          </w:p>
        </w:tc>
        <w:tc>
          <w:tcPr>
            <w:tcW w:w="243" w:type="dxa"/>
            <w:shd w:val="clear" w:color="auto" w:fill="auto"/>
          </w:tcPr>
          <w:p w14:paraId="1BD0C5A9" w14:textId="77777777" w:rsidR="000F152A" w:rsidRPr="000E759B" w:rsidRDefault="000F152A" w:rsidP="000F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742" w:type="dxa"/>
            <w:shd w:val="clear" w:color="auto" w:fill="auto"/>
          </w:tcPr>
          <w:p w14:paraId="333B96BF" w14:textId="4BDEDC6B" w:rsidR="000F152A" w:rsidRPr="000E759B" w:rsidRDefault="000F152A" w:rsidP="000F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64,795</w:t>
            </w:r>
          </w:p>
        </w:tc>
      </w:tr>
      <w:tr w:rsidR="000F152A" w:rsidRPr="000E759B" w14:paraId="0476AD5C" w14:textId="77777777" w:rsidTr="000A65CD">
        <w:tc>
          <w:tcPr>
            <w:tcW w:w="5238" w:type="dxa"/>
            <w:shd w:val="clear" w:color="auto" w:fill="auto"/>
            <w:vAlign w:val="bottom"/>
          </w:tcPr>
          <w:p w14:paraId="154D9A3A" w14:textId="4D5C0BBD" w:rsidR="000F152A" w:rsidRPr="000E759B" w:rsidRDefault="000F152A" w:rsidP="000F152A">
            <w:pPr>
              <w:tabs>
                <w:tab w:val="clear" w:pos="454"/>
                <w:tab w:val="clear" w:pos="680"/>
                <w:tab w:val="clear" w:pos="907"/>
                <w:tab w:val="left" w:pos="504"/>
                <w:tab w:val="left" w:pos="588"/>
              </w:tabs>
              <w:spacing w:line="240" w:lineRule="auto"/>
              <w:ind w:left="-116"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จ่าย</w:t>
            </w:r>
            <w:r w:rsidR="005B6931" w:rsidRPr="000E759B">
              <w:rPr>
                <w:rFonts w:ascii="BrowalliaUPC" w:hAnsi="BrowalliaUPC" w:cs="BrowalliaUPC" w:hint="cs"/>
                <w:sz w:val="28"/>
                <w:szCs w:val="28"/>
                <w:cs/>
              </w:rPr>
              <w:t>ชำระ</w:t>
            </w:r>
          </w:p>
        </w:tc>
        <w:tc>
          <w:tcPr>
            <w:tcW w:w="1701" w:type="dxa"/>
            <w:shd w:val="clear" w:color="auto" w:fill="auto"/>
          </w:tcPr>
          <w:p w14:paraId="5D225DE3" w14:textId="6F19C0A8" w:rsidR="000F152A" w:rsidRPr="000E759B" w:rsidRDefault="000F152A" w:rsidP="000F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3,988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0A78BDDC" w14:textId="77777777" w:rsidR="000F152A" w:rsidRPr="000E759B" w:rsidRDefault="000F152A" w:rsidP="000F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742" w:type="dxa"/>
            <w:shd w:val="clear" w:color="auto" w:fill="auto"/>
          </w:tcPr>
          <w:p w14:paraId="55186614" w14:textId="3FBAC2F2" w:rsidR="000F152A" w:rsidRPr="000E759B" w:rsidRDefault="000F152A" w:rsidP="000F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3,988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0F152A" w:rsidRPr="000E759B" w14:paraId="7F58A11F" w14:textId="77777777" w:rsidTr="000A65CD">
        <w:tc>
          <w:tcPr>
            <w:tcW w:w="5238" w:type="dxa"/>
            <w:shd w:val="clear" w:color="auto" w:fill="auto"/>
            <w:vAlign w:val="bottom"/>
          </w:tcPr>
          <w:p w14:paraId="14B206AC" w14:textId="77777777" w:rsidR="000F152A" w:rsidRPr="000E759B" w:rsidRDefault="000F152A" w:rsidP="000F152A">
            <w:pPr>
              <w:tabs>
                <w:tab w:val="clear" w:pos="454"/>
                <w:tab w:val="clear" w:pos="680"/>
              </w:tabs>
              <w:spacing w:line="240" w:lineRule="auto"/>
              <w:ind w:left="-116"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ยอดคงเหลือ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CB6B141" w14:textId="4A00E5BE" w:rsidR="000F152A" w:rsidRPr="000E759B" w:rsidRDefault="000F152A" w:rsidP="000F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56,819</w:t>
            </w:r>
          </w:p>
        </w:tc>
        <w:tc>
          <w:tcPr>
            <w:tcW w:w="243" w:type="dxa"/>
            <w:shd w:val="clear" w:color="auto" w:fill="auto"/>
          </w:tcPr>
          <w:p w14:paraId="57BACA00" w14:textId="77777777" w:rsidR="000F152A" w:rsidRPr="000E759B" w:rsidRDefault="000F152A" w:rsidP="000F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3E45577" w14:textId="7AD5A217" w:rsidR="000F152A" w:rsidRPr="000E759B" w:rsidRDefault="000F152A" w:rsidP="000F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60,807</w:t>
            </w:r>
          </w:p>
        </w:tc>
      </w:tr>
    </w:tbl>
    <w:p w14:paraId="0918D657" w14:textId="77777777" w:rsidR="00B800E5" w:rsidRPr="000E759B" w:rsidRDefault="00B800E5" w:rsidP="00606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6FB53095" w14:textId="56F0ABFE" w:rsidR="00821618" w:rsidRPr="000E759B" w:rsidRDefault="00821618" w:rsidP="00821618">
      <w:pPr>
        <w:tabs>
          <w:tab w:val="left" w:pos="9214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 xml:space="preserve">ในปี </w:t>
      </w:r>
      <w:r w:rsidR="008845C2" w:rsidRPr="000E759B">
        <w:rPr>
          <w:rFonts w:ascii="BrowalliaUPC" w:hAnsi="BrowalliaUPC" w:cs="BrowalliaUPC"/>
          <w:sz w:val="28"/>
          <w:szCs w:val="28"/>
        </w:rPr>
        <w:t>2564</w:t>
      </w:r>
      <w:r w:rsidR="008845C2" w:rsidRPr="000E759B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บริษัทได้กู้ยืมเงินจาก</w:t>
      </w:r>
      <w:r w:rsidR="000C27C3" w:rsidRPr="000E759B">
        <w:rPr>
          <w:rFonts w:ascii="BrowalliaUPC" w:hAnsi="BrowalliaUPC" w:cs="BrowalliaUPC"/>
          <w:sz w:val="28"/>
          <w:szCs w:val="28"/>
          <w:cs/>
        </w:rPr>
        <w:t>ญาติกรรมการ</w:t>
      </w:r>
      <w:r w:rsidRPr="000E759B">
        <w:rPr>
          <w:rFonts w:ascii="BrowalliaUPC" w:hAnsi="BrowalliaUPC" w:cs="BrowalliaUPC"/>
          <w:sz w:val="28"/>
          <w:szCs w:val="28"/>
          <w:cs/>
        </w:rPr>
        <w:t>เป็นจำนวนเงินรวม</w:t>
      </w:r>
      <w:r w:rsidR="008845C2" w:rsidRPr="000E759B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845C2" w:rsidRPr="000E759B">
        <w:rPr>
          <w:rFonts w:ascii="BrowalliaUPC" w:hAnsi="BrowalliaUPC" w:cs="BrowalliaUPC"/>
          <w:sz w:val="28"/>
          <w:szCs w:val="28"/>
        </w:rPr>
        <w:t>83.75</w:t>
      </w:r>
      <w:r w:rsidR="00290E8F" w:rsidRPr="000E759B">
        <w:rPr>
          <w:rFonts w:ascii="BrowalliaUPC" w:hAnsi="BrowalliaUPC" w:cs="BrowalliaUPC"/>
          <w:sz w:val="28"/>
          <w:szCs w:val="28"/>
          <w:cs/>
        </w:rPr>
        <w:t xml:space="preserve"> ล้านบาท</w:t>
      </w:r>
      <w:r w:rsidR="00AA27CD"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โดยไม่มีหลักประกัน </w:t>
      </w:r>
      <w:r w:rsidR="000441B2" w:rsidRPr="000E759B">
        <w:rPr>
          <w:rFonts w:ascii="BrowalliaUPC" w:hAnsi="BrowalliaUPC" w:cs="BrowalliaUPC"/>
          <w:sz w:val="28"/>
          <w:szCs w:val="28"/>
          <w:cs/>
        </w:rPr>
        <w:t xml:space="preserve">และมีอัตราดอกเบี้ยร้อยละ </w:t>
      </w:r>
      <w:r w:rsidR="000441B2" w:rsidRPr="000E759B">
        <w:rPr>
          <w:rFonts w:ascii="BrowalliaUPC" w:hAnsi="BrowalliaUPC" w:cs="BrowalliaUPC"/>
          <w:sz w:val="28"/>
          <w:szCs w:val="28"/>
        </w:rPr>
        <w:t xml:space="preserve">MLR-0.25 </w:t>
      </w:r>
      <w:r w:rsidR="000441B2" w:rsidRPr="000E759B">
        <w:rPr>
          <w:rFonts w:ascii="BrowalliaUPC" w:hAnsi="BrowalliaUPC" w:cs="BrowalliaUPC"/>
          <w:sz w:val="28"/>
          <w:szCs w:val="28"/>
          <w:cs/>
        </w:rPr>
        <w:t>ต่อปี</w:t>
      </w:r>
      <w:r w:rsidR="000441B2"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เพื่อนำเงินไปชำระหนี้กับสถาบันการเงินแห่งหนึ่งก่อนครบกำหนด และลดภาระดอกเบี้ย โดยมีกำหนดการผ่อนจ่ายชำระคืนเงินต้นและดอกเบี้ยเป็น</w:t>
      </w:r>
      <w:r w:rsidRPr="000E759B">
        <w:rPr>
          <w:rFonts w:ascii="BrowalliaUPC" w:hAnsi="BrowalliaUPC" w:cs="BrowalliaUPC"/>
          <w:sz w:val="28"/>
          <w:szCs w:val="28"/>
        </w:rPr>
        <w:t xml:space="preserve"> 84 </w:t>
      </w:r>
      <w:r w:rsidRPr="000E759B">
        <w:rPr>
          <w:rFonts w:ascii="BrowalliaUPC" w:hAnsi="BrowalliaUPC" w:cs="BrowalliaUPC"/>
          <w:sz w:val="28"/>
          <w:szCs w:val="28"/>
          <w:cs/>
        </w:rPr>
        <w:t>งวดรายเดือน งวดละ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="00037F77" w:rsidRPr="000E759B">
        <w:rPr>
          <w:rFonts w:ascii="BrowalliaUPC" w:hAnsi="BrowalliaUPC" w:cs="BrowalliaUPC"/>
          <w:sz w:val="28"/>
          <w:szCs w:val="28"/>
        </w:rPr>
        <w:t>1.00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ล้านบาท และชำระเงินต้นพร้อมดอกเบี้ยส่วนที่เหลือทั้งจำนวนงวดสุดท้าย ภายในวันที่</w:t>
      </w:r>
      <w:r w:rsidRPr="000E759B">
        <w:rPr>
          <w:rFonts w:ascii="BrowalliaUPC" w:hAnsi="BrowalliaUPC" w:cs="BrowalliaUPC"/>
          <w:sz w:val="28"/>
          <w:szCs w:val="28"/>
        </w:rPr>
        <w:t xml:space="preserve"> 25 </w:t>
      </w:r>
      <w:r w:rsidRPr="000E759B">
        <w:rPr>
          <w:rFonts w:ascii="BrowalliaUPC" w:hAnsi="BrowalliaUPC" w:cs="BrowalliaUPC"/>
          <w:sz w:val="28"/>
          <w:szCs w:val="28"/>
          <w:cs/>
        </w:rPr>
        <w:t>กันยายน</w:t>
      </w:r>
      <w:r w:rsidRPr="000E759B">
        <w:rPr>
          <w:rFonts w:ascii="BrowalliaUPC" w:hAnsi="BrowalliaUPC" w:cs="BrowalliaUPC"/>
          <w:sz w:val="28"/>
          <w:szCs w:val="28"/>
        </w:rPr>
        <w:t xml:space="preserve"> 2571</w:t>
      </w:r>
    </w:p>
    <w:p w14:paraId="305B800C" w14:textId="77777777" w:rsidR="003F51DC" w:rsidRPr="000E759B" w:rsidRDefault="003F51DC" w:rsidP="00821618">
      <w:pPr>
        <w:tabs>
          <w:tab w:val="left" w:pos="9214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1E574740" w14:textId="59AC8C2A" w:rsidR="003F51DC" w:rsidRPr="000E759B" w:rsidRDefault="00D45956" w:rsidP="00821618">
      <w:pPr>
        <w:tabs>
          <w:tab w:val="left" w:pos="9214"/>
        </w:tabs>
        <w:ind w:left="426"/>
        <w:jc w:val="thaiDistribute"/>
        <w:rPr>
          <w:rFonts w:ascii="BrowalliaUPC" w:hAnsi="BrowalliaUPC" w:cs="BrowalliaUPC"/>
          <w:spacing w:val="-4"/>
          <w:sz w:val="28"/>
          <w:szCs w:val="28"/>
        </w:rPr>
      </w:pPr>
      <w:r w:rsidRPr="000E759B">
        <w:rPr>
          <w:rFonts w:ascii="BrowalliaUPC" w:eastAsia="Cordia New" w:hAnsi="BrowalliaUPC" w:cs="BrowalliaUPC"/>
          <w:sz w:val="28"/>
          <w:szCs w:val="28"/>
          <w:cs/>
          <w:lang w:eastAsia="th-TH"/>
        </w:rPr>
        <w:t xml:space="preserve">เมื่อวันที่ </w:t>
      </w:r>
      <w:r w:rsidRPr="000E759B">
        <w:rPr>
          <w:rFonts w:ascii="BrowalliaUPC" w:eastAsia="Cordia New" w:hAnsi="BrowalliaUPC" w:cs="BrowalliaUPC"/>
          <w:sz w:val="28"/>
          <w:szCs w:val="28"/>
          <w:lang w:eastAsia="th-TH"/>
        </w:rPr>
        <w:t xml:space="preserve">26 </w:t>
      </w:r>
      <w:r w:rsidRPr="000E759B">
        <w:rPr>
          <w:rFonts w:ascii="BrowalliaUPC" w:eastAsia="Cordia New" w:hAnsi="BrowalliaUPC" w:cs="BrowalliaUPC"/>
          <w:sz w:val="28"/>
          <w:szCs w:val="28"/>
          <w:cs/>
          <w:lang w:eastAsia="th-TH"/>
        </w:rPr>
        <w:t xml:space="preserve">เมษายน </w:t>
      </w:r>
      <w:r w:rsidRPr="000E759B">
        <w:rPr>
          <w:rFonts w:ascii="BrowalliaUPC" w:eastAsia="Cordia New" w:hAnsi="BrowalliaUPC" w:cs="BrowalliaUPC"/>
          <w:sz w:val="28"/>
          <w:szCs w:val="28"/>
          <w:lang w:eastAsia="th-TH"/>
        </w:rPr>
        <w:t xml:space="preserve">2566 </w:t>
      </w:r>
      <w:r w:rsidRPr="000E759B">
        <w:rPr>
          <w:rFonts w:ascii="BrowalliaUPC" w:eastAsia="Cordia New" w:hAnsi="BrowalliaUPC" w:cs="BrowalliaUPC"/>
          <w:sz w:val="28"/>
          <w:szCs w:val="28"/>
          <w:cs/>
          <w:lang w:eastAsia="th-TH"/>
        </w:rPr>
        <w:t xml:space="preserve">บริษัททำบันทึกข้อตกลงเปลี่ยนแปลงเงื่อนไขการพักชำระหนี้เงินต้น สำหรับงวดเดือนพฤษภาคม ถึงเดือนธันวาคม </w:t>
      </w:r>
      <w:r w:rsidRPr="000E759B">
        <w:rPr>
          <w:rFonts w:ascii="BrowalliaUPC" w:eastAsia="Cordia New" w:hAnsi="BrowalliaUPC" w:cs="BrowalliaUPC"/>
          <w:sz w:val="28"/>
          <w:szCs w:val="28"/>
          <w:lang w:eastAsia="th-TH"/>
        </w:rPr>
        <w:t xml:space="preserve">2566 </w:t>
      </w:r>
      <w:r w:rsidRPr="000E759B">
        <w:rPr>
          <w:rFonts w:ascii="BrowalliaUPC" w:eastAsia="Cordia New" w:hAnsi="BrowalliaUPC" w:cs="BrowalliaUPC"/>
          <w:sz w:val="28"/>
          <w:szCs w:val="28"/>
          <w:cs/>
          <w:lang w:eastAsia="th-TH"/>
        </w:rPr>
        <w:t xml:space="preserve">รวม </w:t>
      </w:r>
      <w:r w:rsidRPr="000E759B">
        <w:rPr>
          <w:rFonts w:ascii="BrowalliaUPC" w:eastAsia="Cordia New" w:hAnsi="BrowalliaUPC" w:cs="BrowalliaUPC"/>
          <w:sz w:val="28"/>
          <w:szCs w:val="28"/>
          <w:lang w:eastAsia="th-TH"/>
        </w:rPr>
        <w:t xml:space="preserve">8 </w:t>
      </w:r>
      <w:r w:rsidRPr="000E759B">
        <w:rPr>
          <w:rFonts w:ascii="BrowalliaUPC" w:eastAsia="Cordia New" w:hAnsi="BrowalliaUPC" w:cs="BrowalliaUPC"/>
          <w:sz w:val="28"/>
          <w:szCs w:val="28"/>
          <w:cs/>
          <w:lang w:eastAsia="th-TH"/>
        </w:rPr>
        <w:t xml:space="preserve">งวด ต่อมาเมื่อวันที่ </w:t>
      </w:r>
      <w:r w:rsidRPr="000E759B">
        <w:rPr>
          <w:rFonts w:ascii="BrowalliaUPC" w:eastAsia="Cordia New" w:hAnsi="BrowalliaUPC" w:cs="BrowalliaUPC"/>
          <w:sz w:val="28"/>
          <w:szCs w:val="28"/>
          <w:lang w:eastAsia="th-TH"/>
        </w:rPr>
        <w:t xml:space="preserve">2 </w:t>
      </w:r>
      <w:r w:rsidRPr="000E759B">
        <w:rPr>
          <w:rFonts w:ascii="BrowalliaUPC" w:eastAsia="Cordia New" w:hAnsi="BrowalliaUPC" w:cs="BrowalliaUPC"/>
          <w:sz w:val="28"/>
          <w:szCs w:val="28"/>
          <w:cs/>
          <w:lang w:eastAsia="th-TH"/>
        </w:rPr>
        <w:t xml:space="preserve">กุมภาพันธ์ </w:t>
      </w:r>
      <w:r w:rsidRPr="000E759B">
        <w:rPr>
          <w:rFonts w:ascii="BrowalliaUPC" w:eastAsia="Cordia New" w:hAnsi="BrowalliaUPC" w:cs="BrowalliaUPC"/>
          <w:sz w:val="28"/>
          <w:szCs w:val="28"/>
          <w:lang w:eastAsia="th-TH"/>
        </w:rPr>
        <w:t xml:space="preserve">2567 </w:t>
      </w:r>
      <w:r w:rsidRPr="000E759B">
        <w:rPr>
          <w:rFonts w:ascii="BrowalliaUPC" w:eastAsia="Cordia New" w:hAnsi="BrowalliaUPC" w:cs="BrowalliaUPC"/>
          <w:sz w:val="28"/>
          <w:szCs w:val="28"/>
          <w:cs/>
          <w:lang w:eastAsia="th-TH"/>
        </w:rPr>
        <w:t xml:space="preserve">บริษัททำบันทึกข้อตกลงเปลี่ยนแปลงเงื่อนไขการพักชำระเงินต้น ฉบับที่ </w:t>
      </w:r>
      <w:r w:rsidRPr="000E759B">
        <w:rPr>
          <w:rFonts w:ascii="BrowalliaUPC" w:eastAsia="Cordia New" w:hAnsi="BrowalliaUPC" w:cs="BrowalliaUPC"/>
          <w:sz w:val="28"/>
          <w:szCs w:val="28"/>
          <w:lang w:eastAsia="th-TH"/>
        </w:rPr>
        <w:t xml:space="preserve">2 </w:t>
      </w:r>
      <w:r w:rsidRPr="000E759B">
        <w:rPr>
          <w:rFonts w:ascii="BrowalliaUPC" w:eastAsia="Cordia New" w:hAnsi="BrowalliaUPC" w:cs="BrowalliaUPC"/>
          <w:sz w:val="28"/>
          <w:szCs w:val="28"/>
          <w:cs/>
          <w:lang w:eastAsia="th-TH"/>
        </w:rPr>
        <w:t xml:space="preserve">ตั้งแต่เดือนมกราคมถึงเดือนสิงหาคม </w:t>
      </w:r>
      <w:r w:rsidRPr="000E759B">
        <w:rPr>
          <w:rFonts w:ascii="BrowalliaUPC" w:eastAsia="Cordia New" w:hAnsi="BrowalliaUPC" w:cs="BrowalliaUPC"/>
          <w:sz w:val="28"/>
          <w:szCs w:val="28"/>
          <w:lang w:eastAsia="th-TH"/>
        </w:rPr>
        <w:t xml:space="preserve">2567 </w:t>
      </w:r>
      <w:r w:rsidRPr="000E759B">
        <w:rPr>
          <w:rFonts w:ascii="BrowalliaUPC" w:eastAsia="Cordia New" w:hAnsi="BrowalliaUPC" w:cs="BrowalliaUPC"/>
          <w:sz w:val="28"/>
          <w:szCs w:val="28"/>
          <w:cs/>
          <w:lang w:eastAsia="th-TH"/>
        </w:rPr>
        <w:t xml:space="preserve">รวม </w:t>
      </w:r>
      <w:r w:rsidRPr="000E759B">
        <w:rPr>
          <w:rFonts w:ascii="BrowalliaUPC" w:eastAsia="Cordia New" w:hAnsi="BrowalliaUPC" w:cs="BrowalliaUPC"/>
          <w:sz w:val="28"/>
          <w:szCs w:val="28"/>
          <w:lang w:eastAsia="th-TH"/>
        </w:rPr>
        <w:t xml:space="preserve">8 </w:t>
      </w:r>
      <w:r w:rsidRPr="000E759B">
        <w:rPr>
          <w:rFonts w:ascii="BrowalliaUPC" w:eastAsia="Cordia New" w:hAnsi="BrowalliaUPC" w:cs="BrowalliaUPC"/>
          <w:sz w:val="28"/>
          <w:szCs w:val="28"/>
          <w:cs/>
          <w:lang w:eastAsia="th-TH"/>
        </w:rPr>
        <w:t>งวด โดยผู้ให้กู้ยินยอมให้บริษัทชำระเฉพาะดอกเบี้ยให้แก่ผู้ให้กู้ ซึ่งบริษัทจะชำระหนี้ทั้งจำนวนตามสัญญาเงินกู้ให้แก่ผู้ให้กู้ภายใน</w:t>
      </w:r>
      <w:r w:rsidRPr="000E759B">
        <w:rPr>
          <w:rFonts w:ascii="BrowalliaUPC" w:eastAsia="Cordia New" w:hAnsi="BrowalliaUPC" w:cs="BrowalliaUPC"/>
          <w:sz w:val="28"/>
          <w:szCs w:val="28"/>
          <w:cs/>
          <w:lang w:eastAsia="th-TH"/>
        </w:rPr>
        <w:br/>
        <w:t xml:space="preserve">ปี </w:t>
      </w:r>
      <w:r w:rsidRPr="000E759B">
        <w:rPr>
          <w:rFonts w:ascii="BrowalliaUPC" w:eastAsia="Cordia New" w:hAnsi="BrowalliaUPC" w:cs="BrowalliaUPC"/>
          <w:sz w:val="28"/>
          <w:szCs w:val="28"/>
          <w:lang w:eastAsia="th-TH"/>
        </w:rPr>
        <w:t>2571</w:t>
      </w:r>
    </w:p>
    <w:p w14:paraId="0A04D515" w14:textId="77777777" w:rsidR="00606E5F" w:rsidRPr="000E759B" w:rsidRDefault="00606E5F">
      <w:pPr>
        <w:rPr>
          <w:rFonts w:ascii="BrowalliaUPC" w:hAnsi="BrowalliaUPC" w:cs="BrowalliaUPC"/>
          <w:sz w:val="28"/>
          <w:szCs w:val="28"/>
        </w:rPr>
      </w:pPr>
    </w:p>
    <w:p w14:paraId="6888D7C3" w14:textId="77777777" w:rsidR="004F2363" w:rsidRPr="000E759B" w:rsidRDefault="004F2363">
      <w:pPr>
        <w:rPr>
          <w:rFonts w:ascii="BrowalliaUPC" w:hAnsi="BrowalliaUPC" w:cs="BrowalliaUPC"/>
          <w:sz w:val="28"/>
          <w:szCs w:val="28"/>
        </w:rPr>
      </w:pPr>
    </w:p>
    <w:p w14:paraId="3F0D126E" w14:textId="77777777" w:rsidR="004F2363" w:rsidRPr="000E759B" w:rsidRDefault="004F2363">
      <w:pPr>
        <w:rPr>
          <w:rFonts w:ascii="BrowalliaUPC" w:hAnsi="BrowalliaUPC" w:cs="BrowalliaUPC"/>
          <w:sz w:val="28"/>
          <w:szCs w:val="28"/>
        </w:rPr>
      </w:pPr>
    </w:p>
    <w:p w14:paraId="64635420" w14:textId="77777777" w:rsidR="004F2363" w:rsidRPr="000E759B" w:rsidRDefault="004F2363">
      <w:pPr>
        <w:rPr>
          <w:rFonts w:ascii="BrowalliaUPC" w:hAnsi="BrowalliaUPC" w:cs="BrowalliaUPC"/>
          <w:sz w:val="28"/>
          <w:szCs w:val="28"/>
        </w:rPr>
      </w:pPr>
    </w:p>
    <w:p w14:paraId="668FD7A7" w14:textId="77777777" w:rsidR="004F2363" w:rsidRPr="000E759B" w:rsidRDefault="004F2363">
      <w:pPr>
        <w:rPr>
          <w:rFonts w:ascii="BrowalliaUPC" w:hAnsi="BrowalliaUPC" w:cs="BrowalliaUPC"/>
          <w:sz w:val="28"/>
          <w:szCs w:val="28"/>
        </w:rPr>
      </w:pPr>
    </w:p>
    <w:p w14:paraId="3C3194D8" w14:textId="77777777" w:rsidR="004F2363" w:rsidRPr="000E759B" w:rsidRDefault="004F2363">
      <w:pPr>
        <w:rPr>
          <w:rFonts w:ascii="BrowalliaUPC" w:hAnsi="BrowalliaUPC" w:cs="BrowalliaUPC"/>
          <w:sz w:val="28"/>
          <w:szCs w:val="28"/>
        </w:rPr>
      </w:pPr>
    </w:p>
    <w:p w14:paraId="776C525F" w14:textId="77777777" w:rsidR="004F2363" w:rsidRPr="000E759B" w:rsidRDefault="004F2363">
      <w:pPr>
        <w:rPr>
          <w:rFonts w:ascii="BrowalliaUPC" w:hAnsi="BrowalliaUPC" w:cs="BrowalliaUPC"/>
          <w:sz w:val="28"/>
          <w:szCs w:val="28"/>
        </w:rPr>
      </w:pPr>
    </w:p>
    <w:p w14:paraId="6907322D" w14:textId="05A89112" w:rsidR="00480F48" w:rsidRPr="000E759B" w:rsidRDefault="00480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</w:rPr>
        <w:br w:type="page"/>
      </w:r>
    </w:p>
    <w:p w14:paraId="7C85F97E" w14:textId="77777777" w:rsidR="00867702" w:rsidRPr="000E759B" w:rsidRDefault="00867702" w:rsidP="00867702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0E759B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เงินสดและรายการเทียบเท่าเงินสด</w:t>
      </w:r>
    </w:p>
    <w:p w14:paraId="3AC152C8" w14:textId="77777777" w:rsidR="00867702" w:rsidRPr="000E759B" w:rsidRDefault="00867702" w:rsidP="00867702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  <w:cs/>
          <w:lang w:val="th-TH"/>
        </w:rPr>
      </w:pPr>
    </w:p>
    <w:tbl>
      <w:tblPr>
        <w:tblW w:w="901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65"/>
        <w:gridCol w:w="1170"/>
        <w:gridCol w:w="252"/>
        <w:gridCol w:w="1188"/>
        <w:gridCol w:w="236"/>
        <w:gridCol w:w="1159"/>
        <w:gridCol w:w="236"/>
        <w:gridCol w:w="1208"/>
      </w:tblGrid>
      <w:tr w:rsidR="00867702" w:rsidRPr="000E759B" w14:paraId="258A1D05" w14:textId="77777777" w:rsidTr="007A2791">
        <w:tc>
          <w:tcPr>
            <w:tcW w:w="3565" w:type="dxa"/>
          </w:tcPr>
          <w:p w14:paraId="25918DD0" w14:textId="77777777" w:rsidR="00867702" w:rsidRPr="000E759B" w:rsidRDefault="00867702" w:rsidP="00355D27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449" w:type="dxa"/>
            <w:gridSpan w:val="7"/>
          </w:tcPr>
          <w:p w14:paraId="5BFA1F28" w14:textId="77777777" w:rsidR="00867702" w:rsidRPr="000E759B" w:rsidRDefault="00867702" w:rsidP="00355D27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867702" w:rsidRPr="000E759B" w14:paraId="7CACCFE4" w14:textId="77777777" w:rsidTr="007A2791">
        <w:tc>
          <w:tcPr>
            <w:tcW w:w="3565" w:type="dxa"/>
          </w:tcPr>
          <w:p w14:paraId="3E881A57" w14:textId="77777777" w:rsidR="00867702" w:rsidRPr="000E759B" w:rsidRDefault="00867702" w:rsidP="00355D27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06674710" w14:textId="77777777" w:rsidR="00867702" w:rsidRPr="000E759B" w:rsidRDefault="00867702" w:rsidP="00355D27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31DE0EB" w14:textId="77777777" w:rsidR="00867702" w:rsidRPr="000E759B" w:rsidRDefault="00867702" w:rsidP="00355D27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03" w:type="dxa"/>
            <w:gridSpan w:val="3"/>
            <w:tcBorders>
              <w:bottom w:val="single" w:sz="4" w:space="0" w:color="auto"/>
            </w:tcBorders>
          </w:tcPr>
          <w:p w14:paraId="6C4A625F" w14:textId="744EAF36" w:rsidR="00867702" w:rsidRPr="000E759B" w:rsidRDefault="00867702" w:rsidP="00355D27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เฉพาะบริษัท</w:t>
            </w:r>
          </w:p>
        </w:tc>
      </w:tr>
      <w:tr w:rsidR="00271B11" w:rsidRPr="000E759B" w14:paraId="3C10916F" w14:textId="77777777" w:rsidTr="007A2791">
        <w:tc>
          <w:tcPr>
            <w:tcW w:w="3565" w:type="dxa"/>
          </w:tcPr>
          <w:p w14:paraId="0CB067ED" w14:textId="77777777" w:rsidR="00271B11" w:rsidRPr="000E759B" w:rsidRDefault="00271B11" w:rsidP="00271B11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F9994" w14:textId="2839D50A" w:rsidR="00271B11" w:rsidRPr="000E759B" w:rsidRDefault="00271B11" w:rsidP="00271B11">
            <w:pPr>
              <w:tabs>
                <w:tab w:val="clear" w:pos="907"/>
              </w:tabs>
              <w:spacing w:line="240" w:lineRule="auto"/>
              <w:ind w:right="-2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252" w:type="dxa"/>
            <w:vAlign w:val="bottom"/>
          </w:tcPr>
          <w:p w14:paraId="2E03C298" w14:textId="77777777" w:rsidR="00271B11" w:rsidRPr="000E759B" w:rsidRDefault="00271B11" w:rsidP="00271B11">
            <w:pPr>
              <w:tabs>
                <w:tab w:val="clear" w:pos="907"/>
              </w:tabs>
              <w:spacing w:line="240" w:lineRule="auto"/>
              <w:ind w:right="-2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614D1669" w14:textId="3E497E46" w:rsidR="00271B11" w:rsidRPr="000E759B" w:rsidRDefault="00271B11" w:rsidP="00271B11">
            <w:pPr>
              <w:tabs>
                <w:tab w:val="clear" w:pos="907"/>
              </w:tabs>
              <w:spacing w:line="240" w:lineRule="auto"/>
              <w:ind w:right="-2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bottom"/>
          </w:tcPr>
          <w:p w14:paraId="6561A823" w14:textId="77777777" w:rsidR="00271B11" w:rsidRPr="000E759B" w:rsidRDefault="00271B11" w:rsidP="00271B11">
            <w:pPr>
              <w:tabs>
                <w:tab w:val="clear" w:pos="907"/>
              </w:tabs>
              <w:spacing w:line="240" w:lineRule="auto"/>
              <w:ind w:right="-2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6E7C396D" w14:textId="7AD83622" w:rsidR="00271B11" w:rsidRPr="000E759B" w:rsidRDefault="00271B11" w:rsidP="00271B11">
            <w:pPr>
              <w:tabs>
                <w:tab w:val="clear" w:pos="907"/>
              </w:tabs>
              <w:spacing w:line="240" w:lineRule="auto"/>
              <w:ind w:right="-2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bottom"/>
          </w:tcPr>
          <w:p w14:paraId="2EB40E53" w14:textId="77777777" w:rsidR="00271B11" w:rsidRPr="000E759B" w:rsidRDefault="00271B11" w:rsidP="00271B11">
            <w:pPr>
              <w:tabs>
                <w:tab w:val="clear" w:pos="907"/>
              </w:tabs>
              <w:spacing w:line="240" w:lineRule="auto"/>
              <w:ind w:right="-2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4C964637" w14:textId="7C7547E2" w:rsidR="00271B11" w:rsidRPr="000E759B" w:rsidRDefault="00271B11" w:rsidP="00271B11">
            <w:pPr>
              <w:tabs>
                <w:tab w:val="clear" w:pos="907"/>
              </w:tabs>
              <w:spacing w:line="240" w:lineRule="auto"/>
              <w:ind w:right="-2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</w:tr>
      <w:tr w:rsidR="00F54EA6" w:rsidRPr="000E759B" w14:paraId="40E11292" w14:textId="77777777" w:rsidTr="007A2791">
        <w:tc>
          <w:tcPr>
            <w:tcW w:w="3565" w:type="dxa"/>
          </w:tcPr>
          <w:p w14:paraId="00293EF8" w14:textId="77777777" w:rsidR="00F54EA6" w:rsidRPr="000E759B" w:rsidRDefault="00F54EA6" w:rsidP="00271B11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96156C2" w14:textId="77777777" w:rsidR="00F54EA6" w:rsidRPr="000E759B" w:rsidRDefault="00F54EA6" w:rsidP="00271B11">
            <w:pPr>
              <w:tabs>
                <w:tab w:val="clear" w:pos="907"/>
              </w:tabs>
              <w:spacing w:line="240" w:lineRule="auto"/>
              <w:ind w:right="-2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364A1FD4" w14:textId="77777777" w:rsidR="00F54EA6" w:rsidRPr="000E759B" w:rsidRDefault="00F54EA6" w:rsidP="00271B11">
            <w:pPr>
              <w:tabs>
                <w:tab w:val="clear" w:pos="907"/>
              </w:tabs>
              <w:spacing w:line="240" w:lineRule="auto"/>
              <w:ind w:right="-2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54B3D797" w14:textId="77777777" w:rsidR="00F54EA6" w:rsidRPr="000E759B" w:rsidRDefault="00F54EA6" w:rsidP="00271B11">
            <w:pPr>
              <w:tabs>
                <w:tab w:val="clear" w:pos="907"/>
              </w:tabs>
              <w:spacing w:line="240" w:lineRule="auto"/>
              <w:ind w:right="-2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6291F4" w14:textId="77777777" w:rsidR="00F54EA6" w:rsidRPr="000E759B" w:rsidRDefault="00F54EA6" w:rsidP="00271B11">
            <w:pPr>
              <w:tabs>
                <w:tab w:val="clear" w:pos="907"/>
              </w:tabs>
              <w:spacing w:line="240" w:lineRule="auto"/>
              <w:ind w:right="-2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6A85E5CD" w14:textId="77777777" w:rsidR="00F54EA6" w:rsidRPr="000E759B" w:rsidRDefault="00F54EA6" w:rsidP="00271B11">
            <w:pPr>
              <w:tabs>
                <w:tab w:val="clear" w:pos="907"/>
              </w:tabs>
              <w:spacing w:line="240" w:lineRule="auto"/>
              <w:ind w:right="-2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DCDD11A" w14:textId="77777777" w:rsidR="00F54EA6" w:rsidRPr="000E759B" w:rsidRDefault="00F54EA6" w:rsidP="00271B11">
            <w:pPr>
              <w:tabs>
                <w:tab w:val="clear" w:pos="907"/>
              </w:tabs>
              <w:spacing w:line="240" w:lineRule="auto"/>
              <w:ind w:right="-2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4BDB8DF0" w14:textId="77777777" w:rsidR="00F54EA6" w:rsidRPr="000E759B" w:rsidRDefault="00F54EA6" w:rsidP="00271B11">
            <w:pPr>
              <w:tabs>
                <w:tab w:val="clear" w:pos="907"/>
              </w:tabs>
              <w:spacing w:line="240" w:lineRule="auto"/>
              <w:ind w:right="-2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B2633" w:rsidRPr="000E759B" w14:paraId="4C587511" w14:textId="77777777" w:rsidTr="007A2791">
        <w:tc>
          <w:tcPr>
            <w:tcW w:w="3565" w:type="dxa"/>
          </w:tcPr>
          <w:p w14:paraId="7D3767EB" w14:textId="77777777" w:rsidR="006B2633" w:rsidRPr="000E759B" w:rsidRDefault="006B2633" w:rsidP="006B2633">
            <w:pPr>
              <w:pStyle w:val="a6"/>
              <w:tabs>
                <w:tab w:val="left" w:pos="1260"/>
              </w:tabs>
              <w:jc w:val="lef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เงินสด</w:t>
            </w:r>
          </w:p>
        </w:tc>
        <w:tc>
          <w:tcPr>
            <w:tcW w:w="1170" w:type="dxa"/>
            <w:shd w:val="clear" w:color="auto" w:fill="auto"/>
          </w:tcPr>
          <w:p w14:paraId="519A9CE1" w14:textId="37216F3F" w:rsidR="006B2633" w:rsidRPr="000E759B" w:rsidRDefault="006B2633" w:rsidP="006B263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82</w:t>
            </w:r>
          </w:p>
        </w:tc>
        <w:tc>
          <w:tcPr>
            <w:tcW w:w="252" w:type="dxa"/>
            <w:shd w:val="clear" w:color="auto" w:fill="auto"/>
          </w:tcPr>
          <w:p w14:paraId="33813CFB" w14:textId="77777777" w:rsidR="006B2633" w:rsidRPr="000E759B" w:rsidRDefault="006B2633" w:rsidP="006B2633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000D297A" w14:textId="0A653AC3" w:rsidR="006B2633" w:rsidRPr="000E759B" w:rsidRDefault="006B2633" w:rsidP="006B263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285</w:t>
            </w:r>
          </w:p>
        </w:tc>
        <w:tc>
          <w:tcPr>
            <w:tcW w:w="236" w:type="dxa"/>
          </w:tcPr>
          <w:p w14:paraId="13FCDAF4" w14:textId="77777777" w:rsidR="006B2633" w:rsidRPr="000E759B" w:rsidRDefault="006B2633" w:rsidP="006B263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9" w:type="dxa"/>
          </w:tcPr>
          <w:p w14:paraId="66688DDE" w14:textId="688C0E59" w:rsidR="006B2633" w:rsidRPr="000E759B" w:rsidRDefault="006B2633" w:rsidP="006B263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66</w:t>
            </w:r>
          </w:p>
        </w:tc>
        <w:tc>
          <w:tcPr>
            <w:tcW w:w="236" w:type="dxa"/>
          </w:tcPr>
          <w:p w14:paraId="5417733B" w14:textId="77777777" w:rsidR="006B2633" w:rsidRPr="000E759B" w:rsidRDefault="006B2633" w:rsidP="006B2633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208" w:type="dxa"/>
          </w:tcPr>
          <w:p w14:paraId="22AC702F" w14:textId="64C3802F" w:rsidR="006B2633" w:rsidRPr="000E759B" w:rsidRDefault="006B2633" w:rsidP="006B263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270</w:t>
            </w:r>
          </w:p>
        </w:tc>
      </w:tr>
      <w:tr w:rsidR="006B2633" w:rsidRPr="000E759B" w14:paraId="357184E3" w14:textId="77777777" w:rsidTr="007A2791">
        <w:tc>
          <w:tcPr>
            <w:tcW w:w="3565" w:type="dxa"/>
          </w:tcPr>
          <w:p w14:paraId="788FFDA4" w14:textId="77777777" w:rsidR="006B2633" w:rsidRPr="000E759B" w:rsidRDefault="006B2633" w:rsidP="006B2633">
            <w:pPr>
              <w:pStyle w:val="a6"/>
              <w:tabs>
                <w:tab w:val="left" w:pos="1260"/>
              </w:tabs>
              <w:jc w:val="lef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เงินฝากธนาคาร</w:t>
            </w:r>
          </w:p>
        </w:tc>
        <w:tc>
          <w:tcPr>
            <w:tcW w:w="1170" w:type="dxa"/>
            <w:shd w:val="clear" w:color="auto" w:fill="auto"/>
          </w:tcPr>
          <w:p w14:paraId="47026F12" w14:textId="77777777" w:rsidR="006B2633" w:rsidRPr="000E759B" w:rsidRDefault="006B2633" w:rsidP="006B263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436BCDFF" w14:textId="77777777" w:rsidR="006B2633" w:rsidRPr="000E759B" w:rsidRDefault="006B2633" w:rsidP="006B2633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19CA7BEB" w14:textId="77777777" w:rsidR="006B2633" w:rsidRPr="000E759B" w:rsidRDefault="006B2633" w:rsidP="006B263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009667" w14:textId="77777777" w:rsidR="006B2633" w:rsidRPr="000E759B" w:rsidRDefault="006B2633" w:rsidP="006B263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9" w:type="dxa"/>
          </w:tcPr>
          <w:p w14:paraId="1996B175" w14:textId="77777777" w:rsidR="006B2633" w:rsidRPr="000E759B" w:rsidRDefault="006B2633" w:rsidP="006B263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228648" w14:textId="77777777" w:rsidR="006B2633" w:rsidRPr="000E759B" w:rsidRDefault="006B2633" w:rsidP="006B2633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208" w:type="dxa"/>
          </w:tcPr>
          <w:p w14:paraId="58865B83" w14:textId="77777777" w:rsidR="006B2633" w:rsidRPr="000E759B" w:rsidRDefault="006B2633" w:rsidP="006B263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6B2633" w:rsidRPr="000E759B" w14:paraId="16712136" w14:textId="77777777" w:rsidTr="007A2791">
        <w:tc>
          <w:tcPr>
            <w:tcW w:w="3565" w:type="dxa"/>
          </w:tcPr>
          <w:p w14:paraId="5F03B934" w14:textId="77777777" w:rsidR="006B2633" w:rsidRPr="000E759B" w:rsidRDefault="006B2633" w:rsidP="006B2633">
            <w:pPr>
              <w:tabs>
                <w:tab w:val="num" w:pos="540"/>
              </w:tabs>
              <w:spacing w:line="240" w:lineRule="auto"/>
              <w:ind w:firstLine="169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E4D755" w14:textId="600F5F6C" w:rsidR="006B2633" w:rsidRPr="000E759B" w:rsidRDefault="006B2633" w:rsidP="006B263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11,649</w:t>
            </w:r>
          </w:p>
        </w:tc>
        <w:tc>
          <w:tcPr>
            <w:tcW w:w="252" w:type="dxa"/>
            <w:shd w:val="clear" w:color="auto" w:fill="auto"/>
          </w:tcPr>
          <w:p w14:paraId="6225B0BE" w14:textId="77777777" w:rsidR="006B2633" w:rsidRPr="000E759B" w:rsidRDefault="006B2633" w:rsidP="006B2633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AFA5332" w14:textId="6A268692" w:rsidR="006B2633" w:rsidRPr="000E759B" w:rsidRDefault="006B2633" w:rsidP="006B263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10,214</w:t>
            </w:r>
          </w:p>
        </w:tc>
        <w:tc>
          <w:tcPr>
            <w:tcW w:w="236" w:type="dxa"/>
          </w:tcPr>
          <w:p w14:paraId="50568DC3" w14:textId="77777777" w:rsidR="006B2633" w:rsidRPr="000E759B" w:rsidRDefault="006B2633" w:rsidP="006B263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9" w:type="dxa"/>
          </w:tcPr>
          <w:p w14:paraId="2389618F" w14:textId="63058ECA" w:rsidR="006B2633" w:rsidRPr="000E759B" w:rsidRDefault="006B2633" w:rsidP="006B263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10,218</w:t>
            </w:r>
          </w:p>
        </w:tc>
        <w:tc>
          <w:tcPr>
            <w:tcW w:w="236" w:type="dxa"/>
          </w:tcPr>
          <w:p w14:paraId="68707E1E" w14:textId="77777777" w:rsidR="006B2633" w:rsidRPr="000E759B" w:rsidRDefault="006B2633" w:rsidP="006B2633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208" w:type="dxa"/>
          </w:tcPr>
          <w:p w14:paraId="3EA33691" w14:textId="3B1967D6" w:rsidR="006B2633" w:rsidRPr="000E759B" w:rsidRDefault="006B2633" w:rsidP="006B263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6,462</w:t>
            </w:r>
          </w:p>
        </w:tc>
      </w:tr>
      <w:tr w:rsidR="00F859C6" w:rsidRPr="000E759B" w14:paraId="3B6BCE7D" w14:textId="77777777" w:rsidTr="007A2791">
        <w:tc>
          <w:tcPr>
            <w:tcW w:w="3565" w:type="dxa"/>
          </w:tcPr>
          <w:p w14:paraId="05AFD5EE" w14:textId="3AD78C25" w:rsidR="00F859C6" w:rsidRPr="000E759B" w:rsidRDefault="00F859C6" w:rsidP="00F859C6">
            <w:pPr>
              <w:tabs>
                <w:tab w:val="num" w:pos="540"/>
              </w:tabs>
              <w:spacing w:line="240" w:lineRule="auto"/>
              <w:ind w:firstLine="169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AECF1F" w14:textId="720D3EFA" w:rsidR="00F859C6" w:rsidRPr="000E759B" w:rsidRDefault="00F859C6" w:rsidP="00F859C6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70,506</w:t>
            </w:r>
          </w:p>
        </w:tc>
        <w:tc>
          <w:tcPr>
            <w:tcW w:w="252" w:type="dxa"/>
            <w:shd w:val="clear" w:color="auto" w:fill="auto"/>
          </w:tcPr>
          <w:p w14:paraId="5E4CB2EC" w14:textId="77777777" w:rsidR="00F859C6" w:rsidRPr="000E759B" w:rsidRDefault="00F859C6" w:rsidP="00F859C6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F78FFB2" w14:textId="0D613624" w:rsidR="00F859C6" w:rsidRPr="000E759B" w:rsidRDefault="00F859C6" w:rsidP="00F859C6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30,085</w:t>
            </w:r>
          </w:p>
        </w:tc>
        <w:tc>
          <w:tcPr>
            <w:tcW w:w="236" w:type="dxa"/>
          </w:tcPr>
          <w:p w14:paraId="1FF62216" w14:textId="77777777" w:rsidR="00F859C6" w:rsidRPr="000E759B" w:rsidRDefault="00F859C6" w:rsidP="00F859C6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9" w:type="dxa"/>
          </w:tcPr>
          <w:p w14:paraId="40867857" w14:textId="2F3CF0DB" w:rsidR="00F859C6" w:rsidRPr="000E759B" w:rsidRDefault="00F859C6" w:rsidP="00F859C6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66,512</w:t>
            </w:r>
          </w:p>
        </w:tc>
        <w:tc>
          <w:tcPr>
            <w:tcW w:w="236" w:type="dxa"/>
          </w:tcPr>
          <w:p w14:paraId="01C36CFD" w14:textId="77777777" w:rsidR="00F859C6" w:rsidRPr="000E759B" w:rsidRDefault="00F859C6" w:rsidP="00F859C6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208" w:type="dxa"/>
          </w:tcPr>
          <w:p w14:paraId="4138CF0C" w14:textId="6693846C" w:rsidR="00F859C6" w:rsidRPr="000E759B" w:rsidRDefault="00F859C6" w:rsidP="00F859C6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26,927</w:t>
            </w:r>
          </w:p>
        </w:tc>
      </w:tr>
      <w:tr w:rsidR="00F859C6" w:rsidRPr="000E759B" w14:paraId="00CF069B" w14:textId="77777777" w:rsidTr="007A2791">
        <w:tc>
          <w:tcPr>
            <w:tcW w:w="3565" w:type="dxa"/>
            <w:vAlign w:val="center"/>
          </w:tcPr>
          <w:p w14:paraId="31DD54B2" w14:textId="77777777" w:rsidR="00F859C6" w:rsidRPr="000E759B" w:rsidRDefault="00F859C6" w:rsidP="00F859C6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3070EDA" w14:textId="5A813A45" w:rsidR="00F859C6" w:rsidRPr="000E759B" w:rsidRDefault="00F859C6" w:rsidP="00F859C6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82,237</w:t>
            </w:r>
          </w:p>
        </w:tc>
        <w:tc>
          <w:tcPr>
            <w:tcW w:w="252" w:type="dxa"/>
            <w:shd w:val="clear" w:color="auto" w:fill="auto"/>
          </w:tcPr>
          <w:p w14:paraId="10D1810A" w14:textId="77777777" w:rsidR="00F859C6" w:rsidRPr="000E759B" w:rsidRDefault="00F859C6" w:rsidP="00F859C6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05006D1" w14:textId="218BA9E1" w:rsidR="00F859C6" w:rsidRPr="000E759B" w:rsidRDefault="00F859C6" w:rsidP="00F859C6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40,584</w:t>
            </w:r>
          </w:p>
        </w:tc>
        <w:tc>
          <w:tcPr>
            <w:tcW w:w="236" w:type="dxa"/>
          </w:tcPr>
          <w:p w14:paraId="292263E2" w14:textId="77777777" w:rsidR="00F859C6" w:rsidRPr="000E759B" w:rsidRDefault="00F859C6" w:rsidP="00F859C6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12" w:space="0" w:color="auto"/>
            </w:tcBorders>
          </w:tcPr>
          <w:p w14:paraId="275E946B" w14:textId="0600CDE5" w:rsidR="00F859C6" w:rsidRPr="000E759B" w:rsidRDefault="00F859C6" w:rsidP="00F859C6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76,796</w:t>
            </w:r>
          </w:p>
        </w:tc>
        <w:tc>
          <w:tcPr>
            <w:tcW w:w="236" w:type="dxa"/>
          </w:tcPr>
          <w:p w14:paraId="72709300" w14:textId="77777777" w:rsidR="00F859C6" w:rsidRPr="000E759B" w:rsidRDefault="00F859C6" w:rsidP="00F859C6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12" w:space="0" w:color="auto"/>
            </w:tcBorders>
          </w:tcPr>
          <w:p w14:paraId="63C467CD" w14:textId="7A013C13" w:rsidR="00F859C6" w:rsidRPr="000E759B" w:rsidRDefault="00F859C6" w:rsidP="00F859C6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33,659</w:t>
            </w:r>
          </w:p>
        </w:tc>
      </w:tr>
    </w:tbl>
    <w:p w14:paraId="46A120A4" w14:textId="422777CA" w:rsidR="00F40B5B" w:rsidRPr="000E759B" w:rsidRDefault="00F40B5B" w:rsidP="00A658C0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  <w:lang w:val="th-TH"/>
        </w:rPr>
      </w:pPr>
    </w:p>
    <w:p w14:paraId="4228CB21" w14:textId="61003D85" w:rsidR="00867702" w:rsidRPr="000E759B" w:rsidRDefault="00867702" w:rsidP="00867702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  <w:lang w:val="th-TH"/>
        </w:rPr>
      </w:pPr>
      <w:r w:rsidRPr="000E759B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ลูกหนี้การค้า</w:t>
      </w:r>
      <w:r w:rsidR="00E00072" w:rsidRPr="000E759B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 xml:space="preserve"> - ลูกค้าทั่วไป</w:t>
      </w:r>
    </w:p>
    <w:p w14:paraId="320592CF" w14:textId="0B6EF995" w:rsidR="00867702" w:rsidRPr="000E759B" w:rsidRDefault="00867702" w:rsidP="00B36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500"/>
        </w:tabs>
        <w:spacing w:line="240" w:lineRule="auto"/>
        <w:jc w:val="thaiDistribute"/>
        <w:rPr>
          <w:rFonts w:ascii="BrowalliaUPC" w:eastAsia="Cordia New" w:hAnsi="BrowalliaUPC" w:cs="BrowalliaUPC"/>
          <w:sz w:val="28"/>
          <w:szCs w:val="28"/>
          <w:u w:val="single"/>
          <w:lang w:eastAsia="th-TH"/>
        </w:rPr>
      </w:pPr>
    </w:p>
    <w:p w14:paraId="1ADDDAE1" w14:textId="795708B6" w:rsidR="00867702" w:rsidRPr="000E759B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 xml:space="preserve">ยอดคงเหลือ ณ วันที่ </w:t>
      </w:r>
      <w:r w:rsidRPr="000E759B">
        <w:rPr>
          <w:rFonts w:ascii="BrowalliaUPC" w:hAnsi="BrowalliaUPC" w:cs="BrowalliaUPC"/>
          <w:sz w:val="28"/>
          <w:szCs w:val="28"/>
          <w:lang w:val="en-GB"/>
        </w:rPr>
        <w:t>31</w:t>
      </w: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 xml:space="preserve"> ธันวาคม </w:t>
      </w:r>
      <w:r w:rsidRPr="000E759B">
        <w:rPr>
          <w:rFonts w:ascii="BrowalliaUPC" w:hAnsi="BrowalliaUPC" w:cs="BrowalliaUPC"/>
          <w:sz w:val="28"/>
          <w:szCs w:val="28"/>
          <w:lang w:val="en-GB"/>
        </w:rPr>
        <w:t>25</w:t>
      </w:r>
      <w:r w:rsidR="00003246" w:rsidRPr="000E759B">
        <w:rPr>
          <w:rFonts w:ascii="BrowalliaUPC" w:hAnsi="BrowalliaUPC" w:cs="BrowalliaUPC"/>
          <w:sz w:val="28"/>
          <w:szCs w:val="28"/>
          <w:lang w:val="en-GB"/>
        </w:rPr>
        <w:t>67</w:t>
      </w: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 xml:space="preserve"> และ </w:t>
      </w:r>
      <w:r w:rsidRPr="000E759B">
        <w:rPr>
          <w:rFonts w:ascii="BrowalliaUPC" w:hAnsi="BrowalliaUPC" w:cs="BrowalliaUPC"/>
          <w:sz w:val="28"/>
          <w:szCs w:val="28"/>
          <w:lang w:val="en-GB"/>
        </w:rPr>
        <w:t>25</w:t>
      </w:r>
      <w:r w:rsidR="00003246" w:rsidRPr="000E759B">
        <w:rPr>
          <w:rFonts w:ascii="BrowalliaUPC" w:hAnsi="BrowalliaUPC" w:cs="BrowalliaUPC"/>
          <w:sz w:val="28"/>
          <w:szCs w:val="28"/>
          <w:lang w:val="en-GB"/>
        </w:rPr>
        <w:t>6</w:t>
      </w:r>
      <w:r w:rsidRPr="000E759B">
        <w:rPr>
          <w:rFonts w:ascii="BrowalliaUPC" w:hAnsi="BrowalliaUPC" w:cs="BrowalliaUPC"/>
          <w:sz w:val="28"/>
          <w:szCs w:val="28"/>
          <w:lang w:val="en-GB"/>
        </w:rPr>
        <w:t>6</w:t>
      </w: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 xml:space="preserve"> แยกตามอายุหนี้ที่ค้างชำระได้ดังนี้</w:t>
      </w:r>
    </w:p>
    <w:p w14:paraId="4C22AEBF" w14:textId="77777777" w:rsidR="00867702" w:rsidRPr="000E759B" w:rsidRDefault="00867702" w:rsidP="00867702">
      <w:pPr>
        <w:tabs>
          <w:tab w:val="clear" w:pos="454"/>
          <w:tab w:val="left" w:pos="450"/>
        </w:tabs>
        <w:spacing w:line="240" w:lineRule="auto"/>
        <w:ind w:left="426" w:firstLine="24"/>
        <w:rPr>
          <w:rFonts w:ascii="BrowalliaUPC" w:hAnsi="BrowalliaUPC" w:cs="BrowalliaUPC"/>
          <w:sz w:val="28"/>
          <w:szCs w:val="28"/>
        </w:rPr>
      </w:pPr>
    </w:p>
    <w:tbl>
      <w:tblPr>
        <w:tblW w:w="8904" w:type="dxa"/>
        <w:tblInd w:w="450" w:type="dxa"/>
        <w:tblLook w:val="01E0" w:firstRow="1" w:lastRow="1" w:firstColumn="1" w:lastColumn="1" w:noHBand="0" w:noVBand="0"/>
      </w:tblPr>
      <w:tblGrid>
        <w:gridCol w:w="3510"/>
        <w:gridCol w:w="1134"/>
        <w:gridCol w:w="284"/>
        <w:gridCol w:w="1136"/>
        <w:gridCol w:w="283"/>
        <w:gridCol w:w="1134"/>
        <w:gridCol w:w="284"/>
        <w:gridCol w:w="1139"/>
      </w:tblGrid>
      <w:tr w:rsidR="00867702" w:rsidRPr="000E759B" w14:paraId="09C39520" w14:textId="77777777" w:rsidTr="00203403">
        <w:tc>
          <w:tcPr>
            <w:tcW w:w="3510" w:type="dxa"/>
          </w:tcPr>
          <w:p w14:paraId="6996BA63" w14:textId="77777777" w:rsidR="00867702" w:rsidRPr="000E759B" w:rsidRDefault="00867702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394" w:type="dxa"/>
            <w:gridSpan w:val="7"/>
          </w:tcPr>
          <w:p w14:paraId="56796279" w14:textId="77777777" w:rsidR="00867702" w:rsidRPr="000E759B" w:rsidRDefault="00867702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867702" w:rsidRPr="000E759B" w14:paraId="1A7F18B5" w14:textId="77777777" w:rsidTr="00203403">
        <w:trPr>
          <w:trHeight w:val="351"/>
        </w:trPr>
        <w:tc>
          <w:tcPr>
            <w:tcW w:w="3510" w:type="dxa"/>
          </w:tcPr>
          <w:p w14:paraId="2F3CA5F2" w14:textId="77777777" w:rsidR="00867702" w:rsidRPr="000E759B" w:rsidRDefault="00867702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4" w:type="dxa"/>
            <w:gridSpan w:val="3"/>
            <w:tcBorders>
              <w:bottom w:val="single" w:sz="4" w:space="0" w:color="auto"/>
            </w:tcBorders>
          </w:tcPr>
          <w:p w14:paraId="44B70D08" w14:textId="77777777" w:rsidR="00867702" w:rsidRPr="000E759B" w:rsidRDefault="00867702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D7BB6C3" w14:textId="77777777" w:rsidR="00867702" w:rsidRPr="000E759B" w:rsidRDefault="00867702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14:paraId="4E1F1BEC" w14:textId="0965D837" w:rsidR="00867702" w:rsidRPr="000E759B" w:rsidRDefault="00867702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เฉพาะบริษัท</w:t>
            </w:r>
          </w:p>
        </w:tc>
      </w:tr>
      <w:tr w:rsidR="00271B11" w:rsidRPr="000E759B" w14:paraId="7230A350" w14:textId="77777777" w:rsidTr="00203403">
        <w:trPr>
          <w:trHeight w:val="351"/>
        </w:trPr>
        <w:tc>
          <w:tcPr>
            <w:tcW w:w="3510" w:type="dxa"/>
          </w:tcPr>
          <w:p w14:paraId="18E3A7C8" w14:textId="77777777" w:rsidR="00271B11" w:rsidRPr="000E759B" w:rsidRDefault="00271B11" w:rsidP="00271B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0A856D4" w14:textId="1EB819C1" w:rsidR="00271B11" w:rsidRPr="000E759B" w:rsidRDefault="00271B11" w:rsidP="00271B11">
            <w:pPr>
              <w:tabs>
                <w:tab w:val="clear" w:pos="907"/>
                <w:tab w:val="left" w:pos="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284" w:type="dxa"/>
            <w:vAlign w:val="bottom"/>
          </w:tcPr>
          <w:p w14:paraId="0518058B" w14:textId="77777777" w:rsidR="00271B11" w:rsidRPr="000E759B" w:rsidRDefault="00271B11" w:rsidP="00271B11">
            <w:pPr>
              <w:tabs>
                <w:tab w:val="clear" w:pos="907"/>
                <w:tab w:val="left" w:pos="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05996929" w14:textId="5A7A6CE2" w:rsidR="00271B11" w:rsidRPr="000E759B" w:rsidRDefault="00271B11" w:rsidP="00271B11">
            <w:pPr>
              <w:tabs>
                <w:tab w:val="clear" w:pos="907"/>
                <w:tab w:val="left" w:pos="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83" w:type="dxa"/>
            <w:vAlign w:val="bottom"/>
          </w:tcPr>
          <w:p w14:paraId="6963FE31" w14:textId="77777777" w:rsidR="00271B11" w:rsidRPr="000E759B" w:rsidRDefault="00271B11" w:rsidP="00271B11">
            <w:pPr>
              <w:tabs>
                <w:tab w:val="clear" w:pos="907"/>
                <w:tab w:val="left" w:pos="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C1B95C3" w14:textId="5FA75FFD" w:rsidR="00271B11" w:rsidRPr="000E759B" w:rsidRDefault="00271B11" w:rsidP="00271B11">
            <w:pPr>
              <w:tabs>
                <w:tab w:val="clear" w:pos="907"/>
                <w:tab w:val="left" w:pos="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284" w:type="dxa"/>
            <w:vAlign w:val="bottom"/>
          </w:tcPr>
          <w:p w14:paraId="094D2C44" w14:textId="77777777" w:rsidR="00271B11" w:rsidRPr="000E759B" w:rsidRDefault="00271B11" w:rsidP="00271B11">
            <w:pPr>
              <w:tabs>
                <w:tab w:val="clear" w:pos="907"/>
                <w:tab w:val="left" w:pos="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70A7D8AF" w14:textId="13CDF1C4" w:rsidR="00271B11" w:rsidRPr="000E759B" w:rsidRDefault="00271B11" w:rsidP="00271B11">
            <w:pPr>
              <w:tabs>
                <w:tab w:val="clear" w:pos="907"/>
                <w:tab w:val="left" w:pos="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</w:tr>
      <w:tr w:rsidR="00867702" w:rsidRPr="000E759B" w14:paraId="14549B9C" w14:textId="77777777" w:rsidTr="00203403">
        <w:trPr>
          <w:trHeight w:hRule="exact" w:val="280"/>
        </w:trPr>
        <w:tc>
          <w:tcPr>
            <w:tcW w:w="3510" w:type="dxa"/>
          </w:tcPr>
          <w:p w14:paraId="4EF62A13" w14:textId="77777777" w:rsidR="00867702" w:rsidRPr="000E759B" w:rsidRDefault="00867702" w:rsidP="00DD5B88">
            <w:pPr>
              <w:pStyle w:val="Footer"/>
              <w:tabs>
                <w:tab w:val="left" w:pos="0"/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4B8F80A" w14:textId="77777777" w:rsidR="00867702" w:rsidRPr="000E759B" w:rsidRDefault="00867702" w:rsidP="00DD5B88">
            <w:pPr>
              <w:pStyle w:val="Footer"/>
              <w:tabs>
                <w:tab w:val="left" w:pos="0"/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</w:tcPr>
          <w:p w14:paraId="57106901" w14:textId="77777777" w:rsidR="00867702" w:rsidRPr="000E759B" w:rsidRDefault="00867702" w:rsidP="00DD5B88">
            <w:pPr>
              <w:pStyle w:val="Footer"/>
              <w:tabs>
                <w:tab w:val="left" w:pos="0"/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B992F3F" w14:textId="77777777" w:rsidR="00867702" w:rsidRPr="000E759B" w:rsidRDefault="00867702" w:rsidP="00DD5B88">
            <w:pPr>
              <w:pStyle w:val="Footer"/>
              <w:tabs>
                <w:tab w:val="left" w:pos="0"/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2EB63C3C" w14:textId="77777777" w:rsidR="00867702" w:rsidRPr="000E759B" w:rsidRDefault="00867702" w:rsidP="00DD5B88">
            <w:pPr>
              <w:pStyle w:val="Footer"/>
              <w:tabs>
                <w:tab w:val="left" w:pos="0"/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31940E" w14:textId="77777777" w:rsidR="00867702" w:rsidRPr="000E759B" w:rsidRDefault="00867702" w:rsidP="00DD5B88">
            <w:pPr>
              <w:pStyle w:val="Footer"/>
              <w:tabs>
                <w:tab w:val="left" w:pos="0"/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</w:tcPr>
          <w:p w14:paraId="290990CA" w14:textId="77777777" w:rsidR="00867702" w:rsidRPr="000E759B" w:rsidRDefault="00867702" w:rsidP="00DD5B88">
            <w:pPr>
              <w:pStyle w:val="Footer"/>
              <w:tabs>
                <w:tab w:val="left" w:pos="0"/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6F045598" w14:textId="77777777" w:rsidR="00867702" w:rsidRPr="000E759B" w:rsidRDefault="00867702" w:rsidP="00DD5B88">
            <w:pPr>
              <w:pStyle w:val="Footer"/>
              <w:tabs>
                <w:tab w:val="left" w:pos="0"/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4F32A6" w:rsidRPr="000E759B" w14:paraId="05471C1E" w14:textId="77777777" w:rsidTr="00203403">
        <w:trPr>
          <w:trHeight w:val="113"/>
        </w:trPr>
        <w:tc>
          <w:tcPr>
            <w:tcW w:w="3510" w:type="dxa"/>
          </w:tcPr>
          <w:p w14:paraId="0CE27F06" w14:textId="77777777" w:rsidR="004F32A6" w:rsidRPr="000E759B" w:rsidRDefault="004F32A6" w:rsidP="004F32A6">
            <w:pPr>
              <w:pStyle w:val="Footer"/>
              <w:tabs>
                <w:tab w:val="left" w:pos="0"/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2FCA5D" w14:textId="5AE57EBD" w:rsidR="004F32A6" w:rsidRPr="000E759B" w:rsidRDefault="00606431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227,917</w:t>
            </w:r>
          </w:p>
        </w:tc>
        <w:tc>
          <w:tcPr>
            <w:tcW w:w="284" w:type="dxa"/>
            <w:shd w:val="clear" w:color="auto" w:fill="auto"/>
          </w:tcPr>
          <w:p w14:paraId="0C73530A" w14:textId="77777777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F4566C6" w14:textId="1D76F52E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170,171</w:t>
            </w:r>
          </w:p>
        </w:tc>
        <w:tc>
          <w:tcPr>
            <w:tcW w:w="283" w:type="dxa"/>
          </w:tcPr>
          <w:p w14:paraId="64847FFC" w14:textId="77777777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A2EE061" w14:textId="59E689EB" w:rsidR="004F32A6" w:rsidRPr="000E759B" w:rsidRDefault="00606431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210,272</w:t>
            </w:r>
          </w:p>
        </w:tc>
        <w:tc>
          <w:tcPr>
            <w:tcW w:w="284" w:type="dxa"/>
          </w:tcPr>
          <w:p w14:paraId="0362D06B" w14:textId="77777777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00E250EC" w14:textId="0D253415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153,929</w:t>
            </w:r>
          </w:p>
        </w:tc>
      </w:tr>
      <w:tr w:rsidR="004F32A6" w:rsidRPr="000E759B" w14:paraId="20BAE0AB" w14:textId="77777777" w:rsidTr="00203403">
        <w:trPr>
          <w:trHeight w:val="113"/>
        </w:trPr>
        <w:tc>
          <w:tcPr>
            <w:tcW w:w="3510" w:type="dxa"/>
          </w:tcPr>
          <w:p w14:paraId="140E6F16" w14:textId="77777777" w:rsidR="004F32A6" w:rsidRPr="000E759B" w:rsidRDefault="004F32A6" w:rsidP="004F32A6">
            <w:pPr>
              <w:pStyle w:val="Footer"/>
              <w:tabs>
                <w:tab w:val="left" w:pos="0"/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C86935" w14:textId="3E17790B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B78D208" w14:textId="77777777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51E3649" w14:textId="55D5800F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63154F16" w14:textId="77777777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387F6BA" w14:textId="77777777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</w:tcPr>
          <w:p w14:paraId="52112173" w14:textId="77777777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763D177C" w14:textId="77777777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4F32A6" w:rsidRPr="000E759B" w14:paraId="28F8A9BF" w14:textId="77777777" w:rsidTr="00203403">
        <w:trPr>
          <w:trHeight w:val="113"/>
        </w:trPr>
        <w:tc>
          <w:tcPr>
            <w:tcW w:w="3510" w:type="dxa"/>
          </w:tcPr>
          <w:p w14:paraId="3C49B3E6" w14:textId="77777777" w:rsidR="004F32A6" w:rsidRPr="000E759B" w:rsidRDefault="004F32A6" w:rsidP="004F32A6">
            <w:pPr>
              <w:pStyle w:val="Footer"/>
              <w:tabs>
                <w:tab w:val="left" w:pos="0"/>
              </w:tabs>
              <w:spacing w:line="240" w:lineRule="auto"/>
              <w:ind w:left="317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น้อยกว่า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3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8745BC" w14:textId="1EBE01ED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152,210</w:t>
            </w:r>
          </w:p>
        </w:tc>
        <w:tc>
          <w:tcPr>
            <w:tcW w:w="284" w:type="dxa"/>
            <w:shd w:val="clear" w:color="auto" w:fill="auto"/>
          </w:tcPr>
          <w:p w14:paraId="4A8B2C91" w14:textId="77777777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8398679" w14:textId="4C9FDE5E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114,006</w:t>
            </w:r>
          </w:p>
        </w:tc>
        <w:tc>
          <w:tcPr>
            <w:tcW w:w="283" w:type="dxa"/>
            <w:shd w:val="clear" w:color="auto" w:fill="auto"/>
          </w:tcPr>
          <w:p w14:paraId="31E8BAF5" w14:textId="77777777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8590B2A" w14:textId="2C229863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149,674</w:t>
            </w:r>
          </w:p>
        </w:tc>
        <w:tc>
          <w:tcPr>
            <w:tcW w:w="284" w:type="dxa"/>
          </w:tcPr>
          <w:p w14:paraId="1B0E3303" w14:textId="77777777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0AC7AB06" w14:textId="674BCC17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110,204</w:t>
            </w:r>
          </w:p>
        </w:tc>
      </w:tr>
      <w:tr w:rsidR="004F32A6" w:rsidRPr="000E759B" w14:paraId="21976661" w14:textId="77777777" w:rsidTr="00203403">
        <w:trPr>
          <w:trHeight w:val="113"/>
        </w:trPr>
        <w:tc>
          <w:tcPr>
            <w:tcW w:w="3510" w:type="dxa"/>
          </w:tcPr>
          <w:p w14:paraId="6694D070" w14:textId="48BB7839" w:rsidR="004F32A6" w:rsidRPr="000E759B" w:rsidRDefault="004F32A6" w:rsidP="004F32A6">
            <w:pPr>
              <w:pStyle w:val="Footer"/>
              <w:tabs>
                <w:tab w:val="left" w:pos="0"/>
                <w:tab w:val="left" w:pos="600"/>
              </w:tabs>
              <w:spacing w:line="240" w:lineRule="auto"/>
              <w:ind w:left="317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3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0E759B">
              <w:rPr>
                <w:rFonts w:ascii="BrowalliaUPC" w:hAnsi="BrowalliaUPC" w:cs="BrowalliaUPC"/>
                <w:sz w:val="16"/>
                <w:szCs w:val="16"/>
                <w:lang w:val="en-GB"/>
              </w:rPr>
              <w:t>-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6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0D4089" w14:textId="463CD872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29,835</w:t>
            </w:r>
          </w:p>
        </w:tc>
        <w:tc>
          <w:tcPr>
            <w:tcW w:w="284" w:type="dxa"/>
            <w:shd w:val="clear" w:color="auto" w:fill="auto"/>
          </w:tcPr>
          <w:p w14:paraId="7571BE87" w14:textId="77777777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7A73D80" w14:textId="1D18D808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30,338</w:t>
            </w:r>
          </w:p>
        </w:tc>
        <w:tc>
          <w:tcPr>
            <w:tcW w:w="283" w:type="dxa"/>
            <w:shd w:val="clear" w:color="auto" w:fill="auto"/>
          </w:tcPr>
          <w:p w14:paraId="55EF2619" w14:textId="77777777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2957BAD" w14:textId="5D24790E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29,345</w:t>
            </w:r>
          </w:p>
        </w:tc>
        <w:tc>
          <w:tcPr>
            <w:tcW w:w="284" w:type="dxa"/>
          </w:tcPr>
          <w:p w14:paraId="4BB67995" w14:textId="77777777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32632BE3" w14:textId="61E16C9D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29,630</w:t>
            </w:r>
          </w:p>
        </w:tc>
      </w:tr>
      <w:tr w:rsidR="004F32A6" w:rsidRPr="000E759B" w14:paraId="659C6A49" w14:textId="77777777" w:rsidTr="00203403">
        <w:trPr>
          <w:trHeight w:val="113"/>
        </w:trPr>
        <w:tc>
          <w:tcPr>
            <w:tcW w:w="3510" w:type="dxa"/>
          </w:tcPr>
          <w:p w14:paraId="483F5295" w14:textId="508AF330" w:rsidR="004F32A6" w:rsidRPr="000E759B" w:rsidRDefault="004F32A6" w:rsidP="004F32A6">
            <w:pPr>
              <w:pStyle w:val="Footer"/>
              <w:tabs>
                <w:tab w:val="left" w:pos="0"/>
              </w:tabs>
              <w:spacing w:line="240" w:lineRule="auto"/>
              <w:ind w:left="317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0E759B">
              <w:rPr>
                <w:rFonts w:ascii="BrowalliaUPC" w:hAnsi="BrowalliaUPC" w:cs="BrowalliaUPC"/>
                <w:sz w:val="16"/>
                <w:szCs w:val="16"/>
                <w:lang w:val="en-GB"/>
              </w:rPr>
              <w:t>-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12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4FF293" w14:textId="20E98841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8,35</w:t>
            </w:r>
            <w:r w:rsidR="00606431" w:rsidRPr="000E759B">
              <w:rPr>
                <w:rFonts w:ascii="BrowalliaUPC" w:hAnsi="BrowalliaUPC" w:cs="BrowalliaUPC"/>
                <w:sz w:val="28"/>
                <w:szCs w:val="28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5619C013" w14:textId="77777777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4EA8E77" w14:textId="0A852BB4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5,763</w:t>
            </w:r>
          </w:p>
        </w:tc>
        <w:tc>
          <w:tcPr>
            <w:tcW w:w="283" w:type="dxa"/>
            <w:shd w:val="clear" w:color="auto" w:fill="auto"/>
          </w:tcPr>
          <w:p w14:paraId="256844D9" w14:textId="77777777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C25F59A" w14:textId="31EA4A12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8,300</w:t>
            </w:r>
          </w:p>
        </w:tc>
        <w:tc>
          <w:tcPr>
            <w:tcW w:w="284" w:type="dxa"/>
          </w:tcPr>
          <w:p w14:paraId="474BD456" w14:textId="77777777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431DB458" w14:textId="2010B035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5,693</w:t>
            </w:r>
          </w:p>
        </w:tc>
      </w:tr>
      <w:tr w:rsidR="004F32A6" w:rsidRPr="000E759B" w14:paraId="417D5068" w14:textId="77777777" w:rsidTr="00203403">
        <w:trPr>
          <w:trHeight w:val="113"/>
        </w:trPr>
        <w:tc>
          <w:tcPr>
            <w:tcW w:w="3510" w:type="dxa"/>
          </w:tcPr>
          <w:p w14:paraId="3CA655F3" w14:textId="77777777" w:rsidR="004F32A6" w:rsidRPr="000E759B" w:rsidRDefault="004F32A6" w:rsidP="004F32A6">
            <w:pPr>
              <w:pStyle w:val="Footer"/>
              <w:tabs>
                <w:tab w:val="left" w:pos="0"/>
              </w:tabs>
              <w:spacing w:line="240" w:lineRule="auto"/>
              <w:ind w:left="317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มากกว่า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12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3C268A" w14:textId="687E46F2" w:rsidR="004F32A6" w:rsidRPr="000E759B" w:rsidRDefault="00606431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248</w:t>
            </w:r>
          </w:p>
        </w:tc>
        <w:tc>
          <w:tcPr>
            <w:tcW w:w="284" w:type="dxa"/>
            <w:shd w:val="clear" w:color="auto" w:fill="auto"/>
          </w:tcPr>
          <w:p w14:paraId="229F5F1D" w14:textId="77777777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710B35A" w14:textId="22DF9BD4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419</w:t>
            </w:r>
          </w:p>
        </w:tc>
        <w:tc>
          <w:tcPr>
            <w:tcW w:w="283" w:type="dxa"/>
            <w:shd w:val="clear" w:color="auto" w:fill="auto"/>
          </w:tcPr>
          <w:p w14:paraId="36BD590A" w14:textId="77777777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0DAA34" w14:textId="5BCE550E" w:rsidR="004F32A6" w:rsidRPr="000E759B" w:rsidRDefault="00606431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232</w:t>
            </w:r>
          </w:p>
        </w:tc>
        <w:tc>
          <w:tcPr>
            <w:tcW w:w="284" w:type="dxa"/>
          </w:tcPr>
          <w:p w14:paraId="3C475100" w14:textId="77777777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16FB4B1D" w14:textId="3B44ADAE" w:rsidR="004F32A6" w:rsidRPr="000E759B" w:rsidRDefault="004F32A6" w:rsidP="004F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296</w:t>
            </w:r>
          </w:p>
        </w:tc>
      </w:tr>
      <w:tr w:rsidR="004F32A6" w:rsidRPr="000E759B" w14:paraId="441CFF87" w14:textId="77777777" w:rsidTr="00203403">
        <w:trPr>
          <w:trHeight w:val="113"/>
        </w:trPr>
        <w:tc>
          <w:tcPr>
            <w:tcW w:w="3510" w:type="dxa"/>
          </w:tcPr>
          <w:p w14:paraId="7F827A72" w14:textId="77777777" w:rsidR="004F32A6" w:rsidRPr="000E759B" w:rsidRDefault="004F32A6" w:rsidP="004F32A6">
            <w:pPr>
              <w:pStyle w:val="Footer"/>
              <w:tabs>
                <w:tab w:val="left" w:pos="0"/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0715B" w14:textId="307FE9BA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418,561</w:t>
            </w:r>
          </w:p>
        </w:tc>
        <w:tc>
          <w:tcPr>
            <w:tcW w:w="284" w:type="dxa"/>
            <w:shd w:val="clear" w:color="auto" w:fill="auto"/>
          </w:tcPr>
          <w:p w14:paraId="65299955" w14:textId="77777777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C3397" w14:textId="5C585044" w:rsidR="004F32A6" w:rsidRPr="000E759B" w:rsidRDefault="004F32A6" w:rsidP="004F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320,697</w:t>
            </w:r>
          </w:p>
        </w:tc>
        <w:tc>
          <w:tcPr>
            <w:tcW w:w="283" w:type="dxa"/>
          </w:tcPr>
          <w:p w14:paraId="0B83D5F1" w14:textId="77777777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BB326DC" w14:textId="430C325F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397,823</w:t>
            </w:r>
          </w:p>
        </w:tc>
        <w:tc>
          <w:tcPr>
            <w:tcW w:w="284" w:type="dxa"/>
          </w:tcPr>
          <w:p w14:paraId="02E6BB7D" w14:textId="77777777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68B35DA9" w14:textId="54C7D08A" w:rsidR="004F32A6" w:rsidRPr="000E759B" w:rsidRDefault="004F32A6" w:rsidP="004F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299,752</w:t>
            </w:r>
          </w:p>
        </w:tc>
      </w:tr>
      <w:tr w:rsidR="004F32A6" w:rsidRPr="000E759B" w14:paraId="48CB1523" w14:textId="77777777" w:rsidTr="00203403">
        <w:trPr>
          <w:trHeight w:val="113"/>
        </w:trPr>
        <w:tc>
          <w:tcPr>
            <w:tcW w:w="3510" w:type="dxa"/>
          </w:tcPr>
          <w:p w14:paraId="528E0BFB" w14:textId="77777777" w:rsidR="004F32A6" w:rsidRPr="000E759B" w:rsidRDefault="004F32A6" w:rsidP="004F32A6">
            <w:pPr>
              <w:pStyle w:val="Footer"/>
              <w:tabs>
                <w:tab w:val="left" w:pos="0"/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th-TH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 xml:space="preserve"> ค่าเผื่อผลขาดทุนด้านเครดิต</w:t>
            </w:r>
          </w:p>
          <w:p w14:paraId="2783B470" w14:textId="110C4228" w:rsidR="004F32A6" w:rsidRPr="000E759B" w:rsidRDefault="004F32A6" w:rsidP="004F32A6">
            <w:pPr>
              <w:pStyle w:val="Footer"/>
              <w:tabs>
                <w:tab w:val="left" w:pos="0"/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 xml:space="preserve">         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DF0BA" w14:textId="45F52F0B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(58)</w:t>
            </w:r>
          </w:p>
        </w:tc>
        <w:tc>
          <w:tcPr>
            <w:tcW w:w="284" w:type="dxa"/>
            <w:shd w:val="clear" w:color="auto" w:fill="auto"/>
          </w:tcPr>
          <w:p w14:paraId="65F8C059" w14:textId="77777777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7F9B1" w14:textId="1782F8CC" w:rsidR="004F32A6" w:rsidRPr="000E759B" w:rsidRDefault="004F32A6" w:rsidP="004F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61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14:paraId="4E32C03C" w14:textId="77777777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C059BD6" w14:textId="168F6E86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(58)</w:t>
            </w:r>
          </w:p>
        </w:tc>
        <w:tc>
          <w:tcPr>
            <w:tcW w:w="284" w:type="dxa"/>
          </w:tcPr>
          <w:p w14:paraId="4E3812A5" w14:textId="77777777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01CBB" w14:textId="1098204B" w:rsidR="004F32A6" w:rsidRPr="000E759B" w:rsidRDefault="004F32A6" w:rsidP="004F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61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4F32A6" w:rsidRPr="000E759B" w14:paraId="13224F91" w14:textId="77777777" w:rsidTr="00203403">
        <w:trPr>
          <w:trHeight w:val="267"/>
        </w:trPr>
        <w:tc>
          <w:tcPr>
            <w:tcW w:w="3510" w:type="dxa"/>
          </w:tcPr>
          <w:p w14:paraId="31F6CC70" w14:textId="77777777" w:rsidR="004F32A6" w:rsidRPr="000E759B" w:rsidRDefault="004F32A6" w:rsidP="004F32A6">
            <w:pPr>
              <w:pStyle w:val="Footer"/>
              <w:tabs>
                <w:tab w:val="left" w:pos="0"/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40DADAA" w14:textId="178FB7F0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418,503</w:t>
            </w:r>
          </w:p>
        </w:tc>
        <w:tc>
          <w:tcPr>
            <w:tcW w:w="284" w:type="dxa"/>
            <w:shd w:val="clear" w:color="auto" w:fill="auto"/>
          </w:tcPr>
          <w:p w14:paraId="7BCC4FCF" w14:textId="77777777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81EBE78" w14:textId="5C180D5B" w:rsidR="004F32A6" w:rsidRPr="000E759B" w:rsidRDefault="004F32A6" w:rsidP="004F32A6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320,636</w:t>
            </w:r>
          </w:p>
        </w:tc>
        <w:tc>
          <w:tcPr>
            <w:tcW w:w="283" w:type="dxa"/>
          </w:tcPr>
          <w:p w14:paraId="7E7DEE9C" w14:textId="77777777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037E1E4" w14:textId="21C531B4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397,765</w:t>
            </w:r>
          </w:p>
        </w:tc>
        <w:tc>
          <w:tcPr>
            <w:tcW w:w="284" w:type="dxa"/>
          </w:tcPr>
          <w:p w14:paraId="3AE1AE30" w14:textId="77777777" w:rsidR="004F32A6" w:rsidRPr="000E759B" w:rsidRDefault="004F32A6" w:rsidP="004F32A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EE4306A" w14:textId="371B8EC6" w:rsidR="004F32A6" w:rsidRPr="000E759B" w:rsidRDefault="004F32A6" w:rsidP="004F32A6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299,691</w:t>
            </w:r>
          </w:p>
        </w:tc>
      </w:tr>
    </w:tbl>
    <w:p w14:paraId="37BEDD8B" w14:textId="62CBCC2B" w:rsidR="00CF6058" w:rsidRPr="000E759B" w:rsidRDefault="00867702" w:rsidP="000C472A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</w:rPr>
        <w:tab/>
      </w:r>
      <w:r w:rsidRPr="000E759B">
        <w:rPr>
          <w:rFonts w:ascii="BrowalliaUPC" w:hAnsi="BrowalliaUPC" w:cs="BrowalliaUPC"/>
          <w:sz w:val="28"/>
          <w:szCs w:val="28"/>
        </w:rPr>
        <w:tab/>
      </w:r>
    </w:p>
    <w:p w14:paraId="51CC336E" w14:textId="77777777" w:rsidR="00A84CCD" w:rsidRPr="000E759B" w:rsidRDefault="00A84CCD" w:rsidP="000C472A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627A4C2" w14:textId="77777777" w:rsidR="00A84CCD" w:rsidRPr="000E759B" w:rsidRDefault="00A84CCD" w:rsidP="000C472A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84A4CB0" w14:textId="77777777" w:rsidR="00A84CCD" w:rsidRPr="000E759B" w:rsidRDefault="00A84CCD" w:rsidP="000C472A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11A6283" w14:textId="77777777" w:rsidR="00A84CCD" w:rsidRPr="000E759B" w:rsidRDefault="00A84CCD" w:rsidP="000C472A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E680CB2" w14:textId="77777777" w:rsidR="00A84CCD" w:rsidRPr="000E759B" w:rsidRDefault="00A84CCD" w:rsidP="000C472A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75B29A9" w14:textId="30005949" w:rsidR="00480F48" w:rsidRPr="000E759B" w:rsidRDefault="00480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</w:rPr>
        <w:br w:type="page"/>
      </w:r>
    </w:p>
    <w:p w14:paraId="5F175C3C" w14:textId="0E2803F8" w:rsidR="00867702" w:rsidRPr="000E759B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 xml:space="preserve">ในระหว่างปีสิ้นสุดวันที่ </w:t>
      </w:r>
      <w:r w:rsidRPr="000E759B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 xml:space="preserve">ธันวาคม </w:t>
      </w:r>
      <w:r w:rsidRPr="000E759B">
        <w:rPr>
          <w:rFonts w:ascii="BrowalliaUPC" w:hAnsi="BrowalliaUPC" w:cs="BrowalliaUPC"/>
          <w:sz w:val="28"/>
          <w:szCs w:val="28"/>
          <w:lang w:val="en-GB"/>
        </w:rPr>
        <w:t>256</w:t>
      </w:r>
      <w:r w:rsidR="00A85315" w:rsidRPr="000E759B">
        <w:rPr>
          <w:rFonts w:ascii="BrowalliaUPC" w:hAnsi="BrowalliaUPC" w:cs="BrowalliaUPC"/>
          <w:sz w:val="28"/>
          <w:szCs w:val="28"/>
          <w:cs/>
          <w:lang w:val="en-GB"/>
        </w:rPr>
        <w:t>7</w:t>
      </w:r>
      <w:r w:rsidRPr="000E759B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 xml:space="preserve">และ </w:t>
      </w:r>
      <w:r w:rsidRPr="000E759B">
        <w:rPr>
          <w:rFonts w:ascii="BrowalliaUPC" w:hAnsi="BrowalliaUPC" w:cs="BrowalliaUPC"/>
          <w:sz w:val="28"/>
          <w:szCs w:val="28"/>
          <w:lang w:val="en-GB"/>
        </w:rPr>
        <w:t>256</w:t>
      </w:r>
      <w:r w:rsidR="00A85315" w:rsidRPr="000E759B">
        <w:rPr>
          <w:rFonts w:ascii="BrowalliaUPC" w:hAnsi="BrowalliaUPC" w:cs="BrowalliaUPC"/>
          <w:sz w:val="28"/>
          <w:szCs w:val="28"/>
          <w:cs/>
          <w:lang w:val="en-GB"/>
        </w:rPr>
        <w:t>6</w:t>
      </w:r>
      <w:r w:rsidRPr="000E759B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>รายการเคลื่อนไหวของค่าเผื่อผลขาดทุน</w:t>
      </w:r>
      <w:r w:rsidR="00C41919" w:rsidRPr="000E759B">
        <w:rPr>
          <w:rFonts w:ascii="BrowalliaUPC" w:hAnsi="BrowalliaUPC" w:cs="BrowalliaUPC"/>
          <w:sz w:val="28"/>
          <w:szCs w:val="28"/>
          <w:cs/>
          <w:lang w:val="en-GB"/>
        </w:rPr>
        <w:t>ด้านเครดิตที่คาดว่าจะเกิดขึ้น</w:t>
      </w: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>ของลูกหนี้การค้า มีดังต่อไปนี้</w:t>
      </w:r>
    </w:p>
    <w:p w14:paraId="1E3A4A88" w14:textId="77777777" w:rsidR="00867702" w:rsidRPr="000E759B" w:rsidRDefault="00867702" w:rsidP="00867702">
      <w:pPr>
        <w:spacing w:line="240" w:lineRule="auto"/>
        <w:ind w:left="426" w:firstLine="24"/>
        <w:rPr>
          <w:rFonts w:ascii="BrowalliaUPC" w:hAnsi="BrowalliaUPC" w:cs="BrowalliaUPC"/>
          <w:sz w:val="28"/>
          <w:szCs w:val="28"/>
        </w:rPr>
      </w:pPr>
    </w:p>
    <w:tbl>
      <w:tblPr>
        <w:tblW w:w="890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01"/>
        <w:gridCol w:w="1134"/>
        <w:gridCol w:w="284"/>
        <w:gridCol w:w="1134"/>
        <w:gridCol w:w="283"/>
        <w:gridCol w:w="1134"/>
        <w:gridCol w:w="284"/>
        <w:gridCol w:w="1147"/>
      </w:tblGrid>
      <w:tr w:rsidR="00183D19" w:rsidRPr="000E759B" w14:paraId="04EDB871" w14:textId="77777777" w:rsidTr="00203403">
        <w:tc>
          <w:tcPr>
            <w:tcW w:w="3501" w:type="dxa"/>
          </w:tcPr>
          <w:p w14:paraId="3D4A09FD" w14:textId="77777777" w:rsidR="00867702" w:rsidRPr="000E759B" w:rsidRDefault="00867702" w:rsidP="00CE5B5B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hideMark/>
          </w:tcPr>
          <w:p w14:paraId="5C6E0CCB" w14:textId="77777777" w:rsidR="00867702" w:rsidRPr="000E759B" w:rsidRDefault="00867702" w:rsidP="00CE5B5B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183D19" w:rsidRPr="000E759B" w14:paraId="1BCE6B57" w14:textId="77777777" w:rsidTr="00203403">
        <w:tc>
          <w:tcPr>
            <w:tcW w:w="3501" w:type="dxa"/>
          </w:tcPr>
          <w:p w14:paraId="2EC981B9" w14:textId="77777777" w:rsidR="00867702" w:rsidRPr="000E759B" w:rsidRDefault="00867702" w:rsidP="00CE5B5B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82524E" w14:textId="77777777" w:rsidR="00867702" w:rsidRPr="000E759B" w:rsidRDefault="00867702" w:rsidP="00CE5B5B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99C2160" w14:textId="77777777" w:rsidR="00867702" w:rsidRPr="000E759B" w:rsidRDefault="00867702" w:rsidP="00CE5B5B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B92BB4" w14:textId="46D4A057" w:rsidR="00867702" w:rsidRPr="000E759B" w:rsidRDefault="00867702" w:rsidP="00CE5B5B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เฉพาะบริษัท</w:t>
            </w:r>
          </w:p>
        </w:tc>
      </w:tr>
      <w:tr w:rsidR="00A85315" w:rsidRPr="000E759B" w14:paraId="3123483A" w14:textId="77777777" w:rsidTr="00203403">
        <w:tc>
          <w:tcPr>
            <w:tcW w:w="3501" w:type="dxa"/>
          </w:tcPr>
          <w:p w14:paraId="58F89F01" w14:textId="77777777" w:rsidR="00A85315" w:rsidRPr="000E759B" w:rsidRDefault="00A85315" w:rsidP="00A85315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F8BE42" w14:textId="314AB22D" w:rsidR="00A85315" w:rsidRPr="000E759B" w:rsidRDefault="00A85315" w:rsidP="00A853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A7BC19" w14:textId="77777777" w:rsidR="00A85315" w:rsidRPr="000E759B" w:rsidRDefault="00A85315" w:rsidP="00A853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E7E7EA" w14:textId="7ED533FF" w:rsidR="00A85315" w:rsidRPr="000E759B" w:rsidRDefault="00A85315" w:rsidP="00A853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83" w:type="dxa"/>
            <w:vAlign w:val="bottom"/>
          </w:tcPr>
          <w:p w14:paraId="51B8FE3C" w14:textId="77777777" w:rsidR="00A85315" w:rsidRPr="000E759B" w:rsidRDefault="00A85315" w:rsidP="00A853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FE11F3" w14:textId="1087DE49" w:rsidR="00A85315" w:rsidRPr="000E759B" w:rsidRDefault="00A85315" w:rsidP="00A853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035C0F" w14:textId="77777777" w:rsidR="00A85315" w:rsidRPr="000E759B" w:rsidRDefault="00A85315" w:rsidP="00A853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EFA1EA" w14:textId="60608F60" w:rsidR="00A85315" w:rsidRPr="000E759B" w:rsidRDefault="00A85315" w:rsidP="00A853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</w:tr>
      <w:tr w:rsidR="00183D19" w:rsidRPr="000E759B" w14:paraId="509D56D2" w14:textId="77777777" w:rsidTr="00203403">
        <w:tc>
          <w:tcPr>
            <w:tcW w:w="3501" w:type="dxa"/>
            <w:vAlign w:val="bottom"/>
          </w:tcPr>
          <w:p w14:paraId="3196B815" w14:textId="77777777" w:rsidR="00867702" w:rsidRPr="000E759B" w:rsidRDefault="00867702" w:rsidP="00CE5B5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E20BD64" w14:textId="77777777" w:rsidR="00867702" w:rsidRPr="000E759B" w:rsidRDefault="00867702" w:rsidP="00CE5B5B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</w:tcPr>
          <w:p w14:paraId="490E9545" w14:textId="77777777" w:rsidR="00867702" w:rsidRPr="000E759B" w:rsidRDefault="00867702" w:rsidP="00CE5B5B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F81604B" w14:textId="77777777" w:rsidR="00867702" w:rsidRPr="000E759B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3157EA20" w14:textId="77777777" w:rsidR="00867702" w:rsidRPr="000E759B" w:rsidRDefault="00867702" w:rsidP="00CE5B5B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4BD8F0A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</w:tcPr>
          <w:p w14:paraId="47253C10" w14:textId="77777777" w:rsidR="00867702" w:rsidRPr="000E759B" w:rsidRDefault="00867702" w:rsidP="00CE5B5B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7" w:type="dxa"/>
            <w:vAlign w:val="bottom"/>
          </w:tcPr>
          <w:p w14:paraId="7A7E0BF3" w14:textId="77777777" w:rsidR="00867702" w:rsidRPr="000E759B" w:rsidRDefault="00867702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A85315" w:rsidRPr="000E759B" w14:paraId="5914C6F4" w14:textId="77777777" w:rsidTr="00203403">
        <w:tc>
          <w:tcPr>
            <w:tcW w:w="3501" w:type="dxa"/>
            <w:vAlign w:val="bottom"/>
            <w:hideMark/>
          </w:tcPr>
          <w:p w14:paraId="3F18A5B5" w14:textId="77777777" w:rsidR="00A85315" w:rsidRPr="000E759B" w:rsidRDefault="00A85315" w:rsidP="00A85315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134" w:type="dxa"/>
            <w:vAlign w:val="bottom"/>
          </w:tcPr>
          <w:p w14:paraId="2F99EE6A" w14:textId="0B81FA72" w:rsidR="00A85315" w:rsidRPr="000E759B" w:rsidRDefault="00BA2219" w:rsidP="00A853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61</w:t>
            </w:r>
          </w:p>
        </w:tc>
        <w:tc>
          <w:tcPr>
            <w:tcW w:w="284" w:type="dxa"/>
          </w:tcPr>
          <w:p w14:paraId="3F5C344C" w14:textId="77777777" w:rsidR="00A85315" w:rsidRPr="000E759B" w:rsidRDefault="00A85315" w:rsidP="00A85315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F4F0EA4" w14:textId="6FCF401F" w:rsidR="00A85315" w:rsidRPr="000E759B" w:rsidRDefault="00A85315" w:rsidP="00A853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277</w:t>
            </w:r>
          </w:p>
        </w:tc>
        <w:tc>
          <w:tcPr>
            <w:tcW w:w="283" w:type="dxa"/>
          </w:tcPr>
          <w:p w14:paraId="26F18AE9" w14:textId="77777777" w:rsidR="00A85315" w:rsidRPr="000E759B" w:rsidRDefault="00A85315" w:rsidP="00A85315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B6AE49D" w14:textId="50F2A3BF" w:rsidR="00A85315" w:rsidRPr="000E759B" w:rsidRDefault="00BA2219" w:rsidP="00A853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61</w:t>
            </w:r>
          </w:p>
        </w:tc>
        <w:tc>
          <w:tcPr>
            <w:tcW w:w="284" w:type="dxa"/>
          </w:tcPr>
          <w:p w14:paraId="6ED117F3" w14:textId="77777777" w:rsidR="00A85315" w:rsidRPr="000E759B" w:rsidRDefault="00A85315" w:rsidP="00A85315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7" w:type="dxa"/>
            <w:vAlign w:val="bottom"/>
          </w:tcPr>
          <w:p w14:paraId="6690B8F7" w14:textId="52202803" w:rsidR="00A85315" w:rsidRPr="000E759B" w:rsidRDefault="00A85315" w:rsidP="00A853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277</w:t>
            </w:r>
          </w:p>
        </w:tc>
      </w:tr>
      <w:tr w:rsidR="00232B43" w:rsidRPr="000E759B" w14:paraId="796F4A82" w14:textId="77777777" w:rsidTr="00203403">
        <w:tc>
          <w:tcPr>
            <w:tcW w:w="3501" w:type="dxa"/>
            <w:vAlign w:val="bottom"/>
          </w:tcPr>
          <w:p w14:paraId="3FDDA2D3" w14:textId="711D34BD" w:rsidR="00232B43" w:rsidRPr="000E759B" w:rsidRDefault="00232B43" w:rsidP="00232B43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กลับรายการค่าเผื่อผลขาดทุน</w:t>
            </w:r>
          </w:p>
        </w:tc>
        <w:tc>
          <w:tcPr>
            <w:tcW w:w="1134" w:type="dxa"/>
            <w:vAlign w:val="bottom"/>
          </w:tcPr>
          <w:p w14:paraId="34BC50C5" w14:textId="04EACADC" w:rsidR="00232B43" w:rsidRPr="000E759B" w:rsidRDefault="00232B43" w:rsidP="00232B4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(3)</w:t>
            </w:r>
          </w:p>
        </w:tc>
        <w:tc>
          <w:tcPr>
            <w:tcW w:w="284" w:type="dxa"/>
            <w:vAlign w:val="bottom"/>
          </w:tcPr>
          <w:p w14:paraId="3773606C" w14:textId="77777777" w:rsidR="00232B43" w:rsidRPr="000E759B" w:rsidRDefault="00232B43" w:rsidP="00232B43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046D451" w14:textId="3E74FF9C" w:rsidR="00232B43" w:rsidRPr="000E759B" w:rsidRDefault="00232B43" w:rsidP="00232B4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216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14:paraId="184C1366" w14:textId="77777777" w:rsidR="00232B43" w:rsidRPr="000E759B" w:rsidRDefault="00232B43" w:rsidP="00232B4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9910014" w14:textId="297EEB86" w:rsidR="00232B43" w:rsidRPr="000E759B" w:rsidRDefault="00232B43" w:rsidP="00232B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(3)</w:t>
            </w:r>
          </w:p>
        </w:tc>
        <w:tc>
          <w:tcPr>
            <w:tcW w:w="284" w:type="dxa"/>
          </w:tcPr>
          <w:p w14:paraId="0ABCD8CF" w14:textId="77777777" w:rsidR="00232B43" w:rsidRPr="000E759B" w:rsidRDefault="00232B43" w:rsidP="00232B43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7" w:type="dxa"/>
            <w:vAlign w:val="bottom"/>
          </w:tcPr>
          <w:p w14:paraId="09D63300" w14:textId="051E4415" w:rsidR="00232B43" w:rsidRPr="000E759B" w:rsidRDefault="00232B43" w:rsidP="00232B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(216)</w:t>
            </w:r>
          </w:p>
        </w:tc>
      </w:tr>
      <w:tr w:rsidR="000B3444" w:rsidRPr="000E759B" w14:paraId="3BE4FC67" w14:textId="77777777" w:rsidTr="00203403">
        <w:tc>
          <w:tcPr>
            <w:tcW w:w="3501" w:type="dxa"/>
            <w:vAlign w:val="bottom"/>
            <w:hideMark/>
          </w:tcPr>
          <w:p w14:paraId="0942C554" w14:textId="77777777" w:rsidR="000B3444" w:rsidRPr="000E759B" w:rsidRDefault="000B3444" w:rsidP="000B3444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6198E495" w14:textId="3890C841" w:rsidR="000B3444" w:rsidRPr="000E759B" w:rsidRDefault="000B3444" w:rsidP="000B344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58</w:t>
            </w:r>
          </w:p>
        </w:tc>
        <w:tc>
          <w:tcPr>
            <w:tcW w:w="284" w:type="dxa"/>
          </w:tcPr>
          <w:p w14:paraId="41860364" w14:textId="77777777" w:rsidR="000B3444" w:rsidRPr="000E759B" w:rsidRDefault="000B3444" w:rsidP="000B3444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D3CF64F" w14:textId="69743ACA" w:rsidR="000B3444" w:rsidRPr="000E759B" w:rsidRDefault="000B3444" w:rsidP="000B344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61</w:t>
            </w:r>
          </w:p>
        </w:tc>
        <w:tc>
          <w:tcPr>
            <w:tcW w:w="283" w:type="dxa"/>
          </w:tcPr>
          <w:p w14:paraId="36C20C84" w14:textId="77777777" w:rsidR="000B3444" w:rsidRPr="000E759B" w:rsidRDefault="000B3444" w:rsidP="000B3444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D66F94C" w14:textId="08DA4B01" w:rsidR="000B3444" w:rsidRPr="000E759B" w:rsidRDefault="000B3444" w:rsidP="000B34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58</w:t>
            </w:r>
          </w:p>
        </w:tc>
        <w:tc>
          <w:tcPr>
            <w:tcW w:w="284" w:type="dxa"/>
          </w:tcPr>
          <w:p w14:paraId="0276AE2E" w14:textId="77777777" w:rsidR="000B3444" w:rsidRPr="000E759B" w:rsidRDefault="000B3444" w:rsidP="000B3444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E04DED3" w14:textId="795F3CC4" w:rsidR="000B3444" w:rsidRPr="000E759B" w:rsidRDefault="000B3444" w:rsidP="000B34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61</w:t>
            </w:r>
          </w:p>
        </w:tc>
      </w:tr>
    </w:tbl>
    <w:p w14:paraId="6CFEF89C" w14:textId="0C946852" w:rsidR="00A220E7" w:rsidRPr="000E759B" w:rsidRDefault="00A220E7" w:rsidP="00A22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410C4AEC" w14:textId="636EDCE6" w:rsidR="00867702" w:rsidRPr="000E759B" w:rsidRDefault="00867702" w:rsidP="00337EA1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0E759B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สินค้า</w:t>
      </w:r>
      <w:r w:rsidRPr="000E759B">
        <w:rPr>
          <w:rFonts w:ascii="BrowalliaUPC" w:hAnsi="BrowalliaUPC" w:cs="BrowalliaUPC"/>
          <w:b/>
          <w:bCs/>
          <w:sz w:val="28"/>
          <w:szCs w:val="28"/>
          <w:cs/>
        </w:rPr>
        <w:t>คงเหลือ</w:t>
      </w:r>
    </w:p>
    <w:p w14:paraId="0FA31395" w14:textId="77777777" w:rsidR="00867702" w:rsidRPr="000E759B" w:rsidRDefault="00867702" w:rsidP="00867702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tbl>
      <w:tblPr>
        <w:tblW w:w="8987" w:type="dxa"/>
        <w:tblInd w:w="369" w:type="dxa"/>
        <w:tblLook w:val="01E0" w:firstRow="1" w:lastRow="1" w:firstColumn="1" w:lastColumn="1" w:noHBand="0" w:noVBand="0"/>
      </w:tblPr>
      <w:tblGrid>
        <w:gridCol w:w="3600"/>
        <w:gridCol w:w="1134"/>
        <w:gridCol w:w="284"/>
        <w:gridCol w:w="1134"/>
        <w:gridCol w:w="283"/>
        <w:gridCol w:w="1134"/>
        <w:gridCol w:w="284"/>
        <w:gridCol w:w="1134"/>
      </w:tblGrid>
      <w:tr w:rsidR="00867702" w:rsidRPr="000E759B" w14:paraId="00A78354" w14:textId="77777777" w:rsidTr="00721DB9">
        <w:tc>
          <w:tcPr>
            <w:tcW w:w="3600" w:type="dxa"/>
          </w:tcPr>
          <w:p w14:paraId="7E32F86B" w14:textId="77777777" w:rsidR="00867702" w:rsidRPr="000E759B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387" w:type="dxa"/>
            <w:gridSpan w:val="7"/>
          </w:tcPr>
          <w:p w14:paraId="0471110B" w14:textId="77777777" w:rsidR="00867702" w:rsidRPr="000E759B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867702" w:rsidRPr="000E759B" w14:paraId="25C09E3A" w14:textId="77777777" w:rsidTr="00721DB9">
        <w:tc>
          <w:tcPr>
            <w:tcW w:w="3600" w:type="dxa"/>
          </w:tcPr>
          <w:p w14:paraId="3565E710" w14:textId="77777777" w:rsidR="00867702" w:rsidRPr="000E759B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215E1779" w14:textId="77777777" w:rsidR="00867702" w:rsidRPr="000E759B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1B746EA" w14:textId="77777777" w:rsidR="00867702" w:rsidRPr="000E759B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5F283D32" w14:textId="4206E110" w:rsidR="00867702" w:rsidRPr="000E759B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เฉพาะบริษัท</w:t>
            </w:r>
          </w:p>
        </w:tc>
      </w:tr>
      <w:tr w:rsidR="00A85315" w:rsidRPr="000E759B" w14:paraId="7DA0D576" w14:textId="77777777" w:rsidTr="00721DB9">
        <w:trPr>
          <w:trHeight w:val="351"/>
        </w:trPr>
        <w:tc>
          <w:tcPr>
            <w:tcW w:w="3600" w:type="dxa"/>
          </w:tcPr>
          <w:p w14:paraId="6982E299" w14:textId="77777777" w:rsidR="00A85315" w:rsidRPr="000E759B" w:rsidRDefault="00A85315" w:rsidP="00A85315">
            <w:pPr>
              <w:tabs>
                <w:tab w:val="clear" w:pos="454"/>
                <w:tab w:val="clear" w:pos="680"/>
                <w:tab w:val="clear" w:pos="6322"/>
                <w:tab w:val="clear" w:pos="6549"/>
                <w:tab w:val="left" w:pos="0"/>
                <w:tab w:val="left" w:pos="6282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BE504" w14:textId="6EB78EA2" w:rsidR="00A85315" w:rsidRPr="000E759B" w:rsidRDefault="00A85315" w:rsidP="00A853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284" w:type="dxa"/>
            <w:vAlign w:val="bottom"/>
          </w:tcPr>
          <w:p w14:paraId="5DCDB7B2" w14:textId="77777777" w:rsidR="00A85315" w:rsidRPr="000E759B" w:rsidRDefault="00A85315" w:rsidP="00A853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80D216C" w14:textId="61637313" w:rsidR="00A85315" w:rsidRPr="000E759B" w:rsidRDefault="00A85315" w:rsidP="00A853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83" w:type="dxa"/>
            <w:vAlign w:val="bottom"/>
          </w:tcPr>
          <w:p w14:paraId="6AC80C71" w14:textId="77777777" w:rsidR="00A85315" w:rsidRPr="000E759B" w:rsidRDefault="00A85315" w:rsidP="00A853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7922D96" w14:textId="51ECB0D5" w:rsidR="00A85315" w:rsidRPr="000E759B" w:rsidRDefault="00A85315" w:rsidP="00A853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284" w:type="dxa"/>
            <w:vAlign w:val="bottom"/>
          </w:tcPr>
          <w:p w14:paraId="5DEB8192" w14:textId="77777777" w:rsidR="00A85315" w:rsidRPr="000E759B" w:rsidRDefault="00A85315" w:rsidP="00A853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ED6B314" w14:textId="03485565" w:rsidR="00A85315" w:rsidRPr="000E759B" w:rsidRDefault="00A85315" w:rsidP="00A853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</w:tr>
      <w:tr w:rsidR="00867702" w:rsidRPr="000E759B" w14:paraId="5F395E59" w14:textId="77777777" w:rsidTr="00721DB9">
        <w:trPr>
          <w:trHeight w:val="287"/>
        </w:trPr>
        <w:tc>
          <w:tcPr>
            <w:tcW w:w="3600" w:type="dxa"/>
          </w:tcPr>
          <w:p w14:paraId="1E2A0FD9" w14:textId="77777777" w:rsidR="00867702" w:rsidRPr="000E759B" w:rsidRDefault="00867702" w:rsidP="00CE5B5B">
            <w:pPr>
              <w:pStyle w:val="1"/>
              <w:widowControl/>
              <w:ind w:right="0"/>
              <w:rPr>
                <w:rFonts w:ascii="BrowalliaUPC" w:hAnsi="BrowalliaUPC" w:cs="BrowalliaUPC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EAEB499" w14:textId="77777777" w:rsidR="00867702" w:rsidRPr="000E759B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84" w:type="dxa"/>
          </w:tcPr>
          <w:p w14:paraId="1F533756" w14:textId="77777777" w:rsidR="00867702" w:rsidRPr="000E759B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67EAB58" w14:textId="77777777" w:rsidR="00867702" w:rsidRPr="000E759B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83" w:type="dxa"/>
          </w:tcPr>
          <w:p w14:paraId="54802549" w14:textId="77777777" w:rsidR="00867702" w:rsidRPr="000E759B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32344F3" w14:textId="77777777" w:rsidR="00867702" w:rsidRPr="000E759B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84" w:type="dxa"/>
          </w:tcPr>
          <w:p w14:paraId="0B18F98B" w14:textId="77777777" w:rsidR="00867702" w:rsidRPr="000E759B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82A061D" w14:textId="77777777" w:rsidR="00867702" w:rsidRPr="000E759B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0B6FE5" w:rsidRPr="000E759B" w14:paraId="459922EB" w14:textId="77777777" w:rsidTr="00721DB9">
        <w:trPr>
          <w:trHeight w:val="185"/>
        </w:trPr>
        <w:tc>
          <w:tcPr>
            <w:tcW w:w="3600" w:type="dxa"/>
          </w:tcPr>
          <w:p w14:paraId="36E5780A" w14:textId="77777777" w:rsidR="000B6FE5" w:rsidRPr="000E759B" w:rsidRDefault="000B6FE5" w:rsidP="000B6FE5">
            <w:pPr>
              <w:pStyle w:val="1"/>
              <w:widowControl/>
              <w:ind w:right="0"/>
              <w:rPr>
                <w:rFonts w:ascii="BrowalliaUPC" w:hAnsi="BrowalliaUPC" w:cs="BrowalliaUPC"/>
                <w:color w:val="auto"/>
              </w:rPr>
            </w:pPr>
            <w:r w:rsidRPr="000E759B">
              <w:rPr>
                <w:rFonts w:ascii="BrowalliaUPC" w:hAnsi="BrowalliaUPC" w:cs="BrowalliaUPC"/>
                <w:color w:val="auto"/>
                <w:cs/>
              </w:rPr>
              <w:t>สินค้าระหว่างทาง</w:t>
            </w:r>
          </w:p>
        </w:tc>
        <w:tc>
          <w:tcPr>
            <w:tcW w:w="1134" w:type="dxa"/>
            <w:shd w:val="clear" w:color="auto" w:fill="auto"/>
          </w:tcPr>
          <w:p w14:paraId="1C3AED34" w14:textId="71BDFE9D" w:rsidR="000B6FE5" w:rsidRPr="000E759B" w:rsidRDefault="000B6FE5" w:rsidP="000B6FE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4,387</w:t>
            </w:r>
          </w:p>
        </w:tc>
        <w:tc>
          <w:tcPr>
            <w:tcW w:w="284" w:type="dxa"/>
          </w:tcPr>
          <w:p w14:paraId="1BAAA801" w14:textId="77777777" w:rsidR="000B6FE5" w:rsidRPr="000E759B" w:rsidRDefault="000B6FE5" w:rsidP="000B6FE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CFBE61B" w14:textId="783FAD18" w:rsidR="000B6FE5" w:rsidRPr="000E759B" w:rsidRDefault="000B6FE5" w:rsidP="000B6FE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342</w:t>
            </w:r>
          </w:p>
        </w:tc>
        <w:tc>
          <w:tcPr>
            <w:tcW w:w="283" w:type="dxa"/>
          </w:tcPr>
          <w:p w14:paraId="66B79F67" w14:textId="77777777" w:rsidR="000B6FE5" w:rsidRPr="000E759B" w:rsidRDefault="000B6FE5" w:rsidP="000B6FE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D6B2D87" w14:textId="3DE0651C" w:rsidR="000B6FE5" w:rsidRPr="000E759B" w:rsidRDefault="000B6FE5" w:rsidP="000B6FE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4,226</w:t>
            </w:r>
          </w:p>
        </w:tc>
        <w:tc>
          <w:tcPr>
            <w:tcW w:w="284" w:type="dxa"/>
          </w:tcPr>
          <w:p w14:paraId="03BE583B" w14:textId="77777777" w:rsidR="000B6FE5" w:rsidRPr="000E759B" w:rsidRDefault="000B6FE5" w:rsidP="000B6FE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84B8E26" w14:textId="585ACA89" w:rsidR="000B6FE5" w:rsidRPr="000E759B" w:rsidRDefault="000B6FE5" w:rsidP="000B6FE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0B6FE5" w:rsidRPr="000E759B" w14:paraId="65999E86" w14:textId="77777777" w:rsidTr="00721DB9">
        <w:trPr>
          <w:trHeight w:val="113"/>
        </w:trPr>
        <w:tc>
          <w:tcPr>
            <w:tcW w:w="3600" w:type="dxa"/>
            <w:vAlign w:val="center"/>
          </w:tcPr>
          <w:p w14:paraId="1EDD666B" w14:textId="1A7F5F31" w:rsidR="000B6FE5" w:rsidRPr="000E759B" w:rsidRDefault="000B6FE5" w:rsidP="000B6FE5">
            <w:pPr>
              <w:pStyle w:val="EnvelopeReturn"/>
              <w:tabs>
                <w:tab w:val="clear" w:pos="1134"/>
              </w:tabs>
              <w:spacing w:line="240" w:lineRule="auto"/>
              <w:ind w:left="1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สินค้าเพื่อขาย</w:t>
            </w:r>
          </w:p>
        </w:tc>
        <w:tc>
          <w:tcPr>
            <w:tcW w:w="1134" w:type="dxa"/>
            <w:shd w:val="clear" w:color="auto" w:fill="auto"/>
          </w:tcPr>
          <w:p w14:paraId="2EAED091" w14:textId="6493B285" w:rsidR="000B6FE5" w:rsidRPr="000E759B" w:rsidRDefault="000B6FE5" w:rsidP="000B6FE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396,493</w:t>
            </w:r>
          </w:p>
        </w:tc>
        <w:tc>
          <w:tcPr>
            <w:tcW w:w="284" w:type="dxa"/>
          </w:tcPr>
          <w:p w14:paraId="03841F46" w14:textId="77777777" w:rsidR="000B6FE5" w:rsidRPr="000E759B" w:rsidRDefault="000B6FE5" w:rsidP="000B6FE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EB076AD" w14:textId="261A428A" w:rsidR="000B6FE5" w:rsidRPr="000E759B" w:rsidRDefault="000B6FE5" w:rsidP="000B6FE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453,879</w:t>
            </w:r>
          </w:p>
        </w:tc>
        <w:tc>
          <w:tcPr>
            <w:tcW w:w="283" w:type="dxa"/>
          </w:tcPr>
          <w:p w14:paraId="52C5B82B" w14:textId="77777777" w:rsidR="000B6FE5" w:rsidRPr="000E759B" w:rsidRDefault="000B6FE5" w:rsidP="000B6FE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6372410" w14:textId="58776845" w:rsidR="000B6FE5" w:rsidRPr="000E759B" w:rsidRDefault="000B6FE5" w:rsidP="000B6FE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320,567</w:t>
            </w:r>
          </w:p>
        </w:tc>
        <w:tc>
          <w:tcPr>
            <w:tcW w:w="284" w:type="dxa"/>
          </w:tcPr>
          <w:p w14:paraId="0C6F3682" w14:textId="77777777" w:rsidR="000B6FE5" w:rsidRPr="000E759B" w:rsidRDefault="000B6FE5" w:rsidP="000B6FE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18AD1A6" w14:textId="2E18C0B0" w:rsidR="000B6FE5" w:rsidRPr="000E759B" w:rsidRDefault="000B6FE5" w:rsidP="000B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366,348</w:t>
            </w:r>
          </w:p>
        </w:tc>
      </w:tr>
      <w:tr w:rsidR="000B6FE5" w:rsidRPr="000E759B" w14:paraId="4573E37B" w14:textId="77777777" w:rsidTr="00721DB9">
        <w:trPr>
          <w:trHeight w:val="173"/>
        </w:trPr>
        <w:tc>
          <w:tcPr>
            <w:tcW w:w="3600" w:type="dxa"/>
          </w:tcPr>
          <w:p w14:paraId="408701AF" w14:textId="77777777" w:rsidR="000B6FE5" w:rsidRPr="000E759B" w:rsidRDefault="000B6FE5" w:rsidP="000B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6585D89" w14:textId="77E80B7C" w:rsidR="000B6FE5" w:rsidRPr="000E759B" w:rsidRDefault="000B6FE5" w:rsidP="000B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400,880</w:t>
            </w:r>
          </w:p>
        </w:tc>
        <w:tc>
          <w:tcPr>
            <w:tcW w:w="284" w:type="dxa"/>
            <w:shd w:val="clear" w:color="auto" w:fill="auto"/>
          </w:tcPr>
          <w:p w14:paraId="570904C5" w14:textId="77777777" w:rsidR="000B6FE5" w:rsidRPr="000E759B" w:rsidRDefault="000B6FE5" w:rsidP="000B6FE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008D5A8" w14:textId="4F08D810" w:rsidR="000B6FE5" w:rsidRPr="000E759B" w:rsidRDefault="000B6FE5" w:rsidP="000B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454,221</w:t>
            </w:r>
          </w:p>
        </w:tc>
        <w:tc>
          <w:tcPr>
            <w:tcW w:w="283" w:type="dxa"/>
            <w:shd w:val="clear" w:color="auto" w:fill="auto"/>
          </w:tcPr>
          <w:p w14:paraId="3DF94A93" w14:textId="77777777" w:rsidR="000B6FE5" w:rsidRPr="000E759B" w:rsidRDefault="000B6FE5" w:rsidP="000B6FE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FAEBA41" w14:textId="2155CA29" w:rsidR="000B6FE5" w:rsidRPr="000E759B" w:rsidRDefault="000B6FE5" w:rsidP="000B6FE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324,793</w:t>
            </w:r>
          </w:p>
        </w:tc>
        <w:tc>
          <w:tcPr>
            <w:tcW w:w="284" w:type="dxa"/>
            <w:shd w:val="clear" w:color="auto" w:fill="auto"/>
          </w:tcPr>
          <w:p w14:paraId="0D2C02B8" w14:textId="77777777" w:rsidR="000B6FE5" w:rsidRPr="000E759B" w:rsidRDefault="000B6FE5" w:rsidP="000B6FE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C70FBAC" w14:textId="06A4EE64" w:rsidR="000B6FE5" w:rsidRPr="000E759B" w:rsidRDefault="000B6FE5" w:rsidP="000B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366,348</w:t>
            </w:r>
          </w:p>
        </w:tc>
      </w:tr>
      <w:tr w:rsidR="000B6FE5" w:rsidRPr="000E759B" w14:paraId="6A8AB416" w14:textId="77777777" w:rsidTr="00721DB9">
        <w:trPr>
          <w:trHeight w:val="173"/>
        </w:trPr>
        <w:tc>
          <w:tcPr>
            <w:tcW w:w="3600" w:type="dxa"/>
          </w:tcPr>
          <w:p w14:paraId="09EAB20A" w14:textId="77777777" w:rsidR="000B6FE5" w:rsidRPr="000E759B" w:rsidRDefault="000B6FE5" w:rsidP="000B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ค่าเผื่อสินค้าเสื่อมคุณภาพ</w:t>
            </w:r>
          </w:p>
        </w:tc>
        <w:tc>
          <w:tcPr>
            <w:tcW w:w="1134" w:type="dxa"/>
            <w:shd w:val="clear" w:color="auto" w:fill="auto"/>
          </w:tcPr>
          <w:p w14:paraId="0BBCE0A2" w14:textId="73395365" w:rsidR="000B6FE5" w:rsidRPr="000E759B" w:rsidRDefault="000B6FE5" w:rsidP="000B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(33,830)</w:t>
            </w:r>
          </w:p>
        </w:tc>
        <w:tc>
          <w:tcPr>
            <w:tcW w:w="284" w:type="dxa"/>
            <w:shd w:val="clear" w:color="auto" w:fill="auto"/>
          </w:tcPr>
          <w:p w14:paraId="680266C3" w14:textId="77777777" w:rsidR="000B6FE5" w:rsidRPr="000E759B" w:rsidRDefault="000B6FE5" w:rsidP="000B6FE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F2D44B8" w14:textId="559AABF2" w:rsidR="000B6FE5" w:rsidRPr="000E759B" w:rsidRDefault="000B6FE5" w:rsidP="000B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41,152</w:t>
            </w:r>
            <w:r w:rsidRPr="000E759B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6B226AD" w14:textId="77777777" w:rsidR="000B6FE5" w:rsidRPr="000E759B" w:rsidRDefault="000B6FE5" w:rsidP="000B6FE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82A0E7" w14:textId="29C33B42" w:rsidR="000B6FE5" w:rsidRPr="000E759B" w:rsidRDefault="000B6FE5" w:rsidP="000B6FE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(24,619)</w:t>
            </w:r>
          </w:p>
        </w:tc>
        <w:tc>
          <w:tcPr>
            <w:tcW w:w="284" w:type="dxa"/>
            <w:shd w:val="clear" w:color="auto" w:fill="auto"/>
          </w:tcPr>
          <w:p w14:paraId="1D638088" w14:textId="77777777" w:rsidR="000B6FE5" w:rsidRPr="000E759B" w:rsidRDefault="000B6FE5" w:rsidP="000B6FE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46A73E" w14:textId="005A2CA0" w:rsidR="000B6FE5" w:rsidRPr="000E759B" w:rsidRDefault="000B6FE5" w:rsidP="000B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26,315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0B6FE5" w:rsidRPr="000E759B" w14:paraId="4CDDE768" w14:textId="77777777" w:rsidTr="00721DB9">
        <w:trPr>
          <w:trHeight w:val="173"/>
        </w:trPr>
        <w:tc>
          <w:tcPr>
            <w:tcW w:w="3600" w:type="dxa"/>
          </w:tcPr>
          <w:p w14:paraId="662BA388" w14:textId="77777777" w:rsidR="000B6FE5" w:rsidRPr="000E759B" w:rsidRDefault="000B6FE5" w:rsidP="000B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32D75B1" w14:textId="41C50C5F" w:rsidR="000B6FE5" w:rsidRPr="000E759B" w:rsidRDefault="000B6FE5" w:rsidP="000B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367,050</w:t>
            </w:r>
          </w:p>
        </w:tc>
        <w:tc>
          <w:tcPr>
            <w:tcW w:w="284" w:type="dxa"/>
            <w:shd w:val="clear" w:color="auto" w:fill="auto"/>
          </w:tcPr>
          <w:p w14:paraId="7208E69B" w14:textId="77777777" w:rsidR="000B6FE5" w:rsidRPr="000E759B" w:rsidRDefault="000B6FE5" w:rsidP="000B6FE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A83CA4F" w14:textId="0B90EF51" w:rsidR="000B6FE5" w:rsidRPr="000E759B" w:rsidRDefault="000B6FE5" w:rsidP="000B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413,069</w:t>
            </w:r>
          </w:p>
        </w:tc>
        <w:tc>
          <w:tcPr>
            <w:tcW w:w="283" w:type="dxa"/>
            <w:shd w:val="clear" w:color="auto" w:fill="auto"/>
          </w:tcPr>
          <w:p w14:paraId="0CF5183C" w14:textId="77777777" w:rsidR="000B6FE5" w:rsidRPr="000E759B" w:rsidRDefault="000B6FE5" w:rsidP="000B6FE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1AF7FFA" w14:textId="5239BBE2" w:rsidR="000B6FE5" w:rsidRPr="000E759B" w:rsidRDefault="000B6FE5" w:rsidP="000B6FE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300,174</w:t>
            </w:r>
          </w:p>
        </w:tc>
        <w:tc>
          <w:tcPr>
            <w:tcW w:w="284" w:type="dxa"/>
            <w:shd w:val="clear" w:color="auto" w:fill="auto"/>
          </w:tcPr>
          <w:p w14:paraId="34CD6CEB" w14:textId="77777777" w:rsidR="000B6FE5" w:rsidRPr="000E759B" w:rsidRDefault="000B6FE5" w:rsidP="000B6FE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7D837B5" w14:textId="1E6EB5BE" w:rsidR="000B6FE5" w:rsidRPr="000E759B" w:rsidRDefault="000B6FE5" w:rsidP="000B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340,033</w:t>
            </w:r>
          </w:p>
        </w:tc>
      </w:tr>
    </w:tbl>
    <w:p w14:paraId="780353A6" w14:textId="313FCB50" w:rsidR="00867702" w:rsidRPr="000E759B" w:rsidRDefault="00867702" w:rsidP="00867702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u w:val="single"/>
          <w:lang w:eastAsia="en-US"/>
        </w:rPr>
      </w:pPr>
    </w:p>
    <w:p w14:paraId="32AD0376" w14:textId="73F8A08B" w:rsidR="00867702" w:rsidRPr="000E759B" w:rsidRDefault="00867702" w:rsidP="008B5FE9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ในระหว่างปี</w:t>
      </w:r>
      <w:r w:rsidR="00B82074" w:rsidRPr="000E759B">
        <w:rPr>
          <w:rFonts w:ascii="BrowalliaUPC" w:hAnsi="BrowalliaUPC" w:cs="BrowalliaUPC"/>
          <w:sz w:val="28"/>
          <w:szCs w:val="28"/>
          <w:cs/>
        </w:rPr>
        <w:t xml:space="preserve">สิ้นสุดวันที่ </w:t>
      </w:r>
      <w:r w:rsidR="00B82074" w:rsidRPr="000E759B">
        <w:rPr>
          <w:rFonts w:ascii="BrowalliaUPC" w:hAnsi="BrowalliaUPC" w:cs="BrowalliaUPC"/>
          <w:sz w:val="28"/>
          <w:szCs w:val="28"/>
        </w:rPr>
        <w:t xml:space="preserve">31 </w:t>
      </w:r>
      <w:r w:rsidR="00B82074" w:rsidRPr="000E759B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="00B82074" w:rsidRPr="000E759B">
        <w:rPr>
          <w:rFonts w:ascii="BrowalliaUPC" w:hAnsi="BrowalliaUPC" w:cs="BrowalliaUPC"/>
          <w:sz w:val="28"/>
          <w:szCs w:val="28"/>
        </w:rPr>
        <w:t>256</w:t>
      </w:r>
      <w:r w:rsidR="00A85315" w:rsidRPr="000E759B">
        <w:rPr>
          <w:rFonts w:ascii="BrowalliaUPC" w:hAnsi="BrowalliaUPC" w:cs="BrowalliaUPC"/>
          <w:sz w:val="28"/>
          <w:szCs w:val="28"/>
          <w:cs/>
        </w:rPr>
        <w:t>7</w:t>
      </w:r>
      <w:r w:rsidR="00B82074" w:rsidRPr="000E759B">
        <w:rPr>
          <w:rFonts w:ascii="BrowalliaUPC" w:hAnsi="BrowalliaUPC" w:cs="BrowalliaUPC"/>
          <w:sz w:val="28"/>
          <w:szCs w:val="28"/>
        </w:rPr>
        <w:t xml:space="preserve"> </w:t>
      </w:r>
      <w:r w:rsidR="00B82074" w:rsidRPr="000E759B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="00E45DE5" w:rsidRPr="000E759B">
        <w:rPr>
          <w:rFonts w:ascii="BrowalliaUPC" w:hAnsi="BrowalliaUPC" w:cs="BrowalliaUPC"/>
          <w:sz w:val="28"/>
          <w:szCs w:val="28"/>
        </w:rPr>
        <w:t>256</w:t>
      </w:r>
      <w:r w:rsidR="00A85315" w:rsidRPr="000E759B">
        <w:rPr>
          <w:rFonts w:ascii="BrowalliaUPC" w:hAnsi="BrowalliaUPC" w:cs="BrowalliaUPC"/>
          <w:sz w:val="28"/>
          <w:szCs w:val="28"/>
        </w:rPr>
        <w:t>6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รายการเคลื่อนไหวของค่าเผื่อสินค้าเสื่อมคุณภาพ มีดังต่อไปนี้</w:t>
      </w:r>
    </w:p>
    <w:p w14:paraId="326A9EF5" w14:textId="77777777" w:rsidR="00867702" w:rsidRPr="000E759B" w:rsidRDefault="00867702" w:rsidP="00867702">
      <w:pPr>
        <w:tabs>
          <w:tab w:val="clear" w:pos="227"/>
          <w:tab w:val="clear" w:pos="454"/>
        </w:tabs>
        <w:spacing w:line="240" w:lineRule="auto"/>
        <w:ind w:left="426"/>
        <w:rPr>
          <w:rFonts w:ascii="BrowalliaUPC" w:hAnsi="BrowalliaUPC" w:cs="BrowalliaUPC"/>
          <w:sz w:val="28"/>
          <w:szCs w:val="28"/>
        </w:rPr>
      </w:pPr>
    </w:p>
    <w:tbl>
      <w:tblPr>
        <w:tblW w:w="8987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600"/>
        <w:gridCol w:w="1134"/>
        <w:gridCol w:w="284"/>
        <w:gridCol w:w="1134"/>
        <w:gridCol w:w="283"/>
        <w:gridCol w:w="1134"/>
        <w:gridCol w:w="284"/>
        <w:gridCol w:w="1134"/>
      </w:tblGrid>
      <w:tr w:rsidR="00464624" w:rsidRPr="000E759B" w14:paraId="1C3BA01C" w14:textId="77777777" w:rsidTr="00721DB9">
        <w:tc>
          <w:tcPr>
            <w:tcW w:w="3600" w:type="dxa"/>
          </w:tcPr>
          <w:p w14:paraId="3F60F5B8" w14:textId="77777777" w:rsidR="00867702" w:rsidRPr="000E759B" w:rsidRDefault="00867702" w:rsidP="00CE5B5B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  <w:bookmarkStart w:id="1" w:name="_Hlk157074568"/>
          </w:p>
        </w:tc>
        <w:tc>
          <w:tcPr>
            <w:tcW w:w="5387" w:type="dxa"/>
            <w:gridSpan w:val="7"/>
          </w:tcPr>
          <w:p w14:paraId="05BF7016" w14:textId="77777777" w:rsidR="00867702" w:rsidRPr="000E759B" w:rsidRDefault="00867702" w:rsidP="00CE5B5B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464624" w:rsidRPr="000E759B" w14:paraId="1725F348" w14:textId="77777777" w:rsidTr="00721DB9">
        <w:tc>
          <w:tcPr>
            <w:tcW w:w="3600" w:type="dxa"/>
          </w:tcPr>
          <w:p w14:paraId="367A1AC7" w14:textId="77777777" w:rsidR="00867702" w:rsidRPr="000E759B" w:rsidRDefault="00867702" w:rsidP="00CE5B5B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05621E83" w14:textId="77777777" w:rsidR="00867702" w:rsidRPr="000E759B" w:rsidRDefault="00867702" w:rsidP="00CE5B5B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0392F61" w14:textId="77777777" w:rsidR="00867702" w:rsidRPr="000E759B" w:rsidRDefault="00867702" w:rsidP="00CE5B5B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4CDB6106" w14:textId="7A712829" w:rsidR="00867702" w:rsidRPr="000E759B" w:rsidRDefault="00867702" w:rsidP="00CE5B5B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เฉพาะบริษัท</w:t>
            </w:r>
          </w:p>
        </w:tc>
      </w:tr>
      <w:tr w:rsidR="00A85315" w:rsidRPr="000E759B" w14:paraId="250B8821" w14:textId="77777777" w:rsidTr="00721DB9">
        <w:tc>
          <w:tcPr>
            <w:tcW w:w="3600" w:type="dxa"/>
          </w:tcPr>
          <w:p w14:paraId="25F2CB4D" w14:textId="77777777" w:rsidR="00A85315" w:rsidRPr="000E759B" w:rsidRDefault="00A85315" w:rsidP="00A85315">
            <w:pPr>
              <w:tabs>
                <w:tab w:val="clear" w:pos="4678"/>
                <w:tab w:val="left" w:pos="540"/>
                <w:tab w:val="left" w:pos="3557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E2103" w14:textId="1F305531" w:rsidR="00A85315" w:rsidRPr="000E759B" w:rsidRDefault="00A85315" w:rsidP="00A853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11F55A57" w14:textId="77777777" w:rsidR="00A85315" w:rsidRPr="000E759B" w:rsidRDefault="00A85315" w:rsidP="00A853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784F7" w14:textId="06529C51" w:rsidR="00A85315" w:rsidRPr="000E759B" w:rsidRDefault="00A85315" w:rsidP="00A853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83" w:type="dxa"/>
            <w:vAlign w:val="bottom"/>
          </w:tcPr>
          <w:p w14:paraId="2BD4A48A" w14:textId="77777777" w:rsidR="00A85315" w:rsidRPr="000E759B" w:rsidRDefault="00A85315" w:rsidP="00A853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90D70" w14:textId="4C0D2D38" w:rsidR="00A85315" w:rsidRPr="000E759B" w:rsidRDefault="00A85315" w:rsidP="00A853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31454A38" w14:textId="77777777" w:rsidR="00A85315" w:rsidRPr="000E759B" w:rsidRDefault="00A85315" w:rsidP="00A853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D1997" w14:textId="1F132AE2" w:rsidR="00A85315" w:rsidRPr="000E759B" w:rsidRDefault="00A85315" w:rsidP="00A853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</w:tr>
      <w:tr w:rsidR="00464624" w:rsidRPr="000E759B" w14:paraId="10838294" w14:textId="77777777" w:rsidTr="00721DB9">
        <w:trPr>
          <w:trHeight w:val="293"/>
        </w:trPr>
        <w:tc>
          <w:tcPr>
            <w:tcW w:w="3600" w:type="dxa"/>
            <w:vAlign w:val="bottom"/>
          </w:tcPr>
          <w:p w14:paraId="46721E66" w14:textId="77777777" w:rsidR="00867702" w:rsidRPr="000E759B" w:rsidRDefault="00867702" w:rsidP="00CE5B5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0502AD" w14:textId="77777777" w:rsidR="00867702" w:rsidRPr="000E759B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</w:tcPr>
          <w:p w14:paraId="1244759A" w14:textId="77777777" w:rsidR="00867702" w:rsidRPr="000E759B" w:rsidRDefault="00867702" w:rsidP="00CE5B5B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676044BF" w14:textId="77777777" w:rsidR="00867702" w:rsidRPr="000E759B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</w:tcPr>
          <w:p w14:paraId="733A4F3E" w14:textId="77777777" w:rsidR="00867702" w:rsidRPr="000E759B" w:rsidRDefault="00867702" w:rsidP="00CE5B5B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EFEE108" w14:textId="77777777" w:rsidR="00867702" w:rsidRPr="000E759B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84" w:type="dxa"/>
          </w:tcPr>
          <w:p w14:paraId="330BABC6" w14:textId="77777777" w:rsidR="00867702" w:rsidRPr="000E759B" w:rsidRDefault="00867702" w:rsidP="00CE5B5B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1C9A9CA" w14:textId="77777777" w:rsidR="00867702" w:rsidRPr="000E759B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F65635" w:rsidRPr="000E759B" w14:paraId="4A272A0C" w14:textId="77777777" w:rsidTr="00721DB9">
        <w:tc>
          <w:tcPr>
            <w:tcW w:w="3600" w:type="dxa"/>
            <w:vAlign w:val="bottom"/>
          </w:tcPr>
          <w:p w14:paraId="2035133A" w14:textId="77777777" w:rsidR="00F65635" w:rsidRPr="000E759B" w:rsidRDefault="00F65635" w:rsidP="00F65635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2F5909" w14:textId="5D00D709" w:rsidR="00F65635" w:rsidRPr="000E759B" w:rsidRDefault="00F65635" w:rsidP="00F656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41,152</w:t>
            </w:r>
          </w:p>
        </w:tc>
        <w:tc>
          <w:tcPr>
            <w:tcW w:w="284" w:type="dxa"/>
          </w:tcPr>
          <w:p w14:paraId="46777441" w14:textId="77777777" w:rsidR="00F65635" w:rsidRPr="000E759B" w:rsidRDefault="00F65635" w:rsidP="00F65635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FB3AE1D" w14:textId="1B291793" w:rsidR="00F65635" w:rsidRPr="000E759B" w:rsidRDefault="00F65635" w:rsidP="00F656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40,279</w:t>
            </w:r>
          </w:p>
        </w:tc>
        <w:tc>
          <w:tcPr>
            <w:tcW w:w="283" w:type="dxa"/>
          </w:tcPr>
          <w:p w14:paraId="5B2B79D5" w14:textId="77777777" w:rsidR="00F65635" w:rsidRPr="000E759B" w:rsidRDefault="00F65635" w:rsidP="00F65635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DEDBE6A" w14:textId="127A29E3" w:rsidR="00F65635" w:rsidRPr="000E759B" w:rsidRDefault="00F65635" w:rsidP="00F656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26,315</w:t>
            </w:r>
          </w:p>
        </w:tc>
        <w:tc>
          <w:tcPr>
            <w:tcW w:w="284" w:type="dxa"/>
          </w:tcPr>
          <w:p w14:paraId="14AEC0C7" w14:textId="77777777" w:rsidR="00F65635" w:rsidRPr="000E759B" w:rsidRDefault="00F65635" w:rsidP="00F65635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F2644B9" w14:textId="232FE9E7" w:rsidR="00F65635" w:rsidRPr="000E759B" w:rsidRDefault="00F65635" w:rsidP="00F656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30,246</w:t>
            </w:r>
          </w:p>
        </w:tc>
      </w:tr>
      <w:tr w:rsidR="00F65635" w:rsidRPr="000E759B" w14:paraId="060559C2" w14:textId="77777777" w:rsidTr="00721DB9">
        <w:tc>
          <w:tcPr>
            <w:tcW w:w="3600" w:type="dxa"/>
            <w:vAlign w:val="bottom"/>
          </w:tcPr>
          <w:p w14:paraId="5B84FB14" w14:textId="3B16E4E8" w:rsidR="00F65635" w:rsidRPr="000E759B" w:rsidRDefault="00F65635" w:rsidP="00F65635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ตั้งค่าเผื่อสินค้าเสื่อมคุณภาพเพิ่ม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A11D9D" w14:textId="480065C1" w:rsidR="00F65635" w:rsidRPr="000E759B" w:rsidRDefault="00932414" w:rsidP="00F656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84" w:type="dxa"/>
          </w:tcPr>
          <w:p w14:paraId="1AF9C05E" w14:textId="77777777" w:rsidR="00F65635" w:rsidRPr="000E759B" w:rsidRDefault="00F65635" w:rsidP="00F65635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A558FB1" w14:textId="18B21723" w:rsidR="00F65635" w:rsidRPr="000E759B" w:rsidRDefault="00F65635" w:rsidP="00F656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4,804</w:t>
            </w:r>
          </w:p>
        </w:tc>
        <w:tc>
          <w:tcPr>
            <w:tcW w:w="283" w:type="dxa"/>
          </w:tcPr>
          <w:p w14:paraId="3F766652" w14:textId="77777777" w:rsidR="00F65635" w:rsidRPr="000E759B" w:rsidRDefault="00F65635" w:rsidP="00F65635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403CB8" w14:textId="4758B251" w:rsidR="00F65635" w:rsidRPr="000E759B" w:rsidRDefault="00A14259" w:rsidP="00F656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07662C06" w14:textId="77777777" w:rsidR="00F65635" w:rsidRPr="000E759B" w:rsidRDefault="00F65635" w:rsidP="00F65635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5B39919" w14:textId="002CFA98" w:rsidR="00F65635" w:rsidRPr="000E759B" w:rsidRDefault="00F65635" w:rsidP="00F6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F65635" w:rsidRPr="000E759B" w14:paraId="19542307" w14:textId="77777777" w:rsidTr="003174F5">
        <w:tc>
          <w:tcPr>
            <w:tcW w:w="3600" w:type="dxa"/>
            <w:vAlign w:val="bottom"/>
          </w:tcPr>
          <w:p w14:paraId="16511CC1" w14:textId="1C64C60C" w:rsidR="00F65635" w:rsidRPr="000E759B" w:rsidRDefault="00F65635" w:rsidP="00F65635">
            <w:pPr>
              <w:tabs>
                <w:tab w:val="clear" w:pos="454"/>
                <w:tab w:val="clear" w:pos="680"/>
                <w:tab w:val="left" w:pos="423"/>
              </w:tabs>
              <w:spacing w:line="240" w:lineRule="auto"/>
              <w:ind w:left="706" w:right="28" w:hanging="70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0B3444" w:rsidRPr="000E759B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กลับรายการค่าเผื่อสินค้าเสื่อมคุณภาพ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C8D135" w14:textId="1B2D0707" w:rsidR="00F65635" w:rsidRPr="000E759B" w:rsidRDefault="00F65635" w:rsidP="00F656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932414" w:rsidRPr="000E759B">
              <w:rPr>
                <w:rFonts w:ascii="BrowalliaUPC" w:hAnsi="BrowalliaUPC" w:cs="BrowalliaUPC"/>
                <w:sz w:val="28"/>
                <w:szCs w:val="28"/>
              </w:rPr>
              <w:t>7,322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730EC7D3" w14:textId="77777777" w:rsidR="00F65635" w:rsidRPr="000E759B" w:rsidRDefault="00F65635" w:rsidP="00F65635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914E73C" w14:textId="4D8DD955" w:rsidR="00F65635" w:rsidRPr="000E759B" w:rsidRDefault="00F65635" w:rsidP="00F6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3,931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14:paraId="51F7ACC2" w14:textId="77777777" w:rsidR="00F65635" w:rsidRPr="000E759B" w:rsidRDefault="00F65635" w:rsidP="00F65635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AB5EA7" w14:textId="311E6494" w:rsidR="00F65635" w:rsidRPr="000E759B" w:rsidRDefault="00F01566" w:rsidP="00F656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A14259" w:rsidRPr="000E759B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A14259" w:rsidRPr="000E759B">
              <w:rPr>
                <w:rFonts w:ascii="BrowalliaUPC" w:hAnsi="BrowalliaUPC" w:cs="BrowalliaUPC"/>
                <w:sz w:val="28"/>
                <w:szCs w:val="28"/>
              </w:rPr>
              <w:t>696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3A5AEDC8" w14:textId="77777777" w:rsidR="00F65635" w:rsidRPr="000E759B" w:rsidRDefault="00F65635" w:rsidP="00F65635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D60E593" w14:textId="58964B1F" w:rsidR="00F65635" w:rsidRPr="000E759B" w:rsidRDefault="00F65635" w:rsidP="00F6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3,931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F65635" w:rsidRPr="000E759B" w14:paraId="1C7CF772" w14:textId="77777777" w:rsidTr="00EF1562">
        <w:tc>
          <w:tcPr>
            <w:tcW w:w="3600" w:type="dxa"/>
            <w:vAlign w:val="bottom"/>
          </w:tcPr>
          <w:p w14:paraId="4BD0893A" w14:textId="77777777" w:rsidR="00F65635" w:rsidRPr="000E759B" w:rsidRDefault="00F65635" w:rsidP="00F65635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ยอดคงเหลือ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A2D4D11" w14:textId="47D2DAE8" w:rsidR="00F65635" w:rsidRPr="000E759B" w:rsidRDefault="00F65635" w:rsidP="00F656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33,830</w:t>
            </w:r>
          </w:p>
        </w:tc>
        <w:tc>
          <w:tcPr>
            <w:tcW w:w="284" w:type="dxa"/>
          </w:tcPr>
          <w:p w14:paraId="56F2343B" w14:textId="77777777" w:rsidR="00F65635" w:rsidRPr="000E759B" w:rsidRDefault="00F65635" w:rsidP="00F65635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4CA97F9" w14:textId="43CC75DD" w:rsidR="00F65635" w:rsidRPr="000E759B" w:rsidRDefault="00F65635" w:rsidP="00F656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41,152</w:t>
            </w:r>
          </w:p>
        </w:tc>
        <w:tc>
          <w:tcPr>
            <w:tcW w:w="283" w:type="dxa"/>
          </w:tcPr>
          <w:p w14:paraId="0B34EB73" w14:textId="77777777" w:rsidR="00F65635" w:rsidRPr="000E759B" w:rsidRDefault="00F65635" w:rsidP="00F65635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83952E7" w14:textId="15D271EF" w:rsidR="00F65635" w:rsidRPr="000E759B" w:rsidRDefault="00F65635" w:rsidP="00F656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24,619</w:t>
            </w:r>
          </w:p>
        </w:tc>
        <w:tc>
          <w:tcPr>
            <w:tcW w:w="284" w:type="dxa"/>
          </w:tcPr>
          <w:p w14:paraId="1A2E1D45" w14:textId="77777777" w:rsidR="00F65635" w:rsidRPr="000E759B" w:rsidRDefault="00F65635" w:rsidP="00F65635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625A021" w14:textId="18CCBD0E" w:rsidR="00F65635" w:rsidRPr="000E759B" w:rsidRDefault="00F65635" w:rsidP="00F6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26,315</w:t>
            </w:r>
          </w:p>
        </w:tc>
      </w:tr>
      <w:bookmarkEnd w:id="1"/>
    </w:tbl>
    <w:p w14:paraId="7BCB4699" w14:textId="77777777" w:rsidR="00C577E4" w:rsidRPr="000E759B" w:rsidRDefault="00C577E4" w:rsidP="00C577E4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2D03CC27" w14:textId="500FA820" w:rsidR="00480F48" w:rsidRPr="000E759B" w:rsidRDefault="00480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</w:rPr>
        <w:br w:type="page"/>
      </w:r>
    </w:p>
    <w:p w14:paraId="161E1343" w14:textId="07FA51EF" w:rsidR="00C577E4" w:rsidRPr="000E759B" w:rsidRDefault="00C577E4" w:rsidP="00C577E4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ต้นทุนของสินค้าที่บันทึกเป็นค่าใช้จ่ายสำหรับ</w:t>
      </w:r>
      <w:r w:rsidR="00C919FB" w:rsidRPr="000E759B">
        <w:rPr>
          <w:rFonts w:ascii="BrowalliaUPC" w:hAnsi="BrowalliaUPC" w:cs="BrowalliaUPC"/>
          <w:sz w:val="28"/>
          <w:szCs w:val="28"/>
          <w:cs/>
        </w:rPr>
        <w:t xml:space="preserve">ปีสิ้นสุดวันที่ </w:t>
      </w:r>
      <w:r w:rsidR="00C919FB" w:rsidRPr="000E759B">
        <w:rPr>
          <w:rFonts w:ascii="BrowalliaUPC" w:hAnsi="BrowalliaUPC" w:cs="BrowalliaUPC"/>
          <w:sz w:val="28"/>
          <w:szCs w:val="28"/>
        </w:rPr>
        <w:t xml:space="preserve">31 </w:t>
      </w:r>
      <w:r w:rsidR="00C919FB" w:rsidRPr="000E759B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="00C919FB" w:rsidRPr="000E759B">
        <w:rPr>
          <w:rFonts w:ascii="BrowalliaUPC" w:hAnsi="BrowalliaUPC" w:cs="BrowalliaUPC"/>
          <w:sz w:val="28"/>
          <w:szCs w:val="28"/>
        </w:rPr>
        <w:t>256</w:t>
      </w:r>
      <w:r w:rsidR="00A85315" w:rsidRPr="000E759B">
        <w:rPr>
          <w:rFonts w:ascii="BrowalliaUPC" w:hAnsi="BrowalliaUPC" w:cs="BrowalliaUPC"/>
          <w:sz w:val="28"/>
          <w:szCs w:val="28"/>
        </w:rPr>
        <w:t>7</w:t>
      </w:r>
      <w:r w:rsidR="00C919FB" w:rsidRPr="000E759B">
        <w:rPr>
          <w:rFonts w:ascii="BrowalliaUPC" w:hAnsi="BrowalliaUPC" w:cs="BrowalliaUPC"/>
          <w:sz w:val="28"/>
          <w:szCs w:val="28"/>
        </w:rPr>
        <w:t xml:space="preserve"> </w:t>
      </w:r>
      <w:r w:rsidR="00C919FB" w:rsidRPr="000E759B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="00C919FB" w:rsidRPr="000E759B">
        <w:rPr>
          <w:rFonts w:ascii="BrowalliaUPC" w:hAnsi="BrowalliaUPC" w:cs="BrowalliaUPC"/>
          <w:sz w:val="28"/>
          <w:szCs w:val="28"/>
        </w:rPr>
        <w:t>256</w:t>
      </w:r>
      <w:r w:rsidR="00A85315" w:rsidRPr="000E759B">
        <w:rPr>
          <w:rFonts w:ascii="BrowalliaUPC" w:hAnsi="BrowalliaUPC" w:cs="BrowalliaUPC"/>
          <w:sz w:val="28"/>
          <w:szCs w:val="28"/>
        </w:rPr>
        <w:t>6</w:t>
      </w:r>
      <w:r w:rsidR="00C919FB" w:rsidRPr="000E759B">
        <w:rPr>
          <w:rFonts w:ascii="BrowalliaUPC" w:hAnsi="BrowalliaUPC" w:cs="BrowalliaUPC"/>
          <w:sz w:val="28"/>
          <w:szCs w:val="28"/>
        </w:rPr>
        <w:t xml:space="preserve"> </w:t>
      </w:r>
      <w:r w:rsidR="00C919FB" w:rsidRPr="000E759B">
        <w:rPr>
          <w:rFonts w:ascii="BrowalliaUPC" w:hAnsi="BrowalliaUPC" w:cs="BrowalliaUPC"/>
          <w:sz w:val="28"/>
          <w:szCs w:val="28"/>
          <w:cs/>
        </w:rPr>
        <w:t xml:space="preserve">มีดังต่อไปนี้ </w:t>
      </w:r>
    </w:p>
    <w:p w14:paraId="586AAA45" w14:textId="77777777" w:rsidR="001D056A" w:rsidRPr="000E759B" w:rsidRDefault="001D056A" w:rsidP="00C577E4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09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725"/>
        <w:gridCol w:w="1134"/>
        <w:gridCol w:w="236"/>
        <w:gridCol w:w="1133"/>
        <w:gridCol w:w="236"/>
        <w:gridCol w:w="1133"/>
        <w:gridCol w:w="241"/>
        <w:gridCol w:w="1171"/>
      </w:tblGrid>
      <w:tr w:rsidR="001D056A" w:rsidRPr="000E759B" w14:paraId="4C40FC50" w14:textId="77777777" w:rsidTr="00827BDD">
        <w:tc>
          <w:tcPr>
            <w:tcW w:w="3726" w:type="dxa"/>
          </w:tcPr>
          <w:p w14:paraId="47BE830B" w14:textId="77777777" w:rsidR="001D056A" w:rsidRPr="000E759B" w:rsidRDefault="001D056A" w:rsidP="003174F5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283" w:type="dxa"/>
            <w:gridSpan w:val="7"/>
          </w:tcPr>
          <w:p w14:paraId="72B6073F" w14:textId="77777777" w:rsidR="001D056A" w:rsidRPr="000E759B" w:rsidRDefault="001D056A" w:rsidP="003174F5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1D056A" w:rsidRPr="000E759B" w14:paraId="20499C8B" w14:textId="77777777" w:rsidTr="00827BDD">
        <w:tc>
          <w:tcPr>
            <w:tcW w:w="3726" w:type="dxa"/>
          </w:tcPr>
          <w:p w14:paraId="741C6FC9" w14:textId="77777777" w:rsidR="001D056A" w:rsidRPr="000E759B" w:rsidRDefault="001D056A" w:rsidP="003174F5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00" w:type="dxa"/>
            <w:gridSpan w:val="3"/>
            <w:tcBorders>
              <w:bottom w:val="single" w:sz="4" w:space="0" w:color="auto"/>
            </w:tcBorders>
          </w:tcPr>
          <w:p w14:paraId="01F9735A" w14:textId="77777777" w:rsidR="001D056A" w:rsidRPr="000E759B" w:rsidRDefault="001D056A" w:rsidP="003174F5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9CAE496" w14:textId="77777777" w:rsidR="001D056A" w:rsidRPr="000E759B" w:rsidRDefault="001D056A" w:rsidP="003174F5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47" w:type="dxa"/>
            <w:gridSpan w:val="3"/>
            <w:tcBorders>
              <w:bottom w:val="single" w:sz="4" w:space="0" w:color="auto"/>
            </w:tcBorders>
          </w:tcPr>
          <w:p w14:paraId="57B044BB" w14:textId="2E8A5468" w:rsidR="001D056A" w:rsidRPr="000E759B" w:rsidRDefault="001D056A" w:rsidP="003174F5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เฉพาะบริษัท</w:t>
            </w:r>
          </w:p>
        </w:tc>
      </w:tr>
      <w:tr w:rsidR="00A85315" w:rsidRPr="000E759B" w14:paraId="493F7FFA" w14:textId="77777777" w:rsidTr="00827BDD">
        <w:tc>
          <w:tcPr>
            <w:tcW w:w="3726" w:type="dxa"/>
          </w:tcPr>
          <w:p w14:paraId="43073578" w14:textId="77777777" w:rsidR="00A85315" w:rsidRPr="000E759B" w:rsidRDefault="00A85315" w:rsidP="00A85315">
            <w:pPr>
              <w:tabs>
                <w:tab w:val="clear" w:pos="4678"/>
                <w:tab w:val="left" w:pos="540"/>
                <w:tab w:val="left" w:pos="3557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B268C" w14:textId="4040247A" w:rsidR="00A85315" w:rsidRPr="000E759B" w:rsidRDefault="00A85315" w:rsidP="00A853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9227632" w14:textId="77777777" w:rsidR="00A85315" w:rsidRPr="000E759B" w:rsidRDefault="00A85315" w:rsidP="00A853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D0B86" w14:textId="3E7847E5" w:rsidR="00A85315" w:rsidRPr="000E759B" w:rsidRDefault="00A85315" w:rsidP="00A853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bottom"/>
          </w:tcPr>
          <w:p w14:paraId="174FBF5E" w14:textId="77777777" w:rsidR="00A85315" w:rsidRPr="000E759B" w:rsidRDefault="00A85315" w:rsidP="00A853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D28A7" w14:textId="4C0886C0" w:rsidR="00A85315" w:rsidRPr="000E759B" w:rsidRDefault="00A85315" w:rsidP="00A853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1BBD6EA7" w14:textId="77777777" w:rsidR="00A85315" w:rsidRPr="000E759B" w:rsidRDefault="00A85315" w:rsidP="00A853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ACA4B" w14:textId="21724963" w:rsidR="00A85315" w:rsidRPr="000E759B" w:rsidRDefault="00A85315" w:rsidP="00A853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</w:tr>
      <w:tr w:rsidR="001D056A" w:rsidRPr="000E759B" w14:paraId="6F71003A" w14:textId="77777777" w:rsidTr="00827BDD">
        <w:trPr>
          <w:trHeight w:val="293"/>
        </w:trPr>
        <w:tc>
          <w:tcPr>
            <w:tcW w:w="3726" w:type="dxa"/>
            <w:vAlign w:val="bottom"/>
          </w:tcPr>
          <w:p w14:paraId="241D86C5" w14:textId="77777777" w:rsidR="001D056A" w:rsidRPr="000E759B" w:rsidRDefault="001D056A" w:rsidP="003174F5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C7EB17" w14:textId="77777777" w:rsidR="001D056A" w:rsidRPr="000E759B" w:rsidRDefault="001D056A" w:rsidP="003174F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5F929BAF" w14:textId="77777777" w:rsidR="001D056A" w:rsidRPr="000E759B" w:rsidRDefault="001D056A" w:rsidP="003174F5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166B699C" w14:textId="77777777" w:rsidR="001D056A" w:rsidRPr="000E759B" w:rsidRDefault="001D056A" w:rsidP="003174F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31BF41C4" w14:textId="77777777" w:rsidR="001D056A" w:rsidRPr="000E759B" w:rsidRDefault="001D056A" w:rsidP="003174F5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14AC99B" w14:textId="77777777" w:rsidR="001D056A" w:rsidRPr="000E759B" w:rsidRDefault="001D056A" w:rsidP="003174F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41" w:type="dxa"/>
          </w:tcPr>
          <w:p w14:paraId="7D250B22" w14:textId="77777777" w:rsidR="001D056A" w:rsidRPr="000E759B" w:rsidRDefault="001D056A" w:rsidP="003174F5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68" w:type="dxa"/>
            <w:vAlign w:val="bottom"/>
          </w:tcPr>
          <w:p w14:paraId="112910AA" w14:textId="77777777" w:rsidR="001D056A" w:rsidRPr="000E759B" w:rsidRDefault="001D056A" w:rsidP="003174F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845D8D" w:rsidRPr="000E759B" w14:paraId="09B0E7D7" w14:textId="77777777" w:rsidTr="00827BDD">
        <w:tc>
          <w:tcPr>
            <w:tcW w:w="3726" w:type="dxa"/>
          </w:tcPr>
          <w:p w14:paraId="5D22B34B" w14:textId="18A95889" w:rsidR="00845D8D" w:rsidRPr="000E759B" w:rsidRDefault="00845D8D" w:rsidP="00845D8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4538C3" w14:textId="35ABE007" w:rsidR="00845D8D" w:rsidRPr="000E759B" w:rsidRDefault="00845D8D" w:rsidP="00845D8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899,09</w:t>
            </w:r>
            <w:r w:rsidR="00932414"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8</w:t>
            </w:r>
          </w:p>
        </w:tc>
        <w:tc>
          <w:tcPr>
            <w:tcW w:w="236" w:type="dxa"/>
          </w:tcPr>
          <w:p w14:paraId="559F559F" w14:textId="77777777" w:rsidR="00845D8D" w:rsidRPr="000E759B" w:rsidRDefault="00845D8D" w:rsidP="00845D8D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CA4AB39" w14:textId="3FB44A4D" w:rsidR="00845D8D" w:rsidRPr="000E759B" w:rsidRDefault="00845D8D" w:rsidP="00845D8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868,874</w:t>
            </w:r>
          </w:p>
        </w:tc>
        <w:tc>
          <w:tcPr>
            <w:tcW w:w="236" w:type="dxa"/>
          </w:tcPr>
          <w:p w14:paraId="34498A37" w14:textId="77777777" w:rsidR="00845D8D" w:rsidRPr="000E759B" w:rsidRDefault="00845D8D" w:rsidP="00845D8D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4483806" w14:textId="029342D2" w:rsidR="00845D8D" w:rsidRPr="000E759B" w:rsidRDefault="00845D8D" w:rsidP="00845D8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829,059</w:t>
            </w:r>
          </w:p>
        </w:tc>
        <w:tc>
          <w:tcPr>
            <w:tcW w:w="241" w:type="dxa"/>
          </w:tcPr>
          <w:p w14:paraId="619A0210" w14:textId="77777777" w:rsidR="00845D8D" w:rsidRPr="000E759B" w:rsidRDefault="00845D8D" w:rsidP="00845D8D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68" w:type="dxa"/>
            <w:vAlign w:val="bottom"/>
          </w:tcPr>
          <w:p w14:paraId="6C4E0F61" w14:textId="7FE21569" w:rsidR="00845D8D" w:rsidRPr="000E759B" w:rsidRDefault="00845D8D" w:rsidP="00845D8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806,417</w:t>
            </w:r>
          </w:p>
        </w:tc>
      </w:tr>
      <w:tr w:rsidR="00845D8D" w:rsidRPr="000E759B" w14:paraId="54375964" w14:textId="77777777" w:rsidTr="00827BDD">
        <w:tc>
          <w:tcPr>
            <w:tcW w:w="3726" w:type="dxa"/>
            <w:vAlign w:val="bottom"/>
          </w:tcPr>
          <w:p w14:paraId="62BAD049" w14:textId="7090C147" w:rsidR="00845D8D" w:rsidRPr="000E759B" w:rsidRDefault="00845D8D" w:rsidP="00845D8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ค่าเผื่อสินค้าเสื่อมคุณภาพ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D56EAA" w14:textId="24639D32" w:rsidR="00845D8D" w:rsidRPr="000E759B" w:rsidRDefault="00845D8D" w:rsidP="00845D8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(7,32</w:t>
            </w:r>
            <w:r w:rsidR="00932414" w:rsidRPr="000E759B"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E034A0C" w14:textId="77777777" w:rsidR="00845D8D" w:rsidRPr="000E759B" w:rsidRDefault="00845D8D" w:rsidP="00845D8D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F3C8379" w14:textId="381BA78E" w:rsidR="00845D8D" w:rsidRPr="000E759B" w:rsidRDefault="00845D8D" w:rsidP="00845D8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873</w:t>
            </w:r>
          </w:p>
        </w:tc>
        <w:tc>
          <w:tcPr>
            <w:tcW w:w="236" w:type="dxa"/>
          </w:tcPr>
          <w:p w14:paraId="4F8CC659" w14:textId="77777777" w:rsidR="00845D8D" w:rsidRPr="000E759B" w:rsidRDefault="00845D8D" w:rsidP="00845D8D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A214E1" w14:textId="17F7CF0D" w:rsidR="00845D8D" w:rsidRPr="000E759B" w:rsidRDefault="00845D8D" w:rsidP="00845D8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(1,696)</w:t>
            </w:r>
          </w:p>
        </w:tc>
        <w:tc>
          <w:tcPr>
            <w:tcW w:w="241" w:type="dxa"/>
          </w:tcPr>
          <w:p w14:paraId="7307DFB1" w14:textId="77777777" w:rsidR="00845D8D" w:rsidRPr="000E759B" w:rsidRDefault="00845D8D" w:rsidP="00845D8D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68" w:type="dxa"/>
            <w:vAlign w:val="bottom"/>
          </w:tcPr>
          <w:p w14:paraId="101D6EFB" w14:textId="1F5C5508" w:rsidR="00845D8D" w:rsidRPr="000E759B" w:rsidRDefault="00845D8D" w:rsidP="0084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3,931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845D8D" w:rsidRPr="000E759B" w14:paraId="17C09AF3" w14:textId="77777777" w:rsidTr="00827BDD">
        <w:tc>
          <w:tcPr>
            <w:tcW w:w="3726" w:type="dxa"/>
            <w:vAlign w:val="bottom"/>
          </w:tcPr>
          <w:p w14:paraId="61081CFF" w14:textId="55EE1941" w:rsidR="00845D8D" w:rsidRPr="000E759B" w:rsidRDefault="00845D8D" w:rsidP="00845D8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F4D47F1" w14:textId="18CEEA36" w:rsidR="00845D8D" w:rsidRPr="000E759B" w:rsidRDefault="00845D8D" w:rsidP="00845D8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891,776</w:t>
            </w:r>
          </w:p>
        </w:tc>
        <w:tc>
          <w:tcPr>
            <w:tcW w:w="236" w:type="dxa"/>
          </w:tcPr>
          <w:p w14:paraId="22CDB235" w14:textId="77777777" w:rsidR="00845D8D" w:rsidRPr="000E759B" w:rsidRDefault="00845D8D" w:rsidP="00845D8D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83A63EF" w14:textId="5B14A219" w:rsidR="00845D8D" w:rsidRPr="000E759B" w:rsidRDefault="00845D8D" w:rsidP="00845D8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869,747</w:t>
            </w:r>
          </w:p>
        </w:tc>
        <w:tc>
          <w:tcPr>
            <w:tcW w:w="236" w:type="dxa"/>
          </w:tcPr>
          <w:p w14:paraId="0318A903" w14:textId="77777777" w:rsidR="00845D8D" w:rsidRPr="000E759B" w:rsidRDefault="00845D8D" w:rsidP="00845D8D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4187BC1" w14:textId="419B6FA0" w:rsidR="00845D8D" w:rsidRPr="000E759B" w:rsidRDefault="00845D8D" w:rsidP="00845D8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827,363</w:t>
            </w:r>
          </w:p>
        </w:tc>
        <w:tc>
          <w:tcPr>
            <w:tcW w:w="241" w:type="dxa"/>
          </w:tcPr>
          <w:p w14:paraId="1A5086A4" w14:textId="77777777" w:rsidR="00845D8D" w:rsidRPr="000E759B" w:rsidRDefault="00845D8D" w:rsidP="00845D8D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E49FECC" w14:textId="3436DF5C" w:rsidR="00845D8D" w:rsidRPr="000E759B" w:rsidRDefault="00845D8D" w:rsidP="0084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802,486</w:t>
            </w:r>
          </w:p>
        </w:tc>
      </w:tr>
    </w:tbl>
    <w:p w14:paraId="357CC3E9" w14:textId="77777777" w:rsidR="001D056A" w:rsidRPr="000E759B" w:rsidRDefault="001D056A" w:rsidP="00C577E4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7DD85F1D" w14:textId="7B71A666" w:rsidR="00867702" w:rsidRPr="000E759B" w:rsidRDefault="00867702" w:rsidP="00337EA1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0E759B">
        <w:rPr>
          <w:rFonts w:ascii="BrowalliaUPC" w:hAnsi="BrowalliaUPC" w:cs="BrowalliaUPC"/>
          <w:b/>
          <w:bCs/>
          <w:sz w:val="28"/>
          <w:szCs w:val="28"/>
          <w:cs/>
        </w:rPr>
        <w:t>สินทรัพย์หมุนเวียนอื่น</w:t>
      </w:r>
    </w:p>
    <w:p w14:paraId="70C5E939" w14:textId="77777777" w:rsidR="00867702" w:rsidRPr="000E759B" w:rsidRDefault="00867702" w:rsidP="00867702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tbl>
      <w:tblPr>
        <w:tblW w:w="9086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35"/>
        <w:gridCol w:w="1152"/>
        <w:gridCol w:w="236"/>
        <w:gridCol w:w="1157"/>
        <w:gridCol w:w="240"/>
        <w:gridCol w:w="1148"/>
        <w:gridCol w:w="236"/>
        <w:gridCol w:w="1164"/>
        <w:gridCol w:w="18"/>
      </w:tblGrid>
      <w:tr w:rsidR="00867702" w:rsidRPr="000E759B" w14:paraId="566EDCA0" w14:textId="77777777" w:rsidTr="00827BDD">
        <w:trPr>
          <w:gridAfter w:val="1"/>
          <w:wAfter w:w="18" w:type="dxa"/>
          <w:trHeight w:val="189"/>
        </w:trPr>
        <w:tc>
          <w:tcPr>
            <w:tcW w:w="3735" w:type="dxa"/>
          </w:tcPr>
          <w:p w14:paraId="73911C20" w14:textId="77777777" w:rsidR="00867702" w:rsidRPr="000E759B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333" w:type="dxa"/>
            <w:gridSpan w:val="7"/>
          </w:tcPr>
          <w:p w14:paraId="20F0F189" w14:textId="77777777" w:rsidR="00867702" w:rsidRPr="000E759B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867702" w:rsidRPr="000E759B" w14:paraId="31B91BC6" w14:textId="77777777" w:rsidTr="00827BDD">
        <w:trPr>
          <w:trHeight w:val="351"/>
        </w:trPr>
        <w:tc>
          <w:tcPr>
            <w:tcW w:w="3735" w:type="dxa"/>
          </w:tcPr>
          <w:p w14:paraId="7612C761" w14:textId="77777777" w:rsidR="00867702" w:rsidRPr="000E759B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41" w:type="dxa"/>
            <w:gridSpan w:val="3"/>
            <w:tcBorders>
              <w:bottom w:val="single" w:sz="4" w:space="0" w:color="auto"/>
            </w:tcBorders>
          </w:tcPr>
          <w:p w14:paraId="4977CB99" w14:textId="77777777" w:rsidR="00867702" w:rsidRPr="000E759B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13CA9410" w14:textId="77777777" w:rsidR="00867702" w:rsidRPr="000E759B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66" w:type="dxa"/>
            <w:gridSpan w:val="4"/>
            <w:tcBorders>
              <w:bottom w:val="single" w:sz="4" w:space="0" w:color="auto"/>
            </w:tcBorders>
          </w:tcPr>
          <w:p w14:paraId="5D9ED75E" w14:textId="02599A89" w:rsidR="00867702" w:rsidRPr="000E759B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เฉพาะบริษัท</w:t>
            </w:r>
          </w:p>
        </w:tc>
      </w:tr>
      <w:tr w:rsidR="00D779E6" w:rsidRPr="000E759B" w14:paraId="3FF0D4B4" w14:textId="77777777" w:rsidTr="00827BDD">
        <w:trPr>
          <w:trHeight w:val="351"/>
        </w:trPr>
        <w:tc>
          <w:tcPr>
            <w:tcW w:w="3735" w:type="dxa"/>
          </w:tcPr>
          <w:p w14:paraId="256B409D" w14:textId="77777777" w:rsidR="00D779E6" w:rsidRPr="000E759B" w:rsidRDefault="00D779E6" w:rsidP="00D779E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E9A9E07" w14:textId="25A45D0A" w:rsidR="00D779E6" w:rsidRPr="000E759B" w:rsidRDefault="00D779E6" w:rsidP="00D779E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bottom"/>
          </w:tcPr>
          <w:p w14:paraId="2CAD47F6" w14:textId="77777777" w:rsidR="00D779E6" w:rsidRPr="000E759B" w:rsidRDefault="00D779E6" w:rsidP="00D779E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0EAE84E8" w14:textId="569DF788" w:rsidR="00D779E6" w:rsidRPr="000E759B" w:rsidRDefault="00D779E6" w:rsidP="00D779E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40" w:type="dxa"/>
            <w:vAlign w:val="bottom"/>
          </w:tcPr>
          <w:p w14:paraId="582D7845" w14:textId="77777777" w:rsidR="00D779E6" w:rsidRPr="000E759B" w:rsidRDefault="00D779E6" w:rsidP="00D779E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636BCD8D" w14:textId="2711FBE7" w:rsidR="00D779E6" w:rsidRPr="000E759B" w:rsidRDefault="00D779E6" w:rsidP="00D779E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bottom"/>
          </w:tcPr>
          <w:p w14:paraId="39B975F0" w14:textId="77777777" w:rsidR="00D779E6" w:rsidRPr="000E759B" w:rsidRDefault="00D779E6" w:rsidP="00D779E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82" w:type="dxa"/>
            <w:gridSpan w:val="2"/>
            <w:tcBorders>
              <w:bottom w:val="single" w:sz="4" w:space="0" w:color="auto"/>
            </w:tcBorders>
            <w:vAlign w:val="bottom"/>
          </w:tcPr>
          <w:p w14:paraId="1AEE3841" w14:textId="3CF86F3F" w:rsidR="00D779E6" w:rsidRPr="000E759B" w:rsidRDefault="00D779E6" w:rsidP="00D779E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</w:tr>
      <w:tr w:rsidR="00867702" w:rsidRPr="000E759B" w14:paraId="2867FA99" w14:textId="77777777" w:rsidTr="00827BDD">
        <w:trPr>
          <w:trHeight w:val="187"/>
        </w:trPr>
        <w:tc>
          <w:tcPr>
            <w:tcW w:w="3735" w:type="dxa"/>
          </w:tcPr>
          <w:p w14:paraId="151CD4FC" w14:textId="77777777" w:rsidR="00867702" w:rsidRPr="000E759B" w:rsidRDefault="00867702" w:rsidP="00D779E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E2387FD" w14:textId="77777777" w:rsidR="00867702" w:rsidRPr="000E759B" w:rsidRDefault="00867702" w:rsidP="00D779E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24B07B" w14:textId="77777777" w:rsidR="00867702" w:rsidRPr="000E759B" w:rsidRDefault="00867702" w:rsidP="00D779E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0E9321AC" w14:textId="77777777" w:rsidR="00867702" w:rsidRPr="000E759B" w:rsidRDefault="00867702" w:rsidP="00D779E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0" w:type="dxa"/>
          </w:tcPr>
          <w:p w14:paraId="3D7F85CC" w14:textId="77777777" w:rsidR="00867702" w:rsidRPr="000E759B" w:rsidRDefault="00867702" w:rsidP="00D779E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8" w:type="dxa"/>
          </w:tcPr>
          <w:p w14:paraId="603CB36E" w14:textId="77777777" w:rsidR="00867702" w:rsidRPr="000E759B" w:rsidRDefault="00867702" w:rsidP="00D779E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BC7860" w14:textId="77777777" w:rsidR="00867702" w:rsidRPr="000E759B" w:rsidRDefault="00867702" w:rsidP="00D779E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  <w:gridSpan w:val="2"/>
          </w:tcPr>
          <w:p w14:paraId="4062C68E" w14:textId="77777777" w:rsidR="00867702" w:rsidRPr="000E759B" w:rsidRDefault="00867702" w:rsidP="00D779E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EF4DD5" w:rsidRPr="000E759B" w14:paraId="41D588CF" w14:textId="77777777" w:rsidTr="00827BDD">
        <w:trPr>
          <w:trHeight w:val="187"/>
        </w:trPr>
        <w:tc>
          <w:tcPr>
            <w:tcW w:w="3735" w:type="dxa"/>
          </w:tcPr>
          <w:p w14:paraId="38057E39" w14:textId="77777777" w:rsidR="00EF4DD5" w:rsidRPr="000E759B" w:rsidRDefault="00EF4DD5" w:rsidP="00EF4DD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52" w:type="dxa"/>
            <w:shd w:val="clear" w:color="auto" w:fill="auto"/>
          </w:tcPr>
          <w:p w14:paraId="45C824DA" w14:textId="41443C66" w:rsidR="00EF4DD5" w:rsidRPr="000E759B" w:rsidRDefault="00EF4DD5" w:rsidP="00EF4DD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10,196</w:t>
            </w:r>
          </w:p>
        </w:tc>
        <w:tc>
          <w:tcPr>
            <w:tcW w:w="236" w:type="dxa"/>
          </w:tcPr>
          <w:p w14:paraId="2A3A985D" w14:textId="77777777" w:rsidR="00EF4DD5" w:rsidRPr="000E759B" w:rsidRDefault="00EF4DD5" w:rsidP="00EF4DD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24F3E11B" w14:textId="046997D5" w:rsidR="00EF4DD5" w:rsidRPr="000E759B" w:rsidRDefault="00EF4DD5" w:rsidP="00EF4DD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6,156</w:t>
            </w:r>
          </w:p>
        </w:tc>
        <w:tc>
          <w:tcPr>
            <w:tcW w:w="240" w:type="dxa"/>
          </w:tcPr>
          <w:p w14:paraId="3B0FA0ED" w14:textId="77777777" w:rsidR="00EF4DD5" w:rsidRPr="000E759B" w:rsidRDefault="00EF4DD5" w:rsidP="00EF4DD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8" w:type="dxa"/>
          </w:tcPr>
          <w:p w14:paraId="619D6EF3" w14:textId="61F27EF3" w:rsidR="00EF4DD5" w:rsidRPr="000E759B" w:rsidRDefault="00EF4DD5" w:rsidP="00EF4DD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9,451</w:t>
            </w:r>
          </w:p>
        </w:tc>
        <w:tc>
          <w:tcPr>
            <w:tcW w:w="236" w:type="dxa"/>
          </w:tcPr>
          <w:p w14:paraId="6FB64BB9" w14:textId="77777777" w:rsidR="00EF4DD5" w:rsidRPr="000E759B" w:rsidRDefault="00EF4DD5" w:rsidP="00EF4DD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  <w:gridSpan w:val="2"/>
          </w:tcPr>
          <w:p w14:paraId="3F83E42E" w14:textId="0D7DD75A" w:rsidR="00EF4DD5" w:rsidRPr="000E759B" w:rsidRDefault="00EF4DD5" w:rsidP="00EF4DD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5,920</w:t>
            </w:r>
          </w:p>
        </w:tc>
      </w:tr>
      <w:tr w:rsidR="00EF4DD5" w:rsidRPr="000E759B" w14:paraId="1C66E4C1" w14:textId="77777777" w:rsidTr="00827BDD">
        <w:trPr>
          <w:trHeight w:val="187"/>
        </w:trPr>
        <w:tc>
          <w:tcPr>
            <w:tcW w:w="3735" w:type="dxa"/>
          </w:tcPr>
          <w:p w14:paraId="050781B3" w14:textId="4645F20F" w:rsidR="00EF4DD5" w:rsidRPr="000E759B" w:rsidRDefault="00EF4DD5" w:rsidP="00EF4DD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ภาษีเงินได้จ่ายล่วงหน้า</w:t>
            </w:r>
          </w:p>
        </w:tc>
        <w:tc>
          <w:tcPr>
            <w:tcW w:w="1152" w:type="dxa"/>
            <w:shd w:val="clear" w:color="auto" w:fill="auto"/>
          </w:tcPr>
          <w:p w14:paraId="0C07532C" w14:textId="2EFD0F70" w:rsidR="00EF4DD5" w:rsidRPr="000E759B" w:rsidRDefault="00EF4DD5" w:rsidP="00EF4DD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00E79BB" w14:textId="77777777" w:rsidR="00EF4DD5" w:rsidRPr="000E759B" w:rsidRDefault="00EF4DD5" w:rsidP="00EF4DD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1660BDFF" w14:textId="42E302AA" w:rsidR="00EF4DD5" w:rsidRPr="000E759B" w:rsidRDefault="00EF4DD5" w:rsidP="00EF4DD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26,355</w:t>
            </w:r>
          </w:p>
        </w:tc>
        <w:tc>
          <w:tcPr>
            <w:tcW w:w="240" w:type="dxa"/>
          </w:tcPr>
          <w:p w14:paraId="1865A8EB" w14:textId="77777777" w:rsidR="00EF4DD5" w:rsidRPr="000E759B" w:rsidRDefault="00EF4DD5" w:rsidP="00EF4DD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8" w:type="dxa"/>
          </w:tcPr>
          <w:p w14:paraId="0F0E0B94" w14:textId="19EA1C96" w:rsidR="00EF4DD5" w:rsidRPr="000E759B" w:rsidRDefault="00EF4DD5" w:rsidP="00EF4DD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8DED5D4" w14:textId="77777777" w:rsidR="00EF4DD5" w:rsidRPr="000E759B" w:rsidRDefault="00EF4DD5" w:rsidP="00EF4DD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  <w:gridSpan w:val="2"/>
          </w:tcPr>
          <w:p w14:paraId="07BDEE2D" w14:textId="2FBB4FF8" w:rsidR="00EF4DD5" w:rsidRPr="000E759B" w:rsidRDefault="00EF4DD5" w:rsidP="00EF4DD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26,355</w:t>
            </w:r>
          </w:p>
        </w:tc>
      </w:tr>
      <w:tr w:rsidR="00EF4DD5" w:rsidRPr="000E759B" w14:paraId="2D3EFB4A" w14:textId="77777777" w:rsidTr="00827BDD">
        <w:trPr>
          <w:trHeight w:val="187"/>
        </w:trPr>
        <w:tc>
          <w:tcPr>
            <w:tcW w:w="3735" w:type="dxa"/>
          </w:tcPr>
          <w:p w14:paraId="3B7D39F4" w14:textId="3D62802D" w:rsidR="00EF4DD5" w:rsidRPr="000E759B" w:rsidRDefault="00EF4DD5" w:rsidP="00EF4DD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ภาษีถูกหัก ณ ที่จ่าย</w:t>
            </w:r>
          </w:p>
        </w:tc>
        <w:tc>
          <w:tcPr>
            <w:tcW w:w="1152" w:type="dxa"/>
            <w:shd w:val="clear" w:color="auto" w:fill="auto"/>
          </w:tcPr>
          <w:p w14:paraId="4E2528B2" w14:textId="45575E64" w:rsidR="00EF4DD5" w:rsidRPr="000E759B" w:rsidRDefault="00EF4DD5" w:rsidP="00EF4DD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16,259</w:t>
            </w:r>
          </w:p>
        </w:tc>
        <w:tc>
          <w:tcPr>
            <w:tcW w:w="236" w:type="dxa"/>
          </w:tcPr>
          <w:p w14:paraId="02971374" w14:textId="77777777" w:rsidR="00EF4DD5" w:rsidRPr="000E759B" w:rsidRDefault="00EF4DD5" w:rsidP="00EF4DD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78D1F3FF" w14:textId="2718B025" w:rsidR="00EF4DD5" w:rsidRPr="000E759B" w:rsidRDefault="00EF4DD5" w:rsidP="00EF4DD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33,915</w:t>
            </w:r>
          </w:p>
        </w:tc>
        <w:tc>
          <w:tcPr>
            <w:tcW w:w="240" w:type="dxa"/>
          </w:tcPr>
          <w:p w14:paraId="298A79F2" w14:textId="77777777" w:rsidR="00EF4DD5" w:rsidRPr="000E759B" w:rsidRDefault="00EF4DD5" w:rsidP="00EF4DD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8" w:type="dxa"/>
          </w:tcPr>
          <w:p w14:paraId="40751081" w14:textId="792A3967" w:rsidR="00EF4DD5" w:rsidRPr="000E759B" w:rsidRDefault="00EF4DD5" w:rsidP="00EF4DD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16,2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59</w:t>
            </w:r>
          </w:p>
        </w:tc>
        <w:tc>
          <w:tcPr>
            <w:tcW w:w="236" w:type="dxa"/>
          </w:tcPr>
          <w:p w14:paraId="66070BAA" w14:textId="77777777" w:rsidR="00EF4DD5" w:rsidRPr="000E759B" w:rsidRDefault="00EF4DD5" w:rsidP="00EF4DD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  <w:gridSpan w:val="2"/>
          </w:tcPr>
          <w:p w14:paraId="37575AB1" w14:textId="3FF7A061" w:rsidR="00EF4DD5" w:rsidRPr="000E759B" w:rsidRDefault="00EF4DD5" w:rsidP="00EF4DD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33,915</w:t>
            </w:r>
          </w:p>
        </w:tc>
      </w:tr>
      <w:tr w:rsidR="00EF4DD5" w:rsidRPr="000E759B" w14:paraId="4C461ACC" w14:textId="77777777" w:rsidTr="00827BDD">
        <w:trPr>
          <w:trHeight w:val="187"/>
        </w:trPr>
        <w:tc>
          <w:tcPr>
            <w:tcW w:w="3735" w:type="dxa"/>
          </w:tcPr>
          <w:p w14:paraId="4764C915" w14:textId="77777777" w:rsidR="00EF4DD5" w:rsidRPr="000E759B" w:rsidRDefault="00EF4DD5" w:rsidP="00EF4DD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อื่นๆ</w:t>
            </w:r>
          </w:p>
        </w:tc>
        <w:tc>
          <w:tcPr>
            <w:tcW w:w="1152" w:type="dxa"/>
            <w:shd w:val="clear" w:color="auto" w:fill="auto"/>
          </w:tcPr>
          <w:p w14:paraId="00830A04" w14:textId="45B3D466" w:rsidR="00EF4DD5" w:rsidRPr="000E759B" w:rsidRDefault="00EF4DD5" w:rsidP="00EF4DD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1,66</w:t>
            </w:r>
            <w:r w:rsidR="00CD190A" w:rsidRPr="000E759B">
              <w:rPr>
                <w:rFonts w:ascii="BrowalliaUPC" w:hAnsi="BrowalliaUPC" w:cs="BrowalliaUPC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3E23F7B2" w14:textId="77777777" w:rsidR="00EF4DD5" w:rsidRPr="000E759B" w:rsidRDefault="00EF4DD5" w:rsidP="00EF4DD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04E24302" w14:textId="261A5A52" w:rsidR="00EF4DD5" w:rsidRPr="000E759B" w:rsidRDefault="00EF4DD5" w:rsidP="00EF4DD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1,397</w:t>
            </w:r>
          </w:p>
        </w:tc>
        <w:tc>
          <w:tcPr>
            <w:tcW w:w="240" w:type="dxa"/>
          </w:tcPr>
          <w:p w14:paraId="77314C69" w14:textId="77777777" w:rsidR="00EF4DD5" w:rsidRPr="000E759B" w:rsidRDefault="00EF4DD5" w:rsidP="00EF4DD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8" w:type="dxa"/>
          </w:tcPr>
          <w:p w14:paraId="394D4A30" w14:textId="18875533" w:rsidR="00EF4DD5" w:rsidRPr="000E759B" w:rsidRDefault="00EF4DD5" w:rsidP="00EF4DD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1,15</w:t>
            </w:r>
            <w:r w:rsidR="008A7482" w:rsidRPr="000E759B"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6523D898" w14:textId="77777777" w:rsidR="00EF4DD5" w:rsidRPr="000E759B" w:rsidRDefault="00EF4DD5" w:rsidP="00EF4DD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  <w:gridSpan w:val="2"/>
          </w:tcPr>
          <w:p w14:paraId="2B393229" w14:textId="19D0876D" w:rsidR="00EF4DD5" w:rsidRPr="000E759B" w:rsidRDefault="00EF4DD5" w:rsidP="00EF4DD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469</w:t>
            </w:r>
          </w:p>
        </w:tc>
      </w:tr>
      <w:tr w:rsidR="00EF4DD5" w:rsidRPr="000E759B" w14:paraId="1F238188" w14:textId="77777777" w:rsidTr="00827BDD">
        <w:trPr>
          <w:trHeight w:val="187"/>
        </w:trPr>
        <w:tc>
          <w:tcPr>
            <w:tcW w:w="3735" w:type="dxa"/>
          </w:tcPr>
          <w:p w14:paraId="43370B6F" w14:textId="731DD5D0" w:rsidR="00EF4DD5" w:rsidRPr="000E759B" w:rsidRDefault="00EF4DD5" w:rsidP="00EF4DD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31BE7EC3" w14:textId="4FCCD4C3" w:rsidR="00EF4DD5" w:rsidRPr="000E759B" w:rsidRDefault="00EF4DD5" w:rsidP="00EF4DD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28,12</w:t>
            </w:r>
            <w:r w:rsidR="00CD190A" w:rsidRPr="000E759B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7411C5B8" w14:textId="77777777" w:rsidR="00EF4DD5" w:rsidRPr="000E759B" w:rsidRDefault="00EF4DD5" w:rsidP="00EF4DD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8DB1D9A" w14:textId="04BFA2BC" w:rsidR="00EF4DD5" w:rsidRPr="000E759B" w:rsidRDefault="00EF4DD5" w:rsidP="00EF4DD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67,823</w:t>
            </w:r>
          </w:p>
        </w:tc>
        <w:tc>
          <w:tcPr>
            <w:tcW w:w="240" w:type="dxa"/>
          </w:tcPr>
          <w:p w14:paraId="390B7D3B" w14:textId="77777777" w:rsidR="00EF4DD5" w:rsidRPr="000E759B" w:rsidRDefault="00EF4DD5" w:rsidP="00EF4DD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8D00393" w14:textId="49801003" w:rsidR="00EF4DD5" w:rsidRPr="000E759B" w:rsidRDefault="00EF4DD5" w:rsidP="00EF4DD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26,8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6</w:t>
            </w:r>
            <w:r w:rsidR="008A7482" w:rsidRPr="000E759B"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2F25C84A" w14:textId="77777777" w:rsidR="00EF4DD5" w:rsidRPr="000E759B" w:rsidRDefault="00EF4DD5" w:rsidP="00EF4DD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78186F6" w14:textId="6FE8206F" w:rsidR="00EF4DD5" w:rsidRPr="000E759B" w:rsidRDefault="00EF4DD5" w:rsidP="00EF4DD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66,659</w:t>
            </w:r>
          </w:p>
        </w:tc>
      </w:tr>
    </w:tbl>
    <w:p w14:paraId="169C8927" w14:textId="3E88B789" w:rsidR="009849FC" w:rsidRPr="000E759B" w:rsidRDefault="00984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b/>
          <w:bCs/>
          <w:color w:val="000000"/>
          <w:sz w:val="28"/>
          <w:szCs w:val="28"/>
          <w:lang w:eastAsia="th-TH"/>
        </w:rPr>
      </w:pPr>
    </w:p>
    <w:p w14:paraId="3B1184D8" w14:textId="040095EC" w:rsidR="00C04DF6" w:rsidRPr="000E759B" w:rsidRDefault="005753E0" w:rsidP="00337EA1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0E759B">
        <w:rPr>
          <w:rFonts w:ascii="BrowalliaUPC" w:hAnsi="BrowalliaUPC" w:cs="BrowalliaUPC"/>
          <w:b/>
          <w:bCs/>
          <w:sz w:val="28"/>
          <w:szCs w:val="28"/>
          <w:cs/>
        </w:rPr>
        <w:t>เงิน</w:t>
      </w:r>
      <w:r w:rsidRPr="000E759B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ลงทุน</w:t>
      </w:r>
      <w:r w:rsidRPr="000E759B">
        <w:rPr>
          <w:rFonts w:ascii="BrowalliaUPC" w:hAnsi="BrowalliaUPC" w:cs="BrowalliaUPC"/>
          <w:b/>
          <w:bCs/>
          <w:sz w:val="28"/>
          <w:szCs w:val="28"/>
          <w:cs/>
        </w:rPr>
        <w:t>ในบริษัทย่อย</w:t>
      </w:r>
    </w:p>
    <w:p w14:paraId="2A22360D" w14:textId="77777777" w:rsidR="00417310" w:rsidRPr="000E759B" w:rsidRDefault="00417310" w:rsidP="00417310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sz w:val="20"/>
          <w:szCs w:val="20"/>
          <w:u w:val="single"/>
        </w:rPr>
      </w:pPr>
    </w:p>
    <w:tbl>
      <w:tblPr>
        <w:tblW w:w="898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872"/>
        <w:gridCol w:w="877"/>
        <w:gridCol w:w="850"/>
        <w:gridCol w:w="851"/>
        <w:gridCol w:w="850"/>
        <w:gridCol w:w="922"/>
        <w:gridCol w:w="922"/>
        <w:gridCol w:w="9"/>
        <w:gridCol w:w="913"/>
        <w:gridCol w:w="923"/>
      </w:tblGrid>
      <w:tr w:rsidR="00B66E24" w:rsidRPr="000E759B" w14:paraId="4D80D842" w14:textId="77777777" w:rsidTr="00B96A8C">
        <w:trPr>
          <w:cantSplit/>
          <w:trHeight w:val="124"/>
        </w:trPr>
        <w:tc>
          <w:tcPr>
            <w:tcW w:w="1872" w:type="dxa"/>
            <w:shd w:val="clear" w:color="auto" w:fill="auto"/>
          </w:tcPr>
          <w:p w14:paraId="7D80538E" w14:textId="77777777" w:rsidR="00351638" w:rsidRPr="000E759B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77" w:type="dxa"/>
            <w:shd w:val="clear" w:color="auto" w:fill="auto"/>
          </w:tcPr>
          <w:p w14:paraId="3F126FB0" w14:textId="77777777" w:rsidR="00351638" w:rsidRPr="000E759B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41538B94" w14:textId="77777777" w:rsidR="00351638" w:rsidRPr="000E759B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3D1E8209" w14:textId="77777777" w:rsidR="00351638" w:rsidRPr="000E759B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566F61DE" w14:textId="77777777" w:rsidR="00351638" w:rsidRPr="000E759B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3689" w:type="dxa"/>
            <w:gridSpan w:val="5"/>
            <w:shd w:val="clear" w:color="auto" w:fill="auto"/>
          </w:tcPr>
          <w:p w14:paraId="0A0A703F" w14:textId="77777777" w:rsidR="00351638" w:rsidRPr="000E759B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(</w:t>
            </w:r>
            <w:proofErr w:type="gramStart"/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หน่วย :</w:t>
            </w:r>
            <w:proofErr w:type="gramEnd"/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พันบาท)</w:t>
            </w:r>
          </w:p>
        </w:tc>
      </w:tr>
      <w:tr w:rsidR="00351638" w:rsidRPr="000E759B" w14:paraId="0FC153F7" w14:textId="77777777" w:rsidTr="00B96A8C">
        <w:trPr>
          <w:cantSplit/>
        </w:trPr>
        <w:tc>
          <w:tcPr>
            <w:tcW w:w="1872" w:type="dxa"/>
            <w:shd w:val="clear" w:color="auto" w:fill="auto"/>
          </w:tcPr>
          <w:p w14:paraId="62F53EBB" w14:textId="77777777" w:rsidR="00351638" w:rsidRPr="000E759B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7117" w:type="dxa"/>
            <w:gridSpan w:val="9"/>
            <w:shd w:val="clear" w:color="auto" w:fill="auto"/>
          </w:tcPr>
          <w:p w14:paraId="75747534" w14:textId="48390F9B" w:rsidR="00351638" w:rsidRPr="000E759B" w:rsidRDefault="00351638" w:rsidP="005671C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2"/>
                <w:szCs w:val="22"/>
                <w:cs/>
              </w:rPr>
              <w:t>เฉพาะบริษัท</w:t>
            </w:r>
          </w:p>
        </w:tc>
      </w:tr>
      <w:tr w:rsidR="00B66E24" w:rsidRPr="000E759B" w14:paraId="6781C6CE" w14:textId="77777777" w:rsidTr="00EC2A6F">
        <w:trPr>
          <w:cantSplit/>
        </w:trPr>
        <w:tc>
          <w:tcPr>
            <w:tcW w:w="1872" w:type="dxa"/>
            <w:shd w:val="clear" w:color="auto" w:fill="auto"/>
          </w:tcPr>
          <w:p w14:paraId="06BED8D1" w14:textId="77777777" w:rsidR="00351638" w:rsidRPr="000E759B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727" w:type="dxa"/>
            <w:gridSpan w:val="2"/>
            <w:shd w:val="clear" w:color="auto" w:fill="auto"/>
          </w:tcPr>
          <w:p w14:paraId="6290723C" w14:textId="77777777" w:rsidR="00351638" w:rsidRPr="000E759B" w:rsidRDefault="00351638" w:rsidP="005671C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A7B5D5C" w14:textId="77777777" w:rsidR="00351638" w:rsidRPr="000E759B" w:rsidRDefault="00351638" w:rsidP="005671C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สัดส่วนร้อยละการลงทุน</w:t>
            </w:r>
          </w:p>
        </w:tc>
        <w:tc>
          <w:tcPr>
            <w:tcW w:w="1853" w:type="dxa"/>
            <w:gridSpan w:val="3"/>
            <w:shd w:val="clear" w:color="auto" w:fill="auto"/>
          </w:tcPr>
          <w:p w14:paraId="49B96C09" w14:textId="77777777" w:rsidR="00351638" w:rsidRPr="000E759B" w:rsidRDefault="00351638" w:rsidP="003F561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 w:right="-24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836" w:type="dxa"/>
            <w:gridSpan w:val="2"/>
            <w:shd w:val="clear" w:color="auto" w:fill="auto"/>
          </w:tcPr>
          <w:p w14:paraId="69727866" w14:textId="77777777" w:rsidR="00351638" w:rsidRPr="000E759B" w:rsidRDefault="00351638" w:rsidP="005671C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เงินปันผลรับ</w:t>
            </w:r>
          </w:p>
        </w:tc>
      </w:tr>
      <w:tr w:rsidR="00D779E6" w:rsidRPr="000E759B" w14:paraId="791C99BC" w14:textId="77777777" w:rsidTr="00EC2A6F">
        <w:trPr>
          <w:cantSplit/>
        </w:trPr>
        <w:tc>
          <w:tcPr>
            <w:tcW w:w="1872" w:type="dxa"/>
            <w:shd w:val="clear" w:color="auto" w:fill="auto"/>
          </w:tcPr>
          <w:p w14:paraId="78B4C04C" w14:textId="77777777" w:rsidR="00D779E6" w:rsidRPr="000E759B" w:rsidRDefault="00D779E6" w:rsidP="00D779E6">
            <w:pPr>
              <w:pStyle w:val="BodyText"/>
              <w:tabs>
                <w:tab w:val="clear" w:pos="227"/>
                <w:tab w:val="clear" w:pos="1644"/>
                <w:tab w:val="clear" w:pos="5387"/>
                <w:tab w:val="left" w:pos="5496"/>
              </w:tabs>
              <w:spacing w:after="0" w:line="240" w:lineRule="auto"/>
              <w:ind w:left="-398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877" w:type="dxa"/>
            <w:shd w:val="clear" w:color="auto" w:fill="auto"/>
          </w:tcPr>
          <w:p w14:paraId="4942204A" w14:textId="00667AF6" w:rsidR="00D779E6" w:rsidRPr="000E759B" w:rsidRDefault="00D779E6" w:rsidP="00D779E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2567</w:t>
            </w:r>
          </w:p>
        </w:tc>
        <w:tc>
          <w:tcPr>
            <w:tcW w:w="850" w:type="dxa"/>
            <w:shd w:val="clear" w:color="auto" w:fill="auto"/>
          </w:tcPr>
          <w:p w14:paraId="08DD9A51" w14:textId="582A1237" w:rsidR="00D779E6" w:rsidRPr="000E759B" w:rsidRDefault="00D779E6" w:rsidP="00D779E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2566</w:t>
            </w:r>
          </w:p>
        </w:tc>
        <w:tc>
          <w:tcPr>
            <w:tcW w:w="851" w:type="dxa"/>
            <w:shd w:val="clear" w:color="auto" w:fill="auto"/>
          </w:tcPr>
          <w:p w14:paraId="3875CA53" w14:textId="176C9D85" w:rsidR="00D779E6" w:rsidRPr="000E759B" w:rsidRDefault="00D779E6" w:rsidP="00D779E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2567</w:t>
            </w:r>
          </w:p>
        </w:tc>
        <w:tc>
          <w:tcPr>
            <w:tcW w:w="850" w:type="dxa"/>
            <w:shd w:val="clear" w:color="auto" w:fill="auto"/>
          </w:tcPr>
          <w:p w14:paraId="19DFB523" w14:textId="072FC77F" w:rsidR="00D779E6" w:rsidRPr="000E759B" w:rsidRDefault="00D779E6" w:rsidP="00D779E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2566</w:t>
            </w:r>
          </w:p>
        </w:tc>
        <w:tc>
          <w:tcPr>
            <w:tcW w:w="922" w:type="dxa"/>
            <w:shd w:val="clear" w:color="auto" w:fill="auto"/>
          </w:tcPr>
          <w:p w14:paraId="3634B12B" w14:textId="6569DD67" w:rsidR="00D779E6" w:rsidRPr="000E759B" w:rsidRDefault="00D779E6" w:rsidP="00D779E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2567</w:t>
            </w:r>
          </w:p>
        </w:tc>
        <w:tc>
          <w:tcPr>
            <w:tcW w:w="922" w:type="dxa"/>
            <w:shd w:val="clear" w:color="auto" w:fill="auto"/>
          </w:tcPr>
          <w:p w14:paraId="1E7D93F7" w14:textId="566312A4" w:rsidR="00D779E6" w:rsidRPr="000E759B" w:rsidRDefault="00D779E6" w:rsidP="00D779E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1644"/>
                <w:tab w:val="left" w:pos="456"/>
              </w:tabs>
              <w:spacing w:after="0" w:line="240" w:lineRule="auto"/>
              <w:ind w:left="-42" w:right="-33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2566</w:t>
            </w:r>
          </w:p>
        </w:tc>
        <w:tc>
          <w:tcPr>
            <w:tcW w:w="922" w:type="dxa"/>
            <w:gridSpan w:val="2"/>
            <w:shd w:val="clear" w:color="auto" w:fill="auto"/>
          </w:tcPr>
          <w:p w14:paraId="52A2404C" w14:textId="5387F64D" w:rsidR="00D779E6" w:rsidRPr="000E759B" w:rsidRDefault="00D779E6" w:rsidP="00D779E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2567</w:t>
            </w:r>
          </w:p>
        </w:tc>
        <w:tc>
          <w:tcPr>
            <w:tcW w:w="923" w:type="dxa"/>
            <w:shd w:val="clear" w:color="auto" w:fill="auto"/>
          </w:tcPr>
          <w:p w14:paraId="35898E15" w14:textId="157F130D" w:rsidR="00D779E6" w:rsidRPr="000E759B" w:rsidRDefault="00D779E6" w:rsidP="00D779E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2566</w:t>
            </w:r>
          </w:p>
        </w:tc>
      </w:tr>
      <w:tr w:rsidR="00B66E24" w:rsidRPr="000E759B" w14:paraId="7B72B882" w14:textId="77777777" w:rsidTr="00EC2A6F">
        <w:trPr>
          <w:cantSplit/>
          <w:trHeight w:val="252"/>
        </w:trPr>
        <w:tc>
          <w:tcPr>
            <w:tcW w:w="1872" w:type="dxa"/>
            <w:shd w:val="clear" w:color="auto" w:fill="auto"/>
          </w:tcPr>
          <w:p w14:paraId="5942C6E5" w14:textId="77777777" w:rsidR="00351638" w:rsidRPr="000E759B" w:rsidRDefault="00351638" w:rsidP="00E35687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UPC" w:hAnsi="BrowalliaUPC" w:cs="BrowalliaUPC"/>
                <w:sz w:val="16"/>
                <w:szCs w:val="16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71D513EF" w14:textId="77777777" w:rsidR="00351638" w:rsidRPr="000E759B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16"/>
                <w:szCs w:val="1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66AA260" w14:textId="77777777" w:rsidR="00351638" w:rsidRPr="000E759B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16"/>
                <w:szCs w:val="16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13E3FBBE" w14:textId="77777777" w:rsidR="00351638" w:rsidRPr="000E759B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16"/>
                <w:szCs w:val="1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C3D6AB6" w14:textId="77777777" w:rsidR="00351638" w:rsidRPr="000E759B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16"/>
                <w:szCs w:val="1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B3394EB" w14:textId="77777777" w:rsidR="00351638" w:rsidRPr="000E759B" w:rsidRDefault="00351638" w:rsidP="005671CD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14E4DC2E" w14:textId="77777777" w:rsidR="00351638" w:rsidRPr="000E759B" w:rsidRDefault="00351638" w:rsidP="00A450B7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22" w:type="dxa"/>
            <w:gridSpan w:val="2"/>
            <w:shd w:val="clear" w:color="auto" w:fill="auto"/>
          </w:tcPr>
          <w:p w14:paraId="2ADF9E43" w14:textId="77777777" w:rsidR="00351638" w:rsidRPr="000E759B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</w:tcPr>
          <w:p w14:paraId="5FC74A1A" w14:textId="77777777" w:rsidR="00351638" w:rsidRPr="000E759B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CB7AA2" w:rsidRPr="000E759B" w14:paraId="035531AF" w14:textId="77777777" w:rsidTr="00EC2A6F">
        <w:trPr>
          <w:cantSplit/>
          <w:trHeight w:val="149"/>
        </w:trPr>
        <w:tc>
          <w:tcPr>
            <w:tcW w:w="1872" w:type="dxa"/>
            <w:shd w:val="clear" w:color="auto" w:fill="auto"/>
          </w:tcPr>
          <w:p w14:paraId="7B1D5719" w14:textId="77777777" w:rsidR="00CB7AA2" w:rsidRPr="000E759B" w:rsidRDefault="00CB7AA2" w:rsidP="00CB7AA2">
            <w:pPr>
              <w:spacing w:line="240" w:lineRule="auto"/>
              <w:ind w:left="171" w:right="-180" w:hanging="141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สเปซเ</w:t>
            </w:r>
            <w:proofErr w:type="spellEnd"/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มด จำกัด</w:t>
            </w:r>
          </w:p>
        </w:tc>
        <w:tc>
          <w:tcPr>
            <w:tcW w:w="877" w:type="dxa"/>
            <w:shd w:val="clear" w:color="auto" w:fill="auto"/>
          </w:tcPr>
          <w:p w14:paraId="2FA34E4C" w14:textId="7EBCF63D" w:rsidR="00CB7AA2" w:rsidRPr="000E759B" w:rsidRDefault="00CB7AA2" w:rsidP="00CB7AA2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50,000</w:t>
            </w:r>
          </w:p>
        </w:tc>
        <w:tc>
          <w:tcPr>
            <w:tcW w:w="850" w:type="dxa"/>
            <w:shd w:val="clear" w:color="auto" w:fill="auto"/>
          </w:tcPr>
          <w:p w14:paraId="26FF88F6" w14:textId="48FA8139" w:rsidR="00CB7AA2" w:rsidRPr="000E759B" w:rsidRDefault="00CB7AA2" w:rsidP="00CB7AA2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50,000</w:t>
            </w:r>
          </w:p>
        </w:tc>
        <w:tc>
          <w:tcPr>
            <w:tcW w:w="851" w:type="dxa"/>
            <w:shd w:val="clear" w:color="auto" w:fill="auto"/>
          </w:tcPr>
          <w:p w14:paraId="3436068E" w14:textId="4D3C3D93" w:rsidR="00CB7AA2" w:rsidRPr="000E759B" w:rsidRDefault="00CB7AA2" w:rsidP="00CB7AA2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850" w:type="dxa"/>
            <w:shd w:val="clear" w:color="auto" w:fill="auto"/>
          </w:tcPr>
          <w:p w14:paraId="17A6507A" w14:textId="45687397" w:rsidR="00CB7AA2" w:rsidRPr="000E759B" w:rsidRDefault="00CB7AA2" w:rsidP="00CB7AA2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922" w:type="dxa"/>
            <w:shd w:val="clear" w:color="auto" w:fill="auto"/>
          </w:tcPr>
          <w:p w14:paraId="626A1875" w14:textId="53274896" w:rsidR="00CB7AA2" w:rsidRPr="000E759B" w:rsidRDefault="00CB7AA2" w:rsidP="00CB7AA2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59,391</w:t>
            </w:r>
          </w:p>
        </w:tc>
        <w:tc>
          <w:tcPr>
            <w:tcW w:w="922" w:type="dxa"/>
            <w:shd w:val="clear" w:color="auto" w:fill="auto"/>
          </w:tcPr>
          <w:p w14:paraId="1B392CED" w14:textId="3A439993" w:rsidR="00CB7AA2" w:rsidRPr="000E759B" w:rsidRDefault="00CB7AA2" w:rsidP="00CB7AA2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680"/>
                <w:tab w:val="clear" w:pos="1644"/>
              </w:tabs>
              <w:spacing w:after="0" w:line="240" w:lineRule="auto"/>
              <w:ind w:left="-42" w:right="-33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59,391</w:t>
            </w:r>
          </w:p>
        </w:tc>
        <w:tc>
          <w:tcPr>
            <w:tcW w:w="922" w:type="dxa"/>
            <w:gridSpan w:val="2"/>
            <w:shd w:val="clear" w:color="auto" w:fill="auto"/>
          </w:tcPr>
          <w:p w14:paraId="7B7D5391" w14:textId="4E6766BB" w:rsidR="00CB7AA2" w:rsidRPr="000E759B" w:rsidRDefault="00CB7AA2" w:rsidP="00CB7AA2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11FBC8DB" w14:textId="42119DFD" w:rsidR="00CB7AA2" w:rsidRPr="000E759B" w:rsidRDefault="00CB7AA2" w:rsidP="00CB7AA2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</w:tr>
    </w:tbl>
    <w:p w14:paraId="4BE563A2" w14:textId="77777777" w:rsidR="00485157" w:rsidRPr="000E759B" w:rsidRDefault="00485157" w:rsidP="00966FA7">
      <w:pPr>
        <w:pStyle w:val="ListParagraph"/>
        <w:ind w:left="360"/>
        <w:rPr>
          <w:rFonts w:ascii="BrowalliaUPC" w:eastAsia="Cordia New" w:hAnsi="BrowalliaUPC" w:cs="BrowalliaUPC"/>
          <w:color w:val="000000"/>
          <w:sz w:val="28"/>
          <w:szCs w:val="28"/>
          <w:lang w:eastAsia="th-TH"/>
        </w:rPr>
      </w:pPr>
    </w:p>
    <w:p w14:paraId="1437284A" w14:textId="31057F06" w:rsidR="005753E0" w:rsidRPr="000E759B" w:rsidRDefault="00B000A4" w:rsidP="00DA7AB9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0E759B">
        <w:rPr>
          <w:rFonts w:ascii="BrowalliaUPC" w:hAnsi="BrowalliaUPC" w:cs="BrowalliaUPC" w:hint="cs"/>
          <w:b/>
          <w:bCs/>
          <w:sz w:val="28"/>
          <w:szCs w:val="28"/>
          <w:cs/>
        </w:rPr>
        <w:t>สินทรัพย์ทางการเงิน</w:t>
      </w:r>
      <w:r w:rsidR="005753E0" w:rsidRPr="000E759B">
        <w:rPr>
          <w:rFonts w:ascii="BrowalliaUPC" w:hAnsi="BrowalliaUPC" w:cs="BrowalliaUPC"/>
          <w:b/>
          <w:bCs/>
          <w:sz w:val="28"/>
          <w:szCs w:val="28"/>
          <w:cs/>
        </w:rPr>
        <w:t>อื่น</w:t>
      </w:r>
    </w:p>
    <w:p w14:paraId="685C6090" w14:textId="77777777" w:rsidR="001E401B" w:rsidRPr="000E759B" w:rsidRDefault="001E401B" w:rsidP="001E401B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627A8C27" w14:textId="44944B48" w:rsidR="00081E00" w:rsidRPr="000E759B" w:rsidRDefault="00081E00" w:rsidP="001C0FC4">
      <w:pPr>
        <w:tabs>
          <w:tab w:val="clear" w:pos="454"/>
          <w:tab w:val="clear" w:pos="680"/>
          <w:tab w:val="left" w:pos="990"/>
        </w:tabs>
        <w:ind w:left="432" w:hanging="4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 w:hint="cs"/>
          <w:sz w:val="28"/>
          <w:szCs w:val="28"/>
          <w:cs/>
        </w:rPr>
        <w:t xml:space="preserve">ณ วันที่ </w:t>
      </w:r>
      <w:r w:rsidRPr="000E759B">
        <w:rPr>
          <w:rFonts w:ascii="BrowalliaUPC" w:hAnsi="BrowalliaUPC" w:cs="BrowalliaUPC"/>
          <w:sz w:val="28"/>
          <w:szCs w:val="28"/>
        </w:rPr>
        <w:t xml:space="preserve">31 </w:t>
      </w:r>
      <w:r w:rsidRPr="000E759B">
        <w:rPr>
          <w:rFonts w:ascii="BrowalliaUPC" w:hAnsi="BrowalliaUPC" w:cs="BrowalliaUPC" w:hint="cs"/>
          <w:sz w:val="28"/>
          <w:szCs w:val="28"/>
          <w:cs/>
        </w:rPr>
        <w:t xml:space="preserve">ธันวาคม </w:t>
      </w:r>
      <w:r w:rsidRPr="000E759B">
        <w:rPr>
          <w:rFonts w:ascii="BrowalliaUPC" w:hAnsi="BrowalliaUPC" w:cs="BrowalliaUPC"/>
          <w:sz w:val="28"/>
          <w:szCs w:val="28"/>
        </w:rPr>
        <w:t xml:space="preserve">2567 </w:t>
      </w:r>
      <w:r w:rsidRPr="000E759B">
        <w:rPr>
          <w:rFonts w:ascii="BrowalliaUPC" w:hAnsi="BrowalliaUPC" w:cs="BrowalliaUPC" w:hint="cs"/>
          <w:sz w:val="28"/>
          <w:szCs w:val="28"/>
          <w:cs/>
        </w:rPr>
        <w:t xml:space="preserve">และ </w:t>
      </w:r>
      <w:r w:rsidRPr="000E759B">
        <w:rPr>
          <w:rFonts w:ascii="BrowalliaUPC" w:hAnsi="BrowalliaUPC" w:cs="BrowalliaUPC"/>
          <w:sz w:val="28"/>
          <w:szCs w:val="28"/>
        </w:rPr>
        <w:t xml:space="preserve">2566 </w:t>
      </w:r>
      <w:r w:rsidRPr="000E759B">
        <w:rPr>
          <w:rFonts w:ascii="BrowalliaUPC" w:hAnsi="BrowalliaUPC" w:cs="BrowalliaUPC" w:hint="cs"/>
          <w:sz w:val="28"/>
          <w:szCs w:val="28"/>
          <w:cs/>
        </w:rPr>
        <w:t>กลุ่มบริษัทมีสินทรัพย์ทางการเงินอื่นเป็นเงินลงทุนระยะยาวใน</w:t>
      </w:r>
      <w:r w:rsidRPr="000E759B">
        <w:rPr>
          <w:rFonts w:ascii="BrowalliaUPC" w:hAnsi="BrowalliaUPC" w:cs="BrowalliaUPC"/>
          <w:sz w:val="28"/>
          <w:szCs w:val="28"/>
          <w:cs/>
        </w:rPr>
        <w:t>บริษัท แดทโซ เอเชีย คอร์ปอร์เรชั่น จำกัด</w:t>
      </w:r>
      <w:r w:rsidRPr="000E759B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</w:rPr>
        <w:t>(</w:t>
      </w:r>
      <w:r w:rsidRPr="000E759B">
        <w:rPr>
          <w:rFonts w:ascii="BrowalliaUPC" w:hAnsi="BrowalliaUPC" w:cs="BrowalliaUPC" w:hint="cs"/>
          <w:sz w:val="28"/>
          <w:szCs w:val="28"/>
          <w:cs/>
        </w:rPr>
        <w:t xml:space="preserve">สัดส่วนการลงทุนร้อยละ </w:t>
      </w:r>
      <w:r w:rsidRPr="000E759B">
        <w:rPr>
          <w:rFonts w:ascii="BrowalliaUPC" w:hAnsi="BrowalliaUPC" w:cs="BrowalliaUPC"/>
          <w:sz w:val="28"/>
          <w:szCs w:val="28"/>
        </w:rPr>
        <w:t xml:space="preserve">12.00) </w:t>
      </w:r>
      <w:r w:rsidRPr="000E759B">
        <w:rPr>
          <w:rFonts w:ascii="BrowalliaUPC" w:hAnsi="BrowalliaUPC" w:cs="BrowalliaUPC" w:hint="cs"/>
          <w:sz w:val="28"/>
          <w:szCs w:val="28"/>
          <w:cs/>
        </w:rPr>
        <w:t>และ</w:t>
      </w:r>
      <w:r w:rsidRPr="000E759B">
        <w:rPr>
          <w:rFonts w:ascii="BrowalliaUPC" w:hAnsi="BrowalliaUPC" w:cs="BrowalliaUPC"/>
          <w:sz w:val="28"/>
          <w:szCs w:val="28"/>
          <w:cs/>
        </w:rPr>
        <w:t>บริษัท อิเมจิแมก</w:t>
      </w:r>
      <w:proofErr w:type="spellStart"/>
      <w:r w:rsidRPr="000E759B">
        <w:rPr>
          <w:rFonts w:ascii="BrowalliaUPC" w:hAnsi="BrowalliaUPC" w:cs="BrowalliaUPC"/>
          <w:sz w:val="28"/>
          <w:szCs w:val="28"/>
          <w:cs/>
        </w:rPr>
        <w:t>ซ์</w:t>
      </w:r>
      <w:proofErr w:type="spellEnd"/>
      <w:r w:rsidRPr="000E759B">
        <w:rPr>
          <w:rFonts w:ascii="BrowalliaUPC" w:hAnsi="BrowalliaUPC" w:cs="BrowalliaUPC"/>
          <w:sz w:val="28"/>
          <w:szCs w:val="28"/>
          <w:cs/>
        </w:rPr>
        <w:t xml:space="preserve"> จำกัด</w:t>
      </w:r>
      <w:r w:rsidRPr="000E759B">
        <w:rPr>
          <w:rFonts w:ascii="BrowalliaUPC" w:hAnsi="BrowalliaUPC" w:cs="BrowalliaUPC" w:hint="cs"/>
          <w:sz w:val="28"/>
          <w:szCs w:val="28"/>
          <w:cs/>
        </w:rPr>
        <w:t xml:space="preserve"> (สัดส่วนการลงทุนร้อยละ </w:t>
      </w:r>
      <w:r w:rsidRPr="000E759B">
        <w:rPr>
          <w:rFonts w:ascii="BrowalliaUPC" w:hAnsi="BrowalliaUPC" w:cs="BrowalliaUPC"/>
          <w:sz w:val="28"/>
          <w:szCs w:val="28"/>
        </w:rPr>
        <w:t xml:space="preserve">7.40) </w:t>
      </w:r>
      <w:r w:rsidR="00DA6C31" w:rsidRPr="000E759B">
        <w:rPr>
          <w:rFonts w:ascii="BrowalliaUPC" w:hAnsi="BrowalliaUPC" w:cs="BrowalliaUPC" w:hint="cs"/>
          <w:sz w:val="28"/>
          <w:szCs w:val="28"/>
          <w:cs/>
        </w:rPr>
        <w:t xml:space="preserve">ซึ่งวัดมูลค่ายุติธรรมผ่านกำไรหรือขาดทุน </w:t>
      </w:r>
      <w:r w:rsidRPr="000E759B">
        <w:rPr>
          <w:rFonts w:ascii="BrowalliaUPC" w:hAnsi="BrowalliaUPC" w:cs="BrowalliaUPC" w:hint="cs"/>
          <w:sz w:val="28"/>
          <w:szCs w:val="28"/>
          <w:cs/>
        </w:rPr>
        <w:t xml:space="preserve">อย่างไรก็ตาม สินทรัพย์ดังกล่าวมีมูลค่าเท่ากับ </w:t>
      </w:r>
      <w:r w:rsidRPr="000E759B">
        <w:rPr>
          <w:rFonts w:ascii="BrowalliaUPC" w:hAnsi="BrowalliaUPC" w:cs="BrowalliaUPC"/>
          <w:sz w:val="28"/>
          <w:szCs w:val="28"/>
        </w:rPr>
        <w:t xml:space="preserve">0 </w:t>
      </w:r>
      <w:r w:rsidR="001154A0" w:rsidRPr="000E759B">
        <w:rPr>
          <w:rFonts w:ascii="BrowalliaUPC" w:hAnsi="BrowalliaUPC" w:cs="BrowalliaUPC" w:hint="cs"/>
          <w:sz w:val="28"/>
          <w:szCs w:val="28"/>
          <w:cs/>
        </w:rPr>
        <w:t>บาท</w:t>
      </w:r>
      <w:r w:rsidRPr="000E759B">
        <w:rPr>
          <w:rFonts w:ascii="BrowalliaUPC" w:hAnsi="BrowalliaUPC" w:cs="BrowalliaUPC" w:hint="cs"/>
          <w:sz w:val="28"/>
          <w:szCs w:val="28"/>
          <w:cs/>
        </w:rPr>
        <w:t>แล้ว</w:t>
      </w:r>
      <w:r w:rsidR="00D57587" w:rsidRPr="000E759B">
        <w:rPr>
          <w:rFonts w:ascii="BrowalliaUPC" w:hAnsi="BrowalliaUPC" w:cs="BrowalliaUPC"/>
          <w:sz w:val="28"/>
          <w:szCs w:val="28"/>
        </w:rPr>
        <w:t xml:space="preserve"> (</w:t>
      </w:r>
      <w:r w:rsidR="00D57587" w:rsidRPr="000E759B">
        <w:rPr>
          <w:rFonts w:ascii="BrowalliaUPC" w:hAnsi="BrowalliaUPC" w:cs="BrowalliaUPC" w:hint="cs"/>
          <w:sz w:val="28"/>
          <w:szCs w:val="28"/>
          <w:cs/>
        </w:rPr>
        <w:t xml:space="preserve">ข้อมูลระดับ </w:t>
      </w:r>
      <w:r w:rsidR="00D57587" w:rsidRPr="000E759B">
        <w:rPr>
          <w:rFonts w:ascii="BrowalliaUPC" w:hAnsi="BrowalliaUPC" w:cs="BrowalliaUPC"/>
          <w:sz w:val="28"/>
          <w:szCs w:val="28"/>
        </w:rPr>
        <w:t>3)</w:t>
      </w:r>
    </w:p>
    <w:p w14:paraId="72D05DDB" w14:textId="650E4A38" w:rsidR="002F0229" w:rsidRPr="000E759B" w:rsidRDefault="002F0229" w:rsidP="001C0FC4">
      <w:pPr>
        <w:tabs>
          <w:tab w:val="clear" w:pos="454"/>
          <w:tab w:val="clear" w:pos="680"/>
          <w:tab w:val="left" w:pos="990"/>
        </w:tabs>
        <w:ind w:left="432" w:hanging="4"/>
        <w:jc w:val="thaiDistribute"/>
        <w:rPr>
          <w:rFonts w:ascii="BrowalliaUPC" w:hAnsi="BrowalliaUPC" w:cs="BrowalliaUPC"/>
          <w:sz w:val="28"/>
          <w:szCs w:val="28"/>
        </w:rPr>
      </w:pPr>
    </w:p>
    <w:p w14:paraId="47A76D26" w14:textId="1CDF2FE4" w:rsidR="00AA3A1B" w:rsidRPr="000E759B" w:rsidRDefault="00AA3A1B" w:rsidP="00AA3A1B">
      <w:pPr>
        <w:spacing w:line="240" w:lineRule="auto"/>
        <w:ind w:left="450" w:right="-45"/>
        <w:jc w:val="thaiDistribute"/>
        <w:rPr>
          <w:rFonts w:ascii="BrowalliaUPC" w:hAnsi="BrowalliaUPC" w:cs="BrowalliaUPC"/>
          <w:sz w:val="28"/>
          <w:szCs w:val="28"/>
        </w:rPr>
        <w:sectPr w:rsidR="00AA3A1B" w:rsidRPr="000E759B" w:rsidSect="00F54EA6">
          <w:headerReference w:type="default" r:id="rId11"/>
          <w:footerReference w:type="default" r:id="rId12"/>
          <w:footerReference w:type="first" r:id="rId13"/>
          <w:pgSz w:w="11909" w:h="16834" w:code="9"/>
          <w:pgMar w:top="2070" w:right="1136" w:bottom="1134" w:left="1418" w:header="459" w:footer="163" w:gutter="0"/>
          <w:pgNumType w:start="9"/>
          <w:cols w:space="720"/>
          <w:docGrid w:linePitch="245"/>
        </w:sectPr>
      </w:pPr>
    </w:p>
    <w:p w14:paraId="50E6F510" w14:textId="523EA94C" w:rsidR="00903D86" w:rsidRPr="000E759B" w:rsidRDefault="00466B9C" w:rsidP="00337EA1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0E759B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ที่</w:t>
      </w:r>
      <w:r w:rsidR="00946BD3" w:rsidRPr="000E759B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ดิน</w:t>
      </w:r>
      <w:r w:rsidR="000E519E" w:rsidRPr="000E759B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 xml:space="preserve"> </w:t>
      </w:r>
      <w:r w:rsidR="00903D86" w:rsidRPr="000E759B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อาคาร</w:t>
      </w:r>
      <w:r w:rsidR="00903D86" w:rsidRPr="000E759B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และอุปกรณ์</w:t>
      </w:r>
    </w:p>
    <w:p w14:paraId="71FC245B" w14:textId="77777777" w:rsidR="001E4098" w:rsidRPr="000E759B" w:rsidRDefault="001E4098" w:rsidP="001E4098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UPC" w:hAnsi="BrowalliaUPC" w:cs="BrowalliaUPC"/>
          <w:color w:val="auto"/>
          <w:u w:val="single"/>
        </w:rPr>
      </w:pPr>
    </w:p>
    <w:tbl>
      <w:tblPr>
        <w:tblW w:w="14436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728"/>
        <w:gridCol w:w="1728"/>
        <w:gridCol w:w="1728"/>
        <w:gridCol w:w="1728"/>
        <w:gridCol w:w="1728"/>
        <w:gridCol w:w="1728"/>
        <w:gridCol w:w="1692"/>
        <w:gridCol w:w="36"/>
      </w:tblGrid>
      <w:tr w:rsidR="00F34A45" w:rsidRPr="000E759B" w14:paraId="3F9D5952" w14:textId="77777777" w:rsidTr="00CD3FBE">
        <w:trPr>
          <w:gridAfter w:val="1"/>
          <w:wAfter w:w="36" w:type="dxa"/>
          <w:cantSplit/>
          <w:tblHeader/>
        </w:trPr>
        <w:tc>
          <w:tcPr>
            <w:tcW w:w="2340" w:type="dxa"/>
            <w:shd w:val="clear" w:color="auto" w:fill="auto"/>
          </w:tcPr>
          <w:p w14:paraId="4D1B77DF" w14:textId="77777777" w:rsidR="001A2594" w:rsidRPr="000E759B" w:rsidRDefault="001A2594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12060" w:type="dxa"/>
            <w:gridSpan w:val="7"/>
            <w:shd w:val="clear" w:color="auto" w:fill="auto"/>
          </w:tcPr>
          <w:p w14:paraId="52C08AE5" w14:textId="77777777" w:rsidR="001A2594" w:rsidRPr="000E759B" w:rsidRDefault="001A2594" w:rsidP="0001389A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(หน่วย </w:t>
            </w: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: 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พันบาท)</w:t>
            </w:r>
          </w:p>
        </w:tc>
      </w:tr>
      <w:tr w:rsidR="00F34A45" w:rsidRPr="000E759B" w14:paraId="72E95E02" w14:textId="77777777" w:rsidTr="00CD3FBE">
        <w:trPr>
          <w:gridAfter w:val="1"/>
          <w:wAfter w:w="36" w:type="dxa"/>
          <w:cantSplit/>
          <w:tblHeader/>
        </w:trPr>
        <w:tc>
          <w:tcPr>
            <w:tcW w:w="2340" w:type="dxa"/>
            <w:shd w:val="clear" w:color="auto" w:fill="auto"/>
          </w:tcPr>
          <w:p w14:paraId="1278685F" w14:textId="77777777" w:rsidR="00247E94" w:rsidRPr="000E759B" w:rsidRDefault="00247E94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060" w:type="dxa"/>
            <w:gridSpan w:val="7"/>
            <w:shd w:val="clear" w:color="auto" w:fill="auto"/>
          </w:tcPr>
          <w:p w14:paraId="3048C63A" w14:textId="77777777" w:rsidR="00247E94" w:rsidRPr="000E759B" w:rsidRDefault="00247E94" w:rsidP="003D14A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CD3FBE" w:rsidRPr="000E759B" w14:paraId="2DB6F0E1" w14:textId="77777777" w:rsidTr="00CD3FBE">
        <w:trPr>
          <w:cantSplit/>
          <w:tblHeader/>
        </w:trPr>
        <w:tc>
          <w:tcPr>
            <w:tcW w:w="2340" w:type="dxa"/>
            <w:shd w:val="clear" w:color="auto" w:fill="auto"/>
          </w:tcPr>
          <w:p w14:paraId="7DC862BE" w14:textId="77777777" w:rsidR="001B49D7" w:rsidRPr="000E759B" w:rsidRDefault="001B49D7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B810225" w14:textId="77777777" w:rsidR="001B49D7" w:rsidRPr="000E759B" w:rsidRDefault="001B49D7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ที่ดิน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F3C074D" w14:textId="77777777" w:rsidR="001B49D7" w:rsidRPr="000E759B" w:rsidRDefault="001B49D7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อาคารและ             ส่วนปรับปรุงอาคาร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FE05262" w14:textId="77777777" w:rsidR="000C472A" w:rsidRPr="000E759B" w:rsidRDefault="001B49D7" w:rsidP="000E5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อุปกรณ์และ</w:t>
            </w:r>
          </w:p>
          <w:p w14:paraId="75D4E78A" w14:textId="509D5C07" w:rsidR="001B49D7" w:rsidRPr="000E759B" w:rsidRDefault="001B49D7" w:rsidP="000E5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เครื่องมือแพทย์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3C396F1" w14:textId="1BACC1EC" w:rsidR="001B49D7" w:rsidRPr="000E759B" w:rsidRDefault="001B49D7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1824E22" w14:textId="77777777" w:rsidR="001B49D7" w:rsidRPr="000E759B" w:rsidRDefault="001B49D7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EFC12C3" w14:textId="77777777" w:rsidR="001B49D7" w:rsidRPr="000E759B" w:rsidRDefault="001B49D7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2768CDAF" w14:textId="77777777" w:rsidR="001B49D7" w:rsidRPr="000E759B" w:rsidRDefault="001B49D7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52A13CCF" w14:textId="77777777" w:rsidR="001B49D7" w:rsidRPr="000E759B" w:rsidRDefault="001B49D7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0EA6BD40" w14:textId="77777777" w:rsidR="001B49D7" w:rsidRPr="000E759B" w:rsidRDefault="001B49D7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</w:tr>
      <w:tr w:rsidR="00CD3FBE" w:rsidRPr="000E759B" w14:paraId="0A37A941" w14:textId="77777777" w:rsidTr="00CD3FBE">
        <w:trPr>
          <w:cantSplit/>
        </w:trPr>
        <w:tc>
          <w:tcPr>
            <w:tcW w:w="2340" w:type="dxa"/>
            <w:shd w:val="clear" w:color="auto" w:fill="auto"/>
            <w:hideMark/>
          </w:tcPr>
          <w:p w14:paraId="5E43BD28" w14:textId="79EDF348" w:rsidR="001B49D7" w:rsidRPr="000E759B" w:rsidRDefault="001B49D7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7BC8411" w14:textId="77777777" w:rsidR="001B49D7" w:rsidRPr="000E759B" w:rsidRDefault="001B49D7" w:rsidP="0001389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6236687" w14:textId="77777777" w:rsidR="001B49D7" w:rsidRPr="000E759B" w:rsidRDefault="001B49D7" w:rsidP="0001389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DF641C2" w14:textId="77777777" w:rsidR="001B49D7" w:rsidRPr="000E759B" w:rsidRDefault="001B49D7" w:rsidP="0001389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B456F8A" w14:textId="77777777" w:rsidR="001B49D7" w:rsidRPr="000E759B" w:rsidRDefault="001B49D7" w:rsidP="0001389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1D4E697" w14:textId="77777777" w:rsidR="001B49D7" w:rsidRPr="000E759B" w:rsidRDefault="001B49D7" w:rsidP="0001389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F9EE016" w14:textId="77777777" w:rsidR="001B49D7" w:rsidRPr="000E759B" w:rsidRDefault="001B49D7" w:rsidP="0001389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20D799E5" w14:textId="77777777" w:rsidR="001B49D7" w:rsidRPr="000E759B" w:rsidRDefault="001B49D7" w:rsidP="0001389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CD3FBE" w:rsidRPr="000E759B" w14:paraId="5ED58D5F" w14:textId="77777777" w:rsidTr="00CD3FBE">
        <w:trPr>
          <w:cantSplit/>
        </w:trPr>
        <w:tc>
          <w:tcPr>
            <w:tcW w:w="2340" w:type="dxa"/>
            <w:shd w:val="clear" w:color="auto" w:fill="auto"/>
          </w:tcPr>
          <w:p w14:paraId="0B236930" w14:textId="389AF9FB" w:rsidR="001B49D7" w:rsidRPr="000E759B" w:rsidRDefault="001B49D7" w:rsidP="001B49D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8870172" w14:textId="77777777" w:rsidR="001B49D7" w:rsidRPr="000E759B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E4F564C" w14:textId="77777777" w:rsidR="001B49D7" w:rsidRPr="000E759B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FBDD643" w14:textId="77777777" w:rsidR="001B49D7" w:rsidRPr="000E759B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0D17C0B" w14:textId="77777777" w:rsidR="001B49D7" w:rsidRPr="000E759B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F907235" w14:textId="77777777" w:rsidR="001B49D7" w:rsidRPr="000E759B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37A4EA5" w14:textId="77777777" w:rsidR="001B49D7" w:rsidRPr="000E759B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2468AD85" w14:textId="77777777" w:rsidR="001B49D7" w:rsidRPr="000E759B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CD3FBE" w:rsidRPr="000E759B" w14:paraId="0F3D1C10" w14:textId="77777777" w:rsidTr="00CD3FBE">
        <w:trPr>
          <w:cantSplit/>
        </w:trPr>
        <w:tc>
          <w:tcPr>
            <w:tcW w:w="2340" w:type="dxa"/>
            <w:shd w:val="clear" w:color="auto" w:fill="auto"/>
            <w:hideMark/>
          </w:tcPr>
          <w:p w14:paraId="1464EBE5" w14:textId="060EAC3A" w:rsidR="005C2F1F" w:rsidRPr="000E759B" w:rsidRDefault="005C2F1F" w:rsidP="005C2F1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มกราคม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25</w:t>
            </w: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EBA7C64" w14:textId="2DFA783D" w:rsidR="005C2F1F" w:rsidRPr="000E759B" w:rsidRDefault="005C2F1F" w:rsidP="005C2F1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174,392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342FE1D" w14:textId="7CE37853" w:rsidR="005C2F1F" w:rsidRPr="000E759B" w:rsidRDefault="005C2F1F" w:rsidP="005C2F1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111,700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7FF28DA" w14:textId="2A237EC5" w:rsidR="005C2F1F" w:rsidRPr="000E759B" w:rsidRDefault="005C2F1F" w:rsidP="005C2F1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  <w:r w:rsidR="000D091B"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3</w:t>
            </w: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4,</w:t>
            </w:r>
            <w:r w:rsidR="000D091B"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215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2CF1A12" w14:textId="3F578652" w:rsidR="005C2F1F" w:rsidRPr="000E759B" w:rsidRDefault="005C2F1F" w:rsidP="005C2F1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6,596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E280D71" w14:textId="1BC8D90C" w:rsidR="005C2F1F" w:rsidRPr="000E759B" w:rsidRDefault="005C2F1F" w:rsidP="005C2F1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7,953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19866EB" w14:textId="033B725C" w:rsidR="005C2F1F" w:rsidRPr="000E759B" w:rsidRDefault="005C2F1F" w:rsidP="005C2F1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3,280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288EF441" w14:textId="4EEA66E4" w:rsidR="005C2F1F" w:rsidRPr="000E759B" w:rsidRDefault="005C2F1F" w:rsidP="005C2F1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5</w:t>
            </w:r>
            <w:r w:rsidR="006441C3"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3</w:t>
            </w:r>
            <w:r w:rsidR="00C77B0A">
              <w:rPr>
                <w:rFonts w:ascii="BrowalliaUPC" w:hAnsi="BrowalliaUPC" w:cs="BrowalliaUPC"/>
                <w:sz w:val="22"/>
                <w:szCs w:val="22"/>
                <w:lang w:val="en-GB"/>
              </w:rPr>
              <w:t>8</w:t>
            </w: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="006441C3"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136</w:t>
            </w:r>
          </w:p>
        </w:tc>
      </w:tr>
      <w:tr w:rsidR="00CD3FBE" w:rsidRPr="000E759B" w14:paraId="14877080" w14:textId="77777777" w:rsidTr="00CD3FBE">
        <w:trPr>
          <w:cantSplit/>
        </w:trPr>
        <w:tc>
          <w:tcPr>
            <w:tcW w:w="2340" w:type="dxa"/>
            <w:shd w:val="clear" w:color="auto" w:fill="auto"/>
            <w:hideMark/>
          </w:tcPr>
          <w:p w14:paraId="47299D04" w14:textId="2AAB16C1" w:rsidR="005C2F1F" w:rsidRPr="000E759B" w:rsidRDefault="005C2F1F" w:rsidP="005C2F1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728" w:type="dxa"/>
            <w:shd w:val="clear" w:color="auto" w:fill="auto"/>
          </w:tcPr>
          <w:p w14:paraId="22796C1C" w14:textId="5F151FD2" w:rsidR="005C2F1F" w:rsidRPr="000E759B" w:rsidRDefault="005C2F1F" w:rsidP="005C2F1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273536DB" w14:textId="48729AAC" w:rsidR="005C2F1F" w:rsidRPr="000E759B" w:rsidRDefault="005C2F1F" w:rsidP="005C2F1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9149545" w14:textId="6FA49B16" w:rsidR="005C2F1F" w:rsidRPr="000E759B" w:rsidRDefault="005C2F1F" w:rsidP="005C2F1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37,241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5AF3D3A" w14:textId="18DE9CB2" w:rsidR="005C2F1F" w:rsidRPr="000E759B" w:rsidRDefault="005C2F1F" w:rsidP="005C2F1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239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ECCA6A5" w14:textId="2F2E1C53" w:rsidR="005C2F1F" w:rsidRPr="000E759B" w:rsidRDefault="005C2F1F" w:rsidP="005C2F1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205</w:t>
            </w:r>
          </w:p>
        </w:tc>
        <w:tc>
          <w:tcPr>
            <w:tcW w:w="1728" w:type="dxa"/>
            <w:shd w:val="clear" w:color="auto" w:fill="auto"/>
          </w:tcPr>
          <w:p w14:paraId="3C21FA35" w14:textId="170176D2" w:rsidR="005C2F1F" w:rsidRPr="000E759B" w:rsidRDefault="005C2F1F" w:rsidP="005C2F1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5A053321" w14:textId="2E380186" w:rsidR="005C2F1F" w:rsidRPr="000E759B" w:rsidRDefault="005C2F1F" w:rsidP="005C2F1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37,685</w:t>
            </w:r>
          </w:p>
        </w:tc>
      </w:tr>
      <w:tr w:rsidR="00CD3FBE" w:rsidRPr="000E759B" w14:paraId="4F8A4548" w14:textId="77777777" w:rsidTr="00CD3FBE">
        <w:trPr>
          <w:cantSplit/>
        </w:trPr>
        <w:tc>
          <w:tcPr>
            <w:tcW w:w="2340" w:type="dxa"/>
            <w:shd w:val="clear" w:color="auto" w:fill="auto"/>
          </w:tcPr>
          <w:p w14:paraId="7EEE417D" w14:textId="612C32FD" w:rsidR="005C2F1F" w:rsidRPr="000E759B" w:rsidRDefault="005C2F1F" w:rsidP="005C2F1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รับโอนจากสินค้าคงเหลือ</w:t>
            </w:r>
          </w:p>
        </w:tc>
        <w:tc>
          <w:tcPr>
            <w:tcW w:w="1728" w:type="dxa"/>
            <w:shd w:val="clear" w:color="auto" w:fill="auto"/>
          </w:tcPr>
          <w:p w14:paraId="15534F79" w14:textId="359F441A" w:rsidR="005C2F1F" w:rsidRPr="000E759B" w:rsidRDefault="005C2F1F" w:rsidP="005C2F1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381CA08F" w14:textId="3A046BCB" w:rsidR="005C2F1F" w:rsidRPr="000E759B" w:rsidRDefault="005C2F1F" w:rsidP="005C2F1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F57CFD2" w14:textId="56A8161F" w:rsidR="005C2F1F" w:rsidRPr="000E759B" w:rsidRDefault="005C2F1F" w:rsidP="005C2F1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12,762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6CC7F10" w14:textId="09659921" w:rsidR="005C2F1F" w:rsidRPr="000E759B" w:rsidRDefault="005C2F1F" w:rsidP="005C2F1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6,933</w:t>
            </w:r>
          </w:p>
        </w:tc>
        <w:tc>
          <w:tcPr>
            <w:tcW w:w="1728" w:type="dxa"/>
            <w:shd w:val="clear" w:color="auto" w:fill="auto"/>
          </w:tcPr>
          <w:p w14:paraId="6E333F22" w14:textId="19B02FC0" w:rsidR="005C2F1F" w:rsidRPr="000E759B" w:rsidRDefault="005C2F1F" w:rsidP="005C2F1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3F09EFA4" w14:textId="1724AB66" w:rsidR="005C2F1F" w:rsidRPr="000E759B" w:rsidRDefault="005C2F1F" w:rsidP="005C2F1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2A9920C1" w14:textId="74D028F1" w:rsidR="005C2F1F" w:rsidRPr="000E759B" w:rsidRDefault="005C2F1F" w:rsidP="005C2F1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19,695</w:t>
            </w:r>
          </w:p>
        </w:tc>
      </w:tr>
      <w:tr w:rsidR="00CD3FBE" w:rsidRPr="000E759B" w14:paraId="3FB524F4" w14:textId="77777777" w:rsidTr="00CD3FBE">
        <w:trPr>
          <w:cantSplit/>
        </w:trPr>
        <w:tc>
          <w:tcPr>
            <w:tcW w:w="2340" w:type="dxa"/>
            <w:shd w:val="clear" w:color="auto" w:fill="auto"/>
          </w:tcPr>
          <w:p w14:paraId="79EAEFA2" w14:textId="45540065" w:rsidR="005C2F1F" w:rsidRPr="000E759B" w:rsidRDefault="005C2F1F" w:rsidP="005C2F1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728" w:type="dxa"/>
            <w:shd w:val="clear" w:color="auto" w:fill="auto"/>
          </w:tcPr>
          <w:p w14:paraId="44F81ED9" w14:textId="70BF8AED" w:rsidR="005C2F1F" w:rsidRPr="000E759B" w:rsidRDefault="005C2F1F" w:rsidP="005C2F1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7DC4548D" w14:textId="7F419D28" w:rsidR="005C2F1F" w:rsidRPr="000E759B" w:rsidRDefault="005C2F1F" w:rsidP="005C2F1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64524E4" w14:textId="1336F980" w:rsidR="005C2F1F" w:rsidRPr="000E759B" w:rsidRDefault="005C2F1F" w:rsidP="005C2F1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36,526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5A51DC4" w14:textId="3F0E619E" w:rsidR="005C2F1F" w:rsidRPr="000E759B" w:rsidRDefault="005C2F1F" w:rsidP="005C2F1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97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A73A100" w14:textId="25C3B421" w:rsidR="005C2F1F" w:rsidRPr="000E759B" w:rsidRDefault="005C2F1F" w:rsidP="005C2F1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112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30F44AB4" w14:textId="5FE225A3" w:rsidR="005C2F1F" w:rsidRPr="000E759B" w:rsidRDefault="005C2F1F" w:rsidP="005C2F1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5EA37465" w14:textId="01CABB48" w:rsidR="005C2F1F" w:rsidRPr="000E759B" w:rsidRDefault="005C2F1F" w:rsidP="005C2F1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36,735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</w:tr>
      <w:tr w:rsidR="00CD3FBE" w:rsidRPr="000E759B" w14:paraId="1B1664FD" w14:textId="77777777" w:rsidTr="00CD3FBE">
        <w:trPr>
          <w:cantSplit/>
        </w:trPr>
        <w:tc>
          <w:tcPr>
            <w:tcW w:w="2340" w:type="dxa"/>
            <w:shd w:val="clear" w:color="auto" w:fill="auto"/>
            <w:hideMark/>
          </w:tcPr>
          <w:p w14:paraId="6C547269" w14:textId="0A1AA2B5" w:rsidR="005C2F1F" w:rsidRPr="000E759B" w:rsidRDefault="005C2F1F" w:rsidP="005C2F1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EB60779" w14:textId="597F5D32" w:rsidR="005C2F1F" w:rsidRPr="000E759B" w:rsidRDefault="005C2F1F" w:rsidP="005C2F1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174,392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849AB5D" w14:textId="06272F2C" w:rsidR="005C2F1F" w:rsidRPr="000E759B" w:rsidRDefault="005C2F1F" w:rsidP="005C2F1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111,700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484B990" w14:textId="4491E978" w:rsidR="005C2F1F" w:rsidRPr="000E759B" w:rsidRDefault="000D091B" w:rsidP="005C2F1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247</w:t>
            </w:r>
            <w:r w:rsidR="005C2F1F"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692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2CF8A6C" w14:textId="2018D94B" w:rsidR="005C2F1F" w:rsidRPr="000E759B" w:rsidRDefault="005C2F1F" w:rsidP="005C2F1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13,671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EFE4B85" w14:textId="7454DB60" w:rsidR="005C2F1F" w:rsidRPr="000E759B" w:rsidRDefault="005C2F1F" w:rsidP="005C2F1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8,046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CA3F194" w14:textId="7670D680" w:rsidR="005C2F1F" w:rsidRPr="000E759B" w:rsidRDefault="005C2F1F" w:rsidP="005C2F1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3,280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7B8792C4" w14:textId="0FD2F6BF" w:rsidR="005C2F1F" w:rsidRPr="000E759B" w:rsidRDefault="005C2F1F" w:rsidP="005C2F1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5</w:t>
            </w:r>
            <w:r w:rsidR="006441C3"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5</w:t>
            </w: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8,</w:t>
            </w:r>
            <w:r w:rsidR="006441C3"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781</w:t>
            </w:r>
          </w:p>
        </w:tc>
      </w:tr>
      <w:tr w:rsidR="00CD3FBE" w:rsidRPr="000E759B" w14:paraId="0036A98A" w14:textId="77777777" w:rsidTr="00CD3FBE">
        <w:trPr>
          <w:cantSplit/>
        </w:trPr>
        <w:tc>
          <w:tcPr>
            <w:tcW w:w="2340" w:type="dxa"/>
            <w:shd w:val="clear" w:color="auto" w:fill="auto"/>
            <w:hideMark/>
          </w:tcPr>
          <w:p w14:paraId="452CF415" w14:textId="3B4F0570" w:rsidR="008C0AC8" w:rsidRPr="000E759B" w:rsidRDefault="008C0AC8" w:rsidP="008C0AC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728" w:type="dxa"/>
            <w:shd w:val="clear" w:color="auto" w:fill="auto"/>
          </w:tcPr>
          <w:p w14:paraId="689CAFFB" w14:textId="1D394A93" w:rsidR="008C0AC8" w:rsidRPr="000E759B" w:rsidRDefault="008C0AC8" w:rsidP="008C0AC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5E180EAB" w14:textId="39EEA9B1" w:rsidR="008C0AC8" w:rsidRPr="000E759B" w:rsidRDefault="008C0AC8" w:rsidP="008C0AC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3A27ECE" w14:textId="6006055F" w:rsidR="008C0AC8" w:rsidRPr="000E759B" w:rsidRDefault="008C0AC8" w:rsidP="008C0AC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16,7</w:t>
            </w:r>
            <w:r w:rsidR="00DA0B08" w:rsidRPr="000E759B">
              <w:rPr>
                <w:rFonts w:ascii="BrowalliaUPC" w:hAnsi="BrowalliaUPC" w:cs="BrowalliaUPC"/>
                <w:sz w:val="22"/>
                <w:szCs w:val="22"/>
              </w:rPr>
              <w:t>01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BE78A4A" w14:textId="15E791D7" w:rsidR="008C0AC8" w:rsidRPr="000E759B" w:rsidRDefault="008C0AC8" w:rsidP="008C0AC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223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CB1107A" w14:textId="6FD2A6AA" w:rsidR="008C0AC8" w:rsidRPr="000E759B" w:rsidRDefault="008C0AC8" w:rsidP="008C0AC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249</w:t>
            </w:r>
          </w:p>
        </w:tc>
        <w:tc>
          <w:tcPr>
            <w:tcW w:w="1728" w:type="dxa"/>
            <w:shd w:val="clear" w:color="auto" w:fill="auto"/>
          </w:tcPr>
          <w:p w14:paraId="7FD1D8C1" w14:textId="7F50C57C" w:rsidR="008C0AC8" w:rsidRPr="000E759B" w:rsidRDefault="008C0AC8" w:rsidP="008C0AC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23CCBB35" w14:textId="24B18A27" w:rsidR="008C0AC8" w:rsidRPr="000E759B" w:rsidRDefault="008C0AC8" w:rsidP="008C0AC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17,</w:t>
            </w:r>
            <w:r w:rsidR="00DA0B08"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173</w:t>
            </w:r>
          </w:p>
        </w:tc>
      </w:tr>
      <w:tr w:rsidR="00CD3FBE" w:rsidRPr="000E759B" w14:paraId="6420888C" w14:textId="77777777" w:rsidTr="00CD3FBE">
        <w:trPr>
          <w:cantSplit/>
        </w:trPr>
        <w:tc>
          <w:tcPr>
            <w:tcW w:w="2340" w:type="dxa"/>
            <w:shd w:val="clear" w:color="auto" w:fill="auto"/>
          </w:tcPr>
          <w:p w14:paraId="6E3B0D09" w14:textId="48512280" w:rsidR="008C0AC8" w:rsidRPr="000E759B" w:rsidRDefault="008C0AC8" w:rsidP="008C0AC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รับโอนจากสินค้าคงเหลือ</w:t>
            </w:r>
          </w:p>
        </w:tc>
        <w:tc>
          <w:tcPr>
            <w:tcW w:w="1728" w:type="dxa"/>
            <w:shd w:val="clear" w:color="auto" w:fill="auto"/>
          </w:tcPr>
          <w:p w14:paraId="6A70020F" w14:textId="375E4473" w:rsidR="008C0AC8" w:rsidRPr="000E759B" w:rsidRDefault="008C0AC8" w:rsidP="008C0AC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660BF9F3" w14:textId="3674B05E" w:rsidR="008C0AC8" w:rsidRPr="000E759B" w:rsidRDefault="008C0AC8" w:rsidP="008C0AC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C3E8390" w14:textId="3FA6876E" w:rsidR="008C0AC8" w:rsidRPr="000E759B" w:rsidRDefault="008C0AC8" w:rsidP="008C0AC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14,0</w:t>
            </w:r>
            <w:r w:rsidR="00DA0B08"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97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549D4BF" w14:textId="28911AC7" w:rsidR="008C0AC8" w:rsidRPr="000E759B" w:rsidRDefault="008C0AC8" w:rsidP="008C0AC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0C738E63" w14:textId="61BD075A" w:rsidR="008C0AC8" w:rsidRPr="000E759B" w:rsidRDefault="008C0AC8" w:rsidP="008C0AC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482A2E20" w14:textId="2BCFF757" w:rsidR="008C0AC8" w:rsidRPr="000E759B" w:rsidRDefault="008C0AC8" w:rsidP="008C0AC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3055BC2B" w14:textId="724DF6B9" w:rsidR="008C0AC8" w:rsidRPr="000E759B" w:rsidRDefault="008C0AC8" w:rsidP="008C0AC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14,0</w:t>
            </w:r>
            <w:r w:rsidR="00DA0B08"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97</w:t>
            </w:r>
          </w:p>
        </w:tc>
      </w:tr>
      <w:tr w:rsidR="00CD3FBE" w:rsidRPr="000E759B" w14:paraId="3AA7E6E3" w14:textId="77777777" w:rsidTr="00CD3FBE">
        <w:trPr>
          <w:cantSplit/>
        </w:trPr>
        <w:tc>
          <w:tcPr>
            <w:tcW w:w="2340" w:type="dxa"/>
            <w:shd w:val="clear" w:color="auto" w:fill="auto"/>
            <w:hideMark/>
          </w:tcPr>
          <w:p w14:paraId="4C12B8F9" w14:textId="77777777" w:rsidR="008C0AC8" w:rsidRPr="000E759B" w:rsidRDefault="008C0AC8" w:rsidP="008C0AC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728" w:type="dxa"/>
            <w:shd w:val="clear" w:color="auto" w:fill="auto"/>
          </w:tcPr>
          <w:p w14:paraId="054EF7E3" w14:textId="01D024A1" w:rsidR="008C0AC8" w:rsidRPr="000E759B" w:rsidRDefault="008C0AC8" w:rsidP="008C0AC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41886FA5" w14:textId="2919D648" w:rsidR="008C0AC8" w:rsidRPr="000E759B" w:rsidRDefault="008C0AC8" w:rsidP="008C0AC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98785E9" w14:textId="5F3E5EED" w:rsidR="008C0AC8" w:rsidRPr="000E759B" w:rsidRDefault="008C0AC8" w:rsidP="008C0AC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(35,682)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F28F963" w14:textId="76CC819C" w:rsidR="008C0AC8" w:rsidRPr="000E759B" w:rsidRDefault="008C0AC8" w:rsidP="008C0AC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(264)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1F41837" w14:textId="1E9543DF" w:rsidR="008C0AC8" w:rsidRPr="000E759B" w:rsidRDefault="008C0AC8" w:rsidP="008C0AC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(235)</w:t>
            </w:r>
          </w:p>
        </w:tc>
        <w:tc>
          <w:tcPr>
            <w:tcW w:w="1728" w:type="dxa"/>
            <w:shd w:val="clear" w:color="auto" w:fill="auto"/>
          </w:tcPr>
          <w:p w14:paraId="1C51DA3D" w14:textId="5F5981C6" w:rsidR="008C0AC8" w:rsidRPr="000E759B" w:rsidRDefault="008C0AC8" w:rsidP="008C0AC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00684190" w14:textId="07D478E0" w:rsidR="008C0AC8" w:rsidRPr="000E759B" w:rsidRDefault="008C0AC8" w:rsidP="008C0AC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(36,181)</w:t>
            </w:r>
          </w:p>
        </w:tc>
      </w:tr>
      <w:tr w:rsidR="00CD3FBE" w:rsidRPr="000E759B" w14:paraId="5301AEC3" w14:textId="77777777" w:rsidTr="00CD3FBE">
        <w:trPr>
          <w:cantSplit/>
          <w:trHeight w:val="243"/>
        </w:trPr>
        <w:tc>
          <w:tcPr>
            <w:tcW w:w="2340" w:type="dxa"/>
            <w:shd w:val="clear" w:color="auto" w:fill="auto"/>
            <w:hideMark/>
          </w:tcPr>
          <w:p w14:paraId="182AC07E" w14:textId="57658D7C" w:rsidR="008C0AC8" w:rsidRPr="000E759B" w:rsidRDefault="008C0AC8" w:rsidP="008C0AC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2567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B276403" w14:textId="7D2DEB15" w:rsidR="008C0AC8" w:rsidRPr="000E759B" w:rsidRDefault="008C0AC8" w:rsidP="008C0AC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174,392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1349071" w14:textId="65A0904B" w:rsidR="008C0AC8" w:rsidRPr="000E759B" w:rsidRDefault="008C0AC8" w:rsidP="008C0AC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111,700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6059DF3" w14:textId="1D6A5480" w:rsidR="008C0AC8" w:rsidRPr="000E759B" w:rsidRDefault="008C0AC8" w:rsidP="008C0AC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  <w:r w:rsidR="000D091B"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4</w:t>
            </w: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2,</w:t>
            </w:r>
            <w:r w:rsidR="000D091B"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808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0892362" w14:textId="4EEE6262" w:rsidR="008C0AC8" w:rsidRPr="000E759B" w:rsidRDefault="008C0AC8" w:rsidP="008C0AC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13,630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81F319B" w14:textId="2A412AC9" w:rsidR="008C0AC8" w:rsidRPr="000E759B" w:rsidRDefault="008C0AC8" w:rsidP="008C0AC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8,060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FBEDA54" w14:textId="21132B0D" w:rsidR="008C0AC8" w:rsidRPr="000E759B" w:rsidRDefault="008C0AC8" w:rsidP="008C0AC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3,280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053EBDBD" w14:textId="50471AB7" w:rsidR="008C0AC8" w:rsidRPr="000E759B" w:rsidRDefault="008C0AC8" w:rsidP="008C0AC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</w:t>
            </w:r>
            <w:r w:rsidR="00A536B1" w:rsidRPr="000E759B">
              <w:rPr>
                <w:rFonts w:ascii="BrowalliaUPC" w:hAnsi="BrowalliaUPC" w:cs="BrowalliaUPC"/>
                <w:sz w:val="22"/>
                <w:szCs w:val="22"/>
              </w:rPr>
              <w:t>53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A536B1" w:rsidRPr="000E759B">
              <w:rPr>
                <w:rFonts w:ascii="BrowalliaUPC" w:hAnsi="BrowalliaUPC" w:cs="BrowalliaUPC"/>
                <w:sz w:val="22"/>
                <w:szCs w:val="22"/>
              </w:rPr>
              <w:t>870</w:t>
            </w:r>
          </w:p>
        </w:tc>
      </w:tr>
      <w:tr w:rsidR="00CD3FBE" w:rsidRPr="000E759B" w14:paraId="7635EC95" w14:textId="77777777" w:rsidTr="00CD3FBE">
        <w:trPr>
          <w:cantSplit/>
        </w:trPr>
        <w:tc>
          <w:tcPr>
            <w:tcW w:w="2340" w:type="dxa"/>
            <w:shd w:val="clear" w:color="auto" w:fill="auto"/>
          </w:tcPr>
          <w:p w14:paraId="029A440A" w14:textId="77777777" w:rsidR="008C0AC8" w:rsidRPr="000E759B" w:rsidRDefault="008C0AC8" w:rsidP="008C0AC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auto"/>
          </w:tcPr>
          <w:p w14:paraId="7330D4E6" w14:textId="1151E692" w:rsidR="008C0AC8" w:rsidRPr="000E759B" w:rsidRDefault="008C0AC8" w:rsidP="008C0AC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728" w:type="dxa"/>
            <w:shd w:val="clear" w:color="auto" w:fill="auto"/>
          </w:tcPr>
          <w:p w14:paraId="33646E46" w14:textId="0CE39182" w:rsidR="008C0AC8" w:rsidRPr="000E759B" w:rsidRDefault="008C0AC8" w:rsidP="008C0AC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728" w:type="dxa"/>
            <w:shd w:val="clear" w:color="auto" w:fill="auto"/>
          </w:tcPr>
          <w:p w14:paraId="78C5F62B" w14:textId="126162A8" w:rsidR="008C0AC8" w:rsidRPr="000E759B" w:rsidRDefault="008C0AC8" w:rsidP="008C0AC8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728" w:type="dxa"/>
            <w:shd w:val="clear" w:color="auto" w:fill="auto"/>
          </w:tcPr>
          <w:p w14:paraId="5D81CE53" w14:textId="0C2F6C7B" w:rsidR="008C0AC8" w:rsidRPr="000E759B" w:rsidRDefault="008C0AC8" w:rsidP="008C0AC8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728" w:type="dxa"/>
            <w:shd w:val="clear" w:color="auto" w:fill="auto"/>
          </w:tcPr>
          <w:p w14:paraId="57D525FC" w14:textId="6C7629D3" w:rsidR="008C0AC8" w:rsidRPr="000E759B" w:rsidRDefault="008C0AC8" w:rsidP="008C0AC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728" w:type="dxa"/>
            <w:shd w:val="clear" w:color="auto" w:fill="auto"/>
          </w:tcPr>
          <w:p w14:paraId="271F1A9A" w14:textId="45F1E8A0" w:rsidR="008C0AC8" w:rsidRPr="000E759B" w:rsidRDefault="008C0AC8" w:rsidP="008C0AC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728" w:type="dxa"/>
            <w:gridSpan w:val="2"/>
            <w:shd w:val="clear" w:color="auto" w:fill="auto"/>
          </w:tcPr>
          <w:p w14:paraId="5C885BC8" w14:textId="042D3EC9" w:rsidR="008C0AC8" w:rsidRPr="000E759B" w:rsidRDefault="008C0AC8" w:rsidP="008C0AC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</w:tr>
      <w:tr w:rsidR="00CD3FBE" w:rsidRPr="000E759B" w14:paraId="0E1B43C5" w14:textId="77777777" w:rsidTr="00CD3FBE">
        <w:trPr>
          <w:cantSplit/>
        </w:trPr>
        <w:tc>
          <w:tcPr>
            <w:tcW w:w="2340" w:type="dxa"/>
            <w:shd w:val="clear" w:color="auto" w:fill="auto"/>
            <w:hideMark/>
          </w:tcPr>
          <w:p w14:paraId="0DC203AC" w14:textId="77777777" w:rsidR="008C0AC8" w:rsidRPr="000E759B" w:rsidRDefault="008C0AC8" w:rsidP="008C0AC8">
            <w:pPr>
              <w:pStyle w:val="Heading6"/>
              <w:ind w:left="162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728" w:type="dxa"/>
            <w:shd w:val="clear" w:color="auto" w:fill="auto"/>
          </w:tcPr>
          <w:p w14:paraId="6713948E" w14:textId="1A2275D6" w:rsidR="008C0AC8" w:rsidRPr="000E759B" w:rsidRDefault="008C0AC8" w:rsidP="008C0AC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728" w:type="dxa"/>
            <w:shd w:val="clear" w:color="auto" w:fill="auto"/>
          </w:tcPr>
          <w:p w14:paraId="7536F8D4" w14:textId="51D2AC22" w:rsidR="008C0AC8" w:rsidRPr="000E759B" w:rsidRDefault="008C0AC8" w:rsidP="008C0AC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728" w:type="dxa"/>
            <w:shd w:val="clear" w:color="auto" w:fill="auto"/>
          </w:tcPr>
          <w:p w14:paraId="43E04A36" w14:textId="5692A1E4" w:rsidR="008C0AC8" w:rsidRPr="000E759B" w:rsidRDefault="008C0AC8" w:rsidP="008C0AC8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728" w:type="dxa"/>
            <w:shd w:val="clear" w:color="auto" w:fill="auto"/>
          </w:tcPr>
          <w:p w14:paraId="0E8BE31F" w14:textId="47EC7D60" w:rsidR="008C0AC8" w:rsidRPr="000E759B" w:rsidRDefault="008C0AC8" w:rsidP="008C0AC8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728" w:type="dxa"/>
            <w:shd w:val="clear" w:color="auto" w:fill="auto"/>
          </w:tcPr>
          <w:p w14:paraId="2794C626" w14:textId="201E5D42" w:rsidR="008C0AC8" w:rsidRPr="000E759B" w:rsidRDefault="008C0AC8" w:rsidP="008C0AC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728" w:type="dxa"/>
            <w:shd w:val="clear" w:color="auto" w:fill="auto"/>
          </w:tcPr>
          <w:p w14:paraId="118267E4" w14:textId="54782488" w:rsidR="008C0AC8" w:rsidRPr="000E759B" w:rsidRDefault="008C0AC8" w:rsidP="008C0AC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728" w:type="dxa"/>
            <w:gridSpan w:val="2"/>
            <w:shd w:val="clear" w:color="auto" w:fill="auto"/>
          </w:tcPr>
          <w:p w14:paraId="4CFFD856" w14:textId="3F308A5D" w:rsidR="008C0AC8" w:rsidRPr="000E759B" w:rsidRDefault="008C0AC8" w:rsidP="008C0AC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</w:tr>
      <w:tr w:rsidR="00CD3FBE" w:rsidRPr="000E759B" w14:paraId="3B4600A5" w14:textId="77777777" w:rsidTr="00CD3FBE">
        <w:trPr>
          <w:cantSplit/>
        </w:trPr>
        <w:tc>
          <w:tcPr>
            <w:tcW w:w="2340" w:type="dxa"/>
            <w:shd w:val="clear" w:color="auto" w:fill="auto"/>
            <w:hideMark/>
          </w:tcPr>
          <w:p w14:paraId="47039EF4" w14:textId="6D4C23E8" w:rsidR="008C0AC8" w:rsidRPr="000E759B" w:rsidRDefault="008C0AC8" w:rsidP="008C0AC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มกราคม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0F5CDEE" w14:textId="3EC97443" w:rsidR="008C0AC8" w:rsidRPr="000E759B" w:rsidRDefault="008C0AC8" w:rsidP="008C0AC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0EA14C1" w14:textId="517E0448" w:rsidR="008C0AC8" w:rsidRPr="000E759B" w:rsidRDefault="008C0AC8" w:rsidP="008C0AC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15,083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F18BF1C" w14:textId="777FF17E" w:rsidR="008C0AC8" w:rsidRPr="000E759B" w:rsidRDefault="008C0AC8" w:rsidP="008C0AC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="00010A6F"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7</w:t>
            </w: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5,</w:t>
            </w:r>
            <w:r w:rsidR="00010A6F"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409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3686592" w14:textId="77D76CAC" w:rsidR="008C0AC8" w:rsidRPr="000E759B" w:rsidRDefault="008C0AC8" w:rsidP="008C0AC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5,542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70D680E" w14:textId="1E7109F5" w:rsidR="008C0AC8" w:rsidRPr="000E759B" w:rsidRDefault="008C0AC8" w:rsidP="008C0AC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6,255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85DCF01" w14:textId="7197BF10" w:rsidR="008C0AC8" w:rsidRPr="000E759B" w:rsidRDefault="008C0AC8" w:rsidP="008C0AC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3,213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03F724A8" w14:textId="272EED7E" w:rsidR="008C0AC8" w:rsidRPr="000E759B" w:rsidRDefault="00BE4029" w:rsidP="008C0AC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20</w:t>
            </w:r>
            <w:r w:rsidR="008C0AC8"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5,</w:t>
            </w: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502</w:t>
            </w:r>
          </w:p>
        </w:tc>
      </w:tr>
      <w:tr w:rsidR="00CD3FBE" w:rsidRPr="000E759B" w14:paraId="47AB3F5F" w14:textId="77777777" w:rsidTr="00CD3FBE">
        <w:trPr>
          <w:cantSplit/>
        </w:trPr>
        <w:tc>
          <w:tcPr>
            <w:tcW w:w="2340" w:type="dxa"/>
            <w:shd w:val="clear" w:color="auto" w:fill="auto"/>
            <w:hideMark/>
          </w:tcPr>
          <w:p w14:paraId="4DF166FD" w14:textId="27E42EF9" w:rsidR="008C0AC8" w:rsidRPr="000E759B" w:rsidRDefault="008C0AC8" w:rsidP="008C0AC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108D93E" w14:textId="6F762CDA" w:rsidR="008C0AC8" w:rsidRPr="000E759B" w:rsidRDefault="008C0AC8" w:rsidP="008C0AC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B82F77E" w14:textId="23A3AAEC" w:rsidR="008C0AC8" w:rsidRPr="000E759B" w:rsidRDefault="008C0AC8" w:rsidP="008C0AC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5,575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A46A8A1" w14:textId="58E0DFCC" w:rsidR="008C0AC8" w:rsidRPr="000E759B" w:rsidRDefault="008C0AC8" w:rsidP="008C0AC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25,787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3BFED58" w14:textId="45F67A90" w:rsidR="008C0AC8" w:rsidRPr="000E759B" w:rsidRDefault="008C0AC8" w:rsidP="008C0AC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534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5014667" w14:textId="1BC8BDE8" w:rsidR="008C0AC8" w:rsidRPr="000E759B" w:rsidRDefault="008C0AC8" w:rsidP="008C0AC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762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CF69397" w14:textId="7F2A2DB7" w:rsidR="008C0AC8" w:rsidRPr="000E759B" w:rsidRDefault="008C0AC8" w:rsidP="008C0AC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67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522745BD" w14:textId="1028CDC7" w:rsidR="008C0AC8" w:rsidRPr="000E759B" w:rsidRDefault="008C0AC8" w:rsidP="008C0AC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32,725</w:t>
            </w:r>
          </w:p>
        </w:tc>
      </w:tr>
      <w:tr w:rsidR="00CD3FBE" w:rsidRPr="000E759B" w14:paraId="0EB49F6B" w14:textId="77777777" w:rsidTr="00CD3FBE">
        <w:trPr>
          <w:cantSplit/>
        </w:trPr>
        <w:tc>
          <w:tcPr>
            <w:tcW w:w="2340" w:type="dxa"/>
            <w:shd w:val="clear" w:color="auto" w:fill="auto"/>
          </w:tcPr>
          <w:p w14:paraId="62C18ED4" w14:textId="084E297D" w:rsidR="008C0AC8" w:rsidRPr="000E759B" w:rsidRDefault="008C0AC8" w:rsidP="008C0AC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69134DB" w14:textId="086B0E5C" w:rsidR="008C0AC8" w:rsidRPr="000E759B" w:rsidRDefault="008C0AC8" w:rsidP="008C0AC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BA5873A" w14:textId="0E128258" w:rsidR="008C0AC8" w:rsidRPr="000E759B" w:rsidRDefault="008C0AC8" w:rsidP="008C0AC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CCF5BF4" w14:textId="771F0FCE" w:rsidR="008C0AC8" w:rsidRPr="000E759B" w:rsidRDefault="008C0AC8" w:rsidP="008C0AC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36,171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A07725D" w14:textId="7DAE479F" w:rsidR="008C0AC8" w:rsidRPr="000E759B" w:rsidRDefault="008C0AC8" w:rsidP="008C0AC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97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ABB21A3" w14:textId="21FE8D48" w:rsidR="008C0AC8" w:rsidRPr="000E759B" w:rsidRDefault="008C0AC8" w:rsidP="008C0AC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110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80671D5" w14:textId="3D7EDA00" w:rsidR="008C0AC8" w:rsidRPr="000E759B" w:rsidRDefault="008C0AC8" w:rsidP="008C0AC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7184CCE0" w14:textId="467DF97B" w:rsidR="008C0AC8" w:rsidRPr="000E759B" w:rsidRDefault="008C0AC8" w:rsidP="008C0AC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36,378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</w:tr>
      <w:tr w:rsidR="00CD3FBE" w:rsidRPr="000E759B" w14:paraId="4475557F" w14:textId="77777777" w:rsidTr="00CD3FBE">
        <w:trPr>
          <w:cantSplit/>
        </w:trPr>
        <w:tc>
          <w:tcPr>
            <w:tcW w:w="2340" w:type="dxa"/>
            <w:shd w:val="clear" w:color="auto" w:fill="auto"/>
            <w:hideMark/>
          </w:tcPr>
          <w:p w14:paraId="59746BD3" w14:textId="3486A8EF" w:rsidR="00951365" w:rsidRPr="000E759B" w:rsidRDefault="00951365" w:rsidP="00951365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25950D2" w14:textId="49F805A2" w:rsidR="00951365" w:rsidRPr="000E759B" w:rsidRDefault="00951365" w:rsidP="0095136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77E79F5" w14:textId="659FDBA9" w:rsidR="00951365" w:rsidRPr="000E759B" w:rsidRDefault="00951365" w:rsidP="0095136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20,658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D987F03" w14:textId="4009ABCD" w:rsidR="00951365" w:rsidRPr="000E759B" w:rsidRDefault="00010A6F" w:rsidP="0095136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165</w:t>
            </w:r>
            <w:r w:rsidR="00951365" w:rsidRPr="000E759B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025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E4D8EBA" w14:textId="1F168322" w:rsidR="00951365" w:rsidRPr="000E759B" w:rsidRDefault="00951365" w:rsidP="0095136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5,979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0693A21" w14:textId="5D2E4263" w:rsidR="00951365" w:rsidRPr="000E759B" w:rsidRDefault="00951365" w:rsidP="0095136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6,907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FE7E58B" w14:textId="214DF255" w:rsidR="00951365" w:rsidRPr="000E759B" w:rsidRDefault="00951365" w:rsidP="0095136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3,280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6527D723" w14:textId="268AC123" w:rsidR="00951365" w:rsidRPr="000E759B" w:rsidRDefault="00951365" w:rsidP="0095136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17</w:t>
            </w:r>
            <w:r w:rsidR="009D5F34"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4</w:t>
            </w: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="009D5F34"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849</w:t>
            </w:r>
          </w:p>
        </w:tc>
      </w:tr>
      <w:tr w:rsidR="00CD3FBE" w:rsidRPr="000E759B" w14:paraId="56FBC19E" w14:textId="77777777" w:rsidTr="00CD3FBE">
        <w:trPr>
          <w:cantSplit/>
        </w:trPr>
        <w:tc>
          <w:tcPr>
            <w:tcW w:w="2340" w:type="dxa"/>
            <w:shd w:val="clear" w:color="auto" w:fill="auto"/>
          </w:tcPr>
          <w:p w14:paraId="08AA336D" w14:textId="77777777" w:rsidR="00951365" w:rsidRPr="000E759B" w:rsidRDefault="00951365" w:rsidP="00951365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48391F3" w14:textId="399AA63F" w:rsidR="00951365" w:rsidRPr="000E759B" w:rsidRDefault="00951365" w:rsidP="0095136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682D757" w14:textId="7CE88757" w:rsidR="00951365" w:rsidRPr="000E759B" w:rsidRDefault="00951365" w:rsidP="0095136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5,590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B6AB90B" w14:textId="7F9D073E" w:rsidR="00951365" w:rsidRPr="000E759B" w:rsidRDefault="00951365" w:rsidP="0095136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31,527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8499B6F" w14:textId="462BD26E" w:rsidR="00951365" w:rsidRPr="000E759B" w:rsidRDefault="00951365" w:rsidP="0095136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1,769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ADCD341" w14:textId="1A349803" w:rsidR="00951365" w:rsidRPr="000E759B" w:rsidRDefault="00951365" w:rsidP="0095136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606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4A14DF7" w14:textId="6EB85A98" w:rsidR="00951365" w:rsidRPr="000E759B" w:rsidRDefault="00951365" w:rsidP="0095136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0B0B9910" w14:textId="31785934" w:rsidR="00951365" w:rsidRPr="000E759B" w:rsidRDefault="00951365" w:rsidP="0095136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39,492</w:t>
            </w:r>
          </w:p>
        </w:tc>
      </w:tr>
      <w:tr w:rsidR="00CD3FBE" w:rsidRPr="000E759B" w14:paraId="4E472D45" w14:textId="77777777" w:rsidTr="00CD3FBE">
        <w:trPr>
          <w:cantSplit/>
        </w:trPr>
        <w:tc>
          <w:tcPr>
            <w:tcW w:w="2340" w:type="dxa"/>
            <w:shd w:val="clear" w:color="auto" w:fill="auto"/>
          </w:tcPr>
          <w:p w14:paraId="133FBD31" w14:textId="5AD41B92" w:rsidR="00951365" w:rsidRPr="000E759B" w:rsidRDefault="00951365" w:rsidP="00951365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F49BEC5" w14:textId="7102ED97" w:rsidR="00951365" w:rsidRPr="000E759B" w:rsidRDefault="00951365" w:rsidP="0095136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B28475D" w14:textId="1861A18F" w:rsidR="00951365" w:rsidRPr="000E759B" w:rsidRDefault="00951365" w:rsidP="0095136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FB6155F" w14:textId="747FAD68" w:rsidR="00951365" w:rsidRPr="000E759B" w:rsidRDefault="00951365" w:rsidP="0095136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(34,119)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75ED553" w14:textId="612C7367" w:rsidR="00951365" w:rsidRPr="000E759B" w:rsidRDefault="00951365" w:rsidP="0095136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(263)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C2A95B6" w14:textId="015423BE" w:rsidR="00951365" w:rsidRPr="000E759B" w:rsidRDefault="00951365" w:rsidP="0095136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(235)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8BE48AD" w14:textId="13EBE407" w:rsidR="00951365" w:rsidRPr="000E759B" w:rsidRDefault="00951365" w:rsidP="0095136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574A08F9" w14:textId="5B979644" w:rsidR="00951365" w:rsidRPr="000E759B" w:rsidRDefault="00951365" w:rsidP="0095136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(34,617)</w:t>
            </w:r>
          </w:p>
        </w:tc>
      </w:tr>
      <w:tr w:rsidR="00CD3FBE" w:rsidRPr="000E759B" w14:paraId="2A070A64" w14:textId="77777777" w:rsidTr="00CD3FBE">
        <w:trPr>
          <w:cantSplit/>
          <w:trHeight w:val="289"/>
        </w:trPr>
        <w:tc>
          <w:tcPr>
            <w:tcW w:w="2340" w:type="dxa"/>
            <w:shd w:val="clear" w:color="auto" w:fill="auto"/>
            <w:hideMark/>
          </w:tcPr>
          <w:p w14:paraId="7647C7EB" w14:textId="353690E7" w:rsidR="00951365" w:rsidRPr="000E759B" w:rsidRDefault="00951365" w:rsidP="00951365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ณ วันที่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2567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ACD7D1B" w14:textId="616C9D1C" w:rsidR="00951365" w:rsidRPr="000E759B" w:rsidRDefault="00951365" w:rsidP="00951365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8453CA9" w14:textId="1ED41AA2" w:rsidR="00951365" w:rsidRPr="000E759B" w:rsidRDefault="00951365" w:rsidP="00951365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26,248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9269599" w14:textId="0F515E92" w:rsidR="00951365" w:rsidRPr="000E759B" w:rsidRDefault="00951365" w:rsidP="00951365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="00010A6F" w:rsidRPr="000E759B">
              <w:rPr>
                <w:rFonts w:ascii="BrowalliaUPC" w:hAnsi="BrowalliaUPC" w:cs="BrowalliaUPC"/>
                <w:sz w:val="22"/>
                <w:szCs w:val="22"/>
              </w:rPr>
              <w:t>6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2,</w:t>
            </w:r>
            <w:r w:rsidR="00010A6F" w:rsidRPr="000E759B">
              <w:rPr>
                <w:rFonts w:ascii="BrowalliaUPC" w:hAnsi="BrowalliaUPC" w:cs="BrowalliaUPC"/>
                <w:sz w:val="22"/>
                <w:szCs w:val="22"/>
              </w:rPr>
              <w:t>433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84603EB" w14:textId="28BA4908" w:rsidR="00951365" w:rsidRPr="000E759B" w:rsidRDefault="00951365" w:rsidP="00951365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7,485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1113999" w14:textId="0D907BDF" w:rsidR="00951365" w:rsidRPr="000E759B" w:rsidRDefault="00951365" w:rsidP="00951365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7,278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CDB5349" w14:textId="7AECC3D2" w:rsidR="00951365" w:rsidRPr="000E759B" w:rsidRDefault="00951365" w:rsidP="00951365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3,280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3C97E3B2" w14:textId="37CD1121" w:rsidR="00951365" w:rsidRPr="000E759B" w:rsidRDefault="00951365" w:rsidP="00951365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17</w:t>
            </w:r>
            <w:r w:rsidR="009D5F34"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9</w:t>
            </w: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="009D5F34"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724</w:t>
            </w:r>
          </w:p>
        </w:tc>
      </w:tr>
      <w:tr w:rsidR="00CD3FBE" w:rsidRPr="000E759B" w14:paraId="52AF8B2B" w14:textId="77777777" w:rsidTr="00CD3FBE">
        <w:trPr>
          <w:cantSplit/>
        </w:trPr>
        <w:tc>
          <w:tcPr>
            <w:tcW w:w="2340" w:type="dxa"/>
            <w:shd w:val="clear" w:color="auto" w:fill="auto"/>
          </w:tcPr>
          <w:p w14:paraId="5D9EDA6D" w14:textId="77777777" w:rsidR="00951365" w:rsidRPr="000E759B" w:rsidRDefault="00951365" w:rsidP="00951365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22E7572" w14:textId="77777777" w:rsidR="00951365" w:rsidRPr="000E759B" w:rsidRDefault="00951365" w:rsidP="00951365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B5C54D4" w14:textId="77777777" w:rsidR="00951365" w:rsidRPr="000E759B" w:rsidRDefault="00951365" w:rsidP="00951365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D1C48EE" w14:textId="77777777" w:rsidR="00951365" w:rsidRPr="000E759B" w:rsidRDefault="00951365" w:rsidP="0095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1268AA9" w14:textId="77777777" w:rsidR="00951365" w:rsidRPr="000E759B" w:rsidRDefault="00951365" w:rsidP="00951365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EA231B7" w14:textId="77777777" w:rsidR="00951365" w:rsidRPr="000E759B" w:rsidRDefault="00951365" w:rsidP="00951365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F59F56B" w14:textId="77777777" w:rsidR="00951365" w:rsidRPr="000E759B" w:rsidRDefault="00951365" w:rsidP="00951365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784037F4" w14:textId="77777777" w:rsidR="00951365" w:rsidRPr="000E759B" w:rsidRDefault="00951365" w:rsidP="00951365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CD3FBE" w:rsidRPr="000E759B" w14:paraId="26DCD148" w14:textId="77777777" w:rsidTr="00CD3FBE">
        <w:trPr>
          <w:cantSplit/>
        </w:trPr>
        <w:tc>
          <w:tcPr>
            <w:tcW w:w="2340" w:type="dxa"/>
            <w:shd w:val="clear" w:color="auto" w:fill="auto"/>
          </w:tcPr>
          <w:p w14:paraId="632FE878" w14:textId="77777777" w:rsidR="00951365" w:rsidRPr="000E759B" w:rsidRDefault="00951365" w:rsidP="00951365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FF63B68" w14:textId="77777777" w:rsidR="00951365" w:rsidRPr="000E759B" w:rsidRDefault="00951365" w:rsidP="00951365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451C944" w14:textId="77777777" w:rsidR="00951365" w:rsidRPr="000E759B" w:rsidRDefault="00951365" w:rsidP="00951365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AB4D7DF" w14:textId="77777777" w:rsidR="00951365" w:rsidRPr="000E759B" w:rsidRDefault="00951365" w:rsidP="0095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6CA82EC" w14:textId="77777777" w:rsidR="00951365" w:rsidRPr="000E759B" w:rsidRDefault="00951365" w:rsidP="00951365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20D436B" w14:textId="77777777" w:rsidR="00951365" w:rsidRPr="000E759B" w:rsidRDefault="00951365" w:rsidP="00951365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1E035BC" w14:textId="77777777" w:rsidR="00951365" w:rsidRPr="000E759B" w:rsidRDefault="00951365" w:rsidP="00951365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11B34EA5" w14:textId="77777777" w:rsidR="00951365" w:rsidRPr="000E759B" w:rsidRDefault="00951365" w:rsidP="00951365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CD3FBE" w:rsidRPr="000E759B" w14:paraId="6B6BCACB" w14:textId="77777777" w:rsidTr="00CD3FBE">
        <w:trPr>
          <w:cantSplit/>
        </w:trPr>
        <w:tc>
          <w:tcPr>
            <w:tcW w:w="2340" w:type="dxa"/>
            <w:shd w:val="clear" w:color="auto" w:fill="auto"/>
          </w:tcPr>
          <w:p w14:paraId="1AD050B9" w14:textId="77777777" w:rsidR="00951365" w:rsidRPr="000E759B" w:rsidRDefault="00951365" w:rsidP="00951365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4B5885F" w14:textId="77777777" w:rsidR="00951365" w:rsidRPr="000E759B" w:rsidRDefault="00951365" w:rsidP="00951365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33D8313" w14:textId="77777777" w:rsidR="00951365" w:rsidRPr="000E759B" w:rsidRDefault="00951365" w:rsidP="00951365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9DA2C38" w14:textId="77777777" w:rsidR="00951365" w:rsidRPr="000E759B" w:rsidRDefault="00951365" w:rsidP="0095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1DF42A6" w14:textId="77777777" w:rsidR="00951365" w:rsidRPr="000E759B" w:rsidRDefault="00951365" w:rsidP="00951365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D0CD723" w14:textId="77777777" w:rsidR="00951365" w:rsidRPr="000E759B" w:rsidRDefault="00951365" w:rsidP="00951365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0A624DF" w14:textId="77777777" w:rsidR="00951365" w:rsidRPr="000E759B" w:rsidRDefault="00951365" w:rsidP="00951365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50E1399B" w14:textId="77777777" w:rsidR="00951365" w:rsidRPr="000E759B" w:rsidRDefault="00951365" w:rsidP="00951365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CD3FBE" w:rsidRPr="000E759B" w14:paraId="606EE4EE" w14:textId="77777777" w:rsidTr="00CD3FBE">
        <w:trPr>
          <w:cantSplit/>
        </w:trPr>
        <w:tc>
          <w:tcPr>
            <w:tcW w:w="2340" w:type="dxa"/>
            <w:shd w:val="clear" w:color="auto" w:fill="auto"/>
          </w:tcPr>
          <w:p w14:paraId="25EEA9CE" w14:textId="2FB20CBA" w:rsidR="00951365" w:rsidRPr="000E759B" w:rsidRDefault="00951365" w:rsidP="00951365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ค่าเผื่อการด้อยค่าของสินทรัพย์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FF51A9A" w14:textId="77777777" w:rsidR="00951365" w:rsidRPr="000E759B" w:rsidRDefault="00951365" w:rsidP="00951365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90A6CD3" w14:textId="77777777" w:rsidR="00951365" w:rsidRPr="000E759B" w:rsidRDefault="00951365" w:rsidP="00951365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F841FAA" w14:textId="77777777" w:rsidR="00951365" w:rsidRPr="000E759B" w:rsidRDefault="00951365" w:rsidP="00951365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ABFA5E2" w14:textId="77777777" w:rsidR="00951365" w:rsidRPr="000E759B" w:rsidRDefault="00951365" w:rsidP="00951365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654BA2F2" w14:textId="77777777" w:rsidR="00951365" w:rsidRPr="000E759B" w:rsidRDefault="00951365" w:rsidP="0095136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1B70192" w14:textId="77777777" w:rsidR="00951365" w:rsidRPr="000E759B" w:rsidRDefault="00951365" w:rsidP="0095136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6F6DC015" w14:textId="77777777" w:rsidR="00951365" w:rsidRPr="000E759B" w:rsidRDefault="00951365" w:rsidP="0095136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CD3FBE" w:rsidRPr="000E759B" w14:paraId="17EB8B59" w14:textId="77777777" w:rsidTr="00CD3FBE">
        <w:trPr>
          <w:cantSplit/>
        </w:trPr>
        <w:tc>
          <w:tcPr>
            <w:tcW w:w="2340" w:type="dxa"/>
            <w:shd w:val="clear" w:color="auto" w:fill="auto"/>
          </w:tcPr>
          <w:p w14:paraId="19516FAE" w14:textId="199D2503" w:rsidR="00951365" w:rsidRPr="000E759B" w:rsidRDefault="00951365" w:rsidP="00951365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มกราคม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2566</w:t>
            </w:r>
          </w:p>
        </w:tc>
        <w:tc>
          <w:tcPr>
            <w:tcW w:w="1728" w:type="dxa"/>
            <w:shd w:val="clear" w:color="auto" w:fill="auto"/>
          </w:tcPr>
          <w:p w14:paraId="64362B4B" w14:textId="4DCF8A07" w:rsidR="00951365" w:rsidRPr="000E759B" w:rsidRDefault="00951365" w:rsidP="0095136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15,100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D27C839" w14:textId="2DEF2049" w:rsidR="00951365" w:rsidRPr="000E759B" w:rsidRDefault="00951365" w:rsidP="0095136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9,279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26ADBB1" w14:textId="49B66005" w:rsidR="00951365" w:rsidRPr="000E759B" w:rsidRDefault="00951365" w:rsidP="0095136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87ACB19" w14:textId="748E6EF0" w:rsidR="00951365" w:rsidRPr="000E759B" w:rsidRDefault="00951365" w:rsidP="0095136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9CE67F4" w14:textId="1742E633" w:rsidR="00951365" w:rsidRPr="000E759B" w:rsidRDefault="00951365" w:rsidP="0095136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E7705BB" w14:textId="7C85F37D" w:rsidR="00951365" w:rsidRPr="000E759B" w:rsidRDefault="00951365" w:rsidP="0095136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73A83AFA" w14:textId="39DAEEC2" w:rsidR="00951365" w:rsidRPr="000E759B" w:rsidRDefault="00951365" w:rsidP="0095136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24,379</w:t>
            </w:r>
          </w:p>
        </w:tc>
      </w:tr>
      <w:tr w:rsidR="00CD3FBE" w:rsidRPr="000E759B" w14:paraId="2C997AB6" w14:textId="77777777" w:rsidTr="00CD3FBE">
        <w:trPr>
          <w:cantSplit/>
        </w:trPr>
        <w:tc>
          <w:tcPr>
            <w:tcW w:w="2340" w:type="dxa"/>
            <w:shd w:val="clear" w:color="auto" w:fill="auto"/>
          </w:tcPr>
          <w:p w14:paraId="1F7799FF" w14:textId="7F75AC27" w:rsidR="00951365" w:rsidRPr="000E759B" w:rsidRDefault="00951365" w:rsidP="00951365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กลับรายการค่าเผื่อการด้อยค่า</w:t>
            </w:r>
          </w:p>
        </w:tc>
        <w:tc>
          <w:tcPr>
            <w:tcW w:w="1728" w:type="dxa"/>
            <w:shd w:val="clear" w:color="auto" w:fill="auto"/>
          </w:tcPr>
          <w:p w14:paraId="4A5B86FB" w14:textId="1F065521" w:rsidR="00951365" w:rsidRPr="000E759B" w:rsidRDefault="00951365" w:rsidP="0095136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4561FA1" w14:textId="50FCA5DC" w:rsidR="00951365" w:rsidRPr="000E759B" w:rsidRDefault="00951365" w:rsidP="0095136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1,359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7083229" w14:textId="0773BEB8" w:rsidR="00951365" w:rsidRPr="000E759B" w:rsidRDefault="00951365" w:rsidP="0095136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0794475" w14:textId="7E684B7E" w:rsidR="00951365" w:rsidRPr="000E759B" w:rsidRDefault="00951365" w:rsidP="0095136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744161F" w14:textId="022518E3" w:rsidR="00951365" w:rsidRPr="000E759B" w:rsidRDefault="00951365" w:rsidP="0095136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A116007" w14:textId="64387688" w:rsidR="00951365" w:rsidRPr="000E759B" w:rsidRDefault="00951365" w:rsidP="0095136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679DD24B" w14:textId="652836D8" w:rsidR="00951365" w:rsidRPr="000E759B" w:rsidRDefault="00951365" w:rsidP="0095136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1,359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</w:tr>
      <w:tr w:rsidR="00CD3FBE" w:rsidRPr="000E759B" w14:paraId="524D2BF1" w14:textId="77777777" w:rsidTr="00CD3FBE">
        <w:trPr>
          <w:cantSplit/>
        </w:trPr>
        <w:tc>
          <w:tcPr>
            <w:tcW w:w="2340" w:type="dxa"/>
            <w:shd w:val="clear" w:color="auto" w:fill="auto"/>
          </w:tcPr>
          <w:p w14:paraId="7BAC1951" w14:textId="37815066" w:rsidR="00FC0445" w:rsidRPr="000E759B" w:rsidRDefault="00FC0445" w:rsidP="00FC0445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2566</w:t>
            </w:r>
          </w:p>
        </w:tc>
        <w:tc>
          <w:tcPr>
            <w:tcW w:w="1728" w:type="dxa"/>
            <w:shd w:val="clear" w:color="auto" w:fill="auto"/>
          </w:tcPr>
          <w:p w14:paraId="14543303" w14:textId="1D53A982" w:rsidR="00FC0445" w:rsidRPr="000E759B" w:rsidRDefault="00FC0445" w:rsidP="00FC044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15,100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D35B3DB" w14:textId="1FFE5C99" w:rsidR="00FC0445" w:rsidRPr="000E759B" w:rsidRDefault="00FC0445" w:rsidP="00FC044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7,920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9679FB0" w14:textId="4E6EBFC6" w:rsidR="00FC0445" w:rsidRPr="000E759B" w:rsidRDefault="00FC0445" w:rsidP="00FC044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765F835" w14:textId="249C04DC" w:rsidR="00FC0445" w:rsidRPr="000E759B" w:rsidRDefault="00FC0445" w:rsidP="00FC044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DEFD7DB" w14:textId="2BF598D0" w:rsidR="00FC0445" w:rsidRPr="000E759B" w:rsidRDefault="00FC0445" w:rsidP="00FC044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538B4CA" w14:textId="3F5A704C" w:rsidR="00FC0445" w:rsidRPr="000E759B" w:rsidRDefault="00FC0445" w:rsidP="00FC044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63586CA7" w14:textId="1F80DCE2" w:rsidR="00FC0445" w:rsidRPr="000E759B" w:rsidRDefault="00FC0445" w:rsidP="00FC044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23,020</w:t>
            </w:r>
          </w:p>
        </w:tc>
      </w:tr>
      <w:tr w:rsidR="00CD3FBE" w:rsidRPr="000E759B" w14:paraId="0A21ED59" w14:textId="77777777" w:rsidTr="00CD3FBE">
        <w:trPr>
          <w:cantSplit/>
        </w:trPr>
        <w:tc>
          <w:tcPr>
            <w:tcW w:w="2340" w:type="dxa"/>
            <w:shd w:val="clear" w:color="auto" w:fill="auto"/>
          </w:tcPr>
          <w:p w14:paraId="41F1DBE6" w14:textId="02E17285" w:rsidR="00FC0445" w:rsidRPr="000E759B" w:rsidRDefault="00FC0445" w:rsidP="00FC0445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กลับรายการค่าเผื่อการด้อยค่า</w:t>
            </w:r>
          </w:p>
        </w:tc>
        <w:tc>
          <w:tcPr>
            <w:tcW w:w="1728" w:type="dxa"/>
            <w:shd w:val="clear" w:color="auto" w:fill="auto"/>
          </w:tcPr>
          <w:p w14:paraId="768DCC76" w14:textId="2DA67F14" w:rsidR="00FC0445" w:rsidRPr="000E759B" w:rsidRDefault="00FC0445" w:rsidP="00FC044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8E9B6C4" w14:textId="6765E5D9" w:rsidR="00FC0445" w:rsidRPr="000E759B" w:rsidRDefault="00FC0445" w:rsidP="00FC044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(452)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0352FA3" w14:textId="4B2FAFE4" w:rsidR="00FC0445" w:rsidRPr="000E759B" w:rsidRDefault="00FC0445" w:rsidP="00FC044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3715C27" w14:textId="7F7B938B" w:rsidR="00FC0445" w:rsidRPr="000E759B" w:rsidRDefault="00FC0445" w:rsidP="00FC044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EE91923" w14:textId="42D833E8" w:rsidR="00FC0445" w:rsidRPr="000E759B" w:rsidRDefault="00FC0445" w:rsidP="00FC044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F762CCF" w14:textId="7B4C2139" w:rsidR="00FC0445" w:rsidRPr="000E759B" w:rsidRDefault="00FC0445" w:rsidP="00FC044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2D720476" w14:textId="32A36EA9" w:rsidR="00FC0445" w:rsidRPr="000E759B" w:rsidRDefault="00FC0445" w:rsidP="00FC044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(452)</w:t>
            </w:r>
          </w:p>
        </w:tc>
      </w:tr>
      <w:tr w:rsidR="00CD3FBE" w:rsidRPr="000E759B" w14:paraId="6B22FC95" w14:textId="77777777" w:rsidTr="00CD3FBE">
        <w:trPr>
          <w:cantSplit/>
        </w:trPr>
        <w:tc>
          <w:tcPr>
            <w:tcW w:w="2340" w:type="dxa"/>
            <w:shd w:val="clear" w:color="auto" w:fill="auto"/>
          </w:tcPr>
          <w:p w14:paraId="5BEE5FF0" w14:textId="72BEDF49" w:rsidR="00FC0445" w:rsidRPr="000E759B" w:rsidRDefault="00FC0445" w:rsidP="00FC0445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2567</w:t>
            </w:r>
          </w:p>
        </w:tc>
        <w:tc>
          <w:tcPr>
            <w:tcW w:w="1728" w:type="dxa"/>
            <w:shd w:val="clear" w:color="auto" w:fill="auto"/>
          </w:tcPr>
          <w:p w14:paraId="62E35BAB" w14:textId="42D9130D" w:rsidR="00FC0445" w:rsidRPr="000E759B" w:rsidRDefault="00FC0445" w:rsidP="00FC044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15,100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7409506" w14:textId="1CBCA268" w:rsidR="00FC0445" w:rsidRPr="000E759B" w:rsidRDefault="00FC0445" w:rsidP="00FC044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7,468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4704C6B" w14:textId="0BAF2A9A" w:rsidR="00FC0445" w:rsidRPr="000E759B" w:rsidRDefault="00FC0445" w:rsidP="00FC044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330890D" w14:textId="5A021FF9" w:rsidR="00FC0445" w:rsidRPr="000E759B" w:rsidRDefault="00FC0445" w:rsidP="00FC044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8068BF2" w14:textId="1E917EFB" w:rsidR="00FC0445" w:rsidRPr="000E759B" w:rsidRDefault="00FC0445" w:rsidP="00FC044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E337CAF" w14:textId="4EC12FC2" w:rsidR="00FC0445" w:rsidRPr="000E759B" w:rsidRDefault="00FC0445" w:rsidP="00FC044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325B1435" w14:textId="645217BE" w:rsidR="00FC0445" w:rsidRPr="000E759B" w:rsidRDefault="00FC0445" w:rsidP="00FC044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22,568</w:t>
            </w:r>
          </w:p>
        </w:tc>
      </w:tr>
      <w:tr w:rsidR="00CD3FBE" w:rsidRPr="000E759B" w14:paraId="7D7DE0ED" w14:textId="77777777" w:rsidTr="00CD3FBE">
        <w:trPr>
          <w:cantSplit/>
        </w:trPr>
        <w:tc>
          <w:tcPr>
            <w:tcW w:w="2340" w:type="dxa"/>
            <w:shd w:val="clear" w:color="auto" w:fill="auto"/>
          </w:tcPr>
          <w:p w14:paraId="3840DD56" w14:textId="77777777" w:rsidR="00FC0445" w:rsidRPr="000E759B" w:rsidRDefault="00FC0445" w:rsidP="00FC0445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auto"/>
          </w:tcPr>
          <w:p w14:paraId="2B77F3CD" w14:textId="77777777" w:rsidR="00FC0445" w:rsidRPr="000E759B" w:rsidRDefault="00FC0445" w:rsidP="00FC044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33D0C4DB" w14:textId="77777777" w:rsidR="00FC0445" w:rsidRPr="000E759B" w:rsidRDefault="00FC0445" w:rsidP="00FC044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4ED85089" w14:textId="77777777" w:rsidR="00FC0445" w:rsidRPr="000E759B" w:rsidRDefault="00FC0445" w:rsidP="00FC044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5B9672CE" w14:textId="77777777" w:rsidR="00FC0445" w:rsidRPr="000E759B" w:rsidRDefault="00FC0445" w:rsidP="00FC0445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35BF3D47" w14:textId="77777777" w:rsidR="00FC0445" w:rsidRPr="000E759B" w:rsidRDefault="00FC0445" w:rsidP="00FC044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049E8A9D" w14:textId="77777777" w:rsidR="00FC0445" w:rsidRPr="000E759B" w:rsidRDefault="00FC0445" w:rsidP="00FC044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728" w:type="dxa"/>
            <w:gridSpan w:val="2"/>
            <w:shd w:val="clear" w:color="auto" w:fill="auto"/>
          </w:tcPr>
          <w:p w14:paraId="796A48F5" w14:textId="77777777" w:rsidR="00FC0445" w:rsidRPr="000E759B" w:rsidRDefault="00FC0445" w:rsidP="00FC044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CD3FBE" w:rsidRPr="000E759B" w14:paraId="589B9264" w14:textId="77777777" w:rsidTr="00CD3FBE">
        <w:trPr>
          <w:cantSplit/>
        </w:trPr>
        <w:tc>
          <w:tcPr>
            <w:tcW w:w="2340" w:type="dxa"/>
            <w:shd w:val="clear" w:color="auto" w:fill="auto"/>
          </w:tcPr>
          <w:p w14:paraId="31384E93" w14:textId="3DAAAD25" w:rsidR="00FC0445" w:rsidRPr="000E759B" w:rsidRDefault="00FC0445" w:rsidP="00FC0445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728" w:type="dxa"/>
            <w:shd w:val="clear" w:color="auto" w:fill="auto"/>
          </w:tcPr>
          <w:p w14:paraId="582B282E" w14:textId="77777777" w:rsidR="00FC0445" w:rsidRPr="000E759B" w:rsidRDefault="00FC0445" w:rsidP="00FC044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0AB15131" w14:textId="77777777" w:rsidR="00FC0445" w:rsidRPr="000E759B" w:rsidRDefault="00FC0445" w:rsidP="00FC044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2B5CC70E" w14:textId="77777777" w:rsidR="00FC0445" w:rsidRPr="000E759B" w:rsidRDefault="00FC0445" w:rsidP="00FC044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214D4126" w14:textId="77777777" w:rsidR="00FC0445" w:rsidRPr="000E759B" w:rsidRDefault="00FC0445" w:rsidP="00FC0445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2BC91936" w14:textId="77777777" w:rsidR="00FC0445" w:rsidRPr="000E759B" w:rsidRDefault="00FC0445" w:rsidP="00FC044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5CD8EE41" w14:textId="77777777" w:rsidR="00FC0445" w:rsidRPr="000E759B" w:rsidRDefault="00FC0445" w:rsidP="00FC044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728" w:type="dxa"/>
            <w:gridSpan w:val="2"/>
            <w:shd w:val="clear" w:color="auto" w:fill="auto"/>
          </w:tcPr>
          <w:p w14:paraId="6D72650D" w14:textId="77777777" w:rsidR="00FC0445" w:rsidRPr="000E759B" w:rsidRDefault="00FC0445" w:rsidP="00FC044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CD3FBE" w:rsidRPr="000E759B" w14:paraId="6CB0FAC7" w14:textId="77777777" w:rsidTr="00CD3FBE">
        <w:trPr>
          <w:cantSplit/>
        </w:trPr>
        <w:tc>
          <w:tcPr>
            <w:tcW w:w="2340" w:type="dxa"/>
            <w:shd w:val="clear" w:color="auto" w:fill="auto"/>
          </w:tcPr>
          <w:p w14:paraId="3A67BFB4" w14:textId="3FD0837E" w:rsidR="00FC0445" w:rsidRPr="000E759B" w:rsidRDefault="00FC0445" w:rsidP="00FC0445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93239E7" w14:textId="5A644269" w:rsidR="00FC0445" w:rsidRPr="000E759B" w:rsidRDefault="00FC0445" w:rsidP="00FC044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159,292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6E420C4" w14:textId="5354924E" w:rsidR="00FC0445" w:rsidRPr="000E759B" w:rsidRDefault="00FC0445" w:rsidP="00FC044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83,122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6C2BCB0" w14:textId="6E7DA435" w:rsidR="00FC0445" w:rsidRPr="000E759B" w:rsidRDefault="00FC0445" w:rsidP="00FC044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82,66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7CD8AF3" w14:textId="65117858" w:rsidR="00FC0445" w:rsidRPr="000E759B" w:rsidRDefault="00FC0445" w:rsidP="00FC0445">
            <w:pPr>
              <w:pBdr>
                <w:bottom w:val="single" w:sz="12" w:space="1" w:color="auto"/>
              </w:pBd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7,692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3584C0A" w14:textId="6A42A1CE" w:rsidR="00FC0445" w:rsidRPr="000E759B" w:rsidRDefault="00FC0445" w:rsidP="00FC044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1,139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D6A0B93" w14:textId="194653E0" w:rsidR="00FC0445" w:rsidRPr="000E759B" w:rsidRDefault="00FC0445" w:rsidP="00FC044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6DABA39F" w14:textId="3A0C6B67" w:rsidR="00FC0445" w:rsidRPr="000E759B" w:rsidRDefault="00FC0445" w:rsidP="00FC044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333,912</w:t>
            </w:r>
          </w:p>
        </w:tc>
      </w:tr>
      <w:tr w:rsidR="00CD3FBE" w:rsidRPr="000E759B" w14:paraId="05A9BC72" w14:textId="77777777" w:rsidTr="00CD3FBE">
        <w:trPr>
          <w:cantSplit/>
        </w:trPr>
        <w:tc>
          <w:tcPr>
            <w:tcW w:w="2340" w:type="dxa"/>
            <w:shd w:val="clear" w:color="auto" w:fill="auto"/>
          </w:tcPr>
          <w:p w14:paraId="043D6CC6" w14:textId="73FAC148" w:rsidR="003F6EA6" w:rsidRPr="000E759B" w:rsidRDefault="003F6EA6" w:rsidP="003F6EA6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2567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3829CFB" w14:textId="0EFEC7DF" w:rsidR="003F6EA6" w:rsidRPr="000E759B" w:rsidRDefault="003F6EA6" w:rsidP="003F6EA6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159,292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4CD13BE" w14:textId="5F4672A1" w:rsidR="003F6EA6" w:rsidRPr="000E759B" w:rsidRDefault="003F6EA6" w:rsidP="003F6EA6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77,984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D1E18E3" w14:textId="1793C1C4" w:rsidR="003F6EA6" w:rsidRPr="000E759B" w:rsidRDefault="003F6EA6" w:rsidP="003F6EA6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80,37</w:t>
            </w:r>
            <w:r w:rsidR="00B1054A" w:rsidRPr="000E759B">
              <w:rPr>
                <w:rFonts w:ascii="BrowalliaUPC" w:hAnsi="BrowalliaUPC" w:cs="BrowalliaUPC"/>
                <w:sz w:val="22"/>
                <w:szCs w:val="22"/>
              </w:rPr>
              <w:t>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6ADB15B" w14:textId="52D01FAE" w:rsidR="003F6EA6" w:rsidRPr="000E759B" w:rsidRDefault="003F6EA6" w:rsidP="003F6EA6">
            <w:pPr>
              <w:pBdr>
                <w:bottom w:val="single" w:sz="12" w:space="1" w:color="auto"/>
              </w:pBd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6,145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079B152" w14:textId="155C2BC8" w:rsidR="003F6EA6" w:rsidRPr="000E759B" w:rsidRDefault="003F6EA6" w:rsidP="003F6EA6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782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79478A6" w14:textId="0C085BC5" w:rsidR="003F6EA6" w:rsidRPr="000E759B" w:rsidRDefault="003F6EA6" w:rsidP="003F6EA6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35151A96" w14:textId="2B833ADC" w:rsidR="003F6EA6" w:rsidRPr="000E759B" w:rsidRDefault="003F6EA6" w:rsidP="003F6EA6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324,57</w:t>
            </w:r>
            <w:r w:rsidR="001A3AB7" w:rsidRPr="000E759B">
              <w:rPr>
                <w:rFonts w:ascii="BrowalliaUPC" w:hAnsi="BrowalliaUPC" w:cs="BrowalliaUPC"/>
                <w:sz w:val="22"/>
                <w:szCs w:val="22"/>
              </w:rPr>
              <w:t>8</w:t>
            </w:r>
          </w:p>
        </w:tc>
      </w:tr>
      <w:tr w:rsidR="00CD3FBE" w:rsidRPr="000E759B" w14:paraId="7EC043F1" w14:textId="77777777" w:rsidTr="00CD3FBE">
        <w:trPr>
          <w:cantSplit/>
        </w:trPr>
        <w:tc>
          <w:tcPr>
            <w:tcW w:w="2340" w:type="dxa"/>
            <w:shd w:val="clear" w:color="auto" w:fill="auto"/>
          </w:tcPr>
          <w:p w14:paraId="7D166011" w14:textId="77777777" w:rsidR="003F6EA6" w:rsidRPr="000E759B" w:rsidRDefault="003F6EA6" w:rsidP="003F6EA6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5E70651C" w14:textId="77777777" w:rsidR="003F6EA6" w:rsidRPr="000E759B" w:rsidRDefault="003F6EA6" w:rsidP="003F6E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18E3C39B" w14:textId="77777777" w:rsidR="003F6EA6" w:rsidRPr="000E759B" w:rsidRDefault="003F6EA6" w:rsidP="003F6E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7FA0919B" w14:textId="77777777" w:rsidR="003F6EA6" w:rsidRPr="000E759B" w:rsidRDefault="003F6EA6" w:rsidP="003F6E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4DFED694" w14:textId="77777777" w:rsidR="003F6EA6" w:rsidRPr="000E759B" w:rsidRDefault="003F6EA6" w:rsidP="003F6EA6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447ABB90" w14:textId="77777777" w:rsidR="003F6EA6" w:rsidRPr="000E759B" w:rsidRDefault="003F6EA6" w:rsidP="003F6E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337A6E50" w14:textId="77777777" w:rsidR="003F6EA6" w:rsidRPr="000E759B" w:rsidRDefault="003F6EA6" w:rsidP="003F6E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728" w:type="dxa"/>
            <w:gridSpan w:val="2"/>
            <w:shd w:val="clear" w:color="auto" w:fill="auto"/>
          </w:tcPr>
          <w:p w14:paraId="7FC33474" w14:textId="77777777" w:rsidR="003F6EA6" w:rsidRPr="000E759B" w:rsidRDefault="003F6EA6" w:rsidP="003F6E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CD3FBE" w:rsidRPr="000E759B" w14:paraId="709E84F7" w14:textId="77777777" w:rsidTr="00CD3FBE">
        <w:trPr>
          <w:cantSplit/>
        </w:trPr>
        <w:tc>
          <w:tcPr>
            <w:tcW w:w="2340" w:type="dxa"/>
            <w:shd w:val="clear" w:color="auto" w:fill="auto"/>
            <w:hideMark/>
          </w:tcPr>
          <w:p w14:paraId="1C3E42E8" w14:textId="111CBC85" w:rsidR="003F6EA6" w:rsidRPr="000E759B" w:rsidRDefault="003F6EA6" w:rsidP="003F6EA6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728" w:type="dxa"/>
            <w:tcBorders>
              <w:left w:val="nil"/>
            </w:tcBorders>
            <w:shd w:val="clear" w:color="auto" w:fill="auto"/>
          </w:tcPr>
          <w:p w14:paraId="1B998817" w14:textId="77777777" w:rsidR="003F6EA6" w:rsidRPr="000E759B" w:rsidRDefault="003F6EA6" w:rsidP="003F6EA6">
            <w:pPr>
              <w:tabs>
                <w:tab w:val="clear" w:pos="227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auto"/>
          </w:tcPr>
          <w:p w14:paraId="6C068A9B" w14:textId="77777777" w:rsidR="003F6EA6" w:rsidRPr="000E759B" w:rsidRDefault="003F6EA6" w:rsidP="003F6E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auto"/>
          </w:tcPr>
          <w:p w14:paraId="72C760E3" w14:textId="77777777" w:rsidR="003F6EA6" w:rsidRPr="000E759B" w:rsidRDefault="003F6EA6" w:rsidP="003F6EA6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28" w:type="dxa"/>
            <w:shd w:val="clear" w:color="auto" w:fill="auto"/>
          </w:tcPr>
          <w:p w14:paraId="65DCCFE9" w14:textId="77777777" w:rsidR="003F6EA6" w:rsidRPr="000E759B" w:rsidRDefault="003F6EA6" w:rsidP="003F6EA6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28" w:type="dxa"/>
            <w:shd w:val="clear" w:color="auto" w:fill="auto"/>
          </w:tcPr>
          <w:p w14:paraId="632109C4" w14:textId="77777777" w:rsidR="003F6EA6" w:rsidRPr="000E759B" w:rsidRDefault="003F6EA6" w:rsidP="003F6EA6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28" w:type="dxa"/>
            <w:shd w:val="clear" w:color="auto" w:fill="auto"/>
          </w:tcPr>
          <w:p w14:paraId="0580822B" w14:textId="77777777" w:rsidR="003F6EA6" w:rsidRPr="000E759B" w:rsidRDefault="003F6EA6" w:rsidP="003F6EA6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28" w:type="dxa"/>
            <w:gridSpan w:val="2"/>
            <w:shd w:val="clear" w:color="auto" w:fill="auto"/>
          </w:tcPr>
          <w:p w14:paraId="771B627E" w14:textId="77777777" w:rsidR="003F6EA6" w:rsidRPr="000E759B" w:rsidRDefault="003F6EA6" w:rsidP="003F6EA6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CD3FBE" w:rsidRPr="000E759B" w14:paraId="32DC59EE" w14:textId="77777777" w:rsidTr="00CD3FBE">
        <w:trPr>
          <w:cantSplit/>
        </w:trPr>
        <w:tc>
          <w:tcPr>
            <w:tcW w:w="2340" w:type="dxa"/>
            <w:shd w:val="clear" w:color="auto" w:fill="auto"/>
            <w:hideMark/>
          </w:tcPr>
          <w:p w14:paraId="0C5FE80D" w14:textId="77777777" w:rsidR="003F6EA6" w:rsidRPr="000E759B" w:rsidRDefault="003F6EA6" w:rsidP="003F6EA6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728" w:type="dxa"/>
            <w:shd w:val="clear" w:color="auto" w:fill="auto"/>
          </w:tcPr>
          <w:p w14:paraId="5655F8FD" w14:textId="77777777" w:rsidR="003F6EA6" w:rsidRPr="000E759B" w:rsidRDefault="003F6EA6" w:rsidP="003F6E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auto"/>
          </w:tcPr>
          <w:p w14:paraId="3B3DD994" w14:textId="77777777" w:rsidR="003F6EA6" w:rsidRPr="000E759B" w:rsidRDefault="003F6EA6" w:rsidP="003F6E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auto"/>
          </w:tcPr>
          <w:p w14:paraId="3AE8D7CC" w14:textId="77777777" w:rsidR="003F6EA6" w:rsidRPr="000E759B" w:rsidRDefault="003F6EA6" w:rsidP="003F6EA6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28" w:type="dxa"/>
            <w:shd w:val="clear" w:color="auto" w:fill="auto"/>
          </w:tcPr>
          <w:p w14:paraId="11AB7079" w14:textId="77777777" w:rsidR="003F6EA6" w:rsidRPr="000E759B" w:rsidRDefault="003F6EA6" w:rsidP="003F6EA6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28" w:type="dxa"/>
            <w:shd w:val="clear" w:color="auto" w:fill="auto"/>
          </w:tcPr>
          <w:p w14:paraId="790690BE" w14:textId="77777777" w:rsidR="003F6EA6" w:rsidRPr="000E759B" w:rsidRDefault="003F6EA6" w:rsidP="003F6EA6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28" w:type="dxa"/>
            <w:shd w:val="clear" w:color="auto" w:fill="auto"/>
          </w:tcPr>
          <w:p w14:paraId="0BEBD179" w14:textId="77777777" w:rsidR="003F6EA6" w:rsidRPr="000E759B" w:rsidRDefault="003F6EA6" w:rsidP="003F6EA6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28" w:type="dxa"/>
            <w:gridSpan w:val="2"/>
            <w:shd w:val="clear" w:color="auto" w:fill="auto"/>
            <w:vAlign w:val="center"/>
          </w:tcPr>
          <w:p w14:paraId="6C0FBD41" w14:textId="3DADEBE0" w:rsidR="003F6EA6" w:rsidRPr="000E759B" w:rsidRDefault="003F6EA6" w:rsidP="003F6EA6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25,787</w:t>
            </w:r>
          </w:p>
        </w:tc>
      </w:tr>
      <w:tr w:rsidR="00CD3FBE" w:rsidRPr="000E759B" w14:paraId="7431D924" w14:textId="77777777" w:rsidTr="00CD3FBE">
        <w:trPr>
          <w:cantSplit/>
        </w:trPr>
        <w:tc>
          <w:tcPr>
            <w:tcW w:w="2340" w:type="dxa"/>
            <w:shd w:val="clear" w:color="auto" w:fill="auto"/>
            <w:hideMark/>
          </w:tcPr>
          <w:p w14:paraId="4A72C7EB" w14:textId="77777777" w:rsidR="003F6EA6" w:rsidRPr="000E759B" w:rsidRDefault="003F6EA6" w:rsidP="003F6EA6">
            <w:pPr>
              <w:tabs>
                <w:tab w:val="clear" w:pos="227"/>
              </w:tabs>
              <w:spacing w:line="240" w:lineRule="auto"/>
              <w:ind w:left="162" w:right="-108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728" w:type="dxa"/>
            <w:shd w:val="clear" w:color="auto" w:fill="auto"/>
          </w:tcPr>
          <w:p w14:paraId="306C4EA6" w14:textId="77777777" w:rsidR="003F6EA6" w:rsidRPr="000E759B" w:rsidRDefault="003F6EA6" w:rsidP="003F6E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auto"/>
          </w:tcPr>
          <w:p w14:paraId="46120CB2" w14:textId="77777777" w:rsidR="003F6EA6" w:rsidRPr="000E759B" w:rsidRDefault="003F6EA6" w:rsidP="003F6E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auto"/>
          </w:tcPr>
          <w:p w14:paraId="23E283F5" w14:textId="77777777" w:rsidR="003F6EA6" w:rsidRPr="000E759B" w:rsidRDefault="003F6EA6" w:rsidP="003F6EA6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28" w:type="dxa"/>
            <w:shd w:val="clear" w:color="auto" w:fill="auto"/>
          </w:tcPr>
          <w:p w14:paraId="43ED0AFF" w14:textId="77777777" w:rsidR="003F6EA6" w:rsidRPr="000E759B" w:rsidRDefault="003F6EA6" w:rsidP="003F6EA6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28" w:type="dxa"/>
            <w:shd w:val="clear" w:color="auto" w:fill="auto"/>
          </w:tcPr>
          <w:p w14:paraId="77CBACEE" w14:textId="77777777" w:rsidR="003F6EA6" w:rsidRPr="000E759B" w:rsidRDefault="003F6EA6" w:rsidP="003F6EA6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28" w:type="dxa"/>
            <w:shd w:val="clear" w:color="auto" w:fill="auto"/>
          </w:tcPr>
          <w:p w14:paraId="5BB60D90" w14:textId="77777777" w:rsidR="003F6EA6" w:rsidRPr="000E759B" w:rsidRDefault="003F6EA6" w:rsidP="003F6EA6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28" w:type="dxa"/>
            <w:gridSpan w:val="2"/>
            <w:shd w:val="clear" w:color="auto" w:fill="auto"/>
            <w:vAlign w:val="center"/>
          </w:tcPr>
          <w:p w14:paraId="2F15D8FB" w14:textId="543ECF15" w:rsidR="003F6EA6" w:rsidRPr="000E759B" w:rsidRDefault="003F6EA6" w:rsidP="003F6EA6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6,938</w:t>
            </w:r>
          </w:p>
        </w:tc>
      </w:tr>
      <w:tr w:rsidR="00CD3FBE" w:rsidRPr="000E759B" w14:paraId="51A94987" w14:textId="77777777" w:rsidTr="00CD3FBE">
        <w:trPr>
          <w:cantSplit/>
        </w:trPr>
        <w:tc>
          <w:tcPr>
            <w:tcW w:w="2340" w:type="dxa"/>
            <w:shd w:val="clear" w:color="auto" w:fill="auto"/>
            <w:hideMark/>
          </w:tcPr>
          <w:p w14:paraId="3764309E" w14:textId="77777777" w:rsidR="003F6EA6" w:rsidRPr="000E759B" w:rsidRDefault="003F6EA6" w:rsidP="003F6EA6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728" w:type="dxa"/>
            <w:shd w:val="clear" w:color="auto" w:fill="auto"/>
          </w:tcPr>
          <w:p w14:paraId="19A9DEAA" w14:textId="77777777" w:rsidR="003F6EA6" w:rsidRPr="000E759B" w:rsidRDefault="003F6EA6" w:rsidP="003F6E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auto"/>
          </w:tcPr>
          <w:p w14:paraId="24CFDB41" w14:textId="77777777" w:rsidR="003F6EA6" w:rsidRPr="000E759B" w:rsidRDefault="003F6EA6" w:rsidP="003F6E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auto"/>
          </w:tcPr>
          <w:p w14:paraId="369CC178" w14:textId="77777777" w:rsidR="003F6EA6" w:rsidRPr="000E759B" w:rsidRDefault="003F6EA6" w:rsidP="003F6EA6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28" w:type="dxa"/>
            <w:shd w:val="clear" w:color="auto" w:fill="auto"/>
          </w:tcPr>
          <w:p w14:paraId="36B6EB2A" w14:textId="77777777" w:rsidR="003F6EA6" w:rsidRPr="000E759B" w:rsidRDefault="003F6EA6" w:rsidP="003F6EA6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28" w:type="dxa"/>
            <w:shd w:val="clear" w:color="auto" w:fill="auto"/>
          </w:tcPr>
          <w:p w14:paraId="22688A8B" w14:textId="77777777" w:rsidR="003F6EA6" w:rsidRPr="000E759B" w:rsidRDefault="003F6EA6" w:rsidP="003F6EA6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28" w:type="dxa"/>
            <w:shd w:val="clear" w:color="auto" w:fill="auto"/>
          </w:tcPr>
          <w:p w14:paraId="1F97B9A2" w14:textId="77777777" w:rsidR="003F6EA6" w:rsidRPr="000E759B" w:rsidRDefault="003F6EA6" w:rsidP="003F6EA6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28" w:type="dxa"/>
            <w:gridSpan w:val="2"/>
            <w:shd w:val="clear" w:color="auto" w:fill="auto"/>
            <w:vAlign w:val="center"/>
          </w:tcPr>
          <w:p w14:paraId="1AB94C1A" w14:textId="089B4940" w:rsidR="003F6EA6" w:rsidRPr="000E759B" w:rsidRDefault="003F6EA6" w:rsidP="003F6EA6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32,725</w:t>
            </w:r>
          </w:p>
        </w:tc>
      </w:tr>
      <w:tr w:rsidR="00CD3FBE" w:rsidRPr="000E759B" w14:paraId="29B904A2" w14:textId="77777777" w:rsidTr="00CD3FBE">
        <w:trPr>
          <w:cantSplit/>
        </w:trPr>
        <w:tc>
          <w:tcPr>
            <w:tcW w:w="2340" w:type="dxa"/>
            <w:shd w:val="clear" w:color="auto" w:fill="auto"/>
          </w:tcPr>
          <w:p w14:paraId="66768FD7" w14:textId="77777777" w:rsidR="003F6EA6" w:rsidRPr="000E759B" w:rsidRDefault="003F6EA6" w:rsidP="003F6EA6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6D79161A" w14:textId="77777777" w:rsidR="003F6EA6" w:rsidRPr="000E759B" w:rsidRDefault="003F6EA6" w:rsidP="003F6E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auto"/>
          </w:tcPr>
          <w:p w14:paraId="5951CBF8" w14:textId="77777777" w:rsidR="003F6EA6" w:rsidRPr="000E759B" w:rsidRDefault="003F6EA6" w:rsidP="003F6E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auto"/>
          </w:tcPr>
          <w:p w14:paraId="5485C7A8" w14:textId="77777777" w:rsidR="003F6EA6" w:rsidRPr="000E759B" w:rsidRDefault="003F6EA6" w:rsidP="003F6EA6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28" w:type="dxa"/>
            <w:shd w:val="clear" w:color="auto" w:fill="auto"/>
          </w:tcPr>
          <w:p w14:paraId="2B496AD3" w14:textId="77777777" w:rsidR="003F6EA6" w:rsidRPr="000E759B" w:rsidRDefault="003F6EA6" w:rsidP="003F6EA6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28" w:type="dxa"/>
            <w:shd w:val="clear" w:color="auto" w:fill="auto"/>
          </w:tcPr>
          <w:p w14:paraId="3A93DE9E" w14:textId="77777777" w:rsidR="003F6EA6" w:rsidRPr="000E759B" w:rsidRDefault="003F6EA6" w:rsidP="003F6EA6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28" w:type="dxa"/>
            <w:shd w:val="clear" w:color="auto" w:fill="auto"/>
          </w:tcPr>
          <w:p w14:paraId="55D0358E" w14:textId="77777777" w:rsidR="003F6EA6" w:rsidRPr="000E759B" w:rsidRDefault="003F6EA6" w:rsidP="003F6EA6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28" w:type="dxa"/>
            <w:gridSpan w:val="2"/>
            <w:shd w:val="clear" w:color="auto" w:fill="auto"/>
          </w:tcPr>
          <w:p w14:paraId="2FA3607A" w14:textId="77777777" w:rsidR="003F6EA6" w:rsidRPr="000E759B" w:rsidRDefault="003F6EA6" w:rsidP="003F6EA6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CD3FBE" w:rsidRPr="000E759B" w14:paraId="028FD067" w14:textId="77777777" w:rsidTr="00CD3FBE">
        <w:trPr>
          <w:cantSplit/>
        </w:trPr>
        <w:tc>
          <w:tcPr>
            <w:tcW w:w="2340" w:type="dxa"/>
            <w:shd w:val="clear" w:color="auto" w:fill="auto"/>
            <w:hideMark/>
          </w:tcPr>
          <w:p w14:paraId="39F38C4D" w14:textId="370E0484" w:rsidR="003F6EA6" w:rsidRPr="000E759B" w:rsidRDefault="003F6EA6" w:rsidP="003F6EA6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728" w:type="dxa"/>
            <w:tcBorders>
              <w:left w:val="nil"/>
            </w:tcBorders>
            <w:shd w:val="clear" w:color="auto" w:fill="auto"/>
          </w:tcPr>
          <w:p w14:paraId="4F5A2A75" w14:textId="77777777" w:rsidR="003F6EA6" w:rsidRPr="000E759B" w:rsidRDefault="003F6EA6" w:rsidP="003F6EA6">
            <w:pPr>
              <w:tabs>
                <w:tab w:val="clear" w:pos="227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auto"/>
          </w:tcPr>
          <w:p w14:paraId="511BA517" w14:textId="77777777" w:rsidR="003F6EA6" w:rsidRPr="000E759B" w:rsidRDefault="003F6EA6" w:rsidP="003F6E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auto"/>
          </w:tcPr>
          <w:p w14:paraId="399F5359" w14:textId="77777777" w:rsidR="003F6EA6" w:rsidRPr="000E759B" w:rsidRDefault="003F6EA6" w:rsidP="003F6EA6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28" w:type="dxa"/>
            <w:shd w:val="clear" w:color="auto" w:fill="auto"/>
          </w:tcPr>
          <w:p w14:paraId="2072578A" w14:textId="77777777" w:rsidR="003F6EA6" w:rsidRPr="000E759B" w:rsidRDefault="003F6EA6" w:rsidP="003F6EA6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28" w:type="dxa"/>
            <w:shd w:val="clear" w:color="auto" w:fill="auto"/>
          </w:tcPr>
          <w:p w14:paraId="5D951662" w14:textId="77777777" w:rsidR="003F6EA6" w:rsidRPr="000E759B" w:rsidRDefault="003F6EA6" w:rsidP="003F6EA6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28" w:type="dxa"/>
            <w:shd w:val="clear" w:color="auto" w:fill="auto"/>
          </w:tcPr>
          <w:p w14:paraId="3B8891DB" w14:textId="77777777" w:rsidR="003F6EA6" w:rsidRPr="000E759B" w:rsidRDefault="003F6EA6" w:rsidP="003F6EA6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28" w:type="dxa"/>
            <w:gridSpan w:val="2"/>
            <w:shd w:val="clear" w:color="auto" w:fill="auto"/>
          </w:tcPr>
          <w:p w14:paraId="015059C0" w14:textId="77777777" w:rsidR="003F6EA6" w:rsidRPr="000E759B" w:rsidRDefault="003F6EA6" w:rsidP="003F6EA6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CD3FBE" w:rsidRPr="000E759B" w14:paraId="37977761" w14:textId="77777777" w:rsidTr="00CD3FBE">
        <w:trPr>
          <w:cantSplit/>
        </w:trPr>
        <w:tc>
          <w:tcPr>
            <w:tcW w:w="2340" w:type="dxa"/>
            <w:shd w:val="clear" w:color="auto" w:fill="auto"/>
            <w:hideMark/>
          </w:tcPr>
          <w:p w14:paraId="623AB4FE" w14:textId="77777777" w:rsidR="00681968" w:rsidRPr="000E759B" w:rsidRDefault="00681968" w:rsidP="006819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728" w:type="dxa"/>
            <w:shd w:val="clear" w:color="auto" w:fill="auto"/>
          </w:tcPr>
          <w:p w14:paraId="013E54BF" w14:textId="77777777" w:rsidR="00681968" w:rsidRPr="000E759B" w:rsidRDefault="00681968" w:rsidP="0068196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auto"/>
          </w:tcPr>
          <w:p w14:paraId="4F45CDCC" w14:textId="77777777" w:rsidR="00681968" w:rsidRPr="000E759B" w:rsidRDefault="00681968" w:rsidP="0068196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auto"/>
          </w:tcPr>
          <w:p w14:paraId="5933F998" w14:textId="77777777" w:rsidR="00681968" w:rsidRPr="000E759B" w:rsidRDefault="00681968" w:rsidP="0068196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28" w:type="dxa"/>
            <w:shd w:val="clear" w:color="auto" w:fill="auto"/>
          </w:tcPr>
          <w:p w14:paraId="39FB21BF" w14:textId="77777777" w:rsidR="00681968" w:rsidRPr="000E759B" w:rsidRDefault="00681968" w:rsidP="0068196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28" w:type="dxa"/>
            <w:shd w:val="clear" w:color="auto" w:fill="auto"/>
          </w:tcPr>
          <w:p w14:paraId="724A7AF2" w14:textId="77777777" w:rsidR="00681968" w:rsidRPr="000E759B" w:rsidRDefault="00681968" w:rsidP="0068196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28" w:type="dxa"/>
            <w:shd w:val="clear" w:color="auto" w:fill="auto"/>
          </w:tcPr>
          <w:p w14:paraId="2E5B7899" w14:textId="77777777" w:rsidR="00681968" w:rsidRPr="000E759B" w:rsidRDefault="00681968" w:rsidP="0068196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28" w:type="dxa"/>
            <w:gridSpan w:val="2"/>
            <w:shd w:val="clear" w:color="auto" w:fill="auto"/>
            <w:vAlign w:val="center"/>
          </w:tcPr>
          <w:p w14:paraId="062E419A" w14:textId="3AEEF698" w:rsidR="00681968" w:rsidRPr="000E759B" w:rsidRDefault="00681968" w:rsidP="00681968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31,527</w:t>
            </w:r>
          </w:p>
        </w:tc>
      </w:tr>
      <w:tr w:rsidR="00CD3FBE" w:rsidRPr="000E759B" w14:paraId="73E6886E" w14:textId="77777777" w:rsidTr="00CD3FBE">
        <w:trPr>
          <w:cantSplit/>
        </w:trPr>
        <w:tc>
          <w:tcPr>
            <w:tcW w:w="2340" w:type="dxa"/>
            <w:shd w:val="clear" w:color="auto" w:fill="auto"/>
            <w:hideMark/>
          </w:tcPr>
          <w:p w14:paraId="48CB9430" w14:textId="77777777" w:rsidR="00681968" w:rsidRPr="000E759B" w:rsidRDefault="00681968" w:rsidP="006819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728" w:type="dxa"/>
            <w:shd w:val="clear" w:color="auto" w:fill="auto"/>
          </w:tcPr>
          <w:p w14:paraId="4500C802" w14:textId="77777777" w:rsidR="00681968" w:rsidRPr="000E759B" w:rsidRDefault="00681968" w:rsidP="0068196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auto"/>
          </w:tcPr>
          <w:p w14:paraId="4A05D502" w14:textId="77777777" w:rsidR="00681968" w:rsidRPr="000E759B" w:rsidRDefault="00681968" w:rsidP="0068196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auto"/>
          </w:tcPr>
          <w:p w14:paraId="7AD17DDE" w14:textId="77777777" w:rsidR="00681968" w:rsidRPr="000E759B" w:rsidRDefault="00681968" w:rsidP="0068196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28" w:type="dxa"/>
            <w:shd w:val="clear" w:color="auto" w:fill="auto"/>
          </w:tcPr>
          <w:p w14:paraId="51D6A3CF" w14:textId="77777777" w:rsidR="00681968" w:rsidRPr="000E759B" w:rsidRDefault="00681968" w:rsidP="0068196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28" w:type="dxa"/>
            <w:shd w:val="clear" w:color="auto" w:fill="auto"/>
          </w:tcPr>
          <w:p w14:paraId="32572746" w14:textId="77777777" w:rsidR="00681968" w:rsidRPr="000E759B" w:rsidRDefault="00681968" w:rsidP="0068196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28" w:type="dxa"/>
            <w:shd w:val="clear" w:color="auto" w:fill="auto"/>
          </w:tcPr>
          <w:p w14:paraId="548A718F" w14:textId="77777777" w:rsidR="00681968" w:rsidRPr="000E759B" w:rsidRDefault="00681968" w:rsidP="0068196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28" w:type="dxa"/>
            <w:gridSpan w:val="2"/>
            <w:shd w:val="clear" w:color="auto" w:fill="auto"/>
            <w:vAlign w:val="center"/>
          </w:tcPr>
          <w:p w14:paraId="5E335F94" w14:textId="7C77086C" w:rsidR="00681968" w:rsidRPr="000E759B" w:rsidRDefault="00681968" w:rsidP="00681968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7,965</w:t>
            </w:r>
          </w:p>
        </w:tc>
      </w:tr>
      <w:tr w:rsidR="00CD3FBE" w:rsidRPr="000E759B" w14:paraId="05A7FFA5" w14:textId="77777777" w:rsidTr="00CD3FBE">
        <w:trPr>
          <w:cantSplit/>
        </w:trPr>
        <w:tc>
          <w:tcPr>
            <w:tcW w:w="2340" w:type="dxa"/>
            <w:shd w:val="clear" w:color="auto" w:fill="auto"/>
            <w:hideMark/>
          </w:tcPr>
          <w:p w14:paraId="6E0CD1BA" w14:textId="77777777" w:rsidR="00681968" w:rsidRPr="000E759B" w:rsidRDefault="00681968" w:rsidP="00681968">
            <w:pPr>
              <w:tabs>
                <w:tab w:val="clear" w:pos="227"/>
              </w:tabs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728" w:type="dxa"/>
            <w:shd w:val="clear" w:color="auto" w:fill="auto"/>
          </w:tcPr>
          <w:p w14:paraId="7CD6D0D1" w14:textId="0D40EF6E" w:rsidR="00681968" w:rsidRPr="000E759B" w:rsidRDefault="00681968" w:rsidP="0068196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auto"/>
          </w:tcPr>
          <w:p w14:paraId="5815D2B1" w14:textId="77777777" w:rsidR="00681968" w:rsidRPr="000E759B" w:rsidRDefault="00681968" w:rsidP="0068196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auto"/>
          </w:tcPr>
          <w:p w14:paraId="5B554E5D" w14:textId="77777777" w:rsidR="00681968" w:rsidRPr="000E759B" w:rsidRDefault="00681968" w:rsidP="0068196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28" w:type="dxa"/>
            <w:shd w:val="clear" w:color="auto" w:fill="auto"/>
          </w:tcPr>
          <w:p w14:paraId="72AC34D3" w14:textId="77777777" w:rsidR="00681968" w:rsidRPr="000E759B" w:rsidRDefault="00681968" w:rsidP="0068196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28" w:type="dxa"/>
            <w:shd w:val="clear" w:color="auto" w:fill="auto"/>
          </w:tcPr>
          <w:p w14:paraId="53738A32" w14:textId="77777777" w:rsidR="00681968" w:rsidRPr="000E759B" w:rsidRDefault="00681968" w:rsidP="0068196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28" w:type="dxa"/>
            <w:shd w:val="clear" w:color="auto" w:fill="auto"/>
          </w:tcPr>
          <w:p w14:paraId="128990A2" w14:textId="77777777" w:rsidR="00681968" w:rsidRPr="000E759B" w:rsidRDefault="00681968" w:rsidP="0068196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28" w:type="dxa"/>
            <w:gridSpan w:val="2"/>
            <w:shd w:val="clear" w:color="auto" w:fill="auto"/>
            <w:vAlign w:val="center"/>
          </w:tcPr>
          <w:p w14:paraId="427E62FB" w14:textId="7D8B03F4" w:rsidR="00681968" w:rsidRPr="000E759B" w:rsidRDefault="00681968" w:rsidP="00681968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39,492</w:t>
            </w:r>
          </w:p>
        </w:tc>
      </w:tr>
    </w:tbl>
    <w:p w14:paraId="1F3DC2DB" w14:textId="39013AA0" w:rsidR="00CD3FBE" w:rsidRPr="000E759B" w:rsidRDefault="00CD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</w:rPr>
      </w:pPr>
    </w:p>
    <w:p w14:paraId="7F32E7C2" w14:textId="77777777" w:rsidR="00CD3FBE" w:rsidRPr="000E759B" w:rsidRDefault="00CD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</w:rPr>
      </w:pPr>
      <w:r w:rsidRPr="000E759B">
        <w:rPr>
          <w:rFonts w:ascii="BrowalliaUPC" w:hAnsi="BrowalliaUPC" w:cs="BrowalliaUPC"/>
        </w:rPr>
        <w:br w:type="page"/>
      </w:r>
    </w:p>
    <w:tbl>
      <w:tblPr>
        <w:tblW w:w="14012" w:type="dxa"/>
        <w:tblInd w:w="36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00"/>
        <w:gridCol w:w="1616"/>
        <w:gridCol w:w="1616"/>
        <w:gridCol w:w="1616"/>
        <w:gridCol w:w="1616"/>
        <w:gridCol w:w="1616"/>
        <w:gridCol w:w="1616"/>
        <w:gridCol w:w="1616"/>
      </w:tblGrid>
      <w:tr w:rsidR="00DA46BE" w:rsidRPr="000E759B" w14:paraId="270E0734" w14:textId="77777777" w:rsidTr="00CD3FBE">
        <w:tc>
          <w:tcPr>
            <w:tcW w:w="2700" w:type="dxa"/>
          </w:tcPr>
          <w:p w14:paraId="2BA2F7C7" w14:textId="77777777" w:rsidR="00D859F1" w:rsidRPr="000E759B" w:rsidRDefault="00D859F1" w:rsidP="003E617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312" w:type="dxa"/>
            <w:gridSpan w:val="7"/>
          </w:tcPr>
          <w:p w14:paraId="41A01073" w14:textId="7C0D61FF" w:rsidR="00D859F1" w:rsidRPr="000E759B" w:rsidRDefault="00D859F1" w:rsidP="003E617E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(หน่วย </w:t>
            </w: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: 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พันบาท)</w:t>
            </w:r>
          </w:p>
        </w:tc>
      </w:tr>
      <w:tr w:rsidR="00DA46BE" w:rsidRPr="000E759B" w14:paraId="67864929" w14:textId="77777777" w:rsidTr="00CD3FBE">
        <w:tc>
          <w:tcPr>
            <w:tcW w:w="2700" w:type="dxa"/>
          </w:tcPr>
          <w:p w14:paraId="06FDAFE9" w14:textId="77777777" w:rsidR="00D859F1" w:rsidRPr="000E759B" w:rsidRDefault="00D859F1" w:rsidP="003E617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312" w:type="dxa"/>
            <w:gridSpan w:val="7"/>
          </w:tcPr>
          <w:p w14:paraId="4BF2235C" w14:textId="4EEDC814" w:rsidR="00D859F1" w:rsidRPr="000E759B" w:rsidRDefault="00D859F1" w:rsidP="003E617E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เฉพาะบริษัท</w:t>
            </w:r>
          </w:p>
        </w:tc>
      </w:tr>
      <w:tr w:rsidR="00DA46BE" w:rsidRPr="000E759B" w14:paraId="303119E1" w14:textId="77777777" w:rsidTr="00CD3FBE">
        <w:tc>
          <w:tcPr>
            <w:tcW w:w="2700" w:type="dxa"/>
          </w:tcPr>
          <w:p w14:paraId="25B1A095" w14:textId="77777777" w:rsidR="00D859F1" w:rsidRPr="000E759B" w:rsidRDefault="00D859F1" w:rsidP="00D859F1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616" w:type="dxa"/>
            <w:vAlign w:val="bottom"/>
          </w:tcPr>
          <w:p w14:paraId="49A00763" w14:textId="4DEEF242" w:rsidR="00D859F1" w:rsidRPr="000E759B" w:rsidRDefault="00D859F1" w:rsidP="00D859F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ที่ดิน</w:t>
            </w:r>
          </w:p>
        </w:tc>
        <w:tc>
          <w:tcPr>
            <w:tcW w:w="1616" w:type="dxa"/>
            <w:vAlign w:val="bottom"/>
          </w:tcPr>
          <w:p w14:paraId="43624FE3" w14:textId="11B784D9" w:rsidR="00D859F1" w:rsidRPr="000E759B" w:rsidRDefault="00D859F1" w:rsidP="00D859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อาคารและ             ส่วนปรับปรุงอาคาร</w:t>
            </w:r>
          </w:p>
        </w:tc>
        <w:tc>
          <w:tcPr>
            <w:tcW w:w="1616" w:type="dxa"/>
            <w:vAlign w:val="bottom"/>
          </w:tcPr>
          <w:p w14:paraId="6AF2294B" w14:textId="77777777" w:rsidR="00193C76" w:rsidRPr="000E759B" w:rsidRDefault="00D859F1" w:rsidP="00D859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อุปกรณ์และ</w:t>
            </w:r>
          </w:p>
          <w:p w14:paraId="3FA5643F" w14:textId="3DCFE0DC" w:rsidR="00D859F1" w:rsidRPr="000E759B" w:rsidRDefault="00D859F1" w:rsidP="00D859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เครื่องมือแพทย์</w:t>
            </w:r>
          </w:p>
        </w:tc>
        <w:tc>
          <w:tcPr>
            <w:tcW w:w="1616" w:type="dxa"/>
            <w:vAlign w:val="bottom"/>
          </w:tcPr>
          <w:p w14:paraId="47039908" w14:textId="59B6229A" w:rsidR="00D859F1" w:rsidRPr="000E759B" w:rsidRDefault="00D859F1" w:rsidP="00D859F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616" w:type="dxa"/>
            <w:vAlign w:val="bottom"/>
          </w:tcPr>
          <w:p w14:paraId="7012A111" w14:textId="77777777" w:rsidR="00D859F1" w:rsidRPr="000E759B" w:rsidRDefault="00D859F1" w:rsidP="00D859F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616" w:type="dxa"/>
            <w:vAlign w:val="bottom"/>
          </w:tcPr>
          <w:p w14:paraId="15BA0F3A" w14:textId="77777777" w:rsidR="00D859F1" w:rsidRPr="000E759B" w:rsidRDefault="00D859F1" w:rsidP="00D859F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1DE6D5E6" w14:textId="77777777" w:rsidR="00D859F1" w:rsidRPr="000E759B" w:rsidRDefault="00D859F1" w:rsidP="00D859F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616" w:type="dxa"/>
            <w:vAlign w:val="bottom"/>
          </w:tcPr>
          <w:p w14:paraId="509D0C33" w14:textId="77777777" w:rsidR="00D859F1" w:rsidRPr="000E759B" w:rsidRDefault="00D859F1" w:rsidP="00D859F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33E9ECE0" w14:textId="77777777" w:rsidR="00D859F1" w:rsidRPr="000E759B" w:rsidRDefault="00D859F1" w:rsidP="00D859F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</w:tr>
      <w:tr w:rsidR="00DA46BE" w:rsidRPr="000E759B" w14:paraId="2CD2B93C" w14:textId="77777777" w:rsidTr="00CD3FBE">
        <w:trPr>
          <w:cantSplit/>
        </w:trPr>
        <w:tc>
          <w:tcPr>
            <w:tcW w:w="2700" w:type="dxa"/>
            <w:hideMark/>
          </w:tcPr>
          <w:p w14:paraId="66BA91AC" w14:textId="2E32057B" w:rsidR="00D859F1" w:rsidRPr="000E759B" w:rsidRDefault="00D859F1" w:rsidP="00D859F1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</w:p>
        </w:tc>
        <w:tc>
          <w:tcPr>
            <w:tcW w:w="1616" w:type="dxa"/>
          </w:tcPr>
          <w:p w14:paraId="490B3395" w14:textId="77777777" w:rsidR="00D859F1" w:rsidRPr="000E759B" w:rsidRDefault="00D859F1" w:rsidP="00D859F1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35512FBB" w14:textId="77777777" w:rsidR="00D859F1" w:rsidRPr="000E759B" w:rsidRDefault="00D859F1" w:rsidP="00D859F1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5AF12193" w14:textId="273B9F0B" w:rsidR="00D859F1" w:rsidRPr="000E759B" w:rsidRDefault="00D859F1" w:rsidP="00D859F1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6FA1F11F" w14:textId="77777777" w:rsidR="00D859F1" w:rsidRPr="000E759B" w:rsidRDefault="00D859F1" w:rsidP="00D859F1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32AC219B" w14:textId="77777777" w:rsidR="00D859F1" w:rsidRPr="000E759B" w:rsidRDefault="00D859F1" w:rsidP="00D859F1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10920E27" w14:textId="77777777" w:rsidR="00D859F1" w:rsidRPr="000E759B" w:rsidRDefault="00D859F1" w:rsidP="00D859F1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7D868614" w14:textId="77777777" w:rsidR="00D859F1" w:rsidRPr="000E759B" w:rsidRDefault="00D859F1" w:rsidP="00D859F1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A71F31" w:rsidRPr="000E759B" w14:paraId="5BCA008A" w14:textId="77777777" w:rsidTr="00CD3FBE">
        <w:trPr>
          <w:cantSplit/>
        </w:trPr>
        <w:tc>
          <w:tcPr>
            <w:tcW w:w="2700" w:type="dxa"/>
          </w:tcPr>
          <w:p w14:paraId="02FB892D" w14:textId="50090943" w:rsidR="00A71F31" w:rsidRPr="000E759B" w:rsidRDefault="00A71F31" w:rsidP="00D859F1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16" w:type="dxa"/>
          </w:tcPr>
          <w:p w14:paraId="06CA3C5F" w14:textId="77777777" w:rsidR="00A71F31" w:rsidRPr="000E759B" w:rsidRDefault="00A71F31" w:rsidP="00D859F1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177AC4C2" w14:textId="77777777" w:rsidR="00A71F31" w:rsidRPr="000E759B" w:rsidRDefault="00A71F31" w:rsidP="00D859F1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5BDB1271" w14:textId="77777777" w:rsidR="00A71F31" w:rsidRPr="000E759B" w:rsidRDefault="00A71F31" w:rsidP="00D859F1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7E5F710C" w14:textId="77777777" w:rsidR="00A71F31" w:rsidRPr="000E759B" w:rsidRDefault="00A71F31" w:rsidP="00D859F1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2E80C269" w14:textId="77777777" w:rsidR="00A71F31" w:rsidRPr="000E759B" w:rsidRDefault="00A71F31" w:rsidP="00D859F1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1CAF0319" w14:textId="77777777" w:rsidR="00A71F31" w:rsidRPr="000E759B" w:rsidRDefault="00A71F31" w:rsidP="00D859F1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01169E78" w14:textId="77777777" w:rsidR="00A71F31" w:rsidRPr="000E759B" w:rsidRDefault="00A71F31" w:rsidP="00D859F1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CF6257" w:rsidRPr="000E759B" w14:paraId="75F9AD5D" w14:textId="77777777" w:rsidTr="00CD3FBE">
        <w:trPr>
          <w:cantSplit/>
        </w:trPr>
        <w:tc>
          <w:tcPr>
            <w:tcW w:w="2700" w:type="dxa"/>
            <w:hideMark/>
          </w:tcPr>
          <w:p w14:paraId="2B18F1F7" w14:textId="5E53DE58" w:rsidR="00CF6257" w:rsidRPr="000E759B" w:rsidRDefault="00CF6257" w:rsidP="00CF625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มกราคม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25</w:t>
            </w: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66</w:t>
            </w:r>
          </w:p>
        </w:tc>
        <w:tc>
          <w:tcPr>
            <w:tcW w:w="1616" w:type="dxa"/>
            <w:vAlign w:val="center"/>
          </w:tcPr>
          <w:p w14:paraId="6D858EC7" w14:textId="78020531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174,392</w:t>
            </w:r>
          </w:p>
        </w:tc>
        <w:tc>
          <w:tcPr>
            <w:tcW w:w="1616" w:type="dxa"/>
            <w:vAlign w:val="center"/>
          </w:tcPr>
          <w:p w14:paraId="15197251" w14:textId="680D059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111,490</w:t>
            </w:r>
          </w:p>
        </w:tc>
        <w:tc>
          <w:tcPr>
            <w:tcW w:w="1616" w:type="dxa"/>
            <w:vAlign w:val="center"/>
          </w:tcPr>
          <w:p w14:paraId="5A14955B" w14:textId="46FC52AF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234,215</w:t>
            </w:r>
          </w:p>
        </w:tc>
        <w:tc>
          <w:tcPr>
            <w:tcW w:w="1616" w:type="dxa"/>
            <w:vAlign w:val="center"/>
          </w:tcPr>
          <w:p w14:paraId="62B29AF9" w14:textId="7A22A205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5,221</w:t>
            </w:r>
          </w:p>
        </w:tc>
        <w:tc>
          <w:tcPr>
            <w:tcW w:w="1616" w:type="dxa"/>
            <w:vAlign w:val="center"/>
          </w:tcPr>
          <w:p w14:paraId="78F03744" w14:textId="4B102953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5,423</w:t>
            </w:r>
          </w:p>
        </w:tc>
        <w:tc>
          <w:tcPr>
            <w:tcW w:w="1616" w:type="dxa"/>
            <w:vAlign w:val="center"/>
          </w:tcPr>
          <w:p w14:paraId="328532BA" w14:textId="2C441462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2,729</w:t>
            </w:r>
          </w:p>
        </w:tc>
        <w:tc>
          <w:tcPr>
            <w:tcW w:w="1616" w:type="dxa"/>
            <w:vAlign w:val="center"/>
          </w:tcPr>
          <w:p w14:paraId="4EF3B1D2" w14:textId="777EBE52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533,470</w:t>
            </w:r>
          </w:p>
        </w:tc>
      </w:tr>
      <w:tr w:rsidR="00CF6257" w:rsidRPr="000E759B" w14:paraId="46EF6A3F" w14:textId="77777777" w:rsidTr="00CD3FBE">
        <w:trPr>
          <w:cantSplit/>
        </w:trPr>
        <w:tc>
          <w:tcPr>
            <w:tcW w:w="2700" w:type="dxa"/>
            <w:hideMark/>
          </w:tcPr>
          <w:p w14:paraId="067CAE18" w14:textId="628956A4" w:rsidR="00CF6257" w:rsidRPr="000E759B" w:rsidRDefault="00CF6257" w:rsidP="00CF625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616" w:type="dxa"/>
          </w:tcPr>
          <w:p w14:paraId="4F35A5C5" w14:textId="577DDD93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68677690" w14:textId="24FDFFE1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2BA9EA86" w14:textId="32BA6C2D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37,241</w:t>
            </w:r>
          </w:p>
        </w:tc>
        <w:tc>
          <w:tcPr>
            <w:tcW w:w="1616" w:type="dxa"/>
            <w:vAlign w:val="center"/>
          </w:tcPr>
          <w:p w14:paraId="3096D399" w14:textId="62DD329E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239</w:t>
            </w:r>
          </w:p>
        </w:tc>
        <w:tc>
          <w:tcPr>
            <w:tcW w:w="1616" w:type="dxa"/>
            <w:vAlign w:val="center"/>
          </w:tcPr>
          <w:p w14:paraId="254061E9" w14:textId="2222FE7E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205</w:t>
            </w:r>
          </w:p>
        </w:tc>
        <w:tc>
          <w:tcPr>
            <w:tcW w:w="1616" w:type="dxa"/>
            <w:vAlign w:val="center"/>
          </w:tcPr>
          <w:p w14:paraId="31F8EC81" w14:textId="4F4A62C5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52EF71D9" w14:textId="0C6D4731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37,685</w:t>
            </w:r>
          </w:p>
        </w:tc>
      </w:tr>
      <w:tr w:rsidR="00CF6257" w:rsidRPr="000E759B" w14:paraId="7A191536" w14:textId="77777777" w:rsidTr="00CD3FBE">
        <w:trPr>
          <w:cantSplit/>
        </w:trPr>
        <w:tc>
          <w:tcPr>
            <w:tcW w:w="2700" w:type="dxa"/>
          </w:tcPr>
          <w:p w14:paraId="1040B3F1" w14:textId="49CDBF46" w:rsidR="00CF6257" w:rsidRPr="000E759B" w:rsidRDefault="00CF6257" w:rsidP="00CF625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รับโอนจากสินค้าคงเหลือ</w:t>
            </w:r>
          </w:p>
        </w:tc>
        <w:tc>
          <w:tcPr>
            <w:tcW w:w="1616" w:type="dxa"/>
          </w:tcPr>
          <w:p w14:paraId="1D43E391" w14:textId="52AF39AC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507E024C" w14:textId="045ED942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0D2B0889" w14:textId="28A3ED3A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12,762</w:t>
            </w:r>
          </w:p>
        </w:tc>
        <w:tc>
          <w:tcPr>
            <w:tcW w:w="1616" w:type="dxa"/>
          </w:tcPr>
          <w:p w14:paraId="46F32AF6" w14:textId="65413DEB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79C40C3C" w14:textId="4FE7C686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71165713" w14:textId="6E7F6162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011768B8" w14:textId="371D22E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12,762</w:t>
            </w:r>
          </w:p>
        </w:tc>
      </w:tr>
      <w:tr w:rsidR="00CF6257" w:rsidRPr="000E759B" w14:paraId="2CA6E2E9" w14:textId="77777777" w:rsidTr="00CD3FBE">
        <w:trPr>
          <w:cantSplit/>
        </w:trPr>
        <w:tc>
          <w:tcPr>
            <w:tcW w:w="2700" w:type="dxa"/>
          </w:tcPr>
          <w:p w14:paraId="0BF32179" w14:textId="0721BDF4" w:rsidR="00CF6257" w:rsidRPr="000E759B" w:rsidRDefault="00CF6257" w:rsidP="00CF625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616" w:type="dxa"/>
            <w:vAlign w:val="center"/>
          </w:tcPr>
          <w:p w14:paraId="0A16B3A7" w14:textId="28F2A05B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05D1A22B" w14:textId="043B6A41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4EA11FFD" w14:textId="0D1388F6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36,526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  <w:tc>
          <w:tcPr>
            <w:tcW w:w="1616" w:type="dxa"/>
            <w:vAlign w:val="center"/>
          </w:tcPr>
          <w:p w14:paraId="165511D7" w14:textId="00DEB60A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97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  <w:tc>
          <w:tcPr>
            <w:tcW w:w="1616" w:type="dxa"/>
            <w:vAlign w:val="center"/>
          </w:tcPr>
          <w:p w14:paraId="589A3248" w14:textId="6FBBB434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112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  <w:tc>
          <w:tcPr>
            <w:tcW w:w="1616" w:type="dxa"/>
          </w:tcPr>
          <w:p w14:paraId="2E87D172" w14:textId="227D3809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1E729410" w14:textId="577D797A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36,735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</w:tr>
      <w:tr w:rsidR="00CF6257" w:rsidRPr="000E759B" w14:paraId="5E709926" w14:textId="77777777" w:rsidTr="00CD3FBE">
        <w:trPr>
          <w:cantSplit/>
        </w:trPr>
        <w:tc>
          <w:tcPr>
            <w:tcW w:w="2700" w:type="dxa"/>
            <w:hideMark/>
          </w:tcPr>
          <w:p w14:paraId="36A9860A" w14:textId="6F0C7A7B" w:rsidR="00CF6257" w:rsidRPr="000E759B" w:rsidRDefault="00CF6257" w:rsidP="00CF625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2566</w:t>
            </w:r>
          </w:p>
        </w:tc>
        <w:tc>
          <w:tcPr>
            <w:tcW w:w="1616" w:type="dxa"/>
            <w:vAlign w:val="center"/>
          </w:tcPr>
          <w:p w14:paraId="1C06D07A" w14:textId="2E0DFFAA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174,392</w:t>
            </w:r>
          </w:p>
        </w:tc>
        <w:tc>
          <w:tcPr>
            <w:tcW w:w="1616" w:type="dxa"/>
            <w:vAlign w:val="center"/>
          </w:tcPr>
          <w:p w14:paraId="7486E882" w14:textId="65E4914C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111,490</w:t>
            </w:r>
          </w:p>
        </w:tc>
        <w:tc>
          <w:tcPr>
            <w:tcW w:w="1616" w:type="dxa"/>
            <w:vAlign w:val="center"/>
          </w:tcPr>
          <w:p w14:paraId="4C43ACFB" w14:textId="7E290528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247,692</w:t>
            </w:r>
          </w:p>
        </w:tc>
        <w:tc>
          <w:tcPr>
            <w:tcW w:w="1616" w:type="dxa"/>
            <w:vAlign w:val="center"/>
          </w:tcPr>
          <w:p w14:paraId="5B4FFE8F" w14:textId="53DD1A26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5,363</w:t>
            </w:r>
          </w:p>
        </w:tc>
        <w:tc>
          <w:tcPr>
            <w:tcW w:w="1616" w:type="dxa"/>
            <w:vAlign w:val="center"/>
          </w:tcPr>
          <w:p w14:paraId="26E5AAF0" w14:textId="2FD8EBE0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5,516</w:t>
            </w:r>
          </w:p>
        </w:tc>
        <w:tc>
          <w:tcPr>
            <w:tcW w:w="1616" w:type="dxa"/>
            <w:vAlign w:val="center"/>
          </w:tcPr>
          <w:p w14:paraId="53DB7DBF" w14:textId="6B80C7B1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2,729</w:t>
            </w:r>
          </w:p>
        </w:tc>
        <w:tc>
          <w:tcPr>
            <w:tcW w:w="1616" w:type="dxa"/>
            <w:vAlign w:val="center"/>
          </w:tcPr>
          <w:p w14:paraId="47E2AF6C" w14:textId="48C64670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547,182</w:t>
            </w:r>
          </w:p>
        </w:tc>
      </w:tr>
      <w:tr w:rsidR="00CF6257" w:rsidRPr="000E759B" w14:paraId="690A77B9" w14:textId="77777777" w:rsidTr="00CD3FBE">
        <w:trPr>
          <w:cantSplit/>
        </w:trPr>
        <w:tc>
          <w:tcPr>
            <w:tcW w:w="2700" w:type="dxa"/>
            <w:hideMark/>
          </w:tcPr>
          <w:p w14:paraId="20B03B9F" w14:textId="77777777" w:rsidR="00CF6257" w:rsidRPr="000E759B" w:rsidRDefault="00CF6257" w:rsidP="00CF625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616" w:type="dxa"/>
          </w:tcPr>
          <w:p w14:paraId="2F57E811" w14:textId="79890DC0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4D1B2F9C" w14:textId="19E18181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616" w:type="dxa"/>
            <w:vAlign w:val="center"/>
          </w:tcPr>
          <w:p w14:paraId="5E90353E" w14:textId="717AB436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16,</w:t>
            </w:r>
            <w:r w:rsidR="00DA0B08"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701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5D577013" w14:textId="44044E9B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223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7E737FF6" w14:textId="74486726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238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000F242" w14:textId="18AA0AA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46EC864" w14:textId="06DD9561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17,1</w:t>
            </w:r>
            <w:r w:rsidR="00DA0B08"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6</w:t>
            </w:r>
            <w:r w:rsidR="0023176F"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</w:p>
        </w:tc>
      </w:tr>
      <w:tr w:rsidR="00CF6257" w:rsidRPr="000E759B" w14:paraId="701C5134" w14:textId="77777777" w:rsidTr="00CD3FBE">
        <w:trPr>
          <w:cantSplit/>
        </w:trPr>
        <w:tc>
          <w:tcPr>
            <w:tcW w:w="2700" w:type="dxa"/>
          </w:tcPr>
          <w:p w14:paraId="76A7FE60" w14:textId="586C2453" w:rsidR="00CF6257" w:rsidRPr="000E759B" w:rsidRDefault="00CF6257" w:rsidP="00CF625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รับโอนจากสินค้าคงเหลือ</w:t>
            </w:r>
          </w:p>
        </w:tc>
        <w:tc>
          <w:tcPr>
            <w:tcW w:w="1616" w:type="dxa"/>
          </w:tcPr>
          <w:p w14:paraId="34DC9023" w14:textId="6FF035F8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520447BF" w14:textId="6D536EBE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670149EC" w14:textId="5DF4361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14,0</w:t>
            </w:r>
            <w:r w:rsidR="00DA0B08"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97</w:t>
            </w:r>
          </w:p>
        </w:tc>
        <w:tc>
          <w:tcPr>
            <w:tcW w:w="1616" w:type="dxa"/>
            <w:shd w:val="clear" w:color="auto" w:fill="auto"/>
          </w:tcPr>
          <w:p w14:paraId="377DC3B1" w14:textId="1CE8CE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6EC938C9" w14:textId="2A45672D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38946EE8" w14:textId="4393E8D0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E6A53C4" w14:textId="69B6AD13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14,0</w:t>
            </w:r>
            <w:r w:rsidR="00DA0B08"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97</w:t>
            </w:r>
          </w:p>
        </w:tc>
      </w:tr>
      <w:tr w:rsidR="00CF6257" w:rsidRPr="000E759B" w14:paraId="19118DC2" w14:textId="77777777" w:rsidTr="00CD3FBE">
        <w:trPr>
          <w:cantSplit/>
        </w:trPr>
        <w:tc>
          <w:tcPr>
            <w:tcW w:w="2700" w:type="dxa"/>
          </w:tcPr>
          <w:p w14:paraId="23E98DEB" w14:textId="5C872247" w:rsidR="00CF6257" w:rsidRPr="000E759B" w:rsidRDefault="00CF6257" w:rsidP="00CF625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616" w:type="dxa"/>
            <w:vAlign w:val="center"/>
          </w:tcPr>
          <w:p w14:paraId="6C1D3E3E" w14:textId="5B63E40C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10B9D611" w14:textId="2230842A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79056ED6" w14:textId="3A4B1700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(35,682)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07A0745" w14:textId="6DBE295F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(264)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475C1C0" w14:textId="33462191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(162)</w:t>
            </w:r>
          </w:p>
        </w:tc>
        <w:tc>
          <w:tcPr>
            <w:tcW w:w="1616" w:type="dxa"/>
            <w:shd w:val="clear" w:color="auto" w:fill="auto"/>
          </w:tcPr>
          <w:p w14:paraId="7496BADD" w14:textId="24827B7D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8BF9705" w14:textId="3CC82CA6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(36,108)</w:t>
            </w:r>
          </w:p>
        </w:tc>
      </w:tr>
      <w:tr w:rsidR="00CF6257" w:rsidRPr="000E759B" w14:paraId="28528AD3" w14:textId="77777777" w:rsidTr="00CD3FBE">
        <w:trPr>
          <w:cantSplit/>
        </w:trPr>
        <w:tc>
          <w:tcPr>
            <w:tcW w:w="2700" w:type="dxa"/>
            <w:hideMark/>
          </w:tcPr>
          <w:p w14:paraId="5A002FA5" w14:textId="0839AAC7" w:rsidR="00CF6257" w:rsidRPr="000E759B" w:rsidRDefault="00CF6257" w:rsidP="00CF625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2567</w:t>
            </w:r>
          </w:p>
        </w:tc>
        <w:tc>
          <w:tcPr>
            <w:tcW w:w="1616" w:type="dxa"/>
            <w:vAlign w:val="center"/>
          </w:tcPr>
          <w:p w14:paraId="69419AEA" w14:textId="6665A5A8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174,392</w:t>
            </w:r>
          </w:p>
        </w:tc>
        <w:tc>
          <w:tcPr>
            <w:tcW w:w="1616" w:type="dxa"/>
            <w:vAlign w:val="center"/>
          </w:tcPr>
          <w:p w14:paraId="4F2838E0" w14:textId="64911790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111,490</w:t>
            </w:r>
          </w:p>
        </w:tc>
        <w:tc>
          <w:tcPr>
            <w:tcW w:w="1616" w:type="dxa"/>
            <w:vAlign w:val="center"/>
          </w:tcPr>
          <w:p w14:paraId="124E7974" w14:textId="2D41E0FB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242,808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7961C99" w14:textId="3F35F5D2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5,32</w:t>
            </w:r>
            <w:r w:rsidR="00884485" w:rsidRPr="000E759B">
              <w:rPr>
                <w:rFonts w:ascii="BrowalliaUPC" w:hAnsi="BrowalliaUPC" w:cs="BrowalliaUPC"/>
                <w:sz w:val="22"/>
                <w:szCs w:val="22"/>
              </w:rPr>
              <w:t>2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04D40209" w14:textId="428DD0BA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5,592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545ECEB0" w14:textId="558D41D7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2,729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9A27440" w14:textId="26B352DA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542,33</w:t>
            </w:r>
            <w:r w:rsidR="0023176F" w:rsidRPr="000E759B">
              <w:rPr>
                <w:rFonts w:ascii="BrowalliaUPC" w:hAnsi="BrowalliaUPC" w:cs="BrowalliaUPC"/>
                <w:sz w:val="22"/>
                <w:szCs w:val="22"/>
              </w:rPr>
              <w:t>3</w:t>
            </w:r>
          </w:p>
        </w:tc>
      </w:tr>
      <w:tr w:rsidR="00CF6257" w:rsidRPr="000E759B" w14:paraId="70F0AFE7" w14:textId="77777777" w:rsidTr="00CD3FBE">
        <w:trPr>
          <w:cantSplit/>
        </w:trPr>
        <w:tc>
          <w:tcPr>
            <w:tcW w:w="2700" w:type="dxa"/>
          </w:tcPr>
          <w:p w14:paraId="01A496C0" w14:textId="77777777" w:rsidR="00CF6257" w:rsidRPr="000E759B" w:rsidRDefault="00CF6257" w:rsidP="00CF6257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56623145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0812E5E0" w14:textId="77777777" w:rsidR="00CF6257" w:rsidRPr="000E759B" w:rsidRDefault="00CF6257" w:rsidP="00CF6257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46EE4D3A" w14:textId="797B3E53" w:rsidR="00CF6257" w:rsidRPr="000E759B" w:rsidRDefault="00CF6257" w:rsidP="00CF6257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3F15809D" w14:textId="77777777" w:rsidR="00CF6257" w:rsidRPr="000E759B" w:rsidRDefault="00CF6257" w:rsidP="00CF6257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36F3D902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43D8F0A0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6EF2BAAF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CF6257" w:rsidRPr="000E759B" w14:paraId="0E46B129" w14:textId="77777777" w:rsidTr="00CD3FBE">
        <w:trPr>
          <w:cantSplit/>
        </w:trPr>
        <w:tc>
          <w:tcPr>
            <w:tcW w:w="2700" w:type="dxa"/>
            <w:hideMark/>
          </w:tcPr>
          <w:p w14:paraId="5C991326" w14:textId="77777777" w:rsidR="00CF6257" w:rsidRPr="000E759B" w:rsidRDefault="00CF6257" w:rsidP="00CF6257">
            <w:pPr>
              <w:pStyle w:val="Heading6"/>
              <w:ind w:left="162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616" w:type="dxa"/>
          </w:tcPr>
          <w:p w14:paraId="167E6CD2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2AE14717" w14:textId="77777777" w:rsidR="00CF6257" w:rsidRPr="000E759B" w:rsidRDefault="00CF6257" w:rsidP="00CF6257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1F8A6E5B" w14:textId="38B5A0A9" w:rsidR="00CF6257" w:rsidRPr="000E759B" w:rsidRDefault="00CF6257" w:rsidP="00CF6257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1CB85348" w14:textId="77777777" w:rsidR="00CF6257" w:rsidRPr="000E759B" w:rsidRDefault="00CF6257" w:rsidP="00CF6257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665FA9CD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7F020399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3BC1A0E8" w14:textId="77777777" w:rsidR="00CF6257" w:rsidRPr="000E759B" w:rsidRDefault="00CF6257" w:rsidP="00CF6257">
            <w:pPr>
              <w:tabs>
                <w:tab w:val="clear" w:pos="680"/>
                <w:tab w:val="left" w:pos="1133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CF6257" w:rsidRPr="000E759B" w14:paraId="7627B9D9" w14:textId="77777777" w:rsidTr="00CD3FBE">
        <w:trPr>
          <w:cantSplit/>
        </w:trPr>
        <w:tc>
          <w:tcPr>
            <w:tcW w:w="2700" w:type="dxa"/>
            <w:hideMark/>
          </w:tcPr>
          <w:p w14:paraId="4907334F" w14:textId="0075B6B9" w:rsidR="00CF6257" w:rsidRPr="000E759B" w:rsidRDefault="00CF6257" w:rsidP="00CF625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มกราคม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2566</w:t>
            </w:r>
          </w:p>
        </w:tc>
        <w:tc>
          <w:tcPr>
            <w:tcW w:w="1616" w:type="dxa"/>
            <w:vAlign w:val="center"/>
          </w:tcPr>
          <w:p w14:paraId="4F11F720" w14:textId="03B90E2D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0E52846E" w14:textId="5117A1A9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14,877</w:t>
            </w:r>
          </w:p>
        </w:tc>
        <w:tc>
          <w:tcPr>
            <w:tcW w:w="1616" w:type="dxa"/>
            <w:vAlign w:val="center"/>
          </w:tcPr>
          <w:p w14:paraId="336F84E4" w14:textId="608240A8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175,404</w:t>
            </w:r>
          </w:p>
        </w:tc>
        <w:tc>
          <w:tcPr>
            <w:tcW w:w="1616" w:type="dxa"/>
            <w:vAlign w:val="center"/>
          </w:tcPr>
          <w:p w14:paraId="5849EEA0" w14:textId="4C892922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4,446</w:t>
            </w:r>
          </w:p>
        </w:tc>
        <w:tc>
          <w:tcPr>
            <w:tcW w:w="1616" w:type="dxa"/>
            <w:vAlign w:val="center"/>
          </w:tcPr>
          <w:p w14:paraId="27545B20" w14:textId="0AC65822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4,258</w:t>
            </w:r>
          </w:p>
        </w:tc>
        <w:tc>
          <w:tcPr>
            <w:tcW w:w="1616" w:type="dxa"/>
            <w:vAlign w:val="center"/>
          </w:tcPr>
          <w:p w14:paraId="6A389CC9" w14:textId="234A18BD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2,729</w:t>
            </w:r>
          </w:p>
        </w:tc>
        <w:tc>
          <w:tcPr>
            <w:tcW w:w="1616" w:type="dxa"/>
            <w:vAlign w:val="center"/>
          </w:tcPr>
          <w:p w14:paraId="727463DB" w14:textId="64206F96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201,714</w:t>
            </w:r>
          </w:p>
        </w:tc>
      </w:tr>
      <w:tr w:rsidR="00CF6257" w:rsidRPr="000E759B" w14:paraId="6027DCAC" w14:textId="77777777" w:rsidTr="00CD3FBE">
        <w:trPr>
          <w:cantSplit/>
        </w:trPr>
        <w:tc>
          <w:tcPr>
            <w:tcW w:w="2700" w:type="dxa"/>
            <w:hideMark/>
          </w:tcPr>
          <w:p w14:paraId="6D11AC3F" w14:textId="2AB70F06" w:rsidR="00CF6257" w:rsidRPr="000E759B" w:rsidRDefault="00CF6257" w:rsidP="00CF625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616" w:type="dxa"/>
            <w:vAlign w:val="center"/>
          </w:tcPr>
          <w:p w14:paraId="46360701" w14:textId="1A3806DC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729DCDB3" w14:textId="2DCDB7BF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5,575</w:t>
            </w:r>
          </w:p>
        </w:tc>
        <w:tc>
          <w:tcPr>
            <w:tcW w:w="1616" w:type="dxa"/>
            <w:vAlign w:val="center"/>
          </w:tcPr>
          <w:p w14:paraId="193EBD3F" w14:textId="7EB6BE04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25,787</w:t>
            </w:r>
          </w:p>
        </w:tc>
        <w:tc>
          <w:tcPr>
            <w:tcW w:w="1616" w:type="dxa"/>
            <w:vAlign w:val="center"/>
          </w:tcPr>
          <w:p w14:paraId="16EEDC20" w14:textId="1F6AEC50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337</w:t>
            </w:r>
          </w:p>
        </w:tc>
        <w:tc>
          <w:tcPr>
            <w:tcW w:w="1616" w:type="dxa"/>
            <w:vAlign w:val="center"/>
          </w:tcPr>
          <w:p w14:paraId="647F80FA" w14:textId="4E5A056E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489</w:t>
            </w:r>
          </w:p>
        </w:tc>
        <w:tc>
          <w:tcPr>
            <w:tcW w:w="1616" w:type="dxa"/>
            <w:vAlign w:val="center"/>
          </w:tcPr>
          <w:p w14:paraId="0A83F05C" w14:textId="07235D61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19D01E52" w14:textId="16F7DF73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32,188</w:t>
            </w:r>
          </w:p>
        </w:tc>
      </w:tr>
      <w:tr w:rsidR="00CF6257" w:rsidRPr="000E759B" w14:paraId="191CE8C0" w14:textId="77777777" w:rsidTr="00CD3FBE">
        <w:trPr>
          <w:cantSplit/>
        </w:trPr>
        <w:tc>
          <w:tcPr>
            <w:tcW w:w="2700" w:type="dxa"/>
          </w:tcPr>
          <w:p w14:paraId="3D741EBE" w14:textId="2801BA20" w:rsidR="00CF6257" w:rsidRPr="000E759B" w:rsidRDefault="00CF6257" w:rsidP="00CF625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616" w:type="dxa"/>
            <w:vAlign w:val="center"/>
          </w:tcPr>
          <w:p w14:paraId="2ACC326C" w14:textId="52B3D6A0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78C81BC8" w14:textId="4E3AB536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76B71313" w14:textId="5C67021B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36,171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  <w:tc>
          <w:tcPr>
            <w:tcW w:w="1616" w:type="dxa"/>
            <w:vAlign w:val="center"/>
          </w:tcPr>
          <w:p w14:paraId="6863C8CB" w14:textId="0B2E2322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97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  <w:tc>
          <w:tcPr>
            <w:tcW w:w="1616" w:type="dxa"/>
            <w:vAlign w:val="center"/>
          </w:tcPr>
          <w:p w14:paraId="571B0E8D" w14:textId="09C745D4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110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  <w:tc>
          <w:tcPr>
            <w:tcW w:w="1616" w:type="dxa"/>
            <w:vAlign w:val="center"/>
          </w:tcPr>
          <w:p w14:paraId="440A2C43" w14:textId="5A49BAC6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5550D58A" w14:textId="611CB769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36,378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</w:tr>
      <w:tr w:rsidR="00CF6257" w:rsidRPr="000E759B" w14:paraId="20096310" w14:textId="77777777" w:rsidTr="00CD3FBE">
        <w:trPr>
          <w:cantSplit/>
        </w:trPr>
        <w:tc>
          <w:tcPr>
            <w:tcW w:w="2700" w:type="dxa"/>
            <w:hideMark/>
          </w:tcPr>
          <w:p w14:paraId="2E8AF95F" w14:textId="0834DB67" w:rsidR="00CF6257" w:rsidRPr="000E759B" w:rsidRDefault="00CF6257" w:rsidP="00CF625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2566</w:t>
            </w:r>
          </w:p>
        </w:tc>
        <w:tc>
          <w:tcPr>
            <w:tcW w:w="1616" w:type="dxa"/>
            <w:vAlign w:val="center"/>
          </w:tcPr>
          <w:p w14:paraId="61E912BE" w14:textId="2FFD125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1B2C69FE" w14:textId="39352E20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20,452</w:t>
            </w:r>
          </w:p>
        </w:tc>
        <w:tc>
          <w:tcPr>
            <w:tcW w:w="1616" w:type="dxa"/>
            <w:vAlign w:val="center"/>
          </w:tcPr>
          <w:p w14:paraId="7BD6B9C1" w14:textId="100FE6A5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165,020</w:t>
            </w:r>
          </w:p>
        </w:tc>
        <w:tc>
          <w:tcPr>
            <w:tcW w:w="1616" w:type="dxa"/>
            <w:vAlign w:val="center"/>
          </w:tcPr>
          <w:p w14:paraId="77A12788" w14:textId="7AF8F4D9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4,686</w:t>
            </w:r>
          </w:p>
        </w:tc>
        <w:tc>
          <w:tcPr>
            <w:tcW w:w="1616" w:type="dxa"/>
            <w:vAlign w:val="center"/>
          </w:tcPr>
          <w:p w14:paraId="7C768783" w14:textId="20CBDD36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4,637</w:t>
            </w:r>
          </w:p>
        </w:tc>
        <w:tc>
          <w:tcPr>
            <w:tcW w:w="1616" w:type="dxa"/>
            <w:vAlign w:val="center"/>
          </w:tcPr>
          <w:p w14:paraId="6A399736" w14:textId="2DB485FC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2,729</w:t>
            </w:r>
          </w:p>
        </w:tc>
        <w:tc>
          <w:tcPr>
            <w:tcW w:w="1616" w:type="dxa"/>
            <w:vAlign w:val="center"/>
          </w:tcPr>
          <w:p w14:paraId="24EFD69F" w14:textId="63C2BD3F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197,524</w:t>
            </w:r>
          </w:p>
        </w:tc>
      </w:tr>
      <w:tr w:rsidR="00CF6257" w:rsidRPr="000E759B" w14:paraId="72B123BD" w14:textId="77777777" w:rsidTr="00CD3FBE">
        <w:trPr>
          <w:cantSplit/>
        </w:trPr>
        <w:tc>
          <w:tcPr>
            <w:tcW w:w="2700" w:type="dxa"/>
            <w:hideMark/>
          </w:tcPr>
          <w:p w14:paraId="232A135D" w14:textId="77777777" w:rsidR="00CF6257" w:rsidRPr="000E759B" w:rsidRDefault="00CF6257" w:rsidP="00CF625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616" w:type="dxa"/>
            <w:vAlign w:val="center"/>
          </w:tcPr>
          <w:p w14:paraId="425EEE7E" w14:textId="40E30D4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01C99E15" w14:textId="6181379B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5,590</w:t>
            </w:r>
          </w:p>
        </w:tc>
        <w:tc>
          <w:tcPr>
            <w:tcW w:w="1616" w:type="dxa"/>
            <w:vAlign w:val="center"/>
          </w:tcPr>
          <w:p w14:paraId="703BDF3D" w14:textId="353F14D8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31,527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3F018AD" w14:textId="500F6CA6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308</w:t>
            </w:r>
          </w:p>
        </w:tc>
        <w:tc>
          <w:tcPr>
            <w:tcW w:w="1616" w:type="dxa"/>
            <w:vAlign w:val="center"/>
          </w:tcPr>
          <w:p w14:paraId="6CEF85E1" w14:textId="7AC7EF66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393</w:t>
            </w:r>
          </w:p>
        </w:tc>
        <w:tc>
          <w:tcPr>
            <w:tcW w:w="1616" w:type="dxa"/>
            <w:vAlign w:val="center"/>
          </w:tcPr>
          <w:p w14:paraId="3BEFEB32" w14:textId="633806C0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7988083E" w14:textId="7767E6C3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37,818</w:t>
            </w:r>
          </w:p>
        </w:tc>
      </w:tr>
      <w:tr w:rsidR="00CF6257" w:rsidRPr="000E759B" w14:paraId="4D11F5E8" w14:textId="77777777" w:rsidTr="00CD3FBE">
        <w:trPr>
          <w:cantSplit/>
        </w:trPr>
        <w:tc>
          <w:tcPr>
            <w:tcW w:w="2700" w:type="dxa"/>
          </w:tcPr>
          <w:p w14:paraId="4C493EAB" w14:textId="1EDA4245" w:rsidR="00CF6257" w:rsidRPr="000E759B" w:rsidRDefault="00CF6257" w:rsidP="00CF625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616" w:type="dxa"/>
            <w:vAlign w:val="center"/>
          </w:tcPr>
          <w:p w14:paraId="66C2C50C" w14:textId="680CC012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7136F114" w14:textId="4C316ED8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15E35D9A" w14:textId="1F763B6C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(34,119)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E8A954A" w14:textId="15D267BE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(262)</w:t>
            </w:r>
          </w:p>
        </w:tc>
        <w:tc>
          <w:tcPr>
            <w:tcW w:w="1616" w:type="dxa"/>
            <w:vAlign w:val="center"/>
          </w:tcPr>
          <w:p w14:paraId="358E2880" w14:textId="43E29EC4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(162)</w:t>
            </w:r>
          </w:p>
        </w:tc>
        <w:tc>
          <w:tcPr>
            <w:tcW w:w="1616" w:type="dxa"/>
            <w:vAlign w:val="center"/>
          </w:tcPr>
          <w:p w14:paraId="29B49091" w14:textId="67F1AEA0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1E659DC" w14:textId="3DC51FC5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(34,543)</w:t>
            </w:r>
          </w:p>
        </w:tc>
      </w:tr>
      <w:tr w:rsidR="00CF6257" w:rsidRPr="000E759B" w14:paraId="3E34594C" w14:textId="77777777" w:rsidTr="00CD3FBE">
        <w:trPr>
          <w:cantSplit/>
        </w:trPr>
        <w:tc>
          <w:tcPr>
            <w:tcW w:w="2700" w:type="dxa"/>
            <w:hideMark/>
          </w:tcPr>
          <w:p w14:paraId="2053E456" w14:textId="004BB138" w:rsidR="00CF6257" w:rsidRPr="000E759B" w:rsidRDefault="00CF6257" w:rsidP="00CF625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2567</w:t>
            </w:r>
          </w:p>
        </w:tc>
        <w:tc>
          <w:tcPr>
            <w:tcW w:w="1616" w:type="dxa"/>
            <w:vAlign w:val="center"/>
          </w:tcPr>
          <w:p w14:paraId="2C826B2C" w14:textId="4E6094C5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2EC7EFBC" w14:textId="6A3818FD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26,042</w:t>
            </w:r>
          </w:p>
        </w:tc>
        <w:tc>
          <w:tcPr>
            <w:tcW w:w="1616" w:type="dxa"/>
            <w:vAlign w:val="center"/>
          </w:tcPr>
          <w:p w14:paraId="6392C9E4" w14:textId="0523906F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162,428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1582DA3" w14:textId="4068A2BA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4,732</w:t>
            </w:r>
          </w:p>
        </w:tc>
        <w:tc>
          <w:tcPr>
            <w:tcW w:w="1616" w:type="dxa"/>
            <w:vAlign w:val="center"/>
          </w:tcPr>
          <w:p w14:paraId="7EDB78B7" w14:textId="0937A073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4,868</w:t>
            </w:r>
          </w:p>
        </w:tc>
        <w:tc>
          <w:tcPr>
            <w:tcW w:w="1616" w:type="dxa"/>
            <w:vAlign w:val="center"/>
          </w:tcPr>
          <w:p w14:paraId="44B2EEA7" w14:textId="36131E51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2,729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58EB14B" w14:textId="167EC84B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200,799</w:t>
            </w:r>
          </w:p>
        </w:tc>
      </w:tr>
      <w:tr w:rsidR="00CF6257" w:rsidRPr="000E759B" w14:paraId="58301855" w14:textId="77777777" w:rsidTr="00CD3FBE">
        <w:trPr>
          <w:cantSplit/>
        </w:trPr>
        <w:tc>
          <w:tcPr>
            <w:tcW w:w="2700" w:type="dxa"/>
          </w:tcPr>
          <w:p w14:paraId="6D6AD992" w14:textId="77777777" w:rsidR="00CF6257" w:rsidRPr="000E759B" w:rsidRDefault="00CF6257" w:rsidP="00CF625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616" w:type="dxa"/>
            <w:vAlign w:val="center"/>
          </w:tcPr>
          <w:p w14:paraId="3729A815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5421F2C9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356BFBF6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0AADD846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4A4EA8FB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46B57DD3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3BA8DCEC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CF6257" w:rsidRPr="000E759B" w14:paraId="787D0CDC" w14:textId="77777777" w:rsidTr="00CD3FBE">
        <w:trPr>
          <w:cantSplit/>
        </w:trPr>
        <w:tc>
          <w:tcPr>
            <w:tcW w:w="2700" w:type="dxa"/>
          </w:tcPr>
          <w:p w14:paraId="6503A7C5" w14:textId="77777777" w:rsidR="00CF6257" w:rsidRPr="000E759B" w:rsidRDefault="00CF6257" w:rsidP="00CF625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616" w:type="dxa"/>
            <w:vAlign w:val="center"/>
          </w:tcPr>
          <w:p w14:paraId="58481246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5FF1DBDF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5C8CEF0C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25BB94EC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284CFB5A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2C536877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16DB5C9F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CF6257" w:rsidRPr="000E759B" w14:paraId="118453AB" w14:textId="77777777" w:rsidTr="00CD3FBE">
        <w:trPr>
          <w:cantSplit/>
        </w:trPr>
        <w:tc>
          <w:tcPr>
            <w:tcW w:w="2700" w:type="dxa"/>
          </w:tcPr>
          <w:p w14:paraId="4A80F79F" w14:textId="77777777" w:rsidR="00CF6257" w:rsidRPr="000E759B" w:rsidRDefault="00CF6257" w:rsidP="00CF625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616" w:type="dxa"/>
            <w:vAlign w:val="center"/>
          </w:tcPr>
          <w:p w14:paraId="50A870C4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68FAFF85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002975E0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519BBCB5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5EA35DA5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3C4C6EC4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5B42174A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CF6257" w:rsidRPr="000E759B" w14:paraId="082BBA15" w14:textId="77777777" w:rsidTr="00CD3FBE">
        <w:trPr>
          <w:cantSplit/>
        </w:trPr>
        <w:tc>
          <w:tcPr>
            <w:tcW w:w="2700" w:type="dxa"/>
          </w:tcPr>
          <w:p w14:paraId="13E6DC5D" w14:textId="77777777" w:rsidR="00CF6257" w:rsidRPr="000E759B" w:rsidRDefault="00CF6257" w:rsidP="00CF625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616" w:type="dxa"/>
            <w:vAlign w:val="center"/>
          </w:tcPr>
          <w:p w14:paraId="1AA0964F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1DB302DC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77816133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397AD2F8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37FC4E3C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65521AFA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19E1D817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CD3FBE" w:rsidRPr="000E759B" w14:paraId="556D24D5" w14:textId="77777777" w:rsidTr="00CD3FBE">
        <w:trPr>
          <w:cantSplit/>
        </w:trPr>
        <w:tc>
          <w:tcPr>
            <w:tcW w:w="2700" w:type="dxa"/>
          </w:tcPr>
          <w:p w14:paraId="0396F609" w14:textId="77777777" w:rsidR="00CD3FBE" w:rsidRPr="000E759B" w:rsidRDefault="00CD3FBE" w:rsidP="00CF625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312" w:type="dxa"/>
            <w:gridSpan w:val="7"/>
          </w:tcPr>
          <w:p w14:paraId="516972FD" w14:textId="77777777" w:rsidR="00CD3FBE" w:rsidRPr="000E759B" w:rsidRDefault="00CD3FBE" w:rsidP="00CF6257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CF6257" w:rsidRPr="000E759B" w14:paraId="7E399D32" w14:textId="77777777" w:rsidTr="00CD3FBE">
        <w:trPr>
          <w:cantSplit/>
        </w:trPr>
        <w:tc>
          <w:tcPr>
            <w:tcW w:w="2700" w:type="dxa"/>
          </w:tcPr>
          <w:p w14:paraId="5EE98AA7" w14:textId="77777777" w:rsidR="00CF6257" w:rsidRPr="000E759B" w:rsidRDefault="00CF6257" w:rsidP="00CF625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312" w:type="dxa"/>
            <w:gridSpan w:val="7"/>
          </w:tcPr>
          <w:p w14:paraId="40790820" w14:textId="77777777" w:rsidR="00CF6257" w:rsidRPr="000E759B" w:rsidRDefault="00CF6257" w:rsidP="00CF6257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(</w:t>
            </w:r>
            <w:proofErr w:type="gramStart"/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หน่วย :</w:t>
            </w:r>
            <w:proofErr w:type="gramEnd"/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พันบาท)</w:t>
            </w:r>
          </w:p>
        </w:tc>
      </w:tr>
      <w:tr w:rsidR="00CF6257" w:rsidRPr="000E759B" w14:paraId="2580C182" w14:textId="77777777" w:rsidTr="00CD3FBE">
        <w:trPr>
          <w:cantSplit/>
        </w:trPr>
        <w:tc>
          <w:tcPr>
            <w:tcW w:w="2700" w:type="dxa"/>
          </w:tcPr>
          <w:p w14:paraId="035084BF" w14:textId="77777777" w:rsidR="00CF6257" w:rsidRPr="000E759B" w:rsidRDefault="00CF6257" w:rsidP="00CF625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312" w:type="dxa"/>
            <w:gridSpan w:val="7"/>
          </w:tcPr>
          <w:p w14:paraId="43015759" w14:textId="09E69D84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เฉพาะบริษัท</w:t>
            </w:r>
          </w:p>
        </w:tc>
      </w:tr>
      <w:tr w:rsidR="00CF6257" w:rsidRPr="000E759B" w14:paraId="70FF37AA" w14:textId="77777777" w:rsidTr="00CD3FBE">
        <w:trPr>
          <w:cantSplit/>
        </w:trPr>
        <w:tc>
          <w:tcPr>
            <w:tcW w:w="2700" w:type="dxa"/>
          </w:tcPr>
          <w:p w14:paraId="578C7057" w14:textId="77777777" w:rsidR="00CF6257" w:rsidRPr="000E759B" w:rsidRDefault="00CF6257" w:rsidP="00CF625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41BEAAD3" w14:textId="77777777" w:rsidR="00CF6257" w:rsidRPr="000E759B" w:rsidRDefault="00CF6257" w:rsidP="00CF625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4AAC25BC" w14:textId="77777777" w:rsidR="00CF6257" w:rsidRPr="000E759B" w:rsidRDefault="00CF6257" w:rsidP="00CF625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ที่ดิน</w:t>
            </w:r>
          </w:p>
        </w:tc>
        <w:tc>
          <w:tcPr>
            <w:tcW w:w="1616" w:type="dxa"/>
            <w:vAlign w:val="bottom"/>
          </w:tcPr>
          <w:p w14:paraId="49308945" w14:textId="77777777" w:rsidR="00CF6257" w:rsidRPr="000E759B" w:rsidRDefault="00CF6257" w:rsidP="00CF625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อาคารและ             ส่วนปรับปรุงอาคาร</w:t>
            </w:r>
          </w:p>
        </w:tc>
        <w:tc>
          <w:tcPr>
            <w:tcW w:w="1616" w:type="dxa"/>
            <w:vAlign w:val="bottom"/>
          </w:tcPr>
          <w:p w14:paraId="660EEC16" w14:textId="77777777" w:rsidR="00CF6257" w:rsidRPr="000E759B" w:rsidRDefault="00CF6257" w:rsidP="00CF625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อุปกรณ์และ</w:t>
            </w:r>
          </w:p>
          <w:p w14:paraId="658407E5" w14:textId="77777777" w:rsidR="00CF6257" w:rsidRPr="000E759B" w:rsidRDefault="00CF6257" w:rsidP="00CF625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เครื่องมือแพทย์</w:t>
            </w:r>
          </w:p>
        </w:tc>
        <w:tc>
          <w:tcPr>
            <w:tcW w:w="1616" w:type="dxa"/>
            <w:vAlign w:val="bottom"/>
          </w:tcPr>
          <w:p w14:paraId="152FB85B" w14:textId="77777777" w:rsidR="00CF6257" w:rsidRPr="000E759B" w:rsidRDefault="00CF6257" w:rsidP="00CF625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616" w:type="dxa"/>
            <w:vAlign w:val="bottom"/>
          </w:tcPr>
          <w:p w14:paraId="62C03E91" w14:textId="77777777" w:rsidR="00CF6257" w:rsidRPr="000E759B" w:rsidRDefault="00CF6257" w:rsidP="00CF625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616" w:type="dxa"/>
            <w:vAlign w:val="bottom"/>
          </w:tcPr>
          <w:p w14:paraId="042D33C5" w14:textId="77777777" w:rsidR="00CF6257" w:rsidRPr="000E759B" w:rsidRDefault="00CF6257" w:rsidP="00CF625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616" w:type="dxa"/>
            <w:vAlign w:val="bottom"/>
          </w:tcPr>
          <w:p w14:paraId="5527C00B" w14:textId="77777777" w:rsidR="00CF6257" w:rsidRPr="000E759B" w:rsidRDefault="00CF6257" w:rsidP="00CF625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</w:tr>
      <w:tr w:rsidR="00CF6257" w:rsidRPr="000E759B" w14:paraId="182A8B31" w14:textId="77777777" w:rsidTr="00CD3FBE">
        <w:trPr>
          <w:cantSplit/>
        </w:trPr>
        <w:tc>
          <w:tcPr>
            <w:tcW w:w="2700" w:type="dxa"/>
          </w:tcPr>
          <w:p w14:paraId="0B12799A" w14:textId="77777777" w:rsidR="00CF6257" w:rsidRPr="000E759B" w:rsidRDefault="00CF6257" w:rsidP="00CF625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616" w:type="dxa"/>
            <w:vAlign w:val="center"/>
          </w:tcPr>
          <w:p w14:paraId="5ECFC15D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633A045E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43C68674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3220F718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35B41D39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59D1F4D0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66A9B8FC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CF6257" w:rsidRPr="000E759B" w14:paraId="055A7009" w14:textId="77777777" w:rsidTr="00CD3FBE">
        <w:trPr>
          <w:cantSplit/>
          <w:trHeight w:val="187"/>
        </w:trPr>
        <w:tc>
          <w:tcPr>
            <w:tcW w:w="2700" w:type="dxa"/>
          </w:tcPr>
          <w:p w14:paraId="73CE97C0" w14:textId="26B727EA" w:rsidR="00CF6257" w:rsidRPr="000E759B" w:rsidRDefault="00CF6257" w:rsidP="00CF625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ค่าเผื่อด้อยค่าของสินทรัพย์</w:t>
            </w:r>
          </w:p>
        </w:tc>
        <w:tc>
          <w:tcPr>
            <w:tcW w:w="1616" w:type="dxa"/>
          </w:tcPr>
          <w:p w14:paraId="57A092DD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462F1AB3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18202CE1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25668423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68E808BB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28A3DBDB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313625F2" w14:textId="77777777" w:rsidR="00CF6257" w:rsidRPr="000E759B" w:rsidRDefault="00CF6257" w:rsidP="00CF62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246808" w:rsidRPr="000E759B" w14:paraId="5D8602E9" w14:textId="77777777" w:rsidTr="00CD3FBE">
        <w:trPr>
          <w:cantSplit/>
          <w:trHeight w:val="187"/>
        </w:trPr>
        <w:tc>
          <w:tcPr>
            <w:tcW w:w="2700" w:type="dxa"/>
          </w:tcPr>
          <w:p w14:paraId="47270383" w14:textId="212EE5D6" w:rsidR="00246808" w:rsidRPr="000E759B" w:rsidRDefault="00246808" w:rsidP="0024680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 xml:space="preserve">1 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มกราคม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2566</w:t>
            </w:r>
          </w:p>
        </w:tc>
        <w:tc>
          <w:tcPr>
            <w:tcW w:w="1616" w:type="dxa"/>
            <w:vAlign w:val="bottom"/>
          </w:tcPr>
          <w:p w14:paraId="3EBE871D" w14:textId="42C05057" w:rsidR="00246808" w:rsidRPr="000E759B" w:rsidRDefault="00246808" w:rsidP="0024680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15,100</w:t>
            </w:r>
          </w:p>
        </w:tc>
        <w:tc>
          <w:tcPr>
            <w:tcW w:w="1616" w:type="dxa"/>
            <w:vAlign w:val="bottom"/>
          </w:tcPr>
          <w:p w14:paraId="2E524B2A" w14:textId="618AD3F6" w:rsidR="00246808" w:rsidRPr="000E759B" w:rsidRDefault="00246808" w:rsidP="0024680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9,279</w:t>
            </w:r>
          </w:p>
        </w:tc>
        <w:tc>
          <w:tcPr>
            <w:tcW w:w="1616" w:type="dxa"/>
          </w:tcPr>
          <w:p w14:paraId="261A45C1" w14:textId="5FBE55C9" w:rsidR="00246808" w:rsidRPr="000E759B" w:rsidRDefault="00246808" w:rsidP="0024680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58F2B921" w14:textId="774FD8A4" w:rsidR="00246808" w:rsidRPr="000E759B" w:rsidRDefault="00246808" w:rsidP="0024680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616" w:type="dxa"/>
          </w:tcPr>
          <w:p w14:paraId="72B513C8" w14:textId="5410C64C" w:rsidR="00246808" w:rsidRPr="000E759B" w:rsidRDefault="00246808" w:rsidP="0024680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616" w:type="dxa"/>
          </w:tcPr>
          <w:p w14:paraId="27C4D5F8" w14:textId="2CBAA544" w:rsidR="00246808" w:rsidRPr="000E759B" w:rsidRDefault="00246808" w:rsidP="0024680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45515DBD" w14:textId="601FDA48" w:rsidR="00246808" w:rsidRPr="000E759B" w:rsidRDefault="00246808" w:rsidP="0024680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24,379</w:t>
            </w:r>
          </w:p>
        </w:tc>
      </w:tr>
      <w:tr w:rsidR="00246808" w:rsidRPr="000E759B" w14:paraId="57626AEF" w14:textId="77777777" w:rsidTr="00CD3FBE">
        <w:trPr>
          <w:cantSplit/>
          <w:trHeight w:val="187"/>
        </w:trPr>
        <w:tc>
          <w:tcPr>
            <w:tcW w:w="2700" w:type="dxa"/>
          </w:tcPr>
          <w:p w14:paraId="5A5AF2DF" w14:textId="321A1850" w:rsidR="00246808" w:rsidRPr="000E759B" w:rsidRDefault="00246808" w:rsidP="0024680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กลับรายการค่าเผื่อการด้อยค่า</w:t>
            </w:r>
          </w:p>
        </w:tc>
        <w:tc>
          <w:tcPr>
            <w:tcW w:w="1616" w:type="dxa"/>
          </w:tcPr>
          <w:p w14:paraId="6E243824" w14:textId="1CA3D320" w:rsidR="00246808" w:rsidRPr="000E759B" w:rsidRDefault="00246808" w:rsidP="0024680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616" w:type="dxa"/>
          </w:tcPr>
          <w:p w14:paraId="7E8AA2D4" w14:textId="658DE68A" w:rsidR="00246808" w:rsidRPr="000E759B" w:rsidRDefault="00246808" w:rsidP="0024680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1,359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  <w:tc>
          <w:tcPr>
            <w:tcW w:w="1616" w:type="dxa"/>
          </w:tcPr>
          <w:p w14:paraId="279592A2" w14:textId="0A9BD7E2" w:rsidR="00246808" w:rsidRPr="000E759B" w:rsidRDefault="00246808" w:rsidP="0024680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30270ED2" w14:textId="2D9C731B" w:rsidR="00246808" w:rsidRPr="000E759B" w:rsidRDefault="00246808" w:rsidP="0024680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65704A14" w14:textId="0DFBE563" w:rsidR="00246808" w:rsidRPr="000E759B" w:rsidRDefault="00246808" w:rsidP="0024680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1FD6DF86" w14:textId="5AC79624" w:rsidR="00246808" w:rsidRPr="000E759B" w:rsidRDefault="00246808" w:rsidP="0024680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1149CDA2" w14:textId="31E4649F" w:rsidR="00246808" w:rsidRPr="000E759B" w:rsidRDefault="00246808" w:rsidP="0024680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1,359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</w:tr>
      <w:tr w:rsidR="00246808" w:rsidRPr="000E759B" w14:paraId="480199D0" w14:textId="77777777" w:rsidTr="00CD3FBE">
        <w:trPr>
          <w:cantSplit/>
          <w:trHeight w:val="187"/>
        </w:trPr>
        <w:tc>
          <w:tcPr>
            <w:tcW w:w="2700" w:type="dxa"/>
          </w:tcPr>
          <w:p w14:paraId="27534050" w14:textId="295F5E29" w:rsidR="00246808" w:rsidRPr="000E759B" w:rsidRDefault="00246808" w:rsidP="0024680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 xml:space="preserve">31 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ธันวาคม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2566</w:t>
            </w:r>
          </w:p>
        </w:tc>
        <w:tc>
          <w:tcPr>
            <w:tcW w:w="1616" w:type="dxa"/>
            <w:vAlign w:val="bottom"/>
          </w:tcPr>
          <w:p w14:paraId="3FD7109C" w14:textId="4B884DF1" w:rsidR="00246808" w:rsidRPr="000E759B" w:rsidRDefault="00246808" w:rsidP="0024680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15,100</w:t>
            </w:r>
          </w:p>
        </w:tc>
        <w:tc>
          <w:tcPr>
            <w:tcW w:w="1616" w:type="dxa"/>
            <w:vAlign w:val="bottom"/>
          </w:tcPr>
          <w:p w14:paraId="38A4F874" w14:textId="22479FAF" w:rsidR="00246808" w:rsidRPr="000E759B" w:rsidRDefault="00246808" w:rsidP="0024680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7,920</w:t>
            </w:r>
          </w:p>
        </w:tc>
        <w:tc>
          <w:tcPr>
            <w:tcW w:w="1616" w:type="dxa"/>
          </w:tcPr>
          <w:p w14:paraId="2BDC546E" w14:textId="2D35FAEB" w:rsidR="00246808" w:rsidRPr="000E759B" w:rsidRDefault="00246808" w:rsidP="0024680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3E9FD514" w14:textId="7C048BCC" w:rsidR="00246808" w:rsidRPr="000E759B" w:rsidRDefault="00246808" w:rsidP="0024680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14BE474C" w14:textId="5E30F99B" w:rsidR="00246808" w:rsidRPr="000E759B" w:rsidRDefault="00246808" w:rsidP="0024680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62C1D8B8" w14:textId="3A0BB353" w:rsidR="00246808" w:rsidRPr="000E759B" w:rsidRDefault="00246808" w:rsidP="0024680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41A3E7D4" w14:textId="76A05CAD" w:rsidR="00246808" w:rsidRPr="000E759B" w:rsidRDefault="00246808" w:rsidP="0024680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23,020</w:t>
            </w:r>
          </w:p>
        </w:tc>
      </w:tr>
      <w:tr w:rsidR="00246808" w:rsidRPr="000E759B" w14:paraId="279E69C1" w14:textId="77777777" w:rsidTr="00CD3FBE">
        <w:trPr>
          <w:cantSplit/>
          <w:trHeight w:val="187"/>
        </w:trPr>
        <w:tc>
          <w:tcPr>
            <w:tcW w:w="2700" w:type="dxa"/>
          </w:tcPr>
          <w:p w14:paraId="004ACC99" w14:textId="63CC217C" w:rsidR="00246808" w:rsidRPr="000E759B" w:rsidRDefault="00246808" w:rsidP="0024680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กลับรายการค่าเผื่อการด้อยค่า</w:t>
            </w:r>
          </w:p>
        </w:tc>
        <w:tc>
          <w:tcPr>
            <w:tcW w:w="1616" w:type="dxa"/>
          </w:tcPr>
          <w:p w14:paraId="5097C7B2" w14:textId="01105575" w:rsidR="00246808" w:rsidRPr="000E759B" w:rsidRDefault="00246808" w:rsidP="0024680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616" w:type="dxa"/>
          </w:tcPr>
          <w:p w14:paraId="69D4E7C2" w14:textId="6AAB1FAD" w:rsidR="00246808" w:rsidRPr="000E759B" w:rsidRDefault="00246808" w:rsidP="0024680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(452)</w:t>
            </w:r>
          </w:p>
        </w:tc>
        <w:tc>
          <w:tcPr>
            <w:tcW w:w="1616" w:type="dxa"/>
          </w:tcPr>
          <w:p w14:paraId="27CBDB83" w14:textId="41EB1633" w:rsidR="00246808" w:rsidRPr="000E759B" w:rsidRDefault="00246808" w:rsidP="0024680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52B108DB" w14:textId="72BF8C79" w:rsidR="00246808" w:rsidRPr="000E759B" w:rsidRDefault="00246808" w:rsidP="0024680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6CAD9259" w14:textId="397CF804" w:rsidR="00246808" w:rsidRPr="000E759B" w:rsidRDefault="00246808" w:rsidP="0024680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59D44389" w14:textId="0A438740" w:rsidR="00246808" w:rsidRPr="000E759B" w:rsidRDefault="00246808" w:rsidP="0024680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3F2FCB7E" w14:textId="5BA854E6" w:rsidR="00246808" w:rsidRPr="000E759B" w:rsidRDefault="00246808" w:rsidP="0024680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(452)</w:t>
            </w:r>
          </w:p>
        </w:tc>
      </w:tr>
      <w:tr w:rsidR="00246808" w:rsidRPr="000E759B" w14:paraId="107D3A82" w14:textId="77777777" w:rsidTr="00CD3FBE">
        <w:trPr>
          <w:cantSplit/>
          <w:trHeight w:val="187"/>
        </w:trPr>
        <w:tc>
          <w:tcPr>
            <w:tcW w:w="2700" w:type="dxa"/>
          </w:tcPr>
          <w:p w14:paraId="0F3542C2" w14:textId="4815BCF6" w:rsidR="00246808" w:rsidRPr="000E759B" w:rsidRDefault="00246808" w:rsidP="0024680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 xml:space="preserve">31 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ธันวาคม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2567</w:t>
            </w:r>
          </w:p>
        </w:tc>
        <w:tc>
          <w:tcPr>
            <w:tcW w:w="1616" w:type="dxa"/>
            <w:vAlign w:val="bottom"/>
          </w:tcPr>
          <w:p w14:paraId="094EB8FD" w14:textId="63CDF3AA" w:rsidR="00246808" w:rsidRPr="000E759B" w:rsidRDefault="00246808" w:rsidP="0024680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15,100</w:t>
            </w:r>
          </w:p>
        </w:tc>
        <w:tc>
          <w:tcPr>
            <w:tcW w:w="1616" w:type="dxa"/>
            <w:vAlign w:val="bottom"/>
          </w:tcPr>
          <w:p w14:paraId="2C1B7157" w14:textId="6F09A11D" w:rsidR="00246808" w:rsidRPr="000E759B" w:rsidRDefault="00246808" w:rsidP="0024680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7,468</w:t>
            </w:r>
          </w:p>
        </w:tc>
        <w:tc>
          <w:tcPr>
            <w:tcW w:w="1616" w:type="dxa"/>
          </w:tcPr>
          <w:p w14:paraId="33D7EF9F" w14:textId="5F76C600" w:rsidR="00246808" w:rsidRPr="000E759B" w:rsidRDefault="00246808" w:rsidP="0024680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7E107881" w14:textId="6A96E090" w:rsidR="00246808" w:rsidRPr="000E759B" w:rsidRDefault="00246808" w:rsidP="0024680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58EBF395" w14:textId="3931EA1A" w:rsidR="00246808" w:rsidRPr="000E759B" w:rsidRDefault="00246808" w:rsidP="0024680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6EEC8BBE" w14:textId="4AEEAF9A" w:rsidR="00246808" w:rsidRPr="000E759B" w:rsidRDefault="00246808" w:rsidP="0024680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03B9F874" w14:textId="41D37DB6" w:rsidR="00246808" w:rsidRPr="000E759B" w:rsidRDefault="00246808" w:rsidP="0024680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22,568</w:t>
            </w:r>
          </w:p>
        </w:tc>
      </w:tr>
      <w:tr w:rsidR="00246808" w:rsidRPr="000E759B" w14:paraId="10584794" w14:textId="77777777" w:rsidTr="00CD3FBE">
        <w:trPr>
          <w:cantSplit/>
          <w:trHeight w:val="187"/>
        </w:trPr>
        <w:tc>
          <w:tcPr>
            <w:tcW w:w="2700" w:type="dxa"/>
          </w:tcPr>
          <w:p w14:paraId="1A600410" w14:textId="77777777" w:rsidR="00246808" w:rsidRPr="000E759B" w:rsidRDefault="00246808" w:rsidP="0024680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616" w:type="dxa"/>
            <w:vAlign w:val="bottom"/>
          </w:tcPr>
          <w:p w14:paraId="7088A99C" w14:textId="77777777" w:rsidR="00246808" w:rsidRPr="000E759B" w:rsidRDefault="00246808" w:rsidP="0024680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45DFB0AB" w14:textId="77777777" w:rsidR="00246808" w:rsidRPr="000E759B" w:rsidRDefault="00246808" w:rsidP="0024680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318978A6" w14:textId="77777777" w:rsidR="00246808" w:rsidRPr="000E759B" w:rsidRDefault="00246808" w:rsidP="0024680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</w:tcPr>
          <w:p w14:paraId="01E63AB2" w14:textId="77777777" w:rsidR="00246808" w:rsidRPr="000E759B" w:rsidRDefault="00246808" w:rsidP="0024680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78666F97" w14:textId="77777777" w:rsidR="00246808" w:rsidRPr="000E759B" w:rsidRDefault="00246808" w:rsidP="0024680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0CD3E527" w14:textId="77777777" w:rsidR="00246808" w:rsidRPr="000E759B" w:rsidRDefault="00246808" w:rsidP="0024680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</w:tcPr>
          <w:p w14:paraId="380AC5F0" w14:textId="77777777" w:rsidR="00246808" w:rsidRPr="000E759B" w:rsidRDefault="00246808" w:rsidP="0024680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246808" w:rsidRPr="000E759B" w14:paraId="542546E4" w14:textId="77777777" w:rsidTr="00CD3FBE">
        <w:trPr>
          <w:cantSplit/>
          <w:trHeight w:val="187"/>
        </w:trPr>
        <w:tc>
          <w:tcPr>
            <w:tcW w:w="2700" w:type="dxa"/>
          </w:tcPr>
          <w:p w14:paraId="41A46A2A" w14:textId="77777777" w:rsidR="00246808" w:rsidRPr="000E759B" w:rsidRDefault="00246808" w:rsidP="00246808">
            <w:pPr>
              <w:pStyle w:val="Heading6"/>
              <w:ind w:left="162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616" w:type="dxa"/>
          </w:tcPr>
          <w:p w14:paraId="2BF96303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4A88DF81" w14:textId="27776F66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305EF136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4558637B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6AED4EBB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2CF24F1A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0768A241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246808" w:rsidRPr="000E759B" w14:paraId="3912AEB9" w14:textId="77777777" w:rsidTr="00CD3FBE">
        <w:trPr>
          <w:cantSplit/>
          <w:trHeight w:val="187"/>
        </w:trPr>
        <w:tc>
          <w:tcPr>
            <w:tcW w:w="2700" w:type="dxa"/>
            <w:hideMark/>
          </w:tcPr>
          <w:p w14:paraId="351D8A45" w14:textId="753E1D44" w:rsidR="00246808" w:rsidRPr="000E759B" w:rsidRDefault="00246808" w:rsidP="0024680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2566</w:t>
            </w:r>
          </w:p>
        </w:tc>
        <w:tc>
          <w:tcPr>
            <w:tcW w:w="1616" w:type="dxa"/>
            <w:vAlign w:val="center"/>
          </w:tcPr>
          <w:p w14:paraId="0638B0AC" w14:textId="04A91A2D" w:rsidR="00246808" w:rsidRPr="000E759B" w:rsidRDefault="00246808" w:rsidP="0024680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159,292</w:t>
            </w:r>
          </w:p>
        </w:tc>
        <w:tc>
          <w:tcPr>
            <w:tcW w:w="1616" w:type="dxa"/>
            <w:vAlign w:val="center"/>
          </w:tcPr>
          <w:p w14:paraId="5CD51FB1" w14:textId="3CAED3AB" w:rsidR="00246808" w:rsidRPr="000E759B" w:rsidRDefault="00246808" w:rsidP="0024680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83,118</w:t>
            </w:r>
          </w:p>
        </w:tc>
        <w:tc>
          <w:tcPr>
            <w:tcW w:w="1616" w:type="dxa"/>
            <w:vAlign w:val="center"/>
          </w:tcPr>
          <w:p w14:paraId="314ABA8A" w14:textId="5038258B" w:rsidR="00246808" w:rsidRPr="000E759B" w:rsidRDefault="00246808" w:rsidP="0024680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82,672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AE304FF" w14:textId="7EB88D1F" w:rsidR="00246808" w:rsidRPr="000E759B" w:rsidRDefault="00246808" w:rsidP="0024680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677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2435B58" w14:textId="7EC0A719" w:rsidR="00246808" w:rsidRPr="000E759B" w:rsidRDefault="00246808" w:rsidP="0024680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879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D13F4FE" w14:textId="4554ACDB" w:rsidR="00246808" w:rsidRPr="000E759B" w:rsidRDefault="00246808" w:rsidP="0024680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6E422AA" w14:textId="099D5972" w:rsidR="00246808" w:rsidRPr="000E759B" w:rsidRDefault="00246808" w:rsidP="0024680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326,638</w:t>
            </w:r>
          </w:p>
        </w:tc>
      </w:tr>
      <w:tr w:rsidR="00246808" w:rsidRPr="000E759B" w14:paraId="4A60235F" w14:textId="77777777" w:rsidTr="00CD3FBE">
        <w:trPr>
          <w:cantSplit/>
          <w:trHeight w:val="187"/>
        </w:trPr>
        <w:tc>
          <w:tcPr>
            <w:tcW w:w="2700" w:type="dxa"/>
            <w:hideMark/>
          </w:tcPr>
          <w:p w14:paraId="1CC5B651" w14:textId="147A0D6C" w:rsidR="00246808" w:rsidRPr="000E759B" w:rsidRDefault="00246808" w:rsidP="0024680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2567</w:t>
            </w:r>
          </w:p>
        </w:tc>
        <w:tc>
          <w:tcPr>
            <w:tcW w:w="1616" w:type="dxa"/>
            <w:vAlign w:val="center"/>
          </w:tcPr>
          <w:p w14:paraId="4D91EC64" w14:textId="747D1592" w:rsidR="00246808" w:rsidRPr="000E759B" w:rsidRDefault="00246808" w:rsidP="0024680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159,292</w:t>
            </w:r>
          </w:p>
        </w:tc>
        <w:tc>
          <w:tcPr>
            <w:tcW w:w="1616" w:type="dxa"/>
            <w:vAlign w:val="center"/>
          </w:tcPr>
          <w:p w14:paraId="7DBDDAA0" w14:textId="7DB173DA" w:rsidR="00246808" w:rsidRPr="000E759B" w:rsidRDefault="00246808" w:rsidP="00246808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77,980</w:t>
            </w:r>
          </w:p>
        </w:tc>
        <w:tc>
          <w:tcPr>
            <w:tcW w:w="1616" w:type="dxa"/>
            <w:vAlign w:val="center"/>
          </w:tcPr>
          <w:p w14:paraId="001EF366" w14:textId="1BB66F1A" w:rsidR="00246808" w:rsidRPr="000E759B" w:rsidRDefault="00246808" w:rsidP="0024680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80,380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E6C4E52" w14:textId="2BA317E2" w:rsidR="00246808" w:rsidRPr="000E759B" w:rsidRDefault="00246808" w:rsidP="0024680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59</w:t>
            </w:r>
            <w:r w:rsidR="0023176F"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5C057775" w14:textId="2E8C59A5" w:rsidR="00246808" w:rsidRPr="000E759B" w:rsidRDefault="00246808" w:rsidP="0024680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724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58C4994C" w14:textId="5957C88F" w:rsidR="00246808" w:rsidRPr="000E759B" w:rsidRDefault="00246808" w:rsidP="0024680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0A2BB8E0" w14:textId="394273F0" w:rsidR="00246808" w:rsidRPr="000E759B" w:rsidRDefault="00246808" w:rsidP="0024680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318,96</w:t>
            </w:r>
            <w:r w:rsidR="0023176F"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6</w:t>
            </w:r>
          </w:p>
        </w:tc>
      </w:tr>
      <w:tr w:rsidR="00246808" w:rsidRPr="000E759B" w14:paraId="0F6A86A9" w14:textId="77777777" w:rsidTr="00CD3FBE">
        <w:trPr>
          <w:cantSplit/>
          <w:trHeight w:val="187"/>
        </w:trPr>
        <w:tc>
          <w:tcPr>
            <w:tcW w:w="2700" w:type="dxa"/>
          </w:tcPr>
          <w:p w14:paraId="3F0BE8FF" w14:textId="77777777" w:rsidR="00246808" w:rsidRPr="000E759B" w:rsidRDefault="00246808" w:rsidP="0024680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4B9647D7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70855655" w14:textId="14098093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33E63D02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22BF399D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1D12053E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575FE0C2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34111BF6" w14:textId="77777777" w:rsidR="00246808" w:rsidRPr="000E759B" w:rsidRDefault="00246808" w:rsidP="00246808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246808" w:rsidRPr="000E759B" w14:paraId="15DFC38D" w14:textId="77777777" w:rsidTr="00CD3FBE">
        <w:trPr>
          <w:cantSplit/>
          <w:trHeight w:val="187"/>
        </w:trPr>
        <w:tc>
          <w:tcPr>
            <w:tcW w:w="2700" w:type="dxa"/>
            <w:hideMark/>
          </w:tcPr>
          <w:p w14:paraId="39125290" w14:textId="21575E84" w:rsidR="00246808" w:rsidRPr="000E759B" w:rsidRDefault="00246808" w:rsidP="0024680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616" w:type="dxa"/>
          </w:tcPr>
          <w:p w14:paraId="26FC724D" w14:textId="77777777" w:rsidR="00246808" w:rsidRPr="000E759B" w:rsidRDefault="00246808" w:rsidP="00246808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1872EF38" w14:textId="7C215D12" w:rsidR="00246808" w:rsidRPr="000E759B" w:rsidRDefault="00246808" w:rsidP="00246808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73ECE98F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62C8FCAC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539237B6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2B702A2B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0C61900C" w14:textId="77777777" w:rsidR="00246808" w:rsidRPr="000E759B" w:rsidRDefault="00246808" w:rsidP="00246808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246808" w:rsidRPr="000E759B" w14:paraId="111E4740" w14:textId="77777777" w:rsidTr="00CD3FBE">
        <w:trPr>
          <w:cantSplit/>
          <w:trHeight w:val="187"/>
        </w:trPr>
        <w:tc>
          <w:tcPr>
            <w:tcW w:w="2700" w:type="dxa"/>
            <w:hideMark/>
          </w:tcPr>
          <w:p w14:paraId="445DABA0" w14:textId="77777777" w:rsidR="00246808" w:rsidRPr="000E759B" w:rsidRDefault="00246808" w:rsidP="0024680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616" w:type="dxa"/>
          </w:tcPr>
          <w:p w14:paraId="71211686" w14:textId="77777777" w:rsidR="00246808" w:rsidRPr="000E759B" w:rsidRDefault="00246808" w:rsidP="00246808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566A1986" w14:textId="0E1906A8" w:rsidR="00246808" w:rsidRPr="000E759B" w:rsidRDefault="00246808" w:rsidP="00246808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3221A977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506F1AD0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51647C92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170BD32B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center"/>
          </w:tcPr>
          <w:p w14:paraId="0BE2A69B" w14:textId="756A5050" w:rsidR="00246808" w:rsidRPr="000E759B" w:rsidRDefault="00246808" w:rsidP="00246808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25,787</w:t>
            </w:r>
          </w:p>
        </w:tc>
      </w:tr>
      <w:tr w:rsidR="00246808" w:rsidRPr="000E759B" w14:paraId="4420EEDA" w14:textId="77777777" w:rsidTr="00CD3FBE">
        <w:trPr>
          <w:cantSplit/>
          <w:trHeight w:val="117"/>
        </w:trPr>
        <w:tc>
          <w:tcPr>
            <w:tcW w:w="2700" w:type="dxa"/>
            <w:hideMark/>
          </w:tcPr>
          <w:p w14:paraId="51A02BE7" w14:textId="77777777" w:rsidR="00246808" w:rsidRPr="000E759B" w:rsidRDefault="00246808" w:rsidP="00246808">
            <w:pPr>
              <w:tabs>
                <w:tab w:val="clear" w:pos="227"/>
              </w:tabs>
              <w:spacing w:line="240" w:lineRule="auto"/>
              <w:ind w:left="162" w:right="-108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616" w:type="dxa"/>
          </w:tcPr>
          <w:p w14:paraId="3DE7E334" w14:textId="77777777" w:rsidR="00246808" w:rsidRPr="000E759B" w:rsidRDefault="00246808" w:rsidP="00246808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75C05D8C" w14:textId="4D3679B5" w:rsidR="00246808" w:rsidRPr="000E759B" w:rsidRDefault="00246808" w:rsidP="00246808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5AFCE6C5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332E0695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07BF5501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522CB6CB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center"/>
          </w:tcPr>
          <w:p w14:paraId="3772A496" w14:textId="06DCF478" w:rsidR="00246808" w:rsidRPr="000E759B" w:rsidRDefault="00246808" w:rsidP="00246808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6,401</w:t>
            </w:r>
          </w:p>
        </w:tc>
      </w:tr>
      <w:tr w:rsidR="00246808" w:rsidRPr="000E759B" w14:paraId="2985498C" w14:textId="77777777" w:rsidTr="00CD3FBE">
        <w:trPr>
          <w:cantSplit/>
          <w:trHeight w:val="187"/>
        </w:trPr>
        <w:tc>
          <w:tcPr>
            <w:tcW w:w="2700" w:type="dxa"/>
            <w:hideMark/>
          </w:tcPr>
          <w:p w14:paraId="3E77EB4D" w14:textId="77777777" w:rsidR="00246808" w:rsidRPr="000E759B" w:rsidRDefault="00246808" w:rsidP="0024680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616" w:type="dxa"/>
          </w:tcPr>
          <w:p w14:paraId="6B2D60B4" w14:textId="77777777" w:rsidR="00246808" w:rsidRPr="000E759B" w:rsidRDefault="00246808" w:rsidP="00246808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79526EE6" w14:textId="101405C0" w:rsidR="00246808" w:rsidRPr="000E759B" w:rsidRDefault="00246808" w:rsidP="00246808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33F834B5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540AD5B9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3EB60F78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697C52B2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23630A0D" w14:textId="14EDF2C5" w:rsidR="00246808" w:rsidRPr="000E759B" w:rsidRDefault="00246808" w:rsidP="00246808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32,188</w:t>
            </w:r>
          </w:p>
        </w:tc>
      </w:tr>
      <w:tr w:rsidR="00246808" w:rsidRPr="000E759B" w14:paraId="6E541031" w14:textId="77777777" w:rsidTr="00CD3FBE">
        <w:trPr>
          <w:cantSplit/>
          <w:trHeight w:val="187"/>
        </w:trPr>
        <w:tc>
          <w:tcPr>
            <w:tcW w:w="2700" w:type="dxa"/>
          </w:tcPr>
          <w:p w14:paraId="79635BDE" w14:textId="77777777" w:rsidR="00246808" w:rsidRPr="000E759B" w:rsidRDefault="00246808" w:rsidP="0024680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4E747487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67962052" w14:textId="134EBB4F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39E93E4C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4407C21A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78AE26C6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4C127722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42E1DFD0" w14:textId="77777777" w:rsidR="00246808" w:rsidRPr="000E759B" w:rsidRDefault="00246808" w:rsidP="00246808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246808" w:rsidRPr="000E759B" w14:paraId="5111E12F" w14:textId="77777777" w:rsidTr="00CD3FBE">
        <w:trPr>
          <w:cantSplit/>
          <w:trHeight w:val="187"/>
        </w:trPr>
        <w:tc>
          <w:tcPr>
            <w:tcW w:w="2700" w:type="dxa"/>
            <w:hideMark/>
          </w:tcPr>
          <w:p w14:paraId="29FE1BA4" w14:textId="18D18322" w:rsidR="00246808" w:rsidRPr="000E759B" w:rsidRDefault="00246808" w:rsidP="0024680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616" w:type="dxa"/>
          </w:tcPr>
          <w:p w14:paraId="63582E8F" w14:textId="77777777" w:rsidR="00246808" w:rsidRPr="000E759B" w:rsidRDefault="00246808" w:rsidP="00246808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3C4D3271" w14:textId="0CBA54E9" w:rsidR="00246808" w:rsidRPr="000E759B" w:rsidRDefault="00246808" w:rsidP="00246808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04792F0A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380E491B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17176CAC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78B0D07B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1CD27652" w14:textId="0A599B77" w:rsidR="00246808" w:rsidRPr="000E759B" w:rsidRDefault="00246808" w:rsidP="00246808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246808" w:rsidRPr="000E759B" w14:paraId="6AAF6B39" w14:textId="77777777" w:rsidTr="00CD3FBE">
        <w:trPr>
          <w:cantSplit/>
          <w:trHeight w:val="187"/>
        </w:trPr>
        <w:tc>
          <w:tcPr>
            <w:tcW w:w="2700" w:type="dxa"/>
            <w:hideMark/>
          </w:tcPr>
          <w:p w14:paraId="35F8A729" w14:textId="77777777" w:rsidR="00246808" w:rsidRPr="000E759B" w:rsidRDefault="00246808" w:rsidP="0024680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616" w:type="dxa"/>
          </w:tcPr>
          <w:p w14:paraId="3BCD2C84" w14:textId="77777777" w:rsidR="00246808" w:rsidRPr="000E759B" w:rsidRDefault="00246808" w:rsidP="00246808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4C6C63F2" w14:textId="77CE2E25" w:rsidR="00246808" w:rsidRPr="000E759B" w:rsidRDefault="00246808" w:rsidP="00246808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2BB08891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2E73FE2A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32EA62C8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64DC5E1B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center"/>
          </w:tcPr>
          <w:p w14:paraId="7BF11494" w14:textId="07873D59" w:rsidR="00246808" w:rsidRPr="000E759B" w:rsidRDefault="00246808" w:rsidP="00246808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31,527</w:t>
            </w:r>
          </w:p>
        </w:tc>
      </w:tr>
      <w:tr w:rsidR="00246808" w:rsidRPr="000E759B" w14:paraId="5B3DE133" w14:textId="77777777" w:rsidTr="00CD3FBE">
        <w:trPr>
          <w:cantSplit/>
          <w:trHeight w:val="187"/>
        </w:trPr>
        <w:tc>
          <w:tcPr>
            <w:tcW w:w="2700" w:type="dxa"/>
            <w:shd w:val="clear" w:color="auto" w:fill="auto"/>
            <w:hideMark/>
          </w:tcPr>
          <w:p w14:paraId="66B1547A" w14:textId="77777777" w:rsidR="00246808" w:rsidRPr="000E759B" w:rsidRDefault="00246808" w:rsidP="0024680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616" w:type="dxa"/>
          </w:tcPr>
          <w:p w14:paraId="3D8F5B8D" w14:textId="77777777" w:rsidR="00246808" w:rsidRPr="000E759B" w:rsidRDefault="00246808" w:rsidP="00246808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  <w:shd w:val="clear" w:color="auto" w:fill="auto"/>
          </w:tcPr>
          <w:p w14:paraId="517E6D16" w14:textId="7FAD7C88" w:rsidR="00246808" w:rsidRPr="000E759B" w:rsidRDefault="00246808" w:rsidP="00246808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  <w:shd w:val="clear" w:color="auto" w:fill="auto"/>
          </w:tcPr>
          <w:p w14:paraId="7AB7E962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  <w:shd w:val="clear" w:color="auto" w:fill="auto"/>
          </w:tcPr>
          <w:p w14:paraId="7C815E8B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  <w:shd w:val="clear" w:color="auto" w:fill="auto"/>
          </w:tcPr>
          <w:p w14:paraId="0A14E3C6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  <w:shd w:val="clear" w:color="auto" w:fill="auto"/>
          </w:tcPr>
          <w:p w14:paraId="5E72DE59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6F0984F0" w14:textId="6A492146" w:rsidR="00246808" w:rsidRPr="000E759B" w:rsidRDefault="00246808" w:rsidP="00246808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6,291</w:t>
            </w:r>
          </w:p>
        </w:tc>
      </w:tr>
      <w:tr w:rsidR="00246808" w:rsidRPr="000E759B" w14:paraId="6EF2D633" w14:textId="77777777" w:rsidTr="00CD3FBE">
        <w:trPr>
          <w:cantSplit/>
          <w:trHeight w:val="187"/>
        </w:trPr>
        <w:tc>
          <w:tcPr>
            <w:tcW w:w="2700" w:type="dxa"/>
            <w:shd w:val="clear" w:color="auto" w:fill="auto"/>
            <w:hideMark/>
          </w:tcPr>
          <w:p w14:paraId="6FF53EA9" w14:textId="77777777" w:rsidR="00246808" w:rsidRPr="000E759B" w:rsidRDefault="00246808" w:rsidP="0024680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 xml:space="preserve">    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  <w:tc>
          <w:tcPr>
            <w:tcW w:w="1616" w:type="dxa"/>
          </w:tcPr>
          <w:p w14:paraId="02346F8A" w14:textId="77777777" w:rsidR="00246808" w:rsidRPr="000E759B" w:rsidRDefault="00246808" w:rsidP="00246808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  <w:shd w:val="clear" w:color="auto" w:fill="auto"/>
          </w:tcPr>
          <w:p w14:paraId="5F70C304" w14:textId="00E59291" w:rsidR="00246808" w:rsidRPr="000E759B" w:rsidRDefault="00246808" w:rsidP="00246808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  <w:shd w:val="clear" w:color="auto" w:fill="auto"/>
          </w:tcPr>
          <w:p w14:paraId="1D5E7076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  <w:shd w:val="clear" w:color="auto" w:fill="auto"/>
          </w:tcPr>
          <w:p w14:paraId="4B0D1351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  <w:shd w:val="clear" w:color="auto" w:fill="auto"/>
          </w:tcPr>
          <w:p w14:paraId="4FAAE9F5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  <w:shd w:val="clear" w:color="auto" w:fill="auto"/>
          </w:tcPr>
          <w:p w14:paraId="6ADE4C8B" w14:textId="77777777" w:rsidR="00246808" w:rsidRPr="000E759B" w:rsidRDefault="00246808" w:rsidP="0024680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358CA06A" w14:textId="128E5F23" w:rsidR="00246808" w:rsidRPr="000E759B" w:rsidRDefault="00246808" w:rsidP="00246808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37,818</w:t>
            </w:r>
          </w:p>
        </w:tc>
      </w:tr>
    </w:tbl>
    <w:p w14:paraId="260B4B92" w14:textId="1CECD12C" w:rsidR="00135988" w:rsidRPr="000E759B" w:rsidRDefault="00135988" w:rsidP="00135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right="6"/>
        <w:jc w:val="thaiDistribute"/>
        <w:rPr>
          <w:rFonts w:ascii="BrowalliaUPC" w:hAnsi="BrowalliaUPC" w:cs="BrowalliaUPC"/>
          <w:sz w:val="12"/>
          <w:szCs w:val="12"/>
        </w:rPr>
      </w:pPr>
    </w:p>
    <w:p w14:paraId="789D8062" w14:textId="6A957EB7" w:rsidR="00324E22" w:rsidRPr="000E759B" w:rsidRDefault="00324E22" w:rsidP="00324E22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48292A73" w14:textId="5F2A4D3D" w:rsidR="001E1C6D" w:rsidRPr="000E759B" w:rsidRDefault="001E1C6D" w:rsidP="001E1C6D">
      <w:pPr>
        <w:rPr>
          <w:rFonts w:ascii="BrowalliaUPC" w:hAnsi="BrowalliaUPC" w:cs="BrowalliaUPC"/>
        </w:rPr>
        <w:sectPr w:rsidR="001E1C6D" w:rsidRPr="000E759B" w:rsidSect="00F54EA6">
          <w:headerReference w:type="default" r:id="rId14"/>
          <w:footerReference w:type="default" r:id="rId15"/>
          <w:pgSz w:w="16834" w:h="11909" w:orient="landscape" w:code="9"/>
          <w:pgMar w:top="2430" w:right="1530" w:bottom="1019" w:left="1259" w:header="990" w:footer="497" w:gutter="0"/>
          <w:cols w:space="720"/>
          <w:docGrid w:linePitch="245"/>
        </w:sectPr>
      </w:pPr>
    </w:p>
    <w:p w14:paraId="7B1B20B4" w14:textId="405E4D65" w:rsidR="00F9187D" w:rsidRPr="000E759B" w:rsidRDefault="00F9187D" w:rsidP="00F9187D">
      <w:pPr>
        <w:pStyle w:val="CordiaNew"/>
        <w:tabs>
          <w:tab w:val="clear" w:pos="4153"/>
          <w:tab w:val="left" w:pos="426"/>
        </w:tabs>
        <w:ind w:left="450"/>
        <w:jc w:val="thaiDistribute"/>
        <w:rPr>
          <w:rStyle w:val="normaltextrun"/>
          <w:rFonts w:ascii="BrowalliaUPC" w:hAnsi="BrowalliaUPC" w:cs="BrowalliaUPC"/>
          <w:sz w:val="28"/>
          <w:szCs w:val="28"/>
        </w:rPr>
      </w:pPr>
      <w:r w:rsidRPr="000E759B">
        <w:rPr>
          <w:rStyle w:val="normaltextrun"/>
          <w:rFonts w:ascii="BrowalliaUPC" w:hAnsi="BrowalliaUPC" w:cs="BrowalliaUPC"/>
          <w:sz w:val="28"/>
          <w:szCs w:val="28"/>
          <w:cs/>
        </w:rPr>
        <w:t>ณ</w:t>
      </w:r>
      <w:r w:rsidRPr="000E759B">
        <w:rPr>
          <w:rStyle w:val="normaltextrun"/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Style w:val="normaltextrun"/>
          <w:rFonts w:ascii="BrowalliaUPC" w:hAnsi="BrowalliaUPC" w:cs="BrowalliaUPC"/>
          <w:sz w:val="28"/>
          <w:szCs w:val="28"/>
          <w:cs/>
        </w:rPr>
        <w:t>วันที่</w:t>
      </w:r>
      <w:r w:rsidRPr="000E759B">
        <w:rPr>
          <w:rStyle w:val="normaltextrun"/>
          <w:rFonts w:ascii="BrowalliaUPC" w:hAnsi="BrowalliaUPC" w:cs="BrowalliaUPC"/>
          <w:sz w:val="28"/>
          <w:szCs w:val="28"/>
        </w:rPr>
        <w:t xml:space="preserve"> 31 </w:t>
      </w:r>
      <w:r w:rsidRPr="000E759B">
        <w:rPr>
          <w:rStyle w:val="normaltextrun"/>
          <w:rFonts w:ascii="BrowalliaUPC" w:hAnsi="BrowalliaUPC" w:cs="BrowalliaUPC"/>
          <w:sz w:val="28"/>
          <w:szCs w:val="28"/>
          <w:cs/>
        </w:rPr>
        <w:t>ธันวาคม</w:t>
      </w:r>
      <w:r w:rsidRPr="000E759B">
        <w:rPr>
          <w:rStyle w:val="normaltextrun"/>
          <w:rFonts w:ascii="BrowalliaUPC" w:hAnsi="BrowalliaUPC" w:cs="BrowalliaUPC"/>
          <w:sz w:val="28"/>
          <w:szCs w:val="28"/>
        </w:rPr>
        <w:t xml:space="preserve"> 256</w:t>
      </w:r>
      <w:r w:rsidR="0006207D" w:rsidRPr="000E759B">
        <w:rPr>
          <w:rStyle w:val="normaltextrun"/>
          <w:rFonts w:ascii="BrowalliaUPC" w:hAnsi="BrowalliaUPC" w:cs="BrowalliaUPC"/>
          <w:sz w:val="28"/>
          <w:szCs w:val="28"/>
        </w:rPr>
        <w:t>7</w:t>
      </w:r>
      <w:r w:rsidRPr="000E759B">
        <w:rPr>
          <w:rStyle w:val="normaltextrun"/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Style w:val="normaltextrun"/>
          <w:rFonts w:ascii="BrowalliaUPC" w:hAnsi="BrowalliaUPC" w:cs="BrowalliaUPC"/>
          <w:sz w:val="28"/>
          <w:szCs w:val="28"/>
          <w:cs/>
        </w:rPr>
        <w:t xml:space="preserve">กลุ่มบริษัทและบริษัทมีอุปกรณ์ส่วนหนึ่งที่คิดค่าเสื่อมราคาเต็มมูลค่าและยังใช้งานอยู่ </w:t>
      </w:r>
      <w:r w:rsidR="0006207D" w:rsidRPr="000E759B">
        <w:rPr>
          <w:rStyle w:val="normaltextrun"/>
          <w:rFonts w:ascii="BrowalliaUPC" w:hAnsi="BrowalliaUPC" w:cs="BrowalliaUPC"/>
          <w:sz w:val="28"/>
          <w:szCs w:val="28"/>
        </w:rPr>
        <w:br/>
      </w:r>
      <w:r w:rsidRPr="000E759B">
        <w:rPr>
          <w:rStyle w:val="normaltextrun"/>
          <w:rFonts w:ascii="BrowalliaUPC" w:hAnsi="BrowalliaUPC" w:cs="BrowalliaUPC"/>
          <w:sz w:val="28"/>
          <w:szCs w:val="28"/>
          <w:cs/>
        </w:rPr>
        <w:t>โดยมีราคาทุนประมาณ</w:t>
      </w:r>
      <w:r w:rsidRPr="000E759B">
        <w:rPr>
          <w:rStyle w:val="normaltextrun"/>
          <w:rFonts w:ascii="BrowalliaUPC" w:hAnsi="BrowalliaUPC" w:cs="BrowalliaUPC"/>
          <w:sz w:val="28"/>
          <w:szCs w:val="28"/>
        </w:rPr>
        <w:t xml:space="preserve"> </w:t>
      </w:r>
      <w:r w:rsidR="00246808" w:rsidRPr="000E759B">
        <w:rPr>
          <w:rStyle w:val="normaltextrun"/>
          <w:rFonts w:ascii="BrowalliaUPC" w:hAnsi="BrowalliaUPC" w:cs="BrowalliaUPC"/>
          <w:sz w:val="28"/>
          <w:szCs w:val="28"/>
        </w:rPr>
        <w:t>1</w:t>
      </w:r>
      <w:r w:rsidR="00B0252C" w:rsidRPr="000E759B">
        <w:rPr>
          <w:rStyle w:val="normaltextrun"/>
          <w:rFonts w:ascii="BrowalliaUPC" w:hAnsi="BrowalliaUPC" w:cs="BrowalliaUPC"/>
          <w:sz w:val="28"/>
          <w:szCs w:val="28"/>
        </w:rPr>
        <w:t>41.62</w:t>
      </w:r>
      <w:r w:rsidRPr="000E759B">
        <w:rPr>
          <w:rStyle w:val="normaltextrun"/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Style w:val="normaltextrun"/>
          <w:rFonts w:ascii="BrowalliaUPC" w:hAnsi="BrowalliaUPC" w:cs="BrowalliaUPC"/>
          <w:sz w:val="28"/>
          <w:szCs w:val="28"/>
          <w:cs/>
        </w:rPr>
        <w:t xml:space="preserve">ล้านบาท และ </w:t>
      </w:r>
      <w:r w:rsidR="00B0252C" w:rsidRPr="000E759B">
        <w:rPr>
          <w:rStyle w:val="normaltextrun"/>
          <w:rFonts w:ascii="BrowalliaUPC" w:hAnsi="BrowalliaUPC" w:cs="BrowalliaUPC"/>
          <w:sz w:val="28"/>
          <w:szCs w:val="28"/>
        </w:rPr>
        <w:t>136</w:t>
      </w:r>
      <w:r w:rsidR="00246808" w:rsidRPr="000E759B">
        <w:rPr>
          <w:rStyle w:val="normaltextrun"/>
          <w:rFonts w:ascii="BrowalliaUPC" w:hAnsi="BrowalliaUPC" w:cs="BrowalliaUPC"/>
          <w:sz w:val="28"/>
          <w:szCs w:val="28"/>
        </w:rPr>
        <w:t>.</w:t>
      </w:r>
      <w:r w:rsidR="00B0252C" w:rsidRPr="000E759B">
        <w:rPr>
          <w:rStyle w:val="normaltextrun"/>
          <w:rFonts w:ascii="BrowalliaUPC" w:hAnsi="BrowalliaUPC" w:cs="BrowalliaUPC"/>
          <w:sz w:val="28"/>
          <w:szCs w:val="28"/>
        </w:rPr>
        <w:t>67</w:t>
      </w:r>
      <w:r w:rsidRPr="000E759B">
        <w:rPr>
          <w:rStyle w:val="normaltextrun"/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Style w:val="normaltextrun"/>
          <w:rFonts w:ascii="BrowalliaUPC" w:hAnsi="BrowalliaUPC" w:cs="BrowalliaUPC"/>
          <w:sz w:val="28"/>
          <w:szCs w:val="28"/>
          <w:cs/>
        </w:rPr>
        <w:t xml:space="preserve">ล้านบาท </w:t>
      </w:r>
      <w:r w:rsidRPr="000E759B">
        <w:rPr>
          <w:rStyle w:val="normaltextrun"/>
          <w:rFonts w:ascii="BrowalliaUPC" w:hAnsi="BrowalliaUPC" w:cs="BrowalliaUPC"/>
          <w:sz w:val="28"/>
          <w:szCs w:val="28"/>
          <w:lang w:val="en-GB"/>
        </w:rPr>
        <w:t>(256</w:t>
      </w:r>
      <w:r w:rsidR="0006207D" w:rsidRPr="000E759B">
        <w:rPr>
          <w:rStyle w:val="normaltextrun"/>
          <w:rFonts w:ascii="BrowalliaUPC" w:hAnsi="BrowalliaUPC" w:cs="BrowalliaUPC"/>
          <w:sz w:val="28"/>
          <w:szCs w:val="28"/>
          <w:lang w:val="en-GB"/>
        </w:rPr>
        <w:t>6</w:t>
      </w:r>
      <w:r w:rsidRPr="000E759B">
        <w:rPr>
          <w:rStyle w:val="normaltextrun"/>
          <w:rFonts w:ascii="BrowalliaUPC" w:hAnsi="BrowalliaUPC" w:cs="BrowalliaUPC"/>
          <w:sz w:val="28"/>
          <w:szCs w:val="28"/>
          <w:lang w:val="en-GB"/>
        </w:rPr>
        <w:t xml:space="preserve"> : </w:t>
      </w:r>
      <w:r w:rsidR="0006207D" w:rsidRPr="000E759B">
        <w:rPr>
          <w:rStyle w:val="normaltextrun"/>
          <w:rFonts w:ascii="BrowalliaUPC" w:hAnsi="BrowalliaUPC" w:cs="BrowalliaUPC"/>
          <w:sz w:val="28"/>
          <w:szCs w:val="28"/>
        </w:rPr>
        <w:t>1</w:t>
      </w:r>
      <w:r w:rsidR="00B0252C" w:rsidRPr="000E759B">
        <w:rPr>
          <w:rStyle w:val="normaltextrun"/>
          <w:rFonts w:ascii="BrowalliaUPC" w:hAnsi="BrowalliaUPC" w:cs="BrowalliaUPC"/>
          <w:sz w:val="28"/>
          <w:szCs w:val="28"/>
        </w:rPr>
        <w:t>06</w:t>
      </w:r>
      <w:r w:rsidR="0006207D" w:rsidRPr="000E759B">
        <w:rPr>
          <w:rStyle w:val="normaltextrun"/>
          <w:rFonts w:ascii="BrowalliaUPC" w:hAnsi="BrowalliaUPC" w:cs="BrowalliaUPC"/>
          <w:sz w:val="28"/>
          <w:szCs w:val="28"/>
        </w:rPr>
        <w:t>.</w:t>
      </w:r>
      <w:r w:rsidR="00B0252C" w:rsidRPr="000E759B">
        <w:rPr>
          <w:rStyle w:val="normaltextrun"/>
          <w:rFonts w:ascii="BrowalliaUPC" w:hAnsi="BrowalliaUPC" w:cs="BrowalliaUPC"/>
          <w:sz w:val="28"/>
          <w:szCs w:val="28"/>
        </w:rPr>
        <w:t>08</w:t>
      </w:r>
      <w:r w:rsidR="0006207D" w:rsidRPr="000E759B">
        <w:rPr>
          <w:rStyle w:val="normaltextrun"/>
          <w:rFonts w:ascii="BrowalliaUPC" w:hAnsi="BrowalliaUPC" w:cs="BrowalliaUPC"/>
          <w:sz w:val="28"/>
          <w:szCs w:val="28"/>
        </w:rPr>
        <w:t xml:space="preserve"> </w:t>
      </w:r>
      <w:r w:rsidR="0006207D" w:rsidRPr="000E759B">
        <w:rPr>
          <w:rStyle w:val="normaltextrun"/>
          <w:rFonts w:ascii="BrowalliaUPC" w:hAnsi="BrowalliaUPC" w:cs="BrowalliaUPC"/>
          <w:sz w:val="28"/>
          <w:szCs w:val="28"/>
          <w:cs/>
        </w:rPr>
        <w:t xml:space="preserve">ล้านบาท และ </w:t>
      </w:r>
      <w:r w:rsidR="0006207D" w:rsidRPr="000E759B">
        <w:rPr>
          <w:rStyle w:val="normaltextrun"/>
          <w:rFonts w:ascii="BrowalliaUPC" w:hAnsi="BrowalliaUPC" w:cs="BrowalliaUPC"/>
          <w:sz w:val="28"/>
          <w:szCs w:val="28"/>
        </w:rPr>
        <w:t>101.61</w:t>
      </w:r>
      <w:r w:rsidRPr="000E759B">
        <w:rPr>
          <w:rStyle w:val="normaltextrun"/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Style w:val="normaltextrun"/>
          <w:rFonts w:ascii="BrowalliaUPC" w:hAnsi="BrowalliaUPC" w:cs="BrowalliaUPC"/>
          <w:sz w:val="28"/>
          <w:szCs w:val="28"/>
          <w:cs/>
        </w:rPr>
        <w:t>ล้านบาท ตามลำดับ</w:t>
      </w:r>
      <w:r w:rsidRPr="000E759B">
        <w:rPr>
          <w:rStyle w:val="normaltextrun"/>
          <w:rFonts w:ascii="BrowalliaUPC" w:hAnsi="BrowalliaUPC" w:cs="BrowalliaUPC"/>
          <w:sz w:val="28"/>
          <w:szCs w:val="28"/>
        </w:rPr>
        <w:t>)</w:t>
      </w:r>
    </w:p>
    <w:p w14:paraId="5AC29C70" w14:textId="77777777" w:rsidR="00F9187D" w:rsidRPr="000E759B" w:rsidRDefault="00F9187D" w:rsidP="00F9187D">
      <w:pPr>
        <w:pStyle w:val="CordiaNew"/>
        <w:tabs>
          <w:tab w:val="clear" w:pos="4153"/>
          <w:tab w:val="left" w:pos="426"/>
        </w:tabs>
        <w:ind w:left="450"/>
        <w:jc w:val="thaiDistribute"/>
        <w:rPr>
          <w:rStyle w:val="normaltextrun"/>
          <w:rFonts w:ascii="BrowalliaUPC" w:hAnsi="BrowalliaUPC" w:cs="BrowalliaUPC"/>
          <w:sz w:val="28"/>
          <w:szCs w:val="28"/>
        </w:rPr>
      </w:pPr>
    </w:p>
    <w:p w14:paraId="350AD1B0" w14:textId="25E5CA7B" w:rsidR="00F9187D" w:rsidRPr="000E759B" w:rsidRDefault="00F9187D" w:rsidP="00F9187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Style w:val="normaltextrun"/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0E759B">
        <w:rPr>
          <w:rStyle w:val="normaltextrun"/>
          <w:rFonts w:ascii="BrowalliaUPC" w:hAnsi="BrowalliaUPC" w:cs="BrowalliaUPC"/>
          <w:sz w:val="28"/>
          <w:szCs w:val="28"/>
        </w:rPr>
        <w:t xml:space="preserve">31 </w:t>
      </w:r>
      <w:r w:rsidRPr="000E759B">
        <w:rPr>
          <w:rStyle w:val="normaltextrun"/>
          <w:rFonts w:ascii="BrowalliaUPC" w:hAnsi="BrowalliaUPC" w:cs="BrowalliaUPC"/>
          <w:sz w:val="28"/>
          <w:szCs w:val="28"/>
          <w:cs/>
        </w:rPr>
        <w:t>ธันวาคม</w:t>
      </w:r>
      <w:r w:rsidRPr="000E759B">
        <w:rPr>
          <w:rStyle w:val="normaltextrun"/>
          <w:rFonts w:ascii="BrowalliaUPC" w:hAnsi="BrowalliaUPC" w:cs="BrowalliaUPC"/>
          <w:sz w:val="28"/>
          <w:szCs w:val="28"/>
        </w:rPr>
        <w:t xml:space="preserve"> 256</w:t>
      </w:r>
      <w:r w:rsidR="0006207D" w:rsidRPr="000E759B">
        <w:rPr>
          <w:rStyle w:val="normaltextrun"/>
          <w:rFonts w:ascii="BrowalliaUPC" w:hAnsi="BrowalliaUPC" w:cs="BrowalliaUPC"/>
          <w:sz w:val="28"/>
          <w:szCs w:val="28"/>
        </w:rPr>
        <w:t>7</w:t>
      </w:r>
      <w:r w:rsidRPr="000E759B">
        <w:rPr>
          <w:rStyle w:val="normaltextrun"/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Pr="000E759B">
        <w:rPr>
          <w:rFonts w:ascii="BrowalliaUPC" w:hAnsi="BrowalliaUPC" w:cs="BrowalliaUPC"/>
          <w:sz w:val="28"/>
          <w:szCs w:val="28"/>
        </w:rPr>
        <w:t>256</w:t>
      </w:r>
      <w:r w:rsidR="0006207D" w:rsidRPr="000E759B">
        <w:rPr>
          <w:rFonts w:ascii="BrowalliaUPC" w:hAnsi="BrowalliaUPC" w:cs="BrowalliaUPC"/>
          <w:sz w:val="28"/>
          <w:szCs w:val="28"/>
        </w:rPr>
        <w:t>6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ที่ดินและอาคารเป็นหลักประกันสำหรับเงินกู้ยืมระยะสั้นจากสถาบันการเงิน</w:t>
      </w:r>
      <w:r w:rsidR="0006207D" w:rsidRPr="000E759B">
        <w:rPr>
          <w:rFonts w:ascii="BrowalliaUPC" w:hAnsi="BrowalliaUPC" w:cs="BrowalliaUPC"/>
          <w:sz w:val="28"/>
          <w:szCs w:val="28"/>
        </w:rPr>
        <w:br/>
      </w:r>
      <w:r w:rsidRPr="000E759B">
        <w:rPr>
          <w:rFonts w:ascii="BrowalliaUPC" w:hAnsi="BrowalliaUPC" w:cs="BrowalliaUPC"/>
          <w:sz w:val="28"/>
          <w:szCs w:val="28"/>
          <w:cs/>
        </w:rPr>
        <w:t>แห่งหนึ่ง</w:t>
      </w:r>
      <w:r w:rsidRPr="000E759B">
        <w:rPr>
          <w:rFonts w:ascii="BrowalliaUPC" w:hAnsi="BrowalliaUPC" w:cs="BrowalliaUPC"/>
          <w:sz w:val="28"/>
          <w:szCs w:val="28"/>
          <w:lang w:val="en-GB"/>
        </w:rPr>
        <w:t xml:space="preserve"> (</w:t>
      </w: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 xml:space="preserve">หมายเหตุ </w:t>
      </w:r>
      <w:r w:rsidRPr="000E759B">
        <w:rPr>
          <w:rFonts w:ascii="BrowalliaUPC" w:hAnsi="BrowalliaUPC" w:cs="BrowalliaUPC"/>
          <w:sz w:val="28"/>
          <w:szCs w:val="28"/>
        </w:rPr>
        <w:t xml:space="preserve">16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Pr="000E759B">
        <w:rPr>
          <w:rFonts w:ascii="BrowalliaUPC" w:hAnsi="BrowalliaUPC" w:cs="BrowalliaUPC"/>
          <w:sz w:val="28"/>
          <w:szCs w:val="28"/>
        </w:rPr>
        <w:t>37.6)</w:t>
      </w:r>
    </w:p>
    <w:p w14:paraId="0F6E8C8A" w14:textId="77777777" w:rsidR="00F9187D" w:rsidRPr="000E759B" w:rsidRDefault="00F9187D" w:rsidP="00F9187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4CC6EE38" w14:textId="2853E1D1" w:rsidR="00AD2607" w:rsidRPr="000E759B" w:rsidRDefault="00120762" w:rsidP="00337EA1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0E759B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สัญญา</w:t>
      </w:r>
      <w:r w:rsidRPr="000E759B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เช่า</w:t>
      </w:r>
    </w:p>
    <w:p w14:paraId="297AB571" w14:textId="77777777" w:rsidR="00AD2607" w:rsidRPr="000E759B" w:rsidRDefault="00AD2607" w:rsidP="00706487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FBAB02D" w14:textId="1146E810" w:rsidR="00F74D7E" w:rsidRPr="000E759B" w:rsidRDefault="00F74D7E" w:rsidP="00E750B9">
      <w:pPr>
        <w:pStyle w:val="CordiaNew"/>
        <w:numPr>
          <w:ilvl w:val="1"/>
          <w:numId w:val="30"/>
        </w:numPr>
        <w:tabs>
          <w:tab w:val="clear" w:pos="4153"/>
          <w:tab w:val="left" w:pos="426"/>
        </w:tabs>
        <w:ind w:left="990" w:hanging="549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0E759B">
        <w:rPr>
          <w:rFonts w:ascii="BrowalliaUPC" w:hAnsi="BrowalliaUPC" w:cs="BrowalliaUPC"/>
          <w:color w:val="auto"/>
          <w:sz w:val="28"/>
          <w:szCs w:val="28"/>
          <w:cs/>
        </w:rPr>
        <w:t>สินทรัพย์สิทธิการใช้</w:t>
      </w:r>
    </w:p>
    <w:p w14:paraId="080570E3" w14:textId="77777777" w:rsidR="00F74D7E" w:rsidRPr="000E759B" w:rsidRDefault="00F74D7E" w:rsidP="00F74D7E">
      <w:pPr>
        <w:pStyle w:val="ListParagraph"/>
        <w:ind w:left="1188"/>
        <w:rPr>
          <w:rFonts w:ascii="BrowalliaUPC" w:eastAsia="Cordia New" w:hAnsi="BrowalliaUPC" w:cs="BrowalliaUPC"/>
          <w:b/>
          <w:bCs/>
          <w:sz w:val="20"/>
          <w:szCs w:val="20"/>
          <w:lang w:eastAsia="th-TH"/>
        </w:rPr>
      </w:pPr>
    </w:p>
    <w:tbl>
      <w:tblPr>
        <w:tblW w:w="8519" w:type="dxa"/>
        <w:tblInd w:w="837" w:type="dxa"/>
        <w:tblLayout w:type="fixed"/>
        <w:tblLook w:val="0000" w:firstRow="0" w:lastRow="0" w:firstColumn="0" w:lastColumn="0" w:noHBand="0" w:noVBand="0"/>
      </w:tblPr>
      <w:tblGrid>
        <w:gridCol w:w="2707"/>
        <w:gridCol w:w="1134"/>
        <w:gridCol w:w="319"/>
        <w:gridCol w:w="1453"/>
        <w:gridCol w:w="1453"/>
        <w:gridCol w:w="1453"/>
      </w:tblGrid>
      <w:tr w:rsidR="006C1D50" w:rsidRPr="000E759B" w14:paraId="4E88F57A" w14:textId="77777777" w:rsidTr="0006207D">
        <w:trPr>
          <w:cantSplit/>
          <w:trHeight w:val="261"/>
          <w:tblHeader/>
        </w:trPr>
        <w:tc>
          <w:tcPr>
            <w:tcW w:w="2707" w:type="dxa"/>
          </w:tcPr>
          <w:p w14:paraId="53C87354" w14:textId="77777777" w:rsidR="00A44C13" w:rsidRPr="000E759B" w:rsidRDefault="00A44C13" w:rsidP="000C5593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ab/>
            </w:r>
          </w:p>
        </w:tc>
        <w:tc>
          <w:tcPr>
            <w:tcW w:w="1134" w:type="dxa"/>
          </w:tcPr>
          <w:p w14:paraId="526CDFED" w14:textId="77777777" w:rsidR="00A44C13" w:rsidRPr="000E759B" w:rsidRDefault="00A44C13" w:rsidP="000C5593">
            <w:pPr>
              <w:pBdr>
                <w:bottom w:val="single" w:sz="4" w:space="1" w:color="FFFFFF"/>
              </w:pBd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4678" w:type="dxa"/>
            <w:gridSpan w:val="4"/>
          </w:tcPr>
          <w:p w14:paraId="4BFD4691" w14:textId="401DCDCC" w:rsidR="00A44C13" w:rsidRPr="000E759B" w:rsidRDefault="00A44C13" w:rsidP="000C5593">
            <w:pPr>
              <w:pBdr>
                <w:bottom w:val="single" w:sz="4" w:space="1" w:color="FFFFFF"/>
              </w:pBd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(หน่วย </w:t>
            </w: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: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พันบาท)</w:t>
            </w:r>
          </w:p>
        </w:tc>
      </w:tr>
      <w:tr w:rsidR="006C1D50" w:rsidRPr="000E759B" w14:paraId="6DBEE4F8" w14:textId="77777777" w:rsidTr="0006207D">
        <w:trPr>
          <w:cantSplit/>
          <w:tblHeader/>
        </w:trPr>
        <w:tc>
          <w:tcPr>
            <w:tcW w:w="2707" w:type="dxa"/>
          </w:tcPr>
          <w:p w14:paraId="773E2A20" w14:textId="77777777" w:rsidR="0058789A" w:rsidRPr="000E759B" w:rsidRDefault="0058789A" w:rsidP="000C5593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5812" w:type="dxa"/>
            <w:gridSpan w:val="5"/>
          </w:tcPr>
          <w:p w14:paraId="26E3018A" w14:textId="72B9068B" w:rsidR="0058789A" w:rsidRPr="000E759B" w:rsidRDefault="0058789A" w:rsidP="000C5593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  <w:r w:rsidR="00A00604" w:rsidRPr="000E759B">
              <w:rPr>
                <w:rFonts w:ascii="BrowalliaUPC" w:hAnsi="BrowalliaUPC" w:cs="BrowalliaUPC"/>
                <w:sz w:val="24"/>
                <w:szCs w:val="24"/>
                <w:cs/>
              </w:rPr>
              <w:t>และงบการเงิน</w:t>
            </w:r>
            <w:r w:rsidR="006E63D2"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เฉพาะบริษัท</w:t>
            </w:r>
          </w:p>
        </w:tc>
      </w:tr>
      <w:tr w:rsidR="00C94933" w:rsidRPr="000E759B" w14:paraId="18020BBC" w14:textId="77777777" w:rsidTr="0006207D">
        <w:trPr>
          <w:cantSplit/>
          <w:trHeight w:val="342"/>
          <w:tblHeader/>
        </w:trPr>
        <w:tc>
          <w:tcPr>
            <w:tcW w:w="2707" w:type="dxa"/>
          </w:tcPr>
          <w:p w14:paraId="6C207A4D" w14:textId="77777777" w:rsidR="00C94933" w:rsidRPr="000E759B" w:rsidRDefault="00C94933" w:rsidP="007C6047">
            <w:pPr>
              <w:spacing w:line="240" w:lineRule="auto"/>
              <w:ind w:right="-36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53" w:type="dxa"/>
            <w:gridSpan w:val="2"/>
          </w:tcPr>
          <w:p w14:paraId="4ADEBBCC" w14:textId="2916A83B" w:rsidR="00C94933" w:rsidRPr="000E759B" w:rsidRDefault="00C94933" w:rsidP="007C604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ที่ดิน</w:t>
            </w:r>
          </w:p>
        </w:tc>
        <w:tc>
          <w:tcPr>
            <w:tcW w:w="1453" w:type="dxa"/>
          </w:tcPr>
          <w:p w14:paraId="00CD5020" w14:textId="7B562F09" w:rsidR="00C94933" w:rsidRPr="000E759B" w:rsidRDefault="00C94933" w:rsidP="007C604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อาคาร</w:t>
            </w:r>
          </w:p>
        </w:tc>
        <w:tc>
          <w:tcPr>
            <w:tcW w:w="1453" w:type="dxa"/>
          </w:tcPr>
          <w:p w14:paraId="3500CAF1" w14:textId="52A463FC" w:rsidR="00C94933" w:rsidRPr="000E759B" w:rsidRDefault="00C94933" w:rsidP="007C604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453" w:type="dxa"/>
          </w:tcPr>
          <w:p w14:paraId="2961623A" w14:textId="16E986BA" w:rsidR="00C94933" w:rsidRPr="000E759B" w:rsidRDefault="00C94933" w:rsidP="007C604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C94933" w:rsidRPr="000E759B" w14:paraId="63996C38" w14:textId="77777777" w:rsidTr="0006207D">
        <w:trPr>
          <w:cantSplit/>
          <w:trHeight w:val="333"/>
          <w:tblHeader/>
        </w:trPr>
        <w:tc>
          <w:tcPr>
            <w:tcW w:w="2707" w:type="dxa"/>
          </w:tcPr>
          <w:p w14:paraId="2188FBC6" w14:textId="77777777" w:rsidR="00C94933" w:rsidRPr="000E759B" w:rsidRDefault="00C94933" w:rsidP="00A81539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53" w:type="dxa"/>
            <w:gridSpan w:val="2"/>
          </w:tcPr>
          <w:p w14:paraId="6C4C9CC7" w14:textId="77777777" w:rsidR="00C94933" w:rsidRPr="000E759B" w:rsidRDefault="00C94933" w:rsidP="00A81539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53" w:type="dxa"/>
          </w:tcPr>
          <w:p w14:paraId="2F6E822A" w14:textId="47AA535B" w:rsidR="00C94933" w:rsidRPr="000E759B" w:rsidRDefault="00C94933" w:rsidP="00A81539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53" w:type="dxa"/>
          </w:tcPr>
          <w:p w14:paraId="1F2F918E" w14:textId="14EEFD0C" w:rsidR="00C94933" w:rsidRPr="000E759B" w:rsidRDefault="00C94933" w:rsidP="00A81539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53" w:type="dxa"/>
          </w:tcPr>
          <w:p w14:paraId="4D7383F0" w14:textId="77777777" w:rsidR="00C94933" w:rsidRPr="000E759B" w:rsidRDefault="00C94933" w:rsidP="00A81539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C94933" w:rsidRPr="000E759B" w14:paraId="0CE70A53" w14:textId="77777777" w:rsidTr="0006207D">
        <w:trPr>
          <w:cantSplit/>
        </w:trPr>
        <w:tc>
          <w:tcPr>
            <w:tcW w:w="2707" w:type="dxa"/>
            <w:vAlign w:val="bottom"/>
          </w:tcPr>
          <w:p w14:paraId="0FD99EFA" w14:textId="77777777" w:rsidR="00C94933" w:rsidRPr="000E759B" w:rsidRDefault="00C94933" w:rsidP="00905FB4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53" w:type="dxa"/>
            <w:gridSpan w:val="2"/>
          </w:tcPr>
          <w:p w14:paraId="592E254E" w14:textId="77777777" w:rsidR="00C94933" w:rsidRPr="000E759B" w:rsidRDefault="00C94933" w:rsidP="00834842">
            <w:pPr>
              <w:spacing w:line="240" w:lineRule="auto"/>
              <w:ind w:left="-12" w:right="-12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53" w:type="dxa"/>
          </w:tcPr>
          <w:p w14:paraId="1BC25A22" w14:textId="78FB3BB2" w:rsidR="00C94933" w:rsidRPr="000E759B" w:rsidRDefault="00C94933" w:rsidP="00834842">
            <w:pPr>
              <w:spacing w:line="240" w:lineRule="auto"/>
              <w:ind w:left="-12" w:right="-12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53" w:type="dxa"/>
          </w:tcPr>
          <w:p w14:paraId="2AB48F40" w14:textId="50605C50" w:rsidR="00C94933" w:rsidRPr="000E759B" w:rsidRDefault="00C94933" w:rsidP="00834842">
            <w:pPr>
              <w:spacing w:line="240" w:lineRule="auto"/>
              <w:ind w:left="-12" w:right="-12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53" w:type="dxa"/>
          </w:tcPr>
          <w:p w14:paraId="48FC2A14" w14:textId="77777777" w:rsidR="00C94933" w:rsidRPr="000E759B" w:rsidRDefault="00C94933" w:rsidP="00834842">
            <w:pPr>
              <w:spacing w:line="240" w:lineRule="auto"/>
              <w:ind w:left="-12" w:right="-12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1133A7" w:rsidRPr="000E759B" w14:paraId="3966B4D8" w14:textId="77777777" w:rsidTr="0006207D">
        <w:trPr>
          <w:cantSplit/>
        </w:trPr>
        <w:tc>
          <w:tcPr>
            <w:tcW w:w="2707" w:type="dxa"/>
            <w:vAlign w:val="bottom"/>
          </w:tcPr>
          <w:p w14:paraId="71BABF8D" w14:textId="3BDD0E7C" w:rsidR="001133A7" w:rsidRPr="000E759B" w:rsidRDefault="001133A7" w:rsidP="001133A7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มกราคม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>2566</w:t>
            </w:r>
          </w:p>
        </w:tc>
        <w:tc>
          <w:tcPr>
            <w:tcW w:w="1453" w:type="dxa"/>
            <w:gridSpan w:val="2"/>
            <w:vAlign w:val="bottom"/>
          </w:tcPr>
          <w:p w14:paraId="7D65B1A2" w14:textId="4018098C" w:rsidR="001133A7" w:rsidRPr="000E759B" w:rsidRDefault="001133A7" w:rsidP="001133A7">
            <w:pP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4,928</w:t>
            </w:r>
          </w:p>
        </w:tc>
        <w:tc>
          <w:tcPr>
            <w:tcW w:w="1453" w:type="dxa"/>
            <w:vAlign w:val="bottom"/>
          </w:tcPr>
          <w:p w14:paraId="71FCAAAC" w14:textId="42B30D9E" w:rsidR="001133A7" w:rsidRPr="000E759B" w:rsidRDefault="001133A7" w:rsidP="001133A7">
            <w:pP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39,147</w:t>
            </w:r>
          </w:p>
        </w:tc>
        <w:tc>
          <w:tcPr>
            <w:tcW w:w="1453" w:type="dxa"/>
            <w:vAlign w:val="bottom"/>
          </w:tcPr>
          <w:p w14:paraId="24537CB6" w14:textId="22E154DF" w:rsidR="001133A7" w:rsidRPr="000E759B" w:rsidRDefault="001133A7" w:rsidP="001133A7">
            <w:pP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6,620</w:t>
            </w:r>
          </w:p>
        </w:tc>
        <w:tc>
          <w:tcPr>
            <w:tcW w:w="1453" w:type="dxa"/>
            <w:vAlign w:val="bottom"/>
          </w:tcPr>
          <w:p w14:paraId="142A64B8" w14:textId="41AFF421" w:rsidR="001133A7" w:rsidRPr="000E759B" w:rsidRDefault="001133A7" w:rsidP="001133A7">
            <w:pP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50,695</w:t>
            </w:r>
          </w:p>
        </w:tc>
      </w:tr>
      <w:tr w:rsidR="001133A7" w:rsidRPr="000E759B" w14:paraId="0A2C3ADB" w14:textId="77777777" w:rsidTr="0006207D">
        <w:trPr>
          <w:cantSplit/>
        </w:trPr>
        <w:tc>
          <w:tcPr>
            <w:tcW w:w="2707" w:type="dxa"/>
            <w:vAlign w:val="bottom"/>
          </w:tcPr>
          <w:p w14:paraId="0A73F5ED" w14:textId="5D07E751" w:rsidR="001133A7" w:rsidRPr="000E759B" w:rsidRDefault="001133A7" w:rsidP="001133A7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53" w:type="dxa"/>
            <w:gridSpan w:val="2"/>
            <w:vAlign w:val="bottom"/>
          </w:tcPr>
          <w:p w14:paraId="1DAE2FF6" w14:textId="19217FEF" w:rsidR="001133A7" w:rsidRPr="000E759B" w:rsidRDefault="001133A7" w:rsidP="001133A7">
            <w:pPr>
              <w:pBdr>
                <w:bottom w:val="single" w:sz="4" w:space="1" w:color="auto"/>
              </w:pBd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53" w:type="dxa"/>
            <w:vAlign w:val="bottom"/>
          </w:tcPr>
          <w:p w14:paraId="3E729FF2" w14:textId="690C27DD" w:rsidR="001133A7" w:rsidRPr="000E759B" w:rsidRDefault="001133A7" w:rsidP="001133A7">
            <w:pPr>
              <w:pBdr>
                <w:bottom w:val="single" w:sz="4" w:space="1" w:color="auto"/>
              </w:pBd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501</w:t>
            </w:r>
          </w:p>
        </w:tc>
        <w:tc>
          <w:tcPr>
            <w:tcW w:w="1453" w:type="dxa"/>
            <w:vAlign w:val="bottom"/>
          </w:tcPr>
          <w:p w14:paraId="4E6EEDDD" w14:textId="5C57385C" w:rsidR="001133A7" w:rsidRPr="000E759B" w:rsidRDefault="001133A7" w:rsidP="001133A7">
            <w:pPr>
              <w:pBdr>
                <w:bottom w:val="single" w:sz="4" w:space="1" w:color="auto"/>
              </w:pBd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53" w:type="dxa"/>
            <w:vAlign w:val="bottom"/>
          </w:tcPr>
          <w:p w14:paraId="1DF2E447" w14:textId="194C9706" w:rsidR="001133A7" w:rsidRPr="000E759B" w:rsidRDefault="001133A7" w:rsidP="001133A7">
            <w:pPr>
              <w:pBdr>
                <w:bottom w:val="single" w:sz="4" w:space="1" w:color="auto"/>
              </w:pBd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501</w:t>
            </w:r>
          </w:p>
        </w:tc>
      </w:tr>
      <w:tr w:rsidR="001133A7" w:rsidRPr="000E759B" w14:paraId="1360C224" w14:textId="77777777" w:rsidTr="0006207D">
        <w:trPr>
          <w:cantSplit/>
        </w:trPr>
        <w:tc>
          <w:tcPr>
            <w:tcW w:w="2707" w:type="dxa"/>
            <w:vAlign w:val="bottom"/>
          </w:tcPr>
          <w:p w14:paraId="15C9D1E8" w14:textId="4674C2E5" w:rsidR="001133A7" w:rsidRPr="000E759B" w:rsidRDefault="001133A7" w:rsidP="001133A7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>31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>2566</w:t>
            </w:r>
          </w:p>
        </w:tc>
        <w:tc>
          <w:tcPr>
            <w:tcW w:w="1453" w:type="dxa"/>
            <w:gridSpan w:val="2"/>
            <w:vAlign w:val="bottom"/>
          </w:tcPr>
          <w:p w14:paraId="7A865E16" w14:textId="0A0A6D6D" w:rsidR="001133A7" w:rsidRPr="000E759B" w:rsidRDefault="001133A7" w:rsidP="001133A7">
            <w:pP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4,928</w:t>
            </w:r>
          </w:p>
        </w:tc>
        <w:tc>
          <w:tcPr>
            <w:tcW w:w="1453" w:type="dxa"/>
            <w:vAlign w:val="bottom"/>
          </w:tcPr>
          <w:p w14:paraId="0FD463A9" w14:textId="2A0DD66C" w:rsidR="001133A7" w:rsidRPr="000E759B" w:rsidRDefault="001133A7" w:rsidP="001133A7">
            <w:pP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39,648</w:t>
            </w:r>
          </w:p>
        </w:tc>
        <w:tc>
          <w:tcPr>
            <w:tcW w:w="1453" w:type="dxa"/>
            <w:vAlign w:val="bottom"/>
          </w:tcPr>
          <w:p w14:paraId="62001300" w14:textId="28B901FE" w:rsidR="001133A7" w:rsidRPr="000E759B" w:rsidRDefault="001133A7" w:rsidP="001133A7">
            <w:pP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6,620</w:t>
            </w:r>
          </w:p>
        </w:tc>
        <w:tc>
          <w:tcPr>
            <w:tcW w:w="1453" w:type="dxa"/>
            <w:vAlign w:val="bottom"/>
          </w:tcPr>
          <w:p w14:paraId="04322922" w14:textId="554BA33F" w:rsidR="001133A7" w:rsidRPr="000E759B" w:rsidRDefault="001133A7" w:rsidP="001133A7">
            <w:pP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51,196</w:t>
            </w:r>
          </w:p>
        </w:tc>
      </w:tr>
      <w:tr w:rsidR="001133A7" w:rsidRPr="000E759B" w14:paraId="2513FF5B" w14:textId="77777777" w:rsidTr="0006207D">
        <w:trPr>
          <w:cantSplit/>
        </w:trPr>
        <w:tc>
          <w:tcPr>
            <w:tcW w:w="2707" w:type="dxa"/>
            <w:vAlign w:val="bottom"/>
          </w:tcPr>
          <w:p w14:paraId="423297A3" w14:textId="2910FE0B" w:rsidR="001133A7" w:rsidRPr="000E759B" w:rsidRDefault="001133A7" w:rsidP="001133A7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53" w:type="dxa"/>
            <w:gridSpan w:val="2"/>
            <w:vAlign w:val="bottom"/>
          </w:tcPr>
          <w:p w14:paraId="29F020DB" w14:textId="51C28A91" w:rsidR="001133A7" w:rsidRPr="000E759B" w:rsidRDefault="001133A7" w:rsidP="001133A7">
            <w:pPr>
              <w:pBdr>
                <w:bottom w:val="single" w:sz="4" w:space="1" w:color="auto"/>
              </w:pBd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53" w:type="dxa"/>
            <w:vAlign w:val="bottom"/>
          </w:tcPr>
          <w:p w14:paraId="7C2946D3" w14:textId="2F4ABEFC" w:rsidR="001133A7" w:rsidRPr="000E759B" w:rsidRDefault="001133A7" w:rsidP="001133A7">
            <w:pPr>
              <w:pBdr>
                <w:bottom w:val="single" w:sz="4" w:space="1" w:color="auto"/>
              </w:pBd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1,099</w:t>
            </w:r>
          </w:p>
        </w:tc>
        <w:tc>
          <w:tcPr>
            <w:tcW w:w="1453" w:type="dxa"/>
            <w:vAlign w:val="bottom"/>
          </w:tcPr>
          <w:p w14:paraId="568F019D" w14:textId="618D8902" w:rsidR="001133A7" w:rsidRPr="000E759B" w:rsidRDefault="001133A7" w:rsidP="001133A7">
            <w:pPr>
              <w:pBdr>
                <w:bottom w:val="single" w:sz="4" w:space="1" w:color="auto"/>
              </w:pBd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53" w:type="dxa"/>
            <w:vAlign w:val="bottom"/>
          </w:tcPr>
          <w:p w14:paraId="29C92819" w14:textId="0DCE0C2A" w:rsidR="001133A7" w:rsidRPr="000E759B" w:rsidRDefault="001133A7" w:rsidP="001133A7">
            <w:pPr>
              <w:pBdr>
                <w:bottom w:val="single" w:sz="4" w:space="1" w:color="auto"/>
              </w:pBd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1,099</w:t>
            </w:r>
          </w:p>
        </w:tc>
      </w:tr>
      <w:tr w:rsidR="001133A7" w:rsidRPr="000E759B" w14:paraId="53CF5033" w14:textId="77777777" w:rsidTr="0006207D">
        <w:trPr>
          <w:cantSplit/>
        </w:trPr>
        <w:tc>
          <w:tcPr>
            <w:tcW w:w="2707" w:type="dxa"/>
            <w:vAlign w:val="bottom"/>
          </w:tcPr>
          <w:p w14:paraId="484C56FA" w14:textId="3E50B764" w:rsidR="001133A7" w:rsidRPr="000E759B" w:rsidRDefault="001133A7" w:rsidP="001133A7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>31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>2567</w:t>
            </w:r>
          </w:p>
        </w:tc>
        <w:tc>
          <w:tcPr>
            <w:tcW w:w="1453" w:type="dxa"/>
            <w:gridSpan w:val="2"/>
            <w:vAlign w:val="bottom"/>
          </w:tcPr>
          <w:p w14:paraId="1FFE3ABA" w14:textId="34B55318" w:rsidR="001133A7" w:rsidRPr="000E759B" w:rsidRDefault="001133A7" w:rsidP="001133A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4,928</w:t>
            </w:r>
          </w:p>
        </w:tc>
        <w:tc>
          <w:tcPr>
            <w:tcW w:w="1453" w:type="dxa"/>
            <w:vAlign w:val="bottom"/>
          </w:tcPr>
          <w:p w14:paraId="0AADCB2D" w14:textId="2B417D29" w:rsidR="001133A7" w:rsidRPr="000E759B" w:rsidRDefault="001133A7" w:rsidP="001133A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40,747</w:t>
            </w:r>
          </w:p>
        </w:tc>
        <w:tc>
          <w:tcPr>
            <w:tcW w:w="1453" w:type="dxa"/>
            <w:vAlign w:val="bottom"/>
          </w:tcPr>
          <w:p w14:paraId="33B1A19E" w14:textId="0A6B65A4" w:rsidR="001133A7" w:rsidRPr="000E759B" w:rsidRDefault="001133A7" w:rsidP="001133A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6,620</w:t>
            </w:r>
          </w:p>
        </w:tc>
        <w:tc>
          <w:tcPr>
            <w:tcW w:w="1453" w:type="dxa"/>
            <w:vAlign w:val="bottom"/>
          </w:tcPr>
          <w:p w14:paraId="3B3DFAE7" w14:textId="5526EC97" w:rsidR="001133A7" w:rsidRPr="000E759B" w:rsidRDefault="001133A7" w:rsidP="001133A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52,295</w:t>
            </w:r>
          </w:p>
        </w:tc>
      </w:tr>
      <w:tr w:rsidR="001133A7" w:rsidRPr="000E759B" w14:paraId="64A42F8F" w14:textId="77777777" w:rsidTr="0006207D">
        <w:trPr>
          <w:cantSplit/>
        </w:trPr>
        <w:tc>
          <w:tcPr>
            <w:tcW w:w="2707" w:type="dxa"/>
            <w:vAlign w:val="bottom"/>
          </w:tcPr>
          <w:p w14:paraId="53449E07" w14:textId="77777777" w:rsidR="001133A7" w:rsidRPr="000E759B" w:rsidRDefault="001133A7" w:rsidP="001133A7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53" w:type="dxa"/>
            <w:gridSpan w:val="2"/>
            <w:vAlign w:val="bottom"/>
          </w:tcPr>
          <w:p w14:paraId="2976C659" w14:textId="77777777" w:rsidR="001133A7" w:rsidRPr="000E759B" w:rsidRDefault="001133A7" w:rsidP="001133A7">
            <w:pP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53" w:type="dxa"/>
            <w:vAlign w:val="bottom"/>
          </w:tcPr>
          <w:p w14:paraId="51D8F854" w14:textId="450D4758" w:rsidR="001133A7" w:rsidRPr="000E759B" w:rsidRDefault="001133A7" w:rsidP="001133A7">
            <w:pP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53" w:type="dxa"/>
            <w:vAlign w:val="bottom"/>
          </w:tcPr>
          <w:p w14:paraId="0A6F42CB" w14:textId="165EE737" w:rsidR="001133A7" w:rsidRPr="000E759B" w:rsidRDefault="001133A7" w:rsidP="001133A7">
            <w:pP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53" w:type="dxa"/>
            <w:vAlign w:val="bottom"/>
          </w:tcPr>
          <w:p w14:paraId="7684EDD0" w14:textId="77777777" w:rsidR="001133A7" w:rsidRPr="000E759B" w:rsidRDefault="001133A7" w:rsidP="001133A7">
            <w:pP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1133A7" w:rsidRPr="000E759B" w14:paraId="241B97F0" w14:textId="77777777" w:rsidTr="0006207D">
        <w:trPr>
          <w:cantSplit/>
        </w:trPr>
        <w:tc>
          <w:tcPr>
            <w:tcW w:w="2707" w:type="dxa"/>
            <w:vAlign w:val="bottom"/>
          </w:tcPr>
          <w:p w14:paraId="09C1697A" w14:textId="77777777" w:rsidR="001133A7" w:rsidRPr="000E759B" w:rsidRDefault="001133A7" w:rsidP="001133A7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453" w:type="dxa"/>
            <w:gridSpan w:val="2"/>
            <w:vAlign w:val="bottom"/>
          </w:tcPr>
          <w:p w14:paraId="3414F67B" w14:textId="77777777" w:rsidR="001133A7" w:rsidRPr="000E759B" w:rsidRDefault="001133A7" w:rsidP="001133A7">
            <w:pP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53" w:type="dxa"/>
            <w:vAlign w:val="bottom"/>
          </w:tcPr>
          <w:p w14:paraId="15EC527D" w14:textId="19D5A483" w:rsidR="001133A7" w:rsidRPr="000E759B" w:rsidRDefault="001133A7" w:rsidP="001133A7">
            <w:pP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53" w:type="dxa"/>
            <w:vAlign w:val="bottom"/>
          </w:tcPr>
          <w:p w14:paraId="5BF82FB5" w14:textId="56F87D50" w:rsidR="001133A7" w:rsidRPr="000E759B" w:rsidRDefault="001133A7" w:rsidP="001133A7">
            <w:pP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53" w:type="dxa"/>
            <w:vAlign w:val="bottom"/>
          </w:tcPr>
          <w:p w14:paraId="68CD3949" w14:textId="77777777" w:rsidR="001133A7" w:rsidRPr="000E759B" w:rsidRDefault="001133A7" w:rsidP="001133A7">
            <w:pP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1133A7" w:rsidRPr="000E759B" w14:paraId="28BFC93B" w14:textId="77777777" w:rsidTr="0006207D">
        <w:trPr>
          <w:cantSplit/>
        </w:trPr>
        <w:tc>
          <w:tcPr>
            <w:tcW w:w="2707" w:type="dxa"/>
            <w:vAlign w:val="bottom"/>
          </w:tcPr>
          <w:p w14:paraId="3BD23F74" w14:textId="18226757" w:rsidR="001133A7" w:rsidRPr="000E759B" w:rsidRDefault="001133A7" w:rsidP="001133A7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มกราคม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>2566</w:t>
            </w:r>
          </w:p>
        </w:tc>
        <w:tc>
          <w:tcPr>
            <w:tcW w:w="1453" w:type="dxa"/>
            <w:gridSpan w:val="2"/>
            <w:vAlign w:val="bottom"/>
          </w:tcPr>
          <w:p w14:paraId="744303B3" w14:textId="66EC5C98" w:rsidR="001133A7" w:rsidRPr="000E759B" w:rsidRDefault="001133A7" w:rsidP="001133A7">
            <w:pP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53" w:type="dxa"/>
            <w:vAlign w:val="bottom"/>
          </w:tcPr>
          <w:p w14:paraId="181B0ECD" w14:textId="3591BCAC" w:rsidR="001133A7" w:rsidRPr="000E759B" w:rsidRDefault="001133A7" w:rsidP="001133A7">
            <w:pP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17,618</w:t>
            </w:r>
          </w:p>
        </w:tc>
        <w:tc>
          <w:tcPr>
            <w:tcW w:w="1453" w:type="dxa"/>
            <w:vAlign w:val="bottom"/>
          </w:tcPr>
          <w:p w14:paraId="0BD91D09" w14:textId="1E0BC9FC" w:rsidR="001133A7" w:rsidRPr="000E759B" w:rsidRDefault="001133A7" w:rsidP="001133A7">
            <w:pP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2,482</w:t>
            </w:r>
          </w:p>
        </w:tc>
        <w:tc>
          <w:tcPr>
            <w:tcW w:w="1453" w:type="dxa"/>
            <w:vAlign w:val="bottom"/>
          </w:tcPr>
          <w:p w14:paraId="404B6DCB" w14:textId="3C313E29" w:rsidR="001133A7" w:rsidRPr="000E759B" w:rsidRDefault="001133A7" w:rsidP="001133A7">
            <w:pP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20,100</w:t>
            </w:r>
          </w:p>
        </w:tc>
      </w:tr>
      <w:tr w:rsidR="001133A7" w:rsidRPr="000E759B" w14:paraId="5926CBB0" w14:textId="77777777" w:rsidTr="0006207D">
        <w:trPr>
          <w:cantSplit/>
        </w:trPr>
        <w:tc>
          <w:tcPr>
            <w:tcW w:w="2707" w:type="dxa"/>
            <w:vAlign w:val="bottom"/>
          </w:tcPr>
          <w:p w14:paraId="7FD3AE77" w14:textId="42825850" w:rsidR="001133A7" w:rsidRPr="000E759B" w:rsidRDefault="001133A7" w:rsidP="001133A7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53" w:type="dxa"/>
            <w:gridSpan w:val="2"/>
            <w:vAlign w:val="bottom"/>
          </w:tcPr>
          <w:p w14:paraId="012DD7D8" w14:textId="23B420A4" w:rsidR="001133A7" w:rsidRPr="000E759B" w:rsidRDefault="001133A7" w:rsidP="001133A7">
            <w:pPr>
              <w:pBdr>
                <w:bottom w:val="single" w:sz="4" w:space="1" w:color="auto"/>
              </w:pBd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53" w:type="dxa"/>
            <w:vAlign w:val="bottom"/>
          </w:tcPr>
          <w:p w14:paraId="56BE24DA" w14:textId="679AAE71" w:rsidR="001133A7" w:rsidRPr="000E759B" w:rsidRDefault="001133A7" w:rsidP="001133A7">
            <w:pPr>
              <w:pBdr>
                <w:bottom w:val="single" w:sz="4" w:space="1" w:color="auto"/>
              </w:pBd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6,515</w:t>
            </w:r>
          </w:p>
        </w:tc>
        <w:tc>
          <w:tcPr>
            <w:tcW w:w="1453" w:type="dxa"/>
            <w:vAlign w:val="bottom"/>
          </w:tcPr>
          <w:p w14:paraId="57989F8E" w14:textId="3F81EC84" w:rsidR="001133A7" w:rsidRPr="000E759B" w:rsidRDefault="001133A7" w:rsidP="001133A7">
            <w:pPr>
              <w:pBdr>
                <w:bottom w:val="single" w:sz="4" w:space="1" w:color="auto"/>
              </w:pBd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827</w:t>
            </w:r>
          </w:p>
        </w:tc>
        <w:tc>
          <w:tcPr>
            <w:tcW w:w="1453" w:type="dxa"/>
            <w:vAlign w:val="bottom"/>
          </w:tcPr>
          <w:p w14:paraId="1BFD22A5" w14:textId="28979886" w:rsidR="001133A7" w:rsidRPr="000E759B" w:rsidRDefault="001133A7" w:rsidP="001133A7">
            <w:pPr>
              <w:pBdr>
                <w:bottom w:val="single" w:sz="4" w:space="1" w:color="auto"/>
              </w:pBd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7,342</w:t>
            </w:r>
          </w:p>
        </w:tc>
      </w:tr>
      <w:tr w:rsidR="001133A7" w:rsidRPr="000E759B" w14:paraId="34D6CC56" w14:textId="77777777" w:rsidTr="0006207D">
        <w:trPr>
          <w:cantSplit/>
        </w:trPr>
        <w:tc>
          <w:tcPr>
            <w:tcW w:w="2707" w:type="dxa"/>
            <w:vAlign w:val="bottom"/>
          </w:tcPr>
          <w:p w14:paraId="7AA96C81" w14:textId="7BAD0F72" w:rsidR="001133A7" w:rsidRPr="000E759B" w:rsidRDefault="001133A7" w:rsidP="001133A7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>31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>2566</w:t>
            </w:r>
          </w:p>
        </w:tc>
        <w:tc>
          <w:tcPr>
            <w:tcW w:w="1453" w:type="dxa"/>
            <w:gridSpan w:val="2"/>
            <w:vAlign w:val="bottom"/>
          </w:tcPr>
          <w:p w14:paraId="50B49530" w14:textId="0BD78BEC" w:rsidR="001133A7" w:rsidRPr="000E759B" w:rsidRDefault="001133A7" w:rsidP="001133A7">
            <w:pP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53" w:type="dxa"/>
            <w:vAlign w:val="bottom"/>
          </w:tcPr>
          <w:p w14:paraId="3ACC23E3" w14:textId="4278E771" w:rsidR="001133A7" w:rsidRPr="000E759B" w:rsidRDefault="001133A7" w:rsidP="001133A7">
            <w:pP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24,133</w:t>
            </w:r>
          </w:p>
        </w:tc>
        <w:tc>
          <w:tcPr>
            <w:tcW w:w="1453" w:type="dxa"/>
            <w:vAlign w:val="bottom"/>
          </w:tcPr>
          <w:p w14:paraId="44897FF3" w14:textId="2E1A78A3" w:rsidR="001133A7" w:rsidRPr="000E759B" w:rsidRDefault="001133A7" w:rsidP="001133A7">
            <w:pP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3,309</w:t>
            </w:r>
          </w:p>
        </w:tc>
        <w:tc>
          <w:tcPr>
            <w:tcW w:w="1453" w:type="dxa"/>
            <w:vAlign w:val="bottom"/>
          </w:tcPr>
          <w:p w14:paraId="5FE37A47" w14:textId="45503016" w:rsidR="001133A7" w:rsidRPr="000E759B" w:rsidRDefault="001133A7" w:rsidP="001133A7">
            <w:pP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27,442</w:t>
            </w:r>
          </w:p>
        </w:tc>
      </w:tr>
      <w:tr w:rsidR="001133A7" w:rsidRPr="000E759B" w14:paraId="448EB189" w14:textId="77777777" w:rsidTr="0006207D">
        <w:trPr>
          <w:cantSplit/>
        </w:trPr>
        <w:tc>
          <w:tcPr>
            <w:tcW w:w="2707" w:type="dxa"/>
            <w:vAlign w:val="bottom"/>
          </w:tcPr>
          <w:p w14:paraId="6097B705" w14:textId="0190B61D" w:rsidR="001133A7" w:rsidRPr="000E759B" w:rsidRDefault="001133A7" w:rsidP="001133A7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53" w:type="dxa"/>
            <w:gridSpan w:val="2"/>
            <w:vAlign w:val="bottom"/>
          </w:tcPr>
          <w:p w14:paraId="55E30914" w14:textId="305192D6" w:rsidR="001133A7" w:rsidRPr="000E759B" w:rsidRDefault="001133A7" w:rsidP="001133A7">
            <w:pPr>
              <w:pBdr>
                <w:bottom w:val="single" w:sz="4" w:space="1" w:color="auto"/>
              </w:pBd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53" w:type="dxa"/>
            <w:vAlign w:val="bottom"/>
          </w:tcPr>
          <w:p w14:paraId="57D77A90" w14:textId="447AE339" w:rsidR="001133A7" w:rsidRPr="000E759B" w:rsidRDefault="001133A7" w:rsidP="001133A7">
            <w:pPr>
              <w:pBdr>
                <w:bottom w:val="single" w:sz="4" w:space="1" w:color="auto"/>
              </w:pBd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6,395</w:t>
            </w:r>
          </w:p>
        </w:tc>
        <w:tc>
          <w:tcPr>
            <w:tcW w:w="1453" w:type="dxa"/>
            <w:vAlign w:val="bottom"/>
          </w:tcPr>
          <w:p w14:paraId="37552BCF" w14:textId="396BE67C" w:rsidR="001133A7" w:rsidRPr="000E759B" w:rsidRDefault="001133A7" w:rsidP="001133A7">
            <w:pPr>
              <w:pBdr>
                <w:bottom w:val="single" w:sz="4" w:space="1" w:color="auto"/>
              </w:pBd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827</w:t>
            </w:r>
          </w:p>
        </w:tc>
        <w:tc>
          <w:tcPr>
            <w:tcW w:w="1453" w:type="dxa"/>
            <w:vAlign w:val="bottom"/>
          </w:tcPr>
          <w:p w14:paraId="64379CFE" w14:textId="7B7608A5" w:rsidR="001133A7" w:rsidRPr="000E759B" w:rsidRDefault="001133A7" w:rsidP="001133A7">
            <w:pPr>
              <w:pBdr>
                <w:bottom w:val="single" w:sz="4" w:space="1" w:color="auto"/>
              </w:pBd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7,222</w:t>
            </w:r>
          </w:p>
        </w:tc>
      </w:tr>
      <w:tr w:rsidR="001133A7" w:rsidRPr="000E759B" w14:paraId="3444AA15" w14:textId="77777777" w:rsidTr="0006207D">
        <w:trPr>
          <w:cantSplit/>
        </w:trPr>
        <w:tc>
          <w:tcPr>
            <w:tcW w:w="2707" w:type="dxa"/>
            <w:vAlign w:val="bottom"/>
          </w:tcPr>
          <w:p w14:paraId="29F649D1" w14:textId="7D88571B" w:rsidR="001133A7" w:rsidRPr="000E759B" w:rsidRDefault="001133A7" w:rsidP="001133A7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>31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>2567</w:t>
            </w:r>
          </w:p>
        </w:tc>
        <w:tc>
          <w:tcPr>
            <w:tcW w:w="1453" w:type="dxa"/>
            <w:gridSpan w:val="2"/>
            <w:vAlign w:val="bottom"/>
          </w:tcPr>
          <w:p w14:paraId="581C0368" w14:textId="7A36ADD4" w:rsidR="001133A7" w:rsidRPr="000E759B" w:rsidRDefault="001133A7" w:rsidP="001133A7">
            <w:pPr>
              <w:pBdr>
                <w:bottom w:val="single" w:sz="4" w:space="1" w:color="auto"/>
              </w:pBd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53" w:type="dxa"/>
            <w:vAlign w:val="bottom"/>
          </w:tcPr>
          <w:p w14:paraId="6642ABB1" w14:textId="1EB7A304" w:rsidR="001133A7" w:rsidRPr="000E759B" w:rsidRDefault="001133A7" w:rsidP="001133A7">
            <w:pPr>
              <w:pBdr>
                <w:bottom w:val="single" w:sz="4" w:space="1" w:color="auto"/>
              </w:pBd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30,528</w:t>
            </w:r>
          </w:p>
        </w:tc>
        <w:tc>
          <w:tcPr>
            <w:tcW w:w="1453" w:type="dxa"/>
            <w:vAlign w:val="bottom"/>
          </w:tcPr>
          <w:p w14:paraId="687A9723" w14:textId="05F593D1" w:rsidR="001133A7" w:rsidRPr="000E759B" w:rsidRDefault="001133A7" w:rsidP="001133A7">
            <w:pPr>
              <w:pBdr>
                <w:bottom w:val="single" w:sz="4" w:space="1" w:color="auto"/>
              </w:pBd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4,136</w:t>
            </w:r>
          </w:p>
        </w:tc>
        <w:tc>
          <w:tcPr>
            <w:tcW w:w="1453" w:type="dxa"/>
            <w:vAlign w:val="bottom"/>
          </w:tcPr>
          <w:p w14:paraId="56D49428" w14:textId="393477B7" w:rsidR="001133A7" w:rsidRPr="000E759B" w:rsidRDefault="001133A7" w:rsidP="001133A7">
            <w:pPr>
              <w:pBdr>
                <w:bottom w:val="single" w:sz="4" w:space="1" w:color="auto"/>
              </w:pBd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34,664</w:t>
            </w:r>
          </w:p>
        </w:tc>
      </w:tr>
      <w:tr w:rsidR="001133A7" w:rsidRPr="000E759B" w14:paraId="4C6250D5" w14:textId="77777777" w:rsidTr="0006207D">
        <w:trPr>
          <w:cantSplit/>
        </w:trPr>
        <w:tc>
          <w:tcPr>
            <w:tcW w:w="2707" w:type="dxa"/>
            <w:vAlign w:val="bottom"/>
          </w:tcPr>
          <w:p w14:paraId="493DC284" w14:textId="77777777" w:rsidR="001133A7" w:rsidRPr="000E759B" w:rsidRDefault="001133A7" w:rsidP="001133A7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53" w:type="dxa"/>
            <w:gridSpan w:val="2"/>
          </w:tcPr>
          <w:p w14:paraId="09BB32BD" w14:textId="77777777" w:rsidR="001133A7" w:rsidRPr="000E759B" w:rsidRDefault="001133A7" w:rsidP="001133A7">
            <w:pP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53" w:type="dxa"/>
          </w:tcPr>
          <w:p w14:paraId="02E0FA63" w14:textId="5C8587E5" w:rsidR="001133A7" w:rsidRPr="000E759B" w:rsidRDefault="001133A7" w:rsidP="001133A7">
            <w:pP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53" w:type="dxa"/>
            <w:vAlign w:val="bottom"/>
          </w:tcPr>
          <w:p w14:paraId="615C2874" w14:textId="5CFA216B" w:rsidR="001133A7" w:rsidRPr="000E759B" w:rsidRDefault="001133A7" w:rsidP="001133A7">
            <w:pP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53" w:type="dxa"/>
            <w:vAlign w:val="bottom"/>
          </w:tcPr>
          <w:p w14:paraId="479C25C8" w14:textId="77777777" w:rsidR="001133A7" w:rsidRPr="000E759B" w:rsidRDefault="001133A7" w:rsidP="001133A7">
            <w:pP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1133A7" w:rsidRPr="000E759B" w14:paraId="2298A4F8" w14:textId="77777777" w:rsidTr="0006207D">
        <w:trPr>
          <w:cantSplit/>
        </w:trPr>
        <w:tc>
          <w:tcPr>
            <w:tcW w:w="2707" w:type="dxa"/>
            <w:vAlign w:val="bottom"/>
          </w:tcPr>
          <w:p w14:paraId="72C3D9C9" w14:textId="77777777" w:rsidR="001133A7" w:rsidRPr="000E759B" w:rsidRDefault="001133A7" w:rsidP="001133A7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453" w:type="dxa"/>
            <w:gridSpan w:val="2"/>
          </w:tcPr>
          <w:p w14:paraId="46467EDD" w14:textId="77777777" w:rsidR="001133A7" w:rsidRPr="000E759B" w:rsidRDefault="001133A7" w:rsidP="001133A7">
            <w:pPr>
              <w:tabs>
                <w:tab w:val="decimal" w:pos="792"/>
              </w:tabs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53" w:type="dxa"/>
          </w:tcPr>
          <w:p w14:paraId="10CAC802" w14:textId="2085C0E9" w:rsidR="001133A7" w:rsidRPr="000E759B" w:rsidRDefault="001133A7" w:rsidP="001133A7">
            <w:pPr>
              <w:tabs>
                <w:tab w:val="decimal" w:pos="792"/>
              </w:tabs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53" w:type="dxa"/>
            <w:shd w:val="clear" w:color="auto" w:fill="auto"/>
          </w:tcPr>
          <w:p w14:paraId="5E86EF20" w14:textId="14796956" w:rsidR="001133A7" w:rsidRPr="000E759B" w:rsidRDefault="001133A7" w:rsidP="001133A7">
            <w:pPr>
              <w:tabs>
                <w:tab w:val="decimal" w:pos="792"/>
              </w:tabs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53" w:type="dxa"/>
            <w:shd w:val="clear" w:color="auto" w:fill="auto"/>
          </w:tcPr>
          <w:p w14:paraId="38EE21EF" w14:textId="77777777" w:rsidR="001133A7" w:rsidRPr="000E759B" w:rsidRDefault="001133A7" w:rsidP="001133A7">
            <w:pPr>
              <w:tabs>
                <w:tab w:val="decimal" w:pos="792"/>
              </w:tabs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1133A7" w:rsidRPr="000E759B" w14:paraId="19CA27F9" w14:textId="77777777" w:rsidTr="0006207D">
        <w:trPr>
          <w:cantSplit/>
        </w:trPr>
        <w:tc>
          <w:tcPr>
            <w:tcW w:w="2707" w:type="dxa"/>
            <w:vAlign w:val="bottom"/>
          </w:tcPr>
          <w:p w14:paraId="2C94CDDA" w14:textId="3F2ADFE8" w:rsidR="001133A7" w:rsidRPr="000E759B" w:rsidRDefault="001133A7" w:rsidP="001133A7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>31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>2566</w:t>
            </w:r>
          </w:p>
        </w:tc>
        <w:tc>
          <w:tcPr>
            <w:tcW w:w="1453" w:type="dxa"/>
            <w:gridSpan w:val="2"/>
            <w:vAlign w:val="bottom"/>
          </w:tcPr>
          <w:p w14:paraId="63AA00BB" w14:textId="63672A3C" w:rsidR="001133A7" w:rsidRPr="000E759B" w:rsidRDefault="001133A7" w:rsidP="001133A7">
            <w:pPr>
              <w:pBdr>
                <w:bottom w:val="single" w:sz="12" w:space="1" w:color="auto"/>
              </w:pBd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4,928</w:t>
            </w:r>
          </w:p>
        </w:tc>
        <w:tc>
          <w:tcPr>
            <w:tcW w:w="1453" w:type="dxa"/>
            <w:vAlign w:val="bottom"/>
          </w:tcPr>
          <w:p w14:paraId="0BEAEC4A" w14:textId="3CFD4882" w:rsidR="001133A7" w:rsidRPr="000E759B" w:rsidRDefault="001133A7" w:rsidP="001133A7">
            <w:pPr>
              <w:pBdr>
                <w:bottom w:val="single" w:sz="12" w:space="1" w:color="auto"/>
              </w:pBd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15,515</w:t>
            </w:r>
          </w:p>
        </w:tc>
        <w:tc>
          <w:tcPr>
            <w:tcW w:w="1453" w:type="dxa"/>
            <w:vAlign w:val="bottom"/>
          </w:tcPr>
          <w:p w14:paraId="4E778B01" w14:textId="58C5A5A0" w:rsidR="001133A7" w:rsidRPr="000E759B" w:rsidRDefault="001133A7" w:rsidP="001133A7">
            <w:pPr>
              <w:pBdr>
                <w:bottom w:val="single" w:sz="12" w:space="1" w:color="auto"/>
              </w:pBd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3,311</w:t>
            </w:r>
          </w:p>
        </w:tc>
        <w:tc>
          <w:tcPr>
            <w:tcW w:w="1453" w:type="dxa"/>
            <w:vAlign w:val="bottom"/>
          </w:tcPr>
          <w:p w14:paraId="6F909C54" w14:textId="2B1464AD" w:rsidR="001133A7" w:rsidRPr="000E759B" w:rsidRDefault="001133A7" w:rsidP="001133A7">
            <w:pPr>
              <w:pBdr>
                <w:bottom w:val="single" w:sz="12" w:space="1" w:color="auto"/>
              </w:pBd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23,754</w:t>
            </w:r>
          </w:p>
        </w:tc>
      </w:tr>
      <w:tr w:rsidR="001133A7" w:rsidRPr="000E759B" w14:paraId="70FA9CD4" w14:textId="77777777" w:rsidTr="0006207D">
        <w:trPr>
          <w:cantSplit/>
        </w:trPr>
        <w:tc>
          <w:tcPr>
            <w:tcW w:w="2707" w:type="dxa"/>
            <w:vAlign w:val="bottom"/>
          </w:tcPr>
          <w:p w14:paraId="54FD7B16" w14:textId="2B748713" w:rsidR="001133A7" w:rsidRPr="000E759B" w:rsidRDefault="001133A7" w:rsidP="001133A7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>31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>2567</w:t>
            </w:r>
          </w:p>
        </w:tc>
        <w:tc>
          <w:tcPr>
            <w:tcW w:w="1453" w:type="dxa"/>
            <w:gridSpan w:val="2"/>
            <w:vAlign w:val="bottom"/>
          </w:tcPr>
          <w:p w14:paraId="5B954342" w14:textId="486706C1" w:rsidR="001133A7" w:rsidRPr="000E759B" w:rsidRDefault="001133A7" w:rsidP="001133A7">
            <w:pPr>
              <w:pBdr>
                <w:bottom w:val="single" w:sz="12" w:space="1" w:color="auto"/>
              </w:pBd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4,928</w:t>
            </w:r>
          </w:p>
        </w:tc>
        <w:tc>
          <w:tcPr>
            <w:tcW w:w="1453" w:type="dxa"/>
            <w:vAlign w:val="bottom"/>
          </w:tcPr>
          <w:p w14:paraId="3968906F" w14:textId="337B0603" w:rsidR="001133A7" w:rsidRPr="000E759B" w:rsidRDefault="001133A7" w:rsidP="001133A7">
            <w:pPr>
              <w:pBdr>
                <w:bottom w:val="single" w:sz="12" w:space="1" w:color="auto"/>
              </w:pBd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10,219</w:t>
            </w:r>
          </w:p>
        </w:tc>
        <w:tc>
          <w:tcPr>
            <w:tcW w:w="1453" w:type="dxa"/>
            <w:vAlign w:val="bottom"/>
          </w:tcPr>
          <w:p w14:paraId="1B67CF4A" w14:textId="11A26A26" w:rsidR="001133A7" w:rsidRPr="000E759B" w:rsidRDefault="001133A7" w:rsidP="001133A7">
            <w:pPr>
              <w:pBdr>
                <w:bottom w:val="single" w:sz="12" w:space="1" w:color="auto"/>
              </w:pBd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2,484</w:t>
            </w:r>
          </w:p>
        </w:tc>
        <w:tc>
          <w:tcPr>
            <w:tcW w:w="1453" w:type="dxa"/>
            <w:vAlign w:val="bottom"/>
          </w:tcPr>
          <w:p w14:paraId="160C4D35" w14:textId="1ECEEB1B" w:rsidR="001133A7" w:rsidRPr="000E759B" w:rsidRDefault="001133A7" w:rsidP="001133A7">
            <w:pPr>
              <w:pBdr>
                <w:bottom w:val="single" w:sz="12" w:space="1" w:color="auto"/>
              </w:pBd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17,631</w:t>
            </w:r>
          </w:p>
        </w:tc>
      </w:tr>
      <w:tr w:rsidR="001133A7" w:rsidRPr="000E759B" w14:paraId="2CA22CF7" w14:textId="77777777" w:rsidTr="0006207D">
        <w:trPr>
          <w:cantSplit/>
          <w:trHeight w:val="285"/>
        </w:trPr>
        <w:tc>
          <w:tcPr>
            <w:tcW w:w="2707" w:type="dxa"/>
            <w:vAlign w:val="bottom"/>
          </w:tcPr>
          <w:p w14:paraId="22290E29" w14:textId="4D03EE3E" w:rsidR="001133A7" w:rsidRPr="000E759B" w:rsidRDefault="001133A7" w:rsidP="001133A7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53" w:type="dxa"/>
            <w:gridSpan w:val="2"/>
          </w:tcPr>
          <w:p w14:paraId="12D55CB4" w14:textId="77777777" w:rsidR="001133A7" w:rsidRPr="000E759B" w:rsidRDefault="001133A7" w:rsidP="001133A7">
            <w:pPr>
              <w:tabs>
                <w:tab w:val="decimal" w:pos="792"/>
              </w:tabs>
              <w:spacing w:line="240" w:lineRule="auto"/>
              <w:ind w:left="-12" w:right="-12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453" w:type="dxa"/>
          </w:tcPr>
          <w:p w14:paraId="1C110C92" w14:textId="4C87DA7A" w:rsidR="001133A7" w:rsidRPr="000E759B" w:rsidRDefault="001133A7" w:rsidP="001133A7">
            <w:pPr>
              <w:tabs>
                <w:tab w:val="decimal" w:pos="792"/>
              </w:tabs>
              <w:spacing w:line="240" w:lineRule="auto"/>
              <w:ind w:left="-12" w:right="-12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453" w:type="dxa"/>
          </w:tcPr>
          <w:p w14:paraId="551BF010" w14:textId="77777777" w:rsidR="001133A7" w:rsidRPr="000E759B" w:rsidRDefault="001133A7" w:rsidP="001133A7">
            <w:pPr>
              <w:tabs>
                <w:tab w:val="decimal" w:pos="792"/>
              </w:tabs>
              <w:spacing w:line="240" w:lineRule="auto"/>
              <w:ind w:left="-12" w:right="-12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453" w:type="dxa"/>
          </w:tcPr>
          <w:p w14:paraId="3A2B5D2C" w14:textId="77777777" w:rsidR="001133A7" w:rsidRPr="000E759B" w:rsidRDefault="001133A7" w:rsidP="001133A7">
            <w:pP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1133A7" w:rsidRPr="000E759B" w14:paraId="786E1E65" w14:textId="77777777" w:rsidTr="0006207D">
        <w:trPr>
          <w:cantSplit/>
          <w:trHeight w:val="285"/>
        </w:trPr>
        <w:tc>
          <w:tcPr>
            <w:tcW w:w="2707" w:type="dxa"/>
            <w:vAlign w:val="bottom"/>
          </w:tcPr>
          <w:p w14:paraId="4DA4CC1A" w14:textId="6F5E93DA" w:rsidR="001133A7" w:rsidRPr="000E759B" w:rsidRDefault="001133A7" w:rsidP="001133A7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  <w:r w:rsidRPr="000E759B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 xml:space="preserve"> 2566</w:t>
            </w:r>
          </w:p>
        </w:tc>
        <w:tc>
          <w:tcPr>
            <w:tcW w:w="1453" w:type="dxa"/>
            <w:gridSpan w:val="2"/>
          </w:tcPr>
          <w:p w14:paraId="4636F2A9" w14:textId="77777777" w:rsidR="001133A7" w:rsidRPr="000E759B" w:rsidRDefault="001133A7" w:rsidP="001133A7">
            <w:pPr>
              <w:tabs>
                <w:tab w:val="decimal" w:pos="792"/>
              </w:tabs>
              <w:spacing w:line="240" w:lineRule="auto"/>
              <w:ind w:left="-12" w:right="-12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453" w:type="dxa"/>
          </w:tcPr>
          <w:p w14:paraId="450828D7" w14:textId="77777777" w:rsidR="001133A7" w:rsidRPr="000E759B" w:rsidRDefault="001133A7" w:rsidP="001133A7">
            <w:pPr>
              <w:tabs>
                <w:tab w:val="decimal" w:pos="792"/>
              </w:tabs>
              <w:spacing w:line="240" w:lineRule="auto"/>
              <w:ind w:left="-12" w:right="-12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453" w:type="dxa"/>
          </w:tcPr>
          <w:p w14:paraId="6513AC13" w14:textId="77777777" w:rsidR="001133A7" w:rsidRPr="000E759B" w:rsidRDefault="001133A7" w:rsidP="001133A7">
            <w:pPr>
              <w:tabs>
                <w:tab w:val="decimal" w:pos="792"/>
              </w:tabs>
              <w:spacing w:line="240" w:lineRule="auto"/>
              <w:ind w:left="-12" w:right="-12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453" w:type="dxa"/>
          </w:tcPr>
          <w:p w14:paraId="7EFE2F6B" w14:textId="77777777" w:rsidR="001133A7" w:rsidRPr="000E759B" w:rsidRDefault="001133A7" w:rsidP="001133A7">
            <w:pP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1133A7" w:rsidRPr="000E759B" w14:paraId="00705FE2" w14:textId="77777777" w:rsidTr="0006207D">
        <w:trPr>
          <w:cantSplit/>
          <w:trHeight w:val="285"/>
        </w:trPr>
        <w:tc>
          <w:tcPr>
            <w:tcW w:w="2707" w:type="dxa"/>
            <w:vAlign w:val="bottom"/>
          </w:tcPr>
          <w:p w14:paraId="431EC2A5" w14:textId="00601B17" w:rsidR="001133A7" w:rsidRPr="000E759B" w:rsidRDefault="001133A7" w:rsidP="001133A7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53" w:type="dxa"/>
            <w:gridSpan w:val="2"/>
          </w:tcPr>
          <w:p w14:paraId="0E1E0E02" w14:textId="77777777" w:rsidR="001133A7" w:rsidRPr="000E759B" w:rsidRDefault="001133A7" w:rsidP="001133A7">
            <w:pPr>
              <w:tabs>
                <w:tab w:val="decimal" w:pos="792"/>
              </w:tabs>
              <w:spacing w:line="240" w:lineRule="auto"/>
              <w:ind w:left="-12" w:right="-12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453" w:type="dxa"/>
          </w:tcPr>
          <w:p w14:paraId="320C22F1" w14:textId="77777777" w:rsidR="001133A7" w:rsidRPr="000E759B" w:rsidRDefault="001133A7" w:rsidP="001133A7">
            <w:pPr>
              <w:tabs>
                <w:tab w:val="decimal" w:pos="792"/>
              </w:tabs>
              <w:spacing w:line="240" w:lineRule="auto"/>
              <w:ind w:left="-12" w:right="-12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453" w:type="dxa"/>
          </w:tcPr>
          <w:p w14:paraId="16A54494" w14:textId="77777777" w:rsidR="001133A7" w:rsidRPr="000E759B" w:rsidRDefault="001133A7" w:rsidP="001133A7">
            <w:pPr>
              <w:tabs>
                <w:tab w:val="decimal" w:pos="792"/>
              </w:tabs>
              <w:spacing w:line="240" w:lineRule="auto"/>
              <w:ind w:left="-12" w:right="-12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453" w:type="dxa"/>
          </w:tcPr>
          <w:p w14:paraId="2F4B8D16" w14:textId="35C764D4" w:rsidR="001133A7" w:rsidRPr="000E759B" w:rsidRDefault="001133A7" w:rsidP="001133A7">
            <w:pPr>
              <w:pBdr>
                <w:bottom w:val="single" w:sz="12" w:space="1" w:color="auto"/>
              </w:pBd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7,342</w:t>
            </w:r>
          </w:p>
        </w:tc>
      </w:tr>
      <w:tr w:rsidR="001133A7" w:rsidRPr="000E759B" w14:paraId="49F4BDB0" w14:textId="77777777" w:rsidTr="0006207D">
        <w:trPr>
          <w:cantSplit/>
          <w:trHeight w:val="285"/>
        </w:trPr>
        <w:tc>
          <w:tcPr>
            <w:tcW w:w="2707" w:type="dxa"/>
            <w:vAlign w:val="bottom"/>
          </w:tcPr>
          <w:p w14:paraId="1E102EE5" w14:textId="77777777" w:rsidR="001133A7" w:rsidRPr="000E759B" w:rsidRDefault="001133A7" w:rsidP="001133A7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53" w:type="dxa"/>
            <w:gridSpan w:val="2"/>
          </w:tcPr>
          <w:p w14:paraId="6DE3C022" w14:textId="77777777" w:rsidR="001133A7" w:rsidRPr="000E759B" w:rsidRDefault="001133A7" w:rsidP="001133A7">
            <w:pPr>
              <w:tabs>
                <w:tab w:val="decimal" w:pos="792"/>
              </w:tabs>
              <w:spacing w:line="240" w:lineRule="auto"/>
              <w:ind w:left="-12" w:right="-12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453" w:type="dxa"/>
          </w:tcPr>
          <w:p w14:paraId="554EDA5A" w14:textId="77777777" w:rsidR="001133A7" w:rsidRPr="000E759B" w:rsidRDefault="001133A7" w:rsidP="001133A7">
            <w:pPr>
              <w:tabs>
                <w:tab w:val="decimal" w:pos="792"/>
              </w:tabs>
              <w:spacing w:line="240" w:lineRule="auto"/>
              <w:ind w:left="-12" w:right="-12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453" w:type="dxa"/>
          </w:tcPr>
          <w:p w14:paraId="4D1B8E3A" w14:textId="77777777" w:rsidR="001133A7" w:rsidRPr="000E759B" w:rsidRDefault="001133A7" w:rsidP="001133A7">
            <w:pPr>
              <w:tabs>
                <w:tab w:val="decimal" w:pos="792"/>
              </w:tabs>
              <w:spacing w:line="240" w:lineRule="auto"/>
              <w:ind w:left="-12" w:right="-12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453" w:type="dxa"/>
          </w:tcPr>
          <w:p w14:paraId="7C5E5521" w14:textId="77777777" w:rsidR="001133A7" w:rsidRPr="000E759B" w:rsidRDefault="001133A7" w:rsidP="001133A7">
            <w:pP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1133A7" w:rsidRPr="000E759B" w14:paraId="31BC7DDF" w14:textId="77777777" w:rsidTr="0006207D">
        <w:trPr>
          <w:cantSplit/>
          <w:trHeight w:val="285"/>
        </w:trPr>
        <w:tc>
          <w:tcPr>
            <w:tcW w:w="2707" w:type="dxa"/>
            <w:vAlign w:val="bottom"/>
          </w:tcPr>
          <w:p w14:paraId="0332D1E5" w14:textId="33537F6D" w:rsidR="001133A7" w:rsidRPr="000E759B" w:rsidRDefault="001133A7" w:rsidP="001133A7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  <w:r w:rsidRPr="000E759B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 xml:space="preserve"> 2567</w:t>
            </w:r>
          </w:p>
        </w:tc>
        <w:tc>
          <w:tcPr>
            <w:tcW w:w="1453" w:type="dxa"/>
            <w:gridSpan w:val="2"/>
          </w:tcPr>
          <w:p w14:paraId="4FAAFF27" w14:textId="77777777" w:rsidR="001133A7" w:rsidRPr="000E759B" w:rsidRDefault="001133A7" w:rsidP="001133A7">
            <w:pPr>
              <w:tabs>
                <w:tab w:val="decimal" w:pos="792"/>
              </w:tabs>
              <w:spacing w:line="240" w:lineRule="auto"/>
              <w:ind w:left="-12" w:right="-12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453" w:type="dxa"/>
          </w:tcPr>
          <w:p w14:paraId="6E0B6784" w14:textId="77777777" w:rsidR="001133A7" w:rsidRPr="000E759B" w:rsidRDefault="001133A7" w:rsidP="001133A7">
            <w:pPr>
              <w:tabs>
                <w:tab w:val="decimal" w:pos="792"/>
              </w:tabs>
              <w:spacing w:line="240" w:lineRule="auto"/>
              <w:ind w:left="-12" w:right="-12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453" w:type="dxa"/>
          </w:tcPr>
          <w:p w14:paraId="468F1675" w14:textId="77777777" w:rsidR="001133A7" w:rsidRPr="000E759B" w:rsidRDefault="001133A7" w:rsidP="001133A7">
            <w:pPr>
              <w:tabs>
                <w:tab w:val="decimal" w:pos="792"/>
              </w:tabs>
              <w:spacing w:line="240" w:lineRule="auto"/>
              <w:ind w:left="-12" w:right="-12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453" w:type="dxa"/>
          </w:tcPr>
          <w:p w14:paraId="6C87D327" w14:textId="77777777" w:rsidR="001133A7" w:rsidRPr="000E759B" w:rsidRDefault="001133A7" w:rsidP="001133A7">
            <w:pP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1133A7" w:rsidRPr="000E759B" w14:paraId="69C3D425" w14:textId="77777777" w:rsidTr="0006207D">
        <w:trPr>
          <w:cantSplit/>
          <w:trHeight w:val="285"/>
        </w:trPr>
        <w:tc>
          <w:tcPr>
            <w:tcW w:w="2707" w:type="dxa"/>
            <w:vAlign w:val="bottom"/>
          </w:tcPr>
          <w:p w14:paraId="55605C90" w14:textId="6A2383C5" w:rsidR="001133A7" w:rsidRPr="000E759B" w:rsidRDefault="001133A7" w:rsidP="001133A7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53" w:type="dxa"/>
            <w:gridSpan w:val="2"/>
          </w:tcPr>
          <w:p w14:paraId="3A9A6B3D" w14:textId="77777777" w:rsidR="001133A7" w:rsidRPr="000E759B" w:rsidRDefault="001133A7" w:rsidP="001133A7">
            <w:pPr>
              <w:tabs>
                <w:tab w:val="decimal" w:pos="792"/>
              </w:tabs>
              <w:spacing w:line="240" w:lineRule="auto"/>
              <w:ind w:left="-12" w:right="-12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453" w:type="dxa"/>
          </w:tcPr>
          <w:p w14:paraId="6CCBD14F" w14:textId="1FDE9F85" w:rsidR="001133A7" w:rsidRPr="000E759B" w:rsidRDefault="001133A7" w:rsidP="001133A7">
            <w:pPr>
              <w:tabs>
                <w:tab w:val="decimal" w:pos="792"/>
              </w:tabs>
              <w:spacing w:line="240" w:lineRule="auto"/>
              <w:ind w:left="-12" w:right="-12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453" w:type="dxa"/>
          </w:tcPr>
          <w:p w14:paraId="6229AB19" w14:textId="77777777" w:rsidR="001133A7" w:rsidRPr="000E759B" w:rsidRDefault="001133A7" w:rsidP="001133A7">
            <w:pPr>
              <w:tabs>
                <w:tab w:val="decimal" w:pos="792"/>
              </w:tabs>
              <w:spacing w:line="240" w:lineRule="auto"/>
              <w:ind w:left="-12" w:right="-12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453" w:type="dxa"/>
          </w:tcPr>
          <w:p w14:paraId="558EFE6F" w14:textId="3D73FA5A" w:rsidR="001133A7" w:rsidRPr="000E759B" w:rsidRDefault="001133A7" w:rsidP="001133A7">
            <w:pPr>
              <w:pBdr>
                <w:bottom w:val="single" w:sz="12" w:space="1" w:color="auto"/>
              </w:pBdr>
              <w:spacing w:line="240" w:lineRule="auto"/>
              <w:ind w:left="-12" w:right="-1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7,222</w:t>
            </w:r>
          </w:p>
        </w:tc>
      </w:tr>
    </w:tbl>
    <w:p w14:paraId="0F7B1B9F" w14:textId="77777777" w:rsidR="00480F48" w:rsidRPr="000E759B" w:rsidRDefault="00480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b/>
          <w:bCs/>
          <w:sz w:val="32"/>
          <w:szCs w:val="32"/>
          <w:lang w:eastAsia="th-TH"/>
        </w:rPr>
      </w:pPr>
      <w:r w:rsidRPr="000E759B">
        <w:rPr>
          <w:rFonts w:ascii="BrowalliaUPC" w:eastAsia="Cordia New" w:hAnsi="BrowalliaUPC" w:cs="BrowalliaUPC"/>
          <w:b/>
          <w:bCs/>
          <w:sz w:val="32"/>
          <w:szCs w:val="32"/>
          <w:lang w:eastAsia="th-TH"/>
        </w:rPr>
        <w:br w:type="page"/>
      </w:r>
    </w:p>
    <w:p w14:paraId="5DD63956" w14:textId="5522A6AE" w:rsidR="004D3A57" w:rsidRPr="000E759B" w:rsidRDefault="00F74D7E" w:rsidP="00E750B9">
      <w:pPr>
        <w:pStyle w:val="CordiaNew"/>
        <w:numPr>
          <w:ilvl w:val="1"/>
          <w:numId w:val="30"/>
        </w:numPr>
        <w:tabs>
          <w:tab w:val="clear" w:pos="4153"/>
          <w:tab w:val="left" w:pos="426"/>
        </w:tabs>
        <w:ind w:left="990" w:hanging="549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0E759B">
        <w:rPr>
          <w:rFonts w:ascii="BrowalliaUPC" w:hAnsi="BrowalliaUPC" w:cs="BrowalliaUPC"/>
          <w:color w:val="auto"/>
          <w:sz w:val="28"/>
          <w:szCs w:val="28"/>
          <w:cs/>
        </w:rPr>
        <w:t>หนี้สินตามสัญญาเช่า</w:t>
      </w:r>
    </w:p>
    <w:p w14:paraId="50B8F826" w14:textId="77777777" w:rsidR="004D3A57" w:rsidRPr="000E759B" w:rsidRDefault="004D3A57" w:rsidP="004D3A57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58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4494" w:type="pct"/>
        <w:tblInd w:w="92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8"/>
        <w:gridCol w:w="1646"/>
        <w:gridCol w:w="285"/>
        <w:gridCol w:w="1695"/>
      </w:tblGrid>
      <w:tr w:rsidR="00AA2E78" w:rsidRPr="000E759B" w14:paraId="6A55ED97" w14:textId="77777777" w:rsidTr="006B7C5E">
        <w:trPr>
          <w:cantSplit/>
        </w:trPr>
        <w:tc>
          <w:tcPr>
            <w:tcW w:w="2850" w:type="pct"/>
          </w:tcPr>
          <w:p w14:paraId="7CD98969" w14:textId="77777777" w:rsidR="003C7629" w:rsidRPr="000E759B" w:rsidRDefault="003C7629" w:rsidP="00AA2E78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bookmarkStart w:id="2" w:name="_Hlk157080190"/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2150" w:type="pct"/>
            <w:gridSpan w:val="3"/>
          </w:tcPr>
          <w:p w14:paraId="7202A3E1" w14:textId="77777777" w:rsidR="003C7629" w:rsidRPr="000E759B" w:rsidRDefault="003C7629" w:rsidP="000C5593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AA2E78" w:rsidRPr="000E759B" w14:paraId="72A4291D" w14:textId="77777777" w:rsidTr="006B7C5E">
        <w:trPr>
          <w:cantSplit/>
        </w:trPr>
        <w:tc>
          <w:tcPr>
            <w:tcW w:w="2850" w:type="pct"/>
          </w:tcPr>
          <w:p w14:paraId="7D88A79F" w14:textId="77777777" w:rsidR="003C7629" w:rsidRPr="000E759B" w:rsidRDefault="003C7629" w:rsidP="00AA2E78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150" w:type="pct"/>
            <w:gridSpan w:val="3"/>
            <w:tcBorders>
              <w:bottom w:val="single" w:sz="4" w:space="0" w:color="auto"/>
            </w:tcBorders>
          </w:tcPr>
          <w:p w14:paraId="7E3C8416" w14:textId="2304DA1F" w:rsidR="003C7629" w:rsidRPr="000E759B" w:rsidRDefault="00AA2E78" w:rsidP="000C5593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</w:t>
            </w:r>
            <w:r w:rsidR="00C05C97"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เงินรวมและ</w:t>
            </w:r>
            <w:r w:rsidR="00C05C97" w:rsidRPr="000E759B"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="003C7629"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เฉพาะบริษัท</w:t>
            </w:r>
          </w:p>
        </w:tc>
      </w:tr>
      <w:tr w:rsidR="00AA2E78" w:rsidRPr="000E759B" w14:paraId="770FED62" w14:textId="77777777" w:rsidTr="00CF3DC4">
        <w:trPr>
          <w:cantSplit/>
        </w:trPr>
        <w:tc>
          <w:tcPr>
            <w:tcW w:w="2850" w:type="pct"/>
          </w:tcPr>
          <w:p w14:paraId="1ECA37BF" w14:textId="77777777" w:rsidR="003C7629" w:rsidRPr="000E759B" w:rsidRDefault="003C7629" w:rsidP="00AA2E78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76" w:type="pct"/>
            <w:tcBorders>
              <w:bottom w:val="single" w:sz="4" w:space="0" w:color="auto"/>
            </w:tcBorders>
          </w:tcPr>
          <w:p w14:paraId="3E0FD7D5" w14:textId="5315462B" w:rsidR="003C7629" w:rsidRPr="000E759B" w:rsidRDefault="003C7629" w:rsidP="00ED0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6B7C5E" w:rsidRPr="000E759B">
              <w:rPr>
                <w:rFonts w:ascii="BrowalliaUPC" w:hAnsi="BrowalliaUPC" w:cs="BrowalliaUPC"/>
                <w:sz w:val="28"/>
                <w:szCs w:val="28"/>
              </w:rPr>
              <w:t>7</w:t>
            </w:r>
          </w:p>
        </w:tc>
        <w:tc>
          <w:tcPr>
            <w:tcW w:w="169" w:type="pct"/>
          </w:tcPr>
          <w:p w14:paraId="00D7D642" w14:textId="77777777" w:rsidR="003C7629" w:rsidRPr="000E759B" w:rsidRDefault="003C7629" w:rsidP="00ED0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05" w:type="pct"/>
            <w:tcBorders>
              <w:bottom w:val="single" w:sz="4" w:space="0" w:color="auto"/>
            </w:tcBorders>
          </w:tcPr>
          <w:p w14:paraId="73434737" w14:textId="7A4E2265" w:rsidR="003C7629" w:rsidRPr="000E759B" w:rsidRDefault="003C7629" w:rsidP="00ED0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6B7C5E" w:rsidRPr="000E759B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</w:tr>
      <w:tr w:rsidR="00AA2E78" w:rsidRPr="000E759B" w14:paraId="11144E0A" w14:textId="77777777" w:rsidTr="00CF3DC4">
        <w:trPr>
          <w:cantSplit/>
        </w:trPr>
        <w:tc>
          <w:tcPr>
            <w:tcW w:w="2850" w:type="pct"/>
          </w:tcPr>
          <w:p w14:paraId="3912BD44" w14:textId="4506D116" w:rsidR="003C7629" w:rsidRPr="000E759B" w:rsidRDefault="003C7629" w:rsidP="00BF5272">
            <w:pPr>
              <w:pStyle w:val="CordiaNew"/>
              <w:tabs>
                <w:tab w:val="clear" w:pos="4153"/>
                <w:tab w:val="left" w:pos="426"/>
              </w:tabs>
              <w:ind w:left="66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หนี้สินตาม</w:t>
            </w:r>
            <w:r w:rsidRPr="000E759B">
              <w:rPr>
                <w:rFonts w:ascii="BrowalliaUPC" w:hAnsi="BrowalliaUPC" w:cs="BrowalliaUPC"/>
                <w:b/>
                <w:bCs/>
                <w:color w:val="auto"/>
                <w:sz w:val="28"/>
                <w:szCs w:val="28"/>
                <w:cs/>
              </w:rPr>
              <w:t>สัญญา</w:t>
            </w:r>
            <w:r w:rsidRPr="000E759B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 xml:space="preserve">เช่า </w:t>
            </w:r>
          </w:p>
        </w:tc>
        <w:tc>
          <w:tcPr>
            <w:tcW w:w="976" w:type="pct"/>
          </w:tcPr>
          <w:p w14:paraId="4257BB7E" w14:textId="77777777" w:rsidR="003C7629" w:rsidRPr="000E759B" w:rsidRDefault="003C7629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9" w:type="pct"/>
          </w:tcPr>
          <w:p w14:paraId="3AC0AF7C" w14:textId="77777777" w:rsidR="003C7629" w:rsidRPr="000E759B" w:rsidRDefault="003C7629" w:rsidP="000C5593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005" w:type="pct"/>
          </w:tcPr>
          <w:p w14:paraId="0D18F24E" w14:textId="77777777" w:rsidR="003C7629" w:rsidRPr="000E759B" w:rsidRDefault="003C7629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3253A3" w:rsidRPr="000E759B" w14:paraId="1352F76D" w14:textId="77777777" w:rsidTr="00CF3DC4">
        <w:trPr>
          <w:cantSplit/>
        </w:trPr>
        <w:tc>
          <w:tcPr>
            <w:tcW w:w="2850" w:type="pct"/>
          </w:tcPr>
          <w:p w14:paraId="530295D8" w14:textId="77777777" w:rsidR="003253A3" w:rsidRPr="000E759B" w:rsidRDefault="003253A3" w:rsidP="003253A3">
            <w:pPr>
              <w:pStyle w:val="CordiaNew"/>
              <w:tabs>
                <w:tab w:val="clear" w:pos="4153"/>
                <w:tab w:val="left" w:pos="426"/>
              </w:tabs>
              <w:ind w:left="66"/>
              <w:jc w:val="thaiDistribute"/>
              <w:rPr>
                <w:rFonts w:ascii="BrowalliaUPC" w:hAnsi="BrowalliaUPC" w:cs="BrowalliaUPC"/>
                <w:color w:val="auto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0E759B">
              <w:rPr>
                <w:rFonts w:ascii="BrowalliaUPC" w:hAnsi="BrowalliaUPC" w:cs="BrowalliaUPC"/>
                <w:color w:val="auto"/>
                <w:sz w:val="28"/>
                <w:szCs w:val="28"/>
              </w:rPr>
              <w:t xml:space="preserve">1 </w:t>
            </w:r>
            <w:r w:rsidRPr="000E759B">
              <w:rPr>
                <w:rFonts w:ascii="BrowalliaUPC" w:hAnsi="BrowalliaUPC" w:cs="BrowalliaUPC"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976" w:type="pct"/>
          </w:tcPr>
          <w:p w14:paraId="745BA1D6" w14:textId="20C06881" w:rsidR="003253A3" w:rsidRPr="000E759B" w:rsidRDefault="003253A3" w:rsidP="0032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8,517</w:t>
            </w:r>
          </w:p>
        </w:tc>
        <w:tc>
          <w:tcPr>
            <w:tcW w:w="169" w:type="pct"/>
          </w:tcPr>
          <w:p w14:paraId="7A5C79E3" w14:textId="77777777" w:rsidR="003253A3" w:rsidRPr="000E759B" w:rsidRDefault="003253A3" w:rsidP="0032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05" w:type="pct"/>
          </w:tcPr>
          <w:p w14:paraId="48BCF013" w14:textId="06B0A1D7" w:rsidR="003253A3" w:rsidRPr="000E759B" w:rsidRDefault="003253A3" w:rsidP="0032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8,863</w:t>
            </w:r>
          </w:p>
        </w:tc>
      </w:tr>
      <w:tr w:rsidR="003253A3" w:rsidRPr="000E759B" w14:paraId="6F08F183" w14:textId="77777777" w:rsidTr="00CF3DC4">
        <w:trPr>
          <w:cantSplit/>
        </w:trPr>
        <w:tc>
          <w:tcPr>
            <w:tcW w:w="2850" w:type="pct"/>
          </w:tcPr>
          <w:p w14:paraId="2A694DBD" w14:textId="1ABCECFF" w:rsidR="003253A3" w:rsidRPr="000E759B" w:rsidRDefault="003253A3" w:rsidP="003253A3">
            <w:pPr>
              <w:pStyle w:val="CordiaNew"/>
              <w:tabs>
                <w:tab w:val="clear" w:pos="4153"/>
                <w:tab w:val="left" w:pos="426"/>
              </w:tabs>
              <w:ind w:left="66"/>
              <w:jc w:val="thaiDistribute"/>
              <w:rPr>
                <w:rFonts w:ascii="BrowalliaUPC" w:hAnsi="BrowalliaUPC" w:cs="BrowalliaUPC"/>
                <w:color w:val="auto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color w:val="auto"/>
                <w:sz w:val="28"/>
                <w:szCs w:val="28"/>
                <w:cs/>
              </w:rPr>
              <w:t xml:space="preserve">เกินกว่า </w:t>
            </w:r>
            <w:r w:rsidRPr="000E759B">
              <w:rPr>
                <w:rFonts w:ascii="BrowalliaUPC" w:hAnsi="BrowalliaUPC" w:cs="BrowalliaUPC"/>
                <w:color w:val="auto"/>
                <w:sz w:val="28"/>
                <w:szCs w:val="28"/>
              </w:rPr>
              <w:t xml:space="preserve">1 </w:t>
            </w:r>
            <w:r w:rsidRPr="000E759B">
              <w:rPr>
                <w:rFonts w:ascii="BrowalliaUPC" w:hAnsi="BrowalliaUPC" w:cs="BrowalliaUPC"/>
                <w:color w:val="auto"/>
                <w:sz w:val="28"/>
                <w:szCs w:val="28"/>
                <w:cs/>
              </w:rPr>
              <w:t xml:space="preserve">ปี แต่ไม่เกิน </w:t>
            </w:r>
            <w:r w:rsidRPr="000E759B">
              <w:rPr>
                <w:rFonts w:ascii="BrowalliaUPC" w:hAnsi="BrowalliaUPC" w:cs="BrowalliaUPC"/>
                <w:color w:val="auto"/>
                <w:sz w:val="28"/>
                <w:szCs w:val="28"/>
              </w:rPr>
              <w:t xml:space="preserve">5 </w:t>
            </w:r>
            <w:r w:rsidRPr="000E759B">
              <w:rPr>
                <w:rFonts w:ascii="BrowalliaUPC" w:hAnsi="BrowalliaUPC" w:cs="BrowalliaUPC"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976" w:type="pct"/>
          </w:tcPr>
          <w:p w14:paraId="55550582" w14:textId="1075D104" w:rsidR="003253A3" w:rsidRPr="000E759B" w:rsidRDefault="003253A3" w:rsidP="0032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12,650</w:t>
            </w:r>
          </w:p>
        </w:tc>
        <w:tc>
          <w:tcPr>
            <w:tcW w:w="169" w:type="pct"/>
          </w:tcPr>
          <w:p w14:paraId="39C13BCC" w14:textId="77777777" w:rsidR="003253A3" w:rsidRPr="000E759B" w:rsidRDefault="003253A3" w:rsidP="0032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05" w:type="pct"/>
          </w:tcPr>
          <w:p w14:paraId="451FC658" w14:textId="413D7099" w:rsidR="003253A3" w:rsidRPr="000E759B" w:rsidRDefault="003253A3" w:rsidP="0032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19,405</w:t>
            </w:r>
          </w:p>
        </w:tc>
      </w:tr>
      <w:tr w:rsidR="003253A3" w:rsidRPr="000E759B" w14:paraId="471226DE" w14:textId="77777777" w:rsidTr="00CF3DC4">
        <w:trPr>
          <w:cantSplit/>
        </w:trPr>
        <w:tc>
          <w:tcPr>
            <w:tcW w:w="2850" w:type="pct"/>
          </w:tcPr>
          <w:p w14:paraId="767957D0" w14:textId="77777777" w:rsidR="003253A3" w:rsidRPr="000E759B" w:rsidRDefault="003253A3" w:rsidP="003253A3">
            <w:pPr>
              <w:pStyle w:val="CordiaNew"/>
              <w:tabs>
                <w:tab w:val="clear" w:pos="4153"/>
                <w:tab w:val="left" w:pos="426"/>
              </w:tabs>
              <w:ind w:left="66"/>
              <w:jc w:val="thaiDistribute"/>
              <w:rPr>
                <w:rFonts w:ascii="BrowalliaUPC" w:hAnsi="BrowalliaUPC" w:cs="BrowalliaUPC"/>
                <w:color w:val="auto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976" w:type="pct"/>
            <w:tcBorders>
              <w:top w:val="single" w:sz="4" w:space="0" w:color="auto"/>
            </w:tcBorders>
          </w:tcPr>
          <w:p w14:paraId="46EB1B76" w14:textId="12E04A1E" w:rsidR="003253A3" w:rsidRPr="000E759B" w:rsidRDefault="003253A3" w:rsidP="0032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21,167</w:t>
            </w:r>
          </w:p>
        </w:tc>
        <w:tc>
          <w:tcPr>
            <w:tcW w:w="169" w:type="pct"/>
          </w:tcPr>
          <w:p w14:paraId="4489657E" w14:textId="77777777" w:rsidR="003253A3" w:rsidRPr="000E759B" w:rsidRDefault="003253A3" w:rsidP="0032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05" w:type="pct"/>
            <w:tcBorders>
              <w:top w:val="single" w:sz="4" w:space="0" w:color="auto"/>
            </w:tcBorders>
          </w:tcPr>
          <w:p w14:paraId="660774A1" w14:textId="6D157FF6" w:rsidR="003253A3" w:rsidRPr="000E759B" w:rsidRDefault="003253A3" w:rsidP="0032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28,268</w:t>
            </w:r>
          </w:p>
        </w:tc>
      </w:tr>
      <w:tr w:rsidR="003253A3" w:rsidRPr="000E759B" w14:paraId="5C7611E3" w14:textId="77777777" w:rsidTr="00CF3DC4">
        <w:trPr>
          <w:cantSplit/>
          <w:trHeight w:val="306"/>
        </w:trPr>
        <w:tc>
          <w:tcPr>
            <w:tcW w:w="2850" w:type="pct"/>
          </w:tcPr>
          <w:p w14:paraId="1E69FF72" w14:textId="73568F75" w:rsidR="003253A3" w:rsidRPr="000E759B" w:rsidRDefault="003253A3" w:rsidP="003253A3">
            <w:pPr>
              <w:pStyle w:val="CordiaNew"/>
              <w:tabs>
                <w:tab w:val="clear" w:pos="4153"/>
                <w:tab w:val="left" w:pos="426"/>
              </w:tabs>
              <w:ind w:left="66"/>
              <w:jc w:val="thaiDistribute"/>
              <w:rPr>
                <w:rFonts w:ascii="BrowalliaUPC" w:hAnsi="BrowalliaUPC" w:cs="BrowalliaUPC"/>
                <w:color w:val="auto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0E759B">
              <w:rPr>
                <w:rFonts w:ascii="BrowalliaUPC" w:hAnsi="BrowalliaUPC" w:cs="BrowalliaUPC"/>
                <w:color w:val="auto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976" w:type="pct"/>
            <w:tcBorders>
              <w:bottom w:val="single" w:sz="4" w:space="0" w:color="auto"/>
            </w:tcBorders>
          </w:tcPr>
          <w:p w14:paraId="561DD00E" w14:textId="41881533" w:rsidR="003253A3" w:rsidRPr="000E759B" w:rsidRDefault="003253A3" w:rsidP="0032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(1,871)</w:t>
            </w:r>
          </w:p>
        </w:tc>
        <w:tc>
          <w:tcPr>
            <w:tcW w:w="169" w:type="pct"/>
          </w:tcPr>
          <w:p w14:paraId="50C39788" w14:textId="77777777" w:rsidR="003253A3" w:rsidRPr="000E759B" w:rsidRDefault="003253A3" w:rsidP="0032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05" w:type="pct"/>
            <w:tcBorders>
              <w:bottom w:val="single" w:sz="4" w:space="0" w:color="auto"/>
            </w:tcBorders>
          </w:tcPr>
          <w:p w14:paraId="7A990C34" w14:textId="6CDAED29" w:rsidR="003253A3" w:rsidRPr="000E759B" w:rsidRDefault="003253A3" w:rsidP="0032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2,468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3253A3" w:rsidRPr="000E759B" w14:paraId="6D839D49" w14:textId="77777777" w:rsidTr="00CF3DC4">
        <w:trPr>
          <w:cantSplit/>
          <w:trHeight w:val="278"/>
        </w:trPr>
        <w:tc>
          <w:tcPr>
            <w:tcW w:w="2850" w:type="pct"/>
          </w:tcPr>
          <w:p w14:paraId="389919FE" w14:textId="77777777" w:rsidR="003253A3" w:rsidRPr="000E759B" w:rsidRDefault="003253A3" w:rsidP="003253A3">
            <w:pPr>
              <w:pStyle w:val="CordiaNew"/>
              <w:tabs>
                <w:tab w:val="clear" w:pos="4153"/>
                <w:tab w:val="left" w:pos="426"/>
              </w:tabs>
              <w:ind w:left="66"/>
              <w:jc w:val="thaiDistribute"/>
              <w:rPr>
                <w:rFonts w:ascii="BrowalliaUPC" w:hAnsi="BrowalliaUPC" w:cs="BrowalliaUPC"/>
                <w:color w:val="auto"/>
                <w:sz w:val="28"/>
                <w:szCs w:val="28"/>
                <w:cs/>
              </w:rPr>
            </w:pPr>
          </w:p>
        </w:tc>
        <w:tc>
          <w:tcPr>
            <w:tcW w:w="976" w:type="pct"/>
            <w:tcBorders>
              <w:top w:val="single" w:sz="4" w:space="0" w:color="auto"/>
            </w:tcBorders>
          </w:tcPr>
          <w:p w14:paraId="12A7EDE2" w14:textId="1CA21720" w:rsidR="003253A3" w:rsidRPr="000E759B" w:rsidRDefault="003253A3" w:rsidP="0032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19,296</w:t>
            </w:r>
          </w:p>
        </w:tc>
        <w:tc>
          <w:tcPr>
            <w:tcW w:w="169" w:type="pct"/>
          </w:tcPr>
          <w:p w14:paraId="4F5DB824" w14:textId="77777777" w:rsidR="003253A3" w:rsidRPr="000E759B" w:rsidRDefault="003253A3" w:rsidP="0032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05" w:type="pct"/>
            <w:tcBorders>
              <w:top w:val="single" w:sz="4" w:space="0" w:color="auto"/>
            </w:tcBorders>
          </w:tcPr>
          <w:p w14:paraId="596E0A07" w14:textId="25C93435" w:rsidR="003253A3" w:rsidRPr="000E759B" w:rsidRDefault="003253A3" w:rsidP="0032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25,800</w:t>
            </w:r>
          </w:p>
        </w:tc>
      </w:tr>
      <w:tr w:rsidR="003253A3" w:rsidRPr="000E759B" w14:paraId="12B8623F" w14:textId="77777777" w:rsidTr="00CF3DC4">
        <w:trPr>
          <w:cantSplit/>
          <w:trHeight w:val="287"/>
        </w:trPr>
        <w:tc>
          <w:tcPr>
            <w:tcW w:w="2850" w:type="pct"/>
          </w:tcPr>
          <w:p w14:paraId="6D35E530" w14:textId="77777777" w:rsidR="003253A3" w:rsidRPr="000E759B" w:rsidRDefault="003253A3" w:rsidP="003253A3">
            <w:pPr>
              <w:pStyle w:val="CordiaNew"/>
              <w:tabs>
                <w:tab w:val="clear" w:pos="4153"/>
                <w:tab w:val="left" w:pos="426"/>
              </w:tabs>
              <w:ind w:left="66"/>
              <w:jc w:val="thaiDistribute"/>
              <w:rPr>
                <w:rFonts w:ascii="BrowalliaUPC" w:hAnsi="BrowalliaUPC" w:cs="BrowalliaUPC"/>
                <w:color w:val="auto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0E759B">
              <w:rPr>
                <w:rFonts w:ascii="BrowalliaUPC" w:hAnsi="BrowalliaUPC" w:cs="BrowalliaUPC"/>
                <w:color w:val="auto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976" w:type="pct"/>
          </w:tcPr>
          <w:p w14:paraId="5CEF8C7B" w14:textId="115DF90D" w:rsidR="003253A3" w:rsidRPr="000E759B" w:rsidRDefault="003253A3" w:rsidP="0032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(7,595)</w:t>
            </w:r>
          </w:p>
        </w:tc>
        <w:tc>
          <w:tcPr>
            <w:tcW w:w="169" w:type="pct"/>
          </w:tcPr>
          <w:p w14:paraId="6CED2B44" w14:textId="77777777" w:rsidR="003253A3" w:rsidRPr="000E759B" w:rsidRDefault="003253A3" w:rsidP="0032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05" w:type="pct"/>
          </w:tcPr>
          <w:p w14:paraId="61A1AEB6" w14:textId="32E4A7E7" w:rsidR="003253A3" w:rsidRPr="000E759B" w:rsidRDefault="003253A3" w:rsidP="0032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 w:hanging="8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7,627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3253A3" w:rsidRPr="000E759B" w14:paraId="743FDA46" w14:textId="77777777" w:rsidTr="00CF3DC4">
        <w:trPr>
          <w:cantSplit/>
          <w:trHeight w:val="280"/>
        </w:trPr>
        <w:tc>
          <w:tcPr>
            <w:tcW w:w="2850" w:type="pct"/>
          </w:tcPr>
          <w:p w14:paraId="469DD477" w14:textId="77777777" w:rsidR="003253A3" w:rsidRPr="000E759B" w:rsidRDefault="003253A3" w:rsidP="003253A3">
            <w:pPr>
              <w:pStyle w:val="CordiaNew"/>
              <w:tabs>
                <w:tab w:val="clear" w:pos="4153"/>
                <w:tab w:val="left" w:pos="426"/>
              </w:tabs>
              <w:ind w:left="66"/>
              <w:jc w:val="thaiDistribute"/>
              <w:rPr>
                <w:rFonts w:ascii="BrowalliaUPC" w:hAnsi="BrowalliaUPC" w:cs="BrowalliaUPC"/>
                <w:color w:val="auto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976" w:type="pct"/>
            <w:tcBorders>
              <w:top w:val="single" w:sz="4" w:space="0" w:color="auto"/>
              <w:bottom w:val="single" w:sz="12" w:space="0" w:color="auto"/>
            </w:tcBorders>
          </w:tcPr>
          <w:p w14:paraId="033E9682" w14:textId="5D2813B4" w:rsidR="003253A3" w:rsidRPr="000E759B" w:rsidRDefault="003253A3" w:rsidP="0032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11,701</w:t>
            </w:r>
          </w:p>
        </w:tc>
        <w:tc>
          <w:tcPr>
            <w:tcW w:w="169" w:type="pct"/>
          </w:tcPr>
          <w:p w14:paraId="13209CE5" w14:textId="77777777" w:rsidR="003253A3" w:rsidRPr="000E759B" w:rsidRDefault="003253A3" w:rsidP="0032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05" w:type="pct"/>
            <w:tcBorders>
              <w:top w:val="single" w:sz="4" w:space="0" w:color="auto"/>
              <w:bottom w:val="single" w:sz="12" w:space="0" w:color="auto"/>
            </w:tcBorders>
          </w:tcPr>
          <w:p w14:paraId="652FC25A" w14:textId="090A09CF" w:rsidR="003253A3" w:rsidRPr="000E759B" w:rsidRDefault="003253A3" w:rsidP="0032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18,173</w:t>
            </w:r>
          </w:p>
        </w:tc>
      </w:tr>
      <w:bookmarkEnd w:id="2"/>
    </w:tbl>
    <w:p w14:paraId="50A598A1" w14:textId="77777777" w:rsidR="00F74D7E" w:rsidRPr="000E759B" w:rsidRDefault="00F74D7E" w:rsidP="00F74D7E">
      <w:pPr>
        <w:tabs>
          <w:tab w:val="clear" w:pos="227"/>
          <w:tab w:val="clear" w:pos="454"/>
          <w:tab w:val="clear" w:pos="680"/>
          <w:tab w:val="left" w:pos="706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p w14:paraId="63BFE575" w14:textId="0E73CD5E" w:rsidR="00B718E4" w:rsidRPr="000E759B" w:rsidRDefault="00B718E4" w:rsidP="00312FBC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 xml:space="preserve">รายการเปลี่ยนแปลงของหนี้สินตามสัญญาเช่าสำหรับปีสิ้นสุดวันที่ </w:t>
      </w:r>
      <w:r w:rsidRPr="000E759B">
        <w:rPr>
          <w:rFonts w:ascii="BrowalliaUPC" w:hAnsi="BrowalliaUPC" w:cs="BrowalliaUPC"/>
          <w:sz w:val="28"/>
          <w:szCs w:val="28"/>
          <w:lang w:val="en-GB"/>
        </w:rPr>
        <w:t>31</w:t>
      </w: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 xml:space="preserve"> ธันวาคม </w:t>
      </w:r>
      <w:r w:rsidRPr="000E759B">
        <w:rPr>
          <w:rFonts w:ascii="BrowalliaUPC" w:hAnsi="BrowalliaUPC" w:cs="BrowalliaUPC"/>
          <w:sz w:val="28"/>
          <w:szCs w:val="28"/>
          <w:lang w:val="en-GB"/>
        </w:rPr>
        <w:t>256</w:t>
      </w:r>
      <w:r w:rsidR="00A168BB" w:rsidRPr="000E759B">
        <w:rPr>
          <w:rFonts w:ascii="BrowalliaUPC" w:hAnsi="BrowalliaUPC" w:cs="BrowalliaUPC"/>
          <w:sz w:val="28"/>
          <w:szCs w:val="28"/>
          <w:lang w:val="en-GB"/>
        </w:rPr>
        <w:t>7</w:t>
      </w: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 xml:space="preserve"> </w:t>
      </w:r>
      <w:r w:rsidR="001243E6" w:rsidRPr="000E759B">
        <w:rPr>
          <w:rFonts w:ascii="BrowalliaUPC" w:hAnsi="BrowalliaUPC" w:cs="BrowalliaUPC"/>
          <w:sz w:val="28"/>
          <w:szCs w:val="28"/>
          <w:cs/>
          <w:lang w:val="en-GB"/>
        </w:rPr>
        <w:t xml:space="preserve">และ </w:t>
      </w:r>
      <w:r w:rsidR="001243E6" w:rsidRPr="000E759B">
        <w:rPr>
          <w:rFonts w:ascii="BrowalliaUPC" w:hAnsi="BrowalliaUPC" w:cs="BrowalliaUPC"/>
          <w:sz w:val="28"/>
          <w:szCs w:val="28"/>
          <w:lang w:val="en-GB"/>
        </w:rPr>
        <w:t>256</w:t>
      </w:r>
      <w:r w:rsidR="00047D06" w:rsidRPr="000E759B">
        <w:rPr>
          <w:rFonts w:ascii="BrowalliaUPC" w:hAnsi="BrowalliaUPC" w:cs="BrowalliaUPC"/>
          <w:sz w:val="28"/>
          <w:szCs w:val="28"/>
          <w:lang w:val="en-GB"/>
        </w:rPr>
        <w:t>6</w:t>
      </w:r>
      <w:r w:rsidR="001243E6" w:rsidRPr="000E759B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>สรุปได้ดังนี้</w:t>
      </w:r>
    </w:p>
    <w:p w14:paraId="5C98530C" w14:textId="77777777" w:rsidR="00312FBC" w:rsidRPr="000E759B" w:rsidRDefault="00312FBC" w:rsidP="00312FBC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4489" w:type="pct"/>
        <w:tblInd w:w="93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97"/>
        <w:gridCol w:w="1648"/>
        <w:gridCol w:w="285"/>
        <w:gridCol w:w="1695"/>
      </w:tblGrid>
      <w:tr w:rsidR="00312FBC" w:rsidRPr="000E759B" w14:paraId="7EE4A2FD" w14:textId="77777777" w:rsidTr="00395F1C">
        <w:trPr>
          <w:cantSplit/>
        </w:trPr>
        <w:tc>
          <w:tcPr>
            <w:tcW w:w="2847" w:type="pct"/>
          </w:tcPr>
          <w:p w14:paraId="748AA3BA" w14:textId="77777777" w:rsidR="00312FBC" w:rsidRPr="000E759B" w:rsidRDefault="00312FBC" w:rsidP="003174F5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2153" w:type="pct"/>
            <w:gridSpan w:val="3"/>
          </w:tcPr>
          <w:p w14:paraId="05B80000" w14:textId="77777777" w:rsidR="00312FBC" w:rsidRPr="000E759B" w:rsidRDefault="00312FBC" w:rsidP="003174F5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312FBC" w:rsidRPr="000E759B" w14:paraId="4CDAE01D" w14:textId="77777777" w:rsidTr="00395F1C">
        <w:trPr>
          <w:cantSplit/>
        </w:trPr>
        <w:tc>
          <w:tcPr>
            <w:tcW w:w="2847" w:type="pct"/>
          </w:tcPr>
          <w:p w14:paraId="244DBD72" w14:textId="77777777" w:rsidR="00312FBC" w:rsidRPr="000E759B" w:rsidRDefault="00312FBC" w:rsidP="003174F5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153" w:type="pct"/>
            <w:gridSpan w:val="3"/>
            <w:tcBorders>
              <w:bottom w:val="single" w:sz="4" w:space="0" w:color="auto"/>
            </w:tcBorders>
          </w:tcPr>
          <w:p w14:paraId="556989DE" w14:textId="6B8FB479" w:rsidR="00312FBC" w:rsidRPr="000E759B" w:rsidRDefault="00312FBC" w:rsidP="003174F5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งบการเงินรวมและ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br/>
              <w:t>งบการเงิน</w:t>
            </w:r>
            <w:r w:rsidR="006E63D2"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เฉพาะบริษัท</w:t>
            </w:r>
          </w:p>
        </w:tc>
      </w:tr>
      <w:tr w:rsidR="00047D06" w:rsidRPr="000E759B" w14:paraId="650C98EF" w14:textId="77777777" w:rsidTr="00047D06">
        <w:trPr>
          <w:cantSplit/>
        </w:trPr>
        <w:tc>
          <w:tcPr>
            <w:tcW w:w="2847" w:type="pct"/>
          </w:tcPr>
          <w:p w14:paraId="03D4A9E8" w14:textId="77777777" w:rsidR="00047D06" w:rsidRPr="000E759B" w:rsidRDefault="00047D06" w:rsidP="00047D06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78" w:type="pct"/>
            <w:tcBorders>
              <w:bottom w:val="single" w:sz="4" w:space="0" w:color="auto"/>
            </w:tcBorders>
          </w:tcPr>
          <w:p w14:paraId="1086D5F1" w14:textId="24B126FC" w:rsidR="00047D06" w:rsidRPr="000E759B" w:rsidRDefault="00047D06" w:rsidP="00047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169" w:type="pct"/>
          </w:tcPr>
          <w:p w14:paraId="1FCA3BEB" w14:textId="77777777" w:rsidR="00047D06" w:rsidRPr="000E759B" w:rsidRDefault="00047D06" w:rsidP="00047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06" w:type="pct"/>
            <w:tcBorders>
              <w:bottom w:val="single" w:sz="4" w:space="0" w:color="auto"/>
            </w:tcBorders>
          </w:tcPr>
          <w:p w14:paraId="2C697725" w14:textId="704AF9A5" w:rsidR="00047D06" w:rsidRPr="000E759B" w:rsidRDefault="00047D06" w:rsidP="00047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</w:tr>
      <w:tr w:rsidR="00312FBC" w:rsidRPr="000E759B" w14:paraId="318B9AD5" w14:textId="77777777" w:rsidTr="00047D06">
        <w:trPr>
          <w:cantSplit/>
        </w:trPr>
        <w:tc>
          <w:tcPr>
            <w:tcW w:w="2847" w:type="pct"/>
          </w:tcPr>
          <w:p w14:paraId="2F540881" w14:textId="71654218" w:rsidR="00312FBC" w:rsidRPr="000E759B" w:rsidRDefault="00312FBC" w:rsidP="003174F5">
            <w:pPr>
              <w:pStyle w:val="CordiaNew"/>
              <w:tabs>
                <w:tab w:val="clear" w:pos="4153"/>
                <w:tab w:val="left" w:pos="426"/>
              </w:tabs>
              <w:ind w:left="66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8" w:type="pct"/>
          </w:tcPr>
          <w:p w14:paraId="45D7041F" w14:textId="77777777" w:rsidR="00312FBC" w:rsidRPr="000E759B" w:rsidRDefault="00312FBC" w:rsidP="0031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9" w:type="pct"/>
          </w:tcPr>
          <w:p w14:paraId="64C5E922" w14:textId="77777777" w:rsidR="00312FBC" w:rsidRPr="000E759B" w:rsidRDefault="00312FBC" w:rsidP="003174F5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006" w:type="pct"/>
          </w:tcPr>
          <w:p w14:paraId="178DAF52" w14:textId="77777777" w:rsidR="00312FBC" w:rsidRPr="000E759B" w:rsidRDefault="00312FBC" w:rsidP="0031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445327" w:rsidRPr="000E759B" w14:paraId="6C102DA2" w14:textId="77777777" w:rsidTr="00047D06">
        <w:trPr>
          <w:cantSplit/>
        </w:trPr>
        <w:tc>
          <w:tcPr>
            <w:tcW w:w="2847" w:type="pct"/>
          </w:tcPr>
          <w:p w14:paraId="53BFA024" w14:textId="43A06D20" w:rsidR="00445327" w:rsidRPr="000E759B" w:rsidRDefault="00445327" w:rsidP="00445327">
            <w:pPr>
              <w:pStyle w:val="CordiaNew"/>
              <w:tabs>
                <w:tab w:val="clear" w:pos="4153"/>
                <w:tab w:val="left" w:pos="426"/>
              </w:tabs>
              <w:ind w:left="66"/>
              <w:jc w:val="thaiDistribute"/>
              <w:rPr>
                <w:rFonts w:ascii="BrowalliaUPC" w:hAnsi="BrowalliaUPC" w:cs="BrowalliaUPC"/>
                <w:color w:val="auto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มกราคม</w:t>
            </w:r>
          </w:p>
        </w:tc>
        <w:tc>
          <w:tcPr>
            <w:tcW w:w="978" w:type="pct"/>
          </w:tcPr>
          <w:p w14:paraId="796F58D8" w14:textId="09F00923" w:rsidR="00445327" w:rsidRPr="000E759B" w:rsidRDefault="00445327" w:rsidP="00445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25,800</w:t>
            </w:r>
          </w:p>
        </w:tc>
        <w:tc>
          <w:tcPr>
            <w:tcW w:w="169" w:type="pct"/>
          </w:tcPr>
          <w:p w14:paraId="3FB05985" w14:textId="77777777" w:rsidR="00445327" w:rsidRPr="000E759B" w:rsidRDefault="00445327" w:rsidP="00445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06" w:type="pct"/>
          </w:tcPr>
          <w:p w14:paraId="6B671150" w14:textId="65681A4F" w:rsidR="00445327" w:rsidRPr="000E759B" w:rsidRDefault="00445327" w:rsidP="00445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32,933</w:t>
            </w:r>
          </w:p>
        </w:tc>
      </w:tr>
      <w:tr w:rsidR="00445327" w:rsidRPr="000E759B" w14:paraId="02DB18F4" w14:textId="77777777" w:rsidTr="00047D06">
        <w:trPr>
          <w:cantSplit/>
        </w:trPr>
        <w:tc>
          <w:tcPr>
            <w:tcW w:w="2847" w:type="pct"/>
          </w:tcPr>
          <w:p w14:paraId="43B39E8E" w14:textId="5279930A" w:rsidR="00445327" w:rsidRPr="000E759B" w:rsidRDefault="00445327" w:rsidP="00445327">
            <w:pPr>
              <w:pStyle w:val="CordiaNew"/>
              <w:tabs>
                <w:tab w:val="clear" w:pos="4153"/>
                <w:tab w:val="left" w:pos="426"/>
              </w:tabs>
              <w:ind w:left="66"/>
              <w:jc w:val="thaiDistribute"/>
              <w:rPr>
                <w:rFonts w:ascii="BrowalliaUPC" w:hAnsi="BrowalliaUPC" w:cs="BrowalliaUPC"/>
                <w:color w:val="auto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เพิ่มขึ้นจากดอกเบี้ย</w:t>
            </w:r>
          </w:p>
        </w:tc>
        <w:tc>
          <w:tcPr>
            <w:tcW w:w="978" w:type="pct"/>
          </w:tcPr>
          <w:p w14:paraId="5CD68D6B" w14:textId="589B3A09" w:rsidR="00445327" w:rsidRPr="000E759B" w:rsidRDefault="00445327" w:rsidP="00445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1,2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66</w:t>
            </w:r>
          </w:p>
        </w:tc>
        <w:tc>
          <w:tcPr>
            <w:tcW w:w="169" w:type="pct"/>
          </w:tcPr>
          <w:p w14:paraId="2DFC27ED" w14:textId="77777777" w:rsidR="00445327" w:rsidRPr="000E759B" w:rsidRDefault="00445327" w:rsidP="00445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06" w:type="pct"/>
          </w:tcPr>
          <w:p w14:paraId="3D9471B6" w14:textId="65C63A83" w:rsidR="00445327" w:rsidRPr="000E759B" w:rsidRDefault="00445327" w:rsidP="00445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1,648</w:t>
            </w:r>
          </w:p>
        </w:tc>
      </w:tr>
      <w:tr w:rsidR="00445327" w:rsidRPr="000E759B" w14:paraId="0D382549" w14:textId="77777777" w:rsidTr="00047D06">
        <w:trPr>
          <w:cantSplit/>
          <w:trHeight w:val="306"/>
        </w:trPr>
        <w:tc>
          <w:tcPr>
            <w:tcW w:w="2847" w:type="pct"/>
          </w:tcPr>
          <w:p w14:paraId="34EA412E" w14:textId="79EF6E09" w:rsidR="00445327" w:rsidRPr="000E759B" w:rsidRDefault="00445327" w:rsidP="00445327">
            <w:pPr>
              <w:pStyle w:val="CordiaNew"/>
              <w:tabs>
                <w:tab w:val="clear" w:pos="4153"/>
                <w:tab w:val="left" w:pos="426"/>
              </w:tabs>
              <w:ind w:left="66"/>
              <w:jc w:val="thaiDistribute"/>
              <w:rPr>
                <w:rFonts w:ascii="BrowalliaUPC" w:hAnsi="BrowalliaUPC" w:cs="BrowalliaUPC"/>
                <w:color w:val="auto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ปรับปรุงจากการประเมินสัญญาเช่าใหม่</w:t>
            </w:r>
          </w:p>
        </w:tc>
        <w:tc>
          <w:tcPr>
            <w:tcW w:w="978" w:type="pct"/>
          </w:tcPr>
          <w:p w14:paraId="19D36465" w14:textId="560E5F8F" w:rsidR="00445327" w:rsidRPr="000E759B" w:rsidRDefault="00445327" w:rsidP="00445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832</w:t>
            </w:r>
          </w:p>
        </w:tc>
        <w:tc>
          <w:tcPr>
            <w:tcW w:w="169" w:type="pct"/>
          </w:tcPr>
          <w:p w14:paraId="5DBF32A2" w14:textId="77777777" w:rsidR="00445327" w:rsidRPr="000E759B" w:rsidRDefault="00445327" w:rsidP="00445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06" w:type="pct"/>
          </w:tcPr>
          <w:p w14:paraId="0B0656AF" w14:textId="00BFB06D" w:rsidR="00445327" w:rsidRPr="000E759B" w:rsidRDefault="00445327" w:rsidP="00445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67</w:t>
            </w:r>
          </w:p>
        </w:tc>
      </w:tr>
      <w:tr w:rsidR="00445327" w:rsidRPr="000E759B" w14:paraId="29D084B3" w14:textId="77777777" w:rsidTr="00047D06">
        <w:trPr>
          <w:cantSplit/>
          <w:trHeight w:val="287"/>
        </w:trPr>
        <w:tc>
          <w:tcPr>
            <w:tcW w:w="2847" w:type="pct"/>
          </w:tcPr>
          <w:p w14:paraId="4DCD009F" w14:textId="082A0172" w:rsidR="00445327" w:rsidRPr="000E759B" w:rsidRDefault="00445327" w:rsidP="00445327">
            <w:pPr>
              <w:pStyle w:val="CordiaNew"/>
              <w:tabs>
                <w:tab w:val="clear" w:pos="4153"/>
                <w:tab w:val="left" w:pos="426"/>
              </w:tabs>
              <w:ind w:left="66"/>
              <w:jc w:val="thaiDistribute"/>
              <w:rPr>
                <w:rFonts w:ascii="BrowalliaUPC" w:hAnsi="BrowalliaUPC" w:cs="BrowalliaUPC"/>
                <w:color w:val="auto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ชำระค่าเช่าระหว่างปี</w:t>
            </w:r>
          </w:p>
        </w:tc>
        <w:tc>
          <w:tcPr>
            <w:tcW w:w="978" w:type="pct"/>
          </w:tcPr>
          <w:p w14:paraId="4C9DB565" w14:textId="1B0A7F44" w:rsidR="00445327" w:rsidRPr="000E759B" w:rsidRDefault="00445327" w:rsidP="00445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(8,602)</w:t>
            </w:r>
          </w:p>
        </w:tc>
        <w:tc>
          <w:tcPr>
            <w:tcW w:w="169" w:type="pct"/>
          </w:tcPr>
          <w:p w14:paraId="5944B12B" w14:textId="77777777" w:rsidR="00445327" w:rsidRPr="000E759B" w:rsidRDefault="00445327" w:rsidP="00445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06" w:type="pct"/>
          </w:tcPr>
          <w:p w14:paraId="3B4D916B" w14:textId="2D29F92F" w:rsidR="00445327" w:rsidRPr="000E759B" w:rsidRDefault="00445327" w:rsidP="00445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 w:hanging="8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8,848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445327" w:rsidRPr="000E759B" w14:paraId="0DF63D41" w14:textId="77777777" w:rsidTr="00047D06">
        <w:trPr>
          <w:cantSplit/>
          <w:trHeight w:val="280"/>
        </w:trPr>
        <w:tc>
          <w:tcPr>
            <w:tcW w:w="2847" w:type="pct"/>
          </w:tcPr>
          <w:p w14:paraId="3F7F7DCD" w14:textId="66049EAC" w:rsidR="00445327" w:rsidRPr="000E759B" w:rsidRDefault="00445327" w:rsidP="00445327">
            <w:pPr>
              <w:pStyle w:val="CordiaNew"/>
              <w:tabs>
                <w:tab w:val="clear" w:pos="4153"/>
                <w:tab w:val="left" w:pos="426"/>
              </w:tabs>
              <w:ind w:left="66"/>
              <w:jc w:val="thaiDistribute"/>
              <w:rPr>
                <w:rFonts w:ascii="BrowalliaUPC" w:hAnsi="BrowalliaUPC" w:cs="BrowalliaUPC"/>
                <w:color w:val="auto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78" w:type="pct"/>
            <w:tcBorders>
              <w:top w:val="single" w:sz="4" w:space="0" w:color="auto"/>
              <w:bottom w:val="single" w:sz="12" w:space="0" w:color="auto"/>
            </w:tcBorders>
          </w:tcPr>
          <w:p w14:paraId="1909F2D9" w14:textId="7CC10CB9" w:rsidR="00445327" w:rsidRPr="000E759B" w:rsidRDefault="00445327" w:rsidP="00445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19,296</w:t>
            </w:r>
          </w:p>
        </w:tc>
        <w:tc>
          <w:tcPr>
            <w:tcW w:w="169" w:type="pct"/>
          </w:tcPr>
          <w:p w14:paraId="2DB62C59" w14:textId="77777777" w:rsidR="00445327" w:rsidRPr="000E759B" w:rsidRDefault="00445327" w:rsidP="00445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06" w:type="pct"/>
            <w:tcBorders>
              <w:top w:val="single" w:sz="4" w:space="0" w:color="auto"/>
              <w:bottom w:val="single" w:sz="12" w:space="0" w:color="auto"/>
            </w:tcBorders>
          </w:tcPr>
          <w:p w14:paraId="40D0310B" w14:textId="3E4948E8" w:rsidR="00445327" w:rsidRPr="000E759B" w:rsidRDefault="00445327" w:rsidP="00445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25,800</w:t>
            </w:r>
          </w:p>
        </w:tc>
      </w:tr>
    </w:tbl>
    <w:p w14:paraId="23C817CE" w14:textId="77777777" w:rsidR="00312FBC" w:rsidRPr="000E759B" w:rsidRDefault="00312FBC" w:rsidP="0036450E">
      <w:pPr>
        <w:pStyle w:val="CordiaNew"/>
        <w:tabs>
          <w:tab w:val="clear" w:pos="4153"/>
          <w:tab w:val="left" w:pos="426"/>
        </w:tabs>
        <w:ind w:left="990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40A20BAA" w14:textId="77777777" w:rsidR="00F74D7E" w:rsidRPr="000E759B" w:rsidRDefault="00F74D7E" w:rsidP="00312FBC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u w:val="single"/>
          <w:lang w:val="en-GB"/>
        </w:rPr>
      </w:pPr>
      <w:r w:rsidRPr="000E759B">
        <w:rPr>
          <w:rFonts w:ascii="BrowalliaUPC" w:hAnsi="BrowalliaUPC" w:cs="BrowalliaUPC"/>
          <w:sz w:val="28"/>
          <w:szCs w:val="28"/>
          <w:u w:val="single"/>
          <w:cs/>
          <w:lang w:val="en-GB"/>
        </w:rPr>
        <w:t>การชำระค่าเช่าที่ไม่ได้รับรู้เป็นหนี้สินตามสัญญาเช่า</w:t>
      </w:r>
    </w:p>
    <w:p w14:paraId="3FC3FD5B" w14:textId="7508C883" w:rsidR="00F74D7E" w:rsidRPr="000E759B" w:rsidRDefault="00F74D7E" w:rsidP="00312FBC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>กลุ่มบริษัทเลือกไม่รับรู้หนี้สินตามสัญญาเช่าสำหรับสัญญาเช่าระยะสั้น (สัญญาเช่าที่มีระยะเวลาสัญญา</w:t>
      </w:r>
      <w:r w:rsidR="00A90884" w:rsidRPr="000E759B">
        <w:rPr>
          <w:rFonts w:ascii="BrowalliaUPC" w:hAnsi="BrowalliaUPC" w:cs="BrowalliaUPC"/>
          <w:sz w:val="28"/>
          <w:szCs w:val="28"/>
          <w:lang w:val="en-GB"/>
        </w:rPr>
        <w:br/>
      </w: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 xml:space="preserve">ไม่เกิน </w:t>
      </w:r>
      <w:r w:rsidRPr="000E759B">
        <w:rPr>
          <w:rFonts w:ascii="BrowalliaUPC" w:hAnsi="BrowalliaUPC" w:cs="BrowalliaUPC"/>
          <w:sz w:val="28"/>
          <w:szCs w:val="28"/>
          <w:lang w:val="en-GB"/>
        </w:rPr>
        <w:t xml:space="preserve">12 </w:t>
      </w: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>เดือน)</w:t>
      </w:r>
      <w:r w:rsidRPr="000E759B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>หรือสัญญาเช่าซึ่งสินทรัพย์มีมูลค่าต่ำ การจ่ายชำระภายใต้สัญญาเช่าดังกล่าวถือเป็นค่าใช้จ่ายแบบเส้นตรง</w:t>
      </w:r>
    </w:p>
    <w:p w14:paraId="315FA3D7" w14:textId="1CBB2F6E" w:rsidR="007D6937" w:rsidRPr="000E759B" w:rsidRDefault="007D6937" w:rsidP="00EC1758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A7086A4" w14:textId="026CC9D9" w:rsidR="004324F3" w:rsidRPr="000E759B" w:rsidRDefault="004324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lang w:val="en-GB"/>
        </w:rPr>
      </w:pPr>
      <w:r w:rsidRPr="000E759B">
        <w:rPr>
          <w:rFonts w:ascii="BrowalliaUPC" w:hAnsi="BrowalliaUPC" w:cs="BrowalliaUPC"/>
          <w:sz w:val="28"/>
          <w:szCs w:val="28"/>
          <w:lang w:val="en-GB"/>
        </w:rPr>
        <w:br w:type="page"/>
      </w:r>
    </w:p>
    <w:p w14:paraId="687C333E" w14:textId="6AD26A28" w:rsidR="00F74D7E" w:rsidRPr="000E759B" w:rsidRDefault="00F74D7E" w:rsidP="00EC1758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>ค่าใช้จ่ายที่เกี่ยวกับสัญญาเช่าดังกล่าวที่ไม่ได้รวมอยู่ในการวัดมูลค่าหนี้สินตามสัญญาเช่า</w:t>
      </w:r>
      <w:r w:rsidRPr="000E759B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>มีดังนี้</w:t>
      </w:r>
    </w:p>
    <w:p w14:paraId="253F6F47" w14:textId="0D9CBC41" w:rsidR="00162217" w:rsidRPr="000E759B" w:rsidRDefault="00162217" w:rsidP="00EC1758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457" w:type="dxa"/>
        <w:tblInd w:w="927" w:type="dxa"/>
        <w:tblLook w:val="01E0" w:firstRow="1" w:lastRow="1" w:firstColumn="1" w:lastColumn="1" w:noHBand="0" w:noVBand="0"/>
      </w:tblPr>
      <w:tblGrid>
        <w:gridCol w:w="3241"/>
        <w:gridCol w:w="1106"/>
        <w:gridCol w:w="236"/>
        <w:gridCol w:w="1134"/>
        <w:gridCol w:w="236"/>
        <w:gridCol w:w="1134"/>
        <w:gridCol w:w="236"/>
        <w:gridCol w:w="1134"/>
      </w:tblGrid>
      <w:tr w:rsidR="00162217" w:rsidRPr="000E759B" w14:paraId="5FA6FC96" w14:textId="77777777" w:rsidTr="00C0214E">
        <w:tc>
          <w:tcPr>
            <w:tcW w:w="3241" w:type="dxa"/>
          </w:tcPr>
          <w:p w14:paraId="740973CE" w14:textId="77777777" w:rsidR="00162217" w:rsidRPr="000E759B" w:rsidRDefault="00162217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216" w:type="dxa"/>
            <w:gridSpan w:val="7"/>
            <w:hideMark/>
          </w:tcPr>
          <w:p w14:paraId="29ACA79D" w14:textId="77777777" w:rsidR="00162217" w:rsidRPr="000E759B" w:rsidRDefault="00162217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162217" w:rsidRPr="000E759B" w14:paraId="587D2277" w14:textId="77777777" w:rsidTr="00C0214E">
        <w:tc>
          <w:tcPr>
            <w:tcW w:w="3241" w:type="dxa"/>
          </w:tcPr>
          <w:p w14:paraId="2434FC6E" w14:textId="77777777" w:rsidR="00162217" w:rsidRPr="000E759B" w:rsidRDefault="00162217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C4DE0E" w14:textId="77777777" w:rsidR="00162217" w:rsidRPr="000E759B" w:rsidRDefault="00162217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E878D9C" w14:textId="77777777" w:rsidR="00162217" w:rsidRPr="000E759B" w:rsidRDefault="00162217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50814D" w14:textId="6AB994FD" w:rsidR="00162217" w:rsidRPr="000E759B" w:rsidRDefault="00162217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เฉพาะบริษัท</w:t>
            </w:r>
          </w:p>
        </w:tc>
      </w:tr>
      <w:tr w:rsidR="00047D06" w:rsidRPr="000E759B" w14:paraId="3BF7FDB3" w14:textId="77777777" w:rsidTr="00C0214E">
        <w:trPr>
          <w:trHeight w:val="351"/>
        </w:trPr>
        <w:tc>
          <w:tcPr>
            <w:tcW w:w="3241" w:type="dxa"/>
          </w:tcPr>
          <w:p w14:paraId="53A0119C" w14:textId="77777777" w:rsidR="00047D06" w:rsidRPr="000E759B" w:rsidRDefault="00047D06" w:rsidP="00047D06">
            <w:pPr>
              <w:tabs>
                <w:tab w:val="clear" w:pos="454"/>
                <w:tab w:val="clear" w:pos="680"/>
                <w:tab w:val="left" w:pos="0"/>
                <w:tab w:val="left" w:pos="6282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D07A78" w14:textId="3E71F61F" w:rsidR="00047D06" w:rsidRPr="000E759B" w:rsidRDefault="00047D06" w:rsidP="00047D0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5EF71D8A" w14:textId="77777777" w:rsidR="00047D06" w:rsidRPr="000E759B" w:rsidRDefault="00047D06" w:rsidP="00047D0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353011" w14:textId="3B47582C" w:rsidR="00047D06" w:rsidRPr="000E759B" w:rsidRDefault="00047D06" w:rsidP="00047D0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bottom"/>
          </w:tcPr>
          <w:p w14:paraId="1881DC76" w14:textId="77777777" w:rsidR="00047D06" w:rsidRPr="000E759B" w:rsidRDefault="00047D06" w:rsidP="00047D0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F35E01" w14:textId="0CAA82C6" w:rsidR="00047D06" w:rsidRPr="000E759B" w:rsidRDefault="00047D06" w:rsidP="00047D0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3B6A1C9D" w14:textId="77777777" w:rsidR="00047D06" w:rsidRPr="000E759B" w:rsidRDefault="00047D06" w:rsidP="00047D0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D87B1D" w14:textId="16D96C6B" w:rsidR="00047D06" w:rsidRPr="000E759B" w:rsidRDefault="00047D06" w:rsidP="00047D0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</w:tr>
      <w:tr w:rsidR="00162217" w:rsidRPr="000E759B" w14:paraId="494D8242" w14:textId="77777777" w:rsidTr="00C0214E">
        <w:trPr>
          <w:trHeight w:val="203"/>
        </w:trPr>
        <w:tc>
          <w:tcPr>
            <w:tcW w:w="3241" w:type="dxa"/>
          </w:tcPr>
          <w:p w14:paraId="33CC80BD" w14:textId="77777777" w:rsidR="00162217" w:rsidRPr="000E759B" w:rsidRDefault="00162217" w:rsidP="00CE5B5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47739BCA" w14:textId="77777777" w:rsidR="00162217" w:rsidRPr="000E759B" w:rsidRDefault="00162217" w:rsidP="00CE5B5B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2C7903" w14:textId="77777777" w:rsidR="00162217" w:rsidRPr="000E759B" w:rsidRDefault="00162217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A2B3FC1" w14:textId="77777777" w:rsidR="00162217" w:rsidRPr="000E759B" w:rsidRDefault="00162217" w:rsidP="00CE5B5B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39BCE2" w14:textId="77777777" w:rsidR="00162217" w:rsidRPr="000E759B" w:rsidRDefault="00162217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A1007FE" w14:textId="77777777" w:rsidR="00162217" w:rsidRPr="000E759B" w:rsidRDefault="00162217" w:rsidP="00CE5B5B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0F3F3E" w14:textId="77777777" w:rsidR="00162217" w:rsidRPr="000E759B" w:rsidRDefault="00162217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7F9E830" w14:textId="77777777" w:rsidR="00162217" w:rsidRPr="000E759B" w:rsidRDefault="00162217" w:rsidP="00CE5B5B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D95962" w:rsidRPr="000E759B" w14:paraId="7DC02B2A" w14:textId="77777777" w:rsidTr="00C0214E">
        <w:trPr>
          <w:trHeight w:val="171"/>
        </w:trPr>
        <w:tc>
          <w:tcPr>
            <w:tcW w:w="3241" w:type="dxa"/>
          </w:tcPr>
          <w:p w14:paraId="5A5B7F81" w14:textId="587E31DE" w:rsidR="00D95962" w:rsidRPr="000E759B" w:rsidRDefault="00D95962" w:rsidP="00D95962">
            <w:pPr>
              <w:pStyle w:val="CordiaNew"/>
              <w:tabs>
                <w:tab w:val="clear" w:pos="4153"/>
                <w:tab w:val="left" w:pos="426"/>
              </w:tabs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06" w:type="dxa"/>
            <w:shd w:val="clear" w:color="auto" w:fill="auto"/>
          </w:tcPr>
          <w:p w14:paraId="03376EDA" w14:textId="163B9D31" w:rsidR="00D95962" w:rsidRPr="000E759B" w:rsidRDefault="00340ACE" w:rsidP="00D95962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799</w:t>
            </w:r>
          </w:p>
        </w:tc>
        <w:tc>
          <w:tcPr>
            <w:tcW w:w="236" w:type="dxa"/>
          </w:tcPr>
          <w:p w14:paraId="00A465C2" w14:textId="77777777" w:rsidR="00D95962" w:rsidRPr="000E759B" w:rsidRDefault="00D95962" w:rsidP="00D9596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E07EAC" w14:textId="663D916D" w:rsidR="00D95962" w:rsidRPr="000E759B" w:rsidRDefault="00D95962" w:rsidP="00D95962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1,275</w:t>
            </w:r>
          </w:p>
        </w:tc>
        <w:tc>
          <w:tcPr>
            <w:tcW w:w="236" w:type="dxa"/>
          </w:tcPr>
          <w:p w14:paraId="686869FD" w14:textId="77777777" w:rsidR="00D95962" w:rsidRPr="000E759B" w:rsidRDefault="00D95962" w:rsidP="00D9596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8B6F005" w14:textId="6300FE61" w:rsidR="00D95962" w:rsidRPr="000E759B" w:rsidRDefault="00D95962" w:rsidP="00D95962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187</w:t>
            </w:r>
          </w:p>
        </w:tc>
        <w:tc>
          <w:tcPr>
            <w:tcW w:w="236" w:type="dxa"/>
          </w:tcPr>
          <w:p w14:paraId="6D22B2E0" w14:textId="77777777" w:rsidR="00D95962" w:rsidRPr="000E759B" w:rsidRDefault="00D95962" w:rsidP="00D9596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7352B04" w14:textId="1AAC2091" w:rsidR="00D95962" w:rsidRPr="000E759B" w:rsidRDefault="00D95962" w:rsidP="00D95962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154</w:t>
            </w:r>
          </w:p>
        </w:tc>
      </w:tr>
      <w:tr w:rsidR="00D95962" w:rsidRPr="000E759B" w14:paraId="02CE7934" w14:textId="77777777" w:rsidTr="00C0214E">
        <w:trPr>
          <w:trHeight w:val="173"/>
        </w:trPr>
        <w:tc>
          <w:tcPr>
            <w:tcW w:w="3241" w:type="dxa"/>
            <w:vAlign w:val="bottom"/>
            <w:hideMark/>
          </w:tcPr>
          <w:p w14:paraId="68CA320F" w14:textId="77777777" w:rsidR="00D95962" w:rsidRPr="000E759B" w:rsidRDefault="00D95962" w:rsidP="00D95962">
            <w:pPr>
              <w:pStyle w:val="CordiaNew"/>
              <w:tabs>
                <w:tab w:val="clear" w:pos="4153"/>
                <w:tab w:val="left" w:pos="426"/>
              </w:tabs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ค่าใช้จ่ายเกี่ยวกับสัญญาเช่า</w:t>
            </w:r>
          </w:p>
          <w:p w14:paraId="5044EDFB" w14:textId="18DA1268" w:rsidR="00D95962" w:rsidRPr="000E759B" w:rsidRDefault="00D95962" w:rsidP="00D95962">
            <w:pPr>
              <w:pStyle w:val="CordiaNew"/>
              <w:tabs>
                <w:tab w:val="clear" w:pos="4153"/>
                <w:tab w:val="left" w:pos="426"/>
              </w:tabs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  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ซึ่งสินทรัพย์มีมูลค่าต่ำ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2BABC7" w14:textId="77777777" w:rsidR="00D95962" w:rsidRPr="000E759B" w:rsidRDefault="00D95962" w:rsidP="00D95962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7F6A9C9B" w14:textId="7E69B147" w:rsidR="00D95962" w:rsidRPr="000E759B" w:rsidRDefault="00D95962" w:rsidP="00D95962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33</w:t>
            </w:r>
          </w:p>
        </w:tc>
        <w:tc>
          <w:tcPr>
            <w:tcW w:w="236" w:type="dxa"/>
          </w:tcPr>
          <w:p w14:paraId="3806F220" w14:textId="77777777" w:rsidR="00D95962" w:rsidRPr="000E759B" w:rsidRDefault="00D95962" w:rsidP="00D9596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56705D" w14:textId="77777777" w:rsidR="00D95962" w:rsidRPr="000E759B" w:rsidRDefault="00D95962" w:rsidP="00D95962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7D838D5D" w14:textId="08218D2F" w:rsidR="00D95962" w:rsidRPr="000E759B" w:rsidRDefault="00D95962" w:rsidP="00D95962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64</w:t>
            </w:r>
          </w:p>
        </w:tc>
        <w:tc>
          <w:tcPr>
            <w:tcW w:w="236" w:type="dxa"/>
          </w:tcPr>
          <w:p w14:paraId="3AD31D86" w14:textId="77777777" w:rsidR="00D95962" w:rsidRPr="000E759B" w:rsidRDefault="00D95962" w:rsidP="00D9596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B212A3" w14:textId="77777777" w:rsidR="00D95962" w:rsidRPr="000E759B" w:rsidRDefault="00D95962" w:rsidP="00D95962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50207785" w14:textId="30F6E4BE" w:rsidR="00D95962" w:rsidRPr="000E759B" w:rsidRDefault="00D95962" w:rsidP="00D95962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           -</w:t>
            </w:r>
          </w:p>
        </w:tc>
        <w:tc>
          <w:tcPr>
            <w:tcW w:w="236" w:type="dxa"/>
          </w:tcPr>
          <w:p w14:paraId="0895FAFE" w14:textId="77777777" w:rsidR="00D95962" w:rsidRPr="000E759B" w:rsidRDefault="00D95962" w:rsidP="00D9596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6A2321" w14:textId="77777777" w:rsidR="00D95962" w:rsidRPr="000E759B" w:rsidRDefault="00D95962" w:rsidP="00D95962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7CCA954C" w14:textId="7AD29BA0" w:rsidR="00D95962" w:rsidRPr="000E759B" w:rsidRDefault="00D95962" w:rsidP="00D95962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D95962" w:rsidRPr="000E759B" w14:paraId="37320749" w14:textId="77777777" w:rsidTr="00C0214E">
        <w:trPr>
          <w:trHeight w:val="173"/>
        </w:trPr>
        <w:tc>
          <w:tcPr>
            <w:tcW w:w="3241" w:type="dxa"/>
            <w:hideMark/>
          </w:tcPr>
          <w:p w14:paraId="460C6548" w14:textId="6957C8FA" w:rsidR="00D95962" w:rsidRPr="000E759B" w:rsidRDefault="00D95962" w:rsidP="00D95962">
            <w:pPr>
              <w:pStyle w:val="CordiaNew"/>
              <w:tabs>
                <w:tab w:val="clear" w:pos="4153"/>
                <w:tab w:val="left" w:pos="426"/>
              </w:tabs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64964722" w14:textId="78997217" w:rsidR="00D95962" w:rsidRPr="000E759B" w:rsidRDefault="00340ACE" w:rsidP="00D95962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832</w:t>
            </w:r>
          </w:p>
        </w:tc>
        <w:tc>
          <w:tcPr>
            <w:tcW w:w="236" w:type="dxa"/>
          </w:tcPr>
          <w:p w14:paraId="7433DB3C" w14:textId="77777777" w:rsidR="00D95962" w:rsidRPr="000E759B" w:rsidRDefault="00D95962" w:rsidP="00D9596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46E7E9E" w14:textId="01938DA3" w:rsidR="00D95962" w:rsidRPr="000E759B" w:rsidRDefault="00D95962" w:rsidP="00D95962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1,339</w:t>
            </w:r>
          </w:p>
        </w:tc>
        <w:tc>
          <w:tcPr>
            <w:tcW w:w="236" w:type="dxa"/>
          </w:tcPr>
          <w:p w14:paraId="1DFC2394" w14:textId="77777777" w:rsidR="00D95962" w:rsidRPr="000E759B" w:rsidRDefault="00D95962" w:rsidP="00D9596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CEDB6BC" w14:textId="14AD44B7" w:rsidR="00D95962" w:rsidRPr="000E759B" w:rsidRDefault="00D95962" w:rsidP="00D95962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187</w:t>
            </w:r>
          </w:p>
        </w:tc>
        <w:tc>
          <w:tcPr>
            <w:tcW w:w="236" w:type="dxa"/>
          </w:tcPr>
          <w:p w14:paraId="76883F8F" w14:textId="77777777" w:rsidR="00D95962" w:rsidRPr="000E759B" w:rsidRDefault="00D95962" w:rsidP="00D9596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3FB3520" w14:textId="7CA945E1" w:rsidR="00D95962" w:rsidRPr="000E759B" w:rsidRDefault="00D95962" w:rsidP="00D95962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154</w:t>
            </w:r>
          </w:p>
        </w:tc>
      </w:tr>
    </w:tbl>
    <w:p w14:paraId="50EECBB3" w14:textId="77777777" w:rsidR="00162217" w:rsidRPr="000E759B" w:rsidRDefault="00162217" w:rsidP="00EC1758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28B6F1B3" w14:textId="77777777" w:rsidR="0091490F" w:rsidRPr="000E759B" w:rsidRDefault="0091490F" w:rsidP="00E750B9">
      <w:pPr>
        <w:pStyle w:val="CordiaNew"/>
        <w:numPr>
          <w:ilvl w:val="1"/>
          <w:numId w:val="30"/>
        </w:numPr>
        <w:tabs>
          <w:tab w:val="clear" w:pos="4153"/>
          <w:tab w:val="left" w:pos="426"/>
        </w:tabs>
        <w:ind w:left="993" w:hanging="567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0E759B">
        <w:rPr>
          <w:rFonts w:ascii="BrowalliaUPC" w:hAnsi="BrowalliaUPC" w:cs="BrowalliaUPC"/>
          <w:color w:val="auto"/>
          <w:sz w:val="28"/>
          <w:szCs w:val="28"/>
          <w:cs/>
        </w:rPr>
        <w:t>ลูกหนี้ตามสัญญาเช่า</w:t>
      </w:r>
    </w:p>
    <w:p w14:paraId="0D633A2B" w14:textId="77777777" w:rsidR="0091490F" w:rsidRPr="000E759B" w:rsidRDefault="0091490F" w:rsidP="0091490F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tbl>
      <w:tblPr>
        <w:tblW w:w="8475" w:type="dxa"/>
        <w:tblInd w:w="909" w:type="dxa"/>
        <w:tblLook w:val="01E0" w:firstRow="1" w:lastRow="1" w:firstColumn="1" w:lastColumn="1" w:noHBand="0" w:noVBand="0"/>
      </w:tblPr>
      <w:tblGrid>
        <w:gridCol w:w="3259"/>
        <w:gridCol w:w="1106"/>
        <w:gridCol w:w="236"/>
        <w:gridCol w:w="1134"/>
        <w:gridCol w:w="236"/>
        <w:gridCol w:w="1134"/>
        <w:gridCol w:w="236"/>
        <w:gridCol w:w="1134"/>
      </w:tblGrid>
      <w:tr w:rsidR="006C1D50" w:rsidRPr="000E759B" w14:paraId="457E0DBF" w14:textId="77777777" w:rsidTr="00C45297">
        <w:tc>
          <w:tcPr>
            <w:tcW w:w="3259" w:type="dxa"/>
          </w:tcPr>
          <w:p w14:paraId="32BB4ACE" w14:textId="77777777" w:rsidR="0091490F" w:rsidRPr="000E759B" w:rsidRDefault="009149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216" w:type="dxa"/>
            <w:gridSpan w:val="7"/>
            <w:hideMark/>
          </w:tcPr>
          <w:p w14:paraId="563189BD" w14:textId="77777777" w:rsidR="0091490F" w:rsidRPr="000E759B" w:rsidRDefault="009149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6C1D50" w:rsidRPr="000E759B" w14:paraId="73E9F02D" w14:textId="77777777" w:rsidTr="00C45297">
        <w:tc>
          <w:tcPr>
            <w:tcW w:w="3259" w:type="dxa"/>
          </w:tcPr>
          <w:p w14:paraId="0FE23C6B" w14:textId="77777777" w:rsidR="0091490F" w:rsidRPr="000E759B" w:rsidRDefault="009149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ind w:right="-18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349B27" w14:textId="77777777" w:rsidR="0091490F" w:rsidRPr="000E759B" w:rsidRDefault="009149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E310F8A" w14:textId="77777777" w:rsidR="0091490F" w:rsidRPr="000E759B" w:rsidRDefault="009149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2E2262" w14:textId="43262FA7" w:rsidR="0091490F" w:rsidRPr="000E759B" w:rsidRDefault="009149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เฉพาะบริษัท</w:t>
            </w:r>
          </w:p>
        </w:tc>
      </w:tr>
      <w:tr w:rsidR="00A15D4B" w:rsidRPr="000E759B" w14:paraId="3379C000" w14:textId="77777777" w:rsidTr="00C45297">
        <w:trPr>
          <w:trHeight w:val="351"/>
        </w:trPr>
        <w:tc>
          <w:tcPr>
            <w:tcW w:w="3259" w:type="dxa"/>
          </w:tcPr>
          <w:p w14:paraId="70AFE1BC" w14:textId="77777777" w:rsidR="00A15D4B" w:rsidRPr="000E759B" w:rsidRDefault="00A15D4B" w:rsidP="00A15D4B">
            <w:pPr>
              <w:tabs>
                <w:tab w:val="clear" w:pos="454"/>
                <w:tab w:val="clear" w:pos="680"/>
                <w:tab w:val="left" w:pos="-136"/>
                <w:tab w:val="left" w:pos="6282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73DF03" w14:textId="2C8634B4" w:rsidR="00A15D4B" w:rsidRPr="000E759B" w:rsidRDefault="00A15D4B" w:rsidP="00A15D4B">
            <w:pPr>
              <w:tabs>
                <w:tab w:val="clear" w:pos="907"/>
                <w:tab w:val="left" w:pos="-136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463F375A" w14:textId="77777777" w:rsidR="00A15D4B" w:rsidRPr="000E759B" w:rsidRDefault="00A15D4B" w:rsidP="00A15D4B">
            <w:pPr>
              <w:tabs>
                <w:tab w:val="clear" w:pos="907"/>
                <w:tab w:val="left" w:pos="-136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3B598E" w14:textId="35BC59F6" w:rsidR="00A15D4B" w:rsidRPr="000E759B" w:rsidRDefault="00A15D4B" w:rsidP="00A15D4B">
            <w:pPr>
              <w:tabs>
                <w:tab w:val="clear" w:pos="907"/>
                <w:tab w:val="left" w:pos="-136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bottom"/>
          </w:tcPr>
          <w:p w14:paraId="39E7589B" w14:textId="77777777" w:rsidR="00A15D4B" w:rsidRPr="000E759B" w:rsidRDefault="00A15D4B" w:rsidP="00A15D4B">
            <w:pPr>
              <w:tabs>
                <w:tab w:val="clear" w:pos="907"/>
                <w:tab w:val="left" w:pos="-136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3EF8BE" w14:textId="1068F14A" w:rsidR="00A15D4B" w:rsidRPr="000E759B" w:rsidRDefault="00A15D4B" w:rsidP="00A15D4B">
            <w:pPr>
              <w:tabs>
                <w:tab w:val="clear" w:pos="907"/>
                <w:tab w:val="left" w:pos="-136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39D977FA" w14:textId="77777777" w:rsidR="00A15D4B" w:rsidRPr="000E759B" w:rsidRDefault="00A15D4B" w:rsidP="00A15D4B">
            <w:pPr>
              <w:tabs>
                <w:tab w:val="clear" w:pos="907"/>
                <w:tab w:val="left" w:pos="-136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DC7B79" w14:textId="26215531" w:rsidR="00A15D4B" w:rsidRPr="000E759B" w:rsidRDefault="00A15D4B" w:rsidP="00A15D4B">
            <w:pPr>
              <w:tabs>
                <w:tab w:val="clear" w:pos="907"/>
                <w:tab w:val="left" w:pos="-136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</w:tr>
      <w:tr w:rsidR="006C1D50" w:rsidRPr="000E759B" w14:paraId="0DAEE4D4" w14:textId="77777777" w:rsidTr="00C45297">
        <w:trPr>
          <w:trHeight w:val="203"/>
        </w:trPr>
        <w:tc>
          <w:tcPr>
            <w:tcW w:w="3259" w:type="dxa"/>
          </w:tcPr>
          <w:p w14:paraId="60C7A12E" w14:textId="77777777" w:rsidR="0091490F" w:rsidRPr="000E759B" w:rsidRDefault="0091490F" w:rsidP="00533735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657F521A" w14:textId="77777777" w:rsidR="0091490F" w:rsidRPr="000E759B" w:rsidRDefault="0091490F" w:rsidP="00533735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7D9AF7" w14:textId="77777777" w:rsidR="0091490F" w:rsidRPr="000E759B" w:rsidRDefault="009149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DAEE8AC" w14:textId="77777777" w:rsidR="0091490F" w:rsidRPr="000E759B" w:rsidRDefault="0091490F" w:rsidP="00533735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20DA63" w14:textId="77777777" w:rsidR="0091490F" w:rsidRPr="000E759B" w:rsidRDefault="009149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966E1E0" w14:textId="77777777" w:rsidR="0091490F" w:rsidRPr="000E759B" w:rsidRDefault="0091490F" w:rsidP="00533735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F44D61" w14:textId="77777777" w:rsidR="0091490F" w:rsidRPr="000E759B" w:rsidRDefault="009149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9495781" w14:textId="77777777" w:rsidR="0091490F" w:rsidRPr="000E759B" w:rsidRDefault="0091490F" w:rsidP="00533735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6C1D50" w:rsidRPr="000E759B" w14:paraId="07AFBA68" w14:textId="77777777" w:rsidTr="00C45297">
        <w:trPr>
          <w:trHeight w:val="113"/>
        </w:trPr>
        <w:tc>
          <w:tcPr>
            <w:tcW w:w="3259" w:type="dxa"/>
            <w:hideMark/>
          </w:tcPr>
          <w:p w14:paraId="098D6153" w14:textId="77777777" w:rsidR="0091490F" w:rsidRPr="000E759B" w:rsidRDefault="0091490F" w:rsidP="00533735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106" w:type="dxa"/>
            <w:shd w:val="clear" w:color="auto" w:fill="auto"/>
          </w:tcPr>
          <w:p w14:paraId="0FDB6B7F" w14:textId="77777777" w:rsidR="0091490F" w:rsidRPr="000E759B" w:rsidRDefault="009149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B79F68" w14:textId="77777777" w:rsidR="0091490F" w:rsidRPr="000E759B" w:rsidRDefault="009149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26B426D" w14:textId="77777777" w:rsidR="0091490F" w:rsidRPr="000E759B" w:rsidRDefault="009149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E0544C" w14:textId="77777777" w:rsidR="0091490F" w:rsidRPr="000E759B" w:rsidRDefault="009149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40EB576" w14:textId="77777777" w:rsidR="0091490F" w:rsidRPr="000E759B" w:rsidRDefault="0091490F" w:rsidP="00533735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543F25" w14:textId="77777777" w:rsidR="0091490F" w:rsidRPr="000E759B" w:rsidRDefault="009149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20728AA" w14:textId="77777777" w:rsidR="0091490F" w:rsidRPr="000E759B" w:rsidRDefault="0091490F" w:rsidP="00533735">
            <w:pPr>
              <w:tabs>
                <w:tab w:val="clear" w:pos="227"/>
                <w:tab w:val="clear" w:pos="454"/>
                <w:tab w:val="clear" w:pos="680"/>
                <w:tab w:val="left" w:pos="-136"/>
                <w:tab w:val="left" w:pos="72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0974FD" w:rsidRPr="000E759B" w14:paraId="75811015" w14:textId="77777777" w:rsidTr="00C45297">
        <w:trPr>
          <w:trHeight w:val="171"/>
        </w:trPr>
        <w:tc>
          <w:tcPr>
            <w:tcW w:w="3259" w:type="dxa"/>
            <w:hideMark/>
          </w:tcPr>
          <w:p w14:paraId="7B8EE78B" w14:textId="77777777" w:rsidR="000974FD" w:rsidRPr="000E759B" w:rsidRDefault="000974FD" w:rsidP="000974FD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ไม่เกิน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1106" w:type="dxa"/>
            <w:shd w:val="clear" w:color="auto" w:fill="auto"/>
          </w:tcPr>
          <w:p w14:paraId="3455AF71" w14:textId="4950AD5D" w:rsidR="000974FD" w:rsidRPr="000E759B" w:rsidRDefault="000974FD" w:rsidP="000974FD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7,</w:t>
            </w:r>
            <w:r w:rsidR="00DF3D86" w:rsidRPr="000E759B">
              <w:rPr>
                <w:rFonts w:ascii="BrowalliaUPC" w:hAnsi="BrowalliaUPC" w:cs="BrowalliaUPC"/>
                <w:sz w:val="28"/>
                <w:szCs w:val="28"/>
              </w:rPr>
              <w:t>397</w:t>
            </w:r>
          </w:p>
        </w:tc>
        <w:tc>
          <w:tcPr>
            <w:tcW w:w="236" w:type="dxa"/>
          </w:tcPr>
          <w:p w14:paraId="563843E9" w14:textId="77777777" w:rsidR="000974FD" w:rsidRPr="000E759B" w:rsidRDefault="000974FD" w:rsidP="000974FD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79234E2" w14:textId="24A95906" w:rsidR="000974FD" w:rsidRPr="000E759B" w:rsidRDefault="000974FD" w:rsidP="000974FD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11,357</w:t>
            </w:r>
          </w:p>
        </w:tc>
        <w:tc>
          <w:tcPr>
            <w:tcW w:w="236" w:type="dxa"/>
          </w:tcPr>
          <w:p w14:paraId="4F03A9E0" w14:textId="77777777" w:rsidR="000974FD" w:rsidRPr="000E759B" w:rsidRDefault="000974FD" w:rsidP="000974FD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A98E62B" w14:textId="0FC8F40E" w:rsidR="000974FD" w:rsidRPr="000E759B" w:rsidRDefault="000974FD" w:rsidP="000974FD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5,512</w:t>
            </w:r>
          </w:p>
        </w:tc>
        <w:tc>
          <w:tcPr>
            <w:tcW w:w="236" w:type="dxa"/>
          </w:tcPr>
          <w:p w14:paraId="36C2D9C3" w14:textId="77777777" w:rsidR="000974FD" w:rsidRPr="000E759B" w:rsidRDefault="000974FD" w:rsidP="000974FD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C28D505" w14:textId="6D7C922D" w:rsidR="000974FD" w:rsidRPr="000E759B" w:rsidRDefault="000974FD" w:rsidP="000974FD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9,472</w:t>
            </w:r>
          </w:p>
        </w:tc>
      </w:tr>
      <w:tr w:rsidR="000974FD" w:rsidRPr="000E759B" w14:paraId="3C343B8D" w14:textId="77777777" w:rsidTr="00C45297">
        <w:trPr>
          <w:trHeight w:val="173"/>
        </w:trPr>
        <w:tc>
          <w:tcPr>
            <w:tcW w:w="3259" w:type="dxa"/>
            <w:hideMark/>
          </w:tcPr>
          <w:p w14:paraId="7352EBCA" w14:textId="667DB052" w:rsidR="000974FD" w:rsidRPr="000E759B" w:rsidRDefault="000974FD" w:rsidP="000974FD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เกิน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ปี แต่ไม่เกิน </w:t>
            </w:r>
            <w:r w:rsidR="005B6931" w:rsidRPr="000E759B">
              <w:rPr>
                <w:rFonts w:ascii="BrowalliaUPC" w:hAnsi="BrowalliaUPC" w:cs="BrowalliaUPC"/>
                <w:sz w:val="28"/>
                <w:szCs w:val="28"/>
              </w:rPr>
              <w:t>4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C8F74" w14:textId="17512316" w:rsidR="000974FD" w:rsidRPr="000E759B" w:rsidRDefault="000974FD" w:rsidP="000974FD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1,</w:t>
            </w:r>
            <w:r w:rsidR="00DF3D86" w:rsidRPr="000E759B">
              <w:rPr>
                <w:rFonts w:ascii="BrowalliaUPC" w:hAnsi="BrowalliaUPC" w:cs="BrowalliaUPC"/>
                <w:sz w:val="28"/>
                <w:szCs w:val="28"/>
              </w:rPr>
              <w:t>595</w:t>
            </w:r>
          </w:p>
        </w:tc>
        <w:tc>
          <w:tcPr>
            <w:tcW w:w="236" w:type="dxa"/>
          </w:tcPr>
          <w:p w14:paraId="7B8844B5" w14:textId="77777777" w:rsidR="000974FD" w:rsidRPr="000E759B" w:rsidRDefault="000974FD" w:rsidP="000974FD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C0BF5A" w14:textId="217BB37C" w:rsidR="000974FD" w:rsidRPr="000E759B" w:rsidRDefault="000974FD" w:rsidP="000974FD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4,167</w:t>
            </w:r>
          </w:p>
        </w:tc>
        <w:tc>
          <w:tcPr>
            <w:tcW w:w="236" w:type="dxa"/>
          </w:tcPr>
          <w:p w14:paraId="3E79B33E" w14:textId="77777777" w:rsidR="000974FD" w:rsidRPr="000E759B" w:rsidRDefault="000974FD" w:rsidP="000974FD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DE194E" w14:textId="21A1506D" w:rsidR="000974FD" w:rsidRPr="000E759B" w:rsidRDefault="000974FD" w:rsidP="000974FD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7D9FA0" w14:textId="77777777" w:rsidR="000974FD" w:rsidRPr="000E759B" w:rsidRDefault="000974FD" w:rsidP="000974FD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1923E" w14:textId="5F00AD93" w:rsidR="000974FD" w:rsidRPr="000E759B" w:rsidRDefault="000974FD" w:rsidP="000974FD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832</w:t>
            </w:r>
          </w:p>
        </w:tc>
      </w:tr>
      <w:tr w:rsidR="000974FD" w:rsidRPr="000E759B" w14:paraId="2EFBC3C2" w14:textId="77777777" w:rsidTr="00C45297">
        <w:trPr>
          <w:trHeight w:val="173"/>
        </w:trPr>
        <w:tc>
          <w:tcPr>
            <w:tcW w:w="3259" w:type="dxa"/>
            <w:hideMark/>
          </w:tcPr>
          <w:p w14:paraId="3ADD60B2" w14:textId="77777777" w:rsidR="000974FD" w:rsidRPr="000E759B" w:rsidRDefault="000974FD" w:rsidP="000974FD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D369A6" w14:textId="449717CD" w:rsidR="000974FD" w:rsidRPr="000E759B" w:rsidRDefault="000974FD" w:rsidP="000974FD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8" w:right="-21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8,992</w:t>
            </w:r>
          </w:p>
        </w:tc>
        <w:tc>
          <w:tcPr>
            <w:tcW w:w="236" w:type="dxa"/>
          </w:tcPr>
          <w:p w14:paraId="1E88EF1B" w14:textId="77777777" w:rsidR="000974FD" w:rsidRPr="000E759B" w:rsidRDefault="000974FD" w:rsidP="000974FD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0649A492" w14:textId="7F7A3BA6" w:rsidR="000974FD" w:rsidRPr="000E759B" w:rsidRDefault="000974FD" w:rsidP="000974FD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15,524</w:t>
            </w:r>
          </w:p>
        </w:tc>
        <w:tc>
          <w:tcPr>
            <w:tcW w:w="236" w:type="dxa"/>
          </w:tcPr>
          <w:p w14:paraId="523B2CA3" w14:textId="77777777" w:rsidR="000974FD" w:rsidRPr="000E759B" w:rsidRDefault="000974FD" w:rsidP="000974FD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432C3A83" w14:textId="0F4F3D87" w:rsidR="000974FD" w:rsidRPr="000E759B" w:rsidRDefault="000974FD" w:rsidP="000974FD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5,512</w:t>
            </w:r>
          </w:p>
        </w:tc>
        <w:tc>
          <w:tcPr>
            <w:tcW w:w="236" w:type="dxa"/>
          </w:tcPr>
          <w:p w14:paraId="12CD9081" w14:textId="77777777" w:rsidR="000974FD" w:rsidRPr="000E759B" w:rsidRDefault="000974FD" w:rsidP="000974FD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732D6154" w14:textId="380FC987" w:rsidR="000974FD" w:rsidRPr="000E759B" w:rsidRDefault="000974FD" w:rsidP="000974FD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8" w:right="-21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10,304</w:t>
            </w:r>
          </w:p>
        </w:tc>
      </w:tr>
      <w:tr w:rsidR="000974FD" w:rsidRPr="000E759B" w14:paraId="2889402B" w14:textId="77777777" w:rsidTr="00C45297">
        <w:trPr>
          <w:trHeight w:val="173"/>
        </w:trPr>
        <w:tc>
          <w:tcPr>
            <w:tcW w:w="3259" w:type="dxa"/>
            <w:hideMark/>
          </w:tcPr>
          <w:p w14:paraId="0E38141B" w14:textId="1C5505F7" w:rsidR="000974FD" w:rsidRPr="000E759B" w:rsidRDefault="000974FD" w:rsidP="000974FD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ดอกเบี้ยรับรอตัดบัญชี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680B4E" w14:textId="6DF81F02" w:rsidR="000974FD" w:rsidRPr="000E759B" w:rsidRDefault="000974FD" w:rsidP="000974FD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(758)</w:t>
            </w:r>
          </w:p>
        </w:tc>
        <w:tc>
          <w:tcPr>
            <w:tcW w:w="236" w:type="dxa"/>
          </w:tcPr>
          <w:p w14:paraId="6A866B5A" w14:textId="77777777" w:rsidR="000974FD" w:rsidRPr="000E759B" w:rsidRDefault="000974FD" w:rsidP="000974FD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1D1487E" w14:textId="0FB89285" w:rsidR="000974FD" w:rsidRPr="000E759B" w:rsidRDefault="000974FD" w:rsidP="000974FD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1,650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14D6D9BA" w14:textId="77777777" w:rsidR="000974FD" w:rsidRPr="000E759B" w:rsidRDefault="000974FD" w:rsidP="000974FD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16B60C8" w14:textId="36D9AD37" w:rsidR="000974FD" w:rsidRPr="000E759B" w:rsidRDefault="000974FD" w:rsidP="000974FD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(486)</w:t>
            </w:r>
          </w:p>
        </w:tc>
        <w:tc>
          <w:tcPr>
            <w:tcW w:w="236" w:type="dxa"/>
          </w:tcPr>
          <w:p w14:paraId="5F6C9293" w14:textId="77777777" w:rsidR="000974FD" w:rsidRPr="000E759B" w:rsidRDefault="000974FD" w:rsidP="000974FD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33FFAE6" w14:textId="50B313D0" w:rsidR="000974FD" w:rsidRPr="000E759B" w:rsidRDefault="000974FD" w:rsidP="000974FD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1,062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0974FD" w:rsidRPr="000E759B" w14:paraId="447AEC08" w14:textId="77777777" w:rsidTr="00C45297">
        <w:trPr>
          <w:trHeight w:val="173"/>
        </w:trPr>
        <w:tc>
          <w:tcPr>
            <w:tcW w:w="3259" w:type="dxa"/>
            <w:hideMark/>
          </w:tcPr>
          <w:p w14:paraId="346F79B4" w14:textId="77777777" w:rsidR="000974FD" w:rsidRPr="000E759B" w:rsidRDefault="000974FD" w:rsidP="000974FD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9CBE31" w14:textId="57D6F9F6" w:rsidR="000974FD" w:rsidRPr="000E759B" w:rsidRDefault="000974FD" w:rsidP="000974FD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8,234</w:t>
            </w:r>
          </w:p>
        </w:tc>
        <w:tc>
          <w:tcPr>
            <w:tcW w:w="236" w:type="dxa"/>
          </w:tcPr>
          <w:p w14:paraId="1F392270" w14:textId="77777777" w:rsidR="000974FD" w:rsidRPr="000E759B" w:rsidRDefault="000974FD" w:rsidP="000974FD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EAE4D9" w14:textId="519F226B" w:rsidR="000974FD" w:rsidRPr="000E759B" w:rsidRDefault="000974FD" w:rsidP="000974FD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13,874</w:t>
            </w:r>
          </w:p>
        </w:tc>
        <w:tc>
          <w:tcPr>
            <w:tcW w:w="236" w:type="dxa"/>
          </w:tcPr>
          <w:p w14:paraId="675A4194" w14:textId="77777777" w:rsidR="000974FD" w:rsidRPr="000E759B" w:rsidRDefault="000974FD" w:rsidP="000974FD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2C893" w14:textId="60F83883" w:rsidR="000974FD" w:rsidRPr="000E759B" w:rsidRDefault="000974FD" w:rsidP="000974FD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5,026</w:t>
            </w:r>
          </w:p>
        </w:tc>
        <w:tc>
          <w:tcPr>
            <w:tcW w:w="236" w:type="dxa"/>
          </w:tcPr>
          <w:p w14:paraId="762561E7" w14:textId="77777777" w:rsidR="000974FD" w:rsidRPr="000E759B" w:rsidRDefault="000974FD" w:rsidP="000974FD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29C518" w14:textId="010BEF41" w:rsidR="000974FD" w:rsidRPr="000E759B" w:rsidRDefault="000974FD" w:rsidP="000974FD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9,242</w:t>
            </w:r>
          </w:p>
        </w:tc>
      </w:tr>
      <w:tr w:rsidR="000974FD" w:rsidRPr="000E759B" w14:paraId="56182C38" w14:textId="77777777" w:rsidTr="00C45297">
        <w:trPr>
          <w:trHeight w:val="173"/>
        </w:trPr>
        <w:tc>
          <w:tcPr>
            <w:tcW w:w="3259" w:type="dxa"/>
            <w:hideMark/>
          </w:tcPr>
          <w:p w14:paraId="3ABDBF3B" w14:textId="77777777" w:rsidR="000974FD" w:rsidRPr="000E759B" w:rsidRDefault="000974FD" w:rsidP="000974FD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right="-197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E097C" w14:textId="21D8D90B" w:rsidR="000974FD" w:rsidRPr="000E759B" w:rsidRDefault="000974FD" w:rsidP="000974FD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(6,</w:t>
            </w:r>
            <w:r w:rsidR="00407691" w:rsidRPr="000E759B">
              <w:rPr>
                <w:rFonts w:ascii="BrowalliaUPC" w:hAnsi="BrowalliaUPC" w:cs="BrowalliaUPC"/>
                <w:sz w:val="28"/>
                <w:szCs w:val="28"/>
              </w:rPr>
              <w:t>701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E9EA5B9" w14:textId="77777777" w:rsidR="000974FD" w:rsidRPr="000E759B" w:rsidRDefault="000974FD" w:rsidP="000974FD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89595" w14:textId="03C50FCE" w:rsidR="000974FD" w:rsidRPr="000E759B" w:rsidRDefault="000974FD" w:rsidP="000974FD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9,981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069F33C6" w14:textId="77777777" w:rsidR="000974FD" w:rsidRPr="000E759B" w:rsidRDefault="000974FD" w:rsidP="000974FD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91E0B6" w14:textId="39FBFC9F" w:rsidR="000974FD" w:rsidRPr="000E759B" w:rsidRDefault="000974FD" w:rsidP="000974FD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(5,026)</w:t>
            </w:r>
          </w:p>
        </w:tc>
        <w:tc>
          <w:tcPr>
            <w:tcW w:w="236" w:type="dxa"/>
          </w:tcPr>
          <w:p w14:paraId="0B667F49" w14:textId="77777777" w:rsidR="000974FD" w:rsidRPr="000E759B" w:rsidRDefault="000974FD" w:rsidP="000974FD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DCCD6" w14:textId="41E6382D" w:rsidR="000974FD" w:rsidRPr="000E759B" w:rsidRDefault="000974FD" w:rsidP="000974FD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8,433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0974FD" w:rsidRPr="000E759B" w14:paraId="24D0E56B" w14:textId="77777777" w:rsidTr="000C68F4">
        <w:trPr>
          <w:trHeight w:val="224"/>
        </w:trPr>
        <w:tc>
          <w:tcPr>
            <w:tcW w:w="3259" w:type="dxa"/>
            <w:hideMark/>
          </w:tcPr>
          <w:p w14:paraId="7865518F" w14:textId="77777777" w:rsidR="000974FD" w:rsidRPr="000E759B" w:rsidRDefault="000974FD" w:rsidP="000974FD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61F6C665" w14:textId="7C531C2B" w:rsidR="000974FD" w:rsidRPr="000E759B" w:rsidRDefault="000974FD" w:rsidP="000974FD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1,</w:t>
            </w:r>
            <w:r w:rsidR="00407691" w:rsidRPr="000E759B">
              <w:rPr>
                <w:rFonts w:ascii="BrowalliaUPC" w:hAnsi="BrowalliaUPC" w:cs="BrowalliaUPC"/>
                <w:sz w:val="28"/>
                <w:szCs w:val="28"/>
              </w:rPr>
              <w:t>533</w:t>
            </w:r>
          </w:p>
        </w:tc>
        <w:tc>
          <w:tcPr>
            <w:tcW w:w="236" w:type="dxa"/>
          </w:tcPr>
          <w:p w14:paraId="5325FCD0" w14:textId="77777777" w:rsidR="000974FD" w:rsidRPr="000E759B" w:rsidRDefault="000974FD" w:rsidP="000974FD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3609585" w14:textId="7E9B7EA3" w:rsidR="000974FD" w:rsidRPr="000E759B" w:rsidRDefault="000974FD" w:rsidP="000974FD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3,893</w:t>
            </w:r>
          </w:p>
        </w:tc>
        <w:tc>
          <w:tcPr>
            <w:tcW w:w="236" w:type="dxa"/>
          </w:tcPr>
          <w:p w14:paraId="5B5506FA" w14:textId="77777777" w:rsidR="000974FD" w:rsidRPr="000E759B" w:rsidRDefault="000974FD" w:rsidP="000974FD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7F981CE" w14:textId="2E563E35" w:rsidR="000974FD" w:rsidRPr="000E759B" w:rsidRDefault="000974FD" w:rsidP="000974FD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F5A5A2" w14:textId="77777777" w:rsidR="000974FD" w:rsidRPr="000E759B" w:rsidRDefault="000974FD" w:rsidP="000974FD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FE023FA" w14:textId="3805EC98" w:rsidR="000974FD" w:rsidRPr="000E759B" w:rsidRDefault="000974FD" w:rsidP="000974FD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809</w:t>
            </w:r>
          </w:p>
        </w:tc>
      </w:tr>
    </w:tbl>
    <w:p w14:paraId="7CFE0B2A" w14:textId="77777777" w:rsidR="0091490F" w:rsidRPr="000E759B" w:rsidRDefault="0091490F" w:rsidP="0091490F">
      <w:pPr>
        <w:spacing w:line="240" w:lineRule="auto"/>
        <w:ind w:left="450" w:right="-45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38FF4D88" w14:textId="77777777" w:rsidR="0091490F" w:rsidRPr="000E759B" w:rsidRDefault="0091490F" w:rsidP="00533735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 xml:space="preserve">บริษัทได้ทำสัญญาให้เช่าเครื่องมือแพทย์กับลูกค้า มีระยะเวลา </w:t>
      </w:r>
      <w:r w:rsidRPr="000E759B">
        <w:rPr>
          <w:rFonts w:ascii="BrowalliaUPC" w:hAnsi="BrowalliaUPC" w:cs="BrowalliaUPC"/>
          <w:sz w:val="28"/>
          <w:szCs w:val="28"/>
          <w:lang w:val="en-GB"/>
        </w:rPr>
        <w:t xml:space="preserve">2 - 4 </w:t>
      </w: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>ปี</w:t>
      </w:r>
    </w:p>
    <w:p w14:paraId="354E3D3D" w14:textId="77777777" w:rsidR="0091490F" w:rsidRPr="000E759B" w:rsidRDefault="0091490F" w:rsidP="00CF67C2">
      <w:pPr>
        <w:pStyle w:val="CordiaNew"/>
        <w:tabs>
          <w:tab w:val="clear" w:pos="4153"/>
          <w:tab w:val="left" w:pos="426"/>
        </w:tabs>
        <w:ind w:left="993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19FC8F84" w14:textId="1620F5BE" w:rsidR="00CC37C8" w:rsidRPr="000E759B" w:rsidRDefault="00CC37C8" w:rsidP="00474F48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624BFD5" w14:textId="44312EEA" w:rsidR="00480F48" w:rsidRPr="000E759B" w:rsidRDefault="00480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b/>
          <w:bCs/>
          <w:sz w:val="28"/>
          <w:szCs w:val="28"/>
          <w:lang w:eastAsia="th-TH"/>
        </w:rPr>
      </w:pPr>
      <w:r w:rsidRPr="000E759B">
        <w:rPr>
          <w:rFonts w:ascii="BrowalliaUPC" w:hAnsi="BrowalliaUPC" w:cs="BrowalliaUPC"/>
          <w:b/>
          <w:bCs/>
          <w:sz w:val="28"/>
          <w:szCs w:val="28"/>
        </w:rPr>
        <w:br w:type="page"/>
      </w:r>
    </w:p>
    <w:p w14:paraId="4E412548" w14:textId="1930243F" w:rsidR="007B62A6" w:rsidRPr="000E759B" w:rsidRDefault="00474F48" w:rsidP="00337EA1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0E759B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สินทรัพย์</w:t>
      </w:r>
      <w:r w:rsidRPr="000E759B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ไม่มีตัวต</w:t>
      </w:r>
      <w:r w:rsidR="009060B2" w:rsidRPr="000E759B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น</w:t>
      </w:r>
    </w:p>
    <w:p w14:paraId="6A090C01" w14:textId="77777777" w:rsidR="009060B2" w:rsidRPr="000E759B" w:rsidRDefault="009060B2" w:rsidP="009060B2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UPC" w:hAnsi="BrowalliaUPC" w:cs="BrowalliaUPC"/>
          <w:b/>
          <w:bCs/>
          <w:color w:val="auto"/>
          <w:sz w:val="16"/>
          <w:szCs w:val="16"/>
        </w:rPr>
      </w:pPr>
    </w:p>
    <w:tbl>
      <w:tblPr>
        <w:tblpPr w:leftFromText="180" w:rightFromText="180" w:vertAnchor="text" w:horzAnchor="margin" w:tblpX="345" w:tblpY="158"/>
        <w:tblW w:w="4805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90"/>
        <w:gridCol w:w="1648"/>
        <w:gridCol w:w="283"/>
        <w:gridCol w:w="1697"/>
      </w:tblGrid>
      <w:tr w:rsidR="00197F92" w:rsidRPr="000E759B" w14:paraId="367B737C" w14:textId="77777777" w:rsidTr="00C17406">
        <w:trPr>
          <w:cantSplit/>
        </w:trPr>
        <w:tc>
          <w:tcPr>
            <w:tcW w:w="2988" w:type="pct"/>
          </w:tcPr>
          <w:p w14:paraId="28FD7EF7" w14:textId="77777777" w:rsidR="00197F92" w:rsidRPr="000E759B" w:rsidRDefault="00197F92" w:rsidP="00C17406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2012" w:type="pct"/>
            <w:gridSpan w:val="3"/>
          </w:tcPr>
          <w:p w14:paraId="1FFC8B5F" w14:textId="77777777" w:rsidR="00197F92" w:rsidRPr="000E759B" w:rsidRDefault="00197F92" w:rsidP="00C17406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3648CD" w:rsidRPr="000E759B" w14:paraId="02DA924C" w14:textId="77777777" w:rsidTr="00C17406">
        <w:trPr>
          <w:cantSplit/>
        </w:trPr>
        <w:tc>
          <w:tcPr>
            <w:tcW w:w="2988" w:type="pct"/>
          </w:tcPr>
          <w:p w14:paraId="21B4EF25" w14:textId="77777777" w:rsidR="003648CD" w:rsidRPr="000E759B" w:rsidRDefault="003648CD" w:rsidP="00C17406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012" w:type="pct"/>
            <w:gridSpan w:val="3"/>
            <w:tcBorders>
              <w:bottom w:val="single" w:sz="4" w:space="0" w:color="auto"/>
            </w:tcBorders>
          </w:tcPr>
          <w:p w14:paraId="35471417" w14:textId="492AA5C0" w:rsidR="003648CD" w:rsidRPr="000E759B" w:rsidRDefault="003648CD" w:rsidP="00C17406">
            <w:pPr>
              <w:tabs>
                <w:tab w:val="clear" w:pos="2580"/>
              </w:tabs>
              <w:spacing w:line="240" w:lineRule="auto"/>
              <w:ind w:right="3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โปรแกรมคอมพิวเตอร์</w:t>
            </w:r>
          </w:p>
        </w:tc>
      </w:tr>
      <w:tr w:rsidR="003648CD" w:rsidRPr="000E759B" w14:paraId="4958359C" w14:textId="77777777" w:rsidTr="00C17406">
        <w:trPr>
          <w:cantSplit/>
        </w:trPr>
        <w:tc>
          <w:tcPr>
            <w:tcW w:w="2988" w:type="pct"/>
          </w:tcPr>
          <w:p w14:paraId="68943063" w14:textId="77777777" w:rsidR="003648CD" w:rsidRPr="000E759B" w:rsidRDefault="003648CD" w:rsidP="00C17406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14" w:type="pct"/>
            <w:tcBorders>
              <w:top w:val="single" w:sz="4" w:space="0" w:color="auto"/>
              <w:bottom w:val="single" w:sz="4" w:space="0" w:color="auto"/>
            </w:tcBorders>
          </w:tcPr>
          <w:p w14:paraId="532673BC" w14:textId="77777777" w:rsidR="003648CD" w:rsidRPr="000E759B" w:rsidRDefault="003648CD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  <w:p w14:paraId="18112FB1" w14:textId="4E6D536E" w:rsidR="003648CD" w:rsidRPr="000E759B" w:rsidRDefault="003648CD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57" w:type="pct"/>
            <w:tcBorders>
              <w:top w:val="single" w:sz="4" w:space="0" w:color="auto"/>
            </w:tcBorders>
          </w:tcPr>
          <w:p w14:paraId="665F5817" w14:textId="77777777" w:rsidR="003648CD" w:rsidRPr="000E759B" w:rsidRDefault="003648CD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</w:tcPr>
          <w:p w14:paraId="210B6D50" w14:textId="77777777" w:rsidR="003648CD" w:rsidRPr="000E759B" w:rsidRDefault="003648CD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</w:t>
            </w:r>
          </w:p>
          <w:p w14:paraId="72C34C6F" w14:textId="20E58AD2" w:rsidR="003648CD" w:rsidRPr="000E759B" w:rsidRDefault="003648CD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ของบริษัท</w:t>
            </w:r>
          </w:p>
        </w:tc>
      </w:tr>
      <w:tr w:rsidR="003648CD" w:rsidRPr="000E759B" w14:paraId="10019483" w14:textId="77777777" w:rsidTr="00C17406">
        <w:trPr>
          <w:cantSplit/>
        </w:trPr>
        <w:tc>
          <w:tcPr>
            <w:tcW w:w="2988" w:type="pct"/>
          </w:tcPr>
          <w:p w14:paraId="5E7D6004" w14:textId="77777777" w:rsidR="003648CD" w:rsidRPr="000E759B" w:rsidRDefault="003648CD" w:rsidP="00C17406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14" w:type="pct"/>
            <w:tcBorders>
              <w:top w:val="single" w:sz="4" w:space="0" w:color="auto"/>
            </w:tcBorders>
          </w:tcPr>
          <w:p w14:paraId="0AD95F49" w14:textId="77777777" w:rsidR="003648CD" w:rsidRPr="000E759B" w:rsidRDefault="003648CD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7" w:type="pct"/>
          </w:tcPr>
          <w:p w14:paraId="5029213A" w14:textId="77777777" w:rsidR="003648CD" w:rsidRPr="000E759B" w:rsidRDefault="003648CD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</w:tcPr>
          <w:p w14:paraId="54EC8044" w14:textId="77777777" w:rsidR="003648CD" w:rsidRPr="000E759B" w:rsidRDefault="003648CD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3648CD" w:rsidRPr="000E759B" w14:paraId="3131E21F" w14:textId="77777777" w:rsidTr="00C17406">
        <w:trPr>
          <w:cantSplit/>
        </w:trPr>
        <w:tc>
          <w:tcPr>
            <w:tcW w:w="2988" w:type="pct"/>
          </w:tcPr>
          <w:p w14:paraId="580D821A" w14:textId="77777777" w:rsidR="003648CD" w:rsidRPr="000E759B" w:rsidRDefault="003648CD" w:rsidP="00C17406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914" w:type="pct"/>
          </w:tcPr>
          <w:p w14:paraId="194516E2" w14:textId="77777777" w:rsidR="003648CD" w:rsidRPr="000E759B" w:rsidRDefault="003648CD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7" w:type="pct"/>
          </w:tcPr>
          <w:p w14:paraId="0A8BA41C" w14:textId="77777777" w:rsidR="003648CD" w:rsidRPr="000E759B" w:rsidRDefault="003648CD" w:rsidP="00C17406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940" w:type="pct"/>
          </w:tcPr>
          <w:p w14:paraId="2A238F01" w14:textId="77777777" w:rsidR="003648CD" w:rsidRPr="000E759B" w:rsidRDefault="003648CD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480F65" w:rsidRPr="000E759B" w14:paraId="1D78B57B" w14:textId="77777777" w:rsidTr="00C17406">
        <w:trPr>
          <w:cantSplit/>
        </w:trPr>
        <w:tc>
          <w:tcPr>
            <w:tcW w:w="2988" w:type="pct"/>
          </w:tcPr>
          <w:p w14:paraId="61BC810C" w14:textId="63FC50CE" w:rsidR="00480F65" w:rsidRPr="000E759B" w:rsidRDefault="00480F65" w:rsidP="00C17406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มกราคม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914" w:type="pct"/>
            <w:vAlign w:val="center"/>
          </w:tcPr>
          <w:p w14:paraId="17AF95A2" w14:textId="121F6DDF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83,372</w:t>
            </w:r>
          </w:p>
        </w:tc>
        <w:tc>
          <w:tcPr>
            <w:tcW w:w="157" w:type="pct"/>
          </w:tcPr>
          <w:p w14:paraId="460C2D63" w14:textId="77777777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  <w:vAlign w:val="bottom"/>
          </w:tcPr>
          <w:p w14:paraId="5C35F805" w14:textId="164BB322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82,809</w:t>
            </w:r>
          </w:p>
        </w:tc>
      </w:tr>
      <w:tr w:rsidR="00480F65" w:rsidRPr="000E759B" w14:paraId="1D1F21C4" w14:textId="77777777" w:rsidTr="00C17406">
        <w:trPr>
          <w:cantSplit/>
        </w:trPr>
        <w:tc>
          <w:tcPr>
            <w:tcW w:w="2988" w:type="pct"/>
          </w:tcPr>
          <w:p w14:paraId="3AD6E51C" w14:textId="77777777" w:rsidR="00480F65" w:rsidRPr="000E759B" w:rsidRDefault="00480F65" w:rsidP="00C17406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ซื้อเพิ่ม </w:t>
            </w:r>
          </w:p>
        </w:tc>
        <w:tc>
          <w:tcPr>
            <w:tcW w:w="914" w:type="pct"/>
            <w:tcBorders>
              <w:bottom w:val="single" w:sz="4" w:space="0" w:color="auto"/>
            </w:tcBorders>
          </w:tcPr>
          <w:p w14:paraId="61202A34" w14:textId="09BA39E5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2,500</w:t>
            </w:r>
          </w:p>
        </w:tc>
        <w:tc>
          <w:tcPr>
            <w:tcW w:w="157" w:type="pct"/>
          </w:tcPr>
          <w:p w14:paraId="29FFEE39" w14:textId="77777777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  <w:tcBorders>
              <w:bottom w:val="single" w:sz="4" w:space="0" w:color="auto"/>
            </w:tcBorders>
          </w:tcPr>
          <w:p w14:paraId="5A62D8AC" w14:textId="1AC5B651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2,500</w:t>
            </w:r>
          </w:p>
        </w:tc>
      </w:tr>
      <w:tr w:rsidR="00480F65" w:rsidRPr="000E759B" w14:paraId="66C15C0E" w14:textId="77777777" w:rsidTr="00C17406">
        <w:trPr>
          <w:cantSplit/>
        </w:trPr>
        <w:tc>
          <w:tcPr>
            <w:tcW w:w="2988" w:type="pct"/>
          </w:tcPr>
          <w:p w14:paraId="4E5F2987" w14:textId="3C04A718" w:rsidR="00480F65" w:rsidRPr="000E759B" w:rsidRDefault="00480F65" w:rsidP="00C17406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ธันวาคม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914" w:type="pct"/>
            <w:tcBorders>
              <w:top w:val="single" w:sz="4" w:space="0" w:color="auto"/>
            </w:tcBorders>
          </w:tcPr>
          <w:p w14:paraId="33C90B44" w14:textId="68E0DB9B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85,872</w:t>
            </w:r>
          </w:p>
        </w:tc>
        <w:tc>
          <w:tcPr>
            <w:tcW w:w="157" w:type="pct"/>
          </w:tcPr>
          <w:p w14:paraId="42C206C5" w14:textId="77777777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</w:tcPr>
          <w:p w14:paraId="288A8FF4" w14:textId="151B0F8B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85,309</w:t>
            </w:r>
          </w:p>
        </w:tc>
      </w:tr>
      <w:tr w:rsidR="00480F65" w:rsidRPr="000E759B" w14:paraId="6408DCA7" w14:textId="77777777" w:rsidTr="00C17406">
        <w:trPr>
          <w:cantSplit/>
          <w:trHeight w:val="306"/>
        </w:trPr>
        <w:tc>
          <w:tcPr>
            <w:tcW w:w="2988" w:type="pct"/>
          </w:tcPr>
          <w:p w14:paraId="22F56BD1" w14:textId="77777777" w:rsidR="00480F65" w:rsidRPr="000E759B" w:rsidRDefault="00480F65" w:rsidP="00C17406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ซื้อเพิ่ม </w:t>
            </w:r>
          </w:p>
        </w:tc>
        <w:tc>
          <w:tcPr>
            <w:tcW w:w="914" w:type="pct"/>
            <w:tcBorders>
              <w:bottom w:val="single" w:sz="4" w:space="0" w:color="auto"/>
            </w:tcBorders>
          </w:tcPr>
          <w:p w14:paraId="3C35E587" w14:textId="4A300769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13,000</w:t>
            </w:r>
          </w:p>
        </w:tc>
        <w:tc>
          <w:tcPr>
            <w:tcW w:w="157" w:type="pct"/>
          </w:tcPr>
          <w:p w14:paraId="7AB33326" w14:textId="77777777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  <w:tcBorders>
              <w:bottom w:val="single" w:sz="4" w:space="0" w:color="auto"/>
            </w:tcBorders>
          </w:tcPr>
          <w:p w14:paraId="47BE211B" w14:textId="2F991EA9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13,000</w:t>
            </w:r>
          </w:p>
        </w:tc>
      </w:tr>
      <w:tr w:rsidR="00480F65" w:rsidRPr="000E759B" w14:paraId="12E6C82C" w14:textId="77777777" w:rsidTr="00C17406">
        <w:trPr>
          <w:cantSplit/>
          <w:trHeight w:val="278"/>
        </w:trPr>
        <w:tc>
          <w:tcPr>
            <w:tcW w:w="2988" w:type="pct"/>
          </w:tcPr>
          <w:p w14:paraId="4305D653" w14:textId="05B82E21" w:rsidR="00480F65" w:rsidRPr="000E759B" w:rsidRDefault="00480F65" w:rsidP="00C17406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ธันวาคม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914" w:type="pct"/>
            <w:tcBorders>
              <w:top w:val="single" w:sz="4" w:space="0" w:color="auto"/>
              <w:bottom w:val="single" w:sz="4" w:space="0" w:color="auto"/>
            </w:tcBorders>
          </w:tcPr>
          <w:p w14:paraId="51FBF7F5" w14:textId="203A193B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98,872</w:t>
            </w:r>
          </w:p>
        </w:tc>
        <w:tc>
          <w:tcPr>
            <w:tcW w:w="157" w:type="pct"/>
          </w:tcPr>
          <w:p w14:paraId="4A64489F" w14:textId="77777777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</w:tcPr>
          <w:p w14:paraId="0442D4B5" w14:textId="6FE6AC1F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98,309</w:t>
            </w:r>
          </w:p>
        </w:tc>
      </w:tr>
      <w:tr w:rsidR="00480F65" w:rsidRPr="000E759B" w14:paraId="4FF0026E" w14:textId="77777777" w:rsidTr="00C17406">
        <w:trPr>
          <w:cantSplit/>
          <w:trHeight w:val="278"/>
        </w:trPr>
        <w:tc>
          <w:tcPr>
            <w:tcW w:w="2988" w:type="pct"/>
          </w:tcPr>
          <w:p w14:paraId="3A99FE1A" w14:textId="77777777" w:rsidR="00480F65" w:rsidRPr="000E759B" w:rsidRDefault="00480F65" w:rsidP="00C17406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914" w:type="pct"/>
            <w:tcBorders>
              <w:top w:val="single" w:sz="4" w:space="0" w:color="auto"/>
            </w:tcBorders>
          </w:tcPr>
          <w:p w14:paraId="40B5F52D" w14:textId="77777777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57" w:type="pct"/>
          </w:tcPr>
          <w:p w14:paraId="1F8B8F00" w14:textId="77777777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</w:tcPr>
          <w:p w14:paraId="47F9A9B3" w14:textId="77777777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480F65" w:rsidRPr="000E759B" w14:paraId="6C55B0E0" w14:textId="77777777" w:rsidTr="00C17406">
        <w:trPr>
          <w:cantSplit/>
          <w:trHeight w:val="278"/>
        </w:trPr>
        <w:tc>
          <w:tcPr>
            <w:tcW w:w="2988" w:type="pct"/>
            <w:vAlign w:val="center"/>
          </w:tcPr>
          <w:p w14:paraId="459A1DF6" w14:textId="77777777" w:rsidR="00480F65" w:rsidRPr="000E759B" w:rsidRDefault="00480F65" w:rsidP="00C17406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914" w:type="pct"/>
          </w:tcPr>
          <w:p w14:paraId="447C44B4" w14:textId="77777777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57" w:type="pct"/>
          </w:tcPr>
          <w:p w14:paraId="6E647B2A" w14:textId="77777777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</w:tcPr>
          <w:p w14:paraId="1FD5E8EE" w14:textId="77777777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480F65" w:rsidRPr="000E759B" w14:paraId="11F5138A" w14:textId="77777777" w:rsidTr="00C17406">
        <w:trPr>
          <w:cantSplit/>
          <w:trHeight w:val="278"/>
        </w:trPr>
        <w:tc>
          <w:tcPr>
            <w:tcW w:w="2988" w:type="pct"/>
            <w:vAlign w:val="center"/>
          </w:tcPr>
          <w:p w14:paraId="2E6F66FB" w14:textId="5966AC97" w:rsidR="00480F65" w:rsidRPr="000E759B" w:rsidRDefault="00480F65" w:rsidP="00C17406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มกราคม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914" w:type="pct"/>
            <w:vAlign w:val="center"/>
          </w:tcPr>
          <w:p w14:paraId="02CE6A5A" w14:textId="08A38C12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67,933</w:t>
            </w:r>
          </w:p>
        </w:tc>
        <w:tc>
          <w:tcPr>
            <w:tcW w:w="157" w:type="pct"/>
          </w:tcPr>
          <w:p w14:paraId="43D2B6E4" w14:textId="77777777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  <w:vAlign w:val="bottom"/>
          </w:tcPr>
          <w:p w14:paraId="05BF2B84" w14:textId="364605D4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67,370</w:t>
            </w:r>
          </w:p>
        </w:tc>
      </w:tr>
      <w:tr w:rsidR="00480F65" w:rsidRPr="000E759B" w14:paraId="6024A1E5" w14:textId="77777777" w:rsidTr="00C17406">
        <w:trPr>
          <w:cantSplit/>
          <w:trHeight w:val="278"/>
        </w:trPr>
        <w:tc>
          <w:tcPr>
            <w:tcW w:w="2988" w:type="pct"/>
            <w:vAlign w:val="center"/>
          </w:tcPr>
          <w:p w14:paraId="01FB4B89" w14:textId="77777777" w:rsidR="00480F65" w:rsidRPr="000E759B" w:rsidRDefault="00480F65" w:rsidP="00C17406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914" w:type="pct"/>
            <w:tcBorders>
              <w:bottom w:val="single" w:sz="4" w:space="0" w:color="auto"/>
            </w:tcBorders>
          </w:tcPr>
          <w:p w14:paraId="208D754D" w14:textId="237676C0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6,790</w:t>
            </w:r>
          </w:p>
        </w:tc>
        <w:tc>
          <w:tcPr>
            <w:tcW w:w="157" w:type="pct"/>
          </w:tcPr>
          <w:p w14:paraId="6DD9DD18" w14:textId="77777777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  <w:tcBorders>
              <w:bottom w:val="single" w:sz="4" w:space="0" w:color="auto"/>
            </w:tcBorders>
          </w:tcPr>
          <w:p w14:paraId="5A03D58E" w14:textId="7AA44210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6,790</w:t>
            </w:r>
          </w:p>
        </w:tc>
      </w:tr>
      <w:tr w:rsidR="00480F65" w:rsidRPr="000E759B" w14:paraId="3812EE83" w14:textId="77777777" w:rsidTr="00C17406">
        <w:trPr>
          <w:cantSplit/>
          <w:trHeight w:val="278"/>
        </w:trPr>
        <w:tc>
          <w:tcPr>
            <w:tcW w:w="2988" w:type="pct"/>
            <w:vAlign w:val="center"/>
          </w:tcPr>
          <w:p w14:paraId="7863AAF3" w14:textId="0F358B87" w:rsidR="00480F65" w:rsidRPr="000E759B" w:rsidRDefault="00480F65" w:rsidP="00C17406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914" w:type="pct"/>
            <w:tcBorders>
              <w:top w:val="single" w:sz="4" w:space="0" w:color="auto"/>
            </w:tcBorders>
          </w:tcPr>
          <w:p w14:paraId="22A22789" w14:textId="067B4B34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74,723</w:t>
            </w:r>
          </w:p>
        </w:tc>
        <w:tc>
          <w:tcPr>
            <w:tcW w:w="157" w:type="pct"/>
          </w:tcPr>
          <w:p w14:paraId="41D384F7" w14:textId="77777777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</w:tcPr>
          <w:p w14:paraId="6AA0DB88" w14:textId="0F67A592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74,160</w:t>
            </w:r>
          </w:p>
        </w:tc>
      </w:tr>
      <w:tr w:rsidR="00480F65" w:rsidRPr="000E759B" w14:paraId="6A6FF41E" w14:textId="77777777" w:rsidTr="00C17406">
        <w:trPr>
          <w:cantSplit/>
          <w:trHeight w:val="278"/>
        </w:trPr>
        <w:tc>
          <w:tcPr>
            <w:tcW w:w="2988" w:type="pct"/>
            <w:vAlign w:val="center"/>
          </w:tcPr>
          <w:p w14:paraId="4954E5F7" w14:textId="77777777" w:rsidR="00480F65" w:rsidRPr="000E759B" w:rsidRDefault="00480F65" w:rsidP="00C17406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914" w:type="pct"/>
            <w:tcBorders>
              <w:bottom w:val="single" w:sz="4" w:space="0" w:color="auto"/>
            </w:tcBorders>
          </w:tcPr>
          <w:p w14:paraId="59070E6B" w14:textId="4F36F553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5,96</w:t>
            </w:r>
            <w:r w:rsidR="00977C35"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8</w:t>
            </w:r>
          </w:p>
        </w:tc>
        <w:tc>
          <w:tcPr>
            <w:tcW w:w="157" w:type="pct"/>
          </w:tcPr>
          <w:p w14:paraId="7EC108F7" w14:textId="77777777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  <w:tcBorders>
              <w:bottom w:val="single" w:sz="4" w:space="0" w:color="auto"/>
            </w:tcBorders>
          </w:tcPr>
          <w:p w14:paraId="4E81F3BA" w14:textId="44862777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5,96</w:t>
            </w:r>
            <w:r w:rsidR="00977C35" w:rsidRPr="000E759B">
              <w:rPr>
                <w:rFonts w:ascii="BrowalliaUPC" w:hAnsi="BrowalliaUPC" w:cs="BrowalliaUPC"/>
                <w:sz w:val="28"/>
                <w:szCs w:val="28"/>
              </w:rPr>
              <w:t>8</w:t>
            </w:r>
          </w:p>
        </w:tc>
      </w:tr>
      <w:tr w:rsidR="00480F65" w:rsidRPr="000E759B" w14:paraId="3634958E" w14:textId="77777777" w:rsidTr="00C17406">
        <w:trPr>
          <w:cantSplit/>
          <w:trHeight w:val="278"/>
        </w:trPr>
        <w:tc>
          <w:tcPr>
            <w:tcW w:w="2988" w:type="pct"/>
            <w:vAlign w:val="center"/>
          </w:tcPr>
          <w:p w14:paraId="63F52306" w14:textId="0736D771" w:rsidR="00480F65" w:rsidRPr="000E759B" w:rsidRDefault="00480F65" w:rsidP="00C17406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914" w:type="pct"/>
            <w:tcBorders>
              <w:top w:val="single" w:sz="4" w:space="0" w:color="auto"/>
              <w:bottom w:val="single" w:sz="4" w:space="0" w:color="auto"/>
            </w:tcBorders>
          </w:tcPr>
          <w:p w14:paraId="4E4D8E3F" w14:textId="464AEC68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80,69</w:t>
            </w:r>
            <w:r w:rsidR="00977C35"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</w:p>
        </w:tc>
        <w:tc>
          <w:tcPr>
            <w:tcW w:w="157" w:type="pct"/>
          </w:tcPr>
          <w:p w14:paraId="1056E467" w14:textId="77777777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</w:tcPr>
          <w:p w14:paraId="7084EAE7" w14:textId="73E17B1F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80,12</w:t>
            </w:r>
            <w:r w:rsidR="00977C35" w:rsidRPr="000E759B">
              <w:rPr>
                <w:rFonts w:ascii="BrowalliaUPC" w:hAnsi="BrowalliaUPC" w:cs="BrowalliaUPC"/>
                <w:sz w:val="28"/>
                <w:szCs w:val="28"/>
              </w:rPr>
              <w:t>8</w:t>
            </w:r>
          </w:p>
        </w:tc>
      </w:tr>
      <w:tr w:rsidR="00480F65" w:rsidRPr="000E759B" w14:paraId="12ABCAA3" w14:textId="77777777" w:rsidTr="00C17406">
        <w:trPr>
          <w:cantSplit/>
          <w:trHeight w:val="278"/>
        </w:trPr>
        <w:tc>
          <w:tcPr>
            <w:tcW w:w="2988" w:type="pct"/>
            <w:vAlign w:val="center"/>
          </w:tcPr>
          <w:p w14:paraId="1A5A4952" w14:textId="77777777" w:rsidR="00480F65" w:rsidRPr="000E759B" w:rsidRDefault="00480F65" w:rsidP="00C17406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914" w:type="pct"/>
            <w:tcBorders>
              <w:top w:val="single" w:sz="4" w:space="0" w:color="auto"/>
            </w:tcBorders>
          </w:tcPr>
          <w:p w14:paraId="14BB9560" w14:textId="77777777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57" w:type="pct"/>
          </w:tcPr>
          <w:p w14:paraId="7B5E3B65" w14:textId="77777777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</w:tcPr>
          <w:p w14:paraId="69198262" w14:textId="77777777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480F65" w:rsidRPr="000E759B" w14:paraId="780DF7A3" w14:textId="77777777" w:rsidTr="00C17406">
        <w:trPr>
          <w:cantSplit/>
          <w:trHeight w:val="278"/>
        </w:trPr>
        <w:tc>
          <w:tcPr>
            <w:tcW w:w="2988" w:type="pct"/>
            <w:vAlign w:val="center"/>
          </w:tcPr>
          <w:p w14:paraId="63898B4E" w14:textId="77777777" w:rsidR="00480F65" w:rsidRPr="000E759B" w:rsidRDefault="00480F65" w:rsidP="00C17406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914" w:type="pct"/>
          </w:tcPr>
          <w:p w14:paraId="2EB2231A" w14:textId="77777777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57" w:type="pct"/>
          </w:tcPr>
          <w:p w14:paraId="02F96847" w14:textId="77777777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</w:tcPr>
          <w:p w14:paraId="35221860" w14:textId="77777777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480F65" w:rsidRPr="000E759B" w14:paraId="07D65E0F" w14:textId="77777777" w:rsidTr="00C17406">
        <w:trPr>
          <w:cantSplit/>
          <w:trHeight w:val="278"/>
        </w:trPr>
        <w:tc>
          <w:tcPr>
            <w:tcW w:w="2988" w:type="pct"/>
            <w:vAlign w:val="center"/>
          </w:tcPr>
          <w:p w14:paraId="4AE2141C" w14:textId="690009A1" w:rsidR="00480F65" w:rsidRPr="000E759B" w:rsidRDefault="00480F65" w:rsidP="00C17406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914" w:type="pct"/>
            <w:tcBorders>
              <w:bottom w:val="single" w:sz="12" w:space="0" w:color="auto"/>
            </w:tcBorders>
          </w:tcPr>
          <w:p w14:paraId="5E2A6597" w14:textId="52C37C6D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11,149</w:t>
            </w:r>
          </w:p>
        </w:tc>
        <w:tc>
          <w:tcPr>
            <w:tcW w:w="157" w:type="pct"/>
          </w:tcPr>
          <w:p w14:paraId="1B882F85" w14:textId="77777777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  <w:tcBorders>
              <w:bottom w:val="single" w:sz="12" w:space="0" w:color="auto"/>
            </w:tcBorders>
          </w:tcPr>
          <w:p w14:paraId="5293B6BD" w14:textId="1D29F8CF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11,149</w:t>
            </w:r>
          </w:p>
        </w:tc>
      </w:tr>
      <w:tr w:rsidR="00480F65" w:rsidRPr="000E759B" w14:paraId="70B72415" w14:textId="77777777" w:rsidTr="00C17406">
        <w:trPr>
          <w:cantSplit/>
          <w:trHeight w:val="278"/>
        </w:trPr>
        <w:tc>
          <w:tcPr>
            <w:tcW w:w="2988" w:type="pct"/>
            <w:vAlign w:val="center"/>
          </w:tcPr>
          <w:p w14:paraId="45E3206B" w14:textId="6345A2A4" w:rsidR="00480F65" w:rsidRPr="000E759B" w:rsidRDefault="00480F65" w:rsidP="00C17406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914" w:type="pct"/>
            <w:tcBorders>
              <w:top w:val="single" w:sz="12" w:space="0" w:color="auto"/>
              <w:bottom w:val="single" w:sz="12" w:space="0" w:color="auto"/>
            </w:tcBorders>
          </w:tcPr>
          <w:p w14:paraId="355F80D6" w14:textId="6744845D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18,18</w:t>
            </w:r>
            <w:r w:rsidR="00A81229"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</w:p>
        </w:tc>
        <w:tc>
          <w:tcPr>
            <w:tcW w:w="157" w:type="pct"/>
          </w:tcPr>
          <w:p w14:paraId="2BDE7506" w14:textId="77777777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  <w:tcBorders>
              <w:top w:val="single" w:sz="12" w:space="0" w:color="auto"/>
              <w:bottom w:val="single" w:sz="12" w:space="0" w:color="auto"/>
            </w:tcBorders>
          </w:tcPr>
          <w:p w14:paraId="103C3482" w14:textId="16A755C3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18,18</w:t>
            </w:r>
            <w:r w:rsidR="00A81229" w:rsidRPr="000E759B">
              <w:rPr>
                <w:rFonts w:ascii="BrowalliaUPC" w:hAnsi="BrowalliaUPC" w:cs="BrowalliaUPC"/>
                <w:sz w:val="28"/>
                <w:szCs w:val="28"/>
              </w:rPr>
              <w:t>1</w:t>
            </w:r>
          </w:p>
        </w:tc>
      </w:tr>
      <w:tr w:rsidR="00480F65" w:rsidRPr="000E759B" w14:paraId="3631B859" w14:textId="77777777" w:rsidTr="00C17406">
        <w:trPr>
          <w:cantSplit/>
          <w:trHeight w:val="278"/>
        </w:trPr>
        <w:tc>
          <w:tcPr>
            <w:tcW w:w="2988" w:type="pct"/>
            <w:vAlign w:val="center"/>
          </w:tcPr>
          <w:p w14:paraId="3CF0370F" w14:textId="77777777" w:rsidR="00480F65" w:rsidRPr="000E759B" w:rsidRDefault="00480F65" w:rsidP="00C17406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914" w:type="pct"/>
            <w:tcBorders>
              <w:top w:val="single" w:sz="12" w:space="0" w:color="auto"/>
            </w:tcBorders>
          </w:tcPr>
          <w:p w14:paraId="667D16FC" w14:textId="77777777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57" w:type="pct"/>
          </w:tcPr>
          <w:p w14:paraId="67E7A7E6" w14:textId="77777777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  <w:tcBorders>
              <w:top w:val="single" w:sz="12" w:space="0" w:color="auto"/>
            </w:tcBorders>
          </w:tcPr>
          <w:p w14:paraId="3D21010A" w14:textId="77777777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480F65" w:rsidRPr="000E759B" w14:paraId="7217AEB1" w14:textId="77777777" w:rsidTr="00C17406">
        <w:trPr>
          <w:cantSplit/>
          <w:trHeight w:val="278"/>
        </w:trPr>
        <w:tc>
          <w:tcPr>
            <w:tcW w:w="2988" w:type="pct"/>
            <w:vAlign w:val="center"/>
          </w:tcPr>
          <w:p w14:paraId="18D3EDED" w14:textId="017D5C54" w:rsidR="00480F65" w:rsidRPr="000E759B" w:rsidRDefault="00480F65" w:rsidP="00C17406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 xml:space="preserve">ค่าตัดจำหน่ายสำหรับปี </w:t>
            </w:r>
            <w:r w:rsidRPr="000E759B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14" w:type="pct"/>
          </w:tcPr>
          <w:p w14:paraId="155B5F6A" w14:textId="77777777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7" w:type="pct"/>
          </w:tcPr>
          <w:p w14:paraId="6D680F77" w14:textId="77777777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</w:tcPr>
          <w:p w14:paraId="4C263DA5" w14:textId="77777777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480F65" w:rsidRPr="000E759B" w14:paraId="5F681827" w14:textId="77777777" w:rsidTr="00C17406">
        <w:trPr>
          <w:cantSplit/>
          <w:trHeight w:val="278"/>
        </w:trPr>
        <w:tc>
          <w:tcPr>
            <w:tcW w:w="2988" w:type="pct"/>
            <w:vAlign w:val="center"/>
          </w:tcPr>
          <w:p w14:paraId="1195AEA5" w14:textId="77777777" w:rsidR="00480F65" w:rsidRPr="000E759B" w:rsidRDefault="00480F65" w:rsidP="00C17406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914" w:type="pct"/>
            <w:vAlign w:val="center"/>
          </w:tcPr>
          <w:p w14:paraId="3659AA9C" w14:textId="1D4FAFB8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6,790</w:t>
            </w:r>
          </w:p>
        </w:tc>
        <w:tc>
          <w:tcPr>
            <w:tcW w:w="157" w:type="pct"/>
          </w:tcPr>
          <w:p w14:paraId="28F30521" w14:textId="77777777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</w:tcPr>
          <w:p w14:paraId="0E189065" w14:textId="5E65D37E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6,790</w:t>
            </w:r>
          </w:p>
        </w:tc>
      </w:tr>
      <w:tr w:rsidR="00480F65" w:rsidRPr="000E759B" w14:paraId="253F76A4" w14:textId="77777777" w:rsidTr="00C17406">
        <w:trPr>
          <w:cantSplit/>
          <w:trHeight w:val="278"/>
        </w:trPr>
        <w:tc>
          <w:tcPr>
            <w:tcW w:w="2988" w:type="pct"/>
            <w:vAlign w:val="center"/>
          </w:tcPr>
          <w:p w14:paraId="4C3055A3" w14:textId="77777777" w:rsidR="00480F65" w:rsidRPr="000E759B" w:rsidRDefault="00480F65" w:rsidP="00C17406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  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914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552232E" w14:textId="7C6D9DE7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6,790</w:t>
            </w:r>
          </w:p>
        </w:tc>
        <w:tc>
          <w:tcPr>
            <w:tcW w:w="157" w:type="pct"/>
          </w:tcPr>
          <w:p w14:paraId="6B1C9B29" w14:textId="77777777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  <w:tcBorders>
              <w:top w:val="single" w:sz="4" w:space="0" w:color="auto"/>
              <w:bottom w:val="single" w:sz="12" w:space="0" w:color="auto"/>
            </w:tcBorders>
          </w:tcPr>
          <w:p w14:paraId="4379730C" w14:textId="50AE0C48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6,790</w:t>
            </w:r>
          </w:p>
        </w:tc>
      </w:tr>
      <w:tr w:rsidR="00480F65" w:rsidRPr="000E759B" w14:paraId="6E6DDB2A" w14:textId="77777777" w:rsidTr="00C17406">
        <w:trPr>
          <w:cantSplit/>
          <w:trHeight w:val="278"/>
        </w:trPr>
        <w:tc>
          <w:tcPr>
            <w:tcW w:w="2988" w:type="pct"/>
            <w:vAlign w:val="center"/>
          </w:tcPr>
          <w:p w14:paraId="0AAA9BF2" w14:textId="77777777" w:rsidR="00480F65" w:rsidRPr="000E759B" w:rsidRDefault="00480F65" w:rsidP="00C17406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14" w:type="pct"/>
            <w:tcBorders>
              <w:top w:val="single" w:sz="12" w:space="0" w:color="auto"/>
            </w:tcBorders>
            <w:vAlign w:val="center"/>
          </w:tcPr>
          <w:p w14:paraId="4E2D4C29" w14:textId="77777777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57" w:type="pct"/>
          </w:tcPr>
          <w:p w14:paraId="3ACF920B" w14:textId="77777777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  <w:tcBorders>
              <w:top w:val="single" w:sz="12" w:space="0" w:color="auto"/>
            </w:tcBorders>
          </w:tcPr>
          <w:p w14:paraId="48227EF8" w14:textId="77777777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480F65" w:rsidRPr="000E759B" w14:paraId="7B3A9C34" w14:textId="77777777" w:rsidTr="00C17406">
        <w:trPr>
          <w:cantSplit/>
          <w:trHeight w:val="278"/>
        </w:trPr>
        <w:tc>
          <w:tcPr>
            <w:tcW w:w="2988" w:type="pct"/>
            <w:vAlign w:val="center"/>
          </w:tcPr>
          <w:p w14:paraId="7E39E1E1" w14:textId="0D7E0663" w:rsidR="00480F65" w:rsidRPr="000E759B" w:rsidRDefault="00480F65" w:rsidP="00C17406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 xml:space="preserve">ค่าตัดจำหน่ายสำหรับปี </w:t>
            </w:r>
            <w:r w:rsidRPr="000E759B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14" w:type="pct"/>
            <w:vAlign w:val="center"/>
          </w:tcPr>
          <w:p w14:paraId="0D9B5F84" w14:textId="77777777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57" w:type="pct"/>
          </w:tcPr>
          <w:p w14:paraId="1CABF84A" w14:textId="77777777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</w:tcPr>
          <w:p w14:paraId="0C60DE3E" w14:textId="77777777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480F65" w:rsidRPr="000E759B" w14:paraId="037A2474" w14:textId="77777777" w:rsidTr="00C17406">
        <w:trPr>
          <w:cantSplit/>
          <w:trHeight w:val="278"/>
        </w:trPr>
        <w:tc>
          <w:tcPr>
            <w:tcW w:w="2988" w:type="pct"/>
            <w:vAlign w:val="center"/>
          </w:tcPr>
          <w:p w14:paraId="06F748B0" w14:textId="012C83E3" w:rsidR="00480F65" w:rsidRPr="000E759B" w:rsidRDefault="00480F65" w:rsidP="00C17406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914" w:type="pct"/>
            <w:vAlign w:val="center"/>
          </w:tcPr>
          <w:p w14:paraId="57AC356B" w14:textId="77AB21BC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5,96</w:t>
            </w:r>
            <w:r w:rsidR="002D6427"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8</w:t>
            </w:r>
          </w:p>
        </w:tc>
        <w:tc>
          <w:tcPr>
            <w:tcW w:w="157" w:type="pct"/>
          </w:tcPr>
          <w:p w14:paraId="048A2D88" w14:textId="77777777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</w:tcPr>
          <w:p w14:paraId="44015DD9" w14:textId="4845A652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5,96</w:t>
            </w:r>
            <w:r w:rsidR="00977C35" w:rsidRPr="000E759B">
              <w:rPr>
                <w:rFonts w:ascii="BrowalliaUPC" w:hAnsi="BrowalliaUPC" w:cs="BrowalliaUPC"/>
                <w:sz w:val="28"/>
                <w:szCs w:val="28"/>
              </w:rPr>
              <w:t>8</w:t>
            </w:r>
          </w:p>
        </w:tc>
      </w:tr>
      <w:tr w:rsidR="00480F65" w:rsidRPr="000E759B" w14:paraId="453CA70F" w14:textId="77777777" w:rsidTr="00C17406">
        <w:trPr>
          <w:cantSplit/>
          <w:trHeight w:val="278"/>
        </w:trPr>
        <w:tc>
          <w:tcPr>
            <w:tcW w:w="2988" w:type="pct"/>
            <w:vAlign w:val="center"/>
          </w:tcPr>
          <w:p w14:paraId="524F835F" w14:textId="6E46FA8B" w:rsidR="00480F65" w:rsidRPr="000E759B" w:rsidRDefault="00480F65" w:rsidP="00C17406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  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914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F6FAAA7" w14:textId="002BF2B3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5,96</w:t>
            </w:r>
            <w:r w:rsidR="002D6427"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8</w:t>
            </w:r>
          </w:p>
        </w:tc>
        <w:tc>
          <w:tcPr>
            <w:tcW w:w="157" w:type="pct"/>
          </w:tcPr>
          <w:p w14:paraId="09F2AC07" w14:textId="77777777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  <w:tcBorders>
              <w:top w:val="single" w:sz="4" w:space="0" w:color="auto"/>
              <w:bottom w:val="single" w:sz="12" w:space="0" w:color="auto"/>
            </w:tcBorders>
          </w:tcPr>
          <w:p w14:paraId="3DBE3679" w14:textId="34738B1E" w:rsidR="00480F65" w:rsidRPr="000E759B" w:rsidRDefault="00480F65" w:rsidP="00C1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5,96</w:t>
            </w:r>
            <w:r w:rsidR="00977C35" w:rsidRPr="000E759B">
              <w:rPr>
                <w:rFonts w:ascii="BrowalliaUPC" w:hAnsi="BrowalliaUPC" w:cs="BrowalliaUPC"/>
                <w:sz w:val="28"/>
                <w:szCs w:val="28"/>
              </w:rPr>
              <w:t>8</w:t>
            </w:r>
          </w:p>
        </w:tc>
      </w:tr>
    </w:tbl>
    <w:p w14:paraId="46CCF949" w14:textId="77777777" w:rsidR="00BA2BCB" w:rsidRPr="000E759B" w:rsidRDefault="00BA2BCB" w:rsidP="00BA2BCB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77236124" w14:textId="0DE17379" w:rsidR="00480F48" w:rsidRPr="000E759B" w:rsidRDefault="001D0A1D" w:rsidP="00480F48">
      <w:pPr>
        <w:pStyle w:val="CordiaNew"/>
        <w:tabs>
          <w:tab w:val="clear" w:pos="4153"/>
          <w:tab w:val="left" w:pos="426"/>
        </w:tabs>
        <w:ind w:left="450"/>
        <w:jc w:val="thaiDistribute"/>
        <w:rPr>
          <w:rStyle w:val="normaltextrun"/>
          <w:rFonts w:ascii="BrowalliaUPC" w:hAnsi="BrowalliaUPC" w:cs="BrowalliaUPC"/>
          <w:sz w:val="28"/>
          <w:szCs w:val="28"/>
        </w:rPr>
      </w:pPr>
      <w:r w:rsidRPr="000E759B">
        <w:rPr>
          <w:rStyle w:val="normaltextrun"/>
          <w:rFonts w:ascii="BrowalliaUPC" w:hAnsi="BrowalliaUPC" w:cs="BrowalliaUPC"/>
          <w:sz w:val="28"/>
          <w:szCs w:val="28"/>
          <w:cs/>
        </w:rPr>
        <w:t>ณ</w:t>
      </w:r>
      <w:r w:rsidRPr="000E759B">
        <w:rPr>
          <w:rStyle w:val="normaltextrun"/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Style w:val="normaltextrun"/>
          <w:rFonts w:ascii="BrowalliaUPC" w:hAnsi="BrowalliaUPC" w:cs="BrowalliaUPC"/>
          <w:sz w:val="28"/>
          <w:szCs w:val="28"/>
          <w:cs/>
        </w:rPr>
        <w:t>วันที่</w:t>
      </w:r>
      <w:r w:rsidRPr="000E759B">
        <w:rPr>
          <w:rStyle w:val="normaltextrun"/>
          <w:rFonts w:ascii="BrowalliaUPC" w:hAnsi="BrowalliaUPC" w:cs="BrowalliaUPC"/>
          <w:sz w:val="28"/>
          <w:szCs w:val="28"/>
        </w:rPr>
        <w:t xml:space="preserve"> 31 </w:t>
      </w:r>
      <w:r w:rsidRPr="000E759B">
        <w:rPr>
          <w:rStyle w:val="normaltextrun"/>
          <w:rFonts w:ascii="BrowalliaUPC" w:hAnsi="BrowalliaUPC" w:cs="BrowalliaUPC"/>
          <w:sz w:val="28"/>
          <w:szCs w:val="28"/>
          <w:cs/>
        </w:rPr>
        <w:t>ธันวาคม</w:t>
      </w:r>
      <w:r w:rsidRPr="000E759B">
        <w:rPr>
          <w:rStyle w:val="normaltextrun"/>
          <w:rFonts w:ascii="BrowalliaUPC" w:hAnsi="BrowalliaUPC" w:cs="BrowalliaUPC"/>
          <w:sz w:val="28"/>
          <w:szCs w:val="28"/>
        </w:rPr>
        <w:t xml:space="preserve"> 256</w:t>
      </w:r>
      <w:r w:rsidR="00E1331C" w:rsidRPr="000E759B">
        <w:rPr>
          <w:rStyle w:val="normaltextrun"/>
          <w:rFonts w:ascii="BrowalliaUPC" w:hAnsi="BrowalliaUPC" w:cs="BrowalliaUPC"/>
          <w:sz w:val="28"/>
          <w:szCs w:val="28"/>
        </w:rPr>
        <w:t>7</w:t>
      </w:r>
      <w:r w:rsidRPr="000E759B">
        <w:rPr>
          <w:rStyle w:val="normaltextrun"/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Style w:val="normaltextrun"/>
          <w:rFonts w:ascii="BrowalliaUPC" w:hAnsi="BrowalliaUPC" w:cs="BrowalliaUPC"/>
          <w:sz w:val="28"/>
          <w:szCs w:val="28"/>
          <w:cs/>
        </w:rPr>
        <w:t>กลุ่มบริษัทและบริษัทมี</w:t>
      </w:r>
      <w:r w:rsidRPr="000E759B">
        <w:rPr>
          <w:rFonts w:ascii="BrowalliaUPC" w:hAnsi="BrowalliaUPC" w:cs="BrowalliaUPC"/>
          <w:sz w:val="28"/>
          <w:szCs w:val="28"/>
          <w:cs/>
        </w:rPr>
        <w:t>โปรแกรมคอมพิวเตอร์</w:t>
      </w:r>
      <w:r w:rsidRPr="000E759B">
        <w:rPr>
          <w:rStyle w:val="normaltextrun"/>
          <w:rFonts w:ascii="BrowalliaUPC" w:hAnsi="BrowalliaUPC" w:cs="BrowalliaUPC"/>
          <w:sz w:val="28"/>
          <w:szCs w:val="28"/>
          <w:cs/>
        </w:rPr>
        <w:t>ที่</w:t>
      </w:r>
      <w:r w:rsidRPr="000E759B">
        <w:rPr>
          <w:rFonts w:ascii="BrowalliaUPC" w:hAnsi="BrowalliaUPC" w:cs="BrowalliaUPC"/>
          <w:sz w:val="28"/>
          <w:szCs w:val="28"/>
          <w:cs/>
        </w:rPr>
        <w:t>ตัดจำหน่ายเต็มมูลค่า</w:t>
      </w:r>
      <w:r w:rsidRPr="000E759B">
        <w:rPr>
          <w:rStyle w:val="normaltextrun"/>
          <w:rFonts w:ascii="BrowalliaUPC" w:hAnsi="BrowalliaUPC" w:cs="BrowalliaUPC"/>
          <w:sz w:val="28"/>
          <w:szCs w:val="28"/>
          <w:cs/>
        </w:rPr>
        <w:t xml:space="preserve">และยังใช้งานอยู่ </w:t>
      </w:r>
      <w:r w:rsidR="00E1331C" w:rsidRPr="000E759B">
        <w:rPr>
          <w:rStyle w:val="normaltextrun"/>
          <w:rFonts w:ascii="BrowalliaUPC" w:hAnsi="BrowalliaUPC" w:cs="BrowalliaUPC"/>
          <w:sz w:val="28"/>
          <w:szCs w:val="28"/>
        </w:rPr>
        <w:br/>
      </w:r>
      <w:r w:rsidRPr="000E759B">
        <w:rPr>
          <w:rStyle w:val="normaltextrun"/>
          <w:rFonts w:ascii="BrowalliaUPC" w:hAnsi="BrowalliaUPC" w:cs="BrowalliaUPC"/>
          <w:sz w:val="28"/>
          <w:szCs w:val="28"/>
          <w:cs/>
        </w:rPr>
        <w:t>โดยมีราคาทุนประมาณ</w:t>
      </w:r>
      <w:r w:rsidRPr="000E759B">
        <w:rPr>
          <w:rStyle w:val="normaltextrun"/>
          <w:rFonts w:ascii="BrowalliaUPC" w:hAnsi="BrowalliaUPC" w:cs="BrowalliaUPC"/>
          <w:sz w:val="28"/>
          <w:szCs w:val="28"/>
        </w:rPr>
        <w:t xml:space="preserve"> </w:t>
      </w:r>
      <w:r w:rsidR="001E3A9A" w:rsidRPr="000E759B">
        <w:rPr>
          <w:rStyle w:val="normaltextrun"/>
          <w:rFonts w:ascii="BrowalliaUPC" w:hAnsi="BrowalliaUPC" w:cs="BrowalliaUPC"/>
          <w:sz w:val="28"/>
          <w:szCs w:val="28"/>
        </w:rPr>
        <w:t>62</w:t>
      </w:r>
      <w:r w:rsidR="00480F65" w:rsidRPr="000E759B">
        <w:rPr>
          <w:rStyle w:val="normaltextrun"/>
          <w:rFonts w:ascii="BrowalliaUPC" w:hAnsi="BrowalliaUPC" w:cs="BrowalliaUPC"/>
          <w:sz w:val="28"/>
          <w:szCs w:val="28"/>
        </w:rPr>
        <w:t>.</w:t>
      </w:r>
      <w:r w:rsidR="001E3A9A" w:rsidRPr="000E759B">
        <w:rPr>
          <w:rStyle w:val="normaltextrun"/>
          <w:rFonts w:ascii="BrowalliaUPC" w:hAnsi="BrowalliaUPC" w:cs="BrowalliaUPC"/>
          <w:sz w:val="28"/>
          <w:szCs w:val="28"/>
        </w:rPr>
        <w:t>5</w:t>
      </w:r>
      <w:r w:rsidR="00480F65" w:rsidRPr="000E759B">
        <w:rPr>
          <w:rStyle w:val="normaltextrun"/>
          <w:rFonts w:ascii="BrowalliaUPC" w:hAnsi="BrowalliaUPC" w:cs="BrowalliaUPC"/>
          <w:sz w:val="28"/>
          <w:szCs w:val="28"/>
        </w:rPr>
        <w:t>7</w:t>
      </w:r>
      <w:r w:rsidRPr="000E759B">
        <w:rPr>
          <w:rStyle w:val="normaltextrun"/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Style w:val="normaltextrun"/>
          <w:rFonts w:ascii="BrowalliaUPC" w:hAnsi="BrowalliaUPC" w:cs="BrowalliaUPC"/>
          <w:sz w:val="28"/>
          <w:szCs w:val="28"/>
          <w:cs/>
        </w:rPr>
        <w:t xml:space="preserve">ล้านบาท และ </w:t>
      </w:r>
      <w:r w:rsidR="001E3A9A" w:rsidRPr="000E759B">
        <w:rPr>
          <w:rStyle w:val="normaltextrun"/>
          <w:rFonts w:ascii="BrowalliaUPC" w:hAnsi="BrowalliaUPC" w:cs="BrowalliaUPC"/>
          <w:sz w:val="28"/>
          <w:szCs w:val="28"/>
        </w:rPr>
        <w:t>62</w:t>
      </w:r>
      <w:r w:rsidR="00480F65" w:rsidRPr="000E759B">
        <w:rPr>
          <w:rStyle w:val="normaltextrun"/>
          <w:rFonts w:ascii="BrowalliaUPC" w:hAnsi="BrowalliaUPC" w:cs="BrowalliaUPC"/>
          <w:sz w:val="28"/>
          <w:szCs w:val="28"/>
        </w:rPr>
        <w:t>.</w:t>
      </w:r>
      <w:r w:rsidR="001E3A9A" w:rsidRPr="000E759B">
        <w:rPr>
          <w:rStyle w:val="normaltextrun"/>
          <w:rFonts w:ascii="BrowalliaUPC" w:hAnsi="BrowalliaUPC" w:cs="BrowalliaUPC"/>
          <w:sz w:val="28"/>
          <w:szCs w:val="28"/>
        </w:rPr>
        <w:t>01</w:t>
      </w:r>
      <w:r w:rsidRPr="000E759B">
        <w:rPr>
          <w:rStyle w:val="normaltextrun"/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Style w:val="normaltextrun"/>
          <w:rFonts w:ascii="BrowalliaUPC" w:hAnsi="BrowalliaUPC" w:cs="BrowalliaUPC"/>
          <w:sz w:val="28"/>
          <w:szCs w:val="28"/>
          <w:cs/>
        </w:rPr>
        <w:t xml:space="preserve">ล้านบาท </w:t>
      </w:r>
      <w:r w:rsidRPr="000E759B">
        <w:rPr>
          <w:rStyle w:val="normaltextrun"/>
          <w:rFonts w:ascii="BrowalliaUPC" w:hAnsi="BrowalliaUPC" w:cs="BrowalliaUPC"/>
          <w:sz w:val="28"/>
          <w:szCs w:val="28"/>
          <w:lang w:val="en-GB"/>
        </w:rPr>
        <w:t>(256</w:t>
      </w:r>
      <w:r w:rsidR="00E1331C" w:rsidRPr="000E759B">
        <w:rPr>
          <w:rStyle w:val="normaltextrun"/>
          <w:rFonts w:ascii="BrowalliaUPC" w:hAnsi="BrowalliaUPC" w:cs="BrowalliaUPC"/>
          <w:sz w:val="28"/>
          <w:szCs w:val="28"/>
          <w:lang w:val="en-GB"/>
        </w:rPr>
        <w:t>6</w:t>
      </w:r>
      <w:r w:rsidRPr="000E759B">
        <w:rPr>
          <w:rStyle w:val="normaltextrun"/>
          <w:rFonts w:ascii="BrowalliaUPC" w:hAnsi="BrowalliaUPC" w:cs="BrowalliaUPC"/>
          <w:sz w:val="28"/>
          <w:szCs w:val="28"/>
          <w:lang w:val="en-GB"/>
        </w:rPr>
        <w:t xml:space="preserve"> : </w:t>
      </w:r>
      <w:r w:rsidR="001E3A9A" w:rsidRPr="000E759B">
        <w:rPr>
          <w:rStyle w:val="normaltextrun"/>
          <w:rFonts w:ascii="BrowalliaUPC" w:hAnsi="BrowalliaUPC" w:cs="BrowalliaUPC"/>
          <w:sz w:val="28"/>
          <w:szCs w:val="28"/>
        </w:rPr>
        <w:t>62</w:t>
      </w:r>
      <w:r w:rsidR="00E1331C" w:rsidRPr="000E759B">
        <w:rPr>
          <w:rStyle w:val="normaltextrun"/>
          <w:rFonts w:ascii="BrowalliaUPC" w:hAnsi="BrowalliaUPC" w:cs="BrowalliaUPC"/>
          <w:sz w:val="28"/>
          <w:szCs w:val="28"/>
        </w:rPr>
        <w:t>.5</w:t>
      </w:r>
      <w:r w:rsidR="001E3A9A" w:rsidRPr="000E759B">
        <w:rPr>
          <w:rStyle w:val="normaltextrun"/>
          <w:rFonts w:ascii="BrowalliaUPC" w:hAnsi="BrowalliaUPC" w:cs="BrowalliaUPC"/>
          <w:sz w:val="28"/>
          <w:szCs w:val="28"/>
        </w:rPr>
        <w:t>7</w:t>
      </w:r>
      <w:r w:rsidR="00E1331C" w:rsidRPr="000E759B">
        <w:rPr>
          <w:rStyle w:val="normaltextrun"/>
          <w:rFonts w:ascii="BrowalliaUPC" w:hAnsi="BrowalliaUPC" w:cs="BrowalliaUPC"/>
          <w:sz w:val="28"/>
          <w:szCs w:val="28"/>
        </w:rPr>
        <w:t xml:space="preserve"> </w:t>
      </w:r>
      <w:r w:rsidR="00E1331C" w:rsidRPr="000E759B">
        <w:rPr>
          <w:rStyle w:val="normaltextrun"/>
          <w:rFonts w:ascii="BrowalliaUPC" w:hAnsi="BrowalliaUPC" w:cs="BrowalliaUPC"/>
          <w:sz w:val="28"/>
          <w:szCs w:val="28"/>
          <w:cs/>
        </w:rPr>
        <w:t xml:space="preserve">ล้านบาท และ </w:t>
      </w:r>
      <w:r w:rsidR="00E1331C" w:rsidRPr="000E759B">
        <w:rPr>
          <w:rStyle w:val="normaltextrun"/>
          <w:rFonts w:ascii="BrowalliaUPC" w:hAnsi="BrowalliaUPC" w:cs="BrowalliaUPC"/>
          <w:sz w:val="28"/>
          <w:szCs w:val="28"/>
        </w:rPr>
        <w:t>62.01</w:t>
      </w:r>
      <w:r w:rsidR="002135E2"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Style w:val="normaltextrun"/>
          <w:rFonts w:ascii="BrowalliaUPC" w:hAnsi="BrowalliaUPC" w:cs="BrowalliaUPC"/>
          <w:sz w:val="28"/>
          <w:szCs w:val="28"/>
          <w:cs/>
        </w:rPr>
        <w:t>ล้านบาท ตามลำดับ</w:t>
      </w:r>
      <w:r w:rsidRPr="000E759B">
        <w:rPr>
          <w:rStyle w:val="normaltextrun"/>
          <w:rFonts w:ascii="BrowalliaUPC" w:hAnsi="BrowalliaUPC" w:cs="BrowalliaUPC"/>
          <w:sz w:val="28"/>
          <w:szCs w:val="28"/>
        </w:rPr>
        <w:t>)</w:t>
      </w:r>
      <w:r w:rsidR="00480F48" w:rsidRPr="000E759B">
        <w:rPr>
          <w:rStyle w:val="normaltextrun"/>
          <w:rFonts w:ascii="BrowalliaUPC" w:hAnsi="BrowalliaUPC" w:cs="BrowalliaUPC"/>
          <w:sz w:val="28"/>
          <w:szCs w:val="28"/>
        </w:rPr>
        <w:br w:type="page"/>
      </w:r>
    </w:p>
    <w:p w14:paraId="75709500" w14:textId="289490C2" w:rsidR="00054311" w:rsidRPr="000E759B" w:rsidRDefault="00054311" w:rsidP="001B64F5">
      <w:pPr>
        <w:pStyle w:val="CordiaNew"/>
        <w:numPr>
          <w:ilvl w:val="0"/>
          <w:numId w:val="16"/>
        </w:numPr>
        <w:tabs>
          <w:tab w:val="clear" w:pos="4153"/>
          <w:tab w:val="left" w:pos="426"/>
          <w:tab w:val="num" w:pos="9858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bookmarkStart w:id="3" w:name="_Hlk157035378"/>
      <w:r w:rsidRPr="000E759B">
        <w:rPr>
          <w:rFonts w:ascii="BrowalliaUPC" w:hAnsi="BrowalliaUPC" w:cs="BrowalliaUPC"/>
          <w:b/>
          <w:bCs/>
          <w:sz w:val="28"/>
          <w:szCs w:val="28"/>
          <w:cs/>
        </w:rPr>
        <w:t>เงินกู้ยืมระยะสั้นจากสถาบันการเงิน</w:t>
      </w:r>
      <w:r w:rsidRPr="000E759B">
        <w:rPr>
          <w:rFonts w:ascii="BrowalliaUPC" w:hAnsi="BrowalliaUPC" w:cs="BrowalliaUPC"/>
          <w:b/>
          <w:bCs/>
          <w:sz w:val="28"/>
          <w:szCs w:val="28"/>
        </w:rPr>
        <w:t xml:space="preserve"> </w:t>
      </w:r>
    </w:p>
    <w:bookmarkEnd w:id="3"/>
    <w:p w14:paraId="7B112A44" w14:textId="77777777" w:rsidR="00054311" w:rsidRPr="000E759B" w:rsidRDefault="00054311" w:rsidP="0005431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0"/>
          <w:szCs w:val="20"/>
        </w:rPr>
      </w:pP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7"/>
        <w:gridCol w:w="1276"/>
        <w:gridCol w:w="142"/>
        <w:gridCol w:w="1134"/>
        <w:gridCol w:w="141"/>
        <w:gridCol w:w="1134"/>
        <w:gridCol w:w="142"/>
        <w:gridCol w:w="1134"/>
        <w:gridCol w:w="142"/>
        <w:gridCol w:w="1138"/>
      </w:tblGrid>
      <w:tr w:rsidR="001B5C6E" w:rsidRPr="000E759B" w14:paraId="5AAC5B2A" w14:textId="77777777" w:rsidTr="001B64F5">
        <w:trPr>
          <w:cantSplit/>
          <w:trHeight w:val="20"/>
        </w:trPr>
        <w:tc>
          <w:tcPr>
            <w:tcW w:w="2617" w:type="dxa"/>
          </w:tcPr>
          <w:p w14:paraId="5C8F69EA" w14:textId="77777777" w:rsidR="00054311" w:rsidRPr="000E759B" w:rsidRDefault="00054311" w:rsidP="00966316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1276" w:type="dxa"/>
            <w:tcBorders>
              <w:left w:val="nil"/>
            </w:tcBorders>
          </w:tcPr>
          <w:p w14:paraId="04DF0F8D" w14:textId="77777777" w:rsidR="00054311" w:rsidRPr="000E759B" w:rsidRDefault="00054311" w:rsidP="00966316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7C644A05" w14:textId="77777777" w:rsidR="00054311" w:rsidRPr="000E759B" w:rsidRDefault="00054311" w:rsidP="00966316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</w:tcPr>
          <w:p w14:paraId="2E788BB1" w14:textId="77777777" w:rsidR="00054311" w:rsidRPr="000E759B" w:rsidRDefault="00054311" w:rsidP="00966316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6193D21A" w14:textId="77777777" w:rsidR="00054311" w:rsidRPr="000E759B" w:rsidRDefault="00054311" w:rsidP="00966316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14" w:type="dxa"/>
            <w:gridSpan w:val="3"/>
            <w:shd w:val="clear" w:color="auto" w:fill="auto"/>
          </w:tcPr>
          <w:p w14:paraId="7EF01040" w14:textId="77777777" w:rsidR="00054311" w:rsidRPr="000E759B" w:rsidRDefault="00054311" w:rsidP="00966316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1B5C6E" w:rsidRPr="000E759B" w14:paraId="310B6EB0" w14:textId="77777777" w:rsidTr="001B64F5">
        <w:trPr>
          <w:cantSplit/>
          <w:trHeight w:val="20"/>
        </w:trPr>
        <w:tc>
          <w:tcPr>
            <w:tcW w:w="2617" w:type="dxa"/>
          </w:tcPr>
          <w:p w14:paraId="21323419" w14:textId="77777777" w:rsidR="00054311" w:rsidRPr="000E759B" w:rsidRDefault="00054311" w:rsidP="00966316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1E0574C2" w14:textId="1CC51392" w:rsidR="00054311" w:rsidRPr="000E759B" w:rsidRDefault="00BD5C6C" w:rsidP="0039019C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left w:val="nil"/>
            </w:tcBorders>
          </w:tcPr>
          <w:p w14:paraId="525CE980" w14:textId="77777777" w:rsidR="00054311" w:rsidRPr="000E759B" w:rsidRDefault="00054311" w:rsidP="00966316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5176C816" w14:textId="77777777" w:rsidR="00054311" w:rsidRPr="000E759B" w:rsidRDefault="00054311" w:rsidP="00832245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4E6E61B" w14:textId="77777777" w:rsidR="00054311" w:rsidRPr="000E759B" w:rsidRDefault="00054311" w:rsidP="00832245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168C26" w14:textId="12211048" w:rsidR="00054311" w:rsidRPr="000E759B" w:rsidRDefault="00054311" w:rsidP="00832245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เฉพาะบริษัท</w:t>
            </w:r>
          </w:p>
        </w:tc>
      </w:tr>
      <w:tr w:rsidR="00AD18AD" w:rsidRPr="000E759B" w14:paraId="0D2D3C32" w14:textId="77777777" w:rsidTr="001B64F5">
        <w:trPr>
          <w:cantSplit/>
          <w:trHeight w:val="20"/>
        </w:trPr>
        <w:tc>
          <w:tcPr>
            <w:tcW w:w="2617" w:type="dxa"/>
          </w:tcPr>
          <w:p w14:paraId="1EA22A75" w14:textId="77777777" w:rsidR="00AD18AD" w:rsidRPr="000E759B" w:rsidRDefault="00AD18AD" w:rsidP="00AD18AD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</w:tcPr>
          <w:p w14:paraId="13639CE3" w14:textId="7EBC29B6" w:rsidR="00AD18AD" w:rsidRPr="000E759B" w:rsidRDefault="00AD18AD" w:rsidP="00AD18AD">
            <w:pPr>
              <w:tabs>
                <w:tab w:val="clear" w:pos="227"/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42" w:type="dxa"/>
            <w:tcBorders>
              <w:left w:val="nil"/>
            </w:tcBorders>
          </w:tcPr>
          <w:p w14:paraId="11BAA5F8" w14:textId="77777777" w:rsidR="00AD18AD" w:rsidRPr="000E759B" w:rsidRDefault="00AD18AD" w:rsidP="00AD18AD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07DC5E1" w14:textId="4FAA64BD" w:rsidR="00AD18AD" w:rsidRPr="000E759B" w:rsidRDefault="00AD18AD" w:rsidP="00AD18AD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41D17B7" w14:textId="77777777" w:rsidR="00AD18AD" w:rsidRPr="000E759B" w:rsidRDefault="00AD18AD" w:rsidP="00AD18AD">
            <w:pPr>
              <w:tabs>
                <w:tab w:val="clear" w:pos="227"/>
                <w:tab w:val="clear" w:pos="454"/>
                <w:tab w:val="left" w:pos="282"/>
                <w:tab w:val="left" w:pos="424"/>
                <w:tab w:val="left" w:pos="540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B238C30" w14:textId="0D9219A3" w:rsidR="00AD18AD" w:rsidRPr="000E759B" w:rsidRDefault="00AD18AD" w:rsidP="00AD18AD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142" w:type="dxa"/>
            <w:vAlign w:val="bottom"/>
          </w:tcPr>
          <w:p w14:paraId="7DC5FCED" w14:textId="77777777" w:rsidR="00AD18AD" w:rsidRPr="000E759B" w:rsidRDefault="00AD18AD" w:rsidP="00AD18AD">
            <w:pPr>
              <w:tabs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F851B17" w14:textId="429F038D" w:rsidR="00AD18AD" w:rsidRPr="000E759B" w:rsidRDefault="00AD18AD" w:rsidP="00AD18AD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206D1919" w14:textId="77777777" w:rsidR="00AD18AD" w:rsidRPr="000E759B" w:rsidRDefault="00AD18AD" w:rsidP="00AD18AD">
            <w:pPr>
              <w:tabs>
                <w:tab w:val="clear" w:pos="227"/>
                <w:tab w:val="clear" w:pos="454"/>
                <w:tab w:val="left" w:pos="282"/>
                <w:tab w:val="left" w:pos="424"/>
                <w:tab w:val="left" w:pos="540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1468A276" w14:textId="73D094F0" w:rsidR="00AD18AD" w:rsidRPr="000E759B" w:rsidRDefault="00AD18AD" w:rsidP="00AD18AD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</w:tr>
      <w:tr w:rsidR="005526FF" w:rsidRPr="000E759B" w14:paraId="611A5118" w14:textId="77777777" w:rsidTr="001B64F5">
        <w:trPr>
          <w:cantSplit/>
          <w:trHeight w:val="341"/>
        </w:trPr>
        <w:tc>
          <w:tcPr>
            <w:tcW w:w="2617" w:type="dxa"/>
          </w:tcPr>
          <w:p w14:paraId="1B6B0DE7" w14:textId="77777777" w:rsidR="005526FF" w:rsidRPr="000E759B" w:rsidRDefault="005526FF" w:rsidP="0055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</w:tcPr>
          <w:p w14:paraId="7501122F" w14:textId="77777777" w:rsidR="005526FF" w:rsidRPr="000E759B" w:rsidRDefault="005526FF" w:rsidP="0055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52388EA" w14:textId="77777777" w:rsidR="005526FF" w:rsidRPr="000E759B" w:rsidRDefault="005526FF" w:rsidP="0055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7F484BF3" w14:textId="77777777" w:rsidR="005526FF" w:rsidRPr="000E759B" w:rsidRDefault="005526FF" w:rsidP="0055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1" w:type="dxa"/>
            <w:vAlign w:val="bottom"/>
          </w:tcPr>
          <w:p w14:paraId="1396AC68" w14:textId="77777777" w:rsidR="005526FF" w:rsidRPr="000E759B" w:rsidRDefault="005526FF" w:rsidP="005526FF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</w:tcPr>
          <w:p w14:paraId="1660C077" w14:textId="77777777" w:rsidR="005526FF" w:rsidRPr="000E759B" w:rsidRDefault="005526FF" w:rsidP="0055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2" w:type="dxa"/>
            <w:vAlign w:val="bottom"/>
          </w:tcPr>
          <w:p w14:paraId="18C44EEE" w14:textId="77777777" w:rsidR="005526FF" w:rsidRPr="000E759B" w:rsidRDefault="005526FF" w:rsidP="005526FF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E14AEB1" w14:textId="77777777" w:rsidR="005526FF" w:rsidRPr="000E759B" w:rsidRDefault="005526FF" w:rsidP="0055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3A7E98EA" w14:textId="77777777" w:rsidR="005526FF" w:rsidRPr="000E759B" w:rsidRDefault="005526FF" w:rsidP="005526FF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38" w:type="dxa"/>
            <w:shd w:val="clear" w:color="auto" w:fill="auto"/>
          </w:tcPr>
          <w:p w14:paraId="25BD0FF8" w14:textId="77777777" w:rsidR="005526FF" w:rsidRPr="000E759B" w:rsidRDefault="005526FF" w:rsidP="0055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CE04A8" w:rsidRPr="000E759B" w14:paraId="05335AF9" w14:textId="77777777" w:rsidTr="001B64F5">
        <w:trPr>
          <w:cantSplit/>
          <w:trHeight w:val="20"/>
        </w:trPr>
        <w:tc>
          <w:tcPr>
            <w:tcW w:w="2617" w:type="dxa"/>
            <w:vAlign w:val="bottom"/>
          </w:tcPr>
          <w:p w14:paraId="71B75F43" w14:textId="77777777" w:rsidR="00CE04A8" w:rsidRPr="000E759B" w:rsidRDefault="00CE04A8" w:rsidP="001B64F5">
            <w:pPr>
              <w:tabs>
                <w:tab w:val="clear" w:pos="454"/>
                <w:tab w:val="left" w:pos="459"/>
              </w:tabs>
              <w:spacing w:line="240" w:lineRule="auto"/>
              <w:ind w:left="8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หนี้สินภายใต้สัญญาท</w:t>
            </w:r>
            <w:proofErr w:type="spellStart"/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รั</w:t>
            </w:r>
            <w:proofErr w:type="spellEnd"/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สต์รีซีท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2CE81B5" w14:textId="70B7A499" w:rsidR="00CE04A8" w:rsidRPr="000E759B" w:rsidRDefault="00C45B9D" w:rsidP="00CE04A8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3</w:t>
            </w:r>
            <w:r w:rsidR="00CE04A8"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.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75</w:t>
            </w:r>
            <w:r w:rsidR="00CE04A8"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- 4.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  <w:r w:rsidR="00CE04A8"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752B3AD" w14:textId="77777777" w:rsidR="00CE04A8" w:rsidRPr="000E759B" w:rsidRDefault="00CE04A8" w:rsidP="00CE04A8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AC3D327" w14:textId="0F44A8B2" w:rsidR="00CE04A8" w:rsidRPr="000E759B" w:rsidRDefault="00013494" w:rsidP="00CE0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0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11</w:t>
            </w:r>
            <w:r w:rsidR="00CE04A8" w:rsidRPr="000E759B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739</w:t>
            </w:r>
          </w:p>
        </w:tc>
        <w:tc>
          <w:tcPr>
            <w:tcW w:w="141" w:type="dxa"/>
          </w:tcPr>
          <w:p w14:paraId="7588812A" w14:textId="77777777" w:rsidR="00CE04A8" w:rsidRPr="000E759B" w:rsidRDefault="00CE04A8" w:rsidP="00CE0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0D02E15" w14:textId="4FB9B106" w:rsidR="00CE04A8" w:rsidRPr="000E759B" w:rsidRDefault="00CE04A8" w:rsidP="00CE0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5,000</w:t>
            </w:r>
          </w:p>
        </w:tc>
        <w:tc>
          <w:tcPr>
            <w:tcW w:w="142" w:type="dxa"/>
          </w:tcPr>
          <w:p w14:paraId="1D849EFE" w14:textId="77777777" w:rsidR="00CE04A8" w:rsidRPr="000E759B" w:rsidRDefault="00CE04A8" w:rsidP="00CE04A8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3D43511" w14:textId="21C91351" w:rsidR="00CE04A8" w:rsidRPr="000E759B" w:rsidRDefault="00CE04A8" w:rsidP="00CE0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5,205</w:t>
            </w:r>
          </w:p>
        </w:tc>
        <w:tc>
          <w:tcPr>
            <w:tcW w:w="142" w:type="dxa"/>
            <w:shd w:val="clear" w:color="auto" w:fill="auto"/>
          </w:tcPr>
          <w:p w14:paraId="7F0488E4" w14:textId="77777777" w:rsidR="00CE04A8" w:rsidRPr="000E759B" w:rsidRDefault="00CE04A8" w:rsidP="00CE0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</w:tcPr>
          <w:p w14:paraId="6C048A1D" w14:textId="4A22359D" w:rsidR="00CE04A8" w:rsidRPr="000E759B" w:rsidRDefault="00CE04A8" w:rsidP="00CE04A8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CE04A8" w:rsidRPr="000E759B" w14:paraId="68701EA9" w14:textId="77777777" w:rsidTr="001B64F5">
        <w:trPr>
          <w:cantSplit/>
          <w:trHeight w:val="20"/>
        </w:trPr>
        <w:tc>
          <w:tcPr>
            <w:tcW w:w="2617" w:type="dxa"/>
            <w:vAlign w:val="bottom"/>
          </w:tcPr>
          <w:p w14:paraId="1A56A994" w14:textId="02B694DA" w:rsidR="00CE04A8" w:rsidRPr="000E759B" w:rsidRDefault="00CE04A8" w:rsidP="00CE04A8">
            <w:pPr>
              <w:pStyle w:val="Heading7"/>
              <w:ind w:left="294" w:firstLine="0"/>
              <w:rPr>
                <w:rFonts w:ascii="BrowalliaUPC" w:hAnsi="BrowalliaUPC" w:cs="BrowalliaUPC"/>
                <w:b w:val="0"/>
                <w:bCs w:val="0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09B44D70" w14:textId="77777777" w:rsidR="00CE04A8" w:rsidRPr="000E759B" w:rsidRDefault="00CE04A8" w:rsidP="00CE04A8">
            <w:pPr>
              <w:pStyle w:val="Heading7"/>
              <w:ind w:firstLine="0"/>
              <w:rPr>
                <w:rFonts w:ascii="BrowalliaUPC" w:hAnsi="BrowalliaUPC" w:cs="BrowalliaUPC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50B7DC7" w14:textId="77777777" w:rsidR="00CE04A8" w:rsidRPr="000E759B" w:rsidRDefault="00CE04A8" w:rsidP="00CE04A8">
            <w:pPr>
              <w:pStyle w:val="Heading7"/>
              <w:ind w:firstLine="0"/>
              <w:rPr>
                <w:rFonts w:ascii="BrowalliaUPC" w:hAnsi="BrowalliaUPC" w:cs="BrowalliaUPC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4E52F10" w14:textId="350A80FF" w:rsidR="00CE04A8" w:rsidRPr="000E759B" w:rsidRDefault="00013494" w:rsidP="00CE0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11,739</w:t>
            </w:r>
          </w:p>
        </w:tc>
        <w:tc>
          <w:tcPr>
            <w:tcW w:w="141" w:type="dxa"/>
          </w:tcPr>
          <w:p w14:paraId="674B1E46" w14:textId="77777777" w:rsidR="00CE04A8" w:rsidRPr="000E759B" w:rsidRDefault="00CE04A8" w:rsidP="00CE0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47D55CBD" w14:textId="2A00A2C7" w:rsidR="00CE04A8" w:rsidRPr="000E759B" w:rsidRDefault="00CE04A8" w:rsidP="00CE0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5,000</w:t>
            </w:r>
          </w:p>
        </w:tc>
        <w:tc>
          <w:tcPr>
            <w:tcW w:w="142" w:type="dxa"/>
          </w:tcPr>
          <w:p w14:paraId="5F539B6B" w14:textId="77777777" w:rsidR="00CE04A8" w:rsidRPr="000E759B" w:rsidRDefault="00CE04A8" w:rsidP="00CE04A8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57E5321" w14:textId="75716AB5" w:rsidR="00CE04A8" w:rsidRPr="000E759B" w:rsidRDefault="00CE04A8" w:rsidP="00CE0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5,205</w:t>
            </w:r>
          </w:p>
        </w:tc>
        <w:tc>
          <w:tcPr>
            <w:tcW w:w="142" w:type="dxa"/>
            <w:shd w:val="clear" w:color="auto" w:fill="auto"/>
          </w:tcPr>
          <w:p w14:paraId="7A47EB1B" w14:textId="77777777" w:rsidR="00CE04A8" w:rsidRPr="000E759B" w:rsidRDefault="00CE04A8" w:rsidP="00CE0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4136E02" w14:textId="70B09395" w:rsidR="00CE04A8" w:rsidRPr="000E759B" w:rsidRDefault="00CE04A8" w:rsidP="00CE04A8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</w:tbl>
    <w:p w14:paraId="31109655" w14:textId="77777777" w:rsidR="00815A99" w:rsidRPr="000E759B" w:rsidRDefault="00815A99" w:rsidP="0039019C">
      <w:pPr>
        <w:tabs>
          <w:tab w:val="clear" w:pos="454"/>
          <w:tab w:val="left" w:pos="42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4FD49CA9" w14:textId="26C2F020" w:rsidR="00054311" w:rsidRPr="000E759B" w:rsidRDefault="00054311" w:rsidP="00054311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การเปลี่ยนแปลงของเงินกู้ยืมระยะสั้น</w:t>
      </w:r>
      <w:r w:rsidR="007C0E0F" w:rsidRPr="000E759B">
        <w:rPr>
          <w:rFonts w:ascii="BrowalliaUPC" w:hAnsi="BrowalliaUPC" w:cs="BrowalliaUPC"/>
          <w:sz w:val="28"/>
          <w:szCs w:val="28"/>
          <w:cs/>
        </w:rPr>
        <w:t>จากสถาบันการเงิน</w:t>
      </w:r>
      <w:r w:rsidRPr="000E759B">
        <w:rPr>
          <w:rFonts w:ascii="BrowalliaUPC" w:hAnsi="BrowalliaUPC" w:cs="BrowalliaUPC"/>
          <w:sz w:val="28"/>
          <w:szCs w:val="28"/>
          <w:cs/>
        </w:rPr>
        <w:t>สำหรับ</w:t>
      </w:r>
      <w:r w:rsidR="00B1150A" w:rsidRPr="000E759B">
        <w:rPr>
          <w:rFonts w:ascii="BrowalliaUPC" w:hAnsi="BrowalliaUPC" w:cs="BrowalliaUPC"/>
          <w:sz w:val="28"/>
          <w:szCs w:val="28"/>
          <w:cs/>
        </w:rPr>
        <w:t>ปี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สิ้นสุดวันที่ </w:t>
      </w:r>
      <w:r w:rsidRPr="000E759B">
        <w:rPr>
          <w:rFonts w:ascii="BrowalliaUPC" w:hAnsi="BrowalliaUPC" w:cs="BrowalliaUPC"/>
          <w:sz w:val="28"/>
          <w:szCs w:val="28"/>
          <w:lang w:val="en-GB"/>
        </w:rPr>
        <w:t>31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0E759B">
        <w:rPr>
          <w:rFonts w:ascii="BrowalliaUPC" w:hAnsi="BrowalliaUPC" w:cs="BrowalliaUPC"/>
          <w:sz w:val="28"/>
          <w:szCs w:val="28"/>
          <w:lang w:val="en-GB"/>
        </w:rPr>
        <w:t>256</w:t>
      </w:r>
      <w:r w:rsidR="00AD18AD" w:rsidRPr="000E759B">
        <w:rPr>
          <w:rFonts w:ascii="BrowalliaUPC" w:hAnsi="BrowalliaUPC" w:cs="BrowalliaUPC"/>
          <w:sz w:val="28"/>
          <w:szCs w:val="28"/>
          <w:lang w:val="en-GB"/>
        </w:rPr>
        <w:t>7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</w:t>
      </w:r>
      <w:r w:rsidR="0037363E" w:rsidRPr="000E759B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="0037363E" w:rsidRPr="000E759B">
        <w:rPr>
          <w:rFonts w:ascii="BrowalliaUPC" w:hAnsi="BrowalliaUPC" w:cs="BrowalliaUPC"/>
          <w:sz w:val="28"/>
          <w:szCs w:val="28"/>
        </w:rPr>
        <w:t>256</w:t>
      </w:r>
      <w:r w:rsidR="00AD18AD" w:rsidRPr="000E759B">
        <w:rPr>
          <w:rFonts w:ascii="BrowalliaUPC" w:hAnsi="BrowalliaUPC" w:cs="BrowalliaUPC"/>
          <w:sz w:val="28"/>
          <w:szCs w:val="28"/>
        </w:rPr>
        <w:t>6</w:t>
      </w:r>
      <w:r w:rsidR="0037363E"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2A8AD81C" w14:textId="3B46FB28" w:rsidR="00054311" w:rsidRPr="000E759B" w:rsidRDefault="00054311" w:rsidP="00054311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W w:w="893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1134"/>
        <w:gridCol w:w="141"/>
        <w:gridCol w:w="1134"/>
        <w:gridCol w:w="142"/>
        <w:gridCol w:w="1134"/>
        <w:gridCol w:w="142"/>
        <w:gridCol w:w="1138"/>
      </w:tblGrid>
      <w:tr w:rsidR="005B1A3A" w:rsidRPr="000E759B" w14:paraId="63D7D2DF" w14:textId="77777777" w:rsidTr="001B64F5">
        <w:trPr>
          <w:cantSplit/>
          <w:trHeight w:val="20"/>
        </w:trPr>
        <w:tc>
          <w:tcPr>
            <w:tcW w:w="567" w:type="dxa"/>
          </w:tcPr>
          <w:p w14:paraId="50A0C2A2" w14:textId="77777777" w:rsidR="005B1A3A" w:rsidRPr="000E759B" w:rsidRDefault="005B1A3A" w:rsidP="00CE5B5B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bookmarkStart w:id="4" w:name="_Hlk157084592"/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3402" w:type="dxa"/>
            <w:tcBorders>
              <w:left w:val="nil"/>
            </w:tcBorders>
          </w:tcPr>
          <w:p w14:paraId="3446BBF3" w14:textId="77777777" w:rsidR="005B1A3A" w:rsidRPr="000E759B" w:rsidRDefault="005B1A3A" w:rsidP="00CE5B5B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</w:tcPr>
          <w:p w14:paraId="18A5300C" w14:textId="77777777" w:rsidR="005B1A3A" w:rsidRPr="000E759B" w:rsidRDefault="005B1A3A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1430FCE0" w14:textId="77777777" w:rsidR="005B1A3A" w:rsidRPr="000E759B" w:rsidRDefault="005B1A3A" w:rsidP="00CE5B5B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14" w:type="dxa"/>
            <w:gridSpan w:val="3"/>
            <w:shd w:val="clear" w:color="auto" w:fill="auto"/>
          </w:tcPr>
          <w:p w14:paraId="3661DFEA" w14:textId="77777777" w:rsidR="005B1A3A" w:rsidRPr="000E759B" w:rsidRDefault="005B1A3A" w:rsidP="00CE5B5B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5B1A3A" w:rsidRPr="000E759B" w14:paraId="4C817AE4" w14:textId="77777777" w:rsidTr="001B64F5">
        <w:trPr>
          <w:cantSplit/>
          <w:trHeight w:val="20"/>
        </w:trPr>
        <w:tc>
          <w:tcPr>
            <w:tcW w:w="567" w:type="dxa"/>
          </w:tcPr>
          <w:p w14:paraId="69C19E0F" w14:textId="77777777" w:rsidR="005B1A3A" w:rsidRPr="000E759B" w:rsidRDefault="005B1A3A" w:rsidP="00CE5B5B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nil"/>
            </w:tcBorders>
          </w:tcPr>
          <w:p w14:paraId="0DC09FD9" w14:textId="77777777" w:rsidR="005B1A3A" w:rsidRPr="000E759B" w:rsidRDefault="005B1A3A" w:rsidP="00CE5B5B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31C0EF05" w14:textId="77777777" w:rsidR="005B1A3A" w:rsidRPr="000E759B" w:rsidRDefault="005B1A3A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19E6C94" w14:textId="77777777" w:rsidR="005B1A3A" w:rsidRPr="000E759B" w:rsidRDefault="005B1A3A" w:rsidP="00CE5B5B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B85AD5" w14:textId="03E452D2" w:rsidR="005B1A3A" w:rsidRPr="000E759B" w:rsidRDefault="005B1A3A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เฉพาะบริษัท</w:t>
            </w:r>
          </w:p>
        </w:tc>
      </w:tr>
      <w:tr w:rsidR="00AD18AD" w:rsidRPr="000E759B" w14:paraId="113BD732" w14:textId="77777777" w:rsidTr="001B64F5">
        <w:trPr>
          <w:cantSplit/>
          <w:trHeight w:val="20"/>
        </w:trPr>
        <w:tc>
          <w:tcPr>
            <w:tcW w:w="567" w:type="dxa"/>
          </w:tcPr>
          <w:p w14:paraId="1E544AAE" w14:textId="77777777" w:rsidR="00AD18AD" w:rsidRPr="000E759B" w:rsidRDefault="00AD18AD" w:rsidP="00AD18AD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nil"/>
            </w:tcBorders>
          </w:tcPr>
          <w:p w14:paraId="7E9BA9A0" w14:textId="77777777" w:rsidR="00AD18AD" w:rsidRPr="000E759B" w:rsidRDefault="00AD18AD" w:rsidP="00AD18AD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4C76480" w14:textId="4AD1D7DB" w:rsidR="00AD18AD" w:rsidRPr="000E759B" w:rsidRDefault="00AD18AD" w:rsidP="00AD18AD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60674243" w14:textId="77777777" w:rsidR="00AD18AD" w:rsidRPr="000E759B" w:rsidRDefault="00AD18AD" w:rsidP="00AD18AD">
            <w:pPr>
              <w:tabs>
                <w:tab w:val="clear" w:pos="227"/>
                <w:tab w:val="clear" w:pos="454"/>
                <w:tab w:val="left" w:pos="282"/>
                <w:tab w:val="left" w:pos="424"/>
                <w:tab w:val="left" w:pos="540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465F448" w14:textId="545E7690" w:rsidR="00AD18AD" w:rsidRPr="000E759B" w:rsidRDefault="00AD18AD" w:rsidP="00AD18AD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142" w:type="dxa"/>
            <w:vAlign w:val="bottom"/>
          </w:tcPr>
          <w:p w14:paraId="0659563C" w14:textId="77777777" w:rsidR="00AD18AD" w:rsidRPr="000E759B" w:rsidRDefault="00AD18AD" w:rsidP="00AD18AD">
            <w:pPr>
              <w:tabs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C4DFAD0" w14:textId="26586E8C" w:rsidR="00AD18AD" w:rsidRPr="000E759B" w:rsidRDefault="00AD18AD" w:rsidP="00AD18AD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469BCE2F" w14:textId="77777777" w:rsidR="00AD18AD" w:rsidRPr="000E759B" w:rsidRDefault="00AD18AD" w:rsidP="00AD18AD">
            <w:pPr>
              <w:tabs>
                <w:tab w:val="clear" w:pos="227"/>
                <w:tab w:val="clear" w:pos="454"/>
                <w:tab w:val="left" w:pos="282"/>
                <w:tab w:val="left" w:pos="424"/>
                <w:tab w:val="left" w:pos="540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6241CBFF" w14:textId="703541BA" w:rsidR="00AD18AD" w:rsidRPr="000E759B" w:rsidRDefault="00AD18AD" w:rsidP="00AD18AD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</w:tr>
      <w:tr w:rsidR="005B1A3A" w:rsidRPr="000E759B" w14:paraId="65FD862C" w14:textId="77777777" w:rsidTr="001B64F5">
        <w:trPr>
          <w:cantSplit/>
          <w:trHeight w:val="20"/>
        </w:trPr>
        <w:tc>
          <w:tcPr>
            <w:tcW w:w="567" w:type="dxa"/>
          </w:tcPr>
          <w:p w14:paraId="3FBB5FAC" w14:textId="77777777" w:rsidR="005B1A3A" w:rsidRPr="000E759B" w:rsidRDefault="005B1A3A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3402" w:type="dxa"/>
            <w:tcBorders>
              <w:left w:val="nil"/>
            </w:tcBorders>
          </w:tcPr>
          <w:p w14:paraId="73B1DDDD" w14:textId="77777777" w:rsidR="005B1A3A" w:rsidRPr="000E759B" w:rsidRDefault="005B1A3A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09996E4F" w14:textId="77777777" w:rsidR="005B1A3A" w:rsidRPr="000E759B" w:rsidRDefault="005B1A3A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1" w:type="dxa"/>
            <w:vAlign w:val="bottom"/>
          </w:tcPr>
          <w:p w14:paraId="5E298C76" w14:textId="77777777" w:rsidR="005B1A3A" w:rsidRPr="000E759B" w:rsidRDefault="005B1A3A" w:rsidP="00CE5B5B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</w:tcPr>
          <w:p w14:paraId="7AFE7ACF" w14:textId="77777777" w:rsidR="005B1A3A" w:rsidRPr="000E759B" w:rsidRDefault="005B1A3A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2" w:type="dxa"/>
            <w:vAlign w:val="bottom"/>
          </w:tcPr>
          <w:p w14:paraId="0FBA3F47" w14:textId="77777777" w:rsidR="005B1A3A" w:rsidRPr="000E759B" w:rsidRDefault="005B1A3A" w:rsidP="00CE5B5B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71A45CE" w14:textId="77777777" w:rsidR="005B1A3A" w:rsidRPr="000E759B" w:rsidRDefault="005B1A3A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45F4E6D2" w14:textId="77777777" w:rsidR="005B1A3A" w:rsidRPr="000E759B" w:rsidRDefault="005B1A3A" w:rsidP="00CE5B5B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38" w:type="dxa"/>
            <w:shd w:val="clear" w:color="auto" w:fill="auto"/>
          </w:tcPr>
          <w:p w14:paraId="5F47F136" w14:textId="77777777" w:rsidR="005B1A3A" w:rsidRPr="000E759B" w:rsidRDefault="005B1A3A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5B1A3A" w:rsidRPr="000E759B" w14:paraId="1E18F0F1" w14:textId="77777777" w:rsidTr="001B64F5">
        <w:trPr>
          <w:cantSplit/>
          <w:trHeight w:val="20"/>
        </w:trPr>
        <w:tc>
          <w:tcPr>
            <w:tcW w:w="3969" w:type="dxa"/>
            <w:gridSpan w:val="2"/>
          </w:tcPr>
          <w:p w14:paraId="690F60C5" w14:textId="4495807A" w:rsidR="005B1A3A" w:rsidRPr="000E759B" w:rsidRDefault="005B1A3A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มกราคม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0E00463A" w14:textId="2AA545A8" w:rsidR="005B1A3A" w:rsidRPr="000E759B" w:rsidRDefault="0061287C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5,000</w:t>
            </w:r>
          </w:p>
        </w:tc>
        <w:tc>
          <w:tcPr>
            <w:tcW w:w="141" w:type="dxa"/>
            <w:vAlign w:val="bottom"/>
          </w:tcPr>
          <w:p w14:paraId="3B92DEAF" w14:textId="77777777" w:rsidR="005B1A3A" w:rsidRPr="000E759B" w:rsidRDefault="005B1A3A" w:rsidP="00CE5B5B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0C75C195" w14:textId="65EE6E2E" w:rsidR="005B1A3A" w:rsidRPr="000E759B" w:rsidRDefault="00931F7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30,930</w:t>
            </w:r>
          </w:p>
        </w:tc>
        <w:tc>
          <w:tcPr>
            <w:tcW w:w="142" w:type="dxa"/>
            <w:vAlign w:val="bottom"/>
          </w:tcPr>
          <w:p w14:paraId="1C903B16" w14:textId="77777777" w:rsidR="005B1A3A" w:rsidRPr="000E759B" w:rsidRDefault="005B1A3A" w:rsidP="00CE5B5B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437792E" w14:textId="2230B63D" w:rsidR="005B1A3A" w:rsidRPr="000E759B" w:rsidRDefault="0061287C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F30D0C6" w14:textId="77777777" w:rsidR="005B1A3A" w:rsidRPr="000E759B" w:rsidRDefault="005B1A3A" w:rsidP="00CE5B5B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38" w:type="dxa"/>
            <w:shd w:val="clear" w:color="auto" w:fill="auto"/>
          </w:tcPr>
          <w:p w14:paraId="4EC60775" w14:textId="6A3BD669" w:rsidR="005B1A3A" w:rsidRPr="000E759B" w:rsidRDefault="00931F7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18,319</w:t>
            </w:r>
          </w:p>
        </w:tc>
      </w:tr>
      <w:tr w:rsidR="005B1A3A" w:rsidRPr="000E759B" w14:paraId="2498684D" w14:textId="77777777" w:rsidTr="001B64F5">
        <w:trPr>
          <w:cantSplit/>
          <w:trHeight w:val="20"/>
        </w:trPr>
        <w:tc>
          <w:tcPr>
            <w:tcW w:w="567" w:type="dxa"/>
            <w:vAlign w:val="bottom"/>
          </w:tcPr>
          <w:p w14:paraId="3DE0146F" w14:textId="37395E19" w:rsidR="005B1A3A" w:rsidRPr="000E759B" w:rsidRDefault="005B1A3A" w:rsidP="00CE5B5B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</w:p>
        </w:tc>
        <w:tc>
          <w:tcPr>
            <w:tcW w:w="3402" w:type="dxa"/>
            <w:tcBorders>
              <w:left w:val="nil"/>
            </w:tcBorders>
            <w:vAlign w:val="bottom"/>
          </w:tcPr>
          <w:p w14:paraId="43EDA80D" w14:textId="1AC26EE3" w:rsidR="005B1A3A" w:rsidRPr="000E759B" w:rsidRDefault="005B6931" w:rsidP="005B1A3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 w:hint="cs"/>
                <w:sz w:val="28"/>
                <w:szCs w:val="28"/>
                <w:cs/>
              </w:rPr>
              <w:t>เงิน</w:t>
            </w:r>
            <w:r w:rsidR="005B1A3A" w:rsidRPr="000E759B">
              <w:rPr>
                <w:rFonts w:ascii="BrowalliaUPC" w:hAnsi="BrowalliaUPC" w:cs="BrowalliaUPC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134" w:type="dxa"/>
            <w:shd w:val="clear" w:color="auto" w:fill="auto"/>
          </w:tcPr>
          <w:p w14:paraId="0F54DD42" w14:textId="67A11598" w:rsidR="005B1A3A" w:rsidRPr="000E759B" w:rsidRDefault="0061287C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65,444</w:t>
            </w:r>
          </w:p>
        </w:tc>
        <w:tc>
          <w:tcPr>
            <w:tcW w:w="141" w:type="dxa"/>
          </w:tcPr>
          <w:p w14:paraId="45B8DAFC" w14:textId="77777777" w:rsidR="005B1A3A" w:rsidRPr="000E759B" w:rsidRDefault="005B1A3A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FB5BD40" w14:textId="4240FEEA" w:rsidR="005B1A3A" w:rsidRPr="000E759B" w:rsidRDefault="00931F7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122,011</w:t>
            </w:r>
          </w:p>
        </w:tc>
        <w:tc>
          <w:tcPr>
            <w:tcW w:w="142" w:type="dxa"/>
          </w:tcPr>
          <w:p w14:paraId="5A2A39EF" w14:textId="77777777" w:rsidR="005B1A3A" w:rsidRPr="000E759B" w:rsidRDefault="005B1A3A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0FD5F11" w14:textId="04F0F3BB" w:rsidR="005B1A3A" w:rsidRPr="000E759B" w:rsidRDefault="0061287C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63,910</w:t>
            </w:r>
          </w:p>
        </w:tc>
        <w:tc>
          <w:tcPr>
            <w:tcW w:w="142" w:type="dxa"/>
            <w:shd w:val="clear" w:color="auto" w:fill="auto"/>
          </w:tcPr>
          <w:p w14:paraId="3334CF77" w14:textId="77777777" w:rsidR="005B1A3A" w:rsidRPr="000E759B" w:rsidRDefault="005B1A3A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</w:tcPr>
          <w:p w14:paraId="0C07DC3B" w14:textId="378D94A2" w:rsidR="005B1A3A" w:rsidRPr="000E759B" w:rsidRDefault="00931F7F" w:rsidP="00CE5B5B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90,991</w:t>
            </w:r>
          </w:p>
        </w:tc>
      </w:tr>
      <w:tr w:rsidR="00AB39F1" w:rsidRPr="000E759B" w14:paraId="723BD2BA" w14:textId="77777777" w:rsidTr="001B64F5">
        <w:trPr>
          <w:cantSplit/>
          <w:trHeight w:val="20"/>
        </w:trPr>
        <w:tc>
          <w:tcPr>
            <w:tcW w:w="567" w:type="dxa"/>
            <w:vAlign w:val="bottom"/>
          </w:tcPr>
          <w:p w14:paraId="403FE8F4" w14:textId="30E4BA79" w:rsidR="00AB39F1" w:rsidRPr="000E759B" w:rsidRDefault="00AB39F1" w:rsidP="00AB39F1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3402" w:type="dxa"/>
            <w:tcBorders>
              <w:left w:val="nil"/>
            </w:tcBorders>
            <w:vAlign w:val="bottom"/>
          </w:tcPr>
          <w:p w14:paraId="6ED8B998" w14:textId="3CE0228B" w:rsidR="00AB39F1" w:rsidRPr="000E759B" w:rsidRDefault="00AB39F1" w:rsidP="00AB39F1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134" w:type="dxa"/>
            <w:shd w:val="clear" w:color="auto" w:fill="auto"/>
          </w:tcPr>
          <w:p w14:paraId="0B54FE13" w14:textId="6E9EC9C6" w:rsidR="00AB39F1" w:rsidRPr="000E759B" w:rsidRDefault="0061287C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0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(58,</w:t>
            </w:r>
            <w:r w:rsidR="000E077C" w:rsidRPr="000E759B">
              <w:rPr>
                <w:rFonts w:ascii="BrowalliaUPC" w:hAnsi="BrowalliaUPC" w:cs="BrowalliaUPC"/>
                <w:sz w:val="28"/>
                <w:szCs w:val="28"/>
              </w:rPr>
              <w:t>68</w:t>
            </w:r>
            <w:r w:rsidR="008B7A9D" w:rsidRPr="000E759B">
              <w:rPr>
                <w:rFonts w:ascii="BrowalliaUPC" w:hAnsi="BrowalliaUPC" w:cs="BrowalliaUPC"/>
                <w:sz w:val="28"/>
                <w:szCs w:val="28"/>
              </w:rPr>
              <w:t>0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141" w:type="dxa"/>
          </w:tcPr>
          <w:p w14:paraId="56A3CA23" w14:textId="77777777" w:rsidR="00AB39F1" w:rsidRPr="000E759B" w:rsidRDefault="00AB39F1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48E7322" w14:textId="02067E3C" w:rsidR="00AB39F1" w:rsidRPr="000E759B" w:rsidRDefault="00931F7F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147,942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47E3D810" w14:textId="77777777" w:rsidR="00AB39F1" w:rsidRPr="000E759B" w:rsidRDefault="00AB39F1" w:rsidP="00AB39F1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AE4A932" w14:textId="10330A72" w:rsidR="00AB39F1" w:rsidRPr="000E759B" w:rsidRDefault="0061287C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(58,</w:t>
            </w:r>
            <w:r w:rsidR="000E077C" w:rsidRPr="000E759B">
              <w:rPr>
                <w:rFonts w:ascii="BrowalliaUPC" w:hAnsi="BrowalliaUPC" w:cs="BrowalliaUPC"/>
                <w:sz w:val="28"/>
                <w:szCs w:val="28"/>
              </w:rPr>
              <w:t>68</w:t>
            </w:r>
            <w:r w:rsidR="008B7A9D" w:rsidRPr="000E759B">
              <w:rPr>
                <w:rFonts w:ascii="BrowalliaUPC" w:hAnsi="BrowalliaUPC" w:cs="BrowalliaUPC"/>
                <w:sz w:val="28"/>
                <w:szCs w:val="28"/>
              </w:rPr>
              <w:t>0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13B8C4E" w14:textId="77777777" w:rsidR="00AB39F1" w:rsidRPr="000E759B" w:rsidRDefault="00AB39F1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</w:tcPr>
          <w:p w14:paraId="64823518" w14:textId="1881F65C" w:rsidR="00AB39F1" w:rsidRPr="000E759B" w:rsidRDefault="00931F7F" w:rsidP="00AB39F1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109,311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AB39F1" w:rsidRPr="000E759B" w14:paraId="6052331A" w14:textId="557732A2" w:rsidTr="001B64F5">
        <w:trPr>
          <w:cantSplit/>
          <w:trHeight w:val="371"/>
        </w:trPr>
        <w:tc>
          <w:tcPr>
            <w:tcW w:w="3969" w:type="dxa"/>
            <w:gridSpan w:val="2"/>
            <w:vAlign w:val="bottom"/>
          </w:tcPr>
          <w:p w14:paraId="6BDC56D6" w14:textId="604EF9E5" w:rsidR="00AB39F1" w:rsidRPr="000E759B" w:rsidRDefault="00AB39F1" w:rsidP="00FE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ปรับปรุงอัตราแลกเปลี่ยน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FC43BA" w14:textId="5717C5F8" w:rsidR="00AB39F1" w:rsidRPr="000E759B" w:rsidRDefault="000E077C" w:rsidP="00FE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725F95" w:rsidRPr="000E759B">
              <w:rPr>
                <w:rFonts w:ascii="BrowalliaUPC" w:hAnsi="BrowalliaUPC" w:cs="BrowalliaUPC" w:hint="cs"/>
                <w:sz w:val="28"/>
                <w:szCs w:val="28"/>
                <w:cs/>
              </w:rPr>
              <w:t>25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141" w:type="dxa"/>
            <w:vAlign w:val="bottom"/>
          </w:tcPr>
          <w:p w14:paraId="2EBF3DAB" w14:textId="77777777" w:rsidR="00AB39F1" w:rsidRPr="000E759B" w:rsidRDefault="00AB39F1" w:rsidP="00FE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9AD8FC6" w14:textId="7DAFFA95" w:rsidR="00AB39F1" w:rsidRPr="000E759B" w:rsidRDefault="00931F7F" w:rsidP="00FE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bottom"/>
          </w:tcPr>
          <w:p w14:paraId="1271AA26" w14:textId="77777777" w:rsidR="00AB39F1" w:rsidRPr="000E759B" w:rsidRDefault="00AB39F1" w:rsidP="00FE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993A2A" w14:textId="43D00814" w:rsidR="009B0E25" w:rsidRPr="000E759B" w:rsidRDefault="000E077C" w:rsidP="00FE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1512AC" w:rsidRPr="000E759B">
              <w:rPr>
                <w:rFonts w:ascii="BrowalliaUPC" w:hAnsi="BrowalliaUPC" w:cs="BrowalliaUPC" w:hint="cs"/>
                <w:sz w:val="28"/>
                <w:szCs w:val="28"/>
                <w:cs/>
              </w:rPr>
              <w:t>25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A59263C" w14:textId="77777777" w:rsidR="00AB39F1" w:rsidRPr="000E759B" w:rsidRDefault="00AB39F1" w:rsidP="00FE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91CC8D9" w14:textId="1B124BB4" w:rsidR="00AB39F1" w:rsidRPr="000E759B" w:rsidRDefault="00931F7F" w:rsidP="00FE5B75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</w:t>
            </w:r>
          </w:p>
        </w:tc>
      </w:tr>
      <w:tr w:rsidR="00AB39F1" w:rsidRPr="000E759B" w14:paraId="6F5D6808" w14:textId="174E4658" w:rsidTr="001B64F5">
        <w:trPr>
          <w:cantSplit/>
          <w:trHeight w:val="20"/>
        </w:trPr>
        <w:tc>
          <w:tcPr>
            <w:tcW w:w="3969" w:type="dxa"/>
            <w:gridSpan w:val="2"/>
            <w:vAlign w:val="bottom"/>
          </w:tcPr>
          <w:p w14:paraId="00878534" w14:textId="366E9AE4" w:rsidR="00AB39F1" w:rsidRPr="000E759B" w:rsidRDefault="00AB39F1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A0DD6EF" w14:textId="62C7B326" w:rsidR="00AB39F1" w:rsidRPr="000E759B" w:rsidRDefault="0061287C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11,739</w:t>
            </w:r>
          </w:p>
        </w:tc>
        <w:tc>
          <w:tcPr>
            <w:tcW w:w="141" w:type="dxa"/>
          </w:tcPr>
          <w:p w14:paraId="2FFB6DC3" w14:textId="77777777" w:rsidR="00AB39F1" w:rsidRPr="000E759B" w:rsidRDefault="00AB39F1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5BAE9619" w14:textId="4B4F582A" w:rsidR="00AB39F1" w:rsidRPr="000E759B" w:rsidRDefault="00931F7F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5,000</w:t>
            </w:r>
          </w:p>
        </w:tc>
        <w:tc>
          <w:tcPr>
            <w:tcW w:w="142" w:type="dxa"/>
          </w:tcPr>
          <w:p w14:paraId="53C12921" w14:textId="77777777" w:rsidR="00AB39F1" w:rsidRPr="000E759B" w:rsidRDefault="00AB39F1" w:rsidP="00AB39F1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453ADFB" w14:textId="535FA13B" w:rsidR="00AB39F1" w:rsidRPr="000E759B" w:rsidRDefault="0061287C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5,205</w:t>
            </w:r>
          </w:p>
        </w:tc>
        <w:tc>
          <w:tcPr>
            <w:tcW w:w="142" w:type="dxa"/>
            <w:shd w:val="clear" w:color="auto" w:fill="auto"/>
          </w:tcPr>
          <w:p w14:paraId="09464B9B" w14:textId="77777777" w:rsidR="00AB39F1" w:rsidRPr="000E759B" w:rsidRDefault="00AB39F1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8CF2F7B" w14:textId="31A0F2A9" w:rsidR="00AB39F1" w:rsidRPr="000E759B" w:rsidRDefault="00931F7F" w:rsidP="00AB39F1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bookmarkEnd w:id="4"/>
    </w:tbl>
    <w:p w14:paraId="3B2500D5" w14:textId="77777777" w:rsidR="005318A7" w:rsidRPr="000E759B" w:rsidRDefault="00531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61901356" w14:textId="77777777" w:rsidR="003A1D70" w:rsidRPr="000E759B" w:rsidRDefault="003A1D70" w:rsidP="007A0CFF">
      <w:pPr>
        <w:pStyle w:val="CordiaNew"/>
        <w:numPr>
          <w:ilvl w:val="0"/>
          <w:numId w:val="16"/>
        </w:numPr>
        <w:tabs>
          <w:tab w:val="clear" w:pos="4153"/>
          <w:tab w:val="left" w:pos="426"/>
          <w:tab w:val="num" w:pos="9858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0E759B">
        <w:rPr>
          <w:rFonts w:ascii="BrowalliaUPC" w:hAnsi="BrowalliaUPC" w:cs="BrowalliaUPC"/>
          <w:b/>
          <w:bCs/>
          <w:sz w:val="28"/>
          <w:szCs w:val="28"/>
          <w:cs/>
        </w:rPr>
        <w:t>เงินกู้ยืมระยะสั้นจากบุคคลอื่น</w:t>
      </w:r>
    </w:p>
    <w:p w14:paraId="6FEAD2B9" w14:textId="77777777" w:rsidR="003A1D70" w:rsidRPr="000E759B" w:rsidRDefault="003A1D70" w:rsidP="003A1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b/>
          <w:bCs/>
          <w:sz w:val="28"/>
          <w:szCs w:val="28"/>
        </w:rPr>
      </w:pPr>
    </w:p>
    <w:p w14:paraId="544C6435" w14:textId="77777777" w:rsidR="00B101D7" w:rsidRPr="000E759B" w:rsidRDefault="00B101D7" w:rsidP="00C011A7">
      <w:pPr>
        <w:pStyle w:val="CordiaNew"/>
        <w:tabs>
          <w:tab w:val="clear" w:pos="4153"/>
          <w:tab w:val="left" w:pos="1260"/>
        </w:tabs>
        <w:ind w:left="441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  <w:r w:rsidRPr="000E759B">
        <w:rPr>
          <w:rFonts w:ascii="BrowalliaUPC" w:hAnsi="BrowalliaUPC" w:cs="BrowalliaUPC"/>
          <w:color w:val="auto"/>
          <w:sz w:val="28"/>
          <w:szCs w:val="28"/>
          <w:u w:val="single"/>
          <w:cs/>
        </w:rPr>
        <w:t>บริษัท</w:t>
      </w:r>
    </w:p>
    <w:p w14:paraId="56A98518" w14:textId="2DC00B29" w:rsidR="00855A8B" w:rsidRPr="000E759B" w:rsidRDefault="00B101D7" w:rsidP="00C011A7">
      <w:pPr>
        <w:tabs>
          <w:tab w:val="clear" w:pos="454"/>
          <w:tab w:val="left" w:pos="426"/>
        </w:tabs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 xml:space="preserve">ในปี </w:t>
      </w:r>
      <w:r w:rsidRPr="000E759B">
        <w:rPr>
          <w:rFonts w:ascii="BrowalliaUPC" w:hAnsi="BrowalliaUPC" w:cs="BrowalliaUPC"/>
          <w:sz w:val="28"/>
          <w:szCs w:val="28"/>
        </w:rPr>
        <w:t>2566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บริษัทได้กู้ยืมเงินจากบุคคลอื่นเป็นจำนวนรวม </w:t>
      </w:r>
      <w:r w:rsidRPr="000E759B">
        <w:rPr>
          <w:rFonts w:ascii="BrowalliaUPC" w:hAnsi="BrowalliaUPC" w:cs="BrowalliaUPC"/>
          <w:sz w:val="28"/>
          <w:szCs w:val="28"/>
        </w:rPr>
        <w:t>50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ล้านบาท โดยมีอัตราดอกเบี้ยร้อยละ </w:t>
      </w:r>
      <w:r w:rsidRPr="000E759B">
        <w:rPr>
          <w:rFonts w:ascii="BrowalliaUPC" w:hAnsi="BrowalliaUPC" w:cs="BrowalliaUPC"/>
          <w:sz w:val="28"/>
          <w:szCs w:val="28"/>
        </w:rPr>
        <w:t>14</w:t>
      </w:r>
      <w:r w:rsidRPr="000E759B">
        <w:rPr>
          <w:rFonts w:ascii="BrowalliaUPC" w:hAnsi="BrowalliaUPC" w:cs="BrowalliaUPC"/>
          <w:sz w:val="28"/>
          <w:szCs w:val="28"/>
          <w:cs/>
        </w:rPr>
        <w:t>.</w:t>
      </w:r>
      <w:r w:rsidRPr="000E759B">
        <w:rPr>
          <w:rFonts w:ascii="BrowalliaUPC" w:hAnsi="BrowalliaUPC" w:cs="BrowalliaUPC"/>
          <w:sz w:val="28"/>
          <w:szCs w:val="28"/>
        </w:rPr>
        <w:t>00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ต่อปี กำหนดชำระคืนเงินต้นภายใน </w:t>
      </w:r>
      <w:r w:rsidRPr="000E759B">
        <w:rPr>
          <w:rFonts w:ascii="BrowalliaUPC" w:hAnsi="BrowalliaUPC" w:cs="BrowalliaUPC"/>
          <w:sz w:val="28"/>
          <w:szCs w:val="28"/>
        </w:rPr>
        <w:t>1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ปี นับจากวันที่ทำสัญญา เงินกู้ยืมดังกล่าวค้ำประกันโดยบุคคลอื่น โดยมีค่าธรรมเนียมการค้ำประกันร้อยละ </w:t>
      </w:r>
      <w:r w:rsidRPr="000E759B">
        <w:rPr>
          <w:rFonts w:ascii="BrowalliaUPC" w:hAnsi="BrowalliaUPC" w:cs="BrowalliaUPC"/>
          <w:sz w:val="28"/>
          <w:szCs w:val="28"/>
        </w:rPr>
        <w:t>2</w:t>
      </w:r>
      <w:r w:rsidRPr="000E759B">
        <w:rPr>
          <w:rFonts w:ascii="BrowalliaUPC" w:hAnsi="BrowalliaUPC" w:cs="BrowalliaUPC"/>
          <w:sz w:val="28"/>
          <w:szCs w:val="28"/>
          <w:cs/>
        </w:rPr>
        <w:t>.</w:t>
      </w:r>
      <w:r w:rsidRPr="000E759B">
        <w:rPr>
          <w:rFonts w:ascii="BrowalliaUPC" w:hAnsi="BrowalliaUPC" w:cs="BrowalliaUPC"/>
          <w:sz w:val="28"/>
          <w:szCs w:val="28"/>
        </w:rPr>
        <w:t>00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ต่อปี</w:t>
      </w:r>
    </w:p>
    <w:p w14:paraId="59812E2C" w14:textId="77777777" w:rsidR="00EA0B4E" w:rsidRPr="000E759B" w:rsidRDefault="00EA0B4E" w:rsidP="00C011A7">
      <w:pPr>
        <w:tabs>
          <w:tab w:val="clear" w:pos="454"/>
          <w:tab w:val="left" w:pos="426"/>
        </w:tabs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p w14:paraId="60BFEB3D" w14:textId="1B1453CA" w:rsidR="003A1D70" w:rsidRPr="000E759B" w:rsidRDefault="00986F80" w:rsidP="00C011A7">
      <w:pPr>
        <w:tabs>
          <w:tab w:val="clear" w:pos="454"/>
          <w:tab w:val="left" w:pos="426"/>
        </w:tabs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0E759B">
        <w:rPr>
          <w:rFonts w:ascii="BrowalliaUPC" w:hAnsi="BrowalliaUPC" w:cs="BrowalliaUPC"/>
          <w:sz w:val="28"/>
          <w:szCs w:val="28"/>
        </w:rPr>
        <w:t>4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เมษายน </w:t>
      </w:r>
      <w:r w:rsidRPr="000E759B">
        <w:rPr>
          <w:rFonts w:ascii="BrowalliaUPC" w:hAnsi="BrowalliaUPC" w:cs="BrowalliaUPC"/>
          <w:sz w:val="28"/>
          <w:szCs w:val="28"/>
        </w:rPr>
        <w:t xml:space="preserve">2567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บริษัททำบันทึกข้อตกลงขยายระยะเวลาชำระหนี้เงินต้นจำนวน </w:t>
      </w:r>
      <w:r w:rsidRPr="000E759B">
        <w:rPr>
          <w:rFonts w:ascii="BrowalliaUPC" w:hAnsi="BrowalliaUPC" w:cs="BrowalliaUPC"/>
          <w:sz w:val="28"/>
          <w:szCs w:val="28"/>
        </w:rPr>
        <w:t xml:space="preserve">30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ล้านบาท โดยตกลงชำระหนี้เงินต้นภายในวันที่ </w:t>
      </w:r>
      <w:r w:rsidRPr="000E759B">
        <w:rPr>
          <w:rFonts w:ascii="BrowalliaUPC" w:hAnsi="BrowalliaUPC" w:cs="BrowalliaUPC"/>
          <w:sz w:val="28"/>
          <w:szCs w:val="28"/>
        </w:rPr>
        <w:t xml:space="preserve">5 </w:t>
      </w:r>
      <w:r w:rsidRPr="000E759B">
        <w:rPr>
          <w:rFonts w:ascii="BrowalliaUPC" w:hAnsi="BrowalliaUPC" w:cs="BrowalliaUPC"/>
          <w:sz w:val="28"/>
          <w:szCs w:val="28"/>
          <w:cs/>
        </w:rPr>
        <w:t>เมษายน</w:t>
      </w:r>
      <w:r w:rsidRPr="000E759B">
        <w:rPr>
          <w:rFonts w:ascii="BrowalliaUPC" w:hAnsi="BrowalliaUPC" w:cs="BrowalliaUPC"/>
          <w:sz w:val="28"/>
          <w:szCs w:val="28"/>
        </w:rPr>
        <w:t xml:space="preserve"> 2568</w:t>
      </w:r>
    </w:p>
    <w:p w14:paraId="768B6398" w14:textId="77777777" w:rsidR="00C011A7" w:rsidRPr="000E759B" w:rsidRDefault="00C011A7" w:rsidP="00C011A7">
      <w:pPr>
        <w:tabs>
          <w:tab w:val="clear" w:pos="454"/>
          <w:tab w:val="left" w:pos="426"/>
        </w:tabs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p w14:paraId="1FF73DEE" w14:textId="6B0F9FE3" w:rsidR="00C011A7" w:rsidRPr="000E759B" w:rsidRDefault="00C011A7" w:rsidP="00C011A7">
      <w:pPr>
        <w:tabs>
          <w:tab w:val="clear" w:pos="454"/>
          <w:tab w:val="left" w:pos="426"/>
        </w:tabs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เมื่อวันที่</w:t>
      </w:r>
      <w:r w:rsidRPr="000E759B">
        <w:rPr>
          <w:rFonts w:ascii="BrowalliaUPC" w:hAnsi="BrowalliaUPC" w:cs="BrowalliaUPC"/>
          <w:sz w:val="28"/>
          <w:szCs w:val="28"/>
        </w:rPr>
        <w:t xml:space="preserve"> 11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กันยายน </w:t>
      </w:r>
      <w:r w:rsidRPr="000E759B">
        <w:rPr>
          <w:rFonts w:ascii="BrowalliaUPC" w:hAnsi="BrowalliaUPC" w:cs="BrowalliaUPC"/>
          <w:sz w:val="28"/>
          <w:szCs w:val="28"/>
        </w:rPr>
        <w:t xml:space="preserve">2567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บริษัททำบันทึกข้อตกลงขยายระยะเวลาชำระหนี้เงินต้นจำนวน </w:t>
      </w:r>
      <w:r w:rsidRPr="000E759B">
        <w:rPr>
          <w:rFonts w:ascii="BrowalliaUPC" w:hAnsi="BrowalliaUPC" w:cs="BrowalliaUPC"/>
          <w:sz w:val="28"/>
          <w:szCs w:val="28"/>
        </w:rPr>
        <w:t xml:space="preserve">20 </w:t>
      </w:r>
      <w:r w:rsidRPr="000E759B">
        <w:rPr>
          <w:rFonts w:ascii="BrowalliaUPC" w:hAnsi="BrowalliaUPC" w:cs="BrowalliaUPC"/>
          <w:sz w:val="28"/>
          <w:szCs w:val="28"/>
          <w:cs/>
        </w:rPr>
        <w:t>ล้านบาท โดยตกลงชำระหนี้เงินต้นภายในวันที่</w:t>
      </w:r>
      <w:r w:rsidRPr="000E759B">
        <w:rPr>
          <w:rFonts w:ascii="BrowalliaUPC" w:hAnsi="BrowalliaUPC" w:cs="BrowalliaUPC"/>
          <w:sz w:val="28"/>
          <w:szCs w:val="28"/>
        </w:rPr>
        <w:t xml:space="preserve"> 11 </w:t>
      </w:r>
      <w:r w:rsidRPr="000E759B">
        <w:rPr>
          <w:rFonts w:ascii="BrowalliaUPC" w:hAnsi="BrowalliaUPC" w:cs="BrowalliaUPC"/>
          <w:sz w:val="28"/>
          <w:szCs w:val="28"/>
          <w:cs/>
        </w:rPr>
        <w:t>กันยายน</w:t>
      </w:r>
      <w:r w:rsidRPr="000E759B">
        <w:rPr>
          <w:rFonts w:ascii="BrowalliaUPC" w:hAnsi="BrowalliaUPC" w:cs="BrowalliaUPC"/>
          <w:sz w:val="28"/>
          <w:szCs w:val="28"/>
        </w:rPr>
        <w:t xml:space="preserve"> 2568</w:t>
      </w:r>
    </w:p>
    <w:p w14:paraId="00516616" w14:textId="77777777" w:rsidR="00C011A7" w:rsidRPr="000E759B" w:rsidRDefault="00C011A7" w:rsidP="00C011A7">
      <w:pPr>
        <w:tabs>
          <w:tab w:val="clear" w:pos="454"/>
          <w:tab w:val="left" w:pos="426"/>
        </w:tabs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p w14:paraId="79111C01" w14:textId="77777777" w:rsidR="005B3A62" w:rsidRPr="000E759B" w:rsidRDefault="005B3A62" w:rsidP="005B3A62">
      <w:pPr>
        <w:pStyle w:val="CordiaNew"/>
        <w:tabs>
          <w:tab w:val="clear" w:pos="4153"/>
          <w:tab w:val="left" w:pos="1260"/>
        </w:tabs>
        <w:ind w:left="450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  <w:r w:rsidRPr="000E759B">
        <w:rPr>
          <w:rFonts w:ascii="BrowalliaUPC" w:hAnsi="BrowalliaUPC" w:cs="BrowalliaUPC"/>
          <w:color w:val="auto"/>
          <w:sz w:val="28"/>
          <w:szCs w:val="28"/>
          <w:u w:val="single"/>
          <w:cs/>
        </w:rPr>
        <w:t>บริษัทย่อย</w:t>
      </w:r>
    </w:p>
    <w:p w14:paraId="72CBDA28" w14:textId="0D8CE9E4" w:rsidR="00480F48" w:rsidRPr="000E759B" w:rsidRDefault="005B3A62" w:rsidP="00480F48">
      <w:pPr>
        <w:tabs>
          <w:tab w:val="clear" w:pos="454"/>
          <w:tab w:val="left" w:pos="426"/>
        </w:tabs>
        <w:ind w:left="450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0E759B">
        <w:rPr>
          <w:rFonts w:ascii="BrowalliaUPC" w:hAnsi="BrowalliaUPC" w:cs="BrowalliaUPC"/>
          <w:spacing w:val="-4"/>
          <w:sz w:val="28"/>
          <w:szCs w:val="28"/>
          <w:cs/>
        </w:rPr>
        <w:t xml:space="preserve">ณ วันที่ </w:t>
      </w:r>
      <w:r w:rsidRPr="000E759B">
        <w:rPr>
          <w:rFonts w:ascii="BrowalliaUPC" w:hAnsi="BrowalliaUPC" w:cs="BrowalliaUPC"/>
          <w:sz w:val="28"/>
          <w:szCs w:val="28"/>
        </w:rPr>
        <w:t>31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0E759B">
        <w:rPr>
          <w:rFonts w:ascii="BrowalliaUPC" w:hAnsi="BrowalliaUPC" w:cs="BrowalliaUPC"/>
          <w:spacing w:val="-4"/>
          <w:sz w:val="28"/>
          <w:szCs w:val="28"/>
        </w:rPr>
        <w:t>2567</w:t>
      </w:r>
      <w:r w:rsidRPr="000E759B">
        <w:rPr>
          <w:rFonts w:ascii="BrowalliaUPC" w:hAnsi="BrowalliaUPC" w:cs="BrowalliaUPC"/>
          <w:spacing w:val="-4"/>
          <w:sz w:val="28"/>
          <w:szCs w:val="28"/>
          <w:cs/>
        </w:rPr>
        <w:t xml:space="preserve"> บริษัทย่อยมีเงินกู้ยืมระยะสั้นจากบุคคลอื่นในรูปตั๋วสัญญาใช้เงินเป็นจำนวนรวม </w:t>
      </w:r>
      <w:r w:rsidRPr="000E759B">
        <w:rPr>
          <w:rFonts w:ascii="BrowalliaUPC" w:hAnsi="BrowalliaUPC" w:cs="BrowalliaUPC"/>
          <w:spacing w:val="-4"/>
          <w:sz w:val="28"/>
          <w:szCs w:val="28"/>
        </w:rPr>
        <w:t xml:space="preserve">7 </w:t>
      </w:r>
      <w:r w:rsidRPr="000E759B">
        <w:rPr>
          <w:rFonts w:ascii="BrowalliaUPC" w:hAnsi="BrowalliaUPC" w:cs="BrowalliaUPC"/>
          <w:spacing w:val="-4"/>
          <w:sz w:val="28"/>
          <w:szCs w:val="28"/>
          <w:cs/>
        </w:rPr>
        <w:t>ล้านบาท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โดยมีอัตราดอกเบี้ยร้อยละ </w:t>
      </w:r>
      <w:r w:rsidRPr="000E759B">
        <w:rPr>
          <w:rFonts w:ascii="BrowalliaUPC" w:hAnsi="BrowalliaUPC" w:cs="BrowalliaUPC"/>
          <w:sz w:val="28"/>
          <w:szCs w:val="28"/>
        </w:rPr>
        <w:t xml:space="preserve">12.00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ต่อปี มีกำหนดชำระคืนเงินต้นพร้อมดอกเบี้ยภายในไตรมาสที่ </w:t>
      </w:r>
      <w:r w:rsidR="00D82DD0" w:rsidRPr="000E759B">
        <w:rPr>
          <w:rFonts w:ascii="BrowalliaUPC" w:hAnsi="BrowalliaUPC" w:cs="BrowalliaUPC"/>
          <w:sz w:val="28"/>
          <w:szCs w:val="28"/>
        </w:rPr>
        <w:t>1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ของปี </w:t>
      </w:r>
      <w:r w:rsidRPr="000E759B">
        <w:rPr>
          <w:rFonts w:ascii="BrowalliaUPC" w:hAnsi="BrowalliaUPC" w:cs="BrowalliaUPC"/>
          <w:sz w:val="28"/>
          <w:szCs w:val="28"/>
        </w:rPr>
        <w:t>256</w:t>
      </w:r>
      <w:r w:rsidR="00D82DD0" w:rsidRPr="000E759B">
        <w:rPr>
          <w:rFonts w:ascii="BrowalliaUPC" w:hAnsi="BrowalliaUPC" w:cs="BrowalliaUPC"/>
          <w:sz w:val="28"/>
          <w:szCs w:val="28"/>
        </w:rPr>
        <w:t>8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</w:rPr>
        <w:br/>
      </w:r>
      <w:r w:rsidRPr="000E759B">
        <w:rPr>
          <w:rFonts w:ascii="BrowalliaUPC" w:hAnsi="BrowalliaUPC" w:cs="BrowalliaUPC"/>
          <w:sz w:val="28"/>
          <w:szCs w:val="28"/>
          <w:cs/>
        </w:rPr>
        <w:t>โดยไม่มีหลักประกัน</w:t>
      </w:r>
      <w:r w:rsidR="00480F48" w:rsidRPr="000E759B">
        <w:rPr>
          <w:rFonts w:ascii="BrowalliaUPC" w:hAnsi="BrowalliaUPC" w:cs="BrowalliaUPC"/>
          <w:sz w:val="28"/>
          <w:szCs w:val="28"/>
          <w:cs/>
        </w:rPr>
        <w:br w:type="page"/>
      </w:r>
    </w:p>
    <w:p w14:paraId="11703260" w14:textId="63EA1E9D" w:rsidR="006C2ABD" w:rsidRPr="000E759B" w:rsidRDefault="006C2ABD" w:rsidP="006C2ABD">
      <w:pPr>
        <w:pStyle w:val="CordiaNew"/>
        <w:numPr>
          <w:ilvl w:val="0"/>
          <w:numId w:val="16"/>
        </w:numPr>
        <w:tabs>
          <w:tab w:val="clear" w:pos="4153"/>
          <w:tab w:val="left" w:pos="426"/>
          <w:tab w:val="num" w:pos="9858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0E759B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เงินกู้ยืมระยะยาวจากผู้ถือหุ้นและบุคคลอื่น</w:t>
      </w:r>
    </w:p>
    <w:p w14:paraId="4E50C1FC" w14:textId="2A0381C7" w:rsidR="006C2ABD" w:rsidRPr="000E759B" w:rsidRDefault="006C2ABD" w:rsidP="006C2AB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1BFDD1DB" w14:textId="398C040C" w:rsidR="000A5D29" w:rsidRPr="000E759B" w:rsidRDefault="000A5D29" w:rsidP="007A0CFF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0E759B">
        <w:rPr>
          <w:rFonts w:ascii="BrowalliaUPC" w:hAnsi="BrowalliaUPC" w:cs="BrowalliaUPC"/>
          <w:sz w:val="28"/>
          <w:szCs w:val="28"/>
        </w:rPr>
        <w:t>22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กันยายน </w:t>
      </w:r>
      <w:r w:rsidRPr="000E759B">
        <w:rPr>
          <w:rFonts w:ascii="BrowalliaUPC" w:hAnsi="BrowalliaUPC" w:cs="BrowalliaUPC"/>
          <w:sz w:val="28"/>
          <w:szCs w:val="28"/>
        </w:rPr>
        <w:t>2564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บริษัทได้กู้ยืมเงินจากผู้ถือหุ้นรายหนึ่ง และจากบุคคลอื่นเป็นจำนวนเงินรวม </w:t>
      </w:r>
      <w:r w:rsidRPr="000E759B">
        <w:rPr>
          <w:rFonts w:ascii="BrowalliaUPC" w:hAnsi="BrowalliaUPC" w:cs="BrowalliaUPC"/>
          <w:sz w:val="28"/>
          <w:szCs w:val="28"/>
        </w:rPr>
        <w:t>251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</w:rPr>
        <w:br/>
      </w:r>
      <w:r w:rsidRPr="000E759B">
        <w:rPr>
          <w:rFonts w:ascii="BrowalliaUPC" w:hAnsi="BrowalliaUPC" w:cs="BrowalliaUPC"/>
          <w:sz w:val="28"/>
          <w:szCs w:val="28"/>
          <w:cs/>
        </w:rPr>
        <w:t>ล้านบาท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โดยไม่มีหลักประกัน เพื่อนำเงินไปชำระหนี้กับสถาบันการเงินแห่งหนึ่งก่อนครบกำหนด และลดภาระดอกเบี้ย โดยมีกำหนดการผ่อนจ่ายชำระคืนเงินต้นและดอกเบี้ยเป็น</w:t>
      </w:r>
      <w:r w:rsidRPr="000E759B">
        <w:rPr>
          <w:rFonts w:ascii="BrowalliaUPC" w:hAnsi="BrowalliaUPC" w:cs="BrowalliaUPC"/>
          <w:sz w:val="28"/>
          <w:szCs w:val="28"/>
        </w:rPr>
        <w:t xml:space="preserve"> 84 </w:t>
      </w:r>
      <w:r w:rsidRPr="000E759B">
        <w:rPr>
          <w:rFonts w:ascii="BrowalliaUPC" w:hAnsi="BrowalliaUPC" w:cs="BrowalliaUPC"/>
          <w:sz w:val="28"/>
          <w:szCs w:val="28"/>
          <w:cs/>
        </w:rPr>
        <w:t>งวดรายเดือน งวดละ</w:t>
      </w:r>
      <w:r w:rsidRPr="000E759B">
        <w:rPr>
          <w:rFonts w:ascii="BrowalliaUPC" w:hAnsi="BrowalliaUPC" w:cs="BrowalliaUPC"/>
          <w:sz w:val="28"/>
          <w:szCs w:val="28"/>
        </w:rPr>
        <w:t xml:space="preserve"> 2.99 </w:t>
      </w:r>
      <w:r w:rsidRPr="000E759B">
        <w:rPr>
          <w:rFonts w:ascii="BrowalliaUPC" w:hAnsi="BrowalliaUPC" w:cs="BrowalliaUPC"/>
          <w:sz w:val="28"/>
          <w:szCs w:val="28"/>
          <w:cs/>
        </w:rPr>
        <w:t>ล้านบาท และชำระเงินต้นพร้อมดอกเบี้ยส่วนที่เหลือทั้งจำนวนงวดสุดท้ายภายในวันที่</w:t>
      </w:r>
      <w:r w:rsidRPr="000E759B">
        <w:rPr>
          <w:rFonts w:ascii="BrowalliaUPC" w:hAnsi="BrowalliaUPC" w:cs="BrowalliaUPC"/>
          <w:sz w:val="28"/>
          <w:szCs w:val="28"/>
        </w:rPr>
        <w:t xml:space="preserve"> 25 </w:t>
      </w:r>
      <w:r w:rsidRPr="000E759B">
        <w:rPr>
          <w:rFonts w:ascii="BrowalliaUPC" w:hAnsi="BrowalliaUPC" w:cs="BrowalliaUPC"/>
          <w:sz w:val="28"/>
          <w:szCs w:val="28"/>
          <w:cs/>
        </w:rPr>
        <w:t>กันยายน</w:t>
      </w:r>
      <w:r w:rsidRPr="000E759B">
        <w:rPr>
          <w:rFonts w:ascii="BrowalliaUPC" w:hAnsi="BrowalliaUPC" w:cs="BrowalliaUPC"/>
          <w:sz w:val="28"/>
          <w:szCs w:val="28"/>
        </w:rPr>
        <w:t xml:space="preserve"> 2571</w:t>
      </w:r>
    </w:p>
    <w:p w14:paraId="4315A087" w14:textId="77777777" w:rsidR="00A45E14" w:rsidRPr="000E759B" w:rsidRDefault="00A45E14" w:rsidP="007A0CFF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02725B87" w14:textId="14150585" w:rsidR="00E26C17" w:rsidRPr="000E759B" w:rsidRDefault="00E26C17" w:rsidP="007A0CFF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0E759B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0E759B">
        <w:rPr>
          <w:rFonts w:ascii="BrowalliaUPC" w:hAnsi="BrowalliaUPC" w:cs="BrowalliaUPC"/>
          <w:sz w:val="28"/>
          <w:szCs w:val="28"/>
        </w:rPr>
        <w:t xml:space="preserve">31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0E759B">
        <w:rPr>
          <w:rFonts w:ascii="BrowalliaUPC" w:hAnsi="BrowalliaUPC" w:cs="BrowalliaUPC"/>
          <w:sz w:val="28"/>
          <w:szCs w:val="28"/>
        </w:rPr>
        <w:t>256</w:t>
      </w:r>
      <w:r w:rsidR="002A3BF3" w:rsidRPr="000E759B">
        <w:rPr>
          <w:rFonts w:ascii="BrowalliaUPC" w:hAnsi="BrowalliaUPC" w:cs="BrowalliaUPC"/>
          <w:sz w:val="28"/>
          <w:szCs w:val="28"/>
        </w:rPr>
        <w:t>7</w:t>
      </w:r>
      <w:r w:rsidR="00855A8B" w:rsidRPr="000E759B">
        <w:rPr>
          <w:rFonts w:ascii="BrowalliaUPC" w:hAnsi="BrowalliaUPC" w:cs="BrowalliaUPC"/>
          <w:sz w:val="28"/>
          <w:szCs w:val="28"/>
        </w:rPr>
        <w:t xml:space="preserve"> </w:t>
      </w:r>
      <w:r w:rsidR="00855A8B" w:rsidRPr="000E759B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="00855A8B" w:rsidRPr="000E759B">
        <w:rPr>
          <w:rFonts w:ascii="BrowalliaUPC" w:hAnsi="BrowalliaUPC" w:cs="BrowalliaUPC"/>
          <w:sz w:val="28"/>
          <w:szCs w:val="28"/>
        </w:rPr>
        <w:t>256</w:t>
      </w:r>
      <w:r w:rsidR="002A3BF3" w:rsidRPr="000E759B">
        <w:rPr>
          <w:rFonts w:ascii="BrowalliaUPC" w:hAnsi="BrowalliaUPC" w:cs="BrowalliaUPC"/>
          <w:sz w:val="28"/>
          <w:szCs w:val="28"/>
        </w:rPr>
        <w:t>6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เงินกู้ยืมดังกล่าว</w:t>
      </w:r>
      <w:r w:rsidR="002746EF" w:rsidRPr="000E759B">
        <w:rPr>
          <w:rFonts w:ascii="BrowalliaUPC" w:hAnsi="BrowalliaUPC" w:cs="BrowalliaUPC"/>
          <w:sz w:val="28"/>
          <w:szCs w:val="28"/>
          <w:cs/>
        </w:rPr>
        <w:t xml:space="preserve">จำแนกดังนี้ </w:t>
      </w:r>
    </w:p>
    <w:p w14:paraId="53F0A100" w14:textId="77777777" w:rsidR="000A5D29" w:rsidRPr="000E759B" w:rsidRDefault="000A5D29" w:rsidP="000A5D29">
      <w:pPr>
        <w:tabs>
          <w:tab w:val="left" w:pos="9214"/>
        </w:tabs>
        <w:ind w:left="426"/>
        <w:jc w:val="thaiDistribute"/>
        <w:rPr>
          <w:rFonts w:ascii="BrowalliaUPC" w:hAnsi="BrowalliaUPC" w:cs="BrowalliaUPC"/>
          <w:spacing w:val="-4"/>
          <w:sz w:val="22"/>
          <w:szCs w:val="22"/>
        </w:rPr>
      </w:pPr>
    </w:p>
    <w:tbl>
      <w:tblPr>
        <w:tblW w:w="8973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38"/>
        <w:gridCol w:w="1579"/>
        <w:gridCol w:w="167"/>
        <w:gridCol w:w="1352"/>
        <w:gridCol w:w="162"/>
        <w:gridCol w:w="1375"/>
      </w:tblGrid>
      <w:tr w:rsidR="006C2ABD" w:rsidRPr="000E759B" w14:paraId="67FB5FAB" w14:textId="77777777" w:rsidTr="002A3BF3">
        <w:trPr>
          <w:cantSplit/>
          <w:trHeight w:val="20"/>
        </w:trPr>
        <w:tc>
          <w:tcPr>
            <w:tcW w:w="4338" w:type="dxa"/>
          </w:tcPr>
          <w:p w14:paraId="00447CC1" w14:textId="77777777" w:rsidR="006C2ABD" w:rsidRPr="000E759B" w:rsidRDefault="006C2ABD" w:rsidP="00CE5B5B">
            <w:pPr>
              <w:tabs>
                <w:tab w:val="clear" w:pos="6549"/>
                <w:tab w:val="left" w:pos="26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1579" w:type="dxa"/>
            <w:tcBorders>
              <w:left w:val="nil"/>
            </w:tcBorders>
          </w:tcPr>
          <w:p w14:paraId="5E7297F5" w14:textId="77777777" w:rsidR="006C2ABD" w:rsidRPr="000E759B" w:rsidRDefault="006C2ABD" w:rsidP="00CE5B5B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6D3C7369" w14:textId="77777777" w:rsidR="006C2ABD" w:rsidRPr="000E759B" w:rsidRDefault="006C2ABD" w:rsidP="00CE5B5B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889" w:type="dxa"/>
            <w:gridSpan w:val="3"/>
            <w:shd w:val="clear" w:color="auto" w:fill="auto"/>
          </w:tcPr>
          <w:p w14:paraId="43247077" w14:textId="77777777" w:rsidR="006C2ABD" w:rsidRPr="000E759B" w:rsidRDefault="006C2ABD" w:rsidP="00CE5B5B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3D27D8" w:rsidRPr="000E759B" w14:paraId="2E5247EC" w14:textId="77777777" w:rsidTr="002A3BF3">
        <w:trPr>
          <w:cantSplit/>
          <w:trHeight w:val="20"/>
        </w:trPr>
        <w:tc>
          <w:tcPr>
            <w:tcW w:w="4338" w:type="dxa"/>
          </w:tcPr>
          <w:p w14:paraId="3192062D" w14:textId="77777777" w:rsidR="003D27D8" w:rsidRPr="000E759B" w:rsidRDefault="003D27D8" w:rsidP="00CE5B5B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579" w:type="dxa"/>
            <w:vMerge w:val="restart"/>
            <w:tcBorders>
              <w:left w:val="nil"/>
            </w:tcBorders>
            <w:vAlign w:val="bottom"/>
          </w:tcPr>
          <w:p w14:paraId="45AEEF92" w14:textId="77777777" w:rsidR="003D27D8" w:rsidRPr="000E759B" w:rsidRDefault="003D27D8" w:rsidP="006A7606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อัตราดอกเบี้ย</w:t>
            </w:r>
          </w:p>
          <w:p w14:paraId="4A03CB22" w14:textId="63298F3A" w:rsidR="003D27D8" w:rsidRPr="000E759B" w:rsidRDefault="003D27D8" w:rsidP="006A7606">
            <w:pPr>
              <w:tabs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67" w:type="dxa"/>
            <w:tcBorders>
              <w:left w:val="nil"/>
            </w:tcBorders>
          </w:tcPr>
          <w:p w14:paraId="0E94A894" w14:textId="77777777" w:rsidR="003D27D8" w:rsidRPr="000E759B" w:rsidRDefault="003D27D8" w:rsidP="00CE5B5B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88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13E558" w14:textId="0350C878" w:rsidR="003D27D8" w:rsidRPr="000E759B" w:rsidRDefault="003D27D8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งบการเงินรวมและ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br/>
              <w:t>งบการเงิน</w:t>
            </w:r>
            <w:r w:rsidR="006E63D2"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เฉพาะบริษัท</w:t>
            </w:r>
          </w:p>
        </w:tc>
      </w:tr>
      <w:tr w:rsidR="003D27D8" w:rsidRPr="000E759B" w14:paraId="0C4F868C" w14:textId="77777777" w:rsidTr="002A3BF3">
        <w:trPr>
          <w:cantSplit/>
          <w:trHeight w:val="321"/>
        </w:trPr>
        <w:tc>
          <w:tcPr>
            <w:tcW w:w="4338" w:type="dxa"/>
          </w:tcPr>
          <w:p w14:paraId="259DF264" w14:textId="77777777" w:rsidR="003D27D8" w:rsidRPr="000E759B" w:rsidRDefault="003D27D8" w:rsidP="00CE5B5B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79" w:type="dxa"/>
            <w:vMerge/>
            <w:tcBorders>
              <w:left w:val="nil"/>
              <w:bottom w:val="single" w:sz="4" w:space="0" w:color="auto"/>
            </w:tcBorders>
          </w:tcPr>
          <w:p w14:paraId="460EC0E9" w14:textId="403D73C6" w:rsidR="003D27D8" w:rsidRPr="000E759B" w:rsidRDefault="003D27D8" w:rsidP="00CE5B5B">
            <w:pPr>
              <w:tabs>
                <w:tab w:val="clear" w:pos="227"/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3587D602" w14:textId="77777777" w:rsidR="003D27D8" w:rsidRPr="000E759B" w:rsidRDefault="003D27D8" w:rsidP="00CE5B5B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9D74E" w14:textId="53A1B5F5" w:rsidR="003D27D8" w:rsidRPr="000E759B" w:rsidRDefault="003D27D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2A3BF3" w:rsidRPr="000E759B">
              <w:rPr>
                <w:rFonts w:ascii="BrowalliaUPC" w:hAnsi="BrowalliaUPC" w:cs="BrowalliaUPC"/>
                <w:sz w:val="28"/>
                <w:szCs w:val="28"/>
              </w:rPr>
              <w:t>7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5B35973D" w14:textId="77777777" w:rsidR="003D27D8" w:rsidRPr="000E759B" w:rsidRDefault="003D27D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7D913" w14:textId="71F25CF0" w:rsidR="003D27D8" w:rsidRPr="000E759B" w:rsidRDefault="003D27D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="002A3BF3"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</w:p>
        </w:tc>
      </w:tr>
      <w:tr w:rsidR="006C2ABD" w:rsidRPr="000E759B" w14:paraId="035F233A" w14:textId="77777777" w:rsidTr="002A3BF3">
        <w:trPr>
          <w:cantSplit/>
          <w:trHeight w:val="20"/>
        </w:trPr>
        <w:tc>
          <w:tcPr>
            <w:tcW w:w="4338" w:type="dxa"/>
          </w:tcPr>
          <w:p w14:paraId="61E957C3" w14:textId="77777777" w:rsidR="006C2ABD" w:rsidRPr="000E759B" w:rsidRDefault="006C2ABD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</w:tcBorders>
          </w:tcPr>
          <w:p w14:paraId="4FD8C8CD" w14:textId="77777777" w:rsidR="006C2ABD" w:rsidRPr="000E759B" w:rsidRDefault="006C2ABD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4A9C4F11" w14:textId="77777777" w:rsidR="006C2ABD" w:rsidRPr="000E759B" w:rsidRDefault="006C2ABD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69921CE9" w14:textId="77777777" w:rsidR="006C2ABD" w:rsidRPr="000E759B" w:rsidRDefault="006C2ABD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shd w:val="clear" w:color="auto" w:fill="auto"/>
          </w:tcPr>
          <w:p w14:paraId="256BF967" w14:textId="77777777" w:rsidR="006C2ABD" w:rsidRPr="000E759B" w:rsidRDefault="006C2ABD" w:rsidP="00CE5B5B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75" w:type="dxa"/>
            <w:shd w:val="clear" w:color="auto" w:fill="auto"/>
          </w:tcPr>
          <w:p w14:paraId="3A4BA754" w14:textId="77777777" w:rsidR="006C2ABD" w:rsidRPr="000E759B" w:rsidRDefault="006C2ABD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3B279F" w:rsidRPr="000E759B" w14:paraId="1160FC69" w14:textId="77777777" w:rsidTr="002A3BF3">
        <w:trPr>
          <w:cantSplit/>
          <w:trHeight w:val="20"/>
        </w:trPr>
        <w:tc>
          <w:tcPr>
            <w:tcW w:w="4338" w:type="dxa"/>
          </w:tcPr>
          <w:p w14:paraId="73D71626" w14:textId="47242B38" w:rsidR="003B279F" w:rsidRPr="000E759B" w:rsidRDefault="003B279F" w:rsidP="003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เงินกู้ยืมจากผู้ถือหุ้น</w:t>
            </w:r>
          </w:p>
        </w:tc>
        <w:tc>
          <w:tcPr>
            <w:tcW w:w="1579" w:type="dxa"/>
            <w:tcBorders>
              <w:left w:val="nil"/>
            </w:tcBorders>
          </w:tcPr>
          <w:p w14:paraId="1D79A4D8" w14:textId="77777777" w:rsidR="003B279F" w:rsidRPr="000E759B" w:rsidRDefault="003B279F" w:rsidP="003B279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MLR - 0.25</w:t>
            </w:r>
          </w:p>
        </w:tc>
        <w:tc>
          <w:tcPr>
            <w:tcW w:w="167" w:type="dxa"/>
            <w:tcBorders>
              <w:left w:val="nil"/>
            </w:tcBorders>
          </w:tcPr>
          <w:p w14:paraId="5EB5C1D1" w14:textId="77777777" w:rsidR="003B279F" w:rsidRPr="000E759B" w:rsidRDefault="003B279F" w:rsidP="003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7DD95679" w14:textId="7E707795" w:rsidR="003B279F" w:rsidRPr="000E759B" w:rsidRDefault="003B279F" w:rsidP="003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121,652</w:t>
            </w:r>
          </w:p>
        </w:tc>
        <w:tc>
          <w:tcPr>
            <w:tcW w:w="162" w:type="dxa"/>
            <w:shd w:val="clear" w:color="auto" w:fill="auto"/>
          </w:tcPr>
          <w:p w14:paraId="15D76136" w14:textId="77777777" w:rsidR="003B279F" w:rsidRPr="000E759B" w:rsidRDefault="003B279F" w:rsidP="003B279F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75" w:type="dxa"/>
            <w:shd w:val="clear" w:color="auto" w:fill="auto"/>
          </w:tcPr>
          <w:p w14:paraId="02B914D6" w14:textId="52CCBB13" w:rsidR="003B279F" w:rsidRPr="000E759B" w:rsidRDefault="003B279F" w:rsidP="003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121,652</w:t>
            </w:r>
          </w:p>
        </w:tc>
      </w:tr>
      <w:tr w:rsidR="003B279F" w:rsidRPr="000E759B" w14:paraId="7BE7F16C" w14:textId="77777777" w:rsidTr="002A3BF3">
        <w:trPr>
          <w:cantSplit/>
          <w:trHeight w:val="20"/>
        </w:trPr>
        <w:tc>
          <w:tcPr>
            <w:tcW w:w="4338" w:type="dxa"/>
            <w:vAlign w:val="bottom"/>
          </w:tcPr>
          <w:p w14:paraId="50BFF122" w14:textId="1CFF5FCD" w:rsidR="003B279F" w:rsidRPr="000E759B" w:rsidRDefault="003B279F" w:rsidP="003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เงินกู้ยืมจากบุคคลอื่น</w:t>
            </w:r>
          </w:p>
        </w:tc>
        <w:tc>
          <w:tcPr>
            <w:tcW w:w="1579" w:type="dxa"/>
            <w:tcBorders>
              <w:left w:val="nil"/>
            </w:tcBorders>
            <w:vAlign w:val="bottom"/>
          </w:tcPr>
          <w:p w14:paraId="6E927D8A" w14:textId="77777777" w:rsidR="003B279F" w:rsidRPr="000E759B" w:rsidRDefault="003B279F" w:rsidP="003B279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MLR - 0.25 </w:t>
            </w: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04E70F52" w14:textId="77777777" w:rsidR="003B279F" w:rsidRPr="000E759B" w:rsidRDefault="003B279F" w:rsidP="003B279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2F437DC1" w14:textId="3BA8819F" w:rsidR="003B279F" w:rsidRPr="000E759B" w:rsidRDefault="003B279F" w:rsidP="003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60,826</w:t>
            </w:r>
          </w:p>
        </w:tc>
        <w:tc>
          <w:tcPr>
            <w:tcW w:w="162" w:type="dxa"/>
            <w:shd w:val="clear" w:color="auto" w:fill="auto"/>
          </w:tcPr>
          <w:p w14:paraId="4B3C1B19" w14:textId="77777777" w:rsidR="003B279F" w:rsidRPr="000E759B" w:rsidRDefault="003B279F" w:rsidP="003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14:paraId="5BE85A95" w14:textId="1331BA65" w:rsidR="003B279F" w:rsidRPr="000E759B" w:rsidRDefault="003B279F" w:rsidP="003B279F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60,826</w:t>
            </w:r>
          </w:p>
        </w:tc>
      </w:tr>
      <w:tr w:rsidR="003B279F" w:rsidRPr="000E759B" w14:paraId="5FBDBAD0" w14:textId="77777777" w:rsidTr="002A3BF3">
        <w:trPr>
          <w:cantSplit/>
          <w:trHeight w:val="20"/>
        </w:trPr>
        <w:tc>
          <w:tcPr>
            <w:tcW w:w="4338" w:type="dxa"/>
            <w:vAlign w:val="bottom"/>
          </w:tcPr>
          <w:p w14:paraId="0C25C0A3" w14:textId="77777777" w:rsidR="003B279F" w:rsidRPr="000E759B" w:rsidRDefault="003B279F" w:rsidP="003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579" w:type="dxa"/>
            <w:tcBorders>
              <w:left w:val="nil"/>
            </w:tcBorders>
            <w:vAlign w:val="bottom"/>
          </w:tcPr>
          <w:p w14:paraId="1F5BDF32" w14:textId="77777777" w:rsidR="003B279F" w:rsidRPr="000E759B" w:rsidRDefault="003B279F" w:rsidP="003B279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228E3A90" w14:textId="77777777" w:rsidR="003B279F" w:rsidRPr="000E759B" w:rsidRDefault="003B279F" w:rsidP="003B279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45695F09" w14:textId="4A817938" w:rsidR="003B279F" w:rsidRPr="000E759B" w:rsidRDefault="003B279F" w:rsidP="003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182,478</w:t>
            </w:r>
          </w:p>
        </w:tc>
        <w:tc>
          <w:tcPr>
            <w:tcW w:w="162" w:type="dxa"/>
            <w:shd w:val="clear" w:color="auto" w:fill="auto"/>
          </w:tcPr>
          <w:p w14:paraId="766FA300" w14:textId="77777777" w:rsidR="003B279F" w:rsidRPr="000E759B" w:rsidRDefault="003B279F" w:rsidP="003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</w:tcPr>
          <w:p w14:paraId="33CD22D3" w14:textId="75C87D25" w:rsidR="003B279F" w:rsidRPr="000E759B" w:rsidRDefault="003B279F" w:rsidP="003B279F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182,478</w:t>
            </w:r>
          </w:p>
        </w:tc>
      </w:tr>
      <w:tr w:rsidR="003B279F" w:rsidRPr="000E759B" w14:paraId="0E1DE00B" w14:textId="77777777" w:rsidTr="002A3BF3">
        <w:trPr>
          <w:cantSplit/>
          <w:trHeight w:val="20"/>
        </w:trPr>
        <w:tc>
          <w:tcPr>
            <w:tcW w:w="4338" w:type="dxa"/>
            <w:vAlign w:val="bottom"/>
          </w:tcPr>
          <w:p w14:paraId="0CB4A651" w14:textId="77777777" w:rsidR="003B279F" w:rsidRPr="000E759B" w:rsidRDefault="003B279F" w:rsidP="003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79" w:type="dxa"/>
            <w:tcBorders>
              <w:left w:val="nil"/>
            </w:tcBorders>
            <w:vAlign w:val="bottom"/>
          </w:tcPr>
          <w:p w14:paraId="095D225C" w14:textId="77777777" w:rsidR="003B279F" w:rsidRPr="000E759B" w:rsidRDefault="003B279F" w:rsidP="003B279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54FBC7FC" w14:textId="77777777" w:rsidR="003B279F" w:rsidRPr="000E759B" w:rsidRDefault="003B279F" w:rsidP="003B279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14:paraId="5A3400F6" w14:textId="6414259E" w:rsidR="003B279F" w:rsidRPr="000E759B" w:rsidRDefault="003B279F" w:rsidP="003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42,900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1815C538" w14:textId="77777777" w:rsidR="003B279F" w:rsidRPr="000E759B" w:rsidRDefault="003B279F" w:rsidP="003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</w:tcPr>
          <w:p w14:paraId="163BC5BF" w14:textId="2775E715" w:rsidR="003B279F" w:rsidRPr="000E759B" w:rsidRDefault="003B279F" w:rsidP="003B279F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35,856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3B279F" w:rsidRPr="000E759B" w14:paraId="1B187E68" w14:textId="77777777" w:rsidTr="002A3BF3">
        <w:trPr>
          <w:cantSplit/>
          <w:trHeight w:val="20"/>
        </w:trPr>
        <w:tc>
          <w:tcPr>
            <w:tcW w:w="4338" w:type="dxa"/>
            <w:vAlign w:val="bottom"/>
          </w:tcPr>
          <w:p w14:paraId="2B28CD8E" w14:textId="77777777" w:rsidR="003B279F" w:rsidRPr="000E759B" w:rsidRDefault="003B279F" w:rsidP="003B279F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สุทธิ</w:t>
            </w:r>
          </w:p>
        </w:tc>
        <w:tc>
          <w:tcPr>
            <w:tcW w:w="1579" w:type="dxa"/>
            <w:tcBorders>
              <w:left w:val="nil"/>
            </w:tcBorders>
            <w:vAlign w:val="bottom"/>
          </w:tcPr>
          <w:p w14:paraId="576285F8" w14:textId="77777777" w:rsidR="003B279F" w:rsidRPr="000E759B" w:rsidRDefault="003B279F" w:rsidP="003B279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79BA5C92" w14:textId="77777777" w:rsidR="003B279F" w:rsidRPr="000E759B" w:rsidRDefault="003B279F" w:rsidP="003B279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D7E594D" w14:textId="73F41B27" w:rsidR="003B279F" w:rsidRPr="000E759B" w:rsidRDefault="003B279F" w:rsidP="003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139,578</w:t>
            </w:r>
          </w:p>
        </w:tc>
        <w:tc>
          <w:tcPr>
            <w:tcW w:w="162" w:type="dxa"/>
            <w:shd w:val="clear" w:color="auto" w:fill="auto"/>
          </w:tcPr>
          <w:p w14:paraId="7334E05F" w14:textId="77777777" w:rsidR="003B279F" w:rsidRPr="000E759B" w:rsidRDefault="003B279F" w:rsidP="003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E909106" w14:textId="712EE72B" w:rsidR="003B279F" w:rsidRPr="000E759B" w:rsidRDefault="003B279F" w:rsidP="003B279F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146,622</w:t>
            </w:r>
          </w:p>
        </w:tc>
      </w:tr>
    </w:tbl>
    <w:p w14:paraId="06F5C325" w14:textId="77777777" w:rsidR="007F5BC8" w:rsidRPr="000E759B" w:rsidRDefault="007F5BC8" w:rsidP="002C5E5F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0156BDCE" w14:textId="093740E8" w:rsidR="00A84314" w:rsidRPr="000E759B" w:rsidRDefault="00A84314" w:rsidP="00907E31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bookmarkStart w:id="5" w:name="_Hlk157035918"/>
      <w:r w:rsidRPr="000E759B">
        <w:rPr>
          <w:rFonts w:ascii="BrowalliaUPC" w:hAnsi="BrowalliaUPC" w:cs="BrowalliaUPC"/>
          <w:sz w:val="28"/>
          <w:szCs w:val="28"/>
          <w:cs/>
        </w:rPr>
        <w:t>การเปลี่ยนแปลงของ</w:t>
      </w:r>
      <w:r w:rsidR="00907E31" w:rsidRPr="000E759B">
        <w:rPr>
          <w:rFonts w:ascii="BrowalliaUPC" w:hAnsi="BrowalliaUPC" w:cs="BrowalliaUPC"/>
          <w:sz w:val="28"/>
          <w:szCs w:val="28"/>
          <w:cs/>
        </w:rPr>
        <w:t>เงินกู้ยืมระยะยาวจากผู้ถือหุ้นและบุคคลอื่น</w:t>
      </w:r>
      <w:r w:rsidR="00907E31"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สำหรับปีสิ้นสุดวันที่ </w:t>
      </w:r>
      <w:r w:rsidRPr="000E759B">
        <w:rPr>
          <w:rFonts w:ascii="BrowalliaUPC" w:hAnsi="BrowalliaUPC" w:cs="BrowalliaUPC"/>
          <w:sz w:val="28"/>
          <w:szCs w:val="28"/>
        </w:rPr>
        <w:t>31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0E759B">
        <w:rPr>
          <w:rFonts w:ascii="BrowalliaUPC" w:hAnsi="BrowalliaUPC" w:cs="BrowalliaUPC"/>
          <w:sz w:val="28"/>
          <w:szCs w:val="28"/>
        </w:rPr>
        <w:t>256</w:t>
      </w:r>
      <w:r w:rsidR="002A3BF3" w:rsidRPr="000E759B">
        <w:rPr>
          <w:rFonts w:ascii="BrowalliaUPC" w:hAnsi="BrowalliaUPC" w:cs="BrowalliaUPC"/>
          <w:sz w:val="28"/>
          <w:szCs w:val="28"/>
        </w:rPr>
        <w:t>7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0E759B">
        <w:rPr>
          <w:rFonts w:ascii="BrowalliaUPC" w:hAnsi="BrowalliaUPC" w:cs="BrowalliaUPC"/>
          <w:sz w:val="28"/>
          <w:szCs w:val="28"/>
        </w:rPr>
        <w:t>256</w:t>
      </w:r>
      <w:r w:rsidR="002A3BF3" w:rsidRPr="000E759B">
        <w:rPr>
          <w:rFonts w:ascii="BrowalliaUPC" w:hAnsi="BrowalliaUPC" w:cs="BrowalliaUPC"/>
          <w:sz w:val="28"/>
          <w:szCs w:val="28"/>
        </w:rPr>
        <w:t>6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="003320F5" w:rsidRPr="000E759B">
        <w:rPr>
          <w:rFonts w:ascii="BrowalliaUPC" w:hAnsi="BrowalliaUPC" w:cs="BrowalliaUPC"/>
          <w:sz w:val="28"/>
          <w:szCs w:val="28"/>
        </w:rPr>
        <w:br/>
      </w:r>
      <w:r w:rsidRPr="000E759B">
        <w:rPr>
          <w:rFonts w:ascii="BrowalliaUPC" w:hAnsi="BrowalliaUPC" w:cs="BrowalliaUPC"/>
          <w:sz w:val="28"/>
          <w:szCs w:val="28"/>
          <w:cs/>
        </w:rPr>
        <w:t>มีดังนี้</w:t>
      </w:r>
    </w:p>
    <w:bookmarkEnd w:id="5"/>
    <w:p w14:paraId="5F94579F" w14:textId="58F24826" w:rsidR="00C32FA8" w:rsidRPr="000E759B" w:rsidRDefault="00C32FA8" w:rsidP="00907E31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2"/>
          <w:szCs w:val="22"/>
        </w:rPr>
      </w:pPr>
    </w:p>
    <w:tbl>
      <w:tblPr>
        <w:tblW w:w="904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350"/>
        <w:gridCol w:w="144"/>
        <w:gridCol w:w="1352"/>
        <w:gridCol w:w="162"/>
        <w:gridCol w:w="1357"/>
      </w:tblGrid>
      <w:tr w:rsidR="00C32FA8" w:rsidRPr="000E759B" w14:paraId="43FEBE5C" w14:textId="77777777" w:rsidTr="00082D3F">
        <w:trPr>
          <w:cantSplit/>
          <w:trHeight w:val="20"/>
        </w:trPr>
        <w:tc>
          <w:tcPr>
            <w:tcW w:w="4680" w:type="dxa"/>
          </w:tcPr>
          <w:p w14:paraId="22E8C472" w14:textId="77777777" w:rsidR="00C32FA8" w:rsidRPr="000E759B" w:rsidRDefault="00C32FA8" w:rsidP="00CE5B5B">
            <w:pPr>
              <w:tabs>
                <w:tab w:val="clear" w:pos="6549"/>
                <w:tab w:val="left" w:pos="26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bookmarkStart w:id="6" w:name="_Hlk157074801"/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1350" w:type="dxa"/>
            <w:tcBorders>
              <w:left w:val="nil"/>
            </w:tcBorders>
          </w:tcPr>
          <w:p w14:paraId="56C51564" w14:textId="77777777" w:rsidR="00C32FA8" w:rsidRPr="000E759B" w:rsidRDefault="00C32FA8" w:rsidP="00CE5B5B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61D27E35" w14:textId="77777777" w:rsidR="00C32FA8" w:rsidRPr="000E759B" w:rsidRDefault="00C32FA8" w:rsidP="00CE5B5B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871" w:type="dxa"/>
            <w:gridSpan w:val="3"/>
            <w:shd w:val="clear" w:color="auto" w:fill="auto"/>
          </w:tcPr>
          <w:p w14:paraId="6340B222" w14:textId="77777777" w:rsidR="00C32FA8" w:rsidRPr="000E759B" w:rsidRDefault="00C32FA8" w:rsidP="00CE5B5B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C32FA8" w:rsidRPr="000E759B" w14:paraId="5B3BB7C7" w14:textId="77777777" w:rsidTr="00082D3F">
        <w:trPr>
          <w:cantSplit/>
          <w:trHeight w:val="20"/>
        </w:trPr>
        <w:tc>
          <w:tcPr>
            <w:tcW w:w="4680" w:type="dxa"/>
          </w:tcPr>
          <w:p w14:paraId="1ED99A81" w14:textId="77777777" w:rsidR="00C32FA8" w:rsidRPr="000E759B" w:rsidRDefault="00C32FA8" w:rsidP="00CE5B5B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1D08FA7E" w14:textId="77777777" w:rsidR="00C32FA8" w:rsidRPr="000E759B" w:rsidRDefault="00C32FA8" w:rsidP="00CE5B5B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7C7E6D04" w14:textId="77777777" w:rsidR="00C32FA8" w:rsidRPr="000E759B" w:rsidRDefault="00C32FA8" w:rsidP="00CE5B5B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87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2929F7" w14:textId="77CE7006" w:rsidR="00C32FA8" w:rsidRPr="000E759B" w:rsidRDefault="00C32FA8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งบการเงินรวมและ</w:t>
            </w:r>
            <w:r w:rsidR="000E53DF" w:rsidRPr="000E759B"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เฉพาะบริษัท</w:t>
            </w:r>
          </w:p>
        </w:tc>
      </w:tr>
      <w:tr w:rsidR="002A3BF3" w:rsidRPr="000E759B" w14:paraId="55F60181" w14:textId="77777777" w:rsidTr="00082D3F">
        <w:trPr>
          <w:cantSplit/>
          <w:trHeight w:val="20"/>
        </w:trPr>
        <w:tc>
          <w:tcPr>
            <w:tcW w:w="4680" w:type="dxa"/>
          </w:tcPr>
          <w:p w14:paraId="1D063F56" w14:textId="77777777" w:rsidR="002A3BF3" w:rsidRPr="000E759B" w:rsidRDefault="002A3BF3" w:rsidP="002A3BF3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29C2FB41" w14:textId="58DA7AE6" w:rsidR="002A3BF3" w:rsidRPr="000E759B" w:rsidRDefault="002A3BF3" w:rsidP="002A3BF3">
            <w:pPr>
              <w:tabs>
                <w:tab w:val="clear" w:pos="227"/>
                <w:tab w:val="left" w:pos="141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4E48ABA4" w14:textId="77777777" w:rsidR="002A3BF3" w:rsidRPr="000E759B" w:rsidRDefault="002A3BF3" w:rsidP="002A3BF3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D9243" w14:textId="26172BE5" w:rsidR="002A3BF3" w:rsidRPr="000E759B" w:rsidRDefault="002A3BF3" w:rsidP="002A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3910EC75" w14:textId="77777777" w:rsidR="002A3BF3" w:rsidRPr="000E759B" w:rsidRDefault="002A3BF3" w:rsidP="002A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C0F5B" w14:textId="11F8984D" w:rsidR="002A3BF3" w:rsidRPr="000E759B" w:rsidRDefault="002A3BF3" w:rsidP="002A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2566</w:t>
            </w:r>
          </w:p>
        </w:tc>
      </w:tr>
      <w:tr w:rsidR="00C32FA8" w:rsidRPr="000E759B" w14:paraId="7C889233" w14:textId="77777777" w:rsidTr="00082D3F">
        <w:trPr>
          <w:cantSplit/>
          <w:trHeight w:val="20"/>
        </w:trPr>
        <w:tc>
          <w:tcPr>
            <w:tcW w:w="4680" w:type="dxa"/>
          </w:tcPr>
          <w:p w14:paraId="59A49DD5" w14:textId="77777777" w:rsidR="00C32FA8" w:rsidRPr="000E759B" w:rsidRDefault="00C32FA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1B47EAC5" w14:textId="77777777" w:rsidR="00C32FA8" w:rsidRPr="000E759B" w:rsidRDefault="00C32FA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31063ABE" w14:textId="77777777" w:rsidR="00C32FA8" w:rsidRPr="000E759B" w:rsidRDefault="00C32FA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5708672F" w14:textId="77777777" w:rsidR="00C32FA8" w:rsidRPr="000E759B" w:rsidRDefault="00C32FA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shd w:val="clear" w:color="auto" w:fill="auto"/>
          </w:tcPr>
          <w:p w14:paraId="786B5FF2" w14:textId="77777777" w:rsidR="00C32FA8" w:rsidRPr="000E759B" w:rsidRDefault="00C32FA8" w:rsidP="00CE5B5B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57" w:type="dxa"/>
            <w:shd w:val="clear" w:color="auto" w:fill="auto"/>
          </w:tcPr>
          <w:p w14:paraId="4A4CBA01" w14:textId="77777777" w:rsidR="00C32FA8" w:rsidRPr="000E759B" w:rsidRDefault="00C32FA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BD0BCF" w:rsidRPr="000E759B" w14:paraId="350EBD7C" w14:textId="77777777" w:rsidTr="00082D3F">
        <w:trPr>
          <w:cantSplit/>
          <w:trHeight w:val="20"/>
        </w:trPr>
        <w:tc>
          <w:tcPr>
            <w:tcW w:w="4680" w:type="dxa"/>
          </w:tcPr>
          <w:p w14:paraId="1E5DA691" w14:textId="7EA02DC5" w:rsidR="00BD0BCF" w:rsidRPr="000E759B" w:rsidRDefault="00BD0BCF" w:rsidP="00BD0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350" w:type="dxa"/>
            <w:tcBorders>
              <w:left w:val="nil"/>
            </w:tcBorders>
          </w:tcPr>
          <w:p w14:paraId="09CBBBDB" w14:textId="50A9A258" w:rsidR="00BD0BCF" w:rsidRPr="000E759B" w:rsidRDefault="00BD0BCF" w:rsidP="00BD0BC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67F2765B" w14:textId="77777777" w:rsidR="00BD0BCF" w:rsidRPr="000E759B" w:rsidRDefault="00BD0BCF" w:rsidP="00BD0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5BB36AEE" w14:textId="6C6684E7" w:rsidR="00BD0BCF" w:rsidRPr="000E759B" w:rsidRDefault="00BD0BCF" w:rsidP="00BD0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182,478</w:t>
            </w:r>
          </w:p>
        </w:tc>
        <w:tc>
          <w:tcPr>
            <w:tcW w:w="162" w:type="dxa"/>
            <w:shd w:val="clear" w:color="auto" w:fill="auto"/>
          </w:tcPr>
          <w:p w14:paraId="0D1A1F8E" w14:textId="77777777" w:rsidR="00BD0BCF" w:rsidRPr="000E759B" w:rsidRDefault="00BD0BCF" w:rsidP="00BD0BCF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57" w:type="dxa"/>
            <w:shd w:val="clear" w:color="auto" w:fill="auto"/>
          </w:tcPr>
          <w:p w14:paraId="3E393E10" w14:textId="486BD848" w:rsidR="00BD0BCF" w:rsidRPr="000E759B" w:rsidRDefault="00BD0BCF" w:rsidP="00BD0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194,430</w:t>
            </w:r>
          </w:p>
        </w:tc>
      </w:tr>
      <w:tr w:rsidR="00BD0BCF" w:rsidRPr="000E759B" w14:paraId="088A847F" w14:textId="77777777" w:rsidTr="00082D3F">
        <w:trPr>
          <w:cantSplit/>
          <w:trHeight w:val="20"/>
        </w:trPr>
        <w:tc>
          <w:tcPr>
            <w:tcW w:w="4680" w:type="dxa"/>
            <w:vAlign w:val="bottom"/>
          </w:tcPr>
          <w:p w14:paraId="39ECD373" w14:textId="04A069DA" w:rsidR="00BD0BCF" w:rsidRPr="000E759B" w:rsidRDefault="00BD0BCF" w:rsidP="00BD0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0E759B"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  <w:t>จ่าย</w:t>
            </w:r>
            <w:r w:rsidR="00232B43" w:rsidRPr="000E759B">
              <w:rPr>
                <w:rFonts w:ascii="BrowalliaUPC" w:hAnsi="BrowalliaUPC" w:cs="BrowalliaUPC" w:hint="cs"/>
                <w:snapToGrid w:val="0"/>
                <w:sz w:val="27"/>
                <w:szCs w:val="27"/>
                <w:cs/>
                <w:lang w:eastAsia="th-TH"/>
              </w:rPr>
              <w:t>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4D78AED4" w14:textId="77777777" w:rsidR="00BD0BCF" w:rsidRPr="000E759B" w:rsidRDefault="00BD0BCF" w:rsidP="00BD0BC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4" w:type="dxa"/>
            <w:tcBorders>
              <w:left w:val="nil"/>
            </w:tcBorders>
            <w:vAlign w:val="bottom"/>
          </w:tcPr>
          <w:p w14:paraId="29D7E2DE" w14:textId="77777777" w:rsidR="00BD0BCF" w:rsidRPr="000E759B" w:rsidRDefault="00BD0BCF" w:rsidP="00BD0BC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14:paraId="5A272F0C" w14:textId="340586F5" w:rsidR="00BD0BCF" w:rsidRPr="000E759B" w:rsidRDefault="00BD0BCF" w:rsidP="00BD0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2C44B561" w14:textId="77777777" w:rsidR="00BD0BCF" w:rsidRPr="000E759B" w:rsidRDefault="00BD0BCF" w:rsidP="00BD0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62EF11CB" w14:textId="6C55297B" w:rsidR="00BD0BCF" w:rsidRPr="000E759B" w:rsidRDefault="00BD0BCF" w:rsidP="00BD0BCF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11,952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BD0BCF" w:rsidRPr="000E759B" w14:paraId="2B4A4E56" w14:textId="77777777" w:rsidTr="00082D3F">
        <w:trPr>
          <w:cantSplit/>
          <w:trHeight w:val="20"/>
        </w:trPr>
        <w:tc>
          <w:tcPr>
            <w:tcW w:w="4680" w:type="dxa"/>
            <w:vAlign w:val="bottom"/>
          </w:tcPr>
          <w:p w14:paraId="4509B741" w14:textId="67BE36B4" w:rsidR="00BD0BCF" w:rsidRPr="000E759B" w:rsidRDefault="00BD0BCF" w:rsidP="00BD0BCF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20C81E85" w14:textId="77777777" w:rsidR="00BD0BCF" w:rsidRPr="000E759B" w:rsidRDefault="00BD0BCF" w:rsidP="00BD0BC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4" w:type="dxa"/>
            <w:tcBorders>
              <w:left w:val="nil"/>
            </w:tcBorders>
            <w:vAlign w:val="bottom"/>
          </w:tcPr>
          <w:p w14:paraId="384788FE" w14:textId="77777777" w:rsidR="00BD0BCF" w:rsidRPr="000E759B" w:rsidRDefault="00BD0BCF" w:rsidP="00BD0BC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B5F465A" w14:textId="5317345A" w:rsidR="00BD0BCF" w:rsidRPr="000E759B" w:rsidRDefault="00BD0BCF" w:rsidP="00BD0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182,478</w:t>
            </w:r>
          </w:p>
        </w:tc>
        <w:tc>
          <w:tcPr>
            <w:tcW w:w="162" w:type="dxa"/>
            <w:shd w:val="clear" w:color="auto" w:fill="auto"/>
          </w:tcPr>
          <w:p w14:paraId="011AA884" w14:textId="77777777" w:rsidR="00BD0BCF" w:rsidRPr="000E759B" w:rsidRDefault="00BD0BCF" w:rsidP="00BD0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6BF7DCE" w14:textId="1A254008" w:rsidR="00BD0BCF" w:rsidRPr="000E759B" w:rsidRDefault="00BD0BCF" w:rsidP="00BD0BCF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182,478</w:t>
            </w:r>
          </w:p>
        </w:tc>
      </w:tr>
      <w:bookmarkEnd w:id="6"/>
    </w:tbl>
    <w:p w14:paraId="2C4C146B" w14:textId="5D726635" w:rsidR="00FA6EC9" w:rsidRPr="000E759B" w:rsidRDefault="00FA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color w:val="000000"/>
          <w:sz w:val="28"/>
          <w:szCs w:val="28"/>
          <w:lang w:eastAsia="th-TH"/>
        </w:rPr>
      </w:pPr>
      <w:r w:rsidRPr="000E759B">
        <w:rPr>
          <w:rFonts w:ascii="BrowalliaUPC" w:hAnsi="BrowalliaUPC" w:cs="BrowalliaUPC"/>
          <w:sz w:val="28"/>
          <w:szCs w:val="28"/>
        </w:rPr>
        <w:br w:type="page"/>
      </w:r>
    </w:p>
    <w:p w14:paraId="05910821" w14:textId="77777777" w:rsidR="008C0F22" w:rsidRPr="000E759B" w:rsidRDefault="008C0F22" w:rsidP="00CC2760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pacing w:val="-6"/>
          <w:sz w:val="28"/>
          <w:szCs w:val="28"/>
        </w:rPr>
      </w:pPr>
      <w:r w:rsidRPr="000E759B">
        <w:rPr>
          <w:rFonts w:ascii="BrowalliaUPC" w:hAnsi="BrowalliaUPC" w:cs="BrowalliaUPC"/>
          <w:spacing w:val="-6"/>
          <w:sz w:val="28"/>
          <w:szCs w:val="28"/>
          <w:cs/>
        </w:rPr>
        <w:t>บริษัทมีการเปลี่ยนแปลงเงื่อนไขการชำระหนี้เงินกู้ยืมระยะยาวจากผู้ถือหุ้นและบุคคลอื่น ดังต่อไปนี้</w:t>
      </w:r>
    </w:p>
    <w:p w14:paraId="5C7F988A" w14:textId="77777777" w:rsidR="008C0F22" w:rsidRPr="000E759B" w:rsidRDefault="008C0F22" w:rsidP="00CC2760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pacing w:val="-6"/>
          <w:sz w:val="28"/>
          <w:szCs w:val="28"/>
        </w:rPr>
      </w:pPr>
    </w:p>
    <w:tbl>
      <w:tblPr>
        <w:tblW w:w="4773" w:type="pct"/>
        <w:tblInd w:w="42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0"/>
        <w:gridCol w:w="90"/>
        <w:gridCol w:w="7148"/>
      </w:tblGrid>
      <w:tr w:rsidR="00464005" w:rsidRPr="000E759B" w14:paraId="4DEFD4BE" w14:textId="77777777" w:rsidTr="003174F5">
        <w:trPr>
          <w:cantSplit/>
          <w:trHeight w:val="20"/>
        </w:trPr>
        <w:tc>
          <w:tcPr>
            <w:tcW w:w="960" w:type="pct"/>
          </w:tcPr>
          <w:p w14:paraId="4E6694E0" w14:textId="77777777" w:rsidR="00464005" w:rsidRPr="000E759B" w:rsidRDefault="00464005" w:rsidP="003174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1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วันที่</w:t>
            </w:r>
          </w:p>
        </w:tc>
        <w:tc>
          <w:tcPr>
            <w:tcW w:w="50" w:type="pct"/>
          </w:tcPr>
          <w:p w14:paraId="506A476A" w14:textId="77777777" w:rsidR="00464005" w:rsidRPr="000E759B" w:rsidRDefault="00464005" w:rsidP="003174F5">
            <w:pPr>
              <w:tabs>
                <w:tab w:val="left" w:pos="540"/>
              </w:tabs>
              <w:spacing w:line="240" w:lineRule="auto"/>
              <w:ind w:left="114" w:hanging="11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3990" w:type="pct"/>
          </w:tcPr>
          <w:p w14:paraId="184298E2" w14:textId="77777777" w:rsidR="00464005" w:rsidRPr="000E759B" w:rsidRDefault="00464005" w:rsidP="003174F5">
            <w:pPr>
              <w:pBdr>
                <w:bottom w:val="single" w:sz="4" w:space="1" w:color="auto"/>
              </w:pBdr>
              <w:tabs>
                <w:tab w:val="left" w:pos="540"/>
              </w:tabs>
              <w:spacing w:line="240" w:lineRule="auto"/>
              <w:ind w:left="114" w:hanging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เงื่อนไขการชำระคืน</w:t>
            </w:r>
          </w:p>
        </w:tc>
      </w:tr>
      <w:tr w:rsidR="00464005" w:rsidRPr="000E759B" w14:paraId="734FC681" w14:textId="77777777" w:rsidTr="003174F5">
        <w:trPr>
          <w:cantSplit/>
          <w:trHeight w:val="20"/>
        </w:trPr>
        <w:tc>
          <w:tcPr>
            <w:tcW w:w="960" w:type="pct"/>
          </w:tcPr>
          <w:p w14:paraId="04C1512C" w14:textId="77777777" w:rsidR="00464005" w:rsidRPr="000E759B" w:rsidRDefault="00464005" w:rsidP="003174F5">
            <w:pPr>
              <w:tabs>
                <w:tab w:val="left" w:pos="540"/>
              </w:tabs>
              <w:spacing w:line="240" w:lineRule="auto"/>
              <w:ind w:left="114" w:hanging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0" w:type="pct"/>
          </w:tcPr>
          <w:p w14:paraId="0753B7CA" w14:textId="77777777" w:rsidR="00464005" w:rsidRPr="000E759B" w:rsidRDefault="00464005" w:rsidP="003174F5">
            <w:pPr>
              <w:tabs>
                <w:tab w:val="left" w:pos="540"/>
              </w:tabs>
              <w:spacing w:line="240" w:lineRule="auto"/>
              <w:ind w:left="114" w:hanging="114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90" w:type="pct"/>
          </w:tcPr>
          <w:p w14:paraId="31BE79B4" w14:textId="77777777" w:rsidR="00464005" w:rsidRPr="000E759B" w:rsidRDefault="00464005" w:rsidP="003174F5">
            <w:pPr>
              <w:tabs>
                <w:tab w:val="left" w:pos="540"/>
              </w:tabs>
              <w:spacing w:line="240" w:lineRule="auto"/>
              <w:ind w:left="114" w:hanging="114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</w:tr>
      <w:tr w:rsidR="00464005" w:rsidRPr="000E759B" w14:paraId="60B99445" w14:textId="77777777" w:rsidTr="003174F5">
        <w:trPr>
          <w:cantSplit/>
          <w:trHeight w:val="20"/>
        </w:trPr>
        <w:tc>
          <w:tcPr>
            <w:tcW w:w="960" w:type="pct"/>
          </w:tcPr>
          <w:p w14:paraId="567F3414" w14:textId="77777777" w:rsidR="00464005" w:rsidRPr="000E759B" w:rsidRDefault="00464005" w:rsidP="003174F5">
            <w:pPr>
              <w:tabs>
                <w:tab w:val="left" w:pos="540"/>
              </w:tabs>
              <w:spacing w:line="240" w:lineRule="auto"/>
              <w:ind w:left="114" w:hanging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26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เมษายน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50" w:type="pct"/>
          </w:tcPr>
          <w:p w14:paraId="68FDCEC9" w14:textId="77777777" w:rsidR="00464005" w:rsidRPr="000E759B" w:rsidRDefault="00464005" w:rsidP="003174F5">
            <w:pPr>
              <w:tabs>
                <w:tab w:val="left" w:pos="540"/>
              </w:tabs>
              <w:spacing w:line="240" w:lineRule="auto"/>
              <w:ind w:left="114" w:hanging="114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90" w:type="pct"/>
          </w:tcPr>
          <w:p w14:paraId="6BF2E7F5" w14:textId="77777777" w:rsidR="00464005" w:rsidRPr="000E759B" w:rsidRDefault="00464005" w:rsidP="003174F5">
            <w:pPr>
              <w:tabs>
                <w:tab w:val="left" w:pos="540"/>
              </w:tabs>
              <w:spacing w:line="240" w:lineRule="auto"/>
              <w:ind w:left="114" w:hanging="114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พักชำระหนี้เงินต้นตั้งแต่เดือนพฤษภาคม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2566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ถึงเดือนธันวาคม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</w:tr>
      <w:tr w:rsidR="00464005" w:rsidRPr="000E759B" w14:paraId="53B4E489" w14:textId="77777777" w:rsidTr="003174F5">
        <w:trPr>
          <w:cantSplit/>
          <w:trHeight w:val="20"/>
        </w:trPr>
        <w:tc>
          <w:tcPr>
            <w:tcW w:w="960" w:type="pct"/>
          </w:tcPr>
          <w:p w14:paraId="4A79F50E" w14:textId="77777777" w:rsidR="00464005" w:rsidRPr="000E759B" w:rsidRDefault="00464005" w:rsidP="003174F5">
            <w:pPr>
              <w:tabs>
                <w:tab w:val="left" w:pos="540"/>
              </w:tabs>
              <w:spacing w:line="240" w:lineRule="auto"/>
              <w:ind w:left="114" w:hanging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2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กุมภาพันธ์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50" w:type="pct"/>
          </w:tcPr>
          <w:p w14:paraId="43BAF9B2" w14:textId="77777777" w:rsidR="00464005" w:rsidRPr="000E759B" w:rsidRDefault="00464005" w:rsidP="003174F5">
            <w:pPr>
              <w:tabs>
                <w:tab w:val="left" w:pos="540"/>
              </w:tabs>
              <w:spacing w:line="240" w:lineRule="auto"/>
              <w:ind w:left="114" w:hanging="114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90" w:type="pct"/>
          </w:tcPr>
          <w:p w14:paraId="7709F2CF" w14:textId="77777777" w:rsidR="00464005" w:rsidRPr="000E759B" w:rsidRDefault="00464005" w:rsidP="003174F5">
            <w:pPr>
              <w:tabs>
                <w:tab w:val="left" w:pos="540"/>
              </w:tabs>
              <w:spacing w:line="240" w:lineRule="auto"/>
              <w:ind w:left="114" w:hanging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พักชำระหนี้เงินต้นตั้งแต่เดือนมกราคม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2567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ถึงเดือนสิงหาคม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</w:tr>
      <w:tr w:rsidR="00464005" w:rsidRPr="000E759B" w14:paraId="260504AB" w14:textId="77777777" w:rsidTr="003174F5">
        <w:trPr>
          <w:cantSplit/>
          <w:trHeight w:hRule="exact" w:val="888"/>
        </w:trPr>
        <w:tc>
          <w:tcPr>
            <w:tcW w:w="960" w:type="pct"/>
          </w:tcPr>
          <w:p w14:paraId="5DB046FE" w14:textId="77777777" w:rsidR="00464005" w:rsidRPr="000E759B" w:rsidRDefault="00464005" w:rsidP="003174F5">
            <w:pPr>
              <w:tabs>
                <w:tab w:val="left" w:pos="540"/>
              </w:tabs>
              <w:spacing w:line="240" w:lineRule="auto"/>
              <w:ind w:left="114" w:hanging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30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กันยายน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50" w:type="pct"/>
          </w:tcPr>
          <w:p w14:paraId="4EA05557" w14:textId="77777777" w:rsidR="00464005" w:rsidRPr="000E759B" w:rsidRDefault="00464005" w:rsidP="003174F5">
            <w:pPr>
              <w:tabs>
                <w:tab w:val="left" w:pos="540"/>
              </w:tabs>
              <w:spacing w:line="240" w:lineRule="auto"/>
              <w:ind w:left="114" w:hanging="114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90" w:type="pct"/>
          </w:tcPr>
          <w:p w14:paraId="77F6C6FD" w14:textId="77777777" w:rsidR="00464005" w:rsidRPr="000E759B" w:rsidRDefault="00464005" w:rsidP="003174F5">
            <w:pPr>
              <w:tabs>
                <w:tab w:val="clear" w:pos="227"/>
                <w:tab w:val="left" w:pos="325"/>
                <w:tab w:val="left" w:pos="540"/>
              </w:tabs>
              <w:spacing w:line="240" w:lineRule="auto"/>
              <w:ind w:left="183" w:hanging="183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ชำระเฉพาะดอกเบี้ยตั้งแต่เดือนกันยายน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2567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ถึงเดือนมกราคม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2568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และชำระหนี้เงินต้น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  <w:p w14:paraId="513CD6B0" w14:textId="77777777" w:rsidR="00464005" w:rsidRPr="000E759B" w:rsidRDefault="00464005" w:rsidP="003174F5">
            <w:pPr>
              <w:tabs>
                <w:tab w:val="clear" w:pos="227"/>
                <w:tab w:val="left" w:pos="325"/>
                <w:tab w:val="left" w:pos="540"/>
              </w:tabs>
              <w:spacing w:line="240" w:lineRule="auto"/>
              <w:ind w:left="366" w:hanging="183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(ตามที่ตกลงใหม่) พร้อมดอกเบี้ย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ตั้งแต่เดือนกุมภาพันธ์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2568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ถึงเดือนธันวาคม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2571</w:t>
            </w:r>
          </w:p>
        </w:tc>
      </w:tr>
    </w:tbl>
    <w:p w14:paraId="3D06E81B" w14:textId="4E909EA6" w:rsidR="00F411CF" w:rsidRPr="000E759B" w:rsidRDefault="00F411CF" w:rsidP="00CC2760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p w14:paraId="34C00033" w14:textId="36F11EC4" w:rsidR="00463174" w:rsidRPr="000E759B" w:rsidRDefault="00D76D04" w:rsidP="00F018B8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0E759B">
        <w:rPr>
          <w:rFonts w:ascii="BrowalliaUPC" w:hAnsi="BrowalliaUPC" w:cs="BrowalliaUPC"/>
          <w:b/>
          <w:bCs/>
          <w:sz w:val="28"/>
          <w:szCs w:val="28"/>
          <w:cs/>
        </w:rPr>
        <w:t>หนี้สินจาก</w:t>
      </w:r>
      <w:r w:rsidR="00501CE0" w:rsidRPr="000E759B">
        <w:rPr>
          <w:rFonts w:ascii="BrowalliaUPC" w:hAnsi="BrowalliaUPC" w:cs="BrowalliaUPC"/>
          <w:b/>
          <w:bCs/>
          <w:sz w:val="28"/>
          <w:szCs w:val="28"/>
          <w:cs/>
        </w:rPr>
        <w:t>ภาระ</w:t>
      </w:r>
      <w:r w:rsidRPr="000E759B">
        <w:rPr>
          <w:rFonts w:ascii="BrowalliaUPC" w:hAnsi="BrowalliaUPC" w:cs="BrowalliaUPC"/>
          <w:b/>
          <w:bCs/>
          <w:sz w:val="28"/>
          <w:szCs w:val="28"/>
          <w:cs/>
        </w:rPr>
        <w:t>ค้ำประกันเง</w:t>
      </w:r>
      <w:r w:rsidR="005368E9" w:rsidRPr="000E759B">
        <w:rPr>
          <w:rFonts w:ascii="BrowalliaUPC" w:hAnsi="BrowalliaUPC" w:cs="BrowalliaUPC"/>
          <w:b/>
          <w:bCs/>
          <w:sz w:val="28"/>
          <w:szCs w:val="28"/>
          <w:cs/>
        </w:rPr>
        <w:t xml:space="preserve">ินกู้ยืมของบริษัทอื่น </w:t>
      </w:r>
    </w:p>
    <w:p w14:paraId="25C30C1D" w14:textId="77777777" w:rsidR="00463174" w:rsidRPr="000E759B" w:rsidRDefault="00463174" w:rsidP="00463174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1BDBA7EB" w14:textId="0F31630C" w:rsidR="00D76D04" w:rsidRPr="000E759B" w:rsidRDefault="000833D0" w:rsidP="00463174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หนี้สินจาก</w:t>
      </w:r>
      <w:r w:rsidR="00501CE0" w:rsidRPr="000E759B">
        <w:rPr>
          <w:rFonts w:ascii="BrowalliaUPC" w:hAnsi="BrowalliaUPC" w:cs="BrowalliaUPC"/>
          <w:sz w:val="28"/>
          <w:szCs w:val="28"/>
          <w:cs/>
        </w:rPr>
        <w:t>ภาระ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ค้ำประกันเงินกู้ยืมของบริษัทอื่น </w:t>
      </w:r>
      <w:r w:rsidR="005368E9" w:rsidRPr="000E759B">
        <w:rPr>
          <w:rFonts w:ascii="BrowalliaUPC" w:hAnsi="BrowalliaUPC" w:cs="BrowalliaUPC"/>
          <w:sz w:val="28"/>
          <w:szCs w:val="28"/>
          <w:cs/>
        </w:rPr>
        <w:t>เป็นการค้ำประกันเงินกู้ยืมของบริษัทอื่นซึ่งเคย</w:t>
      </w:r>
      <w:r w:rsidR="00463174" w:rsidRPr="000E759B">
        <w:rPr>
          <w:rFonts w:ascii="BrowalliaUPC" w:hAnsi="BrowalliaUPC" w:cs="BrowalliaUPC"/>
          <w:sz w:val="28"/>
          <w:szCs w:val="28"/>
          <w:cs/>
        </w:rPr>
        <w:t>เป็น</w:t>
      </w:r>
      <w:r w:rsidR="005368E9" w:rsidRPr="000E759B">
        <w:rPr>
          <w:rFonts w:ascii="BrowalliaUPC" w:hAnsi="BrowalliaUPC" w:cs="BrowalliaUPC"/>
          <w:sz w:val="28"/>
          <w:szCs w:val="28"/>
          <w:cs/>
        </w:rPr>
        <w:t>บริษัทย่อย</w:t>
      </w:r>
      <w:r w:rsidR="00463174" w:rsidRPr="000E759B">
        <w:rPr>
          <w:rFonts w:ascii="BrowalliaUPC" w:hAnsi="BrowalliaUPC" w:cs="BrowalliaUPC"/>
          <w:sz w:val="28"/>
          <w:szCs w:val="28"/>
          <w:cs/>
        </w:rPr>
        <w:t>ของบริษัทมาก่อน โดยมีรายละเอียดดังนี้</w:t>
      </w:r>
    </w:p>
    <w:p w14:paraId="1586EFEA" w14:textId="77777777" w:rsidR="008E730E" w:rsidRPr="000E759B" w:rsidRDefault="008E730E" w:rsidP="00463174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Style w:val="TableGrid"/>
        <w:tblW w:w="912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93"/>
        <w:gridCol w:w="992"/>
        <w:gridCol w:w="1133"/>
        <w:gridCol w:w="993"/>
        <w:gridCol w:w="949"/>
        <w:gridCol w:w="1134"/>
        <w:gridCol w:w="948"/>
      </w:tblGrid>
      <w:tr w:rsidR="00EB750A" w:rsidRPr="000E759B" w14:paraId="01C0AE03" w14:textId="7DC93215" w:rsidTr="0050540D">
        <w:tc>
          <w:tcPr>
            <w:tcW w:w="1980" w:type="dxa"/>
            <w:shd w:val="clear" w:color="auto" w:fill="auto"/>
          </w:tcPr>
          <w:p w14:paraId="771ED699" w14:textId="77777777" w:rsidR="00EB750A" w:rsidRPr="000E759B" w:rsidRDefault="00EB750A" w:rsidP="003174F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3" w:type="dxa"/>
          </w:tcPr>
          <w:p w14:paraId="751BA3FD" w14:textId="77777777" w:rsidR="00EB750A" w:rsidRPr="000E759B" w:rsidRDefault="00EB750A" w:rsidP="003174F5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6149" w:type="dxa"/>
            <w:gridSpan w:val="6"/>
            <w:shd w:val="clear" w:color="auto" w:fill="auto"/>
          </w:tcPr>
          <w:p w14:paraId="2A9349B0" w14:textId="0D21DCB0" w:rsidR="00EB750A" w:rsidRPr="000E759B" w:rsidRDefault="00EB750A" w:rsidP="00B51892">
            <w:pPr>
              <w:tabs>
                <w:tab w:val="clear" w:pos="454"/>
                <w:tab w:val="clear" w:pos="5613"/>
                <w:tab w:val="left" w:pos="459"/>
                <w:tab w:val="left" w:pos="5737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>: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พันบาท)</w:t>
            </w:r>
          </w:p>
        </w:tc>
      </w:tr>
      <w:tr w:rsidR="00EB750A" w:rsidRPr="000E759B" w14:paraId="5492A162" w14:textId="69CFEC06" w:rsidTr="0050540D">
        <w:tc>
          <w:tcPr>
            <w:tcW w:w="1980" w:type="dxa"/>
            <w:shd w:val="clear" w:color="auto" w:fill="auto"/>
          </w:tcPr>
          <w:p w14:paraId="57E05333" w14:textId="77777777" w:rsidR="00EB750A" w:rsidRPr="000E759B" w:rsidRDefault="00EB750A" w:rsidP="003174F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3" w:type="dxa"/>
          </w:tcPr>
          <w:p w14:paraId="53E4A884" w14:textId="77777777" w:rsidR="00EB750A" w:rsidRPr="000E759B" w:rsidRDefault="00EB750A" w:rsidP="003174F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6149" w:type="dxa"/>
            <w:gridSpan w:val="6"/>
            <w:shd w:val="clear" w:color="auto" w:fill="auto"/>
          </w:tcPr>
          <w:p w14:paraId="689E829C" w14:textId="7EF9DAD6" w:rsidR="00EB750A" w:rsidRPr="000E759B" w:rsidRDefault="00FD3DF4" w:rsidP="003174F5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งบการเงินรวมและงบการเงิน</w:t>
            </w:r>
            <w:r w:rsidR="006E63D2" w:rsidRPr="000E759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เฉพาะบริษัท</w:t>
            </w:r>
          </w:p>
        </w:tc>
      </w:tr>
      <w:tr w:rsidR="00EB750A" w:rsidRPr="000E759B" w14:paraId="722E8E4D" w14:textId="4884218B" w:rsidTr="0050540D">
        <w:tc>
          <w:tcPr>
            <w:tcW w:w="1980" w:type="dxa"/>
            <w:shd w:val="clear" w:color="auto" w:fill="auto"/>
          </w:tcPr>
          <w:p w14:paraId="18460B63" w14:textId="77777777" w:rsidR="00EB750A" w:rsidRPr="000E759B" w:rsidRDefault="00EB750A" w:rsidP="003174F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3" w:type="dxa"/>
          </w:tcPr>
          <w:p w14:paraId="522FA630" w14:textId="77777777" w:rsidR="00EB750A" w:rsidRPr="000E759B" w:rsidRDefault="00EB750A" w:rsidP="003174F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3118" w:type="dxa"/>
            <w:gridSpan w:val="3"/>
            <w:shd w:val="clear" w:color="auto" w:fill="auto"/>
          </w:tcPr>
          <w:p w14:paraId="09075562" w14:textId="1AC2DD6E" w:rsidR="00EB750A" w:rsidRPr="000E759B" w:rsidRDefault="00FD3DF4" w:rsidP="003174F5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256</w:t>
            </w:r>
            <w:r w:rsidR="00464005" w:rsidRPr="000E759B">
              <w:rPr>
                <w:rFonts w:ascii="BrowalliaUPC" w:hAnsi="BrowalliaUPC" w:cs="BrowalliaUPC"/>
                <w:sz w:val="24"/>
                <w:szCs w:val="24"/>
                <w:cs/>
              </w:rPr>
              <w:t>7</w:t>
            </w:r>
          </w:p>
        </w:tc>
        <w:tc>
          <w:tcPr>
            <w:tcW w:w="3031" w:type="dxa"/>
            <w:gridSpan w:val="3"/>
          </w:tcPr>
          <w:p w14:paraId="10079A41" w14:textId="0F4FB60A" w:rsidR="00EB750A" w:rsidRPr="000E759B" w:rsidRDefault="00FD3DF4" w:rsidP="003174F5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256</w:t>
            </w:r>
            <w:r w:rsidR="00464005" w:rsidRPr="000E759B">
              <w:rPr>
                <w:rFonts w:ascii="BrowalliaUPC" w:hAnsi="BrowalliaUPC" w:cs="BrowalliaUPC"/>
                <w:sz w:val="24"/>
                <w:szCs w:val="24"/>
                <w:cs/>
              </w:rPr>
              <w:t>6</w:t>
            </w:r>
          </w:p>
        </w:tc>
      </w:tr>
      <w:tr w:rsidR="00EB750A" w:rsidRPr="000E759B" w14:paraId="7742C149" w14:textId="7419560C" w:rsidTr="0050540D">
        <w:tc>
          <w:tcPr>
            <w:tcW w:w="1980" w:type="dxa"/>
            <w:shd w:val="clear" w:color="auto" w:fill="auto"/>
          </w:tcPr>
          <w:p w14:paraId="7F162784" w14:textId="77777777" w:rsidR="00EB750A" w:rsidRPr="000E759B" w:rsidRDefault="00EB750A" w:rsidP="00EB750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3" w:type="dxa"/>
          </w:tcPr>
          <w:p w14:paraId="0FF6E36C" w14:textId="77777777" w:rsidR="00EB750A" w:rsidRPr="000E759B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อัตราดอกเบี้ยร้อยละต่อปี</w:t>
            </w:r>
          </w:p>
        </w:tc>
        <w:tc>
          <w:tcPr>
            <w:tcW w:w="992" w:type="dxa"/>
            <w:shd w:val="clear" w:color="auto" w:fill="auto"/>
          </w:tcPr>
          <w:p w14:paraId="0D7F7271" w14:textId="77777777" w:rsidR="00EB750A" w:rsidRPr="000E759B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D56021C" w14:textId="77777777" w:rsidR="00EB750A" w:rsidRPr="000E759B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79BDAB2" w14:textId="77777777" w:rsidR="00EB750A" w:rsidRPr="000E759B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3" w:type="dxa"/>
            <w:shd w:val="clear" w:color="auto" w:fill="auto"/>
          </w:tcPr>
          <w:p w14:paraId="51218F24" w14:textId="77777777" w:rsidR="00EB750A" w:rsidRPr="000E759B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br/>
              <w:t>ทางการเงิน</w:t>
            </w:r>
          </w:p>
          <w:p w14:paraId="0F7D45ED" w14:textId="77777777" w:rsidR="00EB750A" w:rsidRPr="000E759B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93" w:type="dxa"/>
            <w:shd w:val="clear" w:color="auto" w:fill="auto"/>
          </w:tcPr>
          <w:p w14:paraId="53F05383" w14:textId="77777777" w:rsidR="00EB750A" w:rsidRPr="000E759B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5C0AE31" w14:textId="77777777" w:rsidR="00EB750A" w:rsidRPr="000E759B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BE77355" w14:textId="77777777" w:rsidR="00EB750A" w:rsidRPr="000E759B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  <w:tc>
          <w:tcPr>
            <w:tcW w:w="949" w:type="dxa"/>
          </w:tcPr>
          <w:p w14:paraId="25735AD2" w14:textId="77777777" w:rsidR="00EB750A" w:rsidRPr="000E759B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56FFE5C" w14:textId="77777777" w:rsidR="00EB750A" w:rsidRPr="000E759B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F675B42" w14:textId="447DE19E" w:rsidR="00EB750A" w:rsidRPr="000E759B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</w:tcPr>
          <w:p w14:paraId="2C454E34" w14:textId="77777777" w:rsidR="00EB750A" w:rsidRPr="000E759B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br/>
              <w:t>ทางการเงิน</w:t>
            </w:r>
          </w:p>
          <w:p w14:paraId="07E62521" w14:textId="79D5F8A1" w:rsidR="00EB750A" w:rsidRPr="000E759B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48" w:type="dxa"/>
          </w:tcPr>
          <w:p w14:paraId="20B02D3B" w14:textId="77777777" w:rsidR="00EB750A" w:rsidRPr="000E759B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1C3E3E9" w14:textId="77777777" w:rsidR="00EB750A" w:rsidRPr="000E759B" w:rsidRDefault="00EB750A" w:rsidP="00B5189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B06F9C8" w14:textId="730B3350" w:rsidR="00EB750A" w:rsidRPr="000E759B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</w:tr>
      <w:tr w:rsidR="00C15BC3" w:rsidRPr="000E759B" w14:paraId="6556F15C" w14:textId="0DC12CE3" w:rsidTr="0050540D">
        <w:tc>
          <w:tcPr>
            <w:tcW w:w="1980" w:type="dxa"/>
            <w:shd w:val="clear" w:color="auto" w:fill="auto"/>
          </w:tcPr>
          <w:p w14:paraId="56FDF8F7" w14:textId="77777777" w:rsidR="00C15BC3" w:rsidRPr="000E759B" w:rsidRDefault="00C15BC3" w:rsidP="003174F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3" w:type="dxa"/>
          </w:tcPr>
          <w:p w14:paraId="684507DA" w14:textId="77777777" w:rsidR="00C15BC3" w:rsidRPr="000E759B" w:rsidRDefault="00C15BC3" w:rsidP="003174F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B4B1428" w14:textId="77777777" w:rsidR="00C15BC3" w:rsidRPr="000E759B" w:rsidRDefault="00C15BC3" w:rsidP="003174F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4A5113D4" w14:textId="77777777" w:rsidR="00C15BC3" w:rsidRPr="000E759B" w:rsidRDefault="00C15BC3" w:rsidP="003174F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237288EE" w14:textId="77777777" w:rsidR="00C15BC3" w:rsidRPr="000E759B" w:rsidRDefault="00C15BC3" w:rsidP="003174F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49" w:type="dxa"/>
          </w:tcPr>
          <w:p w14:paraId="600CFAAC" w14:textId="77777777" w:rsidR="00C15BC3" w:rsidRPr="000E759B" w:rsidRDefault="00C15BC3" w:rsidP="003174F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406E80" w14:textId="77777777" w:rsidR="00C15BC3" w:rsidRPr="000E759B" w:rsidRDefault="00C15BC3" w:rsidP="003174F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48" w:type="dxa"/>
          </w:tcPr>
          <w:p w14:paraId="46E3BBCF" w14:textId="77777777" w:rsidR="00C15BC3" w:rsidRPr="000E759B" w:rsidRDefault="00C15BC3" w:rsidP="003174F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4A2AD5" w:rsidRPr="000E759B" w14:paraId="21474E71" w14:textId="4A133C1A" w:rsidTr="0050540D">
        <w:tc>
          <w:tcPr>
            <w:tcW w:w="1980" w:type="dxa"/>
            <w:shd w:val="clear" w:color="auto" w:fill="auto"/>
          </w:tcPr>
          <w:p w14:paraId="3A8F4EA3" w14:textId="77777777" w:rsidR="004A2AD5" w:rsidRPr="000E759B" w:rsidRDefault="004A2AD5" w:rsidP="004A2AD5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>105</w:t>
            </w: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3" w:type="dxa"/>
          </w:tcPr>
          <w:p w14:paraId="26C88873" w14:textId="77777777" w:rsidR="004A2AD5" w:rsidRPr="000E759B" w:rsidRDefault="004A2AD5" w:rsidP="004A2AD5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14:paraId="76277752" w14:textId="6BF151F3" w:rsidR="004A2AD5" w:rsidRPr="000E759B" w:rsidRDefault="004A2AD5" w:rsidP="004A2AD5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2,006</w:t>
            </w:r>
          </w:p>
        </w:tc>
        <w:tc>
          <w:tcPr>
            <w:tcW w:w="1133" w:type="dxa"/>
            <w:shd w:val="clear" w:color="auto" w:fill="auto"/>
          </w:tcPr>
          <w:p w14:paraId="631972EF" w14:textId="23E1D2B0" w:rsidR="004A2AD5" w:rsidRPr="000E759B" w:rsidRDefault="004A2AD5" w:rsidP="004A2AD5">
            <w:pP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>36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625B1543" w14:textId="295C63B5" w:rsidR="004A2AD5" w:rsidRPr="000E759B" w:rsidRDefault="004A2AD5" w:rsidP="004A2AD5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1,970</w:t>
            </w:r>
          </w:p>
        </w:tc>
        <w:tc>
          <w:tcPr>
            <w:tcW w:w="949" w:type="dxa"/>
          </w:tcPr>
          <w:p w14:paraId="763964B7" w14:textId="7381E5EA" w:rsidR="004A2AD5" w:rsidRPr="000E759B" w:rsidRDefault="004A2AD5" w:rsidP="004A2AD5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23,844</w:t>
            </w:r>
          </w:p>
        </w:tc>
        <w:tc>
          <w:tcPr>
            <w:tcW w:w="1134" w:type="dxa"/>
          </w:tcPr>
          <w:p w14:paraId="478C6C55" w14:textId="0D58E33C" w:rsidR="004A2AD5" w:rsidRPr="000E759B" w:rsidRDefault="004A2AD5" w:rsidP="004A2AD5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>474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)</w:t>
            </w:r>
          </w:p>
        </w:tc>
        <w:tc>
          <w:tcPr>
            <w:tcW w:w="948" w:type="dxa"/>
          </w:tcPr>
          <w:p w14:paraId="5EF587C3" w14:textId="249F5493" w:rsidR="004A2AD5" w:rsidRPr="000E759B" w:rsidRDefault="004A2AD5" w:rsidP="004A2AD5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23,370</w:t>
            </w:r>
          </w:p>
        </w:tc>
      </w:tr>
      <w:tr w:rsidR="004A2AD5" w:rsidRPr="000E759B" w14:paraId="7501E750" w14:textId="23F2427F" w:rsidTr="0050540D">
        <w:tc>
          <w:tcPr>
            <w:tcW w:w="1980" w:type="dxa"/>
            <w:shd w:val="clear" w:color="auto" w:fill="auto"/>
          </w:tcPr>
          <w:p w14:paraId="479905A4" w14:textId="77777777" w:rsidR="004A2AD5" w:rsidRPr="000E759B" w:rsidRDefault="004A2AD5" w:rsidP="004A2AD5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วงเงิน</w:t>
            </w: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150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3" w:type="dxa"/>
          </w:tcPr>
          <w:p w14:paraId="547A2E15" w14:textId="77777777" w:rsidR="004A2AD5" w:rsidRPr="000E759B" w:rsidRDefault="004A2AD5" w:rsidP="004A2AD5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6E46BCBC" w14:textId="0F7C4AA5" w:rsidR="004A2AD5" w:rsidRPr="000E759B" w:rsidRDefault="004A2AD5" w:rsidP="004A2AD5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1,942</w:t>
            </w:r>
          </w:p>
        </w:tc>
        <w:tc>
          <w:tcPr>
            <w:tcW w:w="1133" w:type="dxa"/>
            <w:shd w:val="clear" w:color="auto" w:fill="auto"/>
          </w:tcPr>
          <w:p w14:paraId="2AC361B9" w14:textId="2E485B1B" w:rsidR="004A2AD5" w:rsidRPr="000E759B" w:rsidRDefault="004A2AD5" w:rsidP="004A2AD5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>7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2488BF90" w14:textId="28DBF95F" w:rsidR="004A2AD5" w:rsidRPr="000E759B" w:rsidRDefault="004A2AD5" w:rsidP="004A2AD5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1,935</w:t>
            </w:r>
          </w:p>
        </w:tc>
        <w:tc>
          <w:tcPr>
            <w:tcW w:w="949" w:type="dxa"/>
          </w:tcPr>
          <w:p w14:paraId="6BA23ADC" w14:textId="37544053" w:rsidR="004A2AD5" w:rsidRPr="000E759B" w:rsidRDefault="004A2AD5" w:rsidP="004A2AD5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27,008</w:t>
            </w:r>
          </w:p>
        </w:tc>
        <w:tc>
          <w:tcPr>
            <w:tcW w:w="1134" w:type="dxa"/>
          </w:tcPr>
          <w:p w14:paraId="639DC5FC" w14:textId="14AAD479" w:rsidR="004A2AD5" w:rsidRPr="000E759B" w:rsidRDefault="004A2AD5" w:rsidP="004A2AD5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>89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)</w:t>
            </w:r>
          </w:p>
        </w:tc>
        <w:tc>
          <w:tcPr>
            <w:tcW w:w="948" w:type="dxa"/>
          </w:tcPr>
          <w:p w14:paraId="1FEDD9F4" w14:textId="0C6E1631" w:rsidR="004A2AD5" w:rsidRPr="000E759B" w:rsidRDefault="004A2AD5" w:rsidP="004A2AD5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26,919</w:t>
            </w:r>
          </w:p>
        </w:tc>
      </w:tr>
      <w:tr w:rsidR="004A2AD5" w:rsidRPr="000E759B" w14:paraId="728958EA" w14:textId="77AF6202" w:rsidTr="0050540D">
        <w:tc>
          <w:tcPr>
            <w:tcW w:w="1980" w:type="dxa"/>
            <w:shd w:val="clear" w:color="auto" w:fill="auto"/>
          </w:tcPr>
          <w:p w14:paraId="6513E0B2" w14:textId="77777777" w:rsidR="004A2AD5" w:rsidRPr="000E759B" w:rsidRDefault="004A2AD5" w:rsidP="004A2AD5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3" w:type="dxa"/>
          </w:tcPr>
          <w:p w14:paraId="469FF796" w14:textId="77777777" w:rsidR="004A2AD5" w:rsidRPr="000E759B" w:rsidRDefault="004A2AD5" w:rsidP="004A2AD5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1EA170E" w14:textId="7656072D" w:rsidR="004A2AD5" w:rsidRPr="000E759B" w:rsidRDefault="004A2AD5" w:rsidP="004A2AD5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3,948</w:t>
            </w:r>
          </w:p>
        </w:tc>
        <w:tc>
          <w:tcPr>
            <w:tcW w:w="1133" w:type="dxa"/>
            <w:shd w:val="clear" w:color="auto" w:fill="auto"/>
          </w:tcPr>
          <w:p w14:paraId="0C83143C" w14:textId="5D5E3E16" w:rsidR="004A2AD5" w:rsidRPr="000E759B" w:rsidRDefault="004A2AD5" w:rsidP="004A2AD5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(43)</w:t>
            </w:r>
          </w:p>
        </w:tc>
        <w:tc>
          <w:tcPr>
            <w:tcW w:w="993" w:type="dxa"/>
            <w:shd w:val="clear" w:color="auto" w:fill="auto"/>
          </w:tcPr>
          <w:p w14:paraId="1BABF25B" w14:textId="0380ABD6" w:rsidR="004A2AD5" w:rsidRPr="000E759B" w:rsidRDefault="004A2AD5" w:rsidP="004A2AD5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3,905</w:t>
            </w:r>
          </w:p>
        </w:tc>
        <w:tc>
          <w:tcPr>
            <w:tcW w:w="949" w:type="dxa"/>
          </w:tcPr>
          <w:p w14:paraId="79AE3312" w14:textId="71A2B81C" w:rsidR="004A2AD5" w:rsidRPr="000E759B" w:rsidRDefault="004A2AD5" w:rsidP="004A2AD5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50,852</w:t>
            </w:r>
          </w:p>
        </w:tc>
        <w:tc>
          <w:tcPr>
            <w:tcW w:w="1134" w:type="dxa"/>
          </w:tcPr>
          <w:p w14:paraId="61CAA5B5" w14:textId="1EA62A8A" w:rsidR="004A2AD5" w:rsidRPr="000E759B" w:rsidRDefault="004A2AD5" w:rsidP="004A2AD5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>563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)</w:t>
            </w:r>
          </w:p>
        </w:tc>
        <w:tc>
          <w:tcPr>
            <w:tcW w:w="948" w:type="dxa"/>
          </w:tcPr>
          <w:p w14:paraId="1E4FDBD8" w14:textId="023C9A25" w:rsidR="004A2AD5" w:rsidRPr="000E759B" w:rsidRDefault="004A2AD5" w:rsidP="004A2AD5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50,289</w:t>
            </w:r>
          </w:p>
        </w:tc>
      </w:tr>
      <w:tr w:rsidR="004A2AD5" w:rsidRPr="000E759B" w14:paraId="78EF7D5C" w14:textId="5E78BA47" w:rsidTr="0050540D">
        <w:tc>
          <w:tcPr>
            <w:tcW w:w="1980" w:type="dxa"/>
            <w:shd w:val="clear" w:color="auto" w:fill="auto"/>
          </w:tcPr>
          <w:p w14:paraId="1A24F2CF" w14:textId="77777777" w:rsidR="004A2AD5" w:rsidRPr="000E759B" w:rsidRDefault="004A2AD5" w:rsidP="004A2AD5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ส่วนที่ถึงกำหนดชำระ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br/>
              <w:t xml:space="preserve">  </w:t>
            </w: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ภายในหนึ่งปี</w:t>
            </w:r>
          </w:p>
        </w:tc>
        <w:tc>
          <w:tcPr>
            <w:tcW w:w="993" w:type="dxa"/>
          </w:tcPr>
          <w:p w14:paraId="1683B4F6" w14:textId="77777777" w:rsidR="004A2AD5" w:rsidRPr="000E759B" w:rsidRDefault="004A2AD5" w:rsidP="004A2A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69F22873" w14:textId="77777777" w:rsidR="004A2AD5" w:rsidRPr="000E759B" w:rsidRDefault="004A2AD5" w:rsidP="004A2AD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D78ED08" w14:textId="0A06A7AA" w:rsidR="004A2AD5" w:rsidRPr="000E759B" w:rsidRDefault="004A2AD5" w:rsidP="004A2AD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(3,948)</w:t>
            </w:r>
          </w:p>
        </w:tc>
        <w:tc>
          <w:tcPr>
            <w:tcW w:w="1133" w:type="dxa"/>
            <w:shd w:val="clear" w:color="auto" w:fill="auto"/>
          </w:tcPr>
          <w:p w14:paraId="3C5ACDBF" w14:textId="77777777" w:rsidR="004A2AD5" w:rsidRPr="000E759B" w:rsidRDefault="004A2AD5" w:rsidP="004A2AD5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DACFEF9" w14:textId="0293D994" w:rsidR="004A2AD5" w:rsidRPr="000E759B" w:rsidRDefault="004A2AD5" w:rsidP="004A2AD5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43</w:t>
            </w:r>
          </w:p>
        </w:tc>
        <w:tc>
          <w:tcPr>
            <w:tcW w:w="993" w:type="dxa"/>
            <w:shd w:val="clear" w:color="auto" w:fill="auto"/>
          </w:tcPr>
          <w:p w14:paraId="7D0EB749" w14:textId="77777777" w:rsidR="004A2AD5" w:rsidRPr="000E759B" w:rsidRDefault="004A2AD5" w:rsidP="004A2AD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28580B4" w14:textId="389A7863" w:rsidR="004A2AD5" w:rsidRPr="000E759B" w:rsidRDefault="004A2AD5" w:rsidP="004A2AD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(3,905)</w:t>
            </w:r>
          </w:p>
        </w:tc>
        <w:tc>
          <w:tcPr>
            <w:tcW w:w="949" w:type="dxa"/>
          </w:tcPr>
          <w:p w14:paraId="1492F5D2" w14:textId="77777777" w:rsidR="004A2AD5" w:rsidRPr="000E759B" w:rsidRDefault="004A2AD5" w:rsidP="004A2AD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FDFBB6A" w14:textId="64ED36CE" w:rsidR="004A2AD5" w:rsidRPr="000E759B" w:rsidRDefault="004A2AD5" w:rsidP="004A2AD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>46,904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2130D41E" w14:textId="77777777" w:rsidR="004A2AD5" w:rsidRPr="000E759B" w:rsidRDefault="004A2AD5" w:rsidP="004A2AD5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7E560887" w14:textId="694636AC" w:rsidR="004A2AD5" w:rsidRPr="000E759B" w:rsidRDefault="004A2AD5" w:rsidP="004A2AD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520</w:t>
            </w:r>
          </w:p>
        </w:tc>
        <w:tc>
          <w:tcPr>
            <w:tcW w:w="948" w:type="dxa"/>
          </w:tcPr>
          <w:p w14:paraId="7ED3C5CF" w14:textId="77777777" w:rsidR="004A2AD5" w:rsidRPr="000E759B" w:rsidRDefault="004A2AD5" w:rsidP="004A2AD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88F2656" w14:textId="1D588C4A" w:rsidR="004A2AD5" w:rsidRPr="000E759B" w:rsidRDefault="004A2AD5" w:rsidP="004A2AD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>46,384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)</w:t>
            </w:r>
          </w:p>
        </w:tc>
      </w:tr>
      <w:tr w:rsidR="004A2AD5" w:rsidRPr="000E759B" w14:paraId="7F521F9C" w14:textId="37080734" w:rsidTr="0050540D">
        <w:tc>
          <w:tcPr>
            <w:tcW w:w="1980" w:type="dxa"/>
            <w:shd w:val="clear" w:color="auto" w:fill="auto"/>
          </w:tcPr>
          <w:p w14:paraId="16A93147" w14:textId="0571C51B" w:rsidR="004A2AD5" w:rsidRPr="000E759B" w:rsidRDefault="004A2AD5" w:rsidP="004A2AD5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993" w:type="dxa"/>
          </w:tcPr>
          <w:p w14:paraId="73D43832" w14:textId="77777777" w:rsidR="004A2AD5" w:rsidRPr="000E759B" w:rsidRDefault="004A2AD5" w:rsidP="004A2AD5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2F7CDA57" w14:textId="690AB08C" w:rsidR="004A2AD5" w:rsidRPr="000E759B" w:rsidRDefault="004A2AD5" w:rsidP="004A2AD5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14:paraId="63D0FEF7" w14:textId="5A23D781" w:rsidR="004A2AD5" w:rsidRPr="000E759B" w:rsidRDefault="004A2AD5" w:rsidP="004A2AD5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3D22EE2" w14:textId="2C0F583D" w:rsidR="004A2AD5" w:rsidRPr="000E759B" w:rsidRDefault="004A2AD5" w:rsidP="004A2AD5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49" w:type="dxa"/>
          </w:tcPr>
          <w:p w14:paraId="363F2044" w14:textId="49E78DFE" w:rsidR="004A2AD5" w:rsidRPr="000E759B" w:rsidRDefault="004A2AD5" w:rsidP="004A2AD5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3,948</w:t>
            </w:r>
          </w:p>
        </w:tc>
        <w:tc>
          <w:tcPr>
            <w:tcW w:w="1134" w:type="dxa"/>
          </w:tcPr>
          <w:p w14:paraId="42142C8B" w14:textId="35DA1C3D" w:rsidR="004A2AD5" w:rsidRPr="000E759B" w:rsidRDefault="004A2AD5" w:rsidP="004A2AD5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>43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)</w:t>
            </w:r>
          </w:p>
        </w:tc>
        <w:tc>
          <w:tcPr>
            <w:tcW w:w="948" w:type="dxa"/>
          </w:tcPr>
          <w:p w14:paraId="4A0928C3" w14:textId="657118C9" w:rsidR="004A2AD5" w:rsidRPr="000E759B" w:rsidRDefault="004A2AD5" w:rsidP="004A2AD5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3,905</w:t>
            </w:r>
          </w:p>
        </w:tc>
      </w:tr>
      <w:tr w:rsidR="004A2AD5" w:rsidRPr="000E759B" w14:paraId="3D2CBD96" w14:textId="77777777" w:rsidTr="0050540D">
        <w:tc>
          <w:tcPr>
            <w:tcW w:w="1980" w:type="dxa"/>
            <w:shd w:val="clear" w:color="auto" w:fill="auto"/>
          </w:tcPr>
          <w:p w14:paraId="3C3054F6" w14:textId="77777777" w:rsidR="004A2AD5" w:rsidRPr="000E759B" w:rsidRDefault="004A2AD5" w:rsidP="004A2AD5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25383CB5" w14:textId="77777777" w:rsidR="004A2AD5" w:rsidRPr="000E759B" w:rsidRDefault="004A2AD5" w:rsidP="004A2AD5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97DAF56" w14:textId="77777777" w:rsidR="004A2AD5" w:rsidRPr="000E759B" w:rsidRDefault="004A2AD5" w:rsidP="004A2AD5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65BC704C" w14:textId="77777777" w:rsidR="004A2AD5" w:rsidRPr="000E759B" w:rsidRDefault="004A2AD5" w:rsidP="004A2AD5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92D0FC5" w14:textId="77777777" w:rsidR="004A2AD5" w:rsidRPr="000E759B" w:rsidRDefault="004A2AD5" w:rsidP="004A2AD5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49" w:type="dxa"/>
          </w:tcPr>
          <w:p w14:paraId="20C2AB38" w14:textId="77777777" w:rsidR="004A2AD5" w:rsidRPr="000E759B" w:rsidRDefault="004A2AD5" w:rsidP="004A2AD5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2F5517" w14:textId="77777777" w:rsidR="004A2AD5" w:rsidRPr="000E759B" w:rsidRDefault="004A2AD5" w:rsidP="004A2AD5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48" w:type="dxa"/>
          </w:tcPr>
          <w:p w14:paraId="1DE033B7" w14:textId="77777777" w:rsidR="004A2AD5" w:rsidRPr="000E759B" w:rsidRDefault="004A2AD5" w:rsidP="004A2AD5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</w:tbl>
    <w:p w14:paraId="6E5E45AB" w14:textId="01BCD492" w:rsidR="00CC15B8" w:rsidRPr="000E759B" w:rsidRDefault="00CC15B8" w:rsidP="00A72D51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767174CE" w14:textId="77777777" w:rsidR="00464005" w:rsidRPr="000E759B" w:rsidRDefault="00464005" w:rsidP="00A72D51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49327B01" w14:textId="77777777" w:rsidR="00464005" w:rsidRPr="000E759B" w:rsidRDefault="00464005" w:rsidP="00A72D51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5D2E475B" w14:textId="77777777" w:rsidR="00464005" w:rsidRPr="000E759B" w:rsidRDefault="00464005" w:rsidP="00A72D51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334CA24F" w14:textId="77777777" w:rsidR="00464005" w:rsidRPr="000E759B" w:rsidRDefault="00464005" w:rsidP="00A72D51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5341415C" w14:textId="77777777" w:rsidR="00464005" w:rsidRPr="000E759B" w:rsidRDefault="00464005" w:rsidP="00A72D51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73544ED1" w14:textId="77777777" w:rsidR="00464005" w:rsidRPr="000E759B" w:rsidRDefault="00464005" w:rsidP="00A72D51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0B4CC9AB" w14:textId="77777777" w:rsidR="00464005" w:rsidRPr="000E759B" w:rsidRDefault="00464005" w:rsidP="00A72D51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31A8B961" w14:textId="1D83315E" w:rsidR="00653525" w:rsidRPr="000E759B" w:rsidRDefault="00653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color w:val="000000"/>
          <w:sz w:val="28"/>
          <w:szCs w:val="28"/>
          <w:lang w:eastAsia="th-TH"/>
        </w:rPr>
      </w:pPr>
      <w:r w:rsidRPr="000E759B">
        <w:rPr>
          <w:rFonts w:ascii="BrowalliaUPC" w:hAnsi="BrowalliaUPC" w:cs="BrowalliaUPC"/>
          <w:sz w:val="28"/>
          <w:szCs w:val="28"/>
        </w:rPr>
        <w:br w:type="page"/>
      </w:r>
    </w:p>
    <w:p w14:paraId="2413E685" w14:textId="730B92AA" w:rsidR="006321BA" w:rsidRPr="000E759B" w:rsidRDefault="006321BA" w:rsidP="00B320A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 xml:space="preserve">การเปลี่ยนแปลงของหนี้สินจากการค้ำประกันเงินกู้ยืมของบริษัทอื่นสำหรับปีสิ้นสุดวันที่ </w:t>
      </w:r>
      <w:r w:rsidRPr="000E759B">
        <w:rPr>
          <w:rFonts w:ascii="BrowalliaUPC" w:hAnsi="BrowalliaUPC" w:cs="BrowalliaUPC"/>
          <w:sz w:val="28"/>
          <w:szCs w:val="28"/>
          <w:lang w:val="en-GB"/>
        </w:rPr>
        <w:t>31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0E759B">
        <w:rPr>
          <w:rFonts w:ascii="BrowalliaUPC" w:hAnsi="BrowalliaUPC" w:cs="BrowalliaUPC"/>
          <w:sz w:val="28"/>
          <w:szCs w:val="28"/>
          <w:lang w:val="en-GB"/>
        </w:rPr>
        <w:t>256</w:t>
      </w:r>
      <w:r w:rsidR="00983C59" w:rsidRPr="000E759B">
        <w:rPr>
          <w:rFonts w:ascii="BrowalliaUPC" w:hAnsi="BrowalliaUPC" w:cs="BrowalliaUPC"/>
          <w:sz w:val="28"/>
          <w:szCs w:val="28"/>
        </w:rPr>
        <w:t>7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0E759B">
        <w:rPr>
          <w:rFonts w:ascii="BrowalliaUPC" w:hAnsi="BrowalliaUPC" w:cs="BrowalliaUPC"/>
          <w:sz w:val="28"/>
          <w:szCs w:val="28"/>
        </w:rPr>
        <w:t>256</w:t>
      </w:r>
      <w:r w:rsidR="00464005" w:rsidRPr="000E759B">
        <w:rPr>
          <w:rFonts w:ascii="BrowalliaUPC" w:hAnsi="BrowalliaUPC" w:cs="BrowalliaUPC"/>
          <w:sz w:val="28"/>
          <w:szCs w:val="28"/>
          <w:cs/>
        </w:rPr>
        <w:t>6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2C1A2614" w14:textId="77777777" w:rsidR="009E6921" w:rsidRPr="000E759B" w:rsidRDefault="009E6921" w:rsidP="00A72D5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964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8"/>
        <w:gridCol w:w="1350"/>
        <w:gridCol w:w="144"/>
        <w:gridCol w:w="1352"/>
        <w:gridCol w:w="162"/>
        <w:gridCol w:w="1348"/>
      </w:tblGrid>
      <w:tr w:rsidR="009E6921" w:rsidRPr="000E759B" w14:paraId="0FAFD121" w14:textId="77777777" w:rsidTr="00464005">
        <w:trPr>
          <w:cantSplit/>
          <w:trHeight w:val="20"/>
        </w:trPr>
        <w:tc>
          <w:tcPr>
            <w:tcW w:w="4608" w:type="dxa"/>
          </w:tcPr>
          <w:p w14:paraId="77B11DAC" w14:textId="77777777" w:rsidR="009E6921" w:rsidRPr="000E759B" w:rsidRDefault="009E6921" w:rsidP="003174F5">
            <w:pPr>
              <w:tabs>
                <w:tab w:val="clear" w:pos="6549"/>
                <w:tab w:val="left" w:pos="26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1350" w:type="dxa"/>
            <w:tcBorders>
              <w:left w:val="nil"/>
            </w:tcBorders>
          </w:tcPr>
          <w:p w14:paraId="60CC5A7A" w14:textId="77777777" w:rsidR="009E6921" w:rsidRPr="000E759B" w:rsidRDefault="009E6921" w:rsidP="003174F5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1AB7D210" w14:textId="77777777" w:rsidR="009E6921" w:rsidRPr="000E759B" w:rsidRDefault="009E6921" w:rsidP="003174F5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862" w:type="dxa"/>
            <w:gridSpan w:val="3"/>
            <w:shd w:val="clear" w:color="auto" w:fill="auto"/>
          </w:tcPr>
          <w:p w14:paraId="19027E31" w14:textId="77777777" w:rsidR="009E6921" w:rsidRPr="000E759B" w:rsidRDefault="009E6921" w:rsidP="003174F5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9E6921" w:rsidRPr="000E759B" w14:paraId="354651EC" w14:textId="77777777" w:rsidTr="00464005">
        <w:trPr>
          <w:cantSplit/>
          <w:trHeight w:val="20"/>
        </w:trPr>
        <w:tc>
          <w:tcPr>
            <w:tcW w:w="4608" w:type="dxa"/>
          </w:tcPr>
          <w:p w14:paraId="66F6A2B9" w14:textId="77777777" w:rsidR="009E6921" w:rsidRPr="000E759B" w:rsidRDefault="009E6921" w:rsidP="003174F5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1ECD74D7" w14:textId="77777777" w:rsidR="009E6921" w:rsidRPr="000E759B" w:rsidRDefault="009E6921" w:rsidP="003174F5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4B082995" w14:textId="77777777" w:rsidR="009E6921" w:rsidRPr="000E759B" w:rsidRDefault="009E6921" w:rsidP="003174F5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8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300BED" w14:textId="79374C74" w:rsidR="009E6921" w:rsidRPr="000E759B" w:rsidRDefault="009E6921" w:rsidP="003174F5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งบการเงินรวมและ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br/>
              <w:t>งบการเงิน</w:t>
            </w:r>
            <w:r w:rsidR="006E63D2"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เฉพาะบริษัท</w:t>
            </w:r>
          </w:p>
        </w:tc>
      </w:tr>
      <w:tr w:rsidR="0038353A" w:rsidRPr="000E759B" w14:paraId="3D639166" w14:textId="77777777" w:rsidTr="00464005">
        <w:trPr>
          <w:cantSplit/>
          <w:trHeight w:val="20"/>
        </w:trPr>
        <w:tc>
          <w:tcPr>
            <w:tcW w:w="4608" w:type="dxa"/>
          </w:tcPr>
          <w:p w14:paraId="65C1A7DE" w14:textId="77777777" w:rsidR="0038353A" w:rsidRPr="000E759B" w:rsidRDefault="0038353A" w:rsidP="0038353A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5151E762" w14:textId="77777777" w:rsidR="0038353A" w:rsidRPr="000E759B" w:rsidRDefault="0038353A" w:rsidP="0038353A">
            <w:pPr>
              <w:tabs>
                <w:tab w:val="clear" w:pos="227"/>
                <w:tab w:val="left" w:pos="141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4E267E7B" w14:textId="77777777" w:rsidR="0038353A" w:rsidRPr="000E759B" w:rsidRDefault="0038353A" w:rsidP="0038353A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F1365" w14:textId="275D03A4" w:rsidR="0038353A" w:rsidRPr="000E759B" w:rsidRDefault="0038353A" w:rsidP="0038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6427D3F2" w14:textId="77777777" w:rsidR="0038353A" w:rsidRPr="000E759B" w:rsidRDefault="0038353A" w:rsidP="0038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AC4FA" w14:textId="53EB8805" w:rsidR="0038353A" w:rsidRPr="000E759B" w:rsidRDefault="0038353A" w:rsidP="0038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2566</w:t>
            </w:r>
          </w:p>
        </w:tc>
      </w:tr>
      <w:tr w:rsidR="009E6921" w:rsidRPr="000E759B" w14:paraId="56F30B45" w14:textId="77777777" w:rsidTr="00464005">
        <w:trPr>
          <w:cantSplit/>
          <w:trHeight w:val="20"/>
        </w:trPr>
        <w:tc>
          <w:tcPr>
            <w:tcW w:w="4608" w:type="dxa"/>
          </w:tcPr>
          <w:p w14:paraId="2FCDC315" w14:textId="77777777" w:rsidR="009E6921" w:rsidRPr="000E759B" w:rsidRDefault="009E6921" w:rsidP="0031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03C1CBFB" w14:textId="77777777" w:rsidR="009E6921" w:rsidRPr="000E759B" w:rsidRDefault="009E6921" w:rsidP="0031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3CBB1D5F" w14:textId="77777777" w:rsidR="009E6921" w:rsidRPr="000E759B" w:rsidRDefault="009E6921" w:rsidP="0031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7162A066" w14:textId="77777777" w:rsidR="009E6921" w:rsidRPr="000E759B" w:rsidRDefault="009E6921" w:rsidP="0031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shd w:val="clear" w:color="auto" w:fill="auto"/>
          </w:tcPr>
          <w:p w14:paraId="6FB04F8E" w14:textId="77777777" w:rsidR="009E6921" w:rsidRPr="000E759B" w:rsidRDefault="009E6921" w:rsidP="003174F5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48" w:type="dxa"/>
            <w:shd w:val="clear" w:color="auto" w:fill="auto"/>
          </w:tcPr>
          <w:p w14:paraId="59E8E702" w14:textId="77777777" w:rsidR="009E6921" w:rsidRPr="000E759B" w:rsidRDefault="009E6921" w:rsidP="0031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C1306D" w:rsidRPr="000E759B" w14:paraId="5EA79FC2" w14:textId="77777777" w:rsidTr="00464005">
        <w:trPr>
          <w:cantSplit/>
          <w:trHeight w:val="20"/>
        </w:trPr>
        <w:tc>
          <w:tcPr>
            <w:tcW w:w="4608" w:type="dxa"/>
          </w:tcPr>
          <w:p w14:paraId="45044436" w14:textId="77777777" w:rsidR="00C1306D" w:rsidRPr="000E759B" w:rsidRDefault="00C1306D" w:rsidP="00FA6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" w:hanging="1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350" w:type="dxa"/>
            <w:tcBorders>
              <w:left w:val="nil"/>
            </w:tcBorders>
          </w:tcPr>
          <w:p w14:paraId="4FB9A5E8" w14:textId="77777777" w:rsidR="00C1306D" w:rsidRPr="000E759B" w:rsidRDefault="00C1306D" w:rsidP="00C130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201E8A67" w14:textId="77777777" w:rsidR="00C1306D" w:rsidRPr="000E759B" w:rsidRDefault="00C1306D" w:rsidP="00C1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4EB05215" w14:textId="7B8B341F" w:rsidR="00C1306D" w:rsidRPr="000E759B" w:rsidRDefault="00C1306D" w:rsidP="00C1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50,289</w:t>
            </w:r>
          </w:p>
        </w:tc>
        <w:tc>
          <w:tcPr>
            <w:tcW w:w="162" w:type="dxa"/>
            <w:shd w:val="clear" w:color="auto" w:fill="auto"/>
          </w:tcPr>
          <w:p w14:paraId="5D49C01A" w14:textId="77777777" w:rsidR="00C1306D" w:rsidRPr="000E759B" w:rsidRDefault="00C1306D" w:rsidP="00C1306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48" w:type="dxa"/>
            <w:shd w:val="clear" w:color="auto" w:fill="auto"/>
          </w:tcPr>
          <w:p w14:paraId="715B826E" w14:textId="27DBA6B6" w:rsidR="00C1306D" w:rsidRPr="000E759B" w:rsidRDefault="00C1306D" w:rsidP="00C1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90,962</w:t>
            </w:r>
          </w:p>
        </w:tc>
      </w:tr>
      <w:tr w:rsidR="00C1306D" w:rsidRPr="000E759B" w14:paraId="37492001" w14:textId="77777777" w:rsidTr="00464005">
        <w:trPr>
          <w:cantSplit/>
          <w:trHeight w:val="20"/>
        </w:trPr>
        <w:tc>
          <w:tcPr>
            <w:tcW w:w="4608" w:type="dxa"/>
          </w:tcPr>
          <w:p w14:paraId="68F171F3" w14:textId="0D253129" w:rsidR="00C1306D" w:rsidRPr="000E759B" w:rsidRDefault="00C1306D" w:rsidP="00FA6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" w:hanging="1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ดอกเบี้ยค้างจ่าย</w:t>
            </w:r>
          </w:p>
        </w:tc>
        <w:tc>
          <w:tcPr>
            <w:tcW w:w="1350" w:type="dxa"/>
            <w:tcBorders>
              <w:left w:val="nil"/>
            </w:tcBorders>
          </w:tcPr>
          <w:p w14:paraId="11AD78FB" w14:textId="77777777" w:rsidR="00C1306D" w:rsidRPr="000E759B" w:rsidRDefault="00C1306D" w:rsidP="00C130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4706F8C5" w14:textId="77777777" w:rsidR="00C1306D" w:rsidRPr="000E759B" w:rsidRDefault="00C1306D" w:rsidP="00C1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71827142" w14:textId="265B89FE" w:rsidR="00C1306D" w:rsidRPr="000E759B" w:rsidRDefault="00C1306D" w:rsidP="00C1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2,900</w:t>
            </w:r>
          </w:p>
        </w:tc>
        <w:tc>
          <w:tcPr>
            <w:tcW w:w="162" w:type="dxa"/>
            <w:shd w:val="clear" w:color="auto" w:fill="auto"/>
          </w:tcPr>
          <w:p w14:paraId="343FED0F" w14:textId="77777777" w:rsidR="00C1306D" w:rsidRPr="000E759B" w:rsidRDefault="00C1306D" w:rsidP="00C1306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48" w:type="dxa"/>
            <w:shd w:val="clear" w:color="auto" w:fill="auto"/>
          </w:tcPr>
          <w:p w14:paraId="13762A80" w14:textId="30976783" w:rsidR="00C1306D" w:rsidRPr="000E759B" w:rsidRDefault="00C1306D" w:rsidP="00C1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7,101</w:t>
            </w:r>
          </w:p>
        </w:tc>
      </w:tr>
      <w:tr w:rsidR="00C1306D" w:rsidRPr="000E759B" w14:paraId="029CFCB8" w14:textId="77777777" w:rsidTr="00464005">
        <w:trPr>
          <w:cantSplit/>
          <w:trHeight w:val="20"/>
        </w:trPr>
        <w:tc>
          <w:tcPr>
            <w:tcW w:w="4608" w:type="dxa"/>
            <w:vAlign w:val="bottom"/>
          </w:tcPr>
          <w:p w14:paraId="5FA8C199" w14:textId="71357476" w:rsidR="00C1306D" w:rsidRPr="000E759B" w:rsidRDefault="00C1306D" w:rsidP="00FA6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" w:hanging="12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C956FA" w:rsidRPr="000E759B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จ่าย</w:t>
            </w:r>
            <w:r w:rsidR="00232B43" w:rsidRPr="000E759B">
              <w:rPr>
                <w:rFonts w:ascii="BrowalliaUPC" w:hAnsi="BrowalliaUPC" w:cs="BrowalliaUPC" w:hint="cs"/>
                <w:sz w:val="28"/>
                <w:szCs w:val="28"/>
                <w:cs/>
              </w:rPr>
              <w:t>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6817E88A" w14:textId="77777777" w:rsidR="00C1306D" w:rsidRPr="000E759B" w:rsidRDefault="00C1306D" w:rsidP="00C130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4" w:type="dxa"/>
            <w:tcBorders>
              <w:left w:val="nil"/>
            </w:tcBorders>
            <w:vAlign w:val="bottom"/>
          </w:tcPr>
          <w:p w14:paraId="7840EDCA" w14:textId="77777777" w:rsidR="00C1306D" w:rsidRPr="000E759B" w:rsidRDefault="00C1306D" w:rsidP="00C130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14:paraId="6DEF61A8" w14:textId="20C98B26" w:rsidR="00C1306D" w:rsidRPr="000E759B" w:rsidRDefault="00C1306D" w:rsidP="00C1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(49,804)</w:t>
            </w:r>
          </w:p>
        </w:tc>
        <w:tc>
          <w:tcPr>
            <w:tcW w:w="162" w:type="dxa"/>
            <w:shd w:val="clear" w:color="auto" w:fill="auto"/>
          </w:tcPr>
          <w:p w14:paraId="13824CDD" w14:textId="77777777" w:rsidR="00C1306D" w:rsidRPr="000E759B" w:rsidRDefault="00C1306D" w:rsidP="00C1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14:paraId="08CB843E" w14:textId="3B6AECCC" w:rsidR="00C1306D" w:rsidRPr="000E759B" w:rsidRDefault="00C1306D" w:rsidP="00C1306D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48,294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C1306D" w:rsidRPr="000E759B" w14:paraId="40C22745" w14:textId="77777777" w:rsidTr="00464005">
        <w:trPr>
          <w:cantSplit/>
          <w:trHeight w:val="20"/>
        </w:trPr>
        <w:tc>
          <w:tcPr>
            <w:tcW w:w="4608" w:type="dxa"/>
            <w:vAlign w:val="bottom"/>
          </w:tcPr>
          <w:p w14:paraId="71CB79FD" w14:textId="34AFE551" w:rsidR="00C1306D" w:rsidRPr="000E759B" w:rsidRDefault="00C1306D" w:rsidP="00FA6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" w:hanging="12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ตัดจำหน่ายค่าธรรมเนียมทางการเงินรอตัดบัญชี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2613C171" w14:textId="77777777" w:rsidR="00C1306D" w:rsidRPr="000E759B" w:rsidRDefault="00C1306D" w:rsidP="00C130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4" w:type="dxa"/>
            <w:tcBorders>
              <w:left w:val="nil"/>
            </w:tcBorders>
            <w:vAlign w:val="bottom"/>
          </w:tcPr>
          <w:p w14:paraId="5EF0E07E" w14:textId="77777777" w:rsidR="00C1306D" w:rsidRPr="000E759B" w:rsidRDefault="00C1306D" w:rsidP="00C130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14:paraId="59E136CF" w14:textId="6EEBFB48" w:rsidR="00C1306D" w:rsidRPr="000E759B" w:rsidRDefault="00C1306D" w:rsidP="00C1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520</w:t>
            </w:r>
          </w:p>
        </w:tc>
        <w:tc>
          <w:tcPr>
            <w:tcW w:w="162" w:type="dxa"/>
            <w:shd w:val="clear" w:color="auto" w:fill="auto"/>
          </w:tcPr>
          <w:p w14:paraId="300098C3" w14:textId="77777777" w:rsidR="00C1306D" w:rsidRPr="000E759B" w:rsidRDefault="00C1306D" w:rsidP="00C1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14:paraId="21F14A75" w14:textId="100B30A5" w:rsidR="00C1306D" w:rsidRPr="000E759B" w:rsidRDefault="00C1306D" w:rsidP="00C1306D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520</w:t>
            </w:r>
          </w:p>
        </w:tc>
      </w:tr>
      <w:tr w:rsidR="00C1306D" w:rsidRPr="000E759B" w14:paraId="6021E5B1" w14:textId="77777777" w:rsidTr="00464005">
        <w:trPr>
          <w:cantSplit/>
          <w:trHeight w:val="20"/>
        </w:trPr>
        <w:tc>
          <w:tcPr>
            <w:tcW w:w="4608" w:type="dxa"/>
            <w:vAlign w:val="bottom"/>
          </w:tcPr>
          <w:p w14:paraId="5B97C92D" w14:textId="77777777" w:rsidR="00C1306D" w:rsidRPr="000E759B" w:rsidRDefault="00C1306D" w:rsidP="00FA6EC9">
            <w:pPr>
              <w:tabs>
                <w:tab w:val="clear" w:pos="454"/>
                <w:tab w:val="left" w:pos="459"/>
              </w:tabs>
              <w:spacing w:line="240" w:lineRule="auto"/>
              <w:ind w:left="15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690DB53D" w14:textId="77777777" w:rsidR="00C1306D" w:rsidRPr="000E759B" w:rsidRDefault="00C1306D" w:rsidP="00C130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4" w:type="dxa"/>
            <w:tcBorders>
              <w:left w:val="nil"/>
            </w:tcBorders>
            <w:vAlign w:val="bottom"/>
          </w:tcPr>
          <w:p w14:paraId="4DEED999" w14:textId="77777777" w:rsidR="00C1306D" w:rsidRPr="000E759B" w:rsidRDefault="00C1306D" w:rsidP="00C130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F1EA6C2" w14:textId="6E13E81F" w:rsidR="00C1306D" w:rsidRPr="000E759B" w:rsidRDefault="00C1306D" w:rsidP="00C1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3,905</w:t>
            </w:r>
          </w:p>
        </w:tc>
        <w:tc>
          <w:tcPr>
            <w:tcW w:w="162" w:type="dxa"/>
            <w:shd w:val="clear" w:color="auto" w:fill="auto"/>
          </w:tcPr>
          <w:p w14:paraId="35F05B0F" w14:textId="77777777" w:rsidR="00C1306D" w:rsidRPr="000E759B" w:rsidRDefault="00C1306D" w:rsidP="00C1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0E22E95" w14:textId="1855D7F3" w:rsidR="00C1306D" w:rsidRPr="000E759B" w:rsidRDefault="00C1306D" w:rsidP="00C1306D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50,289</w:t>
            </w:r>
          </w:p>
        </w:tc>
      </w:tr>
    </w:tbl>
    <w:p w14:paraId="29DBFF5B" w14:textId="192AD1B8" w:rsidR="0076569A" w:rsidRPr="000E759B" w:rsidRDefault="0076569A" w:rsidP="00463174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400CADD8" w14:textId="77777777" w:rsidR="00206FFA" w:rsidRPr="000E759B" w:rsidRDefault="00206FFA" w:rsidP="00296C26">
      <w:pPr>
        <w:tabs>
          <w:tab w:val="clear" w:pos="454"/>
          <w:tab w:val="left" w:pos="567"/>
        </w:tabs>
        <w:spacing w:line="240" w:lineRule="auto"/>
        <w:ind w:left="426" w:firstLine="15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ค่าธรรมเนียมทางการเงินรอตัดบัญชีตัดจำหน่ายคำนวณโดยวิธีอัตราดอกเบี้ยที่แท้จริงตามอายุสัญญาที่เกี่ยวข้อง</w:t>
      </w:r>
    </w:p>
    <w:p w14:paraId="1ABC2CBA" w14:textId="77777777" w:rsidR="00206FFA" w:rsidRPr="000E759B" w:rsidRDefault="00206FFA" w:rsidP="00296C26">
      <w:pPr>
        <w:pStyle w:val="CordiaNew"/>
        <w:tabs>
          <w:tab w:val="clear" w:pos="4153"/>
          <w:tab w:val="left" w:pos="426"/>
          <w:tab w:val="left" w:pos="567"/>
        </w:tabs>
        <w:ind w:left="426" w:firstLine="15"/>
        <w:jc w:val="thaiDistribute"/>
        <w:rPr>
          <w:rFonts w:ascii="BrowalliaUPC" w:hAnsi="BrowalliaUPC" w:cs="BrowalliaUPC"/>
          <w:sz w:val="28"/>
          <w:szCs w:val="28"/>
        </w:rPr>
      </w:pPr>
    </w:p>
    <w:p w14:paraId="2F524EB1" w14:textId="77777777" w:rsidR="000E06F7" w:rsidRPr="000E759B" w:rsidRDefault="00D768F7" w:rsidP="00E655CF">
      <w:pPr>
        <w:tabs>
          <w:tab w:val="clear" w:pos="454"/>
          <w:tab w:val="left" w:pos="810"/>
          <w:tab w:val="left" w:pos="993"/>
        </w:tabs>
        <w:spacing w:line="240" w:lineRule="auto"/>
        <w:ind w:left="426" w:firstLine="15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0E759B">
        <w:rPr>
          <w:rFonts w:ascii="BrowalliaUPC" w:hAnsi="BrowalliaUPC" w:cs="BrowalliaUPC"/>
          <w:sz w:val="28"/>
          <w:szCs w:val="28"/>
        </w:rPr>
        <w:t xml:space="preserve">30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มิถุนายน </w:t>
      </w:r>
      <w:r w:rsidRPr="000E759B">
        <w:rPr>
          <w:rFonts w:ascii="BrowalliaUPC" w:hAnsi="BrowalliaUPC" w:cs="BrowalliaUPC"/>
          <w:sz w:val="28"/>
          <w:szCs w:val="28"/>
        </w:rPr>
        <w:t xml:space="preserve">2564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บริษัททำบันทึกข้อตกลงเปลี่ยนแปลงเงื่อนไขการชำระหนี้กับบริษัทหลักทรัพย์จัดการกองทุน เพื่อขยายระยะเวลาชำระหนี้ โดยตกลงผ่อนจ่ายชำระเงินต้นคงเหลือ ณ วันที่ </w:t>
      </w:r>
      <w:r w:rsidR="00265A44" w:rsidRPr="000E759B">
        <w:rPr>
          <w:rFonts w:ascii="BrowalliaUPC" w:hAnsi="BrowalliaUPC" w:cs="BrowalliaUPC"/>
          <w:sz w:val="28"/>
          <w:szCs w:val="28"/>
        </w:rPr>
        <w:t>30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กันยายน </w:t>
      </w:r>
      <w:r w:rsidR="00265A44" w:rsidRPr="000E759B">
        <w:rPr>
          <w:rFonts w:ascii="BrowalliaUPC" w:hAnsi="BrowalliaUPC" w:cs="BrowalliaUPC"/>
          <w:sz w:val="28"/>
          <w:szCs w:val="28"/>
        </w:rPr>
        <w:t>2564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จำนวน </w:t>
      </w:r>
      <w:r w:rsidR="00265A44" w:rsidRPr="000E759B">
        <w:rPr>
          <w:rFonts w:ascii="BrowalliaUPC" w:hAnsi="BrowalliaUPC" w:cs="BrowalliaUPC"/>
          <w:sz w:val="28"/>
          <w:szCs w:val="28"/>
        </w:rPr>
        <w:t>139</w:t>
      </w:r>
      <w:r w:rsidRPr="000E759B">
        <w:rPr>
          <w:rFonts w:ascii="BrowalliaUPC" w:hAnsi="BrowalliaUPC" w:cs="BrowalliaUPC"/>
          <w:sz w:val="28"/>
          <w:szCs w:val="28"/>
          <w:cs/>
        </w:rPr>
        <w:t>.</w:t>
      </w:r>
      <w:r w:rsidR="00265A44" w:rsidRPr="000E759B">
        <w:rPr>
          <w:rFonts w:ascii="BrowalliaUPC" w:hAnsi="BrowalliaUPC" w:cs="BrowalliaUPC"/>
          <w:sz w:val="28"/>
          <w:szCs w:val="28"/>
        </w:rPr>
        <w:t>6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ล้านบาท และดอกเบี้ยเป็นระยะเวลา </w:t>
      </w:r>
      <w:r w:rsidRPr="000E759B">
        <w:rPr>
          <w:rFonts w:ascii="BrowalliaUPC" w:hAnsi="BrowalliaUPC" w:cs="BrowalliaUPC"/>
          <w:sz w:val="28"/>
          <w:szCs w:val="28"/>
        </w:rPr>
        <w:t xml:space="preserve">43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งวด งวดที่ </w:t>
      </w:r>
      <w:r w:rsidRPr="000E759B">
        <w:rPr>
          <w:rFonts w:ascii="BrowalliaUPC" w:hAnsi="BrowalliaUPC" w:cs="BrowalliaUPC"/>
          <w:sz w:val="28"/>
          <w:szCs w:val="28"/>
        </w:rPr>
        <w:t xml:space="preserve">1 - 10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จ่ายชำระงวดละ </w:t>
      </w:r>
      <w:r w:rsidRPr="000E759B">
        <w:rPr>
          <w:rFonts w:ascii="BrowalliaUPC" w:hAnsi="BrowalliaUPC" w:cs="BrowalliaUPC"/>
          <w:sz w:val="28"/>
          <w:szCs w:val="28"/>
        </w:rPr>
        <w:t xml:space="preserve">3.4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ล้านบาท งวดที่ </w:t>
      </w:r>
      <w:r w:rsidRPr="000E759B">
        <w:rPr>
          <w:rFonts w:ascii="BrowalliaUPC" w:hAnsi="BrowalliaUPC" w:cs="BrowalliaUPC"/>
          <w:sz w:val="28"/>
          <w:szCs w:val="28"/>
        </w:rPr>
        <w:t xml:space="preserve">11 - 22 </w:t>
      </w:r>
      <w:r w:rsidR="00296C26" w:rsidRPr="000E759B">
        <w:rPr>
          <w:rFonts w:ascii="BrowalliaUPC" w:hAnsi="BrowalliaUPC" w:cs="BrowalliaUPC"/>
          <w:sz w:val="28"/>
          <w:szCs w:val="28"/>
        </w:rPr>
        <w:br/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จ่ายชำระงวดละ </w:t>
      </w:r>
      <w:r w:rsidRPr="000E759B">
        <w:rPr>
          <w:rFonts w:ascii="BrowalliaUPC" w:hAnsi="BrowalliaUPC" w:cs="BrowalliaUPC"/>
          <w:sz w:val="28"/>
          <w:szCs w:val="28"/>
        </w:rPr>
        <w:t xml:space="preserve">3.8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ล้านบาท งวดที่ </w:t>
      </w:r>
      <w:r w:rsidRPr="000E759B">
        <w:rPr>
          <w:rFonts w:ascii="BrowalliaUPC" w:hAnsi="BrowalliaUPC" w:cs="BrowalliaUPC"/>
          <w:sz w:val="28"/>
          <w:szCs w:val="28"/>
        </w:rPr>
        <w:t xml:space="preserve">23 - 42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จ่ายชำระงวดละ </w:t>
      </w:r>
      <w:r w:rsidRPr="000E759B">
        <w:rPr>
          <w:rFonts w:ascii="BrowalliaUPC" w:hAnsi="BrowalliaUPC" w:cs="BrowalliaUPC"/>
          <w:sz w:val="28"/>
          <w:szCs w:val="28"/>
        </w:rPr>
        <w:t xml:space="preserve">4.2 </w:t>
      </w:r>
      <w:r w:rsidRPr="000E759B">
        <w:rPr>
          <w:rFonts w:ascii="BrowalliaUPC" w:hAnsi="BrowalliaUPC" w:cs="BrowalliaUPC"/>
          <w:sz w:val="28"/>
          <w:szCs w:val="28"/>
          <w:cs/>
        </w:rPr>
        <w:t>ล้านบาท</w:t>
      </w:r>
    </w:p>
    <w:p w14:paraId="6B0C74D2" w14:textId="77777777" w:rsidR="000E06F7" w:rsidRPr="000E759B" w:rsidRDefault="000E06F7" w:rsidP="00E655CF">
      <w:pPr>
        <w:tabs>
          <w:tab w:val="clear" w:pos="454"/>
          <w:tab w:val="left" w:pos="810"/>
          <w:tab w:val="left" w:pos="993"/>
        </w:tabs>
        <w:spacing w:line="240" w:lineRule="auto"/>
        <w:ind w:left="426" w:firstLine="15"/>
        <w:jc w:val="thaiDistribute"/>
        <w:rPr>
          <w:rFonts w:ascii="BrowalliaUPC" w:hAnsi="BrowalliaUPC" w:cs="BrowalliaUPC"/>
          <w:sz w:val="28"/>
          <w:szCs w:val="28"/>
        </w:rPr>
      </w:pPr>
    </w:p>
    <w:p w14:paraId="01C4777C" w14:textId="33E1EFDB" w:rsidR="00677E79" w:rsidRPr="000E759B" w:rsidRDefault="000E06F7" w:rsidP="00E655CF">
      <w:pPr>
        <w:tabs>
          <w:tab w:val="clear" w:pos="454"/>
          <w:tab w:val="left" w:pos="810"/>
          <w:tab w:val="left" w:pos="993"/>
        </w:tabs>
        <w:spacing w:line="240" w:lineRule="auto"/>
        <w:ind w:left="426" w:firstLine="15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 w:hint="cs"/>
          <w:sz w:val="28"/>
          <w:szCs w:val="28"/>
          <w:cs/>
        </w:rPr>
        <w:t xml:space="preserve">เมื่อวันที่ </w:t>
      </w:r>
      <w:r w:rsidRPr="000E759B">
        <w:rPr>
          <w:rFonts w:ascii="BrowalliaUPC" w:hAnsi="BrowalliaUPC" w:cs="BrowalliaUPC"/>
          <w:sz w:val="28"/>
          <w:szCs w:val="28"/>
        </w:rPr>
        <w:t xml:space="preserve">31 </w:t>
      </w:r>
      <w:r w:rsidRPr="000E759B">
        <w:rPr>
          <w:rFonts w:ascii="BrowalliaUPC" w:hAnsi="BrowalliaUPC" w:cs="BrowalliaUPC" w:hint="cs"/>
          <w:sz w:val="28"/>
          <w:szCs w:val="28"/>
          <w:cs/>
        </w:rPr>
        <w:t xml:space="preserve">มกราคม </w:t>
      </w:r>
      <w:r w:rsidRPr="000E759B">
        <w:rPr>
          <w:rFonts w:ascii="BrowalliaUPC" w:hAnsi="BrowalliaUPC" w:cs="BrowalliaUPC"/>
          <w:sz w:val="28"/>
          <w:szCs w:val="28"/>
        </w:rPr>
        <w:t xml:space="preserve">2568 </w:t>
      </w:r>
      <w:r w:rsidRPr="000E759B">
        <w:rPr>
          <w:rFonts w:ascii="BrowalliaUPC" w:hAnsi="BrowalliaUPC" w:cs="BrowalliaUPC" w:hint="cs"/>
          <w:sz w:val="28"/>
          <w:szCs w:val="28"/>
          <w:cs/>
        </w:rPr>
        <w:t>บริษัทได้</w:t>
      </w:r>
      <w:r w:rsidR="00D768F7" w:rsidRPr="000E759B">
        <w:rPr>
          <w:rFonts w:ascii="BrowalliaUPC" w:hAnsi="BrowalliaUPC" w:cs="BrowalliaUPC"/>
          <w:sz w:val="28"/>
          <w:szCs w:val="28"/>
          <w:cs/>
        </w:rPr>
        <w:t>ชำระ</w:t>
      </w:r>
      <w:r w:rsidR="00C956FA" w:rsidRPr="000E759B">
        <w:rPr>
          <w:rFonts w:ascii="BrowalliaUPC" w:hAnsi="BrowalliaUPC" w:cs="BrowalliaUPC" w:hint="cs"/>
          <w:sz w:val="28"/>
          <w:szCs w:val="28"/>
          <w:cs/>
        </w:rPr>
        <w:t>คืน</w:t>
      </w:r>
      <w:r w:rsidR="00D768F7" w:rsidRPr="000E759B">
        <w:rPr>
          <w:rFonts w:ascii="BrowalliaUPC" w:hAnsi="BrowalliaUPC" w:cs="BrowalliaUPC"/>
          <w:sz w:val="28"/>
          <w:szCs w:val="28"/>
          <w:cs/>
        </w:rPr>
        <w:t>เงินต้นพร้อมดอกเบี้ยส่วนที่เหลือทั้งจำนวนงวดสุดท้าย</w:t>
      </w:r>
      <w:r w:rsidR="000C633A" w:rsidRPr="000E759B">
        <w:rPr>
          <w:rFonts w:ascii="BrowalliaUPC" w:hAnsi="BrowalliaUPC" w:cs="BrowalliaUPC" w:hint="cs"/>
          <w:sz w:val="28"/>
          <w:szCs w:val="28"/>
          <w:cs/>
        </w:rPr>
        <w:t>ครบถ้วน</w:t>
      </w:r>
      <w:r w:rsidRPr="000E759B">
        <w:rPr>
          <w:rFonts w:ascii="BrowalliaUPC" w:hAnsi="BrowalliaUPC" w:cs="BrowalliaUPC" w:hint="cs"/>
          <w:sz w:val="28"/>
          <w:szCs w:val="28"/>
          <w:cs/>
        </w:rPr>
        <w:t>แล้ว</w:t>
      </w:r>
    </w:p>
    <w:p w14:paraId="300A9557" w14:textId="77777777" w:rsidR="00A35C5E" w:rsidRPr="000E759B" w:rsidRDefault="00A35C5E" w:rsidP="00E655CF">
      <w:pPr>
        <w:tabs>
          <w:tab w:val="clear" w:pos="454"/>
          <w:tab w:val="left" w:pos="810"/>
          <w:tab w:val="left" w:pos="993"/>
        </w:tabs>
        <w:spacing w:line="240" w:lineRule="auto"/>
        <w:ind w:left="426" w:firstLine="15"/>
        <w:jc w:val="thaiDistribute"/>
        <w:rPr>
          <w:rFonts w:ascii="BrowalliaUPC" w:hAnsi="BrowalliaUPC" w:cs="BrowalliaUPC"/>
          <w:sz w:val="28"/>
          <w:szCs w:val="28"/>
        </w:rPr>
      </w:pPr>
    </w:p>
    <w:p w14:paraId="793D4E72" w14:textId="180BE84E" w:rsidR="00F018B8" w:rsidRPr="000E759B" w:rsidRDefault="00F018B8" w:rsidP="00F018B8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0E759B">
        <w:rPr>
          <w:rFonts w:ascii="BrowalliaUPC" w:hAnsi="BrowalliaUPC" w:cs="BrowalliaUPC"/>
          <w:b/>
          <w:bCs/>
          <w:sz w:val="28"/>
          <w:szCs w:val="28"/>
          <w:cs/>
        </w:rPr>
        <w:t xml:space="preserve">เงินกู้ยืมระยะยาวจากสถาบันการเงิน </w:t>
      </w:r>
    </w:p>
    <w:p w14:paraId="3FF761F3" w14:textId="77777777" w:rsidR="00F018B8" w:rsidRPr="000E759B" w:rsidRDefault="00F018B8" w:rsidP="00BE2774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1DD94FAC" w14:textId="16CA64F7" w:rsidR="00294ACC" w:rsidRPr="000E759B" w:rsidRDefault="00294ACC" w:rsidP="00294ACC">
      <w:pPr>
        <w:ind w:left="426"/>
        <w:jc w:val="thaiDistribute"/>
        <w:rPr>
          <w:rFonts w:ascii="BrowalliaUPC" w:hAnsi="BrowalliaUPC" w:cs="BrowalliaUPC"/>
          <w:sz w:val="20"/>
          <w:szCs w:val="20"/>
        </w:rPr>
      </w:pPr>
      <w:r w:rsidRPr="000E759B">
        <w:rPr>
          <w:rFonts w:ascii="BrowalliaUPC" w:hAnsi="BrowalliaUPC" w:cs="BrowalliaUPC"/>
          <w:spacing w:val="-4"/>
          <w:sz w:val="28"/>
          <w:szCs w:val="28"/>
          <w:cs/>
        </w:rPr>
        <w:t>เงินกู้ยืมระยะยาวเป็นเงินกู้ยืมที่มีหลักประกันซึ่งบริษัทได้รับจากธนาคารพาณิชย์ในประเทศสองแห่ง</w:t>
      </w:r>
      <w:r w:rsidRPr="000E759B">
        <w:rPr>
          <w:rFonts w:ascii="BrowalliaUPC" w:hAnsi="BrowalliaUPC" w:cs="BrowalliaUPC"/>
          <w:spacing w:val="-4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pacing w:val="-4"/>
          <w:sz w:val="28"/>
          <w:szCs w:val="28"/>
          <w:cs/>
        </w:rPr>
        <w:t>โดยมีรายละเอียดดังนี้</w:t>
      </w:r>
    </w:p>
    <w:p w14:paraId="3E59A84A" w14:textId="77777777" w:rsidR="00A904F5" w:rsidRPr="000E759B" w:rsidRDefault="00A904F5" w:rsidP="00A904F5">
      <w:pPr>
        <w:tabs>
          <w:tab w:val="left" w:pos="426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97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2"/>
        <w:gridCol w:w="1417"/>
        <w:gridCol w:w="167"/>
        <w:gridCol w:w="1352"/>
        <w:gridCol w:w="162"/>
        <w:gridCol w:w="1302"/>
      </w:tblGrid>
      <w:tr w:rsidR="008F27AD" w:rsidRPr="000E759B" w14:paraId="5F1E3223" w14:textId="77777777" w:rsidTr="00685723">
        <w:trPr>
          <w:cantSplit/>
          <w:trHeight w:val="20"/>
        </w:trPr>
        <w:tc>
          <w:tcPr>
            <w:tcW w:w="4572" w:type="dxa"/>
          </w:tcPr>
          <w:p w14:paraId="581DE588" w14:textId="77777777" w:rsidR="008F27AD" w:rsidRPr="000E759B" w:rsidRDefault="008F27AD" w:rsidP="003174F5">
            <w:pPr>
              <w:tabs>
                <w:tab w:val="clear" w:pos="6549"/>
                <w:tab w:val="left" w:pos="26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1417" w:type="dxa"/>
            <w:tcBorders>
              <w:left w:val="nil"/>
            </w:tcBorders>
          </w:tcPr>
          <w:p w14:paraId="0DFB8A4B" w14:textId="77777777" w:rsidR="008F27AD" w:rsidRPr="000E759B" w:rsidRDefault="008F27AD" w:rsidP="003174F5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05F52AB4" w14:textId="77777777" w:rsidR="008F27AD" w:rsidRPr="000E759B" w:rsidRDefault="008F27AD" w:rsidP="003174F5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816" w:type="dxa"/>
            <w:gridSpan w:val="3"/>
            <w:shd w:val="clear" w:color="auto" w:fill="auto"/>
          </w:tcPr>
          <w:p w14:paraId="2973EB7F" w14:textId="77777777" w:rsidR="008F27AD" w:rsidRPr="000E759B" w:rsidRDefault="008F27AD" w:rsidP="003174F5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8F27AD" w:rsidRPr="000E759B" w14:paraId="48EFB4B7" w14:textId="77777777" w:rsidTr="00685723">
        <w:trPr>
          <w:cantSplit/>
          <w:trHeight w:val="20"/>
        </w:trPr>
        <w:tc>
          <w:tcPr>
            <w:tcW w:w="4572" w:type="dxa"/>
          </w:tcPr>
          <w:p w14:paraId="2476621A" w14:textId="77777777" w:rsidR="008F27AD" w:rsidRPr="000E759B" w:rsidRDefault="008F27AD" w:rsidP="003174F5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6C9E3CCF" w14:textId="77777777" w:rsidR="008F27AD" w:rsidRPr="000E759B" w:rsidRDefault="008F27AD" w:rsidP="003174F5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0D8FC857" w14:textId="77777777" w:rsidR="008F27AD" w:rsidRPr="000E759B" w:rsidRDefault="008F27AD" w:rsidP="003174F5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055DE3" w14:textId="2A86EFAE" w:rsidR="008F27AD" w:rsidRPr="000E759B" w:rsidRDefault="008F27AD" w:rsidP="003174F5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งบการเงินรวมและ</w:t>
            </w:r>
            <w:r w:rsidR="00A767CC" w:rsidRPr="000E759B"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เฉพาะบริษัท</w:t>
            </w:r>
          </w:p>
        </w:tc>
      </w:tr>
      <w:tr w:rsidR="00F7095D" w:rsidRPr="000E759B" w14:paraId="7A6991D7" w14:textId="77777777" w:rsidTr="00685723">
        <w:trPr>
          <w:cantSplit/>
          <w:trHeight w:val="20"/>
        </w:trPr>
        <w:tc>
          <w:tcPr>
            <w:tcW w:w="4572" w:type="dxa"/>
          </w:tcPr>
          <w:p w14:paraId="2EF4B5DC" w14:textId="77777777" w:rsidR="00F7095D" w:rsidRPr="000E759B" w:rsidRDefault="00F7095D" w:rsidP="00F7095D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</w:tcPr>
          <w:p w14:paraId="7CF1898B" w14:textId="77777777" w:rsidR="00F7095D" w:rsidRPr="000E759B" w:rsidRDefault="00F7095D" w:rsidP="00F7095D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อัตราดอกเบี้ย</w:t>
            </w:r>
          </w:p>
          <w:p w14:paraId="5936846B" w14:textId="77777777" w:rsidR="00F7095D" w:rsidRPr="000E759B" w:rsidRDefault="00F7095D" w:rsidP="00F7095D">
            <w:pPr>
              <w:tabs>
                <w:tab w:val="clear" w:pos="227"/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67" w:type="dxa"/>
            <w:tcBorders>
              <w:left w:val="nil"/>
            </w:tcBorders>
          </w:tcPr>
          <w:p w14:paraId="1B82DE81" w14:textId="77777777" w:rsidR="00F7095D" w:rsidRPr="000E759B" w:rsidRDefault="00F7095D" w:rsidP="00F70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069EC858" w14:textId="77777777" w:rsidR="00F7095D" w:rsidRPr="000E759B" w:rsidRDefault="00F7095D" w:rsidP="00F7095D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88467" w14:textId="14694363" w:rsidR="00F7095D" w:rsidRPr="000E759B" w:rsidRDefault="00F7095D" w:rsidP="00F70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6E7C323D" w14:textId="77777777" w:rsidR="00F7095D" w:rsidRPr="000E759B" w:rsidRDefault="00F7095D" w:rsidP="00F70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051A9" w14:textId="43B3CAAE" w:rsidR="00F7095D" w:rsidRPr="000E759B" w:rsidRDefault="00F7095D" w:rsidP="00F70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2566</w:t>
            </w:r>
          </w:p>
        </w:tc>
      </w:tr>
      <w:tr w:rsidR="008F27AD" w:rsidRPr="000E759B" w14:paraId="6F2336C0" w14:textId="77777777" w:rsidTr="00685723">
        <w:trPr>
          <w:cantSplit/>
          <w:trHeight w:val="20"/>
        </w:trPr>
        <w:tc>
          <w:tcPr>
            <w:tcW w:w="4572" w:type="dxa"/>
          </w:tcPr>
          <w:p w14:paraId="3F0CCFF4" w14:textId="77777777" w:rsidR="008F27AD" w:rsidRPr="000E759B" w:rsidRDefault="008F27AD" w:rsidP="0031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</w:tcBorders>
          </w:tcPr>
          <w:p w14:paraId="69929E60" w14:textId="77777777" w:rsidR="008F27AD" w:rsidRPr="000E759B" w:rsidRDefault="008F27AD" w:rsidP="0031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38D2C7CE" w14:textId="77777777" w:rsidR="008F27AD" w:rsidRPr="000E759B" w:rsidRDefault="008F27AD" w:rsidP="0031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0947F824" w14:textId="77777777" w:rsidR="008F27AD" w:rsidRPr="000E759B" w:rsidRDefault="008F27AD" w:rsidP="0031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shd w:val="clear" w:color="auto" w:fill="auto"/>
          </w:tcPr>
          <w:p w14:paraId="29072970" w14:textId="77777777" w:rsidR="008F27AD" w:rsidRPr="000E759B" w:rsidRDefault="008F27AD" w:rsidP="003174F5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12CD758C" w14:textId="77777777" w:rsidR="008F27AD" w:rsidRPr="000E759B" w:rsidRDefault="008F27AD" w:rsidP="0031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57735F" w:rsidRPr="000E759B" w14:paraId="11E4F9A3" w14:textId="77777777" w:rsidTr="00685723">
        <w:trPr>
          <w:cantSplit/>
          <w:trHeight w:val="20"/>
        </w:trPr>
        <w:tc>
          <w:tcPr>
            <w:tcW w:w="4572" w:type="dxa"/>
            <w:vAlign w:val="bottom"/>
          </w:tcPr>
          <w:p w14:paraId="4903B7A6" w14:textId="494AD49A" w:rsidR="0057735F" w:rsidRPr="000E759B" w:rsidRDefault="0057735F" w:rsidP="00577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EA941A8" w14:textId="4231C320" w:rsidR="0057735F" w:rsidRPr="000E759B" w:rsidRDefault="0057735F" w:rsidP="0057735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MLR - 1 </w:t>
            </w: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2E48A884" w14:textId="77777777" w:rsidR="0057735F" w:rsidRPr="000E759B" w:rsidRDefault="0057735F" w:rsidP="0057735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14:paraId="3475ABAB" w14:textId="49876FA2" w:rsidR="0057735F" w:rsidRPr="000E759B" w:rsidRDefault="0057735F" w:rsidP="00577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21477F30" w14:textId="77777777" w:rsidR="0057735F" w:rsidRPr="000E759B" w:rsidRDefault="0057735F" w:rsidP="00577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4EE71387" w14:textId="044AFE36" w:rsidR="0057735F" w:rsidRPr="000E759B" w:rsidRDefault="0057735F" w:rsidP="0057735F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38,073</w:t>
            </w:r>
          </w:p>
        </w:tc>
      </w:tr>
      <w:tr w:rsidR="0057735F" w:rsidRPr="000E759B" w14:paraId="55B00F76" w14:textId="77777777" w:rsidTr="00685723">
        <w:trPr>
          <w:cantSplit/>
          <w:trHeight w:val="20"/>
        </w:trPr>
        <w:tc>
          <w:tcPr>
            <w:tcW w:w="4572" w:type="dxa"/>
            <w:vAlign w:val="bottom"/>
          </w:tcPr>
          <w:p w14:paraId="7842EFC5" w14:textId="77777777" w:rsidR="0057735F" w:rsidRPr="000E759B" w:rsidRDefault="0057735F" w:rsidP="00577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8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3AF54B82" w14:textId="77777777" w:rsidR="0057735F" w:rsidRPr="000E759B" w:rsidRDefault="0057735F" w:rsidP="0057735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6F5E8647" w14:textId="77777777" w:rsidR="0057735F" w:rsidRPr="000E759B" w:rsidRDefault="0057735F" w:rsidP="0057735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14:paraId="185239A5" w14:textId="6BD27F74" w:rsidR="0057735F" w:rsidRPr="000E759B" w:rsidRDefault="0057735F" w:rsidP="00577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257A3F7E" w14:textId="77777777" w:rsidR="0057735F" w:rsidRPr="000E759B" w:rsidRDefault="0057735F" w:rsidP="00577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5DE2825D" w14:textId="4C0701CF" w:rsidR="0057735F" w:rsidRPr="000E759B" w:rsidRDefault="0057735F" w:rsidP="0057735F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38,073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57735F" w:rsidRPr="000E759B" w14:paraId="7CC433C9" w14:textId="77777777" w:rsidTr="00685723">
        <w:trPr>
          <w:cantSplit/>
          <w:trHeight w:val="20"/>
        </w:trPr>
        <w:tc>
          <w:tcPr>
            <w:tcW w:w="4572" w:type="dxa"/>
            <w:vAlign w:val="bottom"/>
          </w:tcPr>
          <w:p w14:paraId="5E4E0E5D" w14:textId="77777777" w:rsidR="0057735F" w:rsidRPr="000E759B" w:rsidRDefault="0057735F" w:rsidP="0057735F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สุทธิ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389E039" w14:textId="77777777" w:rsidR="0057735F" w:rsidRPr="000E759B" w:rsidRDefault="0057735F" w:rsidP="0057735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0B6BCDC4" w14:textId="77777777" w:rsidR="0057735F" w:rsidRPr="000E759B" w:rsidRDefault="0057735F" w:rsidP="0057735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1C190C6" w14:textId="05706AAC" w:rsidR="0057735F" w:rsidRPr="000E759B" w:rsidRDefault="0057735F" w:rsidP="00577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39DBDB17" w14:textId="77777777" w:rsidR="0057735F" w:rsidRPr="000E759B" w:rsidRDefault="0057735F" w:rsidP="00577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270CF0E" w14:textId="43DD31C6" w:rsidR="0057735F" w:rsidRPr="000E759B" w:rsidRDefault="0057735F" w:rsidP="0057735F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</w:tbl>
    <w:p w14:paraId="7C1194D8" w14:textId="077EE21E" w:rsidR="00E7293A" w:rsidRPr="000E759B" w:rsidRDefault="00E7293A" w:rsidP="00206FFA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0E759B">
        <w:rPr>
          <w:rFonts w:ascii="BrowalliaUPC" w:hAnsi="BrowalliaUPC" w:cs="BrowalliaUPC"/>
          <w:sz w:val="28"/>
          <w:szCs w:val="28"/>
        </w:rPr>
        <w:t xml:space="preserve">30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กันยายน </w:t>
      </w:r>
      <w:r w:rsidRPr="000E759B">
        <w:rPr>
          <w:rFonts w:ascii="BrowalliaUPC" w:hAnsi="BrowalliaUPC" w:cs="BrowalliaUPC"/>
          <w:sz w:val="28"/>
          <w:szCs w:val="28"/>
        </w:rPr>
        <w:t xml:space="preserve">2564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บริษัททำสัญญาขยายระยะเวลาการผ่อนชำระหนี้จำนวน </w:t>
      </w:r>
      <w:r w:rsidRPr="000E759B">
        <w:rPr>
          <w:rFonts w:ascii="BrowalliaUPC" w:hAnsi="BrowalliaUPC" w:cs="BrowalliaUPC"/>
          <w:sz w:val="28"/>
          <w:szCs w:val="28"/>
        </w:rPr>
        <w:t xml:space="preserve">215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ล้านบาท (วงเงินกู้ </w:t>
      </w:r>
      <w:r w:rsidRPr="000E759B">
        <w:rPr>
          <w:rFonts w:ascii="BrowalliaUPC" w:hAnsi="BrowalliaUPC" w:cs="BrowalliaUPC"/>
          <w:sz w:val="28"/>
          <w:szCs w:val="28"/>
        </w:rPr>
        <w:t xml:space="preserve">1,400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ล้านบาท) โดยผ่อนชำระเป็นรายเดือนๆ ละ </w:t>
      </w:r>
      <w:r w:rsidRPr="000E759B">
        <w:rPr>
          <w:rFonts w:ascii="BrowalliaUPC" w:hAnsi="BrowalliaUPC" w:cs="BrowalliaUPC"/>
          <w:sz w:val="28"/>
          <w:szCs w:val="28"/>
        </w:rPr>
        <w:t xml:space="preserve">5.2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ล้านบาท ตั้งแต่เดือนมีนาคม </w:t>
      </w:r>
      <w:r w:rsidRPr="000E759B">
        <w:rPr>
          <w:rFonts w:ascii="BrowalliaUPC" w:hAnsi="BrowalliaUPC" w:cs="BrowalliaUPC"/>
          <w:sz w:val="28"/>
          <w:szCs w:val="28"/>
        </w:rPr>
        <w:t xml:space="preserve">2564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จนถึงเดือนกรกฎาคม </w:t>
      </w:r>
      <w:r w:rsidRPr="000E759B">
        <w:rPr>
          <w:rFonts w:ascii="BrowalliaUPC" w:hAnsi="BrowalliaUPC" w:cs="BrowalliaUPC"/>
          <w:sz w:val="28"/>
          <w:szCs w:val="28"/>
        </w:rPr>
        <w:t xml:space="preserve">2567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และชำระเงินต้นพร้อมดอกเบี้ยส่วนที่เหลือทั้งจำนวนในเดือนสิงหาคม </w:t>
      </w:r>
      <w:r w:rsidRPr="000E759B">
        <w:rPr>
          <w:rFonts w:ascii="BrowalliaUPC" w:hAnsi="BrowalliaUPC" w:cs="BrowalliaUPC"/>
          <w:sz w:val="28"/>
          <w:szCs w:val="28"/>
        </w:rPr>
        <w:t xml:space="preserve">2567 </w:t>
      </w:r>
      <w:r w:rsidRPr="000E759B">
        <w:rPr>
          <w:rFonts w:ascii="BrowalliaUPC" w:hAnsi="BrowalliaUPC" w:cs="BrowalliaUPC"/>
          <w:sz w:val="28"/>
          <w:szCs w:val="28"/>
          <w:cs/>
        </w:rPr>
        <w:t>เงินกู้ยืมดังกล่าวค้ำประกันโดย</w:t>
      </w:r>
      <w:r w:rsidR="0000230B" w:rsidRPr="000E759B">
        <w:rPr>
          <w:rFonts w:ascii="BrowalliaUPC" w:hAnsi="BrowalliaUPC" w:cs="BrowalliaUPC"/>
          <w:sz w:val="28"/>
          <w:szCs w:val="28"/>
          <w:cs/>
        </w:rPr>
        <w:t>บริษัท</w:t>
      </w:r>
      <w:r w:rsidR="00203036" w:rsidRPr="000E759B">
        <w:rPr>
          <w:rFonts w:ascii="BrowalliaUPC" w:hAnsi="BrowalliaUPC" w:cs="BrowalliaUPC"/>
          <w:sz w:val="28"/>
          <w:szCs w:val="28"/>
          <w:cs/>
        </w:rPr>
        <w:t>ที่เกี่ยวข้องกันแห่งหนึ่งและ</w:t>
      </w:r>
      <w:r w:rsidRPr="000E759B">
        <w:rPr>
          <w:rFonts w:ascii="BrowalliaUPC" w:hAnsi="BrowalliaUPC" w:cs="BrowalliaUPC"/>
          <w:sz w:val="28"/>
          <w:szCs w:val="28"/>
          <w:cs/>
        </w:rPr>
        <w:t>กรรมการ</w:t>
      </w:r>
      <w:r w:rsidR="005F78CD" w:rsidRPr="000E759B">
        <w:rPr>
          <w:rFonts w:ascii="BrowalliaUPC" w:hAnsi="BrowalliaUPC" w:cs="BrowalliaUPC"/>
          <w:sz w:val="28"/>
          <w:szCs w:val="28"/>
          <w:cs/>
        </w:rPr>
        <w:t>สอง</w:t>
      </w:r>
      <w:r w:rsidRPr="000E759B">
        <w:rPr>
          <w:rFonts w:ascii="BrowalliaUPC" w:hAnsi="BrowalliaUPC" w:cs="BrowalliaUPC"/>
          <w:sz w:val="28"/>
          <w:szCs w:val="28"/>
          <w:cs/>
        </w:rPr>
        <w:t>ท่านของบริษัท</w:t>
      </w:r>
    </w:p>
    <w:p w14:paraId="163D0810" w14:textId="77777777" w:rsidR="00E7293A" w:rsidRPr="000E759B" w:rsidRDefault="00E7293A" w:rsidP="00206FFA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2B116788" w14:textId="55BDA8CB" w:rsidR="00BF547A" w:rsidRPr="000E759B" w:rsidRDefault="00BF547A" w:rsidP="00206FFA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0E759B">
        <w:rPr>
          <w:rFonts w:ascii="BrowalliaUPC" w:hAnsi="BrowalliaUPC" w:cs="BrowalliaUPC"/>
          <w:sz w:val="28"/>
          <w:szCs w:val="28"/>
        </w:rPr>
        <w:t xml:space="preserve">31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สิงหาคม </w:t>
      </w:r>
      <w:r w:rsidRPr="000E759B">
        <w:rPr>
          <w:rFonts w:ascii="BrowalliaUPC" w:hAnsi="BrowalliaUPC" w:cs="BrowalliaUPC"/>
          <w:sz w:val="28"/>
          <w:szCs w:val="28"/>
        </w:rPr>
        <w:t xml:space="preserve">2567 </w:t>
      </w:r>
      <w:r w:rsidRPr="000E759B">
        <w:rPr>
          <w:rFonts w:ascii="BrowalliaUPC" w:hAnsi="BrowalliaUPC" w:cs="BrowalliaUPC"/>
          <w:sz w:val="28"/>
          <w:szCs w:val="28"/>
          <w:cs/>
        </w:rPr>
        <w:t>บริษัทได้ชำระคืนเงินกู้ยืมดังกล่าวครบถ้วนแล้ว</w:t>
      </w:r>
    </w:p>
    <w:p w14:paraId="49082E19" w14:textId="39488B17" w:rsidR="00BF7F9F" w:rsidRPr="000E759B" w:rsidRDefault="00BF7F9F" w:rsidP="00BF7F9F">
      <w:pPr>
        <w:tabs>
          <w:tab w:val="clear" w:pos="454"/>
          <w:tab w:val="left" w:pos="810"/>
        </w:tabs>
        <w:spacing w:line="240" w:lineRule="auto"/>
        <w:ind w:left="459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5D0D8947" w14:textId="48E44F8E" w:rsidR="00BF6F68" w:rsidRPr="000E759B" w:rsidRDefault="00BF6F68" w:rsidP="00BF547A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การเปลี่ยนแปลงของเงินกู้ยืมระยะ</w:t>
      </w:r>
      <w:r w:rsidR="005F78CD" w:rsidRPr="000E759B">
        <w:rPr>
          <w:rFonts w:ascii="BrowalliaUPC" w:hAnsi="BrowalliaUPC" w:cs="BrowalliaUPC"/>
          <w:sz w:val="28"/>
          <w:szCs w:val="28"/>
          <w:cs/>
        </w:rPr>
        <w:t>ยาว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จากสถาบันการเงินสำหรับปีสิ้นสุดวันที่ </w:t>
      </w:r>
      <w:r w:rsidRPr="000E759B">
        <w:rPr>
          <w:rFonts w:ascii="BrowalliaUPC" w:hAnsi="BrowalliaUPC" w:cs="BrowalliaUPC"/>
          <w:sz w:val="28"/>
          <w:szCs w:val="28"/>
          <w:lang w:val="en-GB"/>
        </w:rPr>
        <w:t>31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0E759B">
        <w:rPr>
          <w:rFonts w:ascii="BrowalliaUPC" w:hAnsi="BrowalliaUPC" w:cs="BrowalliaUPC"/>
          <w:sz w:val="28"/>
          <w:szCs w:val="28"/>
          <w:lang w:val="en-GB"/>
        </w:rPr>
        <w:t>256</w:t>
      </w:r>
      <w:r w:rsidR="00BF547A" w:rsidRPr="000E759B">
        <w:rPr>
          <w:rFonts w:ascii="BrowalliaUPC" w:hAnsi="BrowalliaUPC" w:cs="BrowalliaUPC"/>
          <w:sz w:val="28"/>
          <w:szCs w:val="28"/>
          <w:lang w:val="en-GB"/>
        </w:rPr>
        <w:t>7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0E759B">
        <w:rPr>
          <w:rFonts w:ascii="BrowalliaUPC" w:hAnsi="BrowalliaUPC" w:cs="BrowalliaUPC"/>
          <w:sz w:val="28"/>
          <w:szCs w:val="28"/>
        </w:rPr>
        <w:t>256</w:t>
      </w:r>
      <w:r w:rsidR="00BF547A" w:rsidRPr="000E759B">
        <w:rPr>
          <w:rFonts w:ascii="BrowalliaUPC" w:hAnsi="BrowalliaUPC" w:cs="BrowalliaUPC"/>
          <w:sz w:val="28"/>
          <w:szCs w:val="28"/>
        </w:rPr>
        <w:t>6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6B583DE9" w14:textId="77777777" w:rsidR="00BF6F68" w:rsidRPr="000E759B" w:rsidRDefault="00BF6F68" w:rsidP="00BF6F68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04" w:type="dxa"/>
        <w:tblInd w:w="3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"/>
        <w:gridCol w:w="5653"/>
        <w:gridCol w:w="1417"/>
        <w:gridCol w:w="176"/>
        <w:gridCol w:w="1382"/>
      </w:tblGrid>
      <w:tr w:rsidR="0024384C" w:rsidRPr="000E759B" w14:paraId="5044B7B4" w14:textId="77777777" w:rsidTr="00BF547A">
        <w:trPr>
          <w:cantSplit/>
          <w:trHeight w:val="20"/>
        </w:trPr>
        <w:tc>
          <w:tcPr>
            <w:tcW w:w="376" w:type="dxa"/>
          </w:tcPr>
          <w:p w14:paraId="334BFAAC" w14:textId="77777777" w:rsidR="0024384C" w:rsidRPr="000E759B" w:rsidRDefault="0024384C" w:rsidP="003174F5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bookmarkStart w:id="7" w:name="_Hlk159462083"/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5653" w:type="dxa"/>
            <w:tcBorders>
              <w:left w:val="nil"/>
            </w:tcBorders>
          </w:tcPr>
          <w:p w14:paraId="04DC6909" w14:textId="77777777" w:rsidR="0024384C" w:rsidRPr="000E759B" w:rsidRDefault="0024384C" w:rsidP="003174F5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shd w:val="clear" w:color="auto" w:fill="auto"/>
          </w:tcPr>
          <w:p w14:paraId="2D3E7614" w14:textId="77777777" w:rsidR="0024384C" w:rsidRPr="000E759B" w:rsidRDefault="0024384C" w:rsidP="003174F5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24384C" w:rsidRPr="000E759B" w14:paraId="58482B65" w14:textId="77777777" w:rsidTr="00BF547A">
        <w:trPr>
          <w:cantSplit/>
          <w:trHeight w:val="20"/>
        </w:trPr>
        <w:tc>
          <w:tcPr>
            <w:tcW w:w="376" w:type="dxa"/>
          </w:tcPr>
          <w:p w14:paraId="77485771" w14:textId="77777777" w:rsidR="0024384C" w:rsidRPr="000E759B" w:rsidRDefault="0024384C" w:rsidP="003174F5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5653" w:type="dxa"/>
            <w:tcBorders>
              <w:left w:val="nil"/>
            </w:tcBorders>
          </w:tcPr>
          <w:p w14:paraId="2D4F8F33" w14:textId="77777777" w:rsidR="0024384C" w:rsidRPr="000E759B" w:rsidRDefault="0024384C" w:rsidP="003174F5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43CE25" w14:textId="1238AABC" w:rsidR="0024384C" w:rsidRPr="000E759B" w:rsidRDefault="009204A7" w:rsidP="003174F5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งบการเงินรวมและ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="0024384C"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เฉพาะบริษัท</w:t>
            </w:r>
          </w:p>
        </w:tc>
      </w:tr>
      <w:tr w:rsidR="00B01566" w:rsidRPr="000E759B" w14:paraId="1F2980F9" w14:textId="77777777" w:rsidTr="00BF547A">
        <w:trPr>
          <w:cantSplit/>
          <w:trHeight w:val="20"/>
        </w:trPr>
        <w:tc>
          <w:tcPr>
            <w:tcW w:w="376" w:type="dxa"/>
          </w:tcPr>
          <w:p w14:paraId="63B5A63E" w14:textId="77777777" w:rsidR="00B01566" w:rsidRPr="000E759B" w:rsidRDefault="00B01566" w:rsidP="00B01566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653" w:type="dxa"/>
            <w:tcBorders>
              <w:left w:val="nil"/>
            </w:tcBorders>
          </w:tcPr>
          <w:p w14:paraId="4AB78F96" w14:textId="77777777" w:rsidR="00B01566" w:rsidRPr="000E759B" w:rsidRDefault="00B01566" w:rsidP="00B01566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37881" w14:textId="403ADF93" w:rsidR="00B01566" w:rsidRPr="000E759B" w:rsidRDefault="00B01566" w:rsidP="00B01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BF547A" w:rsidRPr="000E759B">
              <w:rPr>
                <w:rFonts w:ascii="BrowalliaUPC" w:hAnsi="BrowalliaUPC" w:cs="BrowalliaUPC"/>
                <w:sz w:val="28"/>
                <w:szCs w:val="28"/>
              </w:rPr>
              <w:t>7</w:t>
            </w:r>
          </w:p>
        </w:tc>
        <w:tc>
          <w:tcPr>
            <w:tcW w:w="176" w:type="dxa"/>
            <w:shd w:val="clear" w:color="auto" w:fill="auto"/>
            <w:vAlign w:val="bottom"/>
          </w:tcPr>
          <w:p w14:paraId="0FE2CFC6" w14:textId="77777777" w:rsidR="00B01566" w:rsidRPr="000E759B" w:rsidRDefault="00B01566" w:rsidP="00B01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9896B" w14:textId="692F39C3" w:rsidR="00B01566" w:rsidRPr="000E759B" w:rsidRDefault="00B01566" w:rsidP="00B01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="00BF547A"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</w:p>
        </w:tc>
      </w:tr>
      <w:tr w:rsidR="0024384C" w:rsidRPr="000E759B" w14:paraId="32481650" w14:textId="77777777" w:rsidTr="00BF547A">
        <w:trPr>
          <w:cantSplit/>
          <w:trHeight w:val="377"/>
        </w:trPr>
        <w:tc>
          <w:tcPr>
            <w:tcW w:w="376" w:type="dxa"/>
          </w:tcPr>
          <w:p w14:paraId="1645A5A7" w14:textId="77777777" w:rsidR="0024384C" w:rsidRPr="000E759B" w:rsidRDefault="0024384C" w:rsidP="0031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5653" w:type="dxa"/>
            <w:tcBorders>
              <w:left w:val="nil"/>
            </w:tcBorders>
          </w:tcPr>
          <w:p w14:paraId="08F0BF4E" w14:textId="77777777" w:rsidR="0024384C" w:rsidRPr="000E759B" w:rsidRDefault="0024384C" w:rsidP="0031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2D73E018" w14:textId="77777777" w:rsidR="0024384C" w:rsidRPr="000E759B" w:rsidRDefault="0024384C" w:rsidP="0031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76" w:type="dxa"/>
            <w:shd w:val="clear" w:color="auto" w:fill="auto"/>
          </w:tcPr>
          <w:p w14:paraId="5168B868" w14:textId="77777777" w:rsidR="0024384C" w:rsidRPr="000E759B" w:rsidRDefault="0024384C" w:rsidP="003174F5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382" w:type="dxa"/>
            <w:shd w:val="clear" w:color="auto" w:fill="auto"/>
          </w:tcPr>
          <w:p w14:paraId="397756C2" w14:textId="77777777" w:rsidR="0024384C" w:rsidRPr="000E759B" w:rsidRDefault="0024384C" w:rsidP="0031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7126A6" w:rsidRPr="000E759B" w14:paraId="4577D34B" w14:textId="77777777" w:rsidTr="00BF547A">
        <w:trPr>
          <w:cantSplit/>
          <w:trHeight w:val="20"/>
        </w:trPr>
        <w:tc>
          <w:tcPr>
            <w:tcW w:w="6029" w:type="dxa"/>
            <w:gridSpan w:val="2"/>
          </w:tcPr>
          <w:p w14:paraId="128CB9A1" w14:textId="77777777" w:rsidR="007126A6" w:rsidRPr="000E759B" w:rsidRDefault="007126A6" w:rsidP="0071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มกราคม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60B190EA" w14:textId="484F745A" w:rsidR="007126A6" w:rsidRPr="000E759B" w:rsidRDefault="007126A6" w:rsidP="0071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38,073</w:t>
            </w:r>
          </w:p>
        </w:tc>
        <w:tc>
          <w:tcPr>
            <w:tcW w:w="176" w:type="dxa"/>
            <w:shd w:val="clear" w:color="auto" w:fill="auto"/>
          </w:tcPr>
          <w:p w14:paraId="17114A96" w14:textId="77777777" w:rsidR="007126A6" w:rsidRPr="000E759B" w:rsidRDefault="007126A6" w:rsidP="007126A6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82" w:type="dxa"/>
            <w:shd w:val="clear" w:color="auto" w:fill="auto"/>
          </w:tcPr>
          <w:p w14:paraId="0D670D59" w14:textId="405E2C35" w:rsidR="007126A6" w:rsidRPr="000E759B" w:rsidRDefault="007126A6" w:rsidP="0071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100,473</w:t>
            </w:r>
          </w:p>
        </w:tc>
      </w:tr>
      <w:tr w:rsidR="007126A6" w:rsidRPr="000E759B" w14:paraId="553E7D9F" w14:textId="77777777" w:rsidTr="00C90714">
        <w:trPr>
          <w:cantSplit/>
          <w:trHeight w:val="20"/>
        </w:trPr>
        <w:tc>
          <w:tcPr>
            <w:tcW w:w="376" w:type="dxa"/>
            <w:vAlign w:val="bottom"/>
          </w:tcPr>
          <w:p w14:paraId="739C6254" w14:textId="77777777" w:rsidR="007126A6" w:rsidRPr="000E759B" w:rsidRDefault="007126A6" w:rsidP="007126A6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5653" w:type="dxa"/>
            <w:tcBorders>
              <w:left w:val="nil"/>
            </w:tcBorders>
          </w:tcPr>
          <w:p w14:paraId="517524F4" w14:textId="7301D4B8" w:rsidR="007126A6" w:rsidRPr="000E759B" w:rsidRDefault="00C956FA" w:rsidP="00FA6EC9">
            <w:pPr>
              <w:tabs>
                <w:tab w:val="clear" w:pos="454"/>
                <w:tab w:val="left" w:pos="459"/>
              </w:tabs>
              <w:spacing w:line="240" w:lineRule="auto"/>
              <w:ind w:firstLine="107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17" w:type="dxa"/>
            <w:shd w:val="clear" w:color="auto" w:fill="auto"/>
          </w:tcPr>
          <w:p w14:paraId="523BD5C6" w14:textId="586A10EB" w:rsidR="007126A6" w:rsidRPr="000E759B" w:rsidRDefault="007126A6" w:rsidP="0071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(38,073)</w:t>
            </w:r>
          </w:p>
        </w:tc>
        <w:tc>
          <w:tcPr>
            <w:tcW w:w="176" w:type="dxa"/>
            <w:shd w:val="clear" w:color="auto" w:fill="auto"/>
          </w:tcPr>
          <w:p w14:paraId="5C84F7DA" w14:textId="462B0BFB" w:rsidR="007126A6" w:rsidRPr="000E759B" w:rsidRDefault="007126A6" w:rsidP="0071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22"/>
                <w:tab w:val="left" w:pos="540"/>
              </w:tabs>
              <w:spacing w:line="240" w:lineRule="auto"/>
              <w:ind w:right="54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742547C0" w14:textId="7C776755" w:rsidR="007126A6" w:rsidRPr="000E759B" w:rsidRDefault="007126A6" w:rsidP="007126A6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62,400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7126A6" w:rsidRPr="000E759B" w14:paraId="3F18B850" w14:textId="77777777" w:rsidTr="00BF547A">
        <w:trPr>
          <w:cantSplit/>
          <w:trHeight w:val="20"/>
        </w:trPr>
        <w:tc>
          <w:tcPr>
            <w:tcW w:w="6029" w:type="dxa"/>
            <w:gridSpan w:val="2"/>
            <w:vAlign w:val="bottom"/>
          </w:tcPr>
          <w:p w14:paraId="77A73FD5" w14:textId="77777777" w:rsidR="007126A6" w:rsidRPr="000E759B" w:rsidRDefault="007126A6" w:rsidP="0071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563AA3A" w14:textId="0E4F172D" w:rsidR="007126A6" w:rsidRPr="000E759B" w:rsidRDefault="007126A6" w:rsidP="0071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76" w:type="dxa"/>
            <w:shd w:val="clear" w:color="auto" w:fill="auto"/>
          </w:tcPr>
          <w:p w14:paraId="1B864A84" w14:textId="77777777" w:rsidR="007126A6" w:rsidRPr="000E759B" w:rsidRDefault="007126A6" w:rsidP="0071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9E55C75" w14:textId="69B171F8" w:rsidR="007126A6" w:rsidRPr="000E759B" w:rsidRDefault="007126A6" w:rsidP="007126A6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38,073</w:t>
            </w:r>
          </w:p>
        </w:tc>
      </w:tr>
      <w:bookmarkEnd w:id="7"/>
    </w:tbl>
    <w:p w14:paraId="577133BD" w14:textId="77777777" w:rsidR="00E655CF" w:rsidRPr="000E759B" w:rsidRDefault="00E65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u w:val="single"/>
          <w:cs/>
        </w:rPr>
      </w:pPr>
    </w:p>
    <w:p w14:paraId="77A628D6" w14:textId="4766A56D" w:rsidR="00ED0B2B" w:rsidRPr="000E759B" w:rsidRDefault="00ED0B2B" w:rsidP="00983A60">
      <w:pPr>
        <w:pStyle w:val="CordiaNew"/>
        <w:numPr>
          <w:ilvl w:val="0"/>
          <w:numId w:val="16"/>
        </w:numPr>
        <w:tabs>
          <w:tab w:val="clear" w:pos="4153"/>
          <w:tab w:val="left" w:pos="810"/>
        </w:tabs>
        <w:ind w:left="450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0E759B">
        <w:rPr>
          <w:rFonts w:ascii="BrowalliaUPC" w:hAnsi="BrowalliaUPC" w:cs="BrowalliaUPC"/>
          <w:b/>
          <w:bCs/>
          <w:sz w:val="28"/>
          <w:szCs w:val="28"/>
          <w:cs/>
        </w:rPr>
        <w:t>รายได้ร</w:t>
      </w:r>
      <w:r w:rsidR="00172076" w:rsidRPr="000E759B">
        <w:rPr>
          <w:rFonts w:ascii="BrowalliaUPC" w:hAnsi="BrowalliaUPC" w:cs="BrowalliaUPC"/>
          <w:b/>
          <w:bCs/>
          <w:sz w:val="28"/>
          <w:szCs w:val="28"/>
          <w:cs/>
        </w:rPr>
        <w:t>อการ</w:t>
      </w:r>
      <w:r w:rsidR="00AB40A3" w:rsidRPr="000E759B">
        <w:rPr>
          <w:rFonts w:ascii="BrowalliaUPC" w:hAnsi="BrowalliaUPC" w:cs="BrowalliaUPC"/>
          <w:b/>
          <w:bCs/>
          <w:sz w:val="28"/>
          <w:szCs w:val="28"/>
          <w:cs/>
        </w:rPr>
        <w:t>รับร</w:t>
      </w:r>
      <w:r w:rsidR="00375365" w:rsidRPr="000E759B">
        <w:rPr>
          <w:rFonts w:ascii="BrowalliaUPC" w:hAnsi="BrowalliaUPC" w:cs="BrowalliaUPC"/>
          <w:b/>
          <w:bCs/>
          <w:sz w:val="28"/>
          <w:szCs w:val="28"/>
          <w:cs/>
        </w:rPr>
        <w:t>ู้</w:t>
      </w:r>
      <w:r w:rsidR="00AB40A3" w:rsidRPr="000E759B">
        <w:rPr>
          <w:rFonts w:ascii="BrowalliaUPC" w:hAnsi="BrowalliaUPC" w:cs="BrowalliaUPC"/>
          <w:b/>
          <w:bCs/>
          <w:sz w:val="28"/>
          <w:szCs w:val="28"/>
          <w:cs/>
        </w:rPr>
        <w:t>ที่มีภาระที่ต้องปฏิบัติ</w:t>
      </w:r>
    </w:p>
    <w:p w14:paraId="072B6FDD" w14:textId="3E0E331D" w:rsidR="00BC7AE0" w:rsidRPr="000E759B" w:rsidRDefault="00BC7AE0" w:rsidP="00356349">
      <w:pPr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5672"/>
        <w:gridCol w:w="1417"/>
        <w:gridCol w:w="176"/>
        <w:gridCol w:w="1382"/>
      </w:tblGrid>
      <w:tr w:rsidR="00356349" w:rsidRPr="000E759B" w14:paraId="14290FF7" w14:textId="77777777" w:rsidTr="0083586B">
        <w:trPr>
          <w:cantSplit/>
          <w:trHeight w:val="20"/>
        </w:trPr>
        <w:tc>
          <w:tcPr>
            <w:tcW w:w="425" w:type="dxa"/>
          </w:tcPr>
          <w:p w14:paraId="1BFC2845" w14:textId="77777777" w:rsidR="00356349" w:rsidRPr="000E759B" w:rsidRDefault="00356349" w:rsidP="003174F5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bookmarkStart w:id="8" w:name="_Hlk159462834"/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5672" w:type="dxa"/>
            <w:tcBorders>
              <w:left w:val="nil"/>
            </w:tcBorders>
          </w:tcPr>
          <w:p w14:paraId="33A19085" w14:textId="77777777" w:rsidR="00356349" w:rsidRPr="000E759B" w:rsidRDefault="00356349" w:rsidP="003174F5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shd w:val="clear" w:color="auto" w:fill="auto"/>
          </w:tcPr>
          <w:p w14:paraId="583213A9" w14:textId="77777777" w:rsidR="00356349" w:rsidRPr="000E759B" w:rsidRDefault="00356349" w:rsidP="003174F5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bookmarkEnd w:id="8"/>
      <w:tr w:rsidR="00356349" w:rsidRPr="000E759B" w14:paraId="68B203A6" w14:textId="77777777" w:rsidTr="0083586B">
        <w:trPr>
          <w:cantSplit/>
          <w:trHeight w:val="20"/>
        </w:trPr>
        <w:tc>
          <w:tcPr>
            <w:tcW w:w="425" w:type="dxa"/>
          </w:tcPr>
          <w:p w14:paraId="06563AD8" w14:textId="77777777" w:rsidR="00356349" w:rsidRPr="000E759B" w:rsidRDefault="00356349" w:rsidP="003174F5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5672" w:type="dxa"/>
            <w:tcBorders>
              <w:left w:val="nil"/>
            </w:tcBorders>
          </w:tcPr>
          <w:p w14:paraId="351C2837" w14:textId="77777777" w:rsidR="00356349" w:rsidRPr="000E759B" w:rsidRDefault="00356349" w:rsidP="003174F5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3FA538" w14:textId="044FB81D" w:rsidR="00356349" w:rsidRPr="000E759B" w:rsidRDefault="00356349" w:rsidP="003174F5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งบการเงินรวมและ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br/>
              <w:t>งบการเงิน</w:t>
            </w:r>
            <w:r w:rsidR="006E63D2"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เฉพาะบริษัท</w:t>
            </w:r>
          </w:p>
        </w:tc>
      </w:tr>
      <w:tr w:rsidR="00BF547A" w:rsidRPr="000E759B" w14:paraId="3B2923FD" w14:textId="77777777" w:rsidTr="0083586B">
        <w:trPr>
          <w:cantSplit/>
          <w:trHeight w:val="20"/>
        </w:trPr>
        <w:tc>
          <w:tcPr>
            <w:tcW w:w="425" w:type="dxa"/>
          </w:tcPr>
          <w:p w14:paraId="1042DAE3" w14:textId="77777777" w:rsidR="00BF547A" w:rsidRPr="000E759B" w:rsidRDefault="00BF547A" w:rsidP="00BF547A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672" w:type="dxa"/>
            <w:tcBorders>
              <w:left w:val="nil"/>
            </w:tcBorders>
          </w:tcPr>
          <w:p w14:paraId="6FD3F94C" w14:textId="77777777" w:rsidR="00BF547A" w:rsidRPr="000E759B" w:rsidRDefault="00BF547A" w:rsidP="00BF547A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FD9B6" w14:textId="6A0259A7" w:rsidR="00BF547A" w:rsidRPr="000E759B" w:rsidRDefault="00BF547A" w:rsidP="00BF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176" w:type="dxa"/>
            <w:shd w:val="clear" w:color="auto" w:fill="auto"/>
            <w:vAlign w:val="bottom"/>
          </w:tcPr>
          <w:p w14:paraId="251FF3C2" w14:textId="77777777" w:rsidR="00BF547A" w:rsidRPr="000E759B" w:rsidRDefault="00BF547A" w:rsidP="00BF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72EBE" w14:textId="7B276EEA" w:rsidR="00BF547A" w:rsidRPr="000E759B" w:rsidRDefault="00BF547A" w:rsidP="00BF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2566</w:t>
            </w:r>
          </w:p>
        </w:tc>
      </w:tr>
      <w:tr w:rsidR="00356349" w:rsidRPr="000E759B" w14:paraId="68BE0185" w14:textId="77777777" w:rsidTr="0083586B">
        <w:trPr>
          <w:cantSplit/>
          <w:trHeight w:val="377"/>
        </w:trPr>
        <w:tc>
          <w:tcPr>
            <w:tcW w:w="425" w:type="dxa"/>
          </w:tcPr>
          <w:p w14:paraId="34566924" w14:textId="77777777" w:rsidR="00356349" w:rsidRPr="000E759B" w:rsidRDefault="00356349" w:rsidP="0031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5672" w:type="dxa"/>
            <w:tcBorders>
              <w:left w:val="nil"/>
            </w:tcBorders>
          </w:tcPr>
          <w:p w14:paraId="720C67D0" w14:textId="77777777" w:rsidR="00356349" w:rsidRPr="000E759B" w:rsidRDefault="00356349" w:rsidP="0031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0F77951" w14:textId="77777777" w:rsidR="00356349" w:rsidRPr="000E759B" w:rsidRDefault="00356349" w:rsidP="0031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76" w:type="dxa"/>
            <w:shd w:val="clear" w:color="auto" w:fill="auto"/>
          </w:tcPr>
          <w:p w14:paraId="10F601DA" w14:textId="77777777" w:rsidR="00356349" w:rsidRPr="000E759B" w:rsidRDefault="00356349" w:rsidP="003174F5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382" w:type="dxa"/>
            <w:shd w:val="clear" w:color="auto" w:fill="auto"/>
          </w:tcPr>
          <w:p w14:paraId="48B1D17A" w14:textId="77777777" w:rsidR="00356349" w:rsidRPr="000E759B" w:rsidRDefault="00356349" w:rsidP="0031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356349" w:rsidRPr="000E759B" w14:paraId="269C8911" w14:textId="77777777" w:rsidTr="0083586B">
        <w:trPr>
          <w:cantSplit/>
          <w:trHeight w:val="20"/>
        </w:trPr>
        <w:tc>
          <w:tcPr>
            <w:tcW w:w="6097" w:type="dxa"/>
            <w:gridSpan w:val="2"/>
          </w:tcPr>
          <w:p w14:paraId="5C4D411A" w14:textId="28B72CBF" w:rsidR="00356349" w:rsidRPr="000E759B" w:rsidRDefault="00356349" w:rsidP="0031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รายได้รอการรับรู้ที่มีภาระที่ต้องปฏิบัติ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1AC770F8" w14:textId="25FA660E" w:rsidR="00356349" w:rsidRPr="000E759B" w:rsidRDefault="00356349" w:rsidP="0031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6" w:type="dxa"/>
            <w:shd w:val="clear" w:color="auto" w:fill="auto"/>
          </w:tcPr>
          <w:p w14:paraId="70458A7F" w14:textId="77777777" w:rsidR="00356349" w:rsidRPr="000E759B" w:rsidRDefault="00356349" w:rsidP="003174F5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82" w:type="dxa"/>
            <w:shd w:val="clear" w:color="auto" w:fill="auto"/>
          </w:tcPr>
          <w:p w14:paraId="36DF1104" w14:textId="31A5F162" w:rsidR="00356349" w:rsidRPr="000E759B" w:rsidRDefault="00356349" w:rsidP="0031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F2002A" w:rsidRPr="000E759B" w14:paraId="3331EFB0" w14:textId="77777777" w:rsidTr="0083586B">
        <w:trPr>
          <w:cantSplit/>
          <w:trHeight w:val="20"/>
        </w:trPr>
        <w:tc>
          <w:tcPr>
            <w:tcW w:w="425" w:type="dxa"/>
            <w:vAlign w:val="bottom"/>
          </w:tcPr>
          <w:p w14:paraId="5E431702" w14:textId="4E66840F" w:rsidR="00F2002A" w:rsidRPr="000E759B" w:rsidRDefault="00F2002A" w:rsidP="00F2002A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5672" w:type="dxa"/>
            <w:tcBorders>
              <w:left w:val="nil"/>
            </w:tcBorders>
            <w:vAlign w:val="bottom"/>
          </w:tcPr>
          <w:p w14:paraId="4ED68CA8" w14:textId="127BF838" w:rsidR="00F2002A" w:rsidRPr="000E759B" w:rsidRDefault="00F2002A" w:rsidP="00FA6EC9">
            <w:pPr>
              <w:tabs>
                <w:tab w:val="clear" w:pos="454"/>
                <w:tab w:val="left" w:pos="459"/>
              </w:tabs>
              <w:spacing w:line="240" w:lineRule="auto"/>
              <w:ind w:firstLine="107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ภายใน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17DED636" w14:textId="515D1187" w:rsidR="00F2002A" w:rsidRPr="000E759B" w:rsidRDefault="00F2002A" w:rsidP="00F20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3,831</w:t>
            </w:r>
          </w:p>
        </w:tc>
        <w:tc>
          <w:tcPr>
            <w:tcW w:w="176" w:type="dxa"/>
            <w:shd w:val="clear" w:color="auto" w:fill="auto"/>
          </w:tcPr>
          <w:p w14:paraId="5ACC8C8A" w14:textId="77777777" w:rsidR="00F2002A" w:rsidRPr="000E759B" w:rsidRDefault="00F2002A" w:rsidP="00F20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22"/>
                <w:tab w:val="left" w:pos="540"/>
              </w:tabs>
              <w:spacing w:line="240" w:lineRule="auto"/>
              <w:ind w:right="54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74386970" w14:textId="6C7D0BBA" w:rsidR="00F2002A" w:rsidRPr="000E759B" w:rsidRDefault="00F2002A" w:rsidP="00F2002A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5,656</w:t>
            </w:r>
          </w:p>
        </w:tc>
      </w:tr>
      <w:tr w:rsidR="00F2002A" w:rsidRPr="000E759B" w14:paraId="1B1AB517" w14:textId="77777777" w:rsidTr="0083586B">
        <w:trPr>
          <w:cantSplit/>
          <w:trHeight w:val="20"/>
        </w:trPr>
        <w:tc>
          <w:tcPr>
            <w:tcW w:w="425" w:type="dxa"/>
            <w:vAlign w:val="bottom"/>
          </w:tcPr>
          <w:p w14:paraId="449C339D" w14:textId="77777777" w:rsidR="00F2002A" w:rsidRPr="000E759B" w:rsidRDefault="00F2002A" w:rsidP="00F2002A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5672" w:type="dxa"/>
            <w:tcBorders>
              <w:left w:val="nil"/>
            </w:tcBorders>
            <w:vAlign w:val="bottom"/>
          </w:tcPr>
          <w:p w14:paraId="3774F42A" w14:textId="70F954B1" w:rsidR="00F2002A" w:rsidRPr="000E759B" w:rsidRDefault="00F2002A" w:rsidP="00FA6EC9">
            <w:pPr>
              <w:tabs>
                <w:tab w:val="clear" w:pos="454"/>
                <w:tab w:val="left" w:pos="459"/>
              </w:tabs>
              <w:spacing w:line="240" w:lineRule="auto"/>
              <w:ind w:firstLine="107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2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ปี ขึ้นไป</w:t>
            </w:r>
          </w:p>
        </w:tc>
        <w:tc>
          <w:tcPr>
            <w:tcW w:w="1417" w:type="dxa"/>
            <w:shd w:val="clear" w:color="auto" w:fill="auto"/>
          </w:tcPr>
          <w:p w14:paraId="1CC7B8D7" w14:textId="7A76410E" w:rsidR="00F2002A" w:rsidRPr="000E759B" w:rsidRDefault="00F2002A" w:rsidP="00F20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7,876</w:t>
            </w:r>
          </w:p>
        </w:tc>
        <w:tc>
          <w:tcPr>
            <w:tcW w:w="176" w:type="dxa"/>
            <w:shd w:val="clear" w:color="auto" w:fill="auto"/>
          </w:tcPr>
          <w:p w14:paraId="350AD1D2" w14:textId="77777777" w:rsidR="00F2002A" w:rsidRPr="000E759B" w:rsidRDefault="00F2002A" w:rsidP="00F20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22"/>
                <w:tab w:val="left" w:pos="540"/>
              </w:tabs>
              <w:spacing w:line="240" w:lineRule="auto"/>
              <w:ind w:right="54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7B20243A" w14:textId="1437D9E8" w:rsidR="00F2002A" w:rsidRPr="000E759B" w:rsidRDefault="00F2002A" w:rsidP="00F2002A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7,308</w:t>
            </w:r>
          </w:p>
        </w:tc>
      </w:tr>
      <w:tr w:rsidR="00F2002A" w:rsidRPr="000E759B" w14:paraId="5277BE35" w14:textId="3DAF4C28" w:rsidTr="0083586B">
        <w:trPr>
          <w:cantSplit/>
          <w:trHeight w:val="20"/>
        </w:trPr>
        <w:tc>
          <w:tcPr>
            <w:tcW w:w="6097" w:type="dxa"/>
            <w:gridSpan w:val="2"/>
            <w:vAlign w:val="bottom"/>
          </w:tcPr>
          <w:p w14:paraId="1DC51279" w14:textId="3DF901FA" w:rsidR="00F2002A" w:rsidRPr="000E759B" w:rsidRDefault="00F2002A" w:rsidP="00F20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C627623" w14:textId="53E46563" w:rsidR="00F2002A" w:rsidRPr="000E759B" w:rsidRDefault="00F2002A" w:rsidP="00F20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11,707</w:t>
            </w:r>
          </w:p>
        </w:tc>
        <w:tc>
          <w:tcPr>
            <w:tcW w:w="176" w:type="dxa"/>
            <w:shd w:val="clear" w:color="auto" w:fill="auto"/>
          </w:tcPr>
          <w:p w14:paraId="585AEFCF" w14:textId="4EEA9B0A" w:rsidR="00F2002A" w:rsidRPr="000E759B" w:rsidRDefault="00F2002A" w:rsidP="00F20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3AEC2E6" w14:textId="6A98969F" w:rsidR="00F2002A" w:rsidRPr="000E759B" w:rsidRDefault="00F2002A" w:rsidP="00F2002A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12,964</w:t>
            </w:r>
          </w:p>
        </w:tc>
      </w:tr>
    </w:tbl>
    <w:p w14:paraId="77FE78B3" w14:textId="77777777" w:rsidR="00356349" w:rsidRPr="000E759B" w:rsidRDefault="00356349" w:rsidP="004457C0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3E19CA72" w14:textId="019AF1BA" w:rsidR="00D35F4E" w:rsidRPr="000E759B" w:rsidRDefault="00423053" w:rsidP="00E655CF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ภาระที่ต้องปฏิบัติตามสัญญาดังกล่าว</w:t>
      </w:r>
      <w:r w:rsidR="00766D4F" w:rsidRPr="000E759B">
        <w:rPr>
          <w:rFonts w:ascii="BrowalliaUPC" w:hAnsi="BrowalliaUPC" w:cs="BrowalliaUPC"/>
          <w:sz w:val="28"/>
          <w:szCs w:val="28"/>
          <w:cs/>
        </w:rPr>
        <w:t>เกี่ยวข้องกับการให้บริการบำรุงรักษาเครื่องมือแพทย</w:t>
      </w:r>
      <w:r w:rsidR="003D3544" w:rsidRPr="000E759B">
        <w:rPr>
          <w:rFonts w:ascii="BrowalliaUPC" w:hAnsi="BrowalliaUPC" w:cs="BrowalliaUPC"/>
          <w:sz w:val="28"/>
          <w:szCs w:val="28"/>
          <w:cs/>
        </w:rPr>
        <w:t>์</w:t>
      </w:r>
      <w:r w:rsidR="00766D4F" w:rsidRPr="000E759B">
        <w:rPr>
          <w:rFonts w:ascii="BrowalliaUPC" w:hAnsi="BrowalliaUPC" w:cs="BrowalliaUPC"/>
          <w:sz w:val="28"/>
          <w:szCs w:val="28"/>
          <w:cs/>
        </w:rPr>
        <w:t xml:space="preserve">ที่จะเสร็จสิ้นภายใน </w:t>
      </w:r>
      <w:r w:rsidR="005C744E" w:rsidRPr="000E759B">
        <w:rPr>
          <w:rFonts w:ascii="BrowalliaUPC" w:hAnsi="BrowalliaUPC" w:cs="BrowalliaUPC"/>
          <w:sz w:val="28"/>
          <w:szCs w:val="28"/>
        </w:rPr>
        <w:t>6</w:t>
      </w:r>
      <w:r w:rsidR="00766D4F" w:rsidRPr="000E759B">
        <w:rPr>
          <w:rFonts w:ascii="BrowalliaUPC" w:hAnsi="BrowalliaUPC" w:cs="BrowalliaUPC"/>
          <w:sz w:val="28"/>
          <w:szCs w:val="28"/>
        </w:rPr>
        <w:t xml:space="preserve"> </w:t>
      </w:r>
      <w:r w:rsidR="00766D4F" w:rsidRPr="000E759B">
        <w:rPr>
          <w:rFonts w:ascii="BrowalliaUPC" w:hAnsi="BrowalliaUPC" w:cs="BrowalliaUPC"/>
          <w:sz w:val="28"/>
          <w:szCs w:val="28"/>
          <w:cs/>
        </w:rPr>
        <w:t>ปี</w:t>
      </w:r>
    </w:p>
    <w:p w14:paraId="6A4A8B57" w14:textId="77777777" w:rsidR="00D35F4E" w:rsidRPr="000E759B" w:rsidRDefault="00D35F4E" w:rsidP="00766D4F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52C2CDE0" w14:textId="32F64BE1" w:rsidR="00653525" w:rsidRPr="000E759B" w:rsidRDefault="00653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</w:rPr>
        <w:br w:type="page"/>
      </w:r>
    </w:p>
    <w:p w14:paraId="0AC58FAC" w14:textId="01E03E66" w:rsidR="00C2679F" w:rsidRPr="000E759B" w:rsidRDefault="004457C0" w:rsidP="00D30CE5">
      <w:pPr>
        <w:tabs>
          <w:tab w:val="clear" w:pos="454"/>
          <w:tab w:val="clear" w:pos="907"/>
          <w:tab w:val="left" w:pos="426"/>
          <w:tab w:val="left" w:pos="993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 xml:space="preserve">การเปลี่ยนแปลงของรายได้รอการรับรู้ที่มีภาระที่ต้องปฏิบัติ สำหรับปีสิ้นสุดวันที่ </w:t>
      </w:r>
      <w:r w:rsidRPr="000E759B">
        <w:rPr>
          <w:rFonts w:ascii="BrowalliaUPC" w:hAnsi="BrowalliaUPC" w:cs="BrowalliaUPC"/>
          <w:sz w:val="28"/>
          <w:szCs w:val="28"/>
        </w:rPr>
        <w:t xml:space="preserve">31 </w:t>
      </w:r>
      <w:r w:rsidRPr="000E759B">
        <w:rPr>
          <w:rFonts w:ascii="BrowalliaUPC" w:hAnsi="BrowalliaUPC" w:cs="BrowalliaUPC"/>
          <w:sz w:val="28"/>
          <w:szCs w:val="28"/>
          <w:cs/>
        </w:rPr>
        <w:t>ธันวาคม</w:t>
      </w:r>
      <w:r w:rsidRPr="000E759B">
        <w:rPr>
          <w:rFonts w:ascii="BrowalliaUPC" w:hAnsi="BrowalliaUPC" w:cs="BrowalliaUPC"/>
          <w:sz w:val="28"/>
          <w:szCs w:val="28"/>
        </w:rPr>
        <w:t xml:space="preserve"> 256</w:t>
      </w:r>
      <w:r w:rsidR="0083586B" w:rsidRPr="000E759B">
        <w:rPr>
          <w:rFonts w:ascii="BrowalliaUPC" w:hAnsi="BrowalliaUPC" w:cs="BrowalliaUPC"/>
          <w:sz w:val="28"/>
          <w:szCs w:val="28"/>
        </w:rPr>
        <w:t>7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</w:t>
      </w:r>
      <w:r w:rsidR="00E96AF6" w:rsidRPr="000E759B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="00E96AF6" w:rsidRPr="000E759B">
        <w:rPr>
          <w:rFonts w:ascii="BrowalliaUPC" w:hAnsi="BrowalliaUPC" w:cs="BrowalliaUPC"/>
          <w:sz w:val="28"/>
          <w:szCs w:val="28"/>
        </w:rPr>
        <w:t>256</w:t>
      </w:r>
      <w:r w:rsidR="0083586B" w:rsidRPr="000E759B">
        <w:rPr>
          <w:rFonts w:ascii="BrowalliaUPC" w:hAnsi="BrowalliaUPC" w:cs="BrowalliaUPC"/>
          <w:sz w:val="28"/>
          <w:szCs w:val="28"/>
        </w:rPr>
        <w:t>6</w:t>
      </w:r>
      <w:r w:rsidR="00E96AF6"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0210820C" w14:textId="77777777" w:rsidR="00B725EB" w:rsidRPr="000E759B" w:rsidRDefault="00B725EB" w:rsidP="00D30CE5">
      <w:pPr>
        <w:tabs>
          <w:tab w:val="clear" w:pos="454"/>
          <w:tab w:val="clear" w:pos="907"/>
          <w:tab w:val="left" w:pos="426"/>
          <w:tab w:val="left" w:pos="993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14" w:type="dxa"/>
        <w:tblInd w:w="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"/>
        <w:gridCol w:w="5373"/>
        <w:gridCol w:w="1417"/>
        <w:gridCol w:w="176"/>
        <w:gridCol w:w="1382"/>
      </w:tblGrid>
      <w:tr w:rsidR="00B725EB" w:rsidRPr="000E759B" w14:paraId="4F151905" w14:textId="77777777" w:rsidTr="007A4799">
        <w:trPr>
          <w:cantSplit/>
          <w:trHeight w:val="20"/>
        </w:trPr>
        <w:tc>
          <w:tcPr>
            <w:tcW w:w="666" w:type="dxa"/>
          </w:tcPr>
          <w:p w14:paraId="780DA3A1" w14:textId="77777777" w:rsidR="00B725EB" w:rsidRPr="000E759B" w:rsidRDefault="00B725EB" w:rsidP="003174F5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 xml:space="preserve">        </w:t>
            </w:r>
          </w:p>
        </w:tc>
        <w:tc>
          <w:tcPr>
            <w:tcW w:w="5373" w:type="dxa"/>
            <w:tcBorders>
              <w:left w:val="nil"/>
            </w:tcBorders>
          </w:tcPr>
          <w:p w14:paraId="3E4B439C" w14:textId="77777777" w:rsidR="00B725EB" w:rsidRPr="000E759B" w:rsidRDefault="00B725EB" w:rsidP="00B725EB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shd w:val="clear" w:color="auto" w:fill="auto"/>
          </w:tcPr>
          <w:p w14:paraId="686D95B4" w14:textId="77777777" w:rsidR="00B725EB" w:rsidRPr="000E759B" w:rsidRDefault="00B725EB" w:rsidP="00B725E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: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พันบาท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</w:tr>
      <w:tr w:rsidR="00B725EB" w:rsidRPr="000E759B" w14:paraId="08D3F6D6" w14:textId="77777777" w:rsidTr="007A4799">
        <w:trPr>
          <w:cantSplit/>
          <w:trHeight w:val="20"/>
        </w:trPr>
        <w:tc>
          <w:tcPr>
            <w:tcW w:w="666" w:type="dxa"/>
          </w:tcPr>
          <w:p w14:paraId="69A181EA" w14:textId="77777777" w:rsidR="00B725EB" w:rsidRPr="000E759B" w:rsidRDefault="00B725EB" w:rsidP="003174F5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5373" w:type="dxa"/>
            <w:tcBorders>
              <w:left w:val="nil"/>
            </w:tcBorders>
          </w:tcPr>
          <w:p w14:paraId="7401EFEE" w14:textId="77777777" w:rsidR="00B725EB" w:rsidRPr="000E759B" w:rsidRDefault="00B725EB" w:rsidP="003174F5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5E7C51" w14:textId="7F9DFFED" w:rsidR="00B725EB" w:rsidRPr="000E759B" w:rsidRDefault="00B725EB" w:rsidP="003174F5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งบการเงินรวมและ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br/>
              <w:t>งบการเงิน</w:t>
            </w:r>
            <w:r w:rsidR="006E63D2"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เฉพาะบริษัท</w:t>
            </w:r>
          </w:p>
        </w:tc>
      </w:tr>
      <w:tr w:rsidR="0083586B" w:rsidRPr="000E759B" w14:paraId="0A7289E5" w14:textId="77777777" w:rsidTr="007A4799">
        <w:trPr>
          <w:cantSplit/>
          <w:trHeight w:val="20"/>
        </w:trPr>
        <w:tc>
          <w:tcPr>
            <w:tcW w:w="666" w:type="dxa"/>
          </w:tcPr>
          <w:p w14:paraId="46B12730" w14:textId="77777777" w:rsidR="0083586B" w:rsidRPr="000E759B" w:rsidRDefault="0083586B" w:rsidP="0083586B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373" w:type="dxa"/>
            <w:tcBorders>
              <w:left w:val="nil"/>
            </w:tcBorders>
          </w:tcPr>
          <w:p w14:paraId="1539462A" w14:textId="77777777" w:rsidR="0083586B" w:rsidRPr="000E759B" w:rsidRDefault="0083586B" w:rsidP="0083586B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5780C" w14:textId="1610E79A" w:rsidR="0083586B" w:rsidRPr="000E759B" w:rsidRDefault="0083586B" w:rsidP="00835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176" w:type="dxa"/>
            <w:shd w:val="clear" w:color="auto" w:fill="auto"/>
            <w:vAlign w:val="bottom"/>
          </w:tcPr>
          <w:p w14:paraId="711B4670" w14:textId="77777777" w:rsidR="0083586B" w:rsidRPr="000E759B" w:rsidRDefault="0083586B" w:rsidP="00835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A2DF9" w14:textId="719E3B0E" w:rsidR="0083586B" w:rsidRPr="000E759B" w:rsidRDefault="0083586B" w:rsidP="00835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2566</w:t>
            </w:r>
          </w:p>
        </w:tc>
      </w:tr>
      <w:tr w:rsidR="00B725EB" w:rsidRPr="000E759B" w14:paraId="51508821" w14:textId="77777777" w:rsidTr="007A4799">
        <w:trPr>
          <w:cantSplit/>
          <w:trHeight w:val="377"/>
        </w:trPr>
        <w:tc>
          <w:tcPr>
            <w:tcW w:w="666" w:type="dxa"/>
          </w:tcPr>
          <w:p w14:paraId="6720C0E6" w14:textId="77777777" w:rsidR="00B725EB" w:rsidRPr="000E759B" w:rsidRDefault="00B725EB" w:rsidP="0031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5373" w:type="dxa"/>
            <w:tcBorders>
              <w:left w:val="nil"/>
            </w:tcBorders>
          </w:tcPr>
          <w:p w14:paraId="6E9525EC" w14:textId="77777777" w:rsidR="00B725EB" w:rsidRPr="000E759B" w:rsidRDefault="00B725EB" w:rsidP="0031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ADCBDED" w14:textId="77777777" w:rsidR="00B725EB" w:rsidRPr="000E759B" w:rsidRDefault="00B725EB" w:rsidP="0031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76" w:type="dxa"/>
            <w:shd w:val="clear" w:color="auto" w:fill="auto"/>
          </w:tcPr>
          <w:p w14:paraId="316F1C38" w14:textId="77777777" w:rsidR="00B725EB" w:rsidRPr="000E759B" w:rsidRDefault="00B725EB" w:rsidP="003174F5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382" w:type="dxa"/>
            <w:shd w:val="clear" w:color="auto" w:fill="auto"/>
          </w:tcPr>
          <w:p w14:paraId="0E9A5236" w14:textId="77777777" w:rsidR="00B725EB" w:rsidRPr="000E759B" w:rsidRDefault="00B725EB" w:rsidP="0031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B725EB" w:rsidRPr="000E759B" w14:paraId="53A86569" w14:textId="77777777" w:rsidTr="007A4799">
        <w:trPr>
          <w:cantSplit/>
          <w:trHeight w:val="20"/>
        </w:trPr>
        <w:tc>
          <w:tcPr>
            <w:tcW w:w="6039" w:type="dxa"/>
            <w:gridSpan w:val="2"/>
          </w:tcPr>
          <w:p w14:paraId="198341C4" w14:textId="77777777" w:rsidR="00B725EB" w:rsidRPr="000E759B" w:rsidRDefault="00B725EB" w:rsidP="0031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มกราคม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5B7EC5A2" w14:textId="083AE350" w:rsidR="00B725EB" w:rsidRPr="000E759B" w:rsidRDefault="00F22012" w:rsidP="00F22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12,964</w:t>
            </w:r>
          </w:p>
        </w:tc>
        <w:tc>
          <w:tcPr>
            <w:tcW w:w="176" w:type="dxa"/>
            <w:shd w:val="clear" w:color="auto" w:fill="auto"/>
          </w:tcPr>
          <w:p w14:paraId="2970B1FE" w14:textId="77777777" w:rsidR="00B725EB" w:rsidRPr="000E759B" w:rsidRDefault="00B725EB" w:rsidP="003174F5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82" w:type="dxa"/>
            <w:shd w:val="clear" w:color="auto" w:fill="auto"/>
          </w:tcPr>
          <w:p w14:paraId="63692474" w14:textId="249DC6B2" w:rsidR="00B725EB" w:rsidRPr="000E759B" w:rsidRDefault="0083586B" w:rsidP="0031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18,894</w:t>
            </w:r>
          </w:p>
        </w:tc>
      </w:tr>
      <w:tr w:rsidR="00B725EB" w:rsidRPr="000E759B" w14:paraId="2E20C423" w14:textId="77777777" w:rsidTr="007A4799">
        <w:trPr>
          <w:cantSplit/>
          <w:trHeight w:val="20"/>
        </w:trPr>
        <w:tc>
          <w:tcPr>
            <w:tcW w:w="666" w:type="dxa"/>
            <w:vAlign w:val="bottom"/>
          </w:tcPr>
          <w:p w14:paraId="7E473CDD" w14:textId="79C53683" w:rsidR="00B725EB" w:rsidRPr="000E759B" w:rsidRDefault="00B725EB" w:rsidP="003174F5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</w:p>
        </w:tc>
        <w:tc>
          <w:tcPr>
            <w:tcW w:w="5373" w:type="dxa"/>
            <w:tcBorders>
              <w:left w:val="nil"/>
            </w:tcBorders>
            <w:vAlign w:val="bottom"/>
          </w:tcPr>
          <w:p w14:paraId="0DF6F4AE" w14:textId="3F55B7B2" w:rsidR="00B725EB" w:rsidRPr="000E759B" w:rsidRDefault="00B725EB" w:rsidP="003174F5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417" w:type="dxa"/>
            <w:shd w:val="clear" w:color="auto" w:fill="auto"/>
          </w:tcPr>
          <w:p w14:paraId="56157D91" w14:textId="6FA63CC4" w:rsidR="00B725EB" w:rsidRPr="000E759B" w:rsidRDefault="00F22012" w:rsidP="0031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6,923</w:t>
            </w:r>
          </w:p>
        </w:tc>
        <w:tc>
          <w:tcPr>
            <w:tcW w:w="176" w:type="dxa"/>
            <w:shd w:val="clear" w:color="auto" w:fill="auto"/>
          </w:tcPr>
          <w:p w14:paraId="117F1306" w14:textId="77777777" w:rsidR="00B725EB" w:rsidRPr="000E759B" w:rsidRDefault="00B725EB" w:rsidP="0031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22"/>
                <w:tab w:val="left" w:pos="540"/>
              </w:tabs>
              <w:spacing w:line="240" w:lineRule="auto"/>
              <w:ind w:right="54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53097D82" w14:textId="583EAB5E" w:rsidR="00B725EB" w:rsidRPr="000E759B" w:rsidRDefault="0083586B" w:rsidP="003174F5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6,272</w:t>
            </w:r>
          </w:p>
        </w:tc>
      </w:tr>
      <w:tr w:rsidR="00B725EB" w:rsidRPr="000E759B" w14:paraId="6AD616FD" w14:textId="77777777" w:rsidTr="007A4799">
        <w:trPr>
          <w:cantSplit/>
          <w:trHeight w:val="20"/>
        </w:trPr>
        <w:tc>
          <w:tcPr>
            <w:tcW w:w="666" w:type="dxa"/>
            <w:vAlign w:val="bottom"/>
          </w:tcPr>
          <w:p w14:paraId="24C3BC6B" w14:textId="71F2A03C" w:rsidR="00B725EB" w:rsidRPr="000E759B" w:rsidRDefault="00B725EB" w:rsidP="003174F5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5373" w:type="dxa"/>
            <w:tcBorders>
              <w:left w:val="nil"/>
            </w:tcBorders>
            <w:vAlign w:val="bottom"/>
          </w:tcPr>
          <w:p w14:paraId="04200847" w14:textId="7C4601BC" w:rsidR="00B725EB" w:rsidRPr="000E759B" w:rsidRDefault="00B725EB" w:rsidP="003174F5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รับรู้เป็นรายได้ระหว่างปี</w:t>
            </w:r>
          </w:p>
        </w:tc>
        <w:tc>
          <w:tcPr>
            <w:tcW w:w="1417" w:type="dxa"/>
            <w:shd w:val="clear" w:color="auto" w:fill="auto"/>
          </w:tcPr>
          <w:p w14:paraId="5BEA3022" w14:textId="0D35660D" w:rsidR="00B725EB" w:rsidRPr="000E759B" w:rsidRDefault="00F22012" w:rsidP="0031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(8,180)</w:t>
            </w:r>
          </w:p>
        </w:tc>
        <w:tc>
          <w:tcPr>
            <w:tcW w:w="176" w:type="dxa"/>
            <w:shd w:val="clear" w:color="auto" w:fill="auto"/>
          </w:tcPr>
          <w:p w14:paraId="424565DD" w14:textId="77777777" w:rsidR="00B725EB" w:rsidRPr="000E759B" w:rsidRDefault="00B725EB" w:rsidP="0031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22"/>
                <w:tab w:val="left" w:pos="540"/>
              </w:tabs>
              <w:spacing w:line="240" w:lineRule="auto"/>
              <w:ind w:right="54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7B619D22" w14:textId="4D3EEE9C" w:rsidR="00B725EB" w:rsidRPr="000E759B" w:rsidRDefault="0083586B" w:rsidP="003174F5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12,202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B725EB" w:rsidRPr="000E759B" w14:paraId="0629922B" w14:textId="77777777" w:rsidTr="007A4799">
        <w:trPr>
          <w:cantSplit/>
          <w:trHeight w:val="20"/>
        </w:trPr>
        <w:tc>
          <w:tcPr>
            <w:tcW w:w="6039" w:type="dxa"/>
            <w:gridSpan w:val="2"/>
            <w:vAlign w:val="bottom"/>
          </w:tcPr>
          <w:p w14:paraId="3A11395F" w14:textId="77777777" w:rsidR="00B725EB" w:rsidRPr="000E759B" w:rsidRDefault="00B725EB" w:rsidP="0031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1D2D65E" w14:textId="59A42CCC" w:rsidR="00B725EB" w:rsidRPr="000E759B" w:rsidRDefault="00F22012" w:rsidP="0031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11,707</w:t>
            </w:r>
          </w:p>
        </w:tc>
        <w:tc>
          <w:tcPr>
            <w:tcW w:w="176" w:type="dxa"/>
            <w:shd w:val="clear" w:color="auto" w:fill="auto"/>
          </w:tcPr>
          <w:p w14:paraId="50769A5B" w14:textId="77777777" w:rsidR="00B725EB" w:rsidRPr="000E759B" w:rsidRDefault="00B725EB" w:rsidP="0031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10C7676" w14:textId="5E7CA0C3" w:rsidR="00B725EB" w:rsidRPr="000E759B" w:rsidRDefault="0083586B" w:rsidP="003174F5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12,964</w:t>
            </w:r>
          </w:p>
        </w:tc>
      </w:tr>
    </w:tbl>
    <w:p w14:paraId="60762F7B" w14:textId="77777777" w:rsidR="00B725EB" w:rsidRPr="000E759B" w:rsidRDefault="00B725EB" w:rsidP="009F7E60">
      <w:pPr>
        <w:pStyle w:val="CordiaNew"/>
        <w:tabs>
          <w:tab w:val="clear" w:pos="4153"/>
          <w:tab w:val="left" w:pos="810"/>
        </w:tabs>
        <w:jc w:val="thaiDistribute"/>
        <w:rPr>
          <w:rFonts w:ascii="BrowalliaUPC" w:hAnsi="BrowalliaUPC" w:cs="BrowalliaUPC"/>
          <w:b/>
          <w:bCs/>
        </w:rPr>
      </w:pPr>
    </w:p>
    <w:p w14:paraId="49D49FDD" w14:textId="498710E7" w:rsidR="00D8341E" w:rsidRPr="000E759B" w:rsidRDefault="00D819A3" w:rsidP="00421E2E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0E759B">
        <w:rPr>
          <w:rFonts w:ascii="BrowalliaUPC" w:hAnsi="BrowalliaUPC" w:cs="BrowalliaUPC"/>
          <w:b/>
          <w:bCs/>
          <w:sz w:val="28"/>
          <w:szCs w:val="28"/>
          <w:cs/>
        </w:rPr>
        <w:t>หนี้สิ</w:t>
      </w:r>
      <w:r w:rsidR="00D8341E" w:rsidRPr="000E759B">
        <w:rPr>
          <w:rFonts w:ascii="BrowalliaUPC" w:hAnsi="BrowalliaUPC" w:cs="BrowalliaUPC"/>
          <w:b/>
          <w:bCs/>
          <w:sz w:val="28"/>
          <w:szCs w:val="28"/>
          <w:cs/>
        </w:rPr>
        <w:t>นหมุนเวียนอื่น</w:t>
      </w:r>
    </w:p>
    <w:p w14:paraId="4F0A2392" w14:textId="0E717A94" w:rsidR="00566E70" w:rsidRPr="000E759B" w:rsidRDefault="00566E70" w:rsidP="00566E7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tbl>
      <w:tblPr>
        <w:tblW w:w="8934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2"/>
        <w:gridCol w:w="1134"/>
        <w:gridCol w:w="141"/>
        <w:gridCol w:w="1134"/>
        <w:gridCol w:w="142"/>
        <w:gridCol w:w="1134"/>
        <w:gridCol w:w="142"/>
        <w:gridCol w:w="1195"/>
      </w:tblGrid>
      <w:tr w:rsidR="009627CF" w:rsidRPr="000E759B" w14:paraId="668786C1" w14:textId="77777777" w:rsidTr="00D03E90">
        <w:trPr>
          <w:cantSplit/>
          <w:trHeight w:val="20"/>
        </w:trPr>
        <w:tc>
          <w:tcPr>
            <w:tcW w:w="3912" w:type="dxa"/>
          </w:tcPr>
          <w:p w14:paraId="2FAB5211" w14:textId="77777777" w:rsidR="009627CF" w:rsidRPr="000E759B" w:rsidRDefault="009627CF" w:rsidP="00CE5B5B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2409" w:type="dxa"/>
            <w:gridSpan w:val="3"/>
          </w:tcPr>
          <w:p w14:paraId="5A781C75" w14:textId="77777777" w:rsidR="009627CF" w:rsidRPr="000E759B" w:rsidRDefault="009627CF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4CE89CE1" w14:textId="77777777" w:rsidR="009627CF" w:rsidRPr="000E759B" w:rsidRDefault="009627CF" w:rsidP="00CE5B5B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71" w:type="dxa"/>
            <w:gridSpan w:val="3"/>
            <w:shd w:val="clear" w:color="auto" w:fill="auto"/>
          </w:tcPr>
          <w:p w14:paraId="12D73E8E" w14:textId="77777777" w:rsidR="009627CF" w:rsidRPr="000E759B" w:rsidRDefault="009627CF" w:rsidP="00CE5B5B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9627CF" w:rsidRPr="000E759B" w14:paraId="0118779A" w14:textId="77777777" w:rsidTr="00D03E90">
        <w:trPr>
          <w:cantSplit/>
          <w:trHeight w:val="20"/>
        </w:trPr>
        <w:tc>
          <w:tcPr>
            <w:tcW w:w="3912" w:type="dxa"/>
          </w:tcPr>
          <w:p w14:paraId="78498AA7" w14:textId="77777777" w:rsidR="009627CF" w:rsidRPr="000E759B" w:rsidRDefault="009627CF" w:rsidP="00CE5B5B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38592221" w14:textId="77777777" w:rsidR="009627CF" w:rsidRPr="000E759B" w:rsidRDefault="009627CF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4E7F1066" w14:textId="77777777" w:rsidR="009627CF" w:rsidRPr="000E759B" w:rsidRDefault="009627CF" w:rsidP="00CE5B5B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7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A4ECAC" w14:textId="4AB73A34" w:rsidR="009627CF" w:rsidRPr="000E759B" w:rsidRDefault="009627CF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เฉพาะบริษัท</w:t>
            </w:r>
          </w:p>
        </w:tc>
      </w:tr>
      <w:tr w:rsidR="0083586B" w:rsidRPr="000E759B" w14:paraId="33B4C77D" w14:textId="77777777" w:rsidTr="00D03E90">
        <w:trPr>
          <w:cantSplit/>
          <w:trHeight w:val="20"/>
        </w:trPr>
        <w:tc>
          <w:tcPr>
            <w:tcW w:w="3912" w:type="dxa"/>
          </w:tcPr>
          <w:p w14:paraId="22B0FED4" w14:textId="77777777" w:rsidR="0083586B" w:rsidRPr="000E759B" w:rsidRDefault="0083586B" w:rsidP="0083586B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CC11D" w14:textId="22022213" w:rsidR="0083586B" w:rsidRPr="000E759B" w:rsidRDefault="0083586B" w:rsidP="00835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7EF9606B" w14:textId="77777777" w:rsidR="0083586B" w:rsidRPr="000E759B" w:rsidRDefault="0083586B" w:rsidP="00835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1" w:right="-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4DA3D" w14:textId="6460FC9F" w:rsidR="0083586B" w:rsidRPr="000E759B" w:rsidRDefault="0083586B" w:rsidP="00835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" w:right="-9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2" w:type="dxa"/>
            <w:vAlign w:val="bottom"/>
          </w:tcPr>
          <w:p w14:paraId="2F652942" w14:textId="77777777" w:rsidR="0083586B" w:rsidRPr="000E759B" w:rsidRDefault="0083586B" w:rsidP="0083586B">
            <w:pPr>
              <w:spacing w:line="240" w:lineRule="auto"/>
              <w:ind w:left="41" w:right="-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C8D4F" w14:textId="17BBC229" w:rsidR="0083586B" w:rsidRPr="000E759B" w:rsidRDefault="0083586B" w:rsidP="00835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" w:right="-9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BF602B7" w14:textId="77777777" w:rsidR="0083586B" w:rsidRPr="000E759B" w:rsidRDefault="0083586B" w:rsidP="00835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1" w:right="-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2F95A" w14:textId="3C6C4F64" w:rsidR="0083586B" w:rsidRPr="000E759B" w:rsidRDefault="0083586B" w:rsidP="00835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" w:right="-9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2566</w:t>
            </w:r>
          </w:p>
        </w:tc>
      </w:tr>
      <w:tr w:rsidR="009627CF" w:rsidRPr="000E759B" w14:paraId="1C84ECE7" w14:textId="77777777" w:rsidTr="00727837">
        <w:trPr>
          <w:cantSplit/>
          <w:trHeight w:val="332"/>
        </w:trPr>
        <w:tc>
          <w:tcPr>
            <w:tcW w:w="3912" w:type="dxa"/>
          </w:tcPr>
          <w:p w14:paraId="3955DF6D" w14:textId="77777777" w:rsidR="009627CF" w:rsidRPr="000E759B" w:rsidRDefault="009627C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2E692A59" w14:textId="77777777" w:rsidR="009627CF" w:rsidRPr="000E759B" w:rsidRDefault="009627C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1" w:type="dxa"/>
            <w:vAlign w:val="bottom"/>
          </w:tcPr>
          <w:p w14:paraId="138A5254" w14:textId="77777777" w:rsidR="009627CF" w:rsidRPr="000E759B" w:rsidRDefault="009627CF" w:rsidP="00CE5B5B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</w:tcPr>
          <w:p w14:paraId="3C852A9F" w14:textId="77777777" w:rsidR="009627CF" w:rsidRPr="000E759B" w:rsidRDefault="009627C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2" w:type="dxa"/>
            <w:vAlign w:val="bottom"/>
          </w:tcPr>
          <w:p w14:paraId="5BC0E1E3" w14:textId="77777777" w:rsidR="009627CF" w:rsidRPr="000E759B" w:rsidRDefault="009627CF" w:rsidP="00CE5B5B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1A6B049" w14:textId="77777777" w:rsidR="009627CF" w:rsidRPr="000E759B" w:rsidRDefault="009627C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42C5ACCC" w14:textId="77777777" w:rsidR="009627CF" w:rsidRPr="000E759B" w:rsidRDefault="009627CF" w:rsidP="00CE5B5B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95" w:type="dxa"/>
            <w:shd w:val="clear" w:color="auto" w:fill="auto"/>
          </w:tcPr>
          <w:p w14:paraId="3482E481" w14:textId="77777777" w:rsidR="009627CF" w:rsidRPr="000E759B" w:rsidRDefault="009627C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1C5381" w:rsidRPr="000E759B" w14:paraId="0DE0282B" w14:textId="77777777" w:rsidTr="00D03E90">
        <w:trPr>
          <w:cantSplit/>
          <w:trHeight w:val="20"/>
        </w:trPr>
        <w:tc>
          <w:tcPr>
            <w:tcW w:w="3912" w:type="dxa"/>
            <w:vAlign w:val="center"/>
          </w:tcPr>
          <w:p w14:paraId="32810AB3" w14:textId="0026FF05" w:rsidR="001C5381" w:rsidRPr="000E759B" w:rsidRDefault="001C5381" w:rsidP="001C5381">
            <w:pPr>
              <w:tabs>
                <w:tab w:val="clear" w:pos="227"/>
                <w:tab w:val="clear" w:pos="454"/>
                <w:tab w:val="left" w:pos="141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0E759B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</w:tcPr>
          <w:p w14:paraId="1B843206" w14:textId="3407E815" w:rsidR="001C5381" w:rsidRPr="000E759B" w:rsidRDefault="001C5381" w:rsidP="001C5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17,995</w:t>
            </w:r>
          </w:p>
        </w:tc>
        <w:tc>
          <w:tcPr>
            <w:tcW w:w="141" w:type="dxa"/>
          </w:tcPr>
          <w:p w14:paraId="397FBE1D" w14:textId="77777777" w:rsidR="001C5381" w:rsidRPr="000E759B" w:rsidRDefault="001C5381" w:rsidP="001C5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4AD1F45" w14:textId="148B4334" w:rsidR="001C5381" w:rsidRPr="000E759B" w:rsidRDefault="001C5381" w:rsidP="001C5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15,471</w:t>
            </w:r>
          </w:p>
        </w:tc>
        <w:tc>
          <w:tcPr>
            <w:tcW w:w="142" w:type="dxa"/>
          </w:tcPr>
          <w:p w14:paraId="309597DF" w14:textId="77777777" w:rsidR="001C5381" w:rsidRPr="000E759B" w:rsidRDefault="001C5381" w:rsidP="001C5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5F01EF3" w14:textId="3D9DEE65" w:rsidR="001C5381" w:rsidRPr="000E759B" w:rsidRDefault="001C5381" w:rsidP="001C5381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16,762</w:t>
            </w:r>
          </w:p>
        </w:tc>
        <w:tc>
          <w:tcPr>
            <w:tcW w:w="142" w:type="dxa"/>
            <w:shd w:val="clear" w:color="auto" w:fill="auto"/>
          </w:tcPr>
          <w:p w14:paraId="17E0416C" w14:textId="77777777" w:rsidR="001C5381" w:rsidRPr="000E759B" w:rsidRDefault="001C5381" w:rsidP="001C5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113A8A81" w14:textId="0521E166" w:rsidR="001C5381" w:rsidRPr="000E759B" w:rsidRDefault="001C5381" w:rsidP="001C5381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14,314</w:t>
            </w:r>
          </w:p>
        </w:tc>
      </w:tr>
      <w:tr w:rsidR="001C5381" w:rsidRPr="000E759B" w14:paraId="4166DF9B" w14:textId="77777777" w:rsidTr="00D03E90">
        <w:trPr>
          <w:cantSplit/>
          <w:trHeight w:val="20"/>
        </w:trPr>
        <w:tc>
          <w:tcPr>
            <w:tcW w:w="3912" w:type="dxa"/>
          </w:tcPr>
          <w:p w14:paraId="69E56FC8" w14:textId="75ACE3C2" w:rsidR="001C5381" w:rsidRPr="000E759B" w:rsidRDefault="001C5381" w:rsidP="001C5381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eastAsia="Cordia New" w:hAnsi="BrowalliaUPC" w:cs="BrowalliaUPC"/>
                <w:color w:val="000000"/>
                <w:sz w:val="28"/>
                <w:szCs w:val="28"/>
                <w:u w:val="single"/>
                <w:cs/>
              </w:rPr>
            </w:pPr>
            <w:r w:rsidRPr="000E759B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21FE4741" w14:textId="6ECF5D9F" w:rsidR="001C5381" w:rsidRPr="000E759B" w:rsidRDefault="001C5381" w:rsidP="001C5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3,748</w:t>
            </w:r>
          </w:p>
        </w:tc>
        <w:tc>
          <w:tcPr>
            <w:tcW w:w="141" w:type="dxa"/>
          </w:tcPr>
          <w:p w14:paraId="33004083" w14:textId="77777777" w:rsidR="001C5381" w:rsidRPr="000E759B" w:rsidRDefault="001C5381" w:rsidP="001C5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BB7A866" w14:textId="6AFE7A3C" w:rsidR="001C5381" w:rsidRPr="000E759B" w:rsidRDefault="001C5381" w:rsidP="001C5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1,367</w:t>
            </w:r>
          </w:p>
        </w:tc>
        <w:tc>
          <w:tcPr>
            <w:tcW w:w="142" w:type="dxa"/>
          </w:tcPr>
          <w:p w14:paraId="3FC41D7B" w14:textId="77777777" w:rsidR="001C5381" w:rsidRPr="000E759B" w:rsidRDefault="001C5381" w:rsidP="001C5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1ABDC03" w14:textId="3FA42F8E" w:rsidR="001C5381" w:rsidRPr="000E759B" w:rsidRDefault="001C5381" w:rsidP="001C5381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3,582</w:t>
            </w:r>
          </w:p>
        </w:tc>
        <w:tc>
          <w:tcPr>
            <w:tcW w:w="142" w:type="dxa"/>
            <w:shd w:val="clear" w:color="auto" w:fill="auto"/>
          </w:tcPr>
          <w:p w14:paraId="19244140" w14:textId="77777777" w:rsidR="001C5381" w:rsidRPr="000E759B" w:rsidRDefault="001C5381" w:rsidP="001C5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1EE7E5C8" w14:textId="7FD0AF1D" w:rsidR="001C5381" w:rsidRPr="000E759B" w:rsidRDefault="001C5381" w:rsidP="001C5381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1,330</w:t>
            </w:r>
          </w:p>
        </w:tc>
      </w:tr>
      <w:tr w:rsidR="001C5381" w:rsidRPr="000E759B" w14:paraId="74839D46" w14:textId="77777777" w:rsidTr="00D03E90">
        <w:trPr>
          <w:cantSplit/>
          <w:trHeight w:val="20"/>
        </w:trPr>
        <w:tc>
          <w:tcPr>
            <w:tcW w:w="3912" w:type="dxa"/>
          </w:tcPr>
          <w:p w14:paraId="3B4AF32C" w14:textId="1A181080" w:rsidR="001C5381" w:rsidRPr="000E759B" w:rsidRDefault="001C5381" w:rsidP="001C5381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eastAsia="Cordia New" w:hAnsi="BrowalliaUPC" w:cs="BrowalliaUPC"/>
                <w:color w:val="000000"/>
                <w:sz w:val="28"/>
                <w:szCs w:val="28"/>
                <w:u w:val="single"/>
                <w:cs/>
              </w:rPr>
            </w:pPr>
            <w:r w:rsidRPr="000E759B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1134" w:type="dxa"/>
            <w:shd w:val="clear" w:color="auto" w:fill="auto"/>
          </w:tcPr>
          <w:p w14:paraId="455FB1A1" w14:textId="18C139D3" w:rsidR="001C5381" w:rsidRPr="000E759B" w:rsidRDefault="001C5381" w:rsidP="001C5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22,634</w:t>
            </w:r>
          </w:p>
        </w:tc>
        <w:tc>
          <w:tcPr>
            <w:tcW w:w="141" w:type="dxa"/>
          </w:tcPr>
          <w:p w14:paraId="032E54BE" w14:textId="77777777" w:rsidR="001C5381" w:rsidRPr="000E759B" w:rsidRDefault="001C5381" w:rsidP="001C5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75BC0A" w14:textId="2B5BF796" w:rsidR="001C5381" w:rsidRPr="000E759B" w:rsidRDefault="001C5381" w:rsidP="001C5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25,552</w:t>
            </w:r>
          </w:p>
        </w:tc>
        <w:tc>
          <w:tcPr>
            <w:tcW w:w="142" w:type="dxa"/>
          </w:tcPr>
          <w:p w14:paraId="76BB9C41" w14:textId="77777777" w:rsidR="001C5381" w:rsidRPr="000E759B" w:rsidRDefault="001C5381" w:rsidP="001C5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666B8B" w14:textId="0235F855" w:rsidR="001C5381" w:rsidRPr="000E759B" w:rsidRDefault="001C5381" w:rsidP="001C5381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21,140</w:t>
            </w:r>
          </w:p>
        </w:tc>
        <w:tc>
          <w:tcPr>
            <w:tcW w:w="142" w:type="dxa"/>
            <w:shd w:val="clear" w:color="auto" w:fill="auto"/>
          </w:tcPr>
          <w:p w14:paraId="723865C5" w14:textId="77777777" w:rsidR="001C5381" w:rsidRPr="000E759B" w:rsidRDefault="001C5381" w:rsidP="001C5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78A53232" w14:textId="03DADA0F" w:rsidR="001C5381" w:rsidRPr="000E759B" w:rsidRDefault="001C5381" w:rsidP="001C5381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22,177</w:t>
            </w:r>
          </w:p>
        </w:tc>
      </w:tr>
      <w:tr w:rsidR="001C5381" w:rsidRPr="000E759B" w14:paraId="660E72A9" w14:textId="77777777" w:rsidTr="00D03E90">
        <w:trPr>
          <w:cantSplit/>
          <w:trHeight w:val="20"/>
        </w:trPr>
        <w:tc>
          <w:tcPr>
            <w:tcW w:w="3912" w:type="dxa"/>
          </w:tcPr>
          <w:p w14:paraId="0CF11EA2" w14:textId="3560BB2D" w:rsidR="001C5381" w:rsidRPr="000E759B" w:rsidRDefault="001C5381" w:rsidP="001C5381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eastAsia="Cordia New" w:hAnsi="BrowalliaUPC" w:cs="BrowalliaUPC"/>
                <w:color w:val="000000"/>
                <w:sz w:val="28"/>
                <w:szCs w:val="28"/>
                <w:u w:val="single"/>
                <w:cs/>
              </w:rPr>
            </w:pPr>
            <w:r w:rsidRPr="000E759B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  <w:lang w:val="en-GB"/>
              </w:rPr>
              <w:t>ค่าส่งเสริมการขายค้างจ่าย</w:t>
            </w:r>
          </w:p>
        </w:tc>
        <w:tc>
          <w:tcPr>
            <w:tcW w:w="1134" w:type="dxa"/>
            <w:shd w:val="clear" w:color="auto" w:fill="auto"/>
          </w:tcPr>
          <w:p w14:paraId="1930DB29" w14:textId="6B848940" w:rsidR="001C5381" w:rsidRPr="000E759B" w:rsidRDefault="001C5381" w:rsidP="001C5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        14,806</w:t>
            </w:r>
          </w:p>
        </w:tc>
        <w:tc>
          <w:tcPr>
            <w:tcW w:w="141" w:type="dxa"/>
          </w:tcPr>
          <w:p w14:paraId="02547C9E" w14:textId="77777777" w:rsidR="001C5381" w:rsidRPr="000E759B" w:rsidRDefault="001C5381" w:rsidP="001C5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E3D6484" w14:textId="47C0D917" w:rsidR="001C5381" w:rsidRPr="000E759B" w:rsidRDefault="001C5381" w:rsidP="001C5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13,853</w:t>
            </w:r>
          </w:p>
        </w:tc>
        <w:tc>
          <w:tcPr>
            <w:tcW w:w="142" w:type="dxa"/>
          </w:tcPr>
          <w:p w14:paraId="14461D79" w14:textId="77777777" w:rsidR="001C5381" w:rsidRPr="000E759B" w:rsidRDefault="001C5381" w:rsidP="001C5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0E560FB" w14:textId="4C5517FA" w:rsidR="001C5381" w:rsidRPr="000E759B" w:rsidRDefault="001C5381" w:rsidP="001C5381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14,806</w:t>
            </w:r>
          </w:p>
        </w:tc>
        <w:tc>
          <w:tcPr>
            <w:tcW w:w="142" w:type="dxa"/>
            <w:shd w:val="clear" w:color="auto" w:fill="auto"/>
          </w:tcPr>
          <w:p w14:paraId="5AC65599" w14:textId="77777777" w:rsidR="001C5381" w:rsidRPr="000E759B" w:rsidRDefault="001C5381" w:rsidP="001C5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05CEB550" w14:textId="7DEC21ED" w:rsidR="001C5381" w:rsidRPr="000E759B" w:rsidRDefault="001C5381" w:rsidP="001C5381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13,834</w:t>
            </w:r>
          </w:p>
        </w:tc>
      </w:tr>
      <w:tr w:rsidR="001C5381" w:rsidRPr="000E759B" w14:paraId="23DF6BD0" w14:textId="77777777" w:rsidTr="00D03E90">
        <w:trPr>
          <w:cantSplit/>
          <w:trHeight w:val="20"/>
        </w:trPr>
        <w:tc>
          <w:tcPr>
            <w:tcW w:w="3912" w:type="dxa"/>
          </w:tcPr>
          <w:p w14:paraId="399C2858" w14:textId="0F529E07" w:rsidR="001C5381" w:rsidRPr="000E759B" w:rsidRDefault="001C5381" w:rsidP="001C5381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134" w:type="dxa"/>
            <w:shd w:val="clear" w:color="auto" w:fill="auto"/>
          </w:tcPr>
          <w:p w14:paraId="36C480BA" w14:textId="7785BCBD" w:rsidR="001C5381" w:rsidRPr="000E759B" w:rsidRDefault="001C5381" w:rsidP="001C5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5,96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9</w:t>
            </w:r>
          </w:p>
        </w:tc>
        <w:tc>
          <w:tcPr>
            <w:tcW w:w="141" w:type="dxa"/>
          </w:tcPr>
          <w:p w14:paraId="2B8B215C" w14:textId="77777777" w:rsidR="001C5381" w:rsidRPr="000E759B" w:rsidRDefault="001C5381" w:rsidP="001C5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38B8C55" w14:textId="745168C9" w:rsidR="001C5381" w:rsidRPr="000E759B" w:rsidRDefault="001C5381" w:rsidP="001C5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7,361</w:t>
            </w:r>
          </w:p>
        </w:tc>
        <w:tc>
          <w:tcPr>
            <w:tcW w:w="142" w:type="dxa"/>
          </w:tcPr>
          <w:p w14:paraId="6B935E69" w14:textId="77777777" w:rsidR="001C5381" w:rsidRPr="000E759B" w:rsidRDefault="001C5381" w:rsidP="001C5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99D191" w14:textId="722DCBDF" w:rsidR="001C5381" w:rsidRPr="000E759B" w:rsidRDefault="001C5381" w:rsidP="001C5381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5,56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8</w:t>
            </w:r>
          </w:p>
        </w:tc>
        <w:tc>
          <w:tcPr>
            <w:tcW w:w="142" w:type="dxa"/>
            <w:shd w:val="clear" w:color="auto" w:fill="auto"/>
          </w:tcPr>
          <w:p w14:paraId="1B095F0D" w14:textId="77777777" w:rsidR="001C5381" w:rsidRPr="000E759B" w:rsidRDefault="001C5381" w:rsidP="001C5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5190321D" w14:textId="66DE6EF1" w:rsidR="001C5381" w:rsidRPr="000E759B" w:rsidRDefault="001C5381" w:rsidP="001C5381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6,575</w:t>
            </w:r>
          </w:p>
        </w:tc>
      </w:tr>
      <w:tr w:rsidR="001C5381" w:rsidRPr="000E759B" w14:paraId="5CD27F4C" w14:textId="77777777" w:rsidTr="00D03E90">
        <w:trPr>
          <w:cantSplit/>
          <w:trHeight w:val="20"/>
        </w:trPr>
        <w:tc>
          <w:tcPr>
            <w:tcW w:w="3912" w:type="dxa"/>
          </w:tcPr>
          <w:p w14:paraId="4D37C5E8" w14:textId="607DF198" w:rsidR="001C5381" w:rsidRPr="000E759B" w:rsidRDefault="001C5381" w:rsidP="001C5381">
            <w:pPr>
              <w:spacing w:line="240" w:lineRule="auto"/>
              <w:ind w:left="114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 w:rsidRPr="000E759B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FB029B9" w14:textId="61F316BB" w:rsidR="001C5381" w:rsidRPr="000E759B" w:rsidRDefault="001C5381" w:rsidP="001C5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65,15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2</w:t>
            </w:r>
          </w:p>
        </w:tc>
        <w:tc>
          <w:tcPr>
            <w:tcW w:w="141" w:type="dxa"/>
          </w:tcPr>
          <w:p w14:paraId="543D933E" w14:textId="77777777" w:rsidR="001C5381" w:rsidRPr="000E759B" w:rsidRDefault="001C5381" w:rsidP="001C5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5946A73C" w14:textId="5673A15B" w:rsidR="001C5381" w:rsidRPr="000E759B" w:rsidRDefault="001C5381" w:rsidP="001C5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63,604</w:t>
            </w:r>
          </w:p>
        </w:tc>
        <w:tc>
          <w:tcPr>
            <w:tcW w:w="142" w:type="dxa"/>
          </w:tcPr>
          <w:p w14:paraId="068A905A" w14:textId="77777777" w:rsidR="001C5381" w:rsidRPr="000E759B" w:rsidRDefault="001C5381" w:rsidP="001C5381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CD08139" w14:textId="2D01FBD9" w:rsidR="001C5381" w:rsidRPr="000E759B" w:rsidRDefault="001C5381" w:rsidP="001C5381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61,85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8</w:t>
            </w:r>
          </w:p>
        </w:tc>
        <w:tc>
          <w:tcPr>
            <w:tcW w:w="142" w:type="dxa"/>
            <w:shd w:val="clear" w:color="auto" w:fill="auto"/>
          </w:tcPr>
          <w:p w14:paraId="35FA27D9" w14:textId="77777777" w:rsidR="001C5381" w:rsidRPr="000E759B" w:rsidRDefault="001C5381" w:rsidP="001C5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8D775E4" w14:textId="7E52F87A" w:rsidR="001C5381" w:rsidRPr="000E759B" w:rsidRDefault="001C5381" w:rsidP="001C5381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58,230</w:t>
            </w:r>
          </w:p>
        </w:tc>
      </w:tr>
    </w:tbl>
    <w:p w14:paraId="20A470B4" w14:textId="77777777" w:rsidR="00E655CF" w:rsidRPr="000E759B" w:rsidRDefault="00E655CF" w:rsidP="00B725EB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010390AE" w14:textId="7B035625" w:rsidR="00893A1E" w:rsidRPr="000E759B" w:rsidRDefault="00893A1E" w:rsidP="00714418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0E759B">
        <w:rPr>
          <w:rFonts w:ascii="BrowalliaUPC" w:hAnsi="BrowalliaUPC" w:cs="BrowalliaUPC"/>
          <w:b/>
          <w:bCs/>
          <w:sz w:val="28"/>
          <w:szCs w:val="28"/>
          <w:cs/>
        </w:rPr>
        <w:t>ภาระผูกพันผลประโยชน์พนักงาน</w:t>
      </w:r>
    </w:p>
    <w:p w14:paraId="4A0CBE41" w14:textId="77777777" w:rsidR="006E4E1F" w:rsidRPr="000E759B" w:rsidRDefault="006E4E1F" w:rsidP="006E4E1F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tbl>
      <w:tblPr>
        <w:tblW w:w="899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1"/>
        <w:gridCol w:w="1134"/>
        <w:gridCol w:w="141"/>
        <w:gridCol w:w="1134"/>
        <w:gridCol w:w="142"/>
        <w:gridCol w:w="1134"/>
        <w:gridCol w:w="142"/>
        <w:gridCol w:w="1195"/>
      </w:tblGrid>
      <w:tr w:rsidR="006E4E1F" w:rsidRPr="000E759B" w14:paraId="0F7BACDE" w14:textId="77777777" w:rsidTr="00B007B6">
        <w:trPr>
          <w:cantSplit/>
          <w:trHeight w:val="20"/>
        </w:trPr>
        <w:tc>
          <w:tcPr>
            <w:tcW w:w="3971" w:type="dxa"/>
          </w:tcPr>
          <w:p w14:paraId="72E0AFEF" w14:textId="77777777" w:rsidR="006E4E1F" w:rsidRPr="000E759B" w:rsidRDefault="006E4E1F" w:rsidP="00CE5B5B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2409" w:type="dxa"/>
            <w:gridSpan w:val="3"/>
          </w:tcPr>
          <w:p w14:paraId="30CA4CE0" w14:textId="77777777" w:rsidR="006E4E1F" w:rsidRPr="000E759B" w:rsidRDefault="006E4E1F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5BF3FA53" w14:textId="77777777" w:rsidR="006E4E1F" w:rsidRPr="000E759B" w:rsidRDefault="006E4E1F" w:rsidP="00CE5B5B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71" w:type="dxa"/>
            <w:gridSpan w:val="3"/>
            <w:shd w:val="clear" w:color="auto" w:fill="auto"/>
          </w:tcPr>
          <w:p w14:paraId="39D730E6" w14:textId="77777777" w:rsidR="006E4E1F" w:rsidRPr="000E759B" w:rsidRDefault="006E4E1F" w:rsidP="00CE5B5B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6E4E1F" w:rsidRPr="000E759B" w14:paraId="2F268F38" w14:textId="77777777" w:rsidTr="00B007B6">
        <w:trPr>
          <w:cantSplit/>
          <w:trHeight w:val="20"/>
        </w:trPr>
        <w:tc>
          <w:tcPr>
            <w:tcW w:w="3971" w:type="dxa"/>
          </w:tcPr>
          <w:p w14:paraId="16A374CD" w14:textId="77777777" w:rsidR="006E4E1F" w:rsidRPr="000E759B" w:rsidRDefault="006E4E1F" w:rsidP="00CE5B5B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17C4A023" w14:textId="77777777" w:rsidR="006E4E1F" w:rsidRPr="000E759B" w:rsidRDefault="006E4E1F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D401303" w14:textId="77777777" w:rsidR="006E4E1F" w:rsidRPr="000E759B" w:rsidRDefault="006E4E1F" w:rsidP="00CE5B5B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7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26520D" w14:textId="38A06ABE" w:rsidR="006E4E1F" w:rsidRPr="000E759B" w:rsidRDefault="006E4E1F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เฉพาะบริษัท</w:t>
            </w:r>
          </w:p>
        </w:tc>
      </w:tr>
      <w:tr w:rsidR="0083586B" w:rsidRPr="000E759B" w14:paraId="3C4D34F1" w14:textId="77777777" w:rsidTr="00B007B6">
        <w:trPr>
          <w:cantSplit/>
          <w:trHeight w:val="20"/>
        </w:trPr>
        <w:tc>
          <w:tcPr>
            <w:tcW w:w="3971" w:type="dxa"/>
          </w:tcPr>
          <w:p w14:paraId="755130A8" w14:textId="77777777" w:rsidR="0083586B" w:rsidRPr="000E759B" w:rsidRDefault="0083586B" w:rsidP="0083586B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48AA7" w14:textId="534A4865" w:rsidR="0083586B" w:rsidRPr="000E759B" w:rsidRDefault="0083586B" w:rsidP="00835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7D07F89D" w14:textId="77777777" w:rsidR="0083586B" w:rsidRPr="000E759B" w:rsidRDefault="0083586B" w:rsidP="00835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997F8" w14:textId="129E0B04" w:rsidR="0083586B" w:rsidRPr="000E759B" w:rsidRDefault="0083586B" w:rsidP="00835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2" w:type="dxa"/>
            <w:vAlign w:val="bottom"/>
          </w:tcPr>
          <w:p w14:paraId="77A7E586" w14:textId="77777777" w:rsidR="0083586B" w:rsidRPr="000E759B" w:rsidRDefault="0083586B" w:rsidP="0083586B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D3D1D" w14:textId="5B97D991" w:rsidR="0083586B" w:rsidRPr="000E759B" w:rsidRDefault="0083586B" w:rsidP="00835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BE700F" w14:textId="77777777" w:rsidR="0083586B" w:rsidRPr="000E759B" w:rsidRDefault="0083586B" w:rsidP="00835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D9FED" w14:textId="07CB7F76" w:rsidR="0083586B" w:rsidRPr="000E759B" w:rsidRDefault="0083586B" w:rsidP="00835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2566</w:t>
            </w:r>
          </w:p>
        </w:tc>
      </w:tr>
      <w:tr w:rsidR="006E4E1F" w:rsidRPr="000E759B" w14:paraId="5FE70CAB" w14:textId="77777777" w:rsidTr="00B007B6">
        <w:trPr>
          <w:cantSplit/>
          <w:trHeight w:val="287"/>
        </w:trPr>
        <w:tc>
          <w:tcPr>
            <w:tcW w:w="3971" w:type="dxa"/>
          </w:tcPr>
          <w:p w14:paraId="78F4E654" w14:textId="77777777" w:rsidR="006E4E1F" w:rsidRPr="000E759B" w:rsidRDefault="006E4E1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66350A1E" w14:textId="77777777" w:rsidR="006E4E1F" w:rsidRPr="000E759B" w:rsidRDefault="006E4E1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1" w:type="dxa"/>
            <w:vAlign w:val="bottom"/>
          </w:tcPr>
          <w:p w14:paraId="1BD2066E" w14:textId="77777777" w:rsidR="006E4E1F" w:rsidRPr="000E759B" w:rsidRDefault="006E4E1F" w:rsidP="00CE5B5B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</w:tcPr>
          <w:p w14:paraId="634D6228" w14:textId="77777777" w:rsidR="006E4E1F" w:rsidRPr="000E759B" w:rsidRDefault="006E4E1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2" w:type="dxa"/>
            <w:vAlign w:val="bottom"/>
          </w:tcPr>
          <w:p w14:paraId="2ABB7B37" w14:textId="77777777" w:rsidR="006E4E1F" w:rsidRPr="000E759B" w:rsidRDefault="006E4E1F" w:rsidP="00CE5B5B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572A8EC" w14:textId="77777777" w:rsidR="006E4E1F" w:rsidRPr="000E759B" w:rsidRDefault="006E4E1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4AC74B90" w14:textId="77777777" w:rsidR="006E4E1F" w:rsidRPr="000E759B" w:rsidRDefault="006E4E1F" w:rsidP="00CE5B5B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95" w:type="dxa"/>
            <w:shd w:val="clear" w:color="auto" w:fill="auto"/>
          </w:tcPr>
          <w:p w14:paraId="5AAAA775" w14:textId="77777777" w:rsidR="006E4E1F" w:rsidRPr="000E759B" w:rsidRDefault="006E4E1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E42DDE" w:rsidRPr="000E759B" w14:paraId="387AD2F4" w14:textId="77777777" w:rsidTr="00B007B6">
        <w:trPr>
          <w:cantSplit/>
          <w:trHeight w:val="20"/>
        </w:trPr>
        <w:tc>
          <w:tcPr>
            <w:tcW w:w="3971" w:type="dxa"/>
          </w:tcPr>
          <w:p w14:paraId="66D0DEAF" w14:textId="3E22623A" w:rsidR="00E42DDE" w:rsidRPr="000E759B" w:rsidRDefault="00E42DDE" w:rsidP="00E42DDE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eastAsia="Cordia New" w:hAnsi="BrowalliaUPC" w:cs="BrowalliaUPC"/>
                <w:color w:val="000000"/>
                <w:sz w:val="28"/>
                <w:szCs w:val="28"/>
                <w:u w:val="single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34" w:type="dxa"/>
            <w:shd w:val="clear" w:color="auto" w:fill="auto"/>
          </w:tcPr>
          <w:p w14:paraId="75FBC540" w14:textId="0A57F7B6" w:rsidR="00E42DDE" w:rsidRPr="000E759B" w:rsidRDefault="00E42DDE" w:rsidP="00E4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19,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511</w:t>
            </w:r>
          </w:p>
        </w:tc>
        <w:tc>
          <w:tcPr>
            <w:tcW w:w="141" w:type="dxa"/>
          </w:tcPr>
          <w:p w14:paraId="56CB14BF" w14:textId="77777777" w:rsidR="00E42DDE" w:rsidRPr="000E759B" w:rsidRDefault="00E42DDE" w:rsidP="00E4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7E7BDD3" w14:textId="40D17F7A" w:rsidR="00E42DDE" w:rsidRPr="000E759B" w:rsidRDefault="00E42DDE" w:rsidP="00E4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18,484</w:t>
            </w:r>
          </w:p>
        </w:tc>
        <w:tc>
          <w:tcPr>
            <w:tcW w:w="142" w:type="dxa"/>
          </w:tcPr>
          <w:p w14:paraId="206A2AB6" w14:textId="77777777" w:rsidR="00E42DDE" w:rsidRPr="000E759B" w:rsidRDefault="00E42DDE" w:rsidP="00E4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3F5408A" w14:textId="40144A8E" w:rsidR="00E42DDE" w:rsidRPr="000E759B" w:rsidRDefault="00E42DDE" w:rsidP="00E42DDE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19,160</w:t>
            </w:r>
          </w:p>
        </w:tc>
        <w:tc>
          <w:tcPr>
            <w:tcW w:w="142" w:type="dxa"/>
            <w:shd w:val="clear" w:color="auto" w:fill="auto"/>
          </w:tcPr>
          <w:p w14:paraId="12B9BF5C" w14:textId="77777777" w:rsidR="00E42DDE" w:rsidRPr="000E759B" w:rsidRDefault="00E42DDE" w:rsidP="00E4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7AEEDC00" w14:textId="3CCFF17F" w:rsidR="00E42DDE" w:rsidRPr="000E759B" w:rsidRDefault="00E42DDE" w:rsidP="00E42DDE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18,180</w:t>
            </w:r>
          </w:p>
        </w:tc>
      </w:tr>
      <w:tr w:rsidR="00E42DDE" w:rsidRPr="000E759B" w14:paraId="157B1024" w14:textId="77777777" w:rsidTr="00B007B6">
        <w:trPr>
          <w:cantSplit/>
          <w:trHeight w:val="20"/>
        </w:trPr>
        <w:tc>
          <w:tcPr>
            <w:tcW w:w="3971" w:type="dxa"/>
          </w:tcPr>
          <w:p w14:paraId="5AFBA44B" w14:textId="6E0E6DDB" w:rsidR="00E42DDE" w:rsidRPr="000E759B" w:rsidRDefault="00E42DDE" w:rsidP="00E42DDE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</w:tcPr>
          <w:p w14:paraId="02DAC04B" w14:textId="657CFE41" w:rsidR="00E42DDE" w:rsidRPr="000E759B" w:rsidRDefault="00E42DDE" w:rsidP="00E4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(2,385)</w:t>
            </w:r>
          </w:p>
        </w:tc>
        <w:tc>
          <w:tcPr>
            <w:tcW w:w="141" w:type="dxa"/>
          </w:tcPr>
          <w:p w14:paraId="1D0FB811" w14:textId="77777777" w:rsidR="00E42DDE" w:rsidRPr="000E759B" w:rsidRDefault="00E42DDE" w:rsidP="00E4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F152E34" w14:textId="46DC2C00" w:rsidR="00E42DDE" w:rsidRPr="000E759B" w:rsidRDefault="00E42DDE" w:rsidP="00E4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1,884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6A9A836A" w14:textId="77777777" w:rsidR="00E42DDE" w:rsidRPr="000E759B" w:rsidRDefault="00E42DDE" w:rsidP="00E4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B06388" w14:textId="0790D6BE" w:rsidR="00E42DDE" w:rsidRPr="000E759B" w:rsidRDefault="00E42DDE" w:rsidP="00E42DDE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(2,207)</w:t>
            </w:r>
          </w:p>
        </w:tc>
        <w:tc>
          <w:tcPr>
            <w:tcW w:w="142" w:type="dxa"/>
            <w:shd w:val="clear" w:color="auto" w:fill="auto"/>
          </w:tcPr>
          <w:p w14:paraId="3DE73312" w14:textId="77777777" w:rsidR="00E42DDE" w:rsidRPr="000E759B" w:rsidRDefault="00E42DDE" w:rsidP="00E4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99F0B22" w14:textId="10707187" w:rsidR="00E42DDE" w:rsidRPr="000E759B" w:rsidRDefault="00E42DDE" w:rsidP="00E42DDE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1,884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E42DDE" w:rsidRPr="000E759B" w14:paraId="2ECF11F3" w14:textId="77777777" w:rsidTr="00B007B6">
        <w:trPr>
          <w:cantSplit/>
          <w:trHeight w:val="20"/>
        </w:trPr>
        <w:tc>
          <w:tcPr>
            <w:tcW w:w="3971" w:type="dxa"/>
          </w:tcPr>
          <w:p w14:paraId="2D26E110" w14:textId="2A53F001" w:rsidR="00E42DDE" w:rsidRPr="000E759B" w:rsidRDefault="00E42DDE" w:rsidP="00E42DDE">
            <w:pPr>
              <w:spacing w:line="240" w:lineRule="auto"/>
              <w:ind w:left="114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794EE31" w14:textId="5A8AE939" w:rsidR="00E42DDE" w:rsidRPr="000E759B" w:rsidRDefault="00E42DDE" w:rsidP="00E4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17,126</w:t>
            </w:r>
          </w:p>
        </w:tc>
        <w:tc>
          <w:tcPr>
            <w:tcW w:w="141" w:type="dxa"/>
          </w:tcPr>
          <w:p w14:paraId="37829D4D" w14:textId="77777777" w:rsidR="00E42DDE" w:rsidRPr="000E759B" w:rsidRDefault="00E42DDE" w:rsidP="00E4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28D96219" w14:textId="1EDA233C" w:rsidR="00E42DDE" w:rsidRPr="000E759B" w:rsidRDefault="00E42DDE" w:rsidP="00E4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16,600</w:t>
            </w:r>
          </w:p>
        </w:tc>
        <w:tc>
          <w:tcPr>
            <w:tcW w:w="142" w:type="dxa"/>
          </w:tcPr>
          <w:p w14:paraId="36952BBB" w14:textId="77777777" w:rsidR="00E42DDE" w:rsidRPr="000E759B" w:rsidRDefault="00E42DDE" w:rsidP="00E42DDE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3BB65D3" w14:textId="31867CA8" w:rsidR="00E42DDE" w:rsidRPr="000E759B" w:rsidRDefault="00E42DDE" w:rsidP="00E42DDE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16,953</w:t>
            </w:r>
          </w:p>
        </w:tc>
        <w:tc>
          <w:tcPr>
            <w:tcW w:w="142" w:type="dxa"/>
            <w:shd w:val="clear" w:color="auto" w:fill="auto"/>
          </w:tcPr>
          <w:p w14:paraId="173E0EAB" w14:textId="77777777" w:rsidR="00E42DDE" w:rsidRPr="000E759B" w:rsidRDefault="00E42DDE" w:rsidP="00E4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42C586BE" w14:textId="44BFFA18" w:rsidR="00E42DDE" w:rsidRPr="000E759B" w:rsidRDefault="00E42DDE" w:rsidP="00E42DDE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16,296</w:t>
            </w:r>
          </w:p>
        </w:tc>
      </w:tr>
    </w:tbl>
    <w:p w14:paraId="2627181F" w14:textId="77777777" w:rsidR="00727837" w:rsidRPr="000E759B" w:rsidRDefault="00727837" w:rsidP="00B04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080"/>
        </w:tabs>
        <w:spacing w:line="240" w:lineRule="auto"/>
        <w:jc w:val="thaiDistribute"/>
        <w:rPr>
          <w:rFonts w:ascii="BrowalliaUPC" w:hAnsi="BrowalliaUPC" w:cs="BrowalliaUPC"/>
          <w:spacing w:val="-6"/>
          <w:sz w:val="28"/>
          <w:szCs w:val="28"/>
          <w:lang w:eastAsia="th-TH"/>
        </w:rPr>
      </w:pPr>
    </w:p>
    <w:p w14:paraId="671A2AC2" w14:textId="77777777" w:rsidR="0083586B" w:rsidRPr="000E759B" w:rsidRDefault="0083586B" w:rsidP="00B04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080"/>
        </w:tabs>
        <w:spacing w:line="240" w:lineRule="auto"/>
        <w:jc w:val="thaiDistribute"/>
        <w:rPr>
          <w:rFonts w:ascii="BrowalliaUPC" w:hAnsi="BrowalliaUPC" w:cs="BrowalliaUPC"/>
          <w:spacing w:val="-6"/>
          <w:sz w:val="28"/>
          <w:szCs w:val="28"/>
          <w:lang w:eastAsia="th-TH"/>
        </w:rPr>
      </w:pPr>
    </w:p>
    <w:p w14:paraId="5060EE99" w14:textId="3A5799D3" w:rsidR="00870A9D" w:rsidRPr="000E759B" w:rsidRDefault="00870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pacing w:val="-6"/>
          <w:sz w:val="28"/>
          <w:szCs w:val="28"/>
          <w:lang w:eastAsia="th-TH"/>
        </w:rPr>
      </w:pPr>
      <w:r w:rsidRPr="000E759B">
        <w:rPr>
          <w:rFonts w:ascii="BrowalliaUPC" w:hAnsi="BrowalliaUPC" w:cs="BrowalliaUPC"/>
          <w:spacing w:val="-6"/>
          <w:sz w:val="28"/>
          <w:szCs w:val="28"/>
          <w:lang w:eastAsia="th-TH"/>
        </w:rPr>
        <w:br w:type="page"/>
      </w:r>
    </w:p>
    <w:p w14:paraId="16D42E94" w14:textId="78481670" w:rsidR="00893A1E" w:rsidRPr="000E759B" w:rsidRDefault="00893A1E" w:rsidP="002F7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080"/>
        </w:tabs>
        <w:spacing w:line="240" w:lineRule="auto"/>
        <w:ind w:firstLine="426"/>
        <w:jc w:val="thaiDistribute"/>
        <w:rPr>
          <w:rFonts w:ascii="BrowalliaUPC" w:hAnsi="BrowalliaUPC" w:cs="BrowalliaUPC"/>
          <w:spacing w:val="-6"/>
          <w:sz w:val="28"/>
          <w:szCs w:val="28"/>
          <w:lang w:eastAsia="th-TH"/>
        </w:rPr>
      </w:pPr>
      <w:r w:rsidRPr="000E759B">
        <w:rPr>
          <w:rFonts w:ascii="BrowalliaUPC" w:hAnsi="BrowalliaUPC" w:cs="BrowalliaUPC"/>
          <w:spacing w:val="-6"/>
          <w:sz w:val="28"/>
          <w:szCs w:val="28"/>
          <w:cs/>
          <w:lang w:val="en-GB"/>
        </w:rPr>
        <w:t>รายการ</w:t>
      </w:r>
      <w:r w:rsidRPr="000E759B">
        <w:rPr>
          <w:rFonts w:ascii="BrowalliaUPC" w:hAnsi="BrowalliaUPC" w:cs="BrowalliaUPC"/>
          <w:spacing w:val="-6"/>
          <w:sz w:val="28"/>
          <w:szCs w:val="28"/>
          <w:cs/>
        </w:rPr>
        <w:t>เคลื่อนไหวภาระผูกพันหนี้สินผลประโยชน์พนักงาน สำหรับ</w:t>
      </w:r>
      <w:r w:rsidRPr="000E759B">
        <w:rPr>
          <w:rFonts w:ascii="BrowalliaUPC" w:hAnsi="BrowalliaUPC" w:cs="BrowalliaUPC"/>
          <w:spacing w:val="-6"/>
          <w:sz w:val="28"/>
          <w:szCs w:val="28"/>
          <w:cs/>
          <w:lang w:val="en-GB"/>
        </w:rPr>
        <w:t xml:space="preserve">ปีสิ้นสุดวันที่ </w:t>
      </w:r>
      <w:r w:rsidRPr="000E759B">
        <w:rPr>
          <w:rFonts w:ascii="BrowalliaUPC" w:hAnsi="BrowalliaUPC" w:cs="BrowalliaUPC"/>
          <w:spacing w:val="-6"/>
          <w:sz w:val="28"/>
          <w:szCs w:val="28"/>
        </w:rPr>
        <w:t>31</w:t>
      </w:r>
      <w:r w:rsidRPr="000E759B">
        <w:rPr>
          <w:rFonts w:ascii="BrowalliaUPC" w:hAnsi="BrowalliaUPC" w:cs="BrowalliaUPC"/>
          <w:spacing w:val="-6"/>
          <w:sz w:val="28"/>
          <w:szCs w:val="28"/>
          <w:cs/>
          <w:lang w:val="en-GB"/>
        </w:rPr>
        <w:t xml:space="preserve"> ธันวาคม </w:t>
      </w:r>
      <w:r w:rsidRPr="000E759B">
        <w:rPr>
          <w:rFonts w:ascii="BrowalliaUPC" w:hAnsi="BrowalliaUPC" w:cs="BrowalliaUPC"/>
          <w:spacing w:val="-6"/>
          <w:sz w:val="28"/>
          <w:szCs w:val="28"/>
          <w:lang w:val="en-GB"/>
        </w:rPr>
        <w:t>25</w:t>
      </w:r>
      <w:r w:rsidR="003D2504" w:rsidRPr="000E759B">
        <w:rPr>
          <w:rFonts w:ascii="BrowalliaUPC" w:hAnsi="BrowalliaUPC" w:cs="BrowalliaUPC"/>
          <w:spacing w:val="-6"/>
          <w:sz w:val="28"/>
          <w:szCs w:val="28"/>
          <w:lang w:val="en-GB"/>
        </w:rPr>
        <w:t>6</w:t>
      </w:r>
      <w:r w:rsidR="00B007B6" w:rsidRPr="000E759B">
        <w:rPr>
          <w:rFonts w:ascii="BrowalliaUPC" w:hAnsi="BrowalliaUPC" w:cs="BrowalliaUPC"/>
          <w:spacing w:val="-6"/>
          <w:sz w:val="28"/>
          <w:szCs w:val="28"/>
          <w:lang w:val="en-GB"/>
        </w:rPr>
        <w:t>7</w:t>
      </w:r>
      <w:r w:rsidRPr="000E759B">
        <w:rPr>
          <w:rFonts w:ascii="BrowalliaUPC" w:hAnsi="BrowalliaUPC" w:cs="BrowalliaUPC"/>
          <w:spacing w:val="-6"/>
          <w:sz w:val="28"/>
          <w:szCs w:val="28"/>
          <w:lang w:val="en-GB"/>
        </w:rPr>
        <w:t xml:space="preserve"> </w:t>
      </w:r>
      <w:r w:rsidRPr="000E759B">
        <w:rPr>
          <w:rFonts w:ascii="BrowalliaUPC" w:hAnsi="BrowalliaUPC" w:cs="BrowalliaUPC"/>
          <w:spacing w:val="-6"/>
          <w:sz w:val="28"/>
          <w:szCs w:val="28"/>
          <w:cs/>
          <w:lang w:val="en-GB"/>
        </w:rPr>
        <w:t xml:space="preserve">และ </w:t>
      </w:r>
      <w:r w:rsidRPr="000E759B">
        <w:rPr>
          <w:rFonts w:ascii="BrowalliaUPC" w:hAnsi="BrowalliaUPC" w:cs="BrowalliaUPC"/>
          <w:spacing w:val="-6"/>
          <w:sz w:val="28"/>
          <w:szCs w:val="28"/>
        </w:rPr>
        <w:t>25</w:t>
      </w:r>
      <w:r w:rsidR="00320017" w:rsidRPr="000E759B">
        <w:rPr>
          <w:rFonts w:ascii="BrowalliaUPC" w:hAnsi="BrowalliaUPC" w:cs="BrowalliaUPC"/>
          <w:spacing w:val="-6"/>
          <w:sz w:val="28"/>
          <w:szCs w:val="28"/>
        </w:rPr>
        <w:t>6</w:t>
      </w:r>
      <w:r w:rsidR="00B007B6" w:rsidRPr="000E759B">
        <w:rPr>
          <w:rFonts w:ascii="BrowalliaUPC" w:hAnsi="BrowalliaUPC" w:cs="BrowalliaUPC"/>
          <w:spacing w:val="-6"/>
          <w:sz w:val="28"/>
          <w:szCs w:val="28"/>
        </w:rPr>
        <w:t>6</w:t>
      </w:r>
      <w:r w:rsidRPr="000E759B">
        <w:rPr>
          <w:rFonts w:ascii="BrowalliaUPC" w:hAnsi="BrowalliaUPC" w:cs="BrowalliaUPC"/>
          <w:spacing w:val="-6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pacing w:val="-6"/>
          <w:sz w:val="28"/>
          <w:szCs w:val="28"/>
          <w:cs/>
        </w:rPr>
        <w:t>มีดังนี้</w:t>
      </w:r>
    </w:p>
    <w:p w14:paraId="650BA7AF" w14:textId="77777777" w:rsidR="00893A1E" w:rsidRPr="000E759B" w:rsidRDefault="00893A1E" w:rsidP="00AE6B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51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tbl>
      <w:tblPr>
        <w:tblStyle w:val="TableGrid"/>
        <w:tblW w:w="893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2D69B" w:themeFill="accent3" w:themeFillTint="99"/>
        <w:tblLook w:val="04A0" w:firstRow="1" w:lastRow="0" w:firstColumn="1" w:lastColumn="0" w:noHBand="0" w:noVBand="1"/>
      </w:tblPr>
      <w:tblGrid>
        <w:gridCol w:w="3827"/>
        <w:gridCol w:w="1275"/>
        <w:gridCol w:w="1259"/>
        <w:gridCol w:w="17"/>
        <w:gridCol w:w="1276"/>
        <w:gridCol w:w="1276"/>
        <w:gridCol w:w="9"/>
      </w:tblGrid>
      <w:tr w:rsidR="00BC7478" w:rsidRPr="000E759B" w14:paraId="0264C482" w14:textId="77777777" w:rsidTr="00B320A5">
        <w:trPr>
          <w:trHeight w:val="301"/>
        </w:trPr>
        <w:tc>
          <w:tcPr>
            <w:tcW w:w="3827" w:type="dxa"/>
            <w:shd w:val="clear" w:color="auto" w:fill="auto"/>
            <w:hideMark/>
          </w:tcPr>
          <w:p w14:paraId="6BF86D44" w14:textId="77777777" w:rsidR="00BC7478" w:rsidRPr="000E759B" w:rsidRDefault="00BC7478" w:rsidP="00BC7478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</w:t>
            </w:r>
          </w:p>
        </w:tc>
        <w:tc>
          <w:tcPr>
            <w:tcW w:w="2534" w:type="dxa"/>
            <w:gridSpan w:val="2"/>
            <w:shd w:val="clear" w:color="auto" w:fill="auto"/>
            <w:vAlign w:val="bottom"/>
          </w:tcPr>
          <w:p w14:paraId="3484C809" w14:textId="77777777" w:rsidR="00BC7478" w:rsidRPr="000E759B" w:rsidRDefault="00BC7478" w:rsidP="00BC7478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578" w:type="dxa"/>
            <w:gridSpan w:val="4"/>
            <w:shd w:val="clear" w:color="auto" w:fill="auto"/>
            <w:vAlign w:val="bottom"/>
            <w:hideMark/>
          </w:tcPr>
          <w:p w14:paraId="64FABE56" w14:textId="77777777" w:rsidR="00BC7478" w:rsidRPr="000E759B" w:rsidRDefault="00BC7478" w:rsidP="00BC7478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(หน่วย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พันบาท)</w:t>
            </w:r>
          </w:p>
        </w:tc>
      </w:tr>
      <w:tr w:rsidR="00BC7478" w:rsidRPr="000E759B" w14:paraId="059A5A06" w14:textId="77777777" w:rsidTr="00B320A5">
        <w:trPr>
          <w:trHeight w:val="326"/>
        </w:trPr>
        <w:tc>
          <w:tcPr>
            <w:tcW w:w="3827" w:type="dxa"/>
            <w:shd w:val="clear" w:color="auto" w:fill="auto"/>
            <w:hideMark/>
          </w:tcPr>
          <w:p w14:paraId="6ED36BD7" w14:textId="77777777" w:rsidR="00BC7478" w:rsidRPr="000E759B" w:rsidRDefault="00BC7478" w:rsidP="00BC7478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ab/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ab/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ab/>
            </w:r>
          </w:p>
        </w:tc>
        <w:tc>
          <w:tcPr>
            <w:tcW w:w="2534" w:type="dxa"/>
            <w:gridSpan w:val="2"/>
            <w:shd w:val="clear" w:color="auto" w:fill="auto"/>
            <w:vAlign w:val="bottom"/>
            <w:hideMark/>
          </w:tcPr>
          <w:p w14:paraId="3FDD154A" w14:textId="77777777" w:rsidR="00BC7478" w:rsidRPr="000E759B" w:rsidRDefault="00BC7478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578" w:type="dxa"/>
            <w:gridSpan w:val="4"/>
            <w:shd w:val="clear" w:color="auto" w:fill="auto"/>
            <w:vAlign w:val="bottom"/>
            <w:hideMark/>
          </w:tcPr>
          <w:p w14:paraId="1F867DF1" w14:textId="1563F607" w:rsidR="00BC7478" w:rsidRPr="000E759B" w:rsidRDefault="00BC7478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เฉพาะบริษัท</w:t>
            </w:r>
          </w:p>
        </w:tc>
      </w:tr>
      <w:tr w:rsidR="00B007B6" w:rsidRPr="000E759B" w14:paraId="7A8E4EC5" w14:textId="77777777" w:rsidTr="00B320A5">
        <w:trPr>
          <w:gridAfter w:val="1"/>
          <w:wAfter w:w="9" w:type="dxa"/>
          <w:trHeight w:val="338"/>
        </w:trPr>
        <w:tc>
          <w:tcPr>
            <w:tcW w:w="3827" w:type="dxa"/>
            <w:shd w:val="clear" w:color="auto" w:fill="auto"/>
          </w:tcPr>
          <w:p w14:paraId="0D7C58FF" w14:textId="77777777" w:rsidR="00B007B6" w:rsidRPr="000E759B" w:rsidRDefault="00B007B6" w:rsidP="00B007B6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14:paraId="766EE6AE" w14:textId="70B66AF5" w:rsidR="00B007B6" w:rsidRPr="000E759B" w:rsidRDefault="00B007B6" w:rsidP="00B007B6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17949C52" w14:textId="1E81A6B3" w:rsidR="00B007B6" w:rsidRPr="000E759B" w:rsidRDefault="00B007B6" w:rsidP="00B007B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25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66</w:t>
            </w:r>
          </w:p>
        </w:tc>
        <w:tc>
          <w:tcPr>
            <w:tcW w:w="1276" w:type="dxa"/>
            <w:shd w:val="clear" w:color="auto" w:fill="auto"/>
            <w:hideMark/>
          </w:tcPr>
          <w:p w14:paraId="3B3DBA0D" w14:textId="398DE194" w:rsidR="00B007B6" w:rsidRPr="000E759B" w:rsidRDefault="00B007B6" w:rsidP="00B007B6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76" w:type="dxa"/>
            <w:shd w:val="clear" w:color="auto" w:fill="auto"/>
            <w:hideMark/>
          </w:tcPr>
          <w:p w14:paraId="4A174A68" w14:textId="77592C43" w:rsidR="00B007B6" w:rsidRPr="000E759B" w:rsidRDefault="00B007B6" w:rsidP="00B007B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25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66</w:t>
            </w:r>
          </w:p>
        </w:tc>
      </w:tr>
      <w:tr w:rsidR="00BC7478" w:rsidRPr="000E759B" w14:paraId="1C90AAE8" w14:textId="77777777" w:rsidTr="00B320A5">
        <w:trPr>
          <w:gridAfter w:val="1"/>
          <w:wAfter w:w="9" w:type="dxa"/>
          <w:trHeight w:val="301"/>
        </w:trPr>
        <w:tc>
          <w:tcPr>
            <w:tcW w:w="3827" w:type="dxa"/>
            <w:shd w:val="clear" w:color="auto" w:fill="auto"/>
          </w:tcPr>
          <w:p w14:paraId="4070D759" w14:textId="77777777" w:rsidR="00BC7478" w:rsidRPr="000E759B" w:rsidRDefault="00BC7478" w:rsidP="00BC7478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4024DDE" w14:textId="77777777" w:rsidR="00BC7478" w:rsidRPr="000E759B" w:rsidRDefault="00BC7478" w:rsidP="00BC7478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7722401" w14:textId="77777777" w:rsidR="00BC7478" w:rsidRPr="000E759B" w:rsidRDefault="00BC7478" w:rsidP="00BC7478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DBF27C" w14:textId="77777777" w:rsidR="00BC7478" w:rsidRPr="000E759B" w:rsidRDefault="00BC7478" w:rsidP="00BC7478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F25AC2" w14:textId="77777777" w:rsidR="00BC7478" w:rsidRPr="000E759B" w:rsidRDefault="00BC7478" w:rsidP="00BC7478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93BE7" w:rsidRPr="000E759B" w14:paraId="57464B6A" w14:textId="77777777" w:rsidTr="00B320A5">
        <w:trPr>
          <w:gridAfter w:val="1"/>
          <w:wAfter w:w="9" w:type="dxa"/>
          <w:trHeight w:val="301"/>
        </w:trPr>
        <w:tc>
          <w:tcPr>
            <w:tcW w:w="3827" w:type="dxa"/>
            <w:shd w:val="clear" w:color="auto" w:fill="auto"/>
            <w:hideMark/>
          </w:tcPr>
          <w:p w14:paraId="74F94571" w14:textId="5589FCF5" w:rsidR="00693BE7" w:rsidRPr="000E759B" w:rsidRDefault="00693BE7" w:rsidP="00693BE7">
            <w:pPr>
              <w:tabs>
                <w:tab w:val="clear" w:pos="227"/>
                <w:tab w:val="left" w:pos="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ภาระผูกพันผลประโยชน์พนักงาน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br/>
              <w:t xml:space="preserve">ณ วันที่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มกราคม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9EA04FA" w14:textId="6FA10B25" w:rsidR="00693BE7" w:rsidRPr="000E759B" w:rsidRDefault="00693BE7" w:rsidP="00693BE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18,484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1CDA74A" w14:textId="71CCA569" w:rsidR="00693BE7" w:rsidRPr="000E759B" w:rsidRDefault="00693BE7" w:rsidP="00693BE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20,446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978BC4" w14:textId="52F2924C" w:rsidR="00693BE7" w:rsidRPr="000E759B" w:rsidRDefault="00693BE7" w:rsidP="00693BE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18,180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D9956E" w14:textId="24936624" w:rsidR="00693BE7" w:rsidRPr="000E759B" w:rsidRDefault="00693BE7" w:rsidP="00693BE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19,694</w:t>
            </w:r>
          </w:p>
        </w:tc>
      </w:tr>
      <w:tr w:rsidR="00693BE7" w:rsidRPr="000E759B" w14:paraId="26CD98D6" w14:textId="77777777" w:rsidTr="00B320A5">
        <w:trPr>
          <w:gridAfter w:val="1"/>
          <w:wAfter w:w="9" w:type="dxa"/>
          <w:trHeight w:val="301"/>
        </w:trPr>
        <w:tc>
          <w:tcPr>
            <w:tcW w:w="3827" w:type="dxa"/>
            <w:shd w:val="clear" w:color="auto" w:fill="auto"/>
            <w:hideMark/>
          </w:tcPr>
          <w:p w14:paraId="3EC81306" w14:textId="77777777" w:rsidR="00693BE7" w:rsidRPr="000E759B" w:rsidRDefault="00693BE7" w:rsidP="00693BE7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ต้นทุนบริการปีปัจจุบัน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8EAE24" w14:textId="3A8E292C" w:rsidR="00693BE7" w:rsidRPr="000E759B" w:rsidRDefault="00A82E9F" w:rsidP="00693BE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2,114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8BB5034" w14:textId="4EA2E0EC" w:rsidR="00693BE7" w:rsidRPr="000E759B" w:rsidRDefault="00693BE7" w:rsidP="00693BE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3,105</w:t>
            </w:r>
          </w:p>
        </w:tc>
        <w:tc>
          <w:tcPr>
            <w:tcW w:w="1276" w:type="dxa"/>
            <w:shd w:val="clear" w:color="auto" w:fill="auto"/>
          </w:tcPr>
          <w:p w14:paraId="3500AC6A" w14:textId="5640CD38" w:rsidR="00693BE7" w:rsidRPr="000E759B" w:rsidRDefault="00693BE7" w:rsidP="00693BE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2,</w:t>
            </w:r>
            <w:r w:rsidR="00496CCF" w:rsidRPr="000E759B">
              <w:rPr>
                <w:rFonts w:ascii="BrowalliaUPC" w:hAnsi="BrowalliaUPC" w:cs="BrowalliaUPC"/>
                <w:sz w:val="28"/>
                <w:szCs w:val="28"/>
              </w:rPr>
              <w:t>076</w:t>
            </w:r>
          </w:p>
        </w:tc>
        <w:tc>
          <w:tcPr>
            <w:tcW w:w="1276" w:type="dxa"/>
            <w:shd w:val="clear" w:color="auto" w:fill="auto"/>
          </w:tcPr>
          <w:p w14:paraId="75E329F5" w14:textId="45C24832" w:rsidR="00693BE7" w:rsidRPr="000E759B" w:rsidRDefault="00693BE7" w:rsidP="00693BE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3,009</w:t>
            </w:r>
          </w:p>
        </w:tc>
      </w:tr>
      <w:tr w:rsidR="00693BE7" w:rsidRPr="000E759B" w14:paraId="5682185C" w14:textId="77777777" w:rsidTr="00B320A5">
        <w:trPr>
          <w:gridAfter w:val="1"/>
          <w:wAfter w:w="9" w:type="dxa"/>
          <w:trHeight w:val="301"/>
        </w:trPr>
        <w:tc>
          <w:tcPr>
            <w:tcW w:w="3827" w:type="dxa"/>
            <w:shd w:val="clear" w:color="auto" w:fill="auto"/>
            <w:hideMark/>
          </w:tcPr>
          <w:p w14:paraId="386D14E5" w14:textId="77777777" w:rsidR="00693BE7" w:rsidRPr="000E759B" w:rsidRDefault="00693BE7" w:rsidP="00693BE7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BC77626" w14:textId="159E34ED" w:rsidR="00693BE7" w:rsidRPr="000E759B" w:rsidRDefault="00693BE7" w:rsidP="00693BE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64</w:t>
            </w:r>
            <w:r w:rsidR="00A61E80" w:rsidRPr="000E759B">
              <w:rPr>
                <w:rFonts w:ascii="BrowalliaUPC" w:hAnsi="BrowalliaUPC" w:cs="BrowalliaUPC"/>
                <w:sz w:val="28"/>
                <w:szCs w:val="28"/>
              </w:rPr>
              <w:t>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E0C6B4B" w14:textId="15E583C7" w:rsidR="00693BE7" w:rsidRPr="000E759B" w:rsidRDefault="00693BE7" w:rsidP="00693BE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376</w:t>
            </w:r>
          </w:p>
        </w:tc>
        <w:tc>
          <w:tcPr>
            <w:tcW w:w="1276" w:type="dxa"/>
            <w:shd w:val="clear" w:color="auto" w:fill="auto"/>
          </w:tcPr>
          <w:p w14:paraId="7D7CEDC4" w14:textId="655CDEA0" w:rsidR="00693BE7" w:rsidRPr="000E759B" w:rsidRDefault="00693BE7" w:rsidP="00693BE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63</w:t>
            </w:r>
            <w:r w:rsidR="009D3E43" w:rsidRPr="000E759B">
              <w:rPr>
                <w:rFonts w:ascii="BrowalliaUPC" w:hAnsi="BrowalliaUPC" w:cs="BrowalliaUPC"/>
                <w:sz w:val="28"/>
                <w:szCs w:val="28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3CBA6A05" w14:textId="49588D31" w:rsidR="00693BE7" w:rsidRPr="000E759B" w:rsidRDefault="00693BE7" w:rsidP="00693BE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364</w:t>
            </w:r>
          </w:p>
        </w:tc>
      </w:tr>
      <w:tr w:rsidR="00693BE7" w:rsidRPr="000E759B" w14:paraId="452D1E5E" w14:textId="77777777" w:rsidTr="00B320A5">
        <w:trPr>
          <w:gridAfter w:val="1"/>
          <w:wAfter w:w="9" w:type="dxa"/>
          <w:trHeight w:val="301"/>
        </w:trPr>
        <w:tc>
          <w:tcPr>
            <w:tcW w:w="3827" w:type="dxa"/>
            <w:shd w:val="clear" w:color="auto" w:fill="auto"/>
          </w:tcPr>
          <w:p w14:paraId="2222495F" w14:textId="08EC60D7" w:rsidR="00693BE7" w:rsidRPr="000E759B" w:rsidRDefault="00693BE7" w:rsidP="00693BE7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กำไรตามหลักคณิตศาสตร์ประกันภัย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86576A3" w14:textId="2BE624FA" w:rsidR="00693BE7" w:rsidRPr="000E759B" w:rsidRDefault="00693BE7" w:rsidP="00693BE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07851CBE" w14:textId="2FB902E5" w:rsidR="00693BE7" w:rsidRPr="000E759B" w:rsidRDefault="00693BE7" w:rsidP="00693BE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4,824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8AC4A1E" w14:textId="67B0EADF" w:rsidR="00693BE7" w:rsidRPr="000E759B" w:rsidRDefault="00693BE7" w:rsidP="00693BE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4A41101" w14:textId="652D6146" w:rsidR="00693BE7" w:rsidRPr="000E759B" w:rsidRDefault="00693BE7" w:rsidP="00693BE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4,268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693BE7" w:rsidRPr="000E759B" w14:paraId="7F8920E1" w14:textId="77777777" w:rsidTr="00B320A5">
        <w:trPr>
          <w:gridAfter w:val="1"/>
          <w:wAfter w:w="9" w:type="dxa"/>
          <w:trHeight w:val="326"/>
        </w:trPr>
        <w:tc>
          <w:tcPr>
            <w:tcW w:w="3827" w:type="dxa"/>
            <w:shd w:val="clear" w:color="auto" w:fill="auto"/>
            <w:hideMark/>
          </w:tcPr>
          <w:p w14:paraId="6E795150" w14:textId="7FD53B0A" w:rsidR="00693BE7" w:rsidRPr="000E759B" w:rsidRDefault="00693BE7" w:rsidP="00693BE7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ผลประโยชน์จ่ายระหว่างปี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F3154D6" w14:textId="79DF5895" w:rsidR="00693BE7" w:rsidRPr="000E759B" w:rsidRDefault="00693BE7" w:rsidP="00693BE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(1,</w:t>
            </w:r>
            <w:r w:rsidR="009D3E43" w:rsidRPr="000E759B">
              <w:rPr>
                <w:rFonts w:ascii="BrowalliaUPC" w:hAnsi="BrowalliaUPC" w:cs="BrowalliaUPC"/>
                <w:sz w:val="28"/>
                <w:szCs w:val="28"/>
              </w:rPr>
              <w:t>7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="00A82E9F" w:rsidRPr="000E759B">
              <w:rPr>
                <w:rFonts w:ascii="BrowalliaUPC" w:hAnsi="BrowalliaUPC" w:cs="BrowalliaUPC"/>
                <w:sz w:val="28"/>
                <w:szCs w:val="28"/>
              </w:rPr>
              <w:t>4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6290696F" w14:textId="36686493" w:rsidR="00693BE7" w:rsidRPr="000E759B" w:rsidRDefault="00693BE7" w:rsidP="00693BE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619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29C367" w14:textId="1ABD3DC8" w:rsidR="00693BE7" w:rsidRPr="000E759B" w:rsidRDefault="00693BE7" w:rsidP="00693BE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(1,</w:t>
            </w:r>
            <w:r w:rsidR="009D3E43" w:rsidRPr="000E759B">
              <w:rPr>
                <w:rFonts w:ascii="BrowalliaUPC" w:hAnsi="BrowalliaUPC" w:cs="BrowalliaUPC"/>
                <w:sz w:val="28"/>
                <w:szCs w:val="28"/>
              </w:rPr>
              <w:t>7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="00A82E9F" w:rsidRPr="000E759B">
              <w:rPr>
                <w:rFonts w:ascii="BrowalliaUPC" w:hAnsi="BrowalliaUPC" w:cs="BrowalliaUPC"/>
                <w:sz w:val="28"/>
                <w:szCs w:val="28"/>
              </w:rPr>
              <w:t>4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3A3ED4" w14:textId="18F9976B" w:rsidR="00693BE7" w:rsidRPr="000E759B" w:rsidRDefault="00693BE7" w:rsidP="00693BE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619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693BE7" w:rsidRPr="000E759B" w14:paraId="2B146E1C" w14:textId="77777777" w:rsidTr="00B320A5">
        <w:trPr>
          <w:gridAfter w:val="1"/>
          <w:wAfter w:w="9" w:type="dxa"/>
          <w:trHeight w:val="326"/>
        </w:trPr>
        <w:tc>
          <w:tcPr>
            <w:tcW w:w="3827" w:type="dxa"/>
            <w:shd w:val="clear" w:color="auto" w:fill="auto"/>
          </w:tcPr>
          <w:p w14:paraId="44149A18" w14:textId="1301DCE3" w:rsidR="00693BE7" w:rsidRPr="000E759B" w:rsidRDefault="00693BE7" w:rsidP="00693BE7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685785" w14:textId="06EFFFDC" w:rsidR="00693BE7" w:rsidRPr="000E759B" w:rsidRDefault="00693BE7" w:rsidP="00693BE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19,51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6EF26A1F" w14:textId="237FBF79" w:rsidR="00693BE7" w:rsidRPr="000E759B" w:rsidRDefault="00693BE7" w:rsidP="00693BE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18,484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DE1B2D" w14:textId="76E1416C" w:rsidR="00693BE7" w:rsidRPr="000E759B" w:rsidRDefault="00693BE7" w:rsidP="00693BE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19,160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C56730" w14:textId="3A32A74F" w:rsidR="00693BE7" w:rsidRPr="000E759B" w:rsidRDefault="00693BE7" w:rsidP="00693BE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18,180</w:t>
            </w:r>
          </w:p>
        </w:tc>
      </w:tr>
      <w:tr w:rsidR="00693BE7" w:rsidRPr="000E759B" w14:paraId="536DA5E7" w14:textId="77777777" w:rsidTr="00B320A5">
        <w:trPr>
          <w:gridAfter w:val="1"/>
          <w:wAfter w:w="9" w:type="dxa"/>
          <w:trHeight w:val="326"/>
        </w:trPr>
        <w:tc>
          <w:tcPr>
            <w:tcW w:w="3827" w:type="dxa"/>
            <w:shd w:val="clear" w:color="auto" w:fill="auto"/>
          </w:tcPr>
          <w:p w14:paraId="7A73706D" w14:textId="2FCC2672" w:rsidR="00693BE7" w:rsidRPr="000E759B" w:rsidRDefault="00693BE7" w:rsidP="00693BE7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ส่วนที่ชำระภายในหนึ่งปี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AD0D72" w14:textId="3A97BC7A" w:rsidR="00693BE7" w:rsidRPr="000E759B" w:rsidRDefault="00693BE7" w:rsidP="00693BE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(2,385)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EE98E07" w14:textId="5FF265D7" w:rsidR="00693BE7" w:rsidRPr="000E759B" w:rsidRDefault="00693BE7" w:rsidP="00693BE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1,884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FA848D" w14:textId="7139D261" w:rsidR="00693BE7" w:rsidRPr="000E759B" w:rsidRDefault="00693BE7" w:rsidP="00693BE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(2,207)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BBDF2D" w14:textId="44494775" w:rsidR="00693BE7" w:rsidRPr="000E759B" w:rsidRDefault="00693BE7" w:rsidP="00693BE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1,884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693BE7" w:rsidRPr="000E759B" w14:paraId="434880B0" w14:textId="77777777" w:rsidTr="00B320A5">
        <w:trPr>
          <w:gridAfter w:val="1"/>
          <w:wAfter w:w="9" w:type="dxa"/>
          <w:trHeight w:val="362"/>
        </w:trPr>
        <w:tc>
          <w:tcPr>
            <w:tcW w:w="3827" w:type="dxa"/>
            <w:shd w:val="clear" w:color="auto" w:fill="auto"/>
            <w:hideMark/>
          </w:tcPr>
          <w:p w14:paraId="4ABF5E16" w14:textId="715BAB66" w:rsidR="00693BE7" w:rsidRPr="000E759B" w:rsidRDefault="00693BE7" w:rsidP="00693BE7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ภาระผูกพันผลประโยชน์พนักงาน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br/>
              <w:t xml:space="preserve">ณ วันที่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A893FB2" w14:textId="5248B4F2" w:rsidR="00693BE7" w:rsidRPr="000E759B" w:rsidRDefault="00693BE7" w:rsidP="00693BE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17,12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6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6E5D5100" w14:textId="5979A418" w:rsidR="00693BE7" w:rsidRPr="000E759B" w:rsidRDefault="00693BE7" w:rsidP="00693BE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16,600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F955D4" w14:textId="2A992248" w:rsidR="00693BE7" w:rsidRPr="000E759B" w:rsidRDefault="00693BE7" w:rsidP="00693BE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16,953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5E5DFC" w14:textId="4A473177" w:rsidR="00693BE7" w:rsidRPr="000E759B" w:rsidRDefault="00693BE7" w:rsidP="00693BE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16,296</w:t>
            </w:r>
          </w:p>
        </w:tc>
      </w:tr>
      <w:tr w:rsidR="00693BE7" w:rsidRPr="000E759B" w14:paraId="67F7EE20" w14:textId="77777777" w:rsidTr="00B320A5">
        <w:trPr>
          <w:gridAfter w:val="1"/>
          <w:wAfter w:w="9" w:type="dxa"/>
          <w:trHeight w:val="301"/>
        </w:trPr>
        <w:tc>
          <w:tcPr>
            <w:tcW w:w="3827" w:type="dxa"/>
            <w:shd w:val="clear" w:color="auto" w:fill="auto"/>
          </w:tcPr>
          <w:p w14:paraId="4F7DA83E" w14:textId="77777777" w:rsidR="00693BE7" w:rsidRPr="000E759B" w:rsidRDefault="00693BE7" w:rsidP="00693BE7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2AC373B" w14:textId="77777777" w:rsidR="00693BE7" w:rsidRPr="000E759B" w:rsidRDefault="00693BE7" w:rsidP="00693BE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3CF8AB4" w14:textId="77777777" w:rsidR="00693BE7" w:rsidRPr="000E759B" w:rsidRDefault="00693BE7" w:rsidP="00693BE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C09050B" w14:textId="77777777" w:rsidR="00693BE7" w:rsidRPr="000E759B" w:rsidRDefault="00693BE7" w:rsidP="00693BE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1132ED1" w14:textId="77777777" w:rsidR="00693BE7" w:rsidRPr="000E759B" w:rsidRDefault="00693BE7" w:rsidP="00693BE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93BE7" w:rsidRPr="000E759B" w14:paraId="09AB2DF3" w14:textId="77777777" w:rsidTr="00B320A5">
        <w:trPr>
          <w:gridAfter w:val="1"/>
          <w:wAfter w:w="9" w:type="dxa"/>
          <w:trHeight w:val="350"/>
        </w:trPr>
        <w:tc>
          <w:tcPr>
            <w:tcW w:w="3827" w:type="dxa"/>
            <w:shd w:val="clear" w:color="auto" w:fill="auto"/>
            <w:hideMark/>
          </w:tcPr>
          <w:p w14:paraId="2D77388A" w14:textId="77777777" w:rsidR="00693BE7" w:rsidRPr="000E759B" w:rsidRDefault="00693BE7" w:rsidP="00693BE7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ไม่ได้จัดตั้งเป็นกองทุนทั้งหมด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1C0C3B9" w14:textId="4FC4FDC5" w:rsidR="00693BE7" w:rsidRPr="000E759B" w:rsidRDefault="00693BE7" w:rsidP="00693BE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19,51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6B2175E2" w14:textId="1872FF6B" w:rsidR="00693BE7" w:rsidRPr="000E759B" w:rsidRDefault="00693BE7" w:rsidP="00693BE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18,484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B44B98" w14:textId="0EBD78FA" w:rsidR="00693BE7" w:rsidRPr="000E759B" w:rsidRDefault="00693BE7" w:rsidP="00693BE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19,160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C50706" w14:textId="28417388" w:rsidR="00693BE7" w:rsidRPr="000E759B" w:rsidRDefault="00693BE7" w:rsidP="00693BE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18,180</w:t>
            </w:r>
          </w:p>
        </w:tc>
      </w:tr>
    </w:tbl>
    <w:p w14:paraId="562EC2F1" w14:textId="77777777" w:rsidR="00B04377" w:rsidRPr="000E759B" w:rsidRDefault="00B04377" w:rsidP="00F83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num" w:pos="1665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296DA5AE" w14:textId="59DE6756" w:rsidR="00B4033D" w:rsidRPr="000E759B" w:rsidRDefault="00893A1E" w:rsidP="00F83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num" w:pos="1665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eastAsia="th-TH"/>
        </w:rPr>
      </w:pP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>ข้อสมมติ</w:t>
      </w:r>
      <w:r w:rsidR="009D3029" w:rsidRPr="000E759B">
        <w:rPr>
          <w:rFonts w:ascii="BrowalliaUPC" w:hAnsi="BrowalliaUPC" w:cs="BrowalliaUPC"/>
          <w:sz w:val="28"/>
          <w:szCs w:val="28"/>
          <w:cs/>
          <w:lang w:val="en-GB"/>
        </w:rPr>
        <w:t>ฐาน</w:t>
      </w: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 xml:space="preserve">หลักที่สำคัญในการประมาณการตามหลักคณิตศาสตร์ประกันภัย ณ วันที่รายงาน สำหรับปีสิ้นสุดวันที่ </w:t>
      </w:r>
      <w:r w:rsidRPr="000E759B">
        <w:rPr>
          <w:rFonts w:ascii="BrowalliaUPC" w:hAnsi="BrowalliaUPC" w:cs="BrowalliaUPC"/>
          <w:sz w:val="28"/>
          <w:szCs w:val="28"/>
        </w:rPr>
        <w:t>31</w:t>
      </w: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 xml:space="preserve"> ธันวาคม </w:t>
      </w:r>
      <w:r w:rsidRPr="000E759B">
        <w:rPr>
          <w:rFonts w:ascii="BrowalliaUPC" w:hAnsi="BrowalliaUPC" w:cs="BrowalliaUPC"/>
          <w:sz w:val="28"/>
          <w:szCs w:val="28"/>
          <w:lang w:val="en-GB"/>
        </w:rPr>
        <w:t>25</w:t>
      </w:r>
      <w:r w:rsidR="001D026C" w:rsidRPr="000E759B">
        <w:rPr>
          <w:rFonts w:ascii="BrowalliaUPC" w:hAnsi="BrowalliaUPC" w:cs="BrowalliaUPC"/>
          <w:sz w:val="28"/>
          <w:szCs w:val="28"/>
          <w:lang w:val="en-GB"/>
        </w:rPr>
        <w:t>6</w:t>
      </w:r>
      <w:r w:rsidR="00B007B6" w:rsidRPr="000E759B">
        <w:rPr>
          <w:rFonts w:ascii="BrowalliaUPC" w:hAnsi="BrowalliaUPC" w:cs="BrowalliaUPC"/>
          <w:sz w:val="28"/>
          <w:szCs w:val="28"/>
          <w:lang w:val="en-GB"/>
        </w:rPr>
        <w:t>7</w:t>
      </w:r>
      <w:r w:rsidRPr="000E759B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 xml:space="preserve">และ </w:t>
      </w:r>
      <w:r w:rsidRPr="000E759B">
        <w:rPr>
          <w:rFonts w:ascii="BrowalliaUPC" w:hAnsi="BrowalliaUPC" w:cs="BrowalliaUPC"/>
          <w:sz w:val="28"/>
          <w:szCs w:val="28"/>
        </w:rPr>
        <w:t>25</w:t>
      </w:r>
      <w:r w:rsidR="00320017" w:rsidRPr="000E759B">
        <w:rPr>
          <w:rFonts w:ascii="BrowalliaUPC" w:hAnsi="BrowalliaUPC" w:cs="BrowalliaUPC"/>
          <w:sz w:val="28"/>
          <w:szCs w:val="28"/>
        </w:rPr>
        <w:t>6</w:t>
      </w:r>
      <w:r w:rsidR="00B007B6" w:rsidRPr="000E759B">
        <w:rPr>
          <w:rFonts w:ascii="BrowalliaUPC" w:hAnsi="BrowalliaUPC" w:cs="BrowalliaUPC"/>
          <w:sz w:val="28"/>
          <w:szCs w:val="28"/>
        </w:rPr>
        <w:t>6</w:t>
      </w:r>
      <w:r w:rsidR="00BF3E29"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1A5B9F50" w14:textId="77777777" w:rsidR="00B4033D" w:rsidRPr="000E759B" w:rsidRDefault="00B4033D" w:rsidP="00CA778C">
      <w:pPr>
        <w:tabs>
          <w:tab w:val="clear" w:pos="227"/>
          <w:tab w:val="clear" w:pos="454"/>
          <w:tab w:val="clear" w:pos="680"/>
          <w:tab w:val="num" w:pos="851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lang w:eastAsia="th-TH"/>
        </w:rPr>
      </w:pP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552"/>
        <w:gridCol w:w="1553"/>
        <w:gridCol w:w="13"/>
        <w:gridCol w:w="1539"/>
        <w:gridCol w:w="1553"/>
      </w:tblGrid>
      <w:tr w:rsidR="00893A1E" w:rsidRPr="000E759B" w14:paraId="0388AF64" w14:textId="77777777" w:rsidTr="00AD117C">
        <w:tc>
          <w:tcPr>
            <w:tcW w:w="2790" w:type="dxa"/>
            <w:hideMark/>
          </w:tcPr>
          <w:p w14:paraId="1F9618D1" w14:textId="77777777" w:rsidR="00893A1E" w:rsidRPr="000E759B" w:rsidRDefault="00893A1E" w:rsidP="00AE6BB0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ab/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ab/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ab/>
            </w:r>
          </w:p>
        </w:tc>
        <w:tc>
          <w:tcPr>
            <w:tcW w:w="3118" w:type="dxa"/>
            <w:gridSpan w:val="3"/>
            <w:vAlign w:val="bottom"/>
            <w:hideMark/>
          </w:tcPr>
          <w:p w14:paraId="5C42DD2B" w14:textId="77777777" w:rsidR="00893A1E" w:rsidRPr="000E759B" w:rsidRDefault="00893A1E" w:rsidP="00AE6BB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3092" w:type="dxa"/>
            <w:gridSpan w:val="2"/>
            <w:shd w:val="clear" w:color="auto" w:fill="auto"/>
            <w:vAlign w:val="bottom"/>
            <w:hideMark/>
          </w:tcPr>
          <w:p w14:paraId="0C2BB342" w14:textId="1FBCC86A" w:rsidR="00893A1E" w:rsidRPr="000E759B" w:rsidRDefault="00893A1E" w:rsidP="00AE6BB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เฉพาะบริษัท</w:t>
            </w:r>
          </w:p>
        </w:tc>
      </w:tr>
      <w:tr w:rsidR="00B007B6" w:rsidRPr="000E759B" w14:paraId="6F7E647A" w14:textId="77777777" w:rsidTr="00B320A5">
        <w:tc>
          <w:tcPr>
            <w:tcW w:w="2790" w:type="dxa"/>
          </w:tcPr>
          <w:p w14:paraId="2DBD3C96" w14:textId="77777777" w:rsidR="00B007B6" w:rsidRPr="000E759B" w:rsidRDefault="00B007B6" w:rsidP="00B007B6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14:paraId="4FCA153E" w14:textId="21C03A08" w:rsidR="00B007B6" w:rsidRPr="000E759B" w:rsidRDefault="00B007B6" w:rsidP="00B007B6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53" w:type="dxa"/>
            <w:hideMark/>
          </w:tcPr>
          <w:p w14:paraId="169DC1B2" w14:textId="667F1394" w:rsidR="00B007B6" w:rsidRPr="000E759B" w:rsidRDefault="00B007B6" w:rsidP="00B007B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25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>66</w:t>
            </w:r>
          </w:p>
        </w:tc>
        <w:tc>
          <w:tcPr>
            <w:tcW w:w="1552" w:type="dxa"/>
            <w:gridSpan w:val="2"/>
            <w:shd w:val="clear" w:color="auto" w:fill="auto"/>
            <w:hideMark/>
          </w:tcPr>
          <w:p w14:paraId="3D1C78CB" w14:textId="232436F5" w:rsidR="00B007B6" w:rsidRPr="000E759B" w:rsidRDefault="00B007B6" w:rsidP="00B007B6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53" w:type="dxa"/>
            <w:shd w:val="clear" w:color="auto" w:fill="auto"/>
            <w:hideMark/>
          </w:tcPr>
          <w:p w14:paraId="0852E741" w14:textId="714E8F01" w:rsidR="00B007B6" w:rsidRPr="000E759B" w:rsidRDefault="00B007B6" w:rsidP="00B007B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25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>66</w:t>
            </w:r>
          </w:p>
        </w:tc>
      </w:tr>
      <w:tr w:rsidR="00A44D20" w:rsidRPr="000E759B" w14:paraId="4C457687" w14:textId="77777777" w:rsidTr="00B320A5">
        <w:tc>
          <w:tcPr>
            <w:tcW w:w="2790" w:type="dxa"/>
          </w:tcPr>
          <w:p w14:paraId="5EE1A18B" w14:textId="77777777" w:rsidR="00A44D20" w:rsidRPr="000E759B" w:rsidRDefault="00A44D20" w:rsidP="001D026C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10FF29D7" w14:textId="26C5C445" w:rsidR="00A44D20" w:rsidRPr="000E759B" w:rsidRDefault="00A44D20" w:rsidP="001D026C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</w:t>
            </w: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ร้อยละ)</w:t>
            </w:r>
          </w:p>
        </w:tc>
        <w:tc>
          <w:tcPr>
            <w:tcW w:w="1553" w:type="dxa"/>
            <w:vAlign w:val="bottom"/>
          </w:tcPr>
          <w:p w14:paraId="27F4D681" w14:textId="482570F6" w:rsidR="00A44D20" w:rsidRPr="000E759B" w:rsidRDefault="00A44D20" w:rsidP="001D026C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</w:t>
            </w: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ร้อยละ)</w:t>
            </w:r>
          </w:p>
        </w:tc>
        <w:tc>
          <w:tcPr>
            <w:tcW w:w="1552" w:type="dxa"/>
            <w:gridSpan w:val="2"/>
            <w:shd w:val="clear" w:color="auto" w:fill="auto"/>
            <w:vAlign w:val="bottom"/>
          </w:tcPr>
          <w:p w14:paraId="76D5CB95" w14:textId="7C86CCA0" w:rsidR="00A44D20" w:rsidRPr="000E759B" w:rsidRDefault="00A44D20" w:rsidP="001D026C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</w:t>
            </w: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ร้อยละ)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2F0003B" w14:textId="5EBCA565" w:rsidR="00A44D20" w:rsidRPr="000E759B" w:rsidRDefault="00A44D20" w:rsidP="001D026C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</w:t>
            </w: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ร้อยละ)</w:t>
            </w:r>
          </w:p>
        </w:tc>
      </w:tr>
      <w:tr w:rsidR="00DA7FD0" w:rsidRPr="000E759B" w14:paraId="420CE088" w14:textId="77777777" w:rsidTr="00B320A5">
        <w:tc>
          <w:tcPr>
            <w:tcW w:w="2790" w:type="dxa"/>
          </w:tcPr>
          <w:p w14:paraId="05E59FEF" w14:textId="77777777" w:rsidR="00DA7FD0" w:rsidRPr="000E759B" w:rsidRDefault="00DA7FD0" w:rsidP="001D026C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55353CBC" w14:textId="77777777" w:rsidR="00DA7FD0" w:rsidRPr="000E759B" w:rsidRDefault="00DA7FD0" w:rsidP="001D026C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553" w:type="dxa"/>
            <w:vAlign w:val="bottom"/>
          </w:tcPr>
          <w:p w14:paraId="7667D8E0" w14:textId="77777777" w:rsidR="00DA7FD0" w:rsidRPr="000E759B" w:rsidRDefault="00DA7FD0" w:rsidP="001D026C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552" w:type="dxa"/>
            <w:gridSpan w:val="2"/>
            <w:shd w:val="clear" w:color="auto" w:fill="auto"/>
            <w:vAlign w:val="bottom"/>
          </w:tcPr>
          <w:p w14:paraId="08F80EC0" w14:textId="77777777" w:rsidR="00DA7FD0" w:rsidRPr="000E759B" w:rsidRDefault="00DA7FD0" w:rsidP="001D026C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F5A9B84" w14:textId="77777777" w:rsidR="00DA7FD0" w:rsidRPr="000E759B" w:rsidRDefault="00DA7FD0" w:rsidP="001D026C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</w:tr>
      <w:tr w:rsidR="000E06E6" w:rsidRPr="000E759B" w14:paraId="235E0545" w14:textId="77777777" w:rsidTr="00B320A5">
        <w:tc>
          <w:tcPr>
            <w:tcW w:w="2790" w:type="dxa"/>
            <w:hideMark/>
          </w:tcPr>
          <w:p w14:paraId="1FE1017F" w14:textId="77777777" w:rsidR="000E06E6" w:rsidRPr="000E759B" w:rsidRDefault="000E06E6" w:rsidP="000E06E6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อัตราคิดลด (ต่อปี)</w:t>
            </w:r>
          </w:p>
        </w:tc>
        <w:tc>
          <w:tcPr>
            <w:tcW w:w="1552" w:type="dxa"/>
            <w:shd w:val="clear" w:color="auto" w:fill="auto"/>
          </w:tcPr>
          <w:p w14:paraId="16033790" w14:textId="72007372" w:rsidR="000E06E6" w:rsidRPr="000E759B" w:rsidRDefault="000E06E6" w:rsidP="00C07487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2.71 - 3.12</w:t>
            </w:r>
          </w:p>
        </w:tc>
        <w:tc>
          <w:tcPr>
            <w:tcW w:w="1553" w:type="dxa"/>
          </w:tcPr>
          <w:p w14:paraId="14773B4C" w14:textId="0D103227" w:rsidR="000E06E6" w:rsidRPr="000E759B" w:rsidRDefault="000E06E6" w:rsidP="000E06E6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2.71 - 3.12</w:t>
            </w:r>
          </w:p>
        </w:tc>
        <w:tc>
          <w:tcPr>
            <w:tcW w:w="1552" w:type="dxa"/>
            <w:gridSpan w:val="2"/>
            <w:shd w:val="clear" w:color="auto" w:fill="auto"/>
          </w:tcPr>
          <w:p w14:paraId="3D2A9DFD" w14:textId="4160A995" w:rsidR="000E06E6" w:rsidRPr="000E759B" w:rsidRDefault="000E06E6" w:rsidP="000E06E6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3.12</w:t>
            </w:r>
          </w:p>
        </w:tc>
        <w:tc>
          <w:tcPr>
            <w:tcW w:w="1553" w:type="dxa"/>
            <w:shd w:val="clear" w:color="auto" w:fill="auto"/>
          </w:tcPr>
          <w:p w14:paraId="26FBC269" w14:textId="2FA5973C" w:rsidR="000E06E6" w:rsidRPr="000E759B" w:rsidRDefault="000E06E6" w:rsidP="000E06E6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3.12</w:t>
            </w:r>
          </w:p>
        </w:tc>
      </w:tr>
      <w:tr w:rsidR="000E06E6" w:rsidRPr="000E759B" w14:paraId="6A5401C4" w14:textId="77777777" w:rsidTr="00B320A5">
        <w:tc>
          <w:tcPr>
            <w:tcW w:w="2790" w:type="dxa"/>
            <w:hideMark/>
          </w:tcPr>
          <w:p w14:paraId="68FCFAB6" w14:textId="30B1D87C" w:rsidR="000E06E6" w:rsidRPr="000E759B" w:rsidRDefault="000E06E6" w:rsidP="000E06E6">
            <w:pPr>
              <w:spacing w:line="240" w:lineRule="auto"/>
              <w:ind w:right="-114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อัตราการเพิ่มขึ้นของเงินเดือน (ต่อปี)</w:t>
            </w:r>
          </w:p>
        </w:tc>
        <w:tc>
          <w:tcPr>
            <w:tcW w:w="1552" w:type="dxa"/>
            <w:shd w:val="clear" w:color="auto" w:fill="auto"/>
          </w:tcPr>
          <w:p w14:paraId="4C2AFF5E" w14:textId="34568170" w:rsidR="000E06E6" w:rsidRPr="000E759B" w:rsidRDefault="000E06E6" w:rsidP="000E06E6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3.31 - 3.82</w:t>
            </w:r>
          </w:p>
        </w:tc>
        <w:tc>
          <w:tcPr>
            <w:tcW w:w="1553" w:type="dxa"/>
          </w:tcPr>
          <w:p w14:paraId="28939E87" w14:textId="0AFA3F2E" w:rsidR="000E06E6" w:rsidRPr="000E759B" w:rsidRDefault="000E06E6" w:rsidP="000E06E6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3.31 - 3.82</w:t>
            </w:r>
          </w:p>
        </w:tc>
        <w:tc>
          <w:tcPr>
            <w:tcW w:w="1552" w:type="dxa"/>
            <w:gridSpan w:val="2"/>
            <w:shd w:val="clear" w:color="auto" w:fill="auto"/>
          </w:tcPr>
          <w:p w14:paraId="423571AA" w14:textId="3D568B12" w:rsidR="000E06E6" w:rsidRPr="000E759B" w:rsidRDefault="000E06E6" w:rsidP="000E06E6">
            <w:pPr>
              <w:tabs>
                <w:tab w:val="clear" w:pos="454"/>
                <w:tab w:val="left" w:pos="438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3.82</w:t>
            </w:r>
          </w:p>
        </w:tc>
        <w:tc>
          <w:tcPr>
            <w:tcW w:w="1553" w:type="dxa"/>
            <w:shd w:val="clear" w:color="auto" w:fill="auto"/>
          </w:tcPr>
          <w:p w14:paraId="175671AF" w14:textId="7EA7987C" w:rsidR="000E06E6" w:rsidRPr="000E759B" w:rsidRDefault="000E06E6" w:rsidP="000E06E6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3.82</w:t>
            </w:r>
          </w:p>
        </w:tc>
      </w:tr>
      <w:tr w:rsidR="000E06E6" w:rsidRPr="000E759B" w14:paraId="615E4281" w14:textId="77777777" w:rsidTr="00B320A5">
        <w:tc>
          <w:tcPr>
            <w:tcW w:w="2790" w:type="dxa"/>
          </w:tcPr>
          <w:p w14:paraId="650ACF0D" w14:textId="77777777" w:rsidR="000E06E6" w:rsidRPr="000E759B" w:rsidRDefault="000E06E6" w:rsidP="000E06E6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552" w:type="dxa"/>
            <w:shd w:val="clear" w:color="auto" w:fill="auto"/>
          </w:tcPr>
          <w:p w14:paraId="6821CF0B" w14:textId="3C2216B1" w:rsidR="000E06E6" w:rsidRPr="000E759B" w:rsidRDefault="000E06E6" w:rsidP="000E06E6">
            <w:pPr>
              <w:spacing w:line="240" w:lineRule="auto"/>
              <w:ind w:left="-30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100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ของตารางมรณะไทยปี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>2560</w:t>
            </w:r>
          </w:p>
        </w:tc>
        <w:tc>
          <w:tcPr>
            <w:tcW w:w="1553" w:type="dxa"/>
          </w:tcPr>
          <w:p w14:paraId="7410D3F3" w14:textId="1CDD8E87" w:rsidR="000E06E6" w:rsidRPr="000E759B" w:rsidRDefault="000E06E6" w:rsidP="000E06E6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100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ของตารางมรณะไทยปี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>2560</w:t>
            </w:r>
          </w:p>
        </w:tc>
        <w:tc>
          <w:tcPr>
            <w:tcW w:w="1552" w:type="dxa"/>
            <w:gridSpan w:val="2"/>
            <w:shd w:val="clear" w:color="auto" w:fill="auto"/>
          </w:tcPr>
          <w:p w14:paraId="4C35C892" w14:textId="7AB18B1D" w:rsidR="000E06E6" w:rsidRPr="000E759B" w:rsidRDefault="000E06E6" w:rsidP="000E06E6">
            <w:pP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100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ของตารางมรณะไทยปี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>2560</w:t>
            </w:r>
          </w:p>
        </w:tc>
        <w:tc>
          <w:tcPr>
            <w:tcW w:w="1553" w:type="dxa"/>
            <w:shd w:val="clear" w:color="auto" w:fill="auto"/>
          </w:tcPr>
          <w:p w14:paraId="465C6367" w14:textId="7E91B605" w:rsidR="000E06E6" w:rsidRPr="000E759B" w:rsidRDefault="000E06E6" w:rsidP="000E06E6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100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ของตารางมรณะไทยปี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>2560</w:t>
            </w:r>
          </w:p>
        </w:tc>
      </w:tr>
    </w:tbl>
    <w:p w14:paraId="6DD992C1" w14:textId="4B31EF26" w:rsidR="00344698" w:rsidRPr="000E759B" w:rsidRDefault="00344698" w:rsidP="00AE6BB0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7DD8941A" w14:textId="255031C8" w:rsidR="00727837" w:rsidRPr="000E759B" w:rsidRDefault="00893A1E" w:rsidP="00B04377">
      <w:pPr>
        <w:tabs>
          <w:tab w:val="clear" w:pos="227"/>
          <w:tab w:val="clear" w:pos="454"/>
          <w:tab w:val="clear" w:pos="680"/>
          <w:tab w:val="clear" w:pos="907"/>
          <w:tab w:val="left" w:pos="426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cs/>
          <w:lang w:val="en-GB"/>
        </w:rPr>
      </w:pP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>มูลค่าปัจจุบันของโครงการผลประโยชน์พนักงาน ถูกวัดโดยใช้วิธีคิดลดแต่ละหน่วยที่ประมาณการระยะเวลา</w:t>
      </w:r>
      <w:r w:rsidR="002C0171" w:rsidRPr="000E759B">
        <w:rPr>
          <w:rFonts w:ascii="BrowalliaUPC" w:hAnsi="BrowalliaUPC" w:cs="BrowalliaUPC"/>
          <w:sz w:val="28"/>
          <w:szCs w:val="28"/>
          <w:lang w:val="en-GB"/>
        </w:rPr>
        <w:br/>
      </w: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 xml:space="preserve">ถัวเฉลี่ยถ่วงน้ำหนักของภาระผูกพันผลประโยชน์ที่กำหนดไว้ </w:t>
      </w:r>
      <w:r w:rsidR="00DA4DB3" w:rsidRPr="000E759B">
        <w:rPr>
          <w:rFonts w:ascii="BrowalliaUPC" w:hAnsi="BrowalliaUPC" w:cs="BrowalliaUPC"/>
          <w:sz w:val="28"/>
          <w:szCs w:val="28"/>
          <w:lang w:val="en-GB"/>
        </w:rPr>
        <w:t>5</w:t>
      </w:r>
      <w:r w:rsidR="0015754A" w:rsidRPr="000E759B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="00E2605F" w:rsidRPr="000E759B">
        <w:rPr>
          <w:rFonts w:ascii="BrowalliaUPC" w:hAnsi="BrowalliaUPC" w:cs="BrowalliaUPC"/>
          <w:sz w:val="28"/>
          <w:szCs w:val="28"/>
          <w:lang w:val="en-GB"/>
        </w:rPr>
        <w:t>-</w:t>
      </w:r>
      <w:r w:rsidR="0015754A" w:rsidRPr="000E759B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="00DA4DB3" w:rsidRPr="000E759B">
        <w:rPr>
          <w:rFonts w:ascii="BrowalliaUPC" w:hAnsi="BrowalliaUPC" w:cs="BrowalliaUPC"/>
          <w:sz w:val="28"/>
          <w:szCs w:val="28"/>
          <w:lang w:val="en-GB"/>
        </w:rPr>
        <w:t>24</w:t>
      </w:r>
      <w:r w:rsidR="0015754A" w:rsidRPr="000E759B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>ป</w:t>
      </w:r>
      <w:r w:rsidR="00B04377" w:rsidRPr="000E759B">
        <w:rPr>
          <w:rFonts w:ascii="BrowalliaUPC" w:hAnsi="BrowalliaUPC" w:cs="BrowalliaUPC"/>
          <w:sz w:val="28"/>
          <w:szCs w:val="28"/>
          <w:cs/>
          <w:lang w:val="en-GB"/>
        </w:rPr>
        <w:t>ี</w:t>
      </w:r>
    </w:p>
    <w:p w14:paraId="117D63BB" w14:textId="77777777" w:rsidR="00727837" w:rsidRPr="000E759B" w:rsidRDefault="00727837" w:rsidP="00F833F5">
      <w:pPr>
        <w:tabs>
          <w:tab w:val="clear" w:pos="227"/>
          <w:tab w:val="clear" w:pos="454"/>
          <w:tab w:val="clear" w:pos="680"/>
          <w:tab w:val="clear" w:pos="907"/>
          <w:tab w:val="left" w:pos="426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004382D6" w14:textId="77777777" w:rsidR="00B007B6" w:rsidRPr="000E759B" w:rsidRDefault="00B007B6" w:rsidP="00F833F5">
      <w:pPr>
        <w:tabs>
          <w:tab w:val="clear" w:pos="227"/>
          <w:tab w:val="clear" w:pos="454"/>
          <w:tab w:val="clear" w:pos="680"/>
          <w:tab w:val="clear" w:pos="907"/>
          <w:tab w:val="left" w:pos="426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27AC0EE0" w14:textId="77777777" w:rsidR="00B007B6" w:rsidRPr="000E759B" w:rsidRDefault="00B007B6" w:rsidP="00F833F5">
      <w:pPr>
        <w:tabs>
          <w:tab w:val="clear" w:pos="227"/>
          <w:tab w:val="clear" w:pos="454"/>
          <w:tab w:val="clear" w:pos="680"/>
          <w:tab w:val="clear" w:pos="907"/>
          <w:tab w:val="left" w:pos="426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7A7AEC98" w14:textId="77777777" w:rsidR="00B007B6" w:rsidRPr="000E759B" w:rsidRDefault="00B007B6" w:rsidP="00F833F5">
      <w:pPr>
        <w:tabs>
          <w:tab w:val="clear" w:pos="227"/>
          <w:tab w:val="clear" w:pos="454"/>
          <w:tab w:val="clear" w:pos="680"/>
          <w:tab w:val="clear" w:pos="907"/>
          <w:tab w:val="left" w:pos="426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42A557BE" w14:textId="6F7AC125" w:rsidR="00653525" w:rsidRPr="000E759B" w:rsidRDefault="00653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lang w:val="en-GB"/>
        </w:rPr>
      </w:pPr>
      <w:r w:rsidRPr="000E759B">
        <w:rPr>
          <w:rFonts w:ascii="BrowalliaUPC" w:hAnsi="BrowalliaUPC" w:cs="BrowalliaUPC"/>
          <w:sz w:val="28"/>
          <w:szCs w:val="28"/>
          <w:lang w:val="en-GB"/>
        </w:rPr>
        <w:br w:type="page"/>
      </w:r>
    </w:p>
    <w:p w14:paraId="1029726E" w14:textId="0C3778F9" w:rsidR="00AD0F44" w:rsidRPr="000E759B" w:rsidRDefault="00AD0F44" w:rsidP="00F83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720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u w:val="single"/>
          <w:lang w:val="en-GB"/>
        </w:rPr>
      </w:pPr>
      <w:r w:rsidRPr="000E759B">
        <w:rPr>
          <w:rFonts w:ascii="BrowalliaUPC" w:hAnsi="BrowalliaUPC" w:cs="BrowalliaUPC"/>
          <w:sz w:val="28"/>
          <w:szCs w:val="28"/>
          <w:u w:val="single"/>
          <w:cs/>
          <w:lang w:val="en-GB"/>
        </w:rPr>
        <w:t>ค่าใช้จ่ายในโครงการผลประโยชน์ของพนักงาน</w:t>
      </w:r>
    </w:p>
    <w:p w14:paraId="47289125" w14:textId="77777777" w:rsidR="00947438" w:rsidRPr="000E759B" w:rsidRDefault="00947438" w:rsidP="00947438">
      <w:pPr>
        <w:tabs>
          <w:tab w:val="clear" w:pos="227"/>
          <w:tab w:val="clear" w:pos="454"/>
          <w:tab w:val="clear" w:pos="680"/>
          <w:tab w:val="clear" w:pos="1644"/>
        </w:tabs>
        <w:spacing w:line="240" w:lineRule="auto"/>
        <w:ind w:left="851"/>
        <w:jc w:val="thaiDistribute"/>
        <w:rPr>
          <w:rFonts w:ascii="BrowalliaUPC" w:hAnsi="BrowalliaUPC" w:cs="BrowalliaUPC"/>
          <w:sz w:val="24"/>
          <w:szCs w:val="24"/>
          <w:lang w:val="en-GB"/>
        </w:rPr>
      </w:pPr>
    </w:p>
    <w:p w14:paraId="7E494558" w14:textId="2117905F" w:rsidR="00AD0F44" w:rsidRPr="000E759B" w:rsidRDefault="00AD0F44" w:rsidP="00D16387">
      <w:pPr>
        <w:tabs>
          <w:tab w:val="clear" w:pos="227"/>
          <w:tab w:val="clear" w:pos="454"/>
          <w:tab w:val="clear" w:pos="680"/>
          <w:tab w:val="clear" w:pos="1644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>ผลกำไรหรือขาดทุนที่เกี่ยวข้องกับผลประโยชน์ของพนักงานมีดังนี้</w:t>
      </w:r>
    </w:p>
    <w:p w14:paraId="200A5F03" w14:textId="77777777" w:rsidR="00AD0F44" w:rsidRPr="000E759B" w:rsidRDefault="00AD0F44" w:rsidP="00AD0F44">
      <w:pPr>
        <w:tabs>
          <w:tab w:val="clear" w:pos="227"/>
          <w:tab w:val="clear" w:pos="454"/>
          <w:tab w:val="clear" w:pos="680"/>
          <w:tab w:val="clear" w:pos="1644"/>
        </w:tabs>
        <w:spacing w:line="240" w:lineRule="auto"/>
        <w:ind w:left="851"/>
        <w:jc w:val="thaiDistribute"/>
        <w:rPr>
          <w:rFonts w:ascii="BrowalliaUPC" w:hAnsi="BrowalliaUPC" w:cs="BrowalliaUPC"/>
          <w:sz w:val="24"/>
          <w:szCs w:val="24"/>
          <w:lang w:val="en-GB"/>
        </w:rPr>
      </w:pPr>
    </w:p>
    <w:tbl>
      <w:tblPr>
        <w:tblW w:w="890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444"/>
        <w:gridCol w:w="1211"/>
        <w:gridCol w:w="236"/>
        <w:gridCol w:w="1181"/>
        <w:gridCol w:w="236"/>
        <w:gridCol w:w="1182"/>
        <w:gridCol w:w="236"/>
        <w:gridCol w:w="1181"/>
      </w:tblGrid>
      <w:tr w:rsidR="00893A1E" w:rsidRPr="000E759B" w14:paraId="38ACE7D5" w14:textId="77777777" w:rsidTr="00EB5F69">
        <w:tc>
          <w:tcPr>
            <w:tcW w:w="3444" w:type="dxa"/>
          </w:tcPr>
          <w:p w14:paraId="1E464000" w14:textId="77777777" w:rsidR="00893A1E" w:rsidRPr="000E759B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  <w:bookmarkStart w:id="9" w:name="_Hlk159463267"/>
          </w:p>
        </w:tc>
        <w:tc>
          <w:tcPr>
            <w:tcW w:w="5463" w:type="dxa"/>
            <w:gridSpan w:val="7"/>
            <w:hideMark/>
          </w:tcPr>
          <w:p w14:paraId="08121499" w14:textId="3589297C" w:rsidR="00893A1E" w:rsidRPr="000E759B" w:rsidRDefault="00893A1E" w:rsidP="00AE6BB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(หน่วย : </w:t>
            </w:r>
            <w:r w:rsidR="000832D7"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893A1E" w:rsidRPr="000E759B" w14:paraId="439CB36E" w14:textId="77777777" w:rsidTr="00EB5F69">
        <w:tc>
          <w:tcPr>
            <w:tcW w:w="3444" w:type="dxa"/>
          </w:tcPr>
          <w:p w14:paraId="5C469D56" w14:textId="77777777" w:rsidR="00893A1E" w:rsidRPr="000E759B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0EC69C" w14:textId="77777777" w:rsidR="00893A1E" w:rsidRPr="000E759B" w:rsidRDefault="00893A1E" w:rsidP="00E551C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85" w:right="-151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DE60464" w14:textId="77777777" w:rsidR="00893A1E" w:rsidRPr="000E759B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437998" w14:textId="3AACC381" w:rsidR="00893A1E" w:rsidRPr="000E759B" w:rsidRDefault="00893A1E" w:rsidP="00E551C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61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เฉพาะบริษัท</w:t>
            </w:r>
          </w:p>
        </w:tc>
      </w:tr>
      <w:tr w:rsidR="00B007B6" w:rsidRPr="000E759B" w14:paraId="78623E9D" w14:textId="77777777" w:rsidTr="00EB5F69">
        <w:tc>
          <w:tcPr>
            <w:tcW w:w="3444" w:type="dxa"/>
          </w:tcPr>
          <w:p w14:paraId="6D9C5C7F" w14:textId="77777777" w:rsidR="00B007B6" w:rsidRPr="000E759B" w:rsidRDefault="00B007B6" w:rsidP="00B007B6">
            <w:pPr>
              <w:pStyle w:val="a7"/>
              <w:tabs>
                <w:tab w:val="clear" w:pos="360"/>
                <w:tab w:val="left" w:pos="540"/>
              </w:tabs>
              <w:ind w:left="252" w:hanging="252"/>
              <w:rPr>
                <w:rFonts w:ascii="BrowalliaUPC" w:hAnsi="BrowalliaUPC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9576AA" w14:textId="3BA4FE86" w:rsidR="00B007B6" w:rsidRPr="000E759B" w:rsidRDefault="00B007B6" w:rsidP="00B00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F61B6B" w14:textId="77777777" w:rsidR="00B007B6" w:rsidRPr="000E759B" w:rsidRDefault="00B007B6" w:rsidP="00B00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86B289" w14:textId="7C3DE95C" w:rsidR="00B007B6" w:rsidRPr="000E759B" w:rsidRDefault="00B007B6" w:rsidP="00B00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36" w:type="dxa"/>
          </w:tcPr>
          <w:p w14:paraId="007C035F" w14:textId="77777777" w:rsidR="00B007B6" w:rsidRPr="000E759B" w:rsidRDefault="00B007B6" w:rsidP="00B007B6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99FF92" w14:textId="4B3BE10B" w:rsidR="00B007B6" w:rsidRPr="000E759B" w:rsidRDefault="00B007B6" w:rsidP="00B00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EE5664" w14:textId="77777777" w:rsidR="00B007B6" w:rsidRPr="000E759B" w:rsidRDefault="00B007B6" w:rsidP="00B00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74EAD8" w14:textId="3BDC0158" w:rsidR="00B007B6" w:rsidRPr="000E759B" w:rsidRDefault="00B007B6" w:rsidP="00B00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2566</w:t>
            </w:r>
          </w:p>
        </w:tc>
      </w:tr>
      <w:tr w:rsidR="00893A1E" w:rsidRPr="000E759B" w14:paraId="0799AF7D" w14:textId="77777777" w:rsidTr="00EB5F69">
        <w:trPr>
          <w:trHeight w:val="239"/>
        </w:trPr>
        <w:tc>
          <w:tcPr>
            <w:tcW w:w="3444" w:type="dxa"/>
          </w:tcPr>
          <w:p w14:paraId="6C0902F8" w14:textId="77777777" w:rsidR="00893A1E" w:rsidRPr="000E759B" w:rsidRDefault="00893A1E" w:rsidP="00AE6BB0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right w:val="nil"/>
            </w:tcBorders>
          </w:tcPr>
          <w:p w14:paraId="30C3E0B3" w14:textId="77777777" w:rsidR="00893A1E" w:rsidRPr="000E759B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900F90" w14:textId="77777777" w:rsidR="00893A1E" w:rsidRPr="000E759B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2" w:space="0" w:color="auto"/>
              <w:left w:val="nil"/>
              <w:right w:val="nil"/>
            </w:tcBorders>
          </w:tcPr>
          <w:p w14:paraId="62B1EDAA" w14:textId="77777777" w:rsidR="00893A1E" w:rsidRPr="000E759B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F7713E" w14:textId="77777777" w:rsidR="00893A1E" w:rsidRPr="000E759B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</w:tcPr>
          <w:p w14:paraId="55C0333C" w14:textId="77777777" w:rsidR="00893A1E" w:rsidRPr="000E759B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7A6B39" w14:textId="77777777" w:rsidR="00893A1E" w:rsidRPr="000E759B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78704F28" w14:textId="77777777" w:rsidR="00893A1E" w:rsidRPr="000E759B" w:rsidRDefault="00893A1E" w:rsidP="00AE6BB0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E512D9" w:rsidRPr="000E759B" w14:paraId="5660AD02" w14:textId="77777777" w:rsidTr="00EB5F69">
        <w:tc>
          <w:tcPr>
            <w:tcW w:w="3444" w:type="dxa"/>
            <w:shd w:val="clear" w:color="auto" w:fill="auto"/>
            <w:hideMark/>
          </w:tcPr>
          <w:p w14:paraId="2DEE0EED" w14:textId="77777777" w:rsidR="00E512D9" w:rsidRPr="000E759B" w:rsidRDefault="00E512D9" w:rsidP="00E512D9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ต้นทุนการบริการปีปัจจุบัน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20BF5CA3" w14:textId="3527548E" w:rsidR="00E512D9" w:rsidRPr="000E759B" w:rsidRDefault="00E512D9" w:rsidP="00E512D9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2,</w:t>
            </w:r>
            <w:r w:rsidR="00D95FDB" w:rsidRPr="000E759B">
              <w:rPr>
                <w:rFonts w:ascii="BrowalliaUPC" w:hAnsi="BrowalliaUPC" w:cs="BrowalliaUPC"/>
                <w:sz w:val="28"/>
                <w:szCs w:val="28"/>
              </w:rPr>
              <w:t>114</w:t>
            </w:r>
          </w:p>
        </w:tc>
        <w:tc>
          <w:tcPr>
            <w:tcW w:w="236" w:type="dxa"/>
            <w:shd w:val="clear" w:color="auto" w:fill="auto"/>
          </w:tcPr>
          <w:p w14:paraId="68519814" w14:textId="77777777" w:rsidR="00E512D9" w:rsidRPr="000E759B" w:rsidRDefault="00E512D9" w:rsidP="00E512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D442051" w14:textId="4F9AC940" w:rsidR="00E512D9" w:rsidRPr="000E759B" w:rsidRDefault="00E512D9" w:rsidP="00E512D9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3,105</w:t>
            </w:r>
          </w:p>
        </w:tc>
        <w:tc>
          <w:tcPr>
            <w:tcW w:w="236" w:type="dxa"/>
            <w:shd w:val="clear" w:color="auto" w:fill="auto"/>
          </w:tcPr>
          <w:p w14:paraId="5998903A" w14:textId="77777777" w:rsidR="00E512D9" w:rsidRPr="000E759B" w:rsidRDefault="00E512D9" w:rsidP="00E512D9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4CE1E1E1" w14:textId="452359B4" w:rsidR="00E512D9" w:rsidRPr="000E759B" w:rsidRDefault="00E512D9" w:rsidP="00E512D9">
            <w:pPr>
              <w:tabs>
                <w:tab w:val="clear" w:pos="907"/>
                <w:tab w:val="left" w:pos="1152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2,</w:t>
            </w:r>
            <w:r w:rsidR="00430112" w:rsidRPr="000E759B">
              <w:rPr>
                <w:rFonts w:ascii="BrowalliaUPC" w:hAnsi="BrowalliaUPC" w:cs="BrowalliaUPC"/>
                <w:sz w:val="28"/>
                <w:szCs w:val="28"/>
              </w:rPr>
              <w:t>076</w:t>
            </w:r>
          </w:p>
        </w:tc>
        <w:tc>
          <w:tcPr>
            <w:tcW w:w="236" w:type="dxa"/>
            <w:shd w:val="clear" w:color="auto" w:fill="auto"/>
          </w:tcPr>
          <w:p w14:paraId="10A3424B" w14:textId="77777777" w:rsidR="00E512D9" w:rsidRPr="000E759B" w:rsidRDefault="00E512D9" w:rsidP="00E512D9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6232EAA5" w14:textId="5DF5DA8F" w:rsidR="00E512D9" w:rsidRPr="000E759B" w:rsidRDefault="00E512D9" w:rsidP="00E512D9">
            <w:pPr>
              <w:tabs>
                <w:tab w:val="clear" w:pos="907"/>
                <w:tab w:val="left" w:pos="1152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3,009</w:t>
            </w:r>
          </w:p>
        </w:tc>
      </w:tr>
      <w:tr w:rsidR="00E512D9" w:rsidRPr="000E759B" w14:paraId="6DF7D2B5" w14:textId="77777777" w:rsidTr="00EB5F69">
        <w:tc>
          <w:tcPr>
            <w:tcW w:w="3444" w:type="dxa"/>
            <w:shd w:val="clear" w:color="auto" w:fill="auto"/>
          </w:tcPr>
          <w:p w14:paraId="55DA033C" w14:textId="77777777" w:rsidR="00E512D9" w:rsidRPr="000E759B" w:rsidRDefault="00E512D9" w:rsidP="00E512D9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ดอกเบี้ยจ่ายสุทธิ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27BB0903" w14:textId="768DAC71" w:rsidR="00E512D9" w:rsidRPr="000E759B" w:rsidRDefault="00E512D9" w:rsidP="00E512D9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64</w:t>
            </w:r>
            <w:r w:rsidR="00D95FDB" w:rsidRPr="000E759B">
              <w:rPr>
                <w:rFonts w:ascii="BrowalliaUPC" w:hAnsi="BrowalliaUPC" w:cs="BrowalliaUPC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4D55875D" w14:textId="77777777" w:rsidR="00E512D9" w:rsidRPr="000E759B" w:rsidRDefault="00E512D9" w:rsidP="00E512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536DB5E" w14:textId="637C4DF4" w:rsidR="00E512D9" w:rsidRPr="000E759B" w:rsidRDefault="00E512D9" w:rsidP="00E512D9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376</w:t>
            </w:r>
          </w:p>
        </w:tc>
        <w:tc>
          <w:tcPr>
            <w:tcW w:w="236" w:type="dxa"/>
            <w:shd w:val="clear" w:color="auto" w:fill="auto"/>
          </w:tcPr>
          <w:p w14:paraId="048A8429" w14:textId="77777777" w:rsidR="00E512D9" w:rsidRPr="000E759B" w:rsidRDefault="00E512D9" w:rsidP="00E512D9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50FCD8A8" w14:textId="2D09F1F0" w:rsidR="00E512D9" w:rsidRPr="000E759B" w:rsidRDefault="00E512D9" w:rsidP="00E512D9">
            <w:pPr>
              <w:tabs>
                <w:tab w:val="clear" w:pos="907"/>
                <w:tab w:val="left" w:pos="1152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63</w:t>
            </w:r>
            <w:r w:rsidR="00430112" w:rsidRPr="000E759B">
              <w:rPr>
                <w:rFonts w:ascii="BrowalliaUPC" w:hAnsi="BrowalliaUPC" w:cs="BrowalliaUPC"/>
                <w:sz w:val="28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0F1094FA" w14:textId="77777777" w:rsidR="00E512D9" w:rsidRPr="000E759B" w:rsidRDefault="00E512D9" w:rsidP="00E512D9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0A2FFC89" w14:textId="3BCE8CF8" w:rsidR="00E512D9" w:rsidRPr="000E759B" w:rsidRDefault="00E512D9" w:rsidP="00E512D9">
            <w:pPr>
              <w:tabs>
                <w:tab w:val="clear" w:pos="907"/>
                <w:tab w:val="left" w:pos="1152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364</w:t>
            </w:r>
          </w:p>
        </w:tc>
      </w:tr>
      <w:tr w:rsidR="00E512D9" w:rsidRPr="000E759B" w14:paraId="3C2E1CA1" w14:textId="77777777" w:rsidTr="00EB5F69">
        <w:trPr>
          <w:trHeight w:val="36"/>
        </w:trPr>
        <w:tc>
          <w:tcPr>
            <w:tcW w:w="3444" w:type="dxa"/>
            <w:shd w:val="clear" w:color="auto" w:fill="auto"/>
            <w:hideMark/>
          </w:tcPr>
          <w:p w14:paraId="05D9E86B" w14:textId="77777777" w:rsidR="00E512D9" w:rsidRPr="000E759B" w:rsidRDefault="00E512D9" w:rsidP="00E512D9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รวมค่าใช้จ่ายที่รับรู้ในกําไรหรือขาดทุน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13B6027A" w14:textId="37BCA46D" w:rsidR="00E512D9" w:rsidRPr="000E759B" w:rsidRDefault="00E512D9" w:rsidP="00E512D9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2,</w:t>
            </w:r>
            <w:r w:rsidR="00430112" w:rsidRPr="000E759B">
              <w:rPr>
                <w:rFonts w:ascii="BrowalliaUPC" w:hAnsi="BrowalliaUPC" w:cs="BrowalliaUPC"/>
                <w:sz w:val="28"/>
                <w:szCs w:val="28"/>
              </w:rPr>
              <w:t>761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89BF3D" w14:textId="77777777" w:rsidR="00E512D9" w:rsidRPr="000E759B" w:rsidRDefault="00E512D9" w:rsidP="00E512D9">
            <w:pPr>
              <w:tabs>
                <w:tab w:val="left" w:pos="967"/>
              </w:tabs>
              <w:spacing w:line="240" w:lineRule="auto"/>
              <w:ind w:right="-81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677A547C" w14:textId="1EC1C0F8" w:rsidR="00E512D9" w:rsidRPr="000E759B" w:rsidRDefault="00E512D9" w:rsidP="00E512D9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3,481</w:t>
            </w:r>
          </w:p>
        </w:tc>
        <w:tc>
          <w:tcPr>
            <w:tcW w:w="236" w:type="dxa"/>
            <w:shd w:val="clear" w:color="auto" w:fill="auto"/>
          </w:tcPr>
          <w:p w14:paraId="5B080445" w14:textId="77777777" w:rsidR="00E512D9" w:rsidRPr="000E759B" w:rsidRDefault="00E512D9" w:rsidP="00E5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2"/>
              </w:tabs>
              <w:spacing w:line="240" w:lineRule="auto"/>
              <w:ind w:left="-108"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D98A222" w14:textId="2ECE9406" w:rsidR="00E512D9" w:rsidRPr="000E759B" w:rsidRDefault="00E512D9" w:rsidP="00E512D9">
            <w:pPr>
              <w:tabs>
                <w:tab w:val="clear" w:pos="907"/>
                <w:tab w:val="left" w:pos="1152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2,</w:t>
            </w:r>
            <w:r w:rsidR="00430112" w:rsidRPr="000E759B">
              <w:rPr>
                <w:rFonts w:ascii="BrowalliaUPC" w:hAnsi="BrowalliaUPC" w:cs="BrowalliaUPC"/>
                <w:sz w:val="28"/>
                <w:szCs w:val="28"/>
              </w:rPr>
              <w:t>714</w:t>
            </w:r>
          </w:p>
        </w:tc>
        <w:tc>
          <w:tcPr>
            <w:tcW w:w="236" w:type="dxa"/>
            <w:shd w:val="clear" w:color="auto" w:fill="auto"/>
          </w:tcPr>
          <w:p w14:paraId="4390CEBD" w14:textId="77777777" w:rsidR="00E512D9" w:rsidRPr="000E759B" w:rsidRDefault="00E512D9" w:rsidP="00E5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2"/>
              </w:tabs>
              <w:spacing w:line="240" w:lineRule="auto"/>
              <w:ind w:left="-108"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25580114" w14:textId="7E02EAF2" w:rsidR="00E512D9" w:rsidRPr="000E759B" w:rsidRDefault="00E512D9" w:rsidP="00E512D9">
            <w:pPr>
              <w:tabs>
                <w:tab w:val="left" w:pos="1152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3,373</w:t>
            </w:r>
          </w:p>
        </w:tc>
      </w:tr>
      <w:bookmarkEnd w:id="9"/>
    </w:tbl>
    <w:p w14:paraId="7A60E7AB" w14:textId="77777777" w:rsidR="00B37CD1" w:rsidRPr="000E759B" w:rsidRDefault="00B37CD1" w:rsidP="00CA778C">
      <w:pPr>
        <w:tabs>
          <w:tab w:val="clear" w:pos="227"/>
          <w:tab w:val="clear" w:pos="454"/>
        </w:tabs>
        <w:spacing w:line="240" w:lineRule="auto"/>
        <w:ind w:left="837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1F389938" w14:textId="77777777" w:rsidR="00A376D3" w:rsidRPr="000E759B" w:rsidRDefault="00893A1E" w:rsidP="008D0AEB">
      <w:pPr>
        <w:tabs>
          <w:tab w:val="clear" w:pos="227"/>
          <w:tab w:val="clear" w:pos="454"/>
          <w:tab w:val="clear" w:pos="907"/>
          <w:tab w:val="left" w:pos="426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>ต้นทุนการให้บริการในปัจจุบันจะรวมอยู่ในค่าใช้จ่ายผลประโยชน์ของพนักงาน และดอกเบี้ยจ่ายสุทธิจะรวมอยู่ในต้นทุนทางการเงิน</w:t>
      </w:r>
    </w:p>
    <w:p w14:paraId="38B936D9" w14:textId="77777777" w:rsidR="0012102D" w:rsidRPr="000E759B" w:rsidRDefault="0012102D" w:rsidP="008D0AEB">
      <w:pPr>
        <w:tabs>
          <w:tab w:val="clear" w:pos="227"/>
          <w:tab w:val="clear" w:pos="454"/>
          <w:tab w:val="clear" w:pos="907"/>
          <w:tab w:val="left" w:pos="426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0B2D9ECE" w14:textId="774583C4" w:rsidR="00344BAF" w:rsidRPr="000E759B" w:rsidRDefault="001D3C80" w:rsidP="0012102D">
      <w:pPr>
        <w:tabs>
          <w:tab w:val="clear" w:pos="227"/>
          <w:tab w:val="clear" w:pos="454"/>
          <w:tab w:val="clear" w:pos="907"/>
          <w:tab w:val="left" w:pos="426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 xml:space="preserve">ผลประโยชน์ในกำไรขาดทุนเบ็ดเสร็จอื่นที่เกี่ยวข้องกับผลประโยชน์ของพนักงาน มีดังนี้ </w:t>
      </w:r>
    </w:p>
    <w:p w14:paraId="46524A7E" w14:textId="77777777" w:rsidR="0012102D" w:rsidRPr="000E759B" w:rsidRDefault="0012102D" w:rsidP="0012102D">
      <w:pPr>
        <w:tabs>
          <w:tab w:val="clear" w:pos="227"/>
          <w:tab w:val="clear" w:pos="454"/>
          <w:tab w:val="clear" w:pos="907"/>
          <w:tab w:val="left" w:pos="426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97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08"/>
        <w:gridCol w:w="1215"/>
        <w:gridCol w:w="236"/>
        <w:gridCol w:w="1181"/>
        <w:gridCol w:w="240"/>
        <w:gridCol w:w="1182"/>
        <w:gridCol w:w="236"/>
        <w:gridCol w:w="1171"/>
        <w:gridCol w:w="10"/>
      </w:tblGrid>
      <w:tr w:rsidR="007102BF" w:rsidRPr="000E759B" w14:paraId="64D70A16" w14:textId="77777777" w:rsidTr="00C30064">
        <w:trPr>
          <w:gridAfter w:val="1"/>
          <w:wAfter w:w="10" w:type="dxa"/>
        </w:trPr>
        <w:tc>
          <w:tcPr>
            <w:tcW w:w="3508" w:type="dxa"/>
          </w:tcPr>
          <w:p w14:paraId="11DCFFB8" w14:textId="77777777" w:rsidR="007102BF" w:rsidRPr="000E759B" w:rsidRDefault="007102BF" w:rsidP="003174F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  <w:bookmarkStart w:id="10" w:name="_Hlk159463973"/>
          </w:p>
        </w:tc>
        <w:tc>
          <w:tcPr>
            <w:tcW w:w="5461" w:type="dxa"/>
            <w:gridSpan w:val="7"/>
            <w:hideMark/>
          </w:tcPr>
          <w:p w14:paraId="664AF648" w14:textId="77777777" w:rsidR="007102BF" w:rsidRPr="000E759B" w:rsidRDefault="007102BF" w:rsidP="003174F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7102BF" w:rsidRPr="000E759B" w14:paraId="43564BF9" w14:textId="77777777" w:rsidTr="00C30064">
        <w:tc>
          <w:tcPr>
            <w:tcW w:w="3508" w:type="dxa"/>
          </w:tcPr>
          <w:p w14:paraId="28AAD758" w14:textId="77777777" w:rsidR="007102BF" w:rsidRPr="000E759B" w:rsidRDefault="007102BF" w:rsidP="003174F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140D48" w14:textId="77777777" w:rsidR="007102BF" w:rsidRPr="000E759B" w:rsidRDefault="007102BF" w:rsidP="003174F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85" w:right="-151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454E537B" w14:textId="77777777" w:rsidR="007102BF" w:rsidRPr="000E759B" w:rsidRDefault="007102BF" w:rsidP="003174F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9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E564BB" w14:textId="23D7B22B" w:rsidR="007102BF" w:rsidRPr="000E759B" w:rsidRDefault="007102BF" w:rsidP="003174F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61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เฉพาะบริษัท</w:t>
            </w:r>
          </w:p>
        </w:tc>
      </w:tr>
      <w:tr w:rsidR="00B007B6" w:rsidRPr="000E759B" w14:paraId="68AE6CD1" w14:textId="77777777" w:rsidTr="00C30064">
        <w:tc>
          <w:tcPr>
            <w:tcW w:w="3508" w:type="dxa"/>
          </w:tcPr>
          <w:p w14:paraId="60AD7AD4" w14:textId="77777777" w:rsidR="00B007B6" w:rsidRPr="000E759B" w:rsidRDefault="00B007B6" w:rsidP="00B007B6">
            <w:pPr>
              <w:pStyle w:val="a7"/>
              <w:tabs>
                <w:tab w:val="clear" w:pos="360"/>
                <w:tab w:val="left" w:pos="540"/>
              </w:tabs>
              <w:ind w:left="252" w:hanging="252"/>
              <w:rPr>
                <w:rFonts w:ascii="BrowalliaUPC" w:hAnsi="BrowalliaUPC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4DFC04" w14:textId="0A2A6B62" w:rsidR="00B007B6" w:rsidRPr="000E759B" w:rsidRDefault="00B007B6" w:rsidP="00B00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CA1FF7" w14:textId="77777777" w:rsidR="00B007B6" w:rsidRPr="000E759B" w:rsidRDefault="00B007B6" w:rsidP="00B00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38F99C" w14:textId="2438BF81" w:rsidR="00B007B6" w:rsidRPr="000E759B" w:rsidRDefault="00B007B6" w:rsidP="00B00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40" w:type="dxa"/>
          </w:tcPr>
          <w:p w14:paraId="51CC95F6" w14:textId="77777777" w:rsidR="00B007B6" w:rsidRPr="000E759B" w:rsidRDefault="00B007B6" w:rsidP="00B007B6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A1D25D" w14:textId="7BD3B702" w:rsidR="00B007B6" w:rsidRPr="000E759B" w:rsidRDefault="00B007B6" w:rsidP="00B00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100503" w14:textId="77777777" w:rsidR="00B007B6" w:rsidRPr="000E759B" w:rsidRDefault="00B007B6" w:rsidP="00B00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9D2C04" w14:textId="795D9EB9" w:rsidR="00B007B6" w:rsidRPr="000E759B" w:rsidRDefault="00B007B6" w:rsidP="00B00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2566</w:t>
            </w:r>
          </w:p>
        </w:tc>
      </w:tr>
      <w:tr w:rsidR="007102BF" w:rsidRPr="000E759B" w14:paraId="26D9D09F" w14:textId="77777777" w:rsidTr="00C30064">
        <w:trPr>
          <w:trHeight w:val="239"/>
        </w:trPr>
        <w:tc>
          <w:tcPr>
            <w:tcW w:w="3508" w:type="dxa"/>
          </w:tcPr>
          <w:p w14:paraId="06918631" w14:textId="77777777" w:rsidR="007102BF" w:rsidRPr="000E759B" w:rsidRDefault="007102BF" w:rsidP="003174F5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</w:tcPr>
          <w:p w14:paraId="17D5A75F" w14:textId="77777777" w:rsidR="007102BF" w:rsidRPr="000E759B" w:rsidRDefault="007102BF" w:rsidP="003174F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82A95F" w14:textId="77777777" w:rsidR="007102BF" w:rsidRPr="000E759B" w:rsidRDefault="007102BF" w:rsidP="003174F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2" w:space="0" w:color="auto"/>
              <w:left w:val="nil"/>
              <w:right w:val="nil"/>
            </w:tcBorders>
          </w:tcPr>
          <w:p w14:paraId="01A894C1" w14:textId="77777777" w:rsidR="007102BF" w:rsidRPr="000E759B" w:rsidRDefault="007102BF" w:rsidP="003174F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0" w:type="dxa"/>
          </w:tcPr>
          <w:p w14:paraId="3B5F71AD" w14:textId="77777777" w:rsidR="007102BF" w:rsidRPr="000E759B" w:rsidRDefault="007102BF" w:rsidP="003174F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</w:tcPr>
          <w:p w14:paraId="5798D137" w14:textId="77777777" w:rsidR="007102BF" w:rsidRPr="000E759B" w:rsidRDefault="007102BF" w:rsidP="003174F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9F0858" w14:textId="77777777" w:rsidR="007102BF" w:rsidRPr="000E759B" w:rsidRDefault="007102BF" w:rsidP="003174F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C0FD7E3" w14:textId="77777777" w:rsidR="007102BF" w:rsidRPr="000E759B" w:rsidRDefault="007102BF" w:rsidP="003174F5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7102BF" w:rsidRPr="000E759B" w14:paraId="1236A99E" w14:textId="77777777" w:rsidTr="00C30064">
        <w:tc>
          <w:tcPr>
            <w:tcW w:w="3508" w:type="dxa"/>
            <w:hideMark/>
          </w:tcPr>
          <w:p w14:paraId="081E0653" w14:textId="77777777" w:rsidR="0012102D" w:rsidRPr="000E759B" w:rsidRDefault="007102BF" w:rsidP="007102BF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  <w:t>ขาดทุน (กำไร) ตามหลักคณิตศาสตร์</w:t>
            </w:r>
          </w:p>
          <w:p w14:paraId="31CFC6CB" w14:textId="77777777" w:rsidR="0012102D" w:rsidRPr="000E759B" w:rsidRDefault="007102BF" w:rsidP="0012102D">
            <w:pPr>
              <w:spacing w:line="240" w:lineRule="auto"/>
              <w:ind w:left="227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  <w:t>ประกันภัยจากการเปลี่ยนแปลงของ</w:t>
            </w:r>
          </w:p>
          <w:p w14:paraId="0D251D3C" w14:textId="02E54D36" w:rsidR="007102BF" w:rsidRPr="000E759B" w:rsidRDefault="007102BF" w:rsidP="0012102D">
            <w:pPr>
              <w:spacing w:line="240" w:lineRule="auto"/>
              <w:ind w:left="227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  <w:t>ข้อสมมติฐาน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3DF467C" w14:textId="7C2DDF29" w:rsidR="007102BF" w:rsidRPr="000E759B" w:rsidRDefault="007102BF" w:rsidP="003174F5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9FEC06" w14:textId="77777777" w:rsidR="007102BF" w:rsidRPr="000E759B" w:rsidRDefault="007102BF" w:rsidP="003174F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1D2E6804" w14:textId="7ECF3FF6" w:rsidR="007102BF" w:rsidRPr="000E759B" w:rsidRDefault="007102BF" w:rsidP="003174F5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0" w:type="dxa"/>
          </w:tcPr>
          <w:p w14:paraId="18592005" w14:textId="77777777" w:rsidR="007102BF" w:rsidRPr="000E759B" w:rsidRDefault="007102BF" w:rsidP="003174F5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</w:tcPr>
          <w:p w14:paraId="2E2E2CFE" w14:textId="3E6A823F" w:rsidR="007102BF" w:rsidRPr="000E759B" w:rsidRDefault="007102BF" w:rsidP="003174F5">
            <w:pPr>
              <w:tabs>
                <w:tab w:val="clear" w:pos="907"/>
                <w:tab w:val="left" w:pos="1152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80E98F" w14:textId="77777777" w:rsidR="007102BF" w:rsidRPr="000E759B" w:rsidRDefault="007102BF" w:rsidP="003174F5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  <w:gridSpan w:val="2"/>
          </w:tcPr>
          <w:p w14:paraId="388CF242" w14:textId="424A987C" w:rsidR="007102BF" w:rsidRPr="000E759B" w:rsidRDefault="007102BF" w:rsidP="003174F5">
            <w:pPr>
              <w:tabs>
                <w:tab w:val="clear" w:pos="907"/>
                <w:tab w:val="left" w:pos="1152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2A5CD8" w:rsidRPr="000E759B" w14:paraId="0CCE5A45" w14:textId="77777777" w:rsidTr="00C30064">
        <w:tc>
          <w:tcPr>
            <w:tcW w:w="3508" w:type="dxa"/>
          </w:tcPr>
          <w:p w14:paraId="42BC74E7" w14:textId="5FE1CE78" w:rsidR="002A5CD8" w:rsidRPr="000E759B" w:rsidRDefault="002A5CD8" w:rsidP="002A5CD8">
            <w:pPr>
              <w:spacing w:line="240" w:lineRule="auto"/>
              <w:ind w:left="227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 xml:space="preserve">-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  <w:t>ด้านประชากรศาสตร์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2DD98D5" w14:textId="36733FD0" w:rsidR="002A5CD8" w:rsidRPr="000E759B" w:rsidRDefault="002A5CD8" w:rsidP="002A5CD8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A3D1832" w14:textId="77777777" w:rsidR="002A5CD8" w:rsidRPr="000E759B" w:rsidRDefault="002A5CD8" w:rsidP="002A5CD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34D5F076" w14:textId="58537A8C" w:rsidR="002A5CD8" w:rsidRPr="000E759B" w:rsidRDefault="002A5CD8" w:rsidP="002A5CD8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1,981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  <w:tc>
          <w:tcPr>
            <w:tcW w:w="240" w:type="dxa"/>
          </w:tcPr>
          <w:p w14:paraId="0E769E7C" w14:textId="77777777" w:rsidR="002A5CD8" w:rsidRPr="000E759B" w:rsidRDefault="002A5CD8" w:rsidP="002A5CD8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</w:tcPr>
          <w:p w14:paraId="77AAB6B0" w14:textId="15913995" w:rsidR="002A5CD8" w:rsidRPr="000E759B" w:rsidRDefault="002A5CD8" w:rsidP="002A5CD8">
            <w:pPr>
              <w:tabs>
                <w:tab w:val="clear" w:pos="907"/>
                <w:tab w:val="left" w:pos="1152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2F6E41" w14:textId="77777777" w:rsidR="002A5CD8" w:rsidRPr="000E759B" w:rsidRDefault="002A5CD8" w:rsidP="002A5CD8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15A5983F" w14:textId="43289585" w:rsidR="002A5CD8" w:rsidRPr="000E759B" w:rsidRDefault="002A5CD8" w:rsidP="002A5CD8">
            <w:pPr>
              <w:tabs>
                <w:tab w:val="clear" w:pos="907"/>
                <w:tab w:val="left" w:pos="1152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1,760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2A5CD8" w:rsidRPr="000E759B" w14:paraId="505A546B" w14:textId="77777777" w:rsidTr="00C30064">
        <w:tc>
          <w:tcPr>
            <w:tcW w:w="3508" w:type="dxa"/>
          </w:tcPr>
          <w:p w14:paraId="5BF9B159" w14:textId="27010E12" w:rsidR="002A5CD8" w:rsidRPr="000E759B" w:rsidRDefault="002A5CD8" w:rsidP="002A5CD8">
            <w:pPr>
              <w:spacing w:line="240" w:lineRule="auto"/>
              <w:ind w:left="227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 xml:space="preserve">-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  <w:t>ด้านการเงิน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51582A5" w14:textId="7F5AD21B" w:rsidR="002A5CD8" w:rsidRPr="000E759B" w:rsidRDefault="002A5CD8" w:rsidP="002A5CD8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41A936" w14:textId="77777777" w:rsidR="002A5CD8" w:rsidRPr="000E759B" w:rsidRDefault="002A5CD8" w:rsidP="002A5CD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73058270" w14:textId="30E6C845" w:rsidR="002A5CD8" w:rsidRPr="000E759B" w:rsidRDefault="002A5CD8" w:rsidP="002A5CD8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5,321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  <w:tc>
          <w:tcPr>
            <w:tcW w:w="240" w:type="dxa"/>
          </w:tcPr>
          <w:p w14:paraId="3569EC6A" w14:textId="77777777" w:rsidR="002A5CD8" w:rsidRPr="000E759B" w:rsidRDefault="002A5CD8" w:rsidP="002A5CD8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</w:tcPr>
          <w:p w14:paraId="3B9F5D60" w14:textId="209DCCB2" w:rsidR="002A5CD8" w:rsidRPr="000E759B" w:rsidRDefault="002A5CD8" w:rsidP="002A5CD8">
            <w:pPr>
              <w:tabs>
                <w:tab w:val="clear" w:pos="907"/>
                <w:tab w:val="left" w:pos="1152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CDEE8F" w14:textId="77777777" w:rsidR="002A5CD8" w:rsidRPr="000E759B" w:rsidRDefault="002A5CD8" w:rsidP="002A5CD8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5645D71D" w14:textId="06FCF692" w:rsidR="002A5CD8" w:rsidRPr="000E759B" w:rsidRDefault="002A5CD8" w:rsidP="002A5CD8">
            <w:pPr>
              <w:tabs>
                <w:tab w:val="clear" w:pos="907"/>
                <w:tab w:val="left" w:pos="1152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5,272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2A5CD8" w:rsidRPr="000E759B" w14:paraId="46538369" w14:textId="77777777" w:rsidTr="00C30064">
        <w:tc>
          <w:tcPr>
            <w:tcW w:w="3508" w:type="dxa"/>
          </w:tcPr>
          <w:p w14:paraId="52CB4A8D" w14:textId="35037EF5" w:rsidR="002A5CD8" w:rsidRPr="000E759B" w:rsidRDefault="002A5CD8" w:rsidP="002A5CD8">
            <w:pPr>
              <w:spacing w:line="240" w:lineRule="auto"/>
              <w:ind w:left="227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 xml:space="preserve">-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  <w:t>ปรับปรุงประสบการณ์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BF7DF4F" w14:textId="60C28308" w:rsidR="002A5CD8" w:rsidRPr="000E759B" w:rsidRDefault="002A5CD8" w:rsidP="002A5CD8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3EBC9B" w14:textId="77777777" w:rsidR="002A5CD8" w:rsidRPr="000E759B" w:rsidRDefault="002A5CD8" w:rsidP="002A5CD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34D65728" w14:textId="5858A714" w:rsidR="002A5CD8" w:rsidRPr="000E759B" w:rsidRDefault="002A5CD8" w:rsidP="002A5CD8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2,478</w:t>
            </w:r>
          </w:p>
        </w:tc>
        <w:tc>
          <w:tcPr>
            <w:tcW w:w="240" w:type="dxa"/>
          </w:tcPr>
          <w:p w14:paraId="1DDA72FF" w14:textId="77777777" w:rsidR="002A5CD8" w:rsidRPr="000E759B" w:rsidRDefault="002A5CD8" w:rsidP="002A5CD8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</w:tcPr>
          <w:p w14:paraId="607A75D4" w14:textId="5C0E9AF5" w:rsidR="002A5CD8" w:rsidRPr="000E759B" w:rsidRDefault="002A5CD8" w:rsidP="002A5CD8">
            <w:pPr>
              <w:tabs>
                <w:tab w:val="clear" w:pos="907"/>
                <w:tab w:val="left" w:pos="1152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073402" w14:textId="77777777" w:rsidR="002A5CD8" w:rsidRPr="000E759B" w:rsidRDefault="002A5CD8" w:rsidP="002A5CD8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10632372" w14:textId="318BFE0E" w:rsidR="002A5CD8" w:rsidRPr="000E759B" w:rsidRDefault="002A5CD8" w:rsidP="002A5CD8">
            <w:pPr>
              <w:tabs>
                <w:tab w:val="clear" w:pos="907"/>
                <w:tab w:val="left" w:pos="1152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2,764</w:t>
            </w:r>
          </w:p>
        </w:tc>
      </w:tr>
      <w:tr w:rsidR="002A5CD8" w:rsidRPr="000E759B" w14:paraId="2085B3E2" w14:textId="77777777" w:rsidTr="00C30064">
        <w:trPr>
          <w:trHeight w:val="36"/>
        </w:trPr>
        <w:tc>
          <w:tcPr>
            <w:tcW w:w="3508" w:type="dxa"/>
            <w:hideMark/>
          </w:tcPr>
          <w:p w14:paraId="6E41DADB" w14:textId="7773BF2B" w:rsidR="002A5CD8" w:rsidRPr="000E759B" w:rsidRDefault="002A5CD8" w:rsidP="002A5CD8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รวมที่รับรู้ในกำไรขาดทุนเบ็ดเสร็จอื่น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6F75E6FC" w14:textId="375B8A09" w:rsidR="002A5CD8" w:rsidRPr="000E759B" w:rsidRDefault="002A5CD8" w:rsidP="002A5CD8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92B5340" w14:textId="77777777" w:rsidR="002A5CD8" w:rsidRPr="000E759B" w:rsidRDefault="002A5CD8" w:rsidP="002A5CD8">
            <w:pPr>
              <w:tabs>
                <w:tab w:val="left" w:pos="967"/>
              </w:tabs>
              <w:spacing w:line="240" w:lineRule="auto"/>
              <w:ind w:right="-81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E2581E9" w14:textId="0DD775FA" w:rsidR="002A5CD8" w:rsidRPr="000E759B" w:rsidRDefault="002A5CD8" w:rsidP="002A5CD8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4,824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  <w:tc>
          <w:tcPr>
            <w:tcW w:w="240" w:type="dxa"/>
          </w:tcPr>
          <w:p w14:paraId="6FF5A24E" w14:textId="77777777" w:rsidR="002A5CD8" w:rsidRPr="000E759B" w:rsidRDefault="002A5CD8" w:rsidP="002A5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2"/>
              </w:tabs>
              <w:spacing w:line="240" w:lineRule="auto"/>
              <w:ind w:left="-108"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D60824C" w14:textId="1DD59D49" w:rsidR="002A5CD8" w:rsidRPr="000E759B" w:rsidRDefault="002A5CD8" w:rsidP="002A5CD8">
            <w:pPr>
              <w:tabs>
                <w:tab w:val="clear" w:pos="907"/>
                <w:tab w:val="left" w:pos="1152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A73701B" w14:textId="77777777" w:rsidR="002A5CD8" w:rsidRPr="000E759B" w:rsidRDefault="002A5CD8" w:rsidP="002A5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2"/>
              </w:tabs>
              <w:spacing w:line="240" w:lineRule="auto"/>
              <w:ind w:left="-108"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9A0951F" w14:textId="629E2FB5" w:rsidR="002A5CD8" w:rsidRPr="000E759B" w:rsidRDefault="002A5CD8" w:rsidP="002A5CD8">
            <w:pPr>
              <w:tabs>
                <w:tab w:val="left" w:pos="1152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4,268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bookmarkEnd w:id="10"/>
    </w:tbl>
    <w:p w14:paraId="6882AAA8" w14:textId="77777777" w:rsidR="00D34FB1" w:rsidRPr="000E759B" w:rsidRDefault="00D34FB1" w:rsidP="00E1351B">
      <w:pPr>
        <w:tabs>
          <w:tab w:val="clear" w:pos="227"/>
          <w:tab w:val="clear" w:pos="454"/>
          <w:tab w:val="clear" w:pos="907"/>
          <w:tab w:val="left" w:pos="426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042EDE9F" w14:textId="595ABCA1" w:rsidR="00893A1E" w:rsidRPr="000E759B" w:rsidRDefault="00893A1E" w:rsidP="008D0AEB">
      <w:pPr>
        <w:tabs>
          <w:tab w:val="clear" w:pos="227"/>
          <w:tab w:val="clear" w:pos="454"/>
          <w:tab w:val="clear" w:pos="907"/>
          <w:tab w:val="left" w:pos="426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u w:val="single"/>
          <w:lang w:val="en-GB"/>
        </w:rPr>
      </w:pPr>
      <w:r w:rsidRPr="000E759B">
        <w:rPr>
          <w:rFonts w:ascii="BrowalliaUPC" w:hAnsi="BrowalliaUPC" w:cs="BrowalliaUPC"/>
          <w:sz w:val="28"/>
          <w:szCs w:val="28"/>
          <w:u w:val="single"/>
          <w:cs/>
          <w:lang w:val="en-GB"/>
        </w:rPr>
        <w:t>การวิเคราะห์ความอ่อนไหว</w:t>
      </w:r>
    </w:p>
    <w:p w14:paraId="151F340F" w14:textId="77777777" w:rsidR="00893A1E" w:rsidRPr="000E759B" w:rsidRDefault="00893A1E" w:rsidP="00430EB3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851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25F5989A" w14:textId="3275BC99" w:rsidR="00DD5860" w:rsidRPr="000E759B" w:rsidRDefault="00893A1E" w:rsidP="00430EB3">
      <w:pPr>
        <w:tabs>
          <w:tab w:val="clear" w:pos="227"/>
          <w:tab w:val="clear" w:pos="454"/>
          <w:tab w:val="clear" w:pos="907"/>
          <w:tab w:val="left" w:pos="426"/>
        </w:tabs>
        <w:spacing w:line="240" w:lineRule="auto"/>
        <w:ind w:left="426"/>
        <w:jc w:val="thaiDistribute"/>
        <w:rPr>
          <w:rFonts w:ascii="BrowalliaUPC" w:hAnsi="BrowalliaUPC" w:cs="BrowalliaUPC"/>
          <w:sz w:val="24"/>
          <w:szCs w:val="24"/>
          <w:lang w:val="en-GB"/>
        </w:rPr>
      </w:pP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05CA9A6D" w14:textId="38209303" w:rsidR="00653525" w:rsidRPr="000E759B" w:rsidRDefault="00653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4"/>
          <w:szCs w:val="24"/>
          <w:lang w:val="en-GB"/>
        </w:rPr>
      </w:pPr>
      <w:r w:rsidRPr="000E759B">
        <w:rPr>
          <w:rFonts w:ascii="BrowalliaUPC" w:hAnsi="BrowalliaUPC" w:cs="BrowalliaUPC"/>
          <w:sz w:val="24"/>
          <w:szCs w:val="24"/>
          <w:lang w:val="en-GB"/>
        </w:rPr>
        <w:br w:type="page"/>
      </w: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2D69B" w:themeFill="accent3" w:themeFillTint="99"/>
        <w:tblLook w:val="04A0" w:firstRow="1" w:lastRow="0" w:firstColumn="1" w:lastColumn="0" w:noHBand="0" w:noVBand="1"/>
      </w:tblPr>
      <w:tblGrid>
        <w:gridCol w:w="4536"/>
        <w:gridCol w:w="1185"/>
        <w:gridCol w:w="1083"/>
        <w:gridCol w:w="1134"/>
        <w:gridCol w:w="992"/>
      </w:tblGrid>
      <w:tr w:rsidR="00081923" w:rsidRPr="000E759B" w14:paraId="37D7942B" w14:textId="77777777" w:rsidTr="00190141">
        <w:trPr>
          <w:tblHeader/>
        </w:trPr>
        <w:tc>
          <w:tcPr>
            <w:tcW w:w="4536" w:type="dxa"/>
            <w:shd w:val="clear" w:color="auto" w:fill="auto"/>
            <w:vAlign w:val="bottom"/>
          </w:tcPr>
          <w:p w14:paraId="0C2871FD" w14:textId="77777777" w:rsidR="00081923" w:rsidRPr="000E759B" w:rsidRDefault="00081923" w:rsidP="00193597">
            <w:pPr>
              <w:rPr>
                <w:rFonts w:ascii="BrowalliaUPC" w:hAnsi="BrowalliaUPC" w:cs="BrowalliaUPC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  <w:hideMark/>
          </w:tcPr>
          <w:p w14:paraId="06A9B6D4" w14:textId="77777777" w:rsidR="00081923" w:rsidRPr="000E759B" w:rsidRDefault="00081923" w:rsidP="00804F76">
            <w:pPr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lang w:val="en-GB" w:eastAsia="en-GB" w:bidi="ar-SA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0E759B">
              <w:rPr>
                <w:rFonts w:ascii="BrowalliaUPC" w:hAnsi="BrowalliaUPC" w:cs="BrowalliaUPC"/>
                <w:sz w:val="24"/>
                <w:szCs w:val="24"/>
                <w:lang w:bidi="ar-SA"/>
              </w:rPr>
              <w:t xml:space="preserve">: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พันบาท)</w:t>
            </w:r>
          </w:p>
        </w:tc>
      </w:tr>
      <w:tr w:rsidR="00E1351B" w:rsidRPr="000E759B" w14:paraId="56383D18" w14:textId="77777777" w:rsidTr="00190141">
        <w:trPr>
          <w:tblHeader/>
        </w:trPr>
        <w:tc>
          <w:tcPr>
            <w:tcW w:w="4536" w:type="dxa"/>
            <w:shd w:val="clear" w:color="auto" w:fill="auto"/>
            <w:vAlign w:val="bottom"/>
          </w:tcPr>
          <w:p w14:paraId="3E405D8F" w14:textId="77777777" w:rsidR="00E1351B" w:rsidRPr="000E759B" w:rsidRDefault="00E1351B" w:rsidP="00193597">
            <w:pPr>
              <w:rPr>
                <w:rFonts w:ascii="BrowalliaUPC" w:hAnsi="BrowalliaUPC" w:cs="BrowalliaUPC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14:paraId="4652168F" w14:textId="6A77348B" w:rsidR="00E1351B" w:rsidRPr="000E759B" w:rsidRDefault="00E1351B" w:rsidP="00190141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2</w:t>
            </w:r>
            <w:r w:rsidR="00274E7A" w:rsidRPr="000E759B">
              <w:rPr>
                <w:rFonts w:ascii="BrowalliaUPC" w:hAnsi="BrowalliaUPC" w:cs="BrowalliaUPC"/>
                <w:sz w:val="24"/>
                <w:szCs w:val="24"/>
              </w:rPr>
              <w:t>56</w:t>
            </w:r>
            <w:r w:rsidR="00B007B6" w:rsidRPr="000E759B">
              <w:rPr>
                <w:rFonts w:ascii="BrowalliaUPC" w:hAnsi="BrowalliaUPC" w:cs="BrowalliaUPC"/>
                <w:sz w:val="24"/>
                <w:szCs w:val="24"/>
              </w:rPr>
              <w:t>7</w:t>
            </w:r>
          </w:p>
        </w:tc>
      </w:tr>
      <w:tr w:rsidR="00081923" w:rsidRPr="000E759B" w14:paraId="0628C921" w14:textId="77777777" w:rsidTr="00190141">
        <w:trPr>
          <w:tblHeader/>
        </w:trPr>
        <w:tc>
          <w:tcPr>
            <w:tcW w:w="4536" w:type="dxa"/>
            <w:shd w:val="clear" w:color="auto" w:fill="auto"/>
            <w:vAlign w:val="bottom"/>
          </w:tcPr>
          <w:p w14:paraId="645C1574" w14:textId="77777777" w:rsidR="00081923" w:rsidRPr="000E759B" w:rsidRDefault="00081923" w:rsidP="00804F76">
            <w:pPr>
              <w:ind w:left="162" w:hanging="162"/>
              <w:rPr>
                <w:rFonts w:ascii="BrowalliaUPC" w:hAnsi="BrowalliaUPC" w:cs="BrowalliaUPC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3BAFE932" w14:textId="77777777" w:rsidR="00081923" w:rsidRPr="000E759B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126" w:type="dxa"/>
            <w:gridSpan w:val="2"/>
            <w:shd w:val="clear" w:color="auto" w:fill="auto"/>
            <w:vAlign w:val="bottom"/>
            <w:hideMark/>
          </w:tcPr>
          <w:p w14:paraId="6691E5C6" w14:textId="2BB3BFCB" w:rsidR="00081923" w:rsidRPr="000E759B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เฉพาะบริษัท</w:t>
            </w:r>
          </w:p>
        </w:tc>
      </w:tr>
      <w:tr w:rsidR="00081923" w:rsidRPr="000E759B" w14:paraId="2F659DF8" w14:textId="77777777" w:rsidTr="00A2240D">
        <w:trPr>
          <w:tblHeader/>
        </w:trPr>
        <w:tc>
          <w:tcPr>
            <w:tcW w:w="4536" w:type="dxa"/>
            <w:shd w:val="clear" w:color="auto" w:fill="auto"/>
            <w:vAlign w:val="bottom"/>
            <w:hideMark/>
          </w:tcPr>
          <w:p w14:paraId="000CBD56" w14:textId="77777777" w:rsidR="00081923" w:rsidRPr="000E759B" w:rsidRDefault="00081923" w:rsidP="00804F76">
            <w:pPr>
              <w:rPr>
                <w:rFonts w:ascii="BrowalliaUPC" w:hAnsi="BrowalliaUPC" w:cs="BrowalliaUPC"/>
                <w:sz w:val="24"/>
                <w:szCs w:val="24"/>
                <w:lang w:bidi="ar-SA"/>
              </w:rPr>
            </w:pPr>
          </w:p>
        </w:tc>
        <w:tc>
          <w:tcPr>
            <w:tcW w:w="1185" w:type="dxa"/>
            <w:shd w:val="clear" w:color="auto" w:fill="auto"/>
            <w:vAlign w:val="bottom"/>
            <w:hideMark/>
          </w:tcPr>
          <w:p w14:paraId="03C84138" w14:textId="77777777" w:rsidR="00081923" w:rsidRPr="000E759B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เพิ่มขึ้น    </w:t>
            </w:r>
          </w:p>
          <w:p w14:paraId="347AC4EE" w14:textId="77777777" w:rsidR="00081923" w:rsidRPr="000E759B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>0.5-</w:t>
            </w:r>
            <w:r w:rsidRPr="000E759B">
              <w:rPr>
                <w:rFonts w:ascii="BrowalliaUPC" w:hAnsi="BrowalliaUPC" w:cs="BrowalliaUPC"/>
                <w:sz w:val="24"/>
                <w:szCs w:val="24"/>
                <w:lang w:bidi="ar-SA"/>
              </w:rPr>
              <w:t>1</w:t>
            </w:r>
          </w:p>
        </w:tc>
        <w:tc>
          <w:tcPr>
            <w:tcW w:w="1083" w:type="dxa"/>
            <w:shd w:val="clear" w:color="auto" w:fill="auto"/>
            <w:vAlign w:val="bottom"/>
            <w:hideMark/>
          </w:tcPr>
          <w:p w14:paraId="64E1BFCF" w14:textId="77777777" w:rsidR="00081923" w:rsidRPr="000E759B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ลดลง   </w:t>
            </w:r>
          </w:p>
          <w:p w14:paraId="43885EA9" w14:textId="77777777" w:rsidR="00081923" w:rsidRPr="000E759B" w:rsidRDefault="00081923" w:rsidP="00FD16EA">
            <w:pPr>
              <w:pBdr>
                <w:bottom w:val="single" w:sz="4" w:space="1" w:color="auto"/>
              </w:pBdr>
              <w:tabs>
                <w:tab w:val="clear" w:pos="907"/>
                <w:tab w:val="left" w:pos="876"/>
              </w:tabs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>0.5-</w:t>
            </w:r>
            <w:r w:rsidRPr="000E759B">
              <w:rPr>
                <w:rFonts w:ascii="BrowalliaUPC" w:hAnsi="BrowalliaUPC" w:cs="BrowalliaUPC"/>
                <w:sz w:val="24"/>
                <w:szCs w:val="24"/>
                <w:lang w:bidi="ar-SA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1A459E7" w14:textId="752868C2" w:rsidR="00081923" w:rsidRPr="000E759B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เพิ่มขึ้น   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 xml:space="preserve">      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>0.5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919CAF5" w14:textId="77777777" w:rsidR="00081923" w:rsidRPr="000E759B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ลดลง    </w:t>
            </w:r>
          </w:p>
          <w:p w14:paraId="6D8C0340" w14:textId="77777777" w:rsidR="00081923" w:rsidRPr="000E759B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>0.5</w:t>
            </w:r>
          </w:p>
        </w:tc>
      </w:tr>
      <w:tr w:rsidR="00081923" w:rsidRPr="000E759B" w14:paraId="7F547292" w14:textId="77777777" w:rsidTr="00A2240D">
        <w:trPr>
          <w:tblHeader/>
        </w:trPr>
        <w:tc>
          <w:tcPr>
            <w:tcW w:w="4536" w:type="dxa"/>
            <w:shd w:val="clear" w:color="auto" w:fill="auto"/>
            <w:hideMark/>
          </w:tcPr>
          <w:p w14:paraId="686A0656" w14:textId="709D351B" w:rsidR="00081923" w:rsidRPr="000E759B" w:rsidRDefault="00081923" w:rsidP="00804F76">
            <w:pPr>
              <w:ind w:left="162" w:hanging="162"/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</w:tcPr>
          <w:p w14:paraId="468209E0" w14:textId="77777777" w:rsidR="00081923" w:rsidRPr="000E759B" w:rsidRDefault="00081923" w:rsidP="00804F76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</w:tcPr>
          <w:p w14:paraId="05C1C127" w14:textId="77777777" w:rsidR="00081923" w:rsidRPr="000E759B" w:rsidRDefault="00081923" w:rsidP="00804F76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751BA26C" w14:textId="77777777" w:rsidR="00081923" w:rsidRPr="000E759B" w:rsidRDefault="00081923" w:rsidP="00804F76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4032FE59" w14:textId="77777777" w:rsidR="00081923" w:rsidRPr="000E759B" w:rsidRDefault="00081923" w:rsidP="00804F76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</w:tr>
      <w:tr w:rsidR="00710FAB" w:rsidRPr="000E759B" w14:paraId="13561767" w14:textId="77777777" w:rsidTr="00A2240D">
        <w:tc>
          <w:tcPr>
            <w:tcW w:w="4536" w:type="dxa"/>
            <w:shd w:val="clear" w:color="auto" w:fill="auto"/>
          </w:tcPr>
          <w:p w14:paraId="35F70F81" w14:textId="7DD76283" w:rsidR="00710FAB" w:rsidRPr="000E759B" w:rsidRDefault="00710FAB" w:rsidP="00804F76">
            <w:pPr>
              <w:ind w:left="162" w:hanging="162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85" w:type="dxa"/>
            <w:shd w:val="clear" w:color="auto" w:fill="auto"/>
          </w:tcPr>
          <w:p w14:paraId="621A9543" w14:textId="77777777" w:rsidR="00710FAB" w:rsidRPr="000E759B" w:rsidRDefault="00710FAB" w:rsidP="00804F76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</w:tcPr>
          <w:p w14:paraId="30DD1D88" w14:textId="77777777" w:rsidR="00710FAB" w:rsidRPr="000E759B" w:rsidRDefault="00710FAB" w:rsidP="00804F76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2DC2BD5A" w14:textId="77777777" w:rsidR="00710FAB" w:rsidRPr="000E759B" w:rsidRDefault="00710FAB" w:rsidP="00804F76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22E70275" w14:textId="77777777" w:rsidR="00710FAB" w:rsidRPr="000E759B" w:rsidRDefault="00710FAB" w:rsidP="00804F76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</w:tr>
      <w:tr w:rsidR="00C148B5" w:rsidRPr="000E759B" w14:paraId="294FF9DE" w14:textId="77777777" w:rsidTr="00A2240D">
        <w:tc>
          <w:tcPr>
            <w:tcW w:w="4536" w:type="dxa"/>
            <w:shd w:val="clear" w:color="auto" w:fill="auto"/>
            <w:hideMark/>
          </w:tcPr>
          <w:p w14:paraId="65BC4DDD" w14:textId="77777777" w:rsidR="00C148B5" w:rsidRPr="000E759B" w:rsidRDefault="00C148B5" w:rsidP="00C148B5">
            <w:pPr>
              <w:ind w:left="162" w:hanging="162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403F6D3" w14:textId="0E734145" w:rsidR="00C148B5" w:rsidRPr="000E759B" w:rsidRDefault="00C148B5" w:rsidP="00C148B5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eastAsia="en-GB"/>
              </w:rPr>
              <w:t>(869)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2720A078" w14:textId="769BA464" w:rsidR="00C148B5" w:rsidRPr="000E759B" w:rsidRDefault="00C148B5" w:rsidP="00C148B5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eastAsia="en-GB" w:bidi="ar-SA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eastAsia="en-GB" w:bidi="ar-SA"/>
              </w:rPr>
              <w:t>938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B8EEB1" w14:textId="4BFE9699" w:rsidR="00C148B5" w:rsidRPr="000E759B" w:rsidRDefault="00C148B5" w:rsidP="00C148B5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eastAsia="en-GB"/>
              </w:rPr>
              <w:t>(860)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A9C0A3" w14:textId="00E4589B" w:rsidR="00C148B5" w:rsidRPr="000E759B" w:rsidRDefault="00C148B5" w:rsidP="00C148B5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eastAsia="en-GB"/>
              </w:rPr>
              <w:t>928</w:t>
            </w:r>
          </w:p>
        </w:tc>
      </w:tr>
      <w:tr w:rsidR="00C148B5" w:rsidRPr="000E759B" w14:paraId="71AD4DA1" w14:textId="77777777" w:rsidTr="00A2240D">
        <w:trPr>
          <w:trHeight w:val="229"/>
        </w:trPr>
        <w:tc>
          <w:tcPr>
            <w:tcW w:w="4536" w:type="dxa"/>
            <w:shd w:val="clear" w:color="auto" w:fill="auto"/>
          </w:tcPr>
          <w:p w14:paraId="7C318C84" w14:textId="6004749C" w:rsidR="00C148B5" w:rsidRPr="000E759B" w:rsidRDefault="00C148B5" w:rsidP="00C148B5">
            <w:pPr>
              <w:rPr>
                <w:rFonts w:ascii="BrowalliaUPC" w:hAnsi="BrowalliaUPC" w:cs="BrowalliaUPC"/>
                <w:sz w:val="12"/>
                <w:szCs w:val="12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</w:tcPr>
          <w:p w14:paraId="13E8A01D" w14:textId="77777777" w:rsidR="00C148B5" w:rsidRPr="000E759B" w:rsidRDefault="00C148B5" w:rsidP="00C148B5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</w:tcPr>
          <w:p w14:paraId="5E532B43" w14:textId="77777777" w:rsidR="00C148B5" w:rsidRPr="000E759B" w:rsidRDefault="00C148B5" w:rsidP="00C148B5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37AF820E" w14:textId="77777777" w:rsidR="00C148B5" w:rsidRPr="000E759B" w:rsidRDefault="00C148B5" w:rsidP="00C148B5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631D2F52" w14:textId="77777777" w:rsidR="00C148B5" w:rsidRPr="000E759B" w:rsidRDefault="00C148B5" w:rsidP="00C148B5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</w:tr>
      <w:tr w:rsidR="00C148B5" w:rsidRPr="000E759B" w14:paraId="504874C1" w14:textId="77777777" w:rsidTr="00A2240D">
        <w:tc>
          <w:tcPr>
            <w:tcW w:w="4536" w:type="dxa"/>
            <w:shd w:val="clear" w:color="auto" w:fill="auto"/>
            <w:vAlign w:val="bottom"/>
            <w:hideMark/>
          </w:tcPr>
          <w:p w14:paraId="20880876" w14:textId="77777777" w:rsidR="00C148B5" w:rsidRPr="000E759B" w:rsidRDefault="00C148B5" w:rsidP="00C148B5">
            <w:pPr>
              <w:ind w:left="162" w:hanging="162"/>
              <w:rPr>
                <w:rFonts w:ascii="BrowalliaUPC" w:hAnsi="BrowalliaUPC" w:cs="BrowalliaUPC"/>
                <w:b/>
                <w:bCs/>
                <w:sz w:val="24"/>
                <w:szCs w:val="24"/>
                <w:lang w:val="en-GB" w:eastAsia="en-GB" w:bidi="ar-SA"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DB94ACB" w14:textId="77777777" w:rsidR="00C148B5" w:rsidRPr="000E759B" w:rsidRDefault="00C148B5" w:rsidP="00C148B5">
            <w:pP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87722DD" w14:textId="77777777" w:rsidR="00C148B5" w:rsidRPr="000E759B" w:rsidRDefault="00C148B5" w:rsidP="00C148B5">
            <w:pP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815F50" w14:textId="77777777" w:rsidR="00C148B5" w:rsidRPr="000E759B" w:rsidRDefault="00C148B5" w:rsidP="00C148B5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32508A" w14:textId="77777777" w:rsidR="00C148B5" w:rsidRPr="000E759B" w:rsidRDefault="00C148B5" w:rsidP="00C148B5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</w:tr>
      <w:tr w:rsidR="00C148B5" w:rsidRPr="000E759B" w14:paraId="66AB46D6" w14:textId="77777777" w:rsidTr="00A2240D">
        <w:tc>
          <w:tcPr>
            <w:tcW w:w="4536" w:type="dxa"/>
            <w:shd w:val="clear" w:color="auto" w:fill="auto"/>
            <w:hideMark/>
          </w:tcPr>
          <w:p w14:paraId="06B3F9EA" w14:textId="77777777" w:rsidR="00C148B5" w:rsidRPr="000E759B" w:rsidRDefault="00C148B5" w:rsidP="00C148B5">
            <w:pPr>
              <w:ind w:left="162" w:hanging="162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1874BC4" w14:textId="5327F0CC" w:rsidR="00C148B5" w:rsidRPr="000E759B" w:rsidRDefault="00C148B5" w:rsidP="00C148B5">
            <w:pPr>
              <w:pBdr>
                <w:bottom w:val="single" w:sz="12" w:space="0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eastAsia="en-GB" w:bidi="ar-SA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eastAsia="en-GB" w:bidi="ar-SA"/>
              </w:rPr>
              <w:t>929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E727C29" w14:textId="3E4DAEAF" w:rsidR="00C148B5" w:rsidRPr="000E759B" w:rsidRDefault="00C148B5" w:rsidP="00C148B5">
            <w:pPr>
              <w:pBdr>
                <w:bottom w:val="single" w:sz="12" w:space="0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eastAsia="en-GB"/>
              </w:rPr>
              <w:t>(866)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12288F" w14:textId="45333615" w:rsidR="00C148B5" w:rsidRPr="000E759B" w:rsidRDefault="00C148B5" w:rsidP="00C148B5">
            <w:pPr>
              <w:pBdr>
                <w:bottom w:val="single" w:sz="12" w:space="0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eastAsia="en-GB"/>
              </w:rPr>
              <w:t>919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AAAC93" w14:textId="58AE9A8B" w:rsidR="00C148B5" w:rsidRPr="000E759B" w:rsidRDefault="00C148B5" w:rsidP="00C148B5">
            <w:pPr>
              <w:pBdr>
                <w:bottom w:val="single" w:sz="12" w:space="0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eastAsia="en-GB"/>
              </w:rPr>
              <w:t>(857)</w:t>
            </w:r>
          </w:p>
        </w:tc>
      </w:tr>
      <w:tr w:rsidR="00C148B5" w:rsidRPr="000E759B" w14:paraId="48089AD6" w14:textId="77777777" w:rsidTr="00A2240D">
        <w:tc>
          <w:tcPr>
            <w:tcW w:w="4536" w:type="dxa"/>
            <w:shd w:val="clear" w:color="auto" w:fill="auto"/>
            <w:vAlign w:val="bottom"/>
          </w:tcPr>
          <w:p w14:paraId="0CC24DB1" w14:textId="44D0DFF5" w:rsidR="00C148B5" w:rsidRPr="000E759B" w:rsidRDefault="00C148B5" w:rsidP="00C148B5">
            <w:pPr>
              <w:ind w:left="162" w:hanging="162"/>
              <w:rPr>
                <w:rFonts w:ascii="BrowalliaUPC" w:hAnsi="BrowalliaUPC" w:cs="BrowalliaUPC"/>
                <w:sz w:val="12"/>
                <w:szCs w:val="12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152B2A63" w14:textId="77777777" w:rsidR="00C148B5" w:rsidRPr="000E759B" w:rsidRDefault="00C148B5" w:rsidP="00C148B5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3405DC73" w14:textId="77777777" w:rsidR="00C148B5" w:rsidRPr="000E759B" w:rsidRDefault="00C148B5" w:rsidP="00C148B5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E7025D" w14:textId="77777777" w:rsidR="00C148B5" w:rsidRPr="000E759B" w:rsidRDefault="00C148B5" w:rsidP="00C148B5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529AC7" w14:textId="77777777" w:rsidR="00C148B5" w:rsidRPr="000E759B" w:rsidRDefault="00C148B5" w:rsidP="00C148B5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</w:tr>
      <w:tr w:rsidR="00C148B5" w:rsidRPr="000E759B" w14:paraId="0A6D7CDF" w14:textId="77777777" w:rsidTr="00A2240D">
        <w:tc>
          <w:tcPr>
            <w:tcW w:w="4536" w:type="dxa"/>
            <w:shd w:val="clear" w:color="auto" w:fill="auto"/>
            <w:vAlign w:val="bottom"/>
          </w:tcPr>
          <w:p w14:paraId="10DF5FE5" w14:textId="624726DF" w:rsidR="00C148B5" w:rsidRPr="000E759B" w:rsidRDefault="00C148B5" w:rsidP="00C148B5">
            <w:pPr>
              <w:ind w:left="162" w:hanging="162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46E9680" w14:textId="77777777" w:rsidR="00C148B5" w:rsidRPr="000E759B" w:rsidRDefault="00C148B5" w:rsidP="00C148B5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190A331" w14:textId="77777777" w:rsidR="00C148B5" w:rsidRPr="000E759B" w:rsidRDefault="00C148B5" w:rsidP="00C148B5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D1377D" w14:textId="77777777" w:rsidR="00C148B5" w:rsidRPr="000E759B" w:rsidRDefault="00C148B5" w:rsidP="00C148B5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4A8218" w14:textId="77777777" w:rsidR="00C148B5" w:rsidRPr="000E759B" w:rsidRDefault="00C148B5" w:rsidP="00C148B5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</w:tr>
      <w:tr w:rsidR="00C148B5" w:rsidRPr="000E759B" w14:paraId="4D3F12C5" w14:textId="77777777" w:rsidTr="00A2240D">
        <w:tc>
          <w:tcPr>
            <w:tcW w:w="4536" w:type="dxa"/>
            <w:shd w:val="clear" w:color="auto" w:fill="auto"/>
          </w:tcPr>
          <w:p w14:paraId="0D28D5B8" w14:textId="77777777" w:rsidR="00C148B5" w:rsidRPr="000E759B" w:rsidRDefault="00C148B5" w:rsidP="00C148B5">
            <w:pPr>
              <w:ind w:left="162" w:hanging="162"/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29B9C61" w14:textId="3D6BBB4F" w:rsidR="00C148B5" w:rsidRPr="000E759B" w:rsidRDefault="00C148B5" w:rsidP="00C148B5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eastAsia="en-GB"/>
              </w:rPr>
              <w:t>(1,062)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56CB1957" w14:textId="68FDA65B" w:rsidR="00C148B5" w:rsidRPr="000E759B" w:rsidRDefault="00C148B5" w:rsidP="00C148B5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eastAsia="en-GB" w:bidi="ar-SA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eastAsia="en-GB" w:bidi="ar-SA"/>
              </w:rPr>
              <w:t>1,148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981238" w14:textId="65E3D709" w:rsidR="00C148B5" w:rsidRPr="000E759B" w:rsidRDefault="00C148B5" w:rsidP="00C148B5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eastAsia="en-GB"/>
              </w:rPr>
              <w:t>(1,049)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FFD29A" w14:textId="70BD5646" w:rsidR="00C148B5" w:rsidRPr="000E759B" w:rsidRDefault="00C148B5" w:rsidP="00C148B5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eastAsia="en-GB"/>
              </w:rPr>
              <w:t>1,133</w:t>
            </w:r>
          </w:p>
        </w:tc>
      </w:tr>
    </w:tbl>
    <w:p w14:paraId="5EEF8764" w14:textId="77777777" w:rsidR="005F49C4" w:rsidRPr="000E759B" w:rsidRDefault="005F49C4" w:rsidP="00CA778C">
      <w:pPr>
        <w:tabs>
          <w:tab w:val="clear" w:pos="454"/>
          <w:tab w:val="left" w:pos="720"/>
        </w:tabs>
        <w:jc w:val="thaiDistribute"/>
        <w:rPr>
          <w:rFonts w:ascii="BrowalliaUPC" w:hAnsi="BrowalliaUPC" w:cs="BrowalliaUPC"/>
          <w:sz w:val="24"/>
          <w:szCs w:val="24"/>
        </w:rPr>
      </w:pP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2D69B" w:themeFill="accent3" w:themeFillTint="99"/>
        <w:tblLook w:val="04A0" w:firstRow="1" w:lastRow="0" w:firstColumn="1" w:lastColumn="0" w:noHBand="0" w:noVBand="1"/>
      </w:tblPr>
      <w:tblGrid>
        <w:gridCol w:w="4536"/>
        <w:gridCol w:w="1185"/>
        <w:gridCol w:w="1083"/>
        <w:gridCol w:w="1134"/>
        <w:gridCol w:w="992"/>
      </w:tblGrid>
      <w:tr w:rsidR="00B007B6" w:rsidRPr="000E759B" w14:paraId="09C5DC32" w14:textId="77777777" w:rsidTr="003174F5">
        <w:trPr>
          <w:tblHeader/>
        </w:trPr>
        <w:tc>
          <w:tcPr>
            <w:tcW w:w="4536" w:type="dxa"/>
            <w:shd w:val="clear" w:color="auto" w:fill="auto"/>
            <w:vAlign w:val="bottom"/>
          </w:tcPr>
          <w:p w14:paraId="2174C1BD" w14:textId="77777777" w:rsidR="00B007B6" w:rsidRPr="000E759B" w:rsidRDefault="00B007B6" w:rsidP="003174F5">
            <w:pPr>
              <w:rPr>
                <w:rFonts w:ascii="BrowalliaUPC" w:hAnsi="BrowalliaUPC" w:cs="BrowalliaUPC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  <w:hideMark/>
          </w:tcPr>
          <w:p w14:paraId="17393C2A" w14:textId="77777777" w:rsidR="00B007B6" w:rsidRPr="000E759B" w:rsidRDefault="00B007B6" w:rsidP="003174F5">
            <w:pPr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lang w:val="en-GB" w:eastAsia="en-GB" w:bidi="ar-SA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0E759B">
              <w:rPr>
                <w:rFonts w:ascii="BrowalliaUPC" w:hAnsi="BrowalliaUPC" w:cs="BrowalliaUPC"/>
                <w:sz w:val="24"/>
                <w:szCs w:val="24"/>
                <w:lang w:bidi="ar-SA"/>
              </w:rPr>
              <w:t xml:space="preserve">: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พันบาท)</w:t>
            </w:r>
          </w:p>
        </w:tc>
      </w:tr>
      <w:tr w:rsidR="00B007B6" w:rsidRPr="000E759B" w14:paraId="76D61083" w14:textId="77777777" w:rsidTr="003174F5">
        <w:trPr>
          <w:tblHeader/>
        </w:trPr>
        <w:tc>
          <w:tcPr>
            <w:tcW w:w="4536" w:type="dxa"/>
            <w:shd w:val="clear" w:color="auto" w:fill="auto"/>
            <w:vAlign w:val="bottom"/>
          </w:tcPr>
          <w:p w14:paraId="069D21D7" w14:textId="77777777" w:rsidR="00B007B6" w:rsidRPr="000E759B" w:rsidRDefault="00B007B6" w:rsidP="003174F5">
            <w:pPr>
              <w:rPr>
                <w:rFonts w:ascii="BrowalliaUPC" w:hAnsi="BrowalliaUPC" w:cs="BrowalliaUPC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14:paraId="5527E702" w14:textId="77777777" w:rsidR="00B007B6" w:rsidRPr="000E759B" w:rsidRDefault="00B007B6" w:rsidP="003174F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2566</w:t>
            </w:r>
          </w:p>
        </w:tc>
      </w:tr>
      <w:tr w:rsidR="00B007B6" w:rsidRPr="000E759B" w14:paraId="7BFE35E8" w14:textId="77777777" w:rsidTr="003174F5">
        <w:trPr>
          <w:tblHeader/>
        </w:trPr>
        <w:tc>
          <w:tcPr>
            <w:tcW w:w="4536" w:type="dxa"/>
            <w:shd w:val="clear" w:color="auto" w:fill="auto"/>
            <w:vAlign w:val="bottom"/>
          </w:tcPr>
          <w:p w14:paraId="0D447B29" w14:textId="77777777" w:rsidR="00B007B6" w:rsidRPr="000E759B" w:rsidRDefault="00B007B6" w:rsidP="003174F5">
            <w:pPr>
              <w:ind w:left="162" w:hanging="162"/>
              <w:rPr>
                <w:rFonts w:ascii="BrowalliaUPC" w:hAnsi="BrowalliaUPC" w:cs="BrowalliaUPC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17359A41" w14:textId="77777777" w:rsidR="00B007B6" w:rsidRPr="000E759B" w:rsidRDefault="00B007B6" w:rsidP="003174F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126" w:type="dxa"/>
            <w:gridSpan w:val="2"/>
            <w:shd w:val="clear" w:color="auto" w:fill="auto"/>
            <w:vAlign w:val="bottom"/>
            <w:hideMark/>
          </w:tcPr>
          <w:p w14:paraId="7E6B7897" w14:textId="68605524" w:rsidR="00B007B6" w:rsidRPr="000E759B" w:rsidRDefault="00B007B6" w:rsidP="003174F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เฉพาะบริษัท</w:t>
            </w:r>
          </w:p>
        </w:tc>
      </w:tr>
      <w:tr w:rsidR="00B007B6" w:rsidRPr="000E759B" w14:paraId="4903F71F" w14:textId="77777777" w:rsidTr="003174F5">
        <w:trPr>
          <w:tblHeader/>
        </w:trPr>
        <w:tc>
          <w:tcPr>
            <w:tcW w:w="4536" w:type="dxa"/>
            <w:shd w:val="clear" w:color="auto" w:fill="auto"/>
            <w:vAlign w:val="bottom"/>
            <w:hideMark/>
          </w:tcPr>
          <w:p w14:paraId="62670BA0" w14:textId="77777777" w:rsidR="00B007B6" w:rsidRPr="000E759B" w:rsidRDefault="00B007B6" w:rsidP="003174F5">
            <w:pPr>
              <w:rPr>
                <w:rFonts w:ascii="BrowalliaUPC" w:hAnsi="BrowalliaUPC" w:cs="BrowalliaUPC"/>
                <w:sz w:val="24"/>
                <w:szCs w:val="24"/>
                <w:lang w:bidi="ar-SA"/>
              </w:rPr>
            </w:pPr>
          </w:p>
        </w:tc>
        <w:tc>
          <w:tcPr>
            <w:tcW w:w="1185" w:type="dxa"/>
            <w:shd w:val="clear" w:color="auto" w:fill="auto"/>
            <w:vAlign w:val="bottom"/>
            <w:hideMark/>
          </w:tcPr>
          <w:p w14:paraId="2635ED31" w14:textId="77777777" w:rsidR="00B007B6" w:rsidRPr="000E759B" w:rsidRDefault="00B007B6" w:rsidP="003174F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เพิ่มขึ้น    </w:t>
            </w:r>
          </w:p>
          <w:p w14:paraId="7DD93223" w14:textId="77777777" w:rsidR="00B007B6" w:rsidRPr="000E759B" w:rsidRDefault="00B007B6" w:rsidP="003174F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>0.5-</w:t>
            </w:r>
            <w:r w:rsidRPr="000E759B">
              <w:rPr>
                <w:rFonts w:ascii="BrowalliaUPC" w:hAnsi="BrowalliaUPC" w:cs="BrowalliaUPC"/>
                <w:sz w:val="24"/>
                <w:szCs w:val="24"/>
                <w:lang w:bidi="ar-SA"/>
              </w:rPr>
              <w:t>1</w:t>
            </w:r>
          </w:p>
        </w:tc>
        <w:tc>
          <w:tcPr>
            <w:tcW w:w="1083" w:type="dxa"/>
            <w:shd w:val="clear" w:color="auto" w:fill="auto"/>
            <w:vAlign w:val="bottom"/>
            <w:hideMark/>
          </w:tcPr>
          <w:p w14:paraId="1065518B" w14:textId="77777777" w:rsidR="00B007B6" w:rsidRPr="000E759B" w:rsidRDefault="00B007B6" w:rsidP="003174F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ลดลง   </w:t>
            </w:r>
          </w:p>
          <w:p w14:paraId="19F5F978" w14:textId="77777777" w:rsidR="00B007B6" w:rsidRPr="000E759B" w:rsidRDefault="00B007B6" w:rsidP="003174F5">
            <w:pPr>
              <w:pBdr>
                <w:bottom w:val="single" w:sz="4" w:space="1" w:color="auto"/>
              </w:pBdr>
              <w:tabs>
                <w:tab w:val="clear" w:pos="907"/>
                <w:tab w:val="left" w:pos="876"/>
              </w:tabs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>0.5-</w:t>
            </w:r>
            <w:r w:rsidRPr="000E759B">
              <w:rPr>
                <w:rFonts w:ascii="BrowalliaUPC" w:hAnsi="BrowalliaUPC" w:cs="BrowalliaUPC"/>
                <w:sz w:val="24"/>
                <w:szCs w:val="24"/>
                <w:lang w:bidi="ar-SA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0C703E5F" w14:textId="77777777" w:rsidR="00B007B6" w:rsidRPr="000E759B" w:rsidRDefault="00B007B6" w:rsidP="003174F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เพิ่มขึ้น   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 xml:space="preserve">      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>0.5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9158AD1" w14:textId="77777777" w:rsidR="00B007B6" w:rsidRPr="000E759B" w:rsidRDefault="00B007B6" w:rsidP="003174F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ลดลง    </w:t>
            </w:r>
          </w:p>
          <w:p w14:paraId="5A7B58A1" w14:textId="77777777" w:rsidR="00B007B6" w:rsidRPr="000E759B" w:rsidRDefault="00B007B6" w:rsidP="003174F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>0.5</w:t>
            </w:r>
          </w:p>
        </w:tc>
      </w:tr>
      <w:tr w:rsidR="00B007B6" w:rsidRPr="000E759B" w14:paraId="1CEDFC56" w14:textId="77777777" w:rsidTr="003174F5">
        <w:trPr>
          <w:tblHeader/>
        </w:trPr>
        <w:tc>
          <w:tcPr>
            <w:tcW w:w="4536" w:type="dxa"/>
            <w:shd w:val="clear" w:color="auto" w:fill="auto"/>
            <w:hideMark/>
          </w:tcPr>
          <w:p w14:paraId="382C49E9" w14:textId="77777777" w:rsidR="00B007B6" w:rsidRPr="000E759B" w:rsidRDefault="00B007B6" w:rsidP="003174F5">
            <w:pPr>
              <w:ind w:left="162" w:hanging="162"/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</w:tcPr>
          <w:p w14:paraId="161C4DD5" w14:textId="77777777" w:rsidR="00B007B6" w:rsidRPr="000E759B" w:rsidRDefault="00B007B6" w:rsidP="003174F5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</w:tcPr>
          <w:p w14:paraId="56E2A437" w14:textId="77777777" w:rsidR="00B007B6" w:rsidRPr="000E759B" w:rsidRDefault="00B007B6" w:rsidP="003174F5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4FC2C8E4" w14:textId="77777777" w:rsidR="00B007B6" w:rsidRPr="000E759B" w:rsidRDefault="00B007B6" w:rsidP="003174F5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7EA1B6C7" w14:textId="77777777" w:rsidR="00B007B6" w:rsidRPr="000E759B" w:rsidRDefault="00B007B6" w:rsidP="003174F5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</w:tr>
      <w:tr w:rsidR="00B007B6" w:rsidRPr="000E759B" w14:paraId="37AC4FB3" w14:textId="77777777" w:rsidTr="003174F5">
        <w:tc>
          <w:tcPr>
            <w:tcW w:w="4536" w:type="dxa"/>
            <w:shd w:val="clear" w:color="auto" w:fill="auto"/>
          </w:tcPr>
          <w:p w14:paraId="70F63573" w14:textId="77777777" w:rsidR="00B007B6" w:rsidRPr="000E759B" w:rsidRDefault="00B007B6" w:rsidP="003174F5">
            <w:pPr>
              <w:ind w:left="162" w:hanging="162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85" w:type="dxa"/>
            <w:shd w:val="clear" w:color="auto" w:fill="auto"/>
          </w:tcPr>
          <w:p w14:paraId="306D5E2F" w14:textId="77777777" w:rsidR="00B007B6" w:rsidRPr="000E759B" w:rsidRDefault="00B007B6" w:rsidP="003174F5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</w:tcPr>
          <w:p w14:paraId="6EC31001" w14:textId="77777777" w:rsidR="00B007B6" w:rsidRPr="000E759B" w:rsidRDefault="00B007B6" w:rsidP="003174F5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4C49FBE3" w14:textId="77777777" w:rsidR="00B007B6" w:rsidRPr="000E759B" w:rsidRDefault="00B007B6" w:rsidP="003174F5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4D510151" w14:textId="77777777" w:rsidR="00B007B6" w:rsidRPr="000E759B" w:rsidRDefault="00B007B6" w:rsidP="003174F5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</w:tr>
      <w:tr w:rsidR="00B007B6" w:rsidRPr="000E759B" w14:paraId="6FE5431B" w14:textId="77777777" w:rsidTr="003174F5">
        <w:tc>
          <w:tcPr>
            <w:tcW w:w="4536" w:type="dxa"/>
            <w:shd w:val="clear" w:color="auto" w:fill="auto"/>
            <w:hideMark/>
          </w:tcPr>
          <w:p w14:paraId="687A669C" w14:textId="77777777" w:rsidR="00B007B6" w:rsidRPr="000E759B" w:rsidRDefault="00B007B6" w:rsidP="003174F5">
            <w:pPr>
              <w:ind w:left="162" w:hanging="162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ABF4DAE" w14:textId="77777777" w:rsidR="00B007B6" w:rsidRPr="000E759B" w:rsidRDefault="00B007B6" w:rsidP="003174F5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  <w:t>(</w:t>
            </w:r>
            <w:r w:rsidRPr="000E759B">
              <w:rPr>
                <w:rFonts w:ascii="BrowalliaUPC" w:hAnsi="BrowalliaUPC" w:cs="BrowalliaUPC"/>
                <w:sz w:val="24"/>
                <w:szCs w:val="24"/>
                <w:lang w:eastAsia="en-GB"/>
              </w:rPr>
              <w:t>831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5813F256" w14:textId="77777777" w:rsidR="00B007B6" w:rsidRPr="000E759B" w:rsidRDefault="00B007B6" w:rsidP="003174F5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eastAsia="en-GB" w:bidi="ar-SA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eastAsia="en-GB" w:bidi="ar-SA"/>
              </w:rPr>
              <w:t>897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44BD30" w14:textId="77777777" w:rsidR="00B007B6" w:rsidRPr="000E759B" w:rsidRDefault="00B007B6" w:rsidP="003174F5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  <w:t>(</w:t>
            </w:r>
            <w:r w:rsidRPr="000E759B">
              <w:rPr>
                <w:rFonts w:ascii="BrowalliaUPC" w:hAnsi="BrowalliaUPC" w:cs="BrowalliaUPC"/>
                <w:sz w:val="24"/>
                <w:szCs w:val="24"/>
                <w:lang w:eastAsia="en-GB"/>
              </w:rPr>
              <w:t>821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1A9C27" w14:textId="77777777" w:rsidR="00B007B6" w:rsidRPr="000E759B" w:rsidRDefault="00B007B6" w:rsidP="003174F5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eastAsia="en-GB"/>
              </w:rPr>
              <w:t>887</w:t>
            </w:r>
          </w:p>
        </w:tc>
      </w:tr>
      <w:tr w:rsidR="00B007B6" w:rsidRPr="000E759B" w14:paraId="512C365C" w14:textId="77777777" w:rsidTr="003174F5">
        <w:trPr>
          <w:trHeight w:val="229"/>
        </w:trPr>
        <w:tc>
          <w:tcPr>
            <w:tcW w:w="4536" w:type="dxa"/>
            <w:shd w:val="clear" w:color="auto" w:fill="auto"/>
          </w:tcPr>
          <w:p w14:paraId="494C52D3" w14:textId="77777777" w:rsidR="00B007B6" w:rsidRPr="000E759B" w:rsidRDefault="00B007B6" w:rsidP="003174F5">
            <w:pPr>
              <w:rPr>
                <w:rFonts w:ascii="BrowalliaUPC" w:hAnsi="BrowalliaUPC" w:cs="BrowalliaUPC"/>
                <w:sz w:val="12"/>
                <w:szCs w:val="12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</w:tcPr>
          <w:p w14:paraId="101257C6" w14:textId="77777777" w:rsidR="00B007B6" w:rsidRPr="000E759B" w:rsidRDefault="00B007B6" w:rsidP="003174F5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</w:tcPr>
          <w:p w14:paraId="2ABE08B8" w14:textId="77777777" w:rsidR="00B007B6" w:rsidRPr="000E759B" w:rsidRDefault="00B007B6" w:rsidP="003174F5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576140C0" w14:textId="77777777" w:rsidR="00B007B6" w:rsidRPr="000E759B" w:rsidRDefault="00B007B6" w:rsidP="003174F5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48FDF1A6" w14:textId="77777777" w:rsidR="00B007B6" w:rsidRPr="000E759B" w:rsidRDefault="00B007B6" w:rsidP="003174F5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</w:tr>
      <w:tr w:rsidR="00B007B6" w:rsidRPr="000E759B" w14:paraId="5304F6A5" w14:textId="77777777" w:rsidTr="003174F5">
        <w:tc>
          <w:tcPr>
            <w:tcW w:w="4536" w:type="dxa"/>
            <w:shd w:val="clear" w:color="auto" w:fill="auto"/>
            <w:vAlign w:val="bottom"/>
            <w:hideMark/>
          </w:tcPr>
          <w:p w14:paraId="282E4516" w14:textId="77777777" w:rsidR="00B007B6" w:rsidRPr="000E759B" w:rsidRDefault="00B007B6" w:rsidP="003174F5">
            <w:pPr>
              <w:ind w:left="162" w:hanging="162"/>
              <w:rPr>
                <w:rFonts w:ascii="BrowalliaUPC" w:hAnsi="BrowalliaUPC" w:cs="BrowalliaUPC"/>
                <w:b/>
                <w:bCs/>
                <w:sz w:val="24"/>
                <w:szCs w:val="24"/>
                <w:lang w:val="en-GB" w:eastAsia="en-GB" w:bidi="ar-SA"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21D126B" w14:textId="77777777" w:rsidR="00B007B6" w:rsidRPr="000E759B" w:rsidRDefault="00B007B6" w:rsidP="003174F5">
            <w:pP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05859E8" w14:textId="77777777" w:rsidR="00B007B6" w:rsidRPr="000E759B" w:rsidRDefault="00B007B6" w:rsidP="003174F5">
            <w:pP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7DD440" w14:textId="77777777" w:rsidR="00B007B6" w:rsidRPr="000E759B" w:rsidRDefault="00B007B6" w:rsidP="003174F5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447337" w14:textId="77777777" w:rsidR="00B007B6" w:rsidRPr="000E759B" w:rsidRDefault="00B007B6" w:rsidP="003174F5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</w:tr>
      <w:tr w:rsidR="00B007B6" w:rsidRPr="000E759B" w14:paraId="48407BD4" w14:textId="77777777" w:rsidTr="003174F5">
        <w:tc>
          <w:tcPr>
            <w:tcW w:w="4536" w:type="dxa"/>
            <w:shd w:val="clear" w:color="auto" w:fill="auto"/>
            <w:hideMark/>
          </w:tcPr>
          <w:p w14:paraId="007706EA" w14:textId="77777777" w:rsidR="00B007B6" w:rsidRPr="000E759B" w:rsidRDefault="00B007B6" w:rsidP="003174F5">
            <w:pPr>
              <w:ind w:left="162" w:hanging="162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150F2DB" w14:textId="77777777" w:rsidR="00B007B6" w:rsidRPr="000E759B" w:rsidRDefault="00B007B6" w:rsidP="003174F5">
            <w:pPr>
              <w:pBdr>
                <w:bottom w:val="single" w:sz="12" w:space="0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eastAsia="en-GB" w:bidi="ar-SA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eastAsia="en-GB" w:bidi="ar-SA"/>
              </w:rPr>
              <w:t>802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4981B013" w14:textId="77777777" w:rsidR="00B007B6" w:rsidRPr="000E759B" w:rsidRDefault="00B007B6" w:rsidP="003174F5">
            <w:pPr>
              <w:pBdr>
                <w:bottom w:val="single" w:sz="12" w:space="0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  <w:t>(</w:t>
            </w:r>
            <w:r w:rsidRPr="000E759B">
              <w:rPr>
                <w:rFonts w:ascii="BrowalliaUPC" w:hAnsi="BrowalliaUPC" w:cs="BrowalliaUPC"/>
                <w:sz w:val="24"/>
                <w:szCs w:val="24"/>
                <w:lang w:eastAsia="en-GB"/>
              </w:rPr>
              <w:t>749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4C994E" w14:textId="77777777" w:rsidR="00B007B6" w:rsidRPr="000E759B" w:rsidRDefault="00B007B6" w:rsidP="003174F5">
            <w:pPr>
              <w:pBdr>
                <w:bottom w:val="single" w:sz="12" w:space="0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eastAsia="en-GB"/>
              </w:rPr>
              <w:t>794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A1F4FE" w14:textId="77777777" w:rsidR="00B007B6" w:rsidRPr="000E759B" w:rsidRDefault="00B007B6" w:rsidP="003174F5">
            <w:pPr>
              <w:pBdr>
                <w:bottom w:val="single" w:sz="12" w:space="0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  <w:t>(</w:t>
            </w:r>
            <w:r w:rsidRPr="000E759B">
              <w:rPr>
                <w:rFonts w:ascii="BrowalliaUPC" w:hAnsi="BrowalliaUPC" w:cs="BrowalliaUPC"/>
                <w:sz w:val="24"/>
                <w:szCs w:val="24"/>
                <w:lang w:eastAsia="en-GB"/>
              </w:rPr>
              <w:t>741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B007B6" w:rsidRPr="000E759B" w14:paraId="522EA398" w14:textId="77777777" w:rsidTr="003174F5">
        <w:tc>
          <w:tcPr>
            <w:tcW w:w="4536" w:type="dxa"/>
            <w:shd w:val="clear" w:color="auto" w:fill="auto"/>
            <w:vAlign w:val="bottom"/>
          </w:tcPr>
          <w:p w14:paraId="6CDB5FC3" w14:textId="77777777" w:rsidR="00B007B6" w:rsidRPr="000E759B" w:rsidRDefault="00B007B6" w:rsidP="003174F5">
            <w:pPr>
              <w:ind w:left="162" w:hanging="162"/>
              <w:rPr>
                <w:rFonts w:ascii="BrowalliaUPC" w:hAnsi="BrowalliaUPC" w:cs="BrowalliaUPC"/>
                <w:sz w:val="12"/>
                <w:szCs w:val="12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6F59D53" w14:textId="77777777" w:rsidR="00B007B6" w:rsidRPr="000E759B" w:rsidRDefault="00B007B6" w:rsidP="003174F5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7A138C5" w14:textId="77777777" w:rsidR="00B007B6" w:rsidRPr="000E759B" w:rsidRDefault="00B007B6" w:rsidP="003174F5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0B9935" w14:textId="77777777" w:rsidR="00B007B6" w:rsidRPr="000E759B" w:rsidRDefault="00B007B6" w:rsidP="003174F5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B017693" w14:textId="77777777" w:rsidR="00B007B6" w:rsidRPr="000E759B" w:rsidRDefault="00B007B6" w:rsidP="003174F5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</w:tr>
      <w:tr w:rsidR="00B007B6" w:rsidRPr="000E759B" w14:paraId="08131C4F" w14:textId="77777777" w:rsidTr="003174F5">
        <w:tc>
          <w:tcPr>
            <w:tcW w:w="4536" w:type="dxa"/>
            <w:shd w:val="clear" w:color="auto" w:fill="auto"/>
            <w:vAlign w:val="bottom"/>
          </w:tcPr>
          <w:p w14:paraId="6246CEEA" w14:textId="77777777" w:rsidR="00B007B6" w:rsidRPr="000E759B" w:rsidRDefault="00B007B6" w:rsidP="003174F5">
            <w:pPr>
              <w:ind w:left="162" w:hanging="162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17CD8E6" w14:textId="77777777" w:rsidR="00B007B6" w:rsidRPr="000E759B" w:rsidRDefault="00B007B6" w:rsidP="003174F5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3D99CCFE" w14:textId="77777777" w:rsidR="00B007B6" w:rsidRPr="000E759B" w:rsidRDefault="00B007B6" w:rsidP="003174F5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59F328" w14:textId="77777777" w:rsidR="00B007B6" w:rsidRPr="000E759B" w:rsidRDefault="00B007B6" w:rsidP="003174F5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5D218EE" w14:textId="77777777" w:rsidR="00B007B6" w:rsidRPr="000E759B" w:rsidRDefault="00B007B6" w:rsidP="003174F5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</w:tr>
      <w:tr w:rsidR="00B007B6" w:rsidRPr="000E759B" w14:paraId="695D63B3" w14:textId="77777777" w:rsidTr="003174F5">
        <w:tc>
          <w:tcPr>
            <w:tcW w:w="4536" w:type="dxa"/>
            <w:shd w:val="clear" w:color="auto" w:fill="auto"/>
          </w:tcPr>
          <w:p w14:paraId="6031BEDD" w14:textId="77777777" w:rsidR="00B007B6" w:rsidRPr="000E759B" w:rsidRDefault="00B007B6" w:rsidP="003174F5">
            <w:pPr>
              <w:ind w:left="162" w:hanging="162"/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F741F04" w14:textId="77777777" w:rsidR="00B007B6" w:rsidRPr="000E759B" w:rsidRDefault="00B007B6" w:rsidP="003174F5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  <w:t>(</w:t>
            </w:r>
            <w:r w:rsidRPr="000E759B">
              <w:rPr>
                <w:rFonts w:ascii="BrowalliaUPC" w:hAnsi="BrowalliaUPC" w:cs="BrowalliaUPC"/>
                <w:sz w:val="24"/>
                <w:szCs w:val="24"/>
                <w:lang w:eastAsia="en-GB"/>
              </w:rPr>
              <w:t>920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54D6CA86" w14:textId="77777777" w:rsidR="00B007B6" w:rsidRPr="000E759B" w:rsidRDefault="00B007B6" w:rsidP="003174F5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eastAsia="en-GB" w:bidi="ar-SA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eastAsia="en-GB" w:bidi="ar-SA"/>
              </w:rPr>
              <w:t>991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244A13" w14:textId="77777777" w:rsidR="00B007B6" w:rsidRPr="000E759B" w:rsidRDefault="00B007B6" w:rsidP="003174F5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  <w:t>(</w:t>
            </w:r>
            <w:r w:rsidRPr="000E759B">
              <w:rPr>
                <w:rFonts w:ascii="BrowalliaUPC" w:hAnsi="BrowalliaUPC" w:cs="BrowalliaUPC"/>
                <w:sz w:val="24"/>
                <w:szCs w:val="24"/>
                <w:lang w:eastAsia="en-GB"/>
              </w:rPr>
              <w:t>908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3A9B1C" w14:textId="77777777" w:rsidR="00B007B6" w:rsidRPr="000E759B" w:rsidRDefault="00B007B6" w:rsidP="003174F5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eastAsia="en-GB"/>
              </w:rPr>
              <w:t>979</w:t>
            </w:r>
          </w:p>
        </w:tc>
      </w:tr>
    </w:tbl>
    <w:p w14:paraId="593868C3" w14:textId="77777777" w:rsidR="008C2799" w:rsidRPr="000E759B" w:rsidRDefault="008C2799" w:rsidP="0005458C">
      <w:pPr>
        <w:tabs>
          <w:tab w:val="clear" w:pos="454"/>
          <w:tab w:val="left" w:pos="720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60C52314" w14:textId="51255C07" w:rsidR="00F30FDE" w:rsidRPr="000E759B" w:rsidRDefault="00B22A6E" w:rsidP="00A376D3">
      <w:pPr>
        <w:tabs>
          <w:tab w:val="clear" w:pos="227"/>
          <w:tab w:val="clear" w:pos="454"/>
          <w:tab w:val="clear" w:pos="907"/>
          <w:tab w:val="left" w:pos="426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 xml:space="preserve">ณ </w:t>
      </w:r>
      <w:r w:rsidR="00F30FDE" w:rsidRPr="000E759B">
        <w:rPr>
          <w:rFonts w:ascii="BrowalliaUPC" w:hAnsi="BrowalliaUPC" w:cs="BrowalliaUPC"/>
          <w:sz w:val="28"/>
          <w:szCs w:val="28"/>
          <w:cs/>
          <w:lang w:val="en-GB"/>
        </w:rPr>
        <w:t xml:space="preserve">วันที่ </w:t>
      </w:r>
      <w:r w:rsidR="00F30FDE" w:rsidRPr="000E759B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="00F30FDE" w:rsidRPr="000E759B">
        <w:rPr>
          <w:rFonts w:ascii="BrowalliaUPC" w:hAnsi="BrowalliaUPC" w:cs="BrowalliaUPC"/>
          <w:sz w:val="28"/>
          <w:szCs w:val="28"/>
          <w:cs/>
          <w:lang w:val="en-GB"/>
        </w:rPr>
        <w:t xml:space="preserve">ธันวาคม </w:t>
      </w:r>
      <w:r w:rsidR="00F30FDE" w:rsidRPr="000E759B">
        <w:rPr>
          <w:rFonts w:ascii="BrowalliaUPC" w:hAnsi="BrowalliaUPC" w:cs="BrowalliaUPC"/>
          <w:sz w:val="28"/>
          <w:szCs w:val="28"/>
          <w:lang w:val="en-GB"/>
        </w:rPr>
        <w:t>25</w:t>
      </w:r>
      <w:r w:rsidR="00722716" w:rsidRPr="000E759B">
        <w:rPr>
          <w:rFonts w:ascii="BrowalliaUPC" w:hAnsi="BrowalliaUPC" w:cs="BrowalliaUPC"/>
          <w:sz w:val="28"/>
          <w:szCs w:val="28"/>
          <w:lang w:val="en-GB"/>
        </w:rPr>
        <w:t>6</w:t>
      </w:r>
      <w:r w:rsidR="00841B9A" w:rsidRPr="000E759B">
        <w:rPr>
          <w:rFonts w:ascii="BrowalliaUPC" w:hAnsi="BrowalliaUPC" w:cs="BrowalliaUPC"/>
          <w:sz w:val="28"/>
          <w:szCs w:val="28"/>
          <w:lang w:val="en-GB"/>
        </w:rPr>
        <w:t>7</w:t>
      </w:r>
      <w:r w:rsidR="00F30FDE" w:rsidRPr="000E759B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="00F30FDE" w:rsidRPr="000E759B">
        <w:rPr>
          <w:rFonts w:ascii="BrowalliaUPC" w:hAnsi="BrowalliaUPC" w:cs="BrowalliaUPC"/>
          <w:sz w:val="28"/>
          <w:szCs w:val="28"/>
          <w:cs/>
          <w:lang w:val="en-GB"/>
        </w:rPr>
        <w:t>ผลประโยชน์พนักงานที่คาดว่าจะจ่ายก่อนคิดลด มีดังนี้</w:t>
      </w:r>
    </w:p>
    <w:p w14:paraId="05DF8E03" w14:textId="77777777" w:rsidR="00F30FDE" w:rsidRPr="000E759B" w:rsidRDefault="00F30FDE" w:rsidP="00F30FDE">
      <w:pPr>
        <w:tabs>
          <w:tab w:val="left" w:pos="720"/>
        </w:tabs>
        <w:ind w:left="450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W w:w="88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10"/>
        <w:gridCol w:w="2244"/>
        <w:gridCol w:w="297"/>
        <w:gridCol w:w="2246"/>
      </w:tblGrid>
      <w:tr w:rsidR="009B0928" w:rsidRPr="000E759B" w14:paraId="3E1F235B" w14:textId="77777777" w:rsidTr="00171E5A">
        <w:trPr>
          <w:trHeight w:val="325"/>
        </w:trPr>
        <w:tc>
          <w:tcPr>
            <w:tcW w:w="4110" w:type="dxa"/>
          </w:tcPr>
          <w:p w14:paraId="6C57B119" w14:textId="77777777" w:rsidR="009B0928" w:rsidRPr="000E759B" w:rsidRDefault="009B0928">
            <w:pPr>
              <w:tabs>
                <w:tab w:val="clear" w:pos="907"/>
                <w:tab w:val="left" w:pos="900"/>
              </w:tabs>
              <w:ind w:right="-43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bookmarkStart w:id="11" w:name="_Hlk159465525"/>
          </w:p>
        </w:tc>
        <w:tc>
          <w:tcPr>
            <w:tcW w:w="4787" w:type="dxa"/>
            <w:gridSpan w:val="3"/>
            <w:vAlign w:val="bottom"/>
            <w:hideMark/>
          </w:tcPr>
          <w:p w14:paraId="4A085E86" w14:textId="77777777" w:rsidR="009B0928" w:rsidRPr="000E759B" w:rsidRDefault="009B0928">
            <w:pPr>
              <w:ind w:left="-18" w:right="-7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bidi="ar-SA"/>
              </w:rPr>
              <w:t xml:space="preserve">: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พันบาท</w:t>
            </w:r>
            <w:r w:rsidRPr="000E759B">
              <w:rPr>
                <w:rFonts w:ascii="BrowalliaUPC" w:hAnsi="BrowalliaUPC" w:cs="BrowalliaUPC"/>
                <w:sz w:val="28"/>
                <w:szCs w:val="28"/>
                <w:lang w:bidi="ar-SA"/>
              </w:rPr>
              <w:t>)</w:t>
            </w:r>
          </w:p>
        </w:tc>
      </w:tr>
      <w:bookmarkEnd w:id="11"/>
      <w:tr w:rsidR="009B0928" w:rsidRPr="000E759B" w14:paraId="54ADB7D1" w14:textId="77777777" w:rsidTr="00171E5A">
        <w:trPr>
          <w:trHeight w:val="325"/>
        </w:trPr>
        <w:tc>
          <w:tcPr>
            <w:tcW w:w="4110" w:type="dxa"/>
          </w:tcPr>
          <w:p w14:paraId="4B9C2A62" w14:textId="77777777" w:rsidR="009B0928" w:rsidRPr="000E759B" w:rsidRDefault="009B0928">
            <w:pPr>
              <w:tabs>
                <w:tab w:val="clear" w:pos="907"/>
                <w:tab w:val="left" w:pos="900"/>
              </w:tabs>
              <w:ind w:right="-43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759259" w14:textId="77777777" w:rsidR="009B0928" w:rsidRPr="000E759B" w:rsidRDefault="009B0928">
            <w:pPr>
              <w:ind w:left="-122" w:right="-155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" w:type="dxa"/>
            <w:vAlign w:val="bottom"/>
          </w:tcPr>
          <w:p w14:paraId="447C2557" w14:textId="77777777" w:rsidR="009B0928" w:rsidRPr="000E759B" w:rsidRDefault="009B0928">
            <w:pP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B15F9B" w14:textId="2598D2D4" w:rsidR="009B0928" w:rsidRPr="000E759B" w:rsidRDefault="009B0928">
            <w:pPr>
              <w:ind w:left="-18" w:right="-7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เฉพาะบริษัท</w:t>
            </w:r>
          </w:p>
        </w:tc>
      </w:tr>
      <w:tr w:rsidR="009B0928" w:rsidRPr="000E759B" w14:paraId="69AAEE73" w14:textId="77777777" w:rsidTr="00171E5A">
        <w:trPr>
          <w:trHeight w:hRule="exact" w:val="361"/>
        </w:trPr>
        <w:tc>
          <w:tcPr>
            <w:tcW w:w="4110" w:type="dxa"/>
          </w:tcPr>
          <w:p w14:paraId="2771A618" w14:textId="77777777" w:rsidR="009B0928" w:rsidRPr="000E759B" w:rsidRDefault="009B0928" w:rsidP="00FC536B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2244" w:type="dxa"/>
            <w:shd w:val="clear" w:color="auto" w:fill="auto"/>
            <w:vAlign w:val="bottom"/>
          </w:tcPr>
          <w:p w14:paraId="15F177C0" w14:textId="77777777" w:rsidR="009B0928" w:rsidRPr="000E759B" w:rsidRDefault="009B0928" w:rsidP="00FC536B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97" w:type="dxa"/>
          </w:tcPr>
          <w:p w14:paraId="6B8BCB9A" w14:textId="77777777" w:rsidR="009B0928" w:rsidRPr="000E759B" w:rsidRDefault="009B0928" w:rsidP="00FC536B">
            <w:pPr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2246" w:type="dxa"/>
            <w:vAlign w:val="bottom"/>
          </w:tcPr>
          <w:p w14:paraId="6D0EBE64" w14:textId="77777777" w:rsidR="009B0928" w:rsidRPr="000E759B" w:rsidRDefault="009B0928" w:rsidP="00FC536B">
            <w:pPr>
              <w:jc w:val="right"/>
              <w:rPr>
                <w:rFonts w:ascii="BrowalliaUPC" w:hAnsi="BrowalliaUPC" w:cs="BrowalliaUPC"/>
                <w:sz w:val="28"/>
                <w:szCs w:val="28"/>
                <w:lang w:eastAsia="en-GB" w:bidi="ar-SA"/>
              </w:rPr>
            </w:pPr>
          </w:p>
        </w:tc>
      </w:tr>
      <w:tr w:rsidR="0061155A" w:rsidRPr="000E759B" w14:paraId="0EE9E10B" w14:textId="77777777" w:rsidTr="00171E5A">
        <w:trPr>
          <w:trHeight w:val="282"/>
        </w:trPr>
        <w:tc>
          <w:tcPr>
            <w:tcW w:w="4110" w:type="dxa"/>
            <w:hideMark/>
          </w:tcPr>
          <w:p w14:paraId="5D8A8FD0" w14:textId="77777777" w:rsidR="0061155A" w:rsidRPr="000E759B" w:rsidRDefault="0061155A" w:rsidP="0061155A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ภายใน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bidi="ar-SA"/>
              </w:rPr>
              <w:t xml:space="preserve">1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2244" w:type="dxa"/>
            <w:shd w:val="clear" w:color="auto" w:fill="auto"/>
            <w:vAlign w:val="bottom"/>
          </w:tcPr>
          <w:p w14:paraId="70F8FBCE" w14:textId="044103AF" w:rsidR="0061155A" w:rsidRPr="000E759B" w:rsidRDefault="0061155A" w:rsidP="0061155A">
            <w:pPr>
              <w:jc w:val="right"/>
              <w:rPr>
                <w:rFonts w:ascii="BrowalliaUPC" w:hAnsi="BrowalliaUPC" w:cs="BrowalliaUPC"/>
                <w:sz w:val="28"/>
                <w:szCs w:val="28"/>
                <w:lang w:eastAsia="en-GB" w:bidi="ar-SA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eastAsia="en-GB" w:bidi="ar-SA"/>
              </w:rPr>
              <w:t>2,385</w:t>
            </w:r>
          </w:p>
        </w:tc>
        <w:tc>
          <w:tcPr>
            <w:tcW w:w="297" w:type="dxa"/>
          </w:tcPr>
          <w:p w14:paraId="1AE0F10B" w14:textId="77777777" w:rsidR="0061155A" w:rsidRPr="000E759B" w:rsidRDefault="0061155A" w:rsidP="0061155A">
            <w:pPr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2246" w:type="dxa"/>
            <w:shd w:val="clear" w:color="auto" w:fill="auto"/>
            <w:vAlign w:val="bottom"/>
          </w:tcPr>
          <w:p w14:paraId="428BF95B" w14:textId="4D36F058" w:rsidR="0061155A" w:rsidRPr="000E759B" w:rsidRDefault="0061155A" w:rsidP="0061155A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  <w:t>2,207</w:t>
            </w:r>
          </w:p>
        </w:tc>
      </w:tr>
      <w:tr w:rsidR="0061155A" w:rsidRPr="000E759B" w14:paraId="7C77A4F3" w14:textId="77777777" w:rsidTr="00171E5A">
        <w:trPr>
          <w:trHeight w:val="282"/>
        </w:trPr>
        <w:tc>
          <w:tcPr>
            <w:tcW w:w="4110" w:type="dxa"/>
            <w:hideMark/>
          </w:tcPr>
          <w:p w14:paraId="3D6B1353" w14:textId="77777777" w:rsidR="0061155A" w:rsidRPr="000E759B" w:rsidRDefault="0061155A" w:rsidP="0061155A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ระหว่าง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bidi="ar-SA"/>
              </w:rPr>
              <w:t xml:space="preserve">2 - 5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2244" w:type="dxa"/>
            <w:shd w:val="clear" w:color="auto" w:fill="auto"/>
            <w:vAlign w:val="bottom"/>
          </w:tcPr>
          <w:p w14:paraId="283A2779" w14:textId="4FAF3A68" w:rsidR="0061155A" w:rsidRPr="000E759B" w:rsidRDefault="0061155A" w:rsidP="0061155A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  <w:t>6,937</w:t>
            </w:r>
          </w:p>
        </w:tc>
        <w:tc>
          <w:tcPr>
            <w:tcW w:w="297" w:type="dxa"/>
          </w:tcPr>
          <w:p w14:paraId="5A090B72" w14:textId="77777777" w:rsidR="0061155A" w:rsidRPr="000E759B" w:rsidRDefault="0061155A" w:rsidP="0061155A">
            <w:pPr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2246" w:type="dxa"/>
            <w:shd w:val="clear" w:color="auto" w:fill="auto"/>
            <w:vAlign w:val="bottom"/>
          </w:tcPr>
          <w:p w14:paraId="280900FD" w14:textId="10608AD7" w:rsidR="0061155A" w:rsidRPr="000E759B" w:rsidRDefault="0061155A" w:rsidP="0061155A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  <w:t>6,814</w:t>
            </w:r>
          </w:p>
        </w:tc>
      </w:tr>
      <w:tr w:rsidR="0061155A" w:rsidRPr="000E759B" w14:paraId="41A17DE2" w14:textId="77777777" w:rsidTr="00171E5A">
        <w:trPr>
          <w:trHeight w:val="349"/>
        </w:trPr>
        <w:tc>
          <w:tcPr>
            <w:tcW w:w="4110" w:type="dxa"/>
            <w:hideMark/>
          </w:tcPr>
          <w:p w14:paraId="15000394" w14:textId="77777777" w:rsidR="0061155A" w:rsidRPr="000E759B" w:rsidRDefault="0061155A" w:rsidP="0061155A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ระหว่าง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bidi="ar-SA"/>
              </w:rPr>
              <w:t xml:space="preserve">6 - 10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2244" w:type="dxa"/>
            <w:shd w:val="clear" w:color="auto" w:fill="auto"/>
            <w:vAlign w:val="bottom"/>
          </w:tcPr>
          <w:p w14:paraId="61302AE2" w14:textId="62BB1286" w:rsidR="0061155A" w:rsidRPr="000E759B" w:rsidRDefault="0061155A" w:rsidP="0061155A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  <w:t>11,250</w:t>
            </w:r>
          </w:p>
        </w:tc>
        <w:tc>
          <w:tcPr>
            <w:tcW w:w="297" w:type="dxa"/>
          </w:tcPr>
          <w:p w14:paraId="0FEA03AF" w14:textId="77777777" w:rsidR="0061155A" w:rsidRPr="000E759B" w:rsidRDefault="0061155A" w:rsidP="0061155A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246" w:type="dxa"/>
            <w:shd w:val="clear" w:color="auto" w:fill="auto"/>
            <w:vAlign w:val="bottom"/>
          </w:tcPr>
          <w:p w14:paraId="1F9C136A" w14:textId="3DC29644" w:rsidR="0061155A" w:rsidRPr="000E759B" w:rsidRDefault="0061155A" w:rsidP="0061155A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  <w:t>11,202</w:t>
            </w:r>
          </w:p>
        </w:tc>
      </w:tr>
      <w:tr w:rsidR="0061155A" w:rsidRPr="000E759B" w14:paraId="1E4E171F" w14:textId="77777777" w:rsidTr="00171E5A">
        <w:trPr>
          <w:trHeight w:val="349"/>
        </w:trPr>
        <w:tc>
          <w:tcPr>
            <w:tcW w:w="4110" w:type="dxa"/>
          </w:tcPr>
          <w:p w14:paraId="2884D2F6" w14:textId="0495C4DA" w:rsidR="0061155A" w:rsidRPr="000E759B" w:rsidRDefault="0061155A" w:rsidP="0061155A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ระหว่าง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bidi="ar-SA"/>
              </w:rPr>
              <w:t xml:space="preserve">11 - 15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2244" w:type="dxa"/>
            <w:shd w:val="clear" w:color="auto" w:fill="auto"/>
            <w:vAlign w:val="bottom"/>
          </w:tcPr>
          <w:p w14:paraId="687938C1" w14:textId="6D0B84A5" w:rsidR="0061155A" w:rsidRPr="000E759B" w:rsidRDefault="0061155A" w:rsidP="0061155A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  <w:t>11,690</w:t>
            </w:r>
          </w:p>
        </w:tc>
        <w:tc>
          <w:tcPr>
            <w:tcW w:w="297" w:type="dxa"/>
          </w:tcPr>
          <w:p w14:paraId="0D83357C" w14:textId="77777777" w:rsidR="0061155A" w:rsidRPr="000E759B" w:rsidRDefault="0061155A" w:rsidP="0061155A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246" w:type="dxa"/>
            <w:shd w:val="clear" w:color="auto" w:fill="auto"/>
          </w:tcPr>
          <w:p w14:paraId="7DA782B3" w14:textId="6DEC94E4" w:rsidR="0061155A" w:rsidRPr="000E759B" w:rsidRDefault="0061155A" w:rsidP="0061155A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  <w:t>11,401</w:t>
            </w:r>
          </w:p>
        </w:tc>
      </w:tr>
      <w:tr w:rsidR="0061155A" w:rsidRPr="000E759B" w14:paraId="08D85861" w14:textId="77777777" w:rsidTr="00171E5A">
        <w:trPr>
          <w:trHeight w:val="338"/>
        </w:trPr>
        <w:tc>
          <w:tcPr>
            <w:tcW w:w="4110" w:type="dxa"/>
            <w:hideMark/>
          </w:tcPr>
          <w:p w14:paraId="7A6A74CC" w14:textId="77777777" w:rsidR="0061155A" w:rsidRPr="000E759B" w:rsidRDefault="0061155A" w:rsidP="0061155A">
            <w:pPr>
              <w:tabs>
                <w:tab w:val="clear" w:pos="907"/>
                <w:tab w:val="left" w:pos="900"/>
              </w:tabs>
              <w:ind w:left="252" w:right="-36"/>
              <w:jc w:val="both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410FE88" w14:textId="2818DED9" w:rsidR="0061155A" w:rsidRPr="000E759B" w:rsidRDefault="0061155A" w:rsidP="0061155A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  <w:t>32,262</w:t>
            </w:r>
          </w:p>
        </w:tc>
        <w:tc>
          <w:tcPr>
            <w:tcW w:w="297" w:type="dxa"/>
          </w:tcPr>
          <w:p w14:paraId="0B016B4B" w14:textId="77777777" w:rsidR="0061155A" w:rsidRPr="000E759B" w:rsidRDefault="0061155A" w:rsidP="0061155A">
            <w:pPr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07DE573" w14:textId="5D29F396" w:rsidR="0061155A" w:rsidRPr="000E759B" w:rsidRDefault="0061155A" w:rsidP="0061155A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  <w:t>31,624</w:t>
            </w:r>
          </w:p>
        </w:tc>
      </w:tr>
    </w:tbl>
    <w:p w14:paraId="1EF0B8E0" w14:textId="77777777" w:rsidR="00653525" w:rsidRPr="000E759B" w:rsidRDefault="00653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b/>
          <w:bCs/>
          <w:color w:val="000000"/>
          <w:sz w:val="28"/>
          <w:szCs w:val="28"/>
          <w:lang w:eastAsia="th-TH"/>
        </w:rPr>
      </w:pPr>
      <w:r w:rsidRPr="000E759B">
        <w:rPr>
          <w:rFonts w:ascii="BrowalliaUPC" w:hAnsi="BrowalliaUPC" w:cs="BrowalliaUPC"/>
          <w:b/>
          <w:bCs/>
          <w:sz w:val="28"/>
          <w:szCs w:val="28"/>
        </w:rPr>
        <w:br w:type="page"/>
      </w:r>
    </w:p>
    <w:p w14:paraId="5336D2C3" w14:textId="1E303F6F" w:rsidR="00917FE4" w:rsidRPr="000E759B" w:rsidRDefault="00DC29A3" w:rsidP="002978A8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0E759B">
        <w:rPr>
          <w:rFonts w:ascii="BrowalliaUPC" w:hAnsi="BrowalliaUPC" w:cs="BrowalliaUPC"/>
          <w:b/>
          <w:bCs/>
          <w:sz w:val="28"/>
          <w:szCs w:val="28"/>
          <w:cs/>
        </w:rPr>
        <w:t>ภาษีเงินได้รอ</w:t>
      </w:r>
      <w:r w:rsidR="00610E15" w:rsidRPr="000E759B">
        <w:rPr>
          <w:rFonts w:ascii="BrowalliaUPC" w:hAnsi="BrowalliaUPC" w:cs="BrowalliaUPC"/>
          <w:b/>
          <w:bCs/>
          <w:sz w:val="28"/>
          <w:szCs w:val="28"/>
          <w:cs/>
        </w:rPr>
        <w:t>การ</w:t>
      </w:r>
      <w:r w:rsidRPr="000E759B">
        <w:rPr>
          <w:rFonts w:ascii="BrowalliaUPC" w:hAnsi="BrowalliaUPC" w:cs="BrowalliaUPC"/>
          <w:b/>
          <w:bCs/>
          <w:sz w:val="28"/>
          <w:szCs w:val="28"/>
          <w:cs/>
        </w:rPr>
        <w:t>ตัดบัญชีและ</w:t>
      </w:r>
      <w:r w:rsidR="00CD3509" w:rsidRPr="000E759B">
        <w:rPr>
          <w:rFonts w:ascii="BrowalliaUPC" w:hAnsi="BrowalliaUPC" w:cs="BrowalliaUPC"/>
          <w:b/>
          <w:bCs/>
          <w:sz w:val="28"/>
          <w:szCs w:val="28"/>
          <w:cs/>
        </w:rPr>
        <w:t>ภาษีเงินได้</w:t>
      </w:r>
    </w:p>
    <w:p w14:paraId="456178E4" w14:textId="214DA4FC" w:rsidR="007101B8" w:rsidRPr="000E759B" w:rsidRDefault="007101B8" w:rsidP="007101B8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14A6E858" w14:textId="40842BC5" w:rsidR="00482918" w:rsidRPr="000E759B" w:rsidRDefault="007101B8" w:rsidP="00E750B9">
      <w:pPr>
        <w:pStyle w:val="CordiaNew"/>
        <w:numPr>
          <w:ilvl w:val="0"/>
          <w:numId w:val="34"/>
        </w:numPr>
        <w:tabs>
          <w:tab w:val="clear" w:pos="4153"/>
          <w:tab w:val="left" w:pos="426"/>
          <w:tab w:val="left" w:pos="993"/>
        </w:tabs>
        <w:ind w:left="981" w:hanging="540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val="en-GB" w:eastAsia="en-US"/>
        </w:rPr>
      </w:pPr>
      <w:r w:rsidRPr="000E759B">
        <w:rPr>
          <w:rFonts w:ascii="BrowalliaUPC" w:eastAsia="Times New Roman" w:hAnsi="BrowalliaUPC" w:cs="BrowalliaUPC"/>
          <w:color w:val="auto"/>
          <w:sz w:val="28"/>
          <w:szCs w:val="28"/>
          <w:cs/>
          <w:lang w:val="en-GB" w:eastAsia="en-US"/>
        </w:rPr>
        <w:t>ภาษีเงินได้</w:t>
      </w:r>
    </w:p>
    <w:p w14:paraId="14FE3EE8" w14:textId="77777777" w:rsidR="00482918" w:rsidRPr="000E759B" w:rsidRDefault="00482918" w:rsidP="00482918">
      <w:pPr>
        <w:pStyle w:val="CordiaNew"/>
        <w:tabs>
          <w:tab w:val="clear" w:pos="4153"/>
          <w:tab w:val="left" w:pos="426"/>
          <w:tab w:val="left" w:pos="993"/>
        </w:tabs>
        <w:ind w:left="426"/>
        <w:jc w:val="thaiDistribute"/>
        <w:rPr>
          <w:rFonts w:ascii="BrowalliaUPC" w:eastAsia="Times New Roman" w:hAnsi="BrowalliaUPC" w:cs="BrowalliaUPC"/>
          <w:color w:val="auto"/>
          <w:cs/>
          <w:lang w:val="en-GB" w:eastAsia="en-US"/>
        </w:rPr>
      </w:pPr>
    </w:p>
    <w:p w14:paraId="5495E218" w14:textId="21350093" w:rsidR="000738BC" w:rsidRPr="000E759B" w:rsidRDefault="000738BC" w:rsidP="00392200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58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>ภาษีเงินได้</w:t>
      </w:r>
      <w:r w:rsidR="00E03E55" w:rsidRPr="000E759B">
        <w:rPr>
          <w:rFonts w:ascii="BrowalliaUPC" w:hAnsi="BrowalliaUPC" w:cs="BrowalliaUPC"/>
          <w:sz w:val="28"/>
          <w:szCs w:val="28"/>
          <w:cs/>
          <w:lang w:val="en-GB"/>
        </w:rPr>
        <w:t>ที่รับรู้ในกำไรขาดทุน</w:t>
      </w: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 xml:space="preserve">สำหรับปีสิ้นสุดวันที่ </w:t>
      </w:r>
      <w:r w:rsidRPr="000E759B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 xml:space="preserve">ธันวาคม </w:t>
      </w:r>
      <w:r w:rsidRPr="000E759B">
        <w:rPr>
          <w:rFonts w:ascii="BrowalliaUPC" w:hAnsi="BrowalliaUPC" w:cs="BrowalliaUPC"/>
          <w:sz w:val="28"/>
          <w:szCs w:val="28"/>
          <w:lang w:val="en-GB"/>
        </w:rPr>
        <w:t>25</w:t>
      </w:r>
      <w:r w:rsidR="00722716" w:rsidRPr="000E759B">
        <w:rPr>
          <w:rFonts w:ascii="BrowalliaUPC" w:hAnsi="BrowalliaUPC" w:cs="BrowalliaUPC"/>
          <w:sz w:val="28"/>
          <w:szCs w:val="28"/>
          <w:lang w:val="en-GB"/>
        </w:rPr>
        <w:t>6</w:t>
      </w:r>
      <w:r w:rsidR="00841B9A" w:rsidRPr="000E759B">
        <w:rPr>
          <w:rFonts w:ascii="BrowalliaUPC" w:hAnsi="BrowalliaUPC" w:cs="BrowalliaUPC"/>
          <w:sz w:val="28"/>
          <w:szCs w:val="28"/>
          <w:lang w:val="en-GB"/>
        </w:rPr>
        <w:t>7</w:t>
      </w:r>
      <w:r w:rsidRPr="000E759B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 xml:space="preserve">และ </w:t>
      </w:r>
      <w:r w:rsidRPr="000E759B">
        <w:rPr>
          <w:rFonts w:ascii="BrowalliaUPC" w:hAnsi="BrowalliaUPC" w:cs="BrowalliaUPC"/>
          <w:sz w:val="28"/>
          <w:szCs w:val="28"/>
          <w:lang w:val="en-GB"/>
        </w:rPr>
        <w:t>25</w:t>
      </w:r>
      <w:r w:rsidR="00320017" w:rsidRPr="000E759B">
        <w:rPr>
          <w:rFonts w:ascii="BrowalliaUPC" w:hAnsi="BrowalliaUPC" w:cs="BrowalliaUPC"/>
          <w:sz w:val="28"/>
          <w:szCs w:val="28"/>
        </w:rPr>
        <w:t>6</w:t>
      </w:r>
      <w:r w:rsidR="00841B9A" w:rsidRPr="000E759B">
        <w:rPr>
          <w:rFonts w:ascii="BrowalliaUPC" w:hAnsi="BrowalliaUPC" w:cs="BrowalliaUPC"/>
          <w:sz w:val="28"/>
          <w:szCs w:val="28"/>
        </w:rPr>
        <w:t>6</w:t>
      </w:r>
      <w:r w:rsidR="00722716" w:rsidRPr="000E759B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>ประกอบด้วย</w:t>
      </w:r>
    </w:p>
    <w:p w14:paraId="150F8E49" w14:textId="77777777" w:rsidR="000738BC" w:rsidRPr="000E759B" w:rsidRDefault="000738BC" w:rsidP="000738BC">
      <w:pPr>
        <w:tabs>
          <w:tab w:val="clear" w:pos="454"/>
          <w:tab w:val="left" w:pos="720"/>
        </w:tabs>
        <w:spacing w:line="240" w:lineRule="auto"/>
        <w:ind w:left="384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403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170"/>
        <w:gridCol w:w="141"/>
        <w:gridCol w:w="1119"/>
        <w:gridCol w:w="142"/>
        <w:gridCol w:w="1118"/>
        <w:gridCol w:w="142"/>
        <w:gridCol w:w="1151"/>
      </w:tblGrid>
      <w:tr w:rsidR="00027A1A" w:rsidRPr="000E759B" w14:paraId="215EFC1D" w14:textId="77777777" w:rsidTr="005F7FE3">
        <w:trPr>
          <w:cantSplit/>
        </w:trPr>
        <w:tc>
          <w:tcPr>
            <w:tcW w:w="3420" w:type="dxa"/>
          </w:tcPr>
          <w:p w14:paraId="10D238A6" w14:textId="77777777" w:rsidR="000738BC" w:rsidRPr="000E759B" w:rsidRDefault="000738BC" w:rsidP="0009128E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bookmarkStart w:id="12" w:name="_Hlk159465492"/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2430" w:type="dxa"/>
            <w:gridSpan w:val="3"/>
          </w:tcPr>
          <w:p w14:paraId="6BD3FFA2" w14:textId="77777777" w:rsidR="000738BC" w:rsidRPr="000E759B" w:rsidRDefault="000738BC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3F02E70F" w14:textId="77777777" w:rsidR="000738BC" w:rsidRPr="000E759B" w:rsidRDefault="000738BC" w:rsidP="0009128E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11" w:type="dxa"/>
            <w:gridSpan w:val="3"/>
          </w:tcPr>
          <w:p w14:paraId="6D66F201" w14:textId="77777777" w:rsidR="000738BC" w:rsidRPr="000E759B" w:rsidRDefault="000738BC" w:rsidP="00DB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: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</w:tr>
      <w:bookmarkEnd w:id="12"/>
      <w:tr w:rsidR="00027A1A" w:rsidRPr="000E759B" w14:paraId="7E4B1C85" w14:textId="77777777" w:rsidTr="005F7FE3">
        <w:trPr>
          <w:cantSplit/>
        </w:trPr>
        <w:tc>
          <w:tcPr>
            <w:tcW w:w="3420" w:type="dxa"/>
          </w:tcPr>
          <w:p w14:paraId="53FA9FCD" w14:textId="77777777" w:rsidR="000738BC" w:rsidRPr="000E759B" w:rsidRDefault="000738BC" w:rsidP="0009128E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50D16F50" w14:textId="77777777" w:rsidR="000738BC" w:rsidRPr="000E759B" w:rsidRDefault="000738BC" w:rsidP="0009128E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0DA822DD" w14:textId="77777777" w:rsidR="000738BC" w:rsidRPr="000E759B" w:rsidRDefault="000738BC" w:rsidP="0009128E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1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4E20C0" w14:textId="1A5A8ABB" w:rsidR="000738BC" w:rsidRPr="000E759B" w:rsidRDefault="000738BC" w:rsidP="0009128E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เฉพาะบริษัท</w:t>
            </w:r>
          </w:p>
        </w:tc>
      </w:tr>
      <w:tr w:rsidR="00841B9A" w:rsidRPr="000E759B" w14:paraId="1AA894C3" w14:textId="77777777" w:rsidTr="00135536">
        <w:trPr>
          <w:cantSplit/>
        </w:trPr>
        <w:tc>
          <w:tcPr>
            <w:tcW w:w="3420" w:type="dxa"/>
          </w:tcPr>
          <w:p w14:paraId="2292120E" w14:textId="77777777" w:rsidR="00841B9A" w:rsidRPr="000E759B" w:rsidRDefault="00841B9A" w:rsidP="00841B9A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B60C0" w14:textId="420AF75F" w:rsidR="00841B9A" w:rsidRPr="000E759B" w:rsidRDefault="00841B9A" w:rsidP="008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0D4B9266" w14:textId="77777777" w:rsidR="00841B9A" w:rsidRPr="000E759B" w:rsidRDefault="00841B9A" w:rsidP="008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C1511" w14:textId="32E1D5C0" w:rsidR="00841B9A" w:rsidRPr="000E759B" w:rsidRDefault="00841B9A" w:rsidP="008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2" w:type="dxa"/>
          </w:tcPr>
          <w:p w14:paraId="470107FD" w14:textId="77777777" w:rsidR="00841B9A" w:rsidRPr="000E759B" w:rsidRDefault="00841B9A" w:rsidP="00841B9A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0D9C5472" w14:textId="34F8D77B" w:rsidR="00841B9A" w:rsidRPr="000E759B" w:rsidRDefault="00841B9A" w:rsidP="008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142" w:type="dxa"/>
            <w:vAlign w:val="bottom"/>
          </w:tcPr>
          <w:p w14:paraId="41606398" w14:textId="77777777" w:rsidR="00841B9A" w:rsidRPr="000E759B" w:rsidRDefault="00841B9A" w:rsidP="008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99151" w14:textId="51D0F746" w:rsidR="00841B9A" w:rsidRPr="000E759B" w:rsidRDefault="00841B9A" w:rsidP="0084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2566</w:t>
            </w:r>
          </w:p>
        </w:tc>
      </w:tr>
      <w:tr w:rsidR="00EB111F" w:rsidRPr="000E759B" w14:paraId="0D70B4EE" w14:textId="77777777" w:rsidTr="00135536">
        <w:trPr>
          <w:cantSplit/>
        </w:trPr>
        <w:tc>
          <w:tcPr>
            <w:tcW w:w="3420" w:type="dxa"/>
          </w:tcPr>
          <w:p w14:paraId="70D46BC9" w14:textId="77777777" w:rsidR="00EB111F" w:rsidRPr="000E759B" w:rsidRDefault="00EB111F" w:rsidP="00192FF3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037F7DB" w14:textId="77777777" w:rsidR="00EB111F" w:rsidRPr="000E759B" w:rsidRDefault="00EB111F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E2C4D86" w14:textId="77777777" w:rsidR="00EB111F" w:rsidRPr="000E759B" w:rsidRDefault="00EB111F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24A6D3AA" w14:textId="77777777" w:rsidR="00EB111F" w:rsidRPr="000E759B" w:rsidRDefault="00EB111F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2F12ED43" w14:textId="77777777" w:rsidR="00EB111F" w:rsidRPr="000E759B" w:rsidRDefault="00EB111F" w:rsidP="00192FF3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0424E847" w14:textId="77777777" w:rsidR="00EB111F" w:rsidRPr="000E759B" w:rsidRDefault="00EB111F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6EFA378" w14:textId="77777777" w:rsidR="00EB111F" w:rsidRPr="000E759B" w:rsidRDefault="00EB111F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25EE480" w14:textId="77777777" w:rsidR="00EB111F" w:rsidRPr="000E759B" w:rsidRDefault="00EB111F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525BC1" w:rsidRPr="000E759B" w14:paraId="62B6FD3F" w14:textId="77777777" w:rsidTr="005F7FE3">
        <w:trPr>
          <w:cantSplit/>
        </w:trPr>
        <w:tc>
          <w:tcPr>
            <w:tcW w:w="3420" w:type="dxa"/>
          </w:tcPr>
          <w:p w14:paraId="00219F00" w14:textId="7178E98E" w:rsidR="00525BC1" w:rsidRPr="000E759B" w:rsidRDefault="00525BC1" w:rsidP="00525BC1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DD79C6" w14:textId="6DB9E695" w:rsidR="00525BC1" w:rsidRPr="000E759B" w:rsidRDefault="00525BC1" w:rsidP="00525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1,123</w:t>
            </w:r>
          </w:p>
        </w:tc>
        <w:tc>
          <w:tcPr>
            <w:tcW w:w="141" w:type="dxa"/>
          </w:tcPr>
          <w:p w14:paraId="5F95724D" w14:textId="77777777" w:rsidR="00525BC1" w:rsidRPr="000E759B" w:rsidRDefault="00525BC1" w:rsidP="00525BC1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034EE63E" w14:textId="318A3253" w:rsidR="00525BC1" w:rsidRPr="000E759B" w:rsidRDefault="00525BC1" w:rsidP="00525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870</w:t>
            </w:r>
          </w:p>
        </w:tc>
        <w:tc>
          <w:tcPr>
            <w:tcW w:w="142" w:type="dxa"/>
          </w:tcPr>
          <w:p w14:paraId="04E38C14" w14:textId="77777777" w:rsidR="00525BC1" w:rsidRPr="000E759B" w:rsidRDefault="00525BC1" w:rsidP="00525BC1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28818D8C" w14:textId="1DB967EE" w:rsidR="00525BC1" w:rsidRPr="000E759B" w:rsidRDefault="00525BC1" w:rsidP="00525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D1FF9C3" w14:textId="77777777" w:rsidR="00525BC1" w:rsidRPr="000E759B" w:rsidRDefault="00525BC1" w:rsidP="00525BC1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EBD6421" w14:textId="3D4C8CE8" w:rsidR="00525BC1" w:rsidRPr="000E759B" w:rsidRDefault="00525BC1" w:rsidP="00525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525BC1" w:rsidRPr="000E759B" w14:paraId="71950DAC" w14:textId="77777777" w:rsidTr="005F7FE3">
        <w:trPr>
          <w:cantSplit/>
          <w:trHeight w:val="74"/>
        </w:trPr>
        <w:tc>
          <w:tcPr>
            <w:tcW w:w="3420" w:type="dxa"/>
          </w:tcPr>
          <w:p w14:paraId="528597A6" w14:textId="448F71D6" w:rsidR="00525BC1" w:rsidRPr="000E759B" w:rsidRDefault="00525BC1" w:rsidP="00525BC1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A179CB6" w14:textId="3CC67EEB" w:rsidR="00525BC1" w:rsidRPr="000E759B" w:rsidRDefault="00525BC1" w:rsidP="00525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1,94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9</w:t>
            </w:r>
          </w:p>
        </w:tc>
        <w:tc>
          <w:tcPr>
            <w:tcW w:w="141" w:type="dxa"/>
          </w:tcPr>
          <w:p w14:paraId="26E3D10E" w14:textId="77777777" w:rsidR="00525BC1" w:rsidRPr="000E759B" w:rsidRDefault="00525BC1" w:rsidP="00525BC1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0CD7BEE3" w14:textId="5F8ECB37" w:rsidR="00525BC1" w:rsidRPr="000E759B" w:rsidRDefault="00525BC1" w:rsidP="00525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666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4BC2B1CD" w14:textId="77777777" w:rsidR="00525BC1" w:rsidRPr="000E759B" w:rsidRDefault="00525BC1" w:rsidP="00525BC1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BED2D" w14:textId="295B07E2" w:rsidR="00525BC1" w:rsidRPr="000E759B" w:rsidRDefault="00525BC1" w:rsidP="00525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83</w:t>
            </w:r>
            <w:r w:rsidR="00837B1B" w:rsidRPr="000E759B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3B3699CF" w14:textId="77777777" w:rsidR="00525BC1" w:rsidRPr="000E759B" w:rsidRDefault="00525BC1" w:rsidP="00525BC1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77876" w14:textId="5C6C81B7" w:rsidR="00525BC1" w:rsidRPr="000E759B" w:rsidRDefault="00525BC1" w:rsidP="00525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272</w:t>
            </w:r>
          </w:p>
        </w:tc>
      </w:tr>
      <w:tr w:rsidR="00525BC1" w:rsidRPr="000E759B" w14:paraId="52E1A474" w14:textId="77777777" w:rsidTr="005F7FE3">
        <w:trPr>
          <w:cantSplit/>
        </w:trPr>
        <w:tc>
          <w:tcPr>
            <w:tcW w:w="3420" w:type="dxa"/>
          </w:tcPr>
          <w:p w14:paraId="7E3A7245" w14:textId="09D2B671" w:rsidR="00525BC1" w:rsidRPr="000E759B" w:rsidRDefault="00525BC1" w:rsidP="00525BC1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233ECBC3" w14:textId="49B92F4F" w:rsidR="00525BC1" w:rsidRPr="000E759B" w:rsidRDefault="00525BC1" w:rsidP="00525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3,07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41" w:type="dxa"/>
          </w:tcPr>
          <w:p w14:paraId="3B1BB3B5" w14:textId="77777777" w:rsidR="00525BC1" w:rsidRPr="000E759B" w:rsidRDefault="00525BC1" w:rsidP="00525BC1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0CA059D" w14:textId="477500C3" w:rsidR="00525BC1" w:rsidRPr="000E759B" w:rsidRDefault="00525BC1" w:rsidP="00525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204</w:t>
            </w:r>
          </w:p>
        </w:tc>
        <w:tc>
          <w:tcPr>
            <w:tcW w:w="142" w:type="dxa"/>
          </w:tcPr>
          <w:p w14:paraId="5146303A" w14:textId="77777777" w:rsidR="00525BC1" w:rsidRPr="000E759B" w:rsidRDefault="00525BC1" w:rsidP="00525BC1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CB4F2E5" w14:textId="4D61C6F8" w:rsidR="00525BC1" w:rsidRPr="000E759B" w:rsidRDefault="00525BC1" w:rsidP="00525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83</w:t>
            </w:r>
            <w:r w:rsidR="00837B1B"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2</w:t>
            </w:r>
          </w:p>
        </w:tc>
        <w:tc>
          <w:tcPr>
            <w:tcW w:w="142" w:type="dxa"/>
          </w:tcPr>
          <w:p w14:paraId="14D6FC28" w14:textId="77777777" w:rsidR="00525BC1" w:rsidRPr="000E759B" w:rsidRDefault="00525BC1" w:rsidP="00525BC1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6945084" w14:textId="2757B107" w:rsidR="00525BC1" w:rsidRPr="000E759B" w:rsidRDefault="00525BC1" w:rsidP="00525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272</w:t>
            </w:r>
          </w:p>
        </w:tc>
      </w:tr>
    </w:tbl>
    <w:p w14:paraId="3855FC0C" w14:textId="77777777" w:rsidR="00495B1E" w:rsidRPr="000E759B" w:rsidRDefault="00495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lang w:val="en-GB"/>
        </w:rPr>
      </w:pPr>
    </w:p>
    <w:p w14:paraId="7659DB48" w14:textId="7C04089F" w:rsidR="001D4971" w:rsidRPr="000E759B" w:rsidRDefault="001D4971" w:rsidP="001D4971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58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>ภาษีเงินได้ที่รับรู้ในกำไรขาดทุนเบ็ดเสร็จ</w:t>
      </w:r>
      <w:r w:rsidR="0042094D" w:rsidRPr="000E759B">
        <w:rPr>
          <w:rFonts w:ascii="BrowalliaUPC" w:hAnsi="BrowalliaUPC" w:cs="BrowalliaUPC"/>
          <w:sz w:val="28"/>
          <w:szCs w:val="28"/>
          <w:cs/>
          <w:lang w:val="en-GB"/>
        </w:rPr>
        <w:t xml:space="preserve">อื่นสำหรับปีที่สิ้นสุดวันที่ </w:t>
      </w:r>
      <w:r w:rsidR="0042094D" w:rsidRPr="000E759B">
        <w:rPr>
          <w:rFonts w:ascii="BrowalliaUPC" w:hAnsi="BrowalliaUPC" w:cs="BrowalliaUPC"/>
          <w:sz w:val="28"/>
          <w:szCs w:val="28"/>
        </w:rPr>
        <w:t xml:space="preserve">31 </w:t>
      </w:r>
      <w:r w:rsidR="0042094D" w:rsidRPr="000E759B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="0042094D" w:rsidRPr="000E759B">
        <w:rPr>
          <w:rFonts w:ascii="BrowalliaUPC" w:hAnsi="BrowalliaUPC" w:cs="BrowalliaUPC"/>
          <w:sz w:val="28"/>
          <w:szCs w:val="28"/>
        </w:rPr>
        <w:t>256</w:t>
      </w:r>
      <w:r w:rsidR="0001728C" w:rsidRPr="000E759B">
        <w:rPr>
          <w:rFonts w:ascii="BrowalliaUPC" w:hAnsi="BrowalliaUPC" w:cs="BrowalliaUPC"/>
          <w:sz w:val="28"/>
          <w:szCs w:val="28"/>
        </w:rPr>
        <w:t>6</w:t>
      </w:r>
      <w:r w:rsidR="0042094D" w:rsidRPr="000E759B">
        <w:rPr>
          <w:rFonts w:ascii="BrowalliaUPC" w:hAnsi="BrowalliaUPC" w:cs="BrowalliaUPC"/>
          <w:sz w:val="28"/>
          <w:szCs w:val="28"/>
        </w:rPr>
        <w:t xml:space="preserve"> </w:t>
      </w:r>
      <w:r w:rsidR="0042094D" w:rsidRPr="000E759B">
        <w:rPr>
          <w:rFonts w:ascii="BrowalliaUPC" w:hAnsi="BrowalliaUPC" w:cs="BrowalliaUPC"/>
          <w:sz w:val="28"/>
          <w:szCs w:val="28"/>
          <w:cs/>
        </w:rPr>
        <w:t>ประกอบด้วย</w:t>
      </w:r>
    </w:p>
    <w:p w14:paraId="3F0CEFCF" w14:textId="77777777" w:rsidR="008F4779" w:rsidRPr="000E759B" w:rsidRDefault="008F4779" w:rsidP="001D4971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58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649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1980"/>
        <w:gridCol w:w="926"/>
        <w:gridCol w:w="180"/>
        <w:gridCol w:w="730"/>
        <w:gridCol w:w="262"/>
        <w:gridCol w:w="181"/>
        <w:gridCol w:w="949"/>
        <w:gridCol w:w="6"/>
        <w:gridCol w:w="190"/>
        <w:gridCol w:w="6"/>
        <w:gridCol w:w="921"/>
        <w:gridCol w:w="180"/>
        <w:gridCol w:w="931"/>
        <w:gridCol w:w="180"/>
        <w:gridCol w:w="1027"/>
      </w:tblGrid>
      <w:tr w:rsidR="008C2799" w:rsidRPr="000E759B" w14:paraId="0A3BAB55" w14:textId="77777777" w:rsidTr="00B4491B">
        <w:trPr>
          <w:trHeight w:val="325"/>
        </w:trPr>
        <w:tc>
          <w:tcPr>
            <w:tcW w:w="3816" w:type="dxa"/>
            <w:gridSpan w:val="4"/>
          </w:tcPr>
          <w:p w14:paraId="370A1EFB" w14:textId="77777777" w:rsidR="008C2799" w:rsidRPr="000E759B" w:rsidRDefault="008C2799" w:rsidP="003174F5">
            <w:pPr>
              <w:tabs>
                <w:tab w:val="clear" w:pos="907"/>
                <w:tab w:val="left" w:pos="900"/>
              </w:tabs>
              <w:ind w:right="-43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  <w:tc>
          <w:tcPr>
            <w:tcW w:w="4833" w:type="dxa"/>
            <w:gridSpan w:val="11"/>
            <w:vAlign w:val="bottom"/>
            <w:hideMark/>
          </w:tcPr>
          <w:p w14:paraId="1A5356F5" w14:textId="77777777" w:rsidR="008C2799" w:rsidRPr="000E759B" w:rsidRDefault="008C2799" w:rsidP="003174F5">
            <w:pPr>
              <w:ind w:left="-18" w:right="-74"/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0E759B">
              <w:rPr>
                <w:rFonts w:ascii="BrowalliaUPC" w:hAnsi="BrowalliaUPC" w:cs="BrowalliaUPC"/>
                <w:sz w:val="24"/>
                <w:szCs w:val="24"/>
                <w:lang w:bidi="ar-SA"/>
              </w:rPr>
              <w:t xml:space="preserve">: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พันบาท</w:t>
            </w:r>
            <w:r w:rsidRPr="000E759B">
              <w:rPr>
                <w:rFonts w:ascii="BrowalliaUPC" w:hAnsi="BrowalliaUPC" w:cs="BrowalliaUPC"/>
                <w:sz w:val="24"/>
                <w:szCs w:val="24"/>
                <w:lang w:bidi="ar-SA"/>
              </w:rPr>
              <w:t>)</w:t>
            </w:r>
          </w:p>
        </w:tc>
      </w:tr>
      <w:tr w:rsidR="008F4779" w:rsidRPr="000E759B" w14:paraId="1856AFBC" w14:textId="234312E3" w:rsidTr="00B4491B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980" w:type="dxa"/>
          </w:tcPr>
          <w:p w14:paraId="6D6FFCCE" w14:textId="77777777" w:rsidR="008F4779" w:rsidRPr="000E759B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b/>
                <w:bCs/>
                <w:color w:val="0000FF"/>
                <w:sz w:val="24"/>
                <w:szCs w:val="24"/>
                <w:cs/>
                <w:lang w:val="th-TH" w:eastAsia="en-GB"/>
              </w:rPr>
            </w:pPr>
          </w:p>
        </w:tc>
        <w:tc>
          <w:tcPr>
            <w:tcW w:w="6669" w:type="dxa"/>
            <w:gridSpan w:val="14"/>
            <w:tcBorders>
              <w:bottom w:val="single" w:sz="4" w:space="0" w:color="auto"/>
            </w:tcBorders>
          </w:tcPr>
          <w:p w14:paraId="7C4258D4" w14:textId="4F9FB0F6" w:rsidR="008F4779" w:rsidRPr="000E759B" w:rsidRDefault="00EB5F69" w:rsidP="00DB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"/>
              </w:tabs>
              <w:spacing w:line="240" w:lineRule="auto"/>
              <w:ind w:right="11"/>
              <w:jc w:val="center"/>
              <w:rPr>
                <w:rFonts w:ascii="BrowalliaUPC" w:hAnsi="BrowalliaUPC" w:cs="BrowalliaUPC"/>
                <w:sz w:val="24"/>
                <w:szCs w:val="24"/>
                <w:lang w:eastAsia="en-GB" w:bidi="ar-SA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2566</w:t>
            </w:r>
          </w:p>
        </w:tc>
      </w:tr>
      <w:tr w:rsidR="008F4779" w:rsidRPr="000E759B" w14:paraId="0B680E10" w14:textId="44A9F43D" w:rsidTr="00B4491B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980" w:type="dxa"/>
          </w:tcPr>
          <w:p w14:paraId="50A0765E" w14:textId="77777777" w:rsidR="008F4779" w:rsidRPr="000E759B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th-TH" w:eastAsia="en-GB"/>
              </w:rPr>
            </w:pPr>
          </w:p>
        </w:tc>
        <w:tc>
          <w:tcPr>
            <w:tcW w:w="322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6E9E165" w14:textId="777782C1" w:rsidR="008F4779" w:rsidRPr="000E759B" w:rsidRDefault="008C279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  <w:tc>
          <w:tcPr>
            <w:tcW w:w="196" w:type="dxa"/>
            <w:gridSpan w:val="2"/>
            <w:tcBorders>
              <w:top w:val="single" w:sz="4" w:space="0" w:color="auto"/>
            </w:tcBorders>
          </w:tcPr>
          <w:p w14:paraId="4578B316" w14:textId="77777777" w:rsidR="008F4779" w:rsidRPr="000E759B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324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27B3333" w14:textId="078EEC32" w:rsidR="008F4779" w:rsidRPr="000E759B" w:rsidRDefault="008C279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>เฉพาะบริษัท</w:t>
            </w:r>
          </w:p>
        </w:tc>
      </w:tr>
      <w:tr w:rsidR="008F4779" w:rsidRPr="000E759B" w14:paraId="472B273D" w14:textId="6328A669" w:rsidTr="00B4491B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980" w:type="dxa"/>
          </w:tcPr>
          <w:p w14:paraId="31F029D2" w14:textId="77777777" w:rsidR="008F4779" w:rsidRPr="000E759B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th-TH" w:eastAsia="en-GB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124FE" w14:textId="77777777" w:rsidR="008F4779" w:rsidRPr="000E759B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  <w:t>ก่อน</w:t>
            </w:r>
          </w:p>
          <w:p w14:paraId="26751DF5" w14:textId="77777777" w:rsidR="008F4779" w:rsidRPr="000E759B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60B193E" w14:textId="77777777" w:rsidR="008F4779" w:rsidRPr="000E759B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4462D" w14:textId="77777777" w:rsidR="008F4779" w:rsidRPr="000E759B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81" w:type="dxa"/>
            <w:vAlign w:val="bottom"/>
          </w:tcPr>
          <w:p w14:paraId="4495007E" w14:textId="77777777" w:rsidR="008F4779" w:rsidRPr="000E759B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0BAF1" w14:textId="77777777" w:rsidR="008F4779" w:rsidRPr="000E759B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  <w:t>สุทธิจาก</w:t>
            </w:r>
          </w:p>
          <w:p w14:paraId="055068E0" w14:textId="77777777" w:rsidR="008F4779" w:rsidRPr="000E759B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96" w:type="dxa"/>
            <w:gridSpan w:val="2"/>
            <w:vAlign w:val="bottom"/>
          </w:tcPr>
          <w:p w14:paraId="78D40B20" w14:textId="77777777" w:rsidR="008F4779" w:rsidRPr="000E759B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BBBD7" w14:textId="77777777" w:rsidR="008F4779" w:rsidRPr="000E759B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  <w:t>ก่อน</w:t>
            </w:r>
          </w:p>
          <w:p w14:paraId="322212A1" w14:textId="77777777" w:rsidR="008F4779" w:rsidRPr="000E759B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0317723" w14:textId="77777777" w:rsidR="008F4779" w:rsidRPr="000E759B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472F2" w14:textId="77777777" w:rsidR="008F4779" w:rsidRPr="000E759B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9AAAA11" w14:textId="77777777" w:rsidR="008F4779" w:rsidRPr="000E759B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B4D8E" w14:textId="77777777" w:rsidR="008F4779" w:rsidRPr="000E759B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  <w:t>สุทธิจาก</w:t>
            </w:r>
          </w:p>
          <w:p w14:paraId="1AEB1256" w14:textId="77777777" w:rsidR="008F4779" w:rsidRPr="000E759B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  <w:t>ภาษีเงินได้</w:t>
            </w:r>
          </w:p>
        </w:tc>
      </w:tr>
      <w:tr w:rsidR="008F4779" w:rsidRPr="000E759B" w14:paraId="28BD1ED1" w14:textId="71212B2C" w:rsidTr="00B4491B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52"/>
        </w:trPr>
        <w:tc>
          <w:tcPr>
            <w:tcW w:w="1980" w:type="dxa"/>
          </w:tcPr>
          <w:p w14:paraId="5D8D1943" w14:textId="77777777" w:rsidR="008F4779" w:rsidRPr="000E759B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th-TH" w:eastAsia="en-GB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090F11D5" w14:textId="77777777" w:rsidR="008F4779" w:rsidRPr="000E759B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14:paraId="222BE0D6" w14:textId="77777777" w:rsidR="008F4779" w:rsidRPr="000E759B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bottom"/>
          </w:tcPr>
          <w:p w14:paraId="085D3E06" w14:textId="77777777" w:rsidR="008F4779" w:rsidRPr="000E759B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1" w:type="dxa"/>
            <w:vAlign w:val="bottom"/>
          </w:tcPr>
          <w:p w14:paraId="7C211C35" w14:textId="77777777" w:rsidR="008F4779" w:rsidRPr="000E759B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bottom"/>
          </w:tcPr>
          <w:p w14:paraId="1D4407A8" w14:textId="77777777" w:rsidR="008F4779" w:rsidRPr="000E759B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55E668CF" w14:textId="77777777" w:rsidR="008F4779" w:rsidRPr="000E759B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034FB08F" w14:textId="77777777" w:rsidR="008F4779" w:rsidRPr="000E759B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14:paraId="23350BE2" w14:textId="77777777" w:rsidR="008F4779" w:rsidRPr="000E759B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vAlign w:val="bottom"/>
          </w:tcPr>
          <w:p w14:paraId="45159DD8" w14:textId="77777777" w:rsidR="008F4779" w:rsidRPr="000E759B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14:paraId="69552F8C" w14:textId="77777777" w:rsidR="008F4779" w:rsidRPr="000E759B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040E0406" w14:textId="77777777" w:rsidR="008F4779" w:rsidRPr="000E759B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</w:tr>
      <w:tr w:rsidR="00DE2D41" w:rsidRPr="000E759B" w14:paraId="3F52DA77" w14:textId="052659FE" w:rsidTr="00B4491B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980" w:type="dxa"/>
          </w:tcPr>
          <w:p w14:paraId="7A53FA16" w14:textId="44DC6A71" w:rsidR="00DE2D41" w:rsidRPr="000E759B" w:rsidRDefault="00DE2D41" w:rsidP="00DE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8" w:hanging="180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th-TH" w:eastAsia="en-GB"/>
              </w:rPr>
              <w:t xml:space="preserve">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>กำไร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th-TH" w:eastAsia="en-GB"/>
              </w:rPr>
              <w:t>ตามหลัก</w:t>
            </w:r>
            <w:r w:rsidRPr="000E759B">
              <w:rPr>
                <w:rFonts w:ascii="BrowalliaUPC" w:hAnsi="BrowalliaUPC" w:cs="BrowalliaUPC"/>
                <w:sz w:val="24"/>
                <w:szCs w:val="24"/>
                <w:lang w:eastAsia="en-GB"/>
              </w:rPr>
              <w:br/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th-TH" w:eastAsia="en-GB"/>
              </w:rPr>
              <w:t xml:space="preserve">คณิตศาสตร์ประกันภัย </w:t>
            </w:r>
          </w:p>
        </w:tc>
        <w:tc>
          <w:tcPr>
            <w:tcW w:w="926" w:type="dxa"/>
            <w:tcBorders>
              <w:bottom w:val="single" w:sz="12" w:space="0" w:color="auto"/>
            </w:tcBorders>
            <w:vAlign w:val="bottom"/>
          </w:tcPr>
          <w:p w14:paraId="02AE06BF" w14:textId="0011DC3E" w:rsidR="00DE2D41" w:rsidRPr="000E759B" w:rsidRDefault="00EB5F69" w:rsidP="00DE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eastAsia="en-GB"/>
              </w:rPr>
              <w:t>(4,824)</w:t>
            </w:r>
          </w:p>
        </w:tc>
        <w:tc>
          <w:tcPr>
            <w:tcW w:w="180" w:type="dxa"/>
            <w:vAlign w:val="bottom"/>
          </w:tcPr>
          <w:p w14:paraId="69457E76" w14:textId="77777777" w:rsidR="00DE2D41" w:rsidRPr="000E759B" w:rsidRDefault="00DE2D41" w:rsidP="00DE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gridSpan w:val="2"/>
            <w:tcBorders>
              <w:bottom w:val="single" w:sz="12" w:space="0" w:color="auto"/>
            </w:tcBorders>
            <w:vAlign w:val="bottom"/>
          </w:tcPr>
          <w:p w14:paraId="2A117419" w14:textId="1239DC30" w:rsidR="00DE2D41" w:rsidRPr="000E759B" w:rsidRDefault="00EB5F69" w:rsidP="00DE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eastAsia="en-GB"/>
              </w:rPr>
              <w:t>965</w:t>
            </w:r>
          </w:p>
        </w:tc>
        <w:tc>
          <w:tcPr>
            <w:tcW w:w="181" w:type="dxa"/>
            <w:vAlign w:val="bottom"/>
          </w:tcPr>
          <w:p w14:paraId="7A9FBDE4" w14:textId="77777777" w:rsidR="00DE2D41" w:rsidRPr="000E759B" w:rsidRDefault="00DE2D41" w:rsidP="00DE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</w:tc>
        <w:tc>
          <w:tcPr>
            <w:tcW w:w="955" w:type="dxa"/>
            <w:gridSpan w:val="2"/>
            <w:tcBorders>
              <w:bottom w:val="single" w:sz="12" w:space="0" w:color="auto"/>
            </w:tcBorders>
            <w:vAlign w:val="bottom"/>
          </w:tcPr>
          <w:p w14:paraId="5D44D9B9" w14:textId="05B6BB87" w:rsidR="00DE2D41" w:rsidRPr="000E759B" w:rsidRDefault="00EB5F69" w:rsidP="00DE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eastAsia="en-GB"/>
              </w:rPr>
              <w:t>(3,859)</w:t>
            </w:r>
          </w:p>
        </w:tc>
        <w:tc>
          <w:tcPr>
            <w:tcW w:w="196" w:type="dxa"/>
            <w:gridSpan w:val="2"/>
            <w:vAlign w:val="bottom"/>
          </w:tcPr>
          <w:p w14:paraId="35617ED3" w14:textId="77777777" w:rsidR="00DE2D41" w:rsidRPr="000E759B" w:rsidRDefault="00DE2D41" w:rsidP="00DE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</w:tc>
        <w:tc>
          <w:tcPr>
            <w:tcW w:w="921" w:type="dxa"/>
            <w:tcBorders>
              <w:bottom w:val="single" w:sz="12" w:space="0" w:color="auto"/>
            </w:tcBorders>
            <w:vAlign w:val="bottom"/>
          </w:tcPr>
          <w:p w14:paraId="784B3EB7" w14:textId="6C2653BB" w:rsidR="00DE2D41" w:rsidRPr="000E759B" w:rsidRDefault="00EB5F69" w:rsidP="00DE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eastAsia="en-GB"/>
              </w:rPr>
              <w:t>(4,268)</w:t>
            </w:r>
          </w:p>
        </w:tc>
        <w:tc>
          <w:tcPr>
            <w:tcW w:w="180" w:type="dxa"/>
            <w:vAlign w:val="bottom"/>
          </w:tcPr>
          <w:p w14:paraId="79B1D90E" w14:textId="77777777" w:rsidR="00DE2D41" w:rsidRPr="000E759B" w:rsidRDefault="00DE2D41" w:rsidP="00DE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</w:tc>
        <w:tc>
          <w:tcPr>
            <w:tcW w:w="931" w:type="dxa"/>
            <w:tcBorders>
              <w:bottom w:val="single" w:sz="12" w:space="0" w:color="auto"/>
            </w:tcBorders>
            <w:vAlign w:val="bottom"/>
          </w:tcPr>
          <w:p w14:paraId="36E0E18D" w14:textId="0D6EF1BA" w:rsidR="00DE2D41" w:rsidRPr="000E759B" w:rsidRDefault="00EB5F69" w:rsidP="00DE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eastAsia="en-GB"/>
              </w:rPr>
              <w:t>853</w:t>
            </w:r>
          </w:p>
        </w:tc>
        <w:tc>
          <w:tcPr>
            <w:tcW w:w="180" w:type="dxa"/>
            <w:vAlign w:val="bottom"/>
          </w:tcPr>
          <w:p w14:paraId="6C39B49D" w14:textId="77777777" w:rsidR="00DE2D41" w:rsidRPr="000E759B" w:rsidRDefault="00DE2D41" w:rsidP="00DE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</w:tc>
        <w:tc>
          <w:tcPr>
            <w:tcW w:w="1027" w:type="dxa"/>
            <w:tcBorders>
              <w:bottom w:val="single" w:sz="12" w:space="0" w:color="auto"/>
            </w:tcBorders>
            <w:vAlign w:val="bottom"/>
          </w:tcPr>
          <w:p w14:paraId="7CD2D56E" w14:textId="76115E9B" w:rsidR="00DE2D41" w:rsidRPr="000E759B" w:rsidRDefault="00EB5F69" w:rsidP="00DE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eastAsia="en-GB"/>
              </w:rPr>
              <w:t>(3,415)</w:t>
            </w:r>
          </w:p>
        </w:tc>
      </w:tr>
    </w:tbl>
    <w:p w14:paraId="55315429" w14:textId="77777777" w:rsidR="00085641" w:rsidRPr="000E759B" w:rsidRDefault="000856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lang w:val="en-GB"/>
        </w:rPr>
      </w:pPr>
    </w:p>
    <w:p w14:paraId="5B356FE8" w14:textId="35C1289E" w:rsidR="00EB5F69" w:rsidRPr="000E759B" w:rsidRDefault="00EB5F69" w:rsidP="00EB5F69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58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 w:hint="cs"/>
          <w:sz w:val="28"/>
          <w:szCs w:val="28"/>
          <w:cs/>
          <w:lang w:val="en-GB"/>
        </w:rPr>
        <w:t xml:space="preserve">สำหรับปีสิ้นสุดวันที่ </w:t>
      </w:r>
      <w:r w:rsidRPr="000E759B">
        <w:rPr>
          <w:rFonts w:ascii="BrowalliaUPC" w:hAnsi="BrowalliaUPC" w:cs="BrowalliaUPC"/>
          <w:sz w:val="28"/>
          <w:szCs w:val="28"/>
        </w:rPr>
        <w:t xml:space="preserve">31 </w:t>
      </w:r>
      <w:r w:rsidRPr="000E759B">
        <w:rPr>
          <w:rFonts w:ascii="BrowalliaUPC" w:hAnsi="BrowalliaUPC" w:cs="BrowalliaUPC" w:hint="cs"/>
          <w:sz w:val="28"/>
          <w:szCs w:val="28"/>
          <w:cs/>
        </w:rPr>
        <w:t xml:space="preserve">ธันวาคม </w:t>
      </w:r>
      <w:r w:rsidRPr="000E759B">
        <w:rPr>
          <w:rFonts w:ascii="BrowalliaUPC" w:hAnsi="BrowalliaUPC" w:cs="BrowalliaUPC"/>
          <w:sz w:val="28"/>
          <w:szCs w:val="28"/>
        </w:rPr>
        <w:t xml:space="preserve">2567 </w:t>
      </w:r>
      <w:r w:rsidRPr="000E759B">
        <w:rPr>
          <w:rFonts w:ascii="BrowalliaUPC" w:hAnsi="BrowalliaUPC" w:cs="BrowalliaUPC" w:hint="cs"/>
          <w:sz w:val="28"/>
          <w:szCs w:val="28"/>
          <w:cs/>
        </w:rPr>
        <w:t>ไม่มี</w:t>
      </w: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>ภาษีเงินได้ที่รับรู้ในกำไรขาดทุนเบ็ดเสร็จอื่น</w:t>
      </w:r>
    </w:p>
    <w:p w14:paraId="74B88FF9" w14:textId="5073D2E6" w:rsidR="00EC32FE" w:rsidRPr="000E759B" w:rsidRDefault="00EC3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lang w:val="en-GB"/>
        </w:rPr>
      </w:pPr>
    </w:p>
    <w:p w14:paraId="63C5856A" w14:textId="7FAE5800" w:rsidR="00653525" w:rsidRPr="000E759B" w:rsidRDefault="00653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lang w:val="en-GB"/>
        </w:rPr>
      </w:pPr>
      <w:r w:rsidRPr="000E759B">
        <w:rPr>
          <w:rFonts w:ascii="BrowalliaUPC" w:hAnsi="BrowalliaUPC" w:cs="BrowalliaUPC"/>
          <w:sz w:val="28"/>
          <w:szCs w:val="28"/>
          <w:lang w:val="en-GB"/>
        </w:rPr>
        <w:br w:type="page"/>
      </w:r>
    </w:p>
    <w:p w14:paraId="6BC309B9" w14:textId="59AF79FD" w:rsidR="00C03EC6" w:rsidRPr="000E759B" w:rsidRDefault="003B27D6" w:rsidP="00043AEC">
      <w:pPr>
        <w:tabs>
          <w:tab w:val="clear" w:pos="227"/>
          <w:tab w:val="clear" w:pos="907"/>
          <w:tab w:val="left" w:pos="993"/>
        </w:tabs>
        <w:spacing w:after="240" w:line="240" w:lineRule="auto"/>
        <w:ind w:left="993"/>
        <w:jc w:val="thaiDistribute"/>
        <w:rPr>
          <w:rFonts w:ascii="BrowalliaUPC" w:hAnsi="BrowalliaUPC" w:cs="BrowalliaUPC"/>
          <w:sz w:val="28"/>
          <w:szCs w:val="28"/>
          <w:cs/>
          <w:lang w:val="en-GB"/>
        </w:rPr>
      </w:pP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>รายละเอียดของการกระทบภาษีเงินได้ มีดังนี้</w:t>
      </w:r>
    </w:p>
    <w:tbl>
      <w:tblPr>
        <w:tblW w:w="8514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8"/>
        <w:gridCol w:w="1179"/>
        <w:gridCol w:w="144"/>
        <w:gridCol w:w="1136"/>
        <w:gridCol w:w="142"/>
        <w:gridCol w:w="1154"/>
        <w:gridCol w:w="142"/>
        <w:gridCol w:w="1199"/>
      </w:tblGrid>
      <w:tr w:rsidR="000738BC" w:rsidRPr="000E759B" w14:paraId="78D405FC" w14:textId="77777777" w:rsidTr="00301D6F">
        <w:trPr>
          <w:cantSplit/>
          <w:tblHeader/>
        </w:trPr>
        <w:tc>
          <w:tcPr>
            <w:tcW w:w="3418" w:type="dxa"/>
          </w:tcPr>
          <w:p w14:paraId="62C3DC55" w14:textId="77777777" w:rsidR="000738BC" w:rsidRPr="000E759B" w:rsidRDefault="000738BC" w:rsidP="0009128E">
            <w:pPr>
              <w:spacing w:line="240" w:lineRule="auto"/>
              <w:ind w:left="90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2459" w:type="dxa"/>
            <w:gridSpan w:val="3"/>
          </w:tcPr>
          <w:p w14:paraId="0EE88D5C" w14:textId="77777777" w:rsidR="000738BC" w:rsidRPr="000E759B" w:rsidRDefault="000738BC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0A83CC28" w14:textId="77777777" w:rsidR="000738BC" w:rsidRPr="000E759B" w:rsidRDefault="000738BC" w:rsidP="0009128E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95" w:type="dxa"/>
            <w:gridSpan w:val="3"/>
          </w:tcPr>
          <w:p w14:paraId="7D3BC3D0" w14:textId="77777777" w:rsidR="000738BC" w:rsidRPr="000E759B" w:rsidRDefault="000738BC" w:rsidP="00304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0738BC" w:rsidRPr="000E759B" w14:paraId="38E41A44" w14:textId="77777777" w:rsidTr="00301D6F">
        <w:trPr>
          <w:cantSplit/>
          <w:tblHeader/>
        </w:trPr>
        <w:tc>
          <w:tcPr>
            <w:tcW w:w="3418" w:type="dxa"/>
          </w:tcPr>
          <w:p w14:paraId="78F68576" w14:textId="77777777" w:rsidR="000738BC" w:rsidRPr="000E759B" w:rsidRDefault="000738BC" w:rsidP="0009128E">
            <w:pPr>
              <w:spacing w:line="240" w:lineRule="auto"/>
              <w:ind w:left="90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59" w:type="dxa"/>
            <w:gridSpan w:val="3"/>
            <w:tcBorders>
              <w:bottom w:val="single" w:sz="4" w:space="0" w:color="auto"/>
            </w:tcBorders>
          </w:tcPr>
          <w:p w14:paraId="246AF5E2" w14:textId="77777777" w:rsidR="000738BC" w:rsidRPr="000E759B" w:rsidRDefault="000738BC" w:rsidP="0009128E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66795E0" w14:textId="77777777" w:rsidR="000738BC" w:rsidRPr="000E759B" w:rsidRDefault="000738BC" w:rsidP="0009128E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95" w:type="dxa"/>
            <w:gridSpan w:val="3"/>
            <w:tcBorders>
              <w:bottom w:val="single" w:sz="4" w:space="0" w:color="auto"/>
            </w:tcBorders>
          </w:tcPr>
          <w:p w14:paraId="3EED83BF" w14:textId="75E458E3" w:rsidR="000738BC" w:rsidRPr="000E759B" w:rsidRDefault="000738BC" w:rsidP="0009128E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เฉพาะบริษัท</w:t>
            </w:r>
          </w:p>
        </w:tc>
      </w:tr>
      <w:tr w:rsidR="005A5DCF" w:rsidRPr="000E759B" w14:paraId="72C89011" w14:textId="77777777" w:rsidTr="00301D6F">
        <w:trPr>
          <w:cantSplit/>
          <w:tblHeader/>
        </w:trPr>
        <w:tc>
          <w:tcPr>
            <w:tcW w:w="3418" w:type="dxa"/>
          </w:tcPr>
          <w:p w14:paraId="21D0816A" w14:textId="77777777" w:rsidR="005A5DCF" w:rsidRPr="000E759B" w:rsidRDefault="005A5DCF" w:rsidP="005A5DCF">
            <w:pPr>
              <w:spacing w:line="240" w:lineRule="auto"/>
              <w:ind w:left="9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189C3" w14:textId="62D055DF" w:rsidR="005A5DCF" w:rsidRPr="000E759B" w:rsidRDefault="005A5DCF" w:rsidP="005A5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144" w:type="dxa"/>
            <w:tcBorders>
              <w:top w:val="single" w:sz="4" w:space="0" w:color="auto"/>
            </w:tcBorders>
            <w:vAlign w:val="bottom"/>
          </w:tcPr>
          <w:p w14:paraId="710ED7E7" w14:textId="77777777" w:rsidR="005A5DCF" w:rsidRPr="000E759B" w:rsidRDefault="005A5DCF" w:rsidP="005A5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D9F7E" w14:textId="29EEDC48" w:rsidR="005A5DCF" w:rsidRPr="000E759B" w:rsidRDefault="005A5DCF" w:rsidP="005A5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2" w:type="dxa"/>
          </w:tcPr>
          <w:p w14:paraId="2B5C983D" w14:textId="77777777" w:rsidR="005A5DCF" w:rsidRPr="000E759B" w:rsidRDefault="005A5DCF" w:rsidP="005A5DCF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1A49327B" w14:textId="35CAF9B5" w:rsidR="005A5DCF" w:rsidRPr="000E759B" w:rsidRDefault="005A5DCF" w:rsidP="005A5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142" w:type="dxa"/>
            <w:vAlign w:val="bottom"/>
          </w:tcPr>
          <w:p w14:paraId="052255C1" w14:textId="77777777" w:rsidR="005A5DCF" w:rsidRPr="000E759B" w:rsidRDefault="005A5DCF" w:rsidP="005A5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11408204" w14:textId="44479519" w:rsidR="005A5DCF" w:rsidRPr="000E759B" w:rsidRDefault="005A5DCF" w:rsidP="005A5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2566</w:t>
            </w:r>
          </w:p>
        </w:tc>
      </w:tr>
      <w:tr w:rsidR="000738BC" w:rsidRPr="000E759B" w14:paraId="5D9EF8E3" w14:textId="77777777" w:rsidTr="00301D6F">
        <w:trPr>
          <w:cantSplit/>
          <w:trHeight w:hRule="exact" w:val="298"/>
          <w:tblHeader/>
        </w:trPr>
        <w:tc>
          <w:tcPr>
            <w:tcW w:w="3418" w:type="dxa"/>
          </w:tcPr>
          <w:p w14:paraId="134BDA5C" w14:textId="77777777" w:rsidR="000738BC" w:rsidRPr="000E759B" w:rsidRDefault="000738BC" w:rsidP="0009128E">
            <w:pPr>
              <w:spacing w:line="240" w:lineRule="auto"/>
              <w:ind w:left="90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6004AA66" w14:textId="77777777" w:rsidR="000738BC" w:rsidRPr="000E759B" w:rsidRDefault="000738BC" w:rsidP="0009128E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4" w:type="dxa"/>
          </w:tcPr>
          <w:p w14:paraId="2E0A06FD" w14:textId="77777777" w:rsidR="000738BC" w:rsidRPr="000E759B" w:rsidRDefault="000738BC" w:rsidP="0009128E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51BADC05" w14:textId="77777777" w:rsidR="000738BC" w:rsidRPr="000E759B" w:rsidRDefault="000738BC" w:rsidP="0009128E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2" w:type="dxa"/>
          </w:tcPr>
          <w:p w14:paraId="089789EE" w14:textId="77777777" w:rsidR="000738BC" w:rsidRPr="000E759B" w:rsidRDefault="000738BC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</w:tcPr>
          <w:p w14:paraId="38932855" w14:textId="77777777" w:rsidR="000738BC" w:rsidRPr="000E759B" w:rsidRDefault="000738BC" w:rsidP="0009128E">
            <w:pPr>
              <w:spacing w:line="240" w:lineRule="auto"/>
              <w:ind w:right="18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007F198D" w14:textId="77777777" w:rsidR="000738BC" w:rsidRPr="000E759B" w:rsidRDefault="000738BC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2703F371" w14:textId="77777777" w:rsidR="000738BC" w:rsidRPr="000E759B" w:rsidRDefault="000738BC" w:rsidP="0009128E">
            <w:pPr>
              <w:spacing w:line="240" w:lineRule="auto"/>
              <w:ind w:right="180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</w:tr>
      <w:tr w:rsidR="005F31FD" w:rsidRPr="000E759B" w14:paraId="1136B544" w14:textId="77777777" w:rsidTr="00301D6F">
        <w:trPr>
          <w:cantSplit/>
        </w:trPr>
        <w:tc>
          <w:tcPr>
            <w:tcW w:w="3418" w:type="dxa"/>
          </w:tcPr>
          <w:p w14:paraId="36BF02B5" w14:textId="11596B91" w:rsidR="005F31FD" w:rsidRPr="000E759B" w:rsidRDefault="005F31FD" w:rsidP="005F31FD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กำไรทางบัญชีก่อนภาษี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79AA4" w14:textId="2D51A9D0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22,765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2546AF4" w14:textId="77777777" w:rsidR="005F31FD" w:rsidRPr="000E759B" w:rsidRDefault="005F31FD" w:rsidP="005F31F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5B9809A0" w14:textId="77EBCC66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13,633</w:t>
            </w:r>
          </w:p>
        </w:tc>
        <w:tc>
          <w:tcPr>
            <w:tcW w:w="142" w:type="dxa"/>
            <w:vAlign w:val="bottom"/>
          </w:tcPr>
          <w:p w14:paraId="72B62A0B" w14:textId="77777777" w:rsidR="005F31FD" w:rsidRPr="000E759B" w:rsidRDefault="005F31FD" w:rsidP="005F31F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7EFEA" w14:textId="2C0D5A9E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19,84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9</w:t>
            </w:r>
          </w:p>
        </w:tc>
        <w:tc>
          <w:tcPr>
            <w:tcW w:w="142" w:type="dxa"/>
            <w:vAlign w:val="bottom"/>
          </w:tcPr>
          <w:p w14:paraId="013BD108" w14:textId="77777777" w:rsidR="005F31FD" w:rsidRPr="000E759B" w:rsidRDefault="005F31FD" w:rsidP="005F31F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6ECEDE65" w14:textId="7B4CEB16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13,045</w:t>
            </w:r>
          </w:p>
        </w:tc>
      </w:tr>
      <w:tr w:rsidR="005F31FD" w:rsidRPr="000E759B" w14:paraId="70384F41" w14:textId="77777777" w:rsidTr="00301D6F">
        <w:trPr>
          <w:cantSplit/>
        </w:trPr>
        <w:tc>
          <w:tcPr>
            <w:tcW w:w="3418" w:type="dxa"/>
          </w:tcPr>
          <w:p w14:paraId="7AD4B85B" w14:textId="528E2CEA" w:rsidR="005F31FD" w:rsidRPr="000E759B" w:rsidRDefault="005F31FD" w:rsidP="005F31FD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อัตราภาษี (ร้อยละ)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18646" w14:textId="046E04DF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20</w:t>
            </w:r>
            <w:r w:rsidR="00DE4BF1" w:rsidRPr="000E759B">
              <w:rPr>
                <w:rFonts w:ascii="BrowalliaUPC" w:hAnsi="BrowalliaUPC" w:cs="BrowalliaUPC"/>
                <w:sz w:val="28"/>
                <w:szCs w:val="28"/>
              </w:rPr>
              <w:t>.00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E791827" w14:textId="77777777" w:rsidR="005F31FD" w:rsidRPr="000E759B" w:rsidRDefault="005F31FD" w:rsidP="005F31F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76A05925" w14:textId="784E9EAF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20</w:t>
            </w:r>
            <w:r w:rsidR="00DE4BF1" w:rsidRPr="000E759B">
              <w:rPr>
                <w:rFonts w:ascii="BrowalliaUPC" w:hAnsi="BrowalliaUPC" w:cs="BrowalliaUPC"/>
                <w:sz w:val="28"/>
                <w:szCs w:val="28"/>
              </w:rPr>
              <w:t>.00</w:t>
            </w:r>
          </w:p>
        </w:tc>
        <w:tc>
          <w:tcPr>
            <w:tcW w:w="142" w:type="dxa"/>
            <w:vAlign w:val="bottom"/>
          </w:tcPr>
          <w:p w14:paraId="0088DD80" w14:textId="77777777" w:rsidR="005F31FD" w:rsidRPr="000E759B" w:rsidRDefault="005F31FD" w:rsidP="005F31F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6311F" w14:textId="1440287E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20</w:t>
            </w:r>
            <w:r w:rsidR="00DE4BF1" w:rsidRPr="000E759B">
              <w:rPr>
                <w:rFonts w:ascii="BrowalliaUPC" w:hAnsi="BrowalliaUPC" w:cs="BrowalliaUPC"/>
                <w:sz w:val="28"/>
                <w:szCs w:val="28"/>
              </w:rPr>
              <w:t>.00</w:t>
            </w:r>
          </w:p>
        </w:tc>
        <w:tc>
          <w:tcPr>
            <w:tcW w:w="142" w:type="dxa"/>
            <w:vAlign w:val="bottom"/>
          </w:tcPr>
          <w:p w14:paraId="0BB73FE4" w14:textId="77777777" w:rsidR="005F31FD" w:rsidRPr="000E759B" w:rsidRDefault="005F31FD" w:rsidP="005F31F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101AD3B4" w14:textId="6DFBEE18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20</w:t>
            </w:r>
            <w:r w:rsidR="00DE4BF1" w:rsidRPr="000E759B">
              <w:rPr>
                <w:rFonts w:ascii="BrowalliaUPC" w:hAnsi="BrowalliaUPC" w:cs="BrowalliaUPC"/>
                <w:sz w:val="28"/>
                <w:szCs w:val="28"/>
              </w:rPr>
              <w:t>.00</w:t>
            </w:r>
          </w:p>
        </w:tc>
      </w:tr>
      <w:tr w:rsidR="005F31FD" w:rsidRPr="000E759B" w14:paraId="2DBEFC39" w14:textId="77777777" w:rsidTr="00301D6F">
        <w:trPr>
          <w:cantSplit/>
        </w:trPr>
        <w:tc>
          <w:tcPr>
            <w:tcW w:w="3418" w:type="dxa"/>
          </w:tcPr>
          <w:p w14:paraId="3B457546" w14:textId="6DD2C10C" w:rsidR="005F31FD" w:rsidRPr="000E759B" w:rsidRDefault="005F31FD" w:rsidP="005F31FD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ภาษีคำนวณจากกำไรตามอัตราภาษี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2B0DC03" w14:textId="0D3EFCDD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4,553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5F55A47" w14:textId="77777777" w:rsidR="005F31FD" w:rsidRPr="000E759B" w:rsidRDefault="005F31FD" w:rsidP="005F31F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094FA96" w14:textId="32C7CE57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2,727</w:t>
            </w:r>
          </w:p>
        </w:tc>
        <w:tc>
          <w:tcPr>
            <w:tcW w:w="142" w:type="dxa"/>
            <w:vAlign w:val="bottom"/>
          </w:tcPr>
          <w:p w14:paraId="5E5E0716" w14:textId="77777777" w:rsidR="005F31FD" w:rsidRPr="000E759B" w:rsidRDefault="005F31FD" w:rsidP="005F31F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842B27A" w14:textId="3643AD9B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3,9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70</w:t>
            </w:r>
          </w:p>
        </w:tc>
        <w:tc>
          <w:tcPr>
            <w:tcW w:w="142" w:type="dxa"/>
            <w:vAlign w:val="bottom"/>
          </w:tcPr>
          <w:p w14:paraId="11C5EA35" w14:textId="77777777" w:rsidR="005F31FD" w:rsidRPr="000E759B" w:rsidRDefault="005F31FD" w:rsidP="005F31F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9" w:type="dxa"/>
            <w:vAlign w:val="bottom"/>
          </w:tcPr>
          <w:p w14:paraId="70B6BEB4" w14:textId="7782F6A7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2,609</w:t>
            </w:r>
          </w:p>
        </w:tc>
      </w:tr>
      <w:tr w:rsidR="005F31FD" w:rsidRPr="000E759B" w14:paraId="54C23C19" w14:textId="77777777" w:rsidTr="00301D6F">
        <w:trPr>
          <w:cantSplit/>
        </w:trPr>
        <w:tc>
          <w:tcPr>
            <w:tcW w:w="3418" w:type="dxa"/>
          </w:tcPr>
          <w:p w14:paraId="12DEE1DD" w14:textId="35EEE3D8" w:rsidR="005F31FD" w:rsidRPr="000E759B" w:rsidRDefault="005F31FD" w:rsidP="005F31FD">
            <w:pPr>
              <w:tabs>
                <w:tab w:val="left" w:pos="294"/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 xml:space="preserve">รายการปรับกระทบยอดภาษี </w:t>
            </w:r>
            <w:r w:rsidRPr="000E759B">
              <w:rPr>
                <w:rFonts w:ascii="BrowalliaUPC" w:hAnsi="BrowalliaUPC" w:cs="BrowalliaUPC"/>
                <w:spacing w:val="-6"/>
                <w:sz w:val="28"/>
                <w:szCs w:val="28"/>
              </w:rPr>
              <w:t>: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B8B95E2" w14:textId="77777777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0501B43B" w14:textId="77777777" w:rsidR="005F31FD" w:rsidRPr="000E759B" w:rsidRDefault="005F31FD" w:rsidP="005F31F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D6BE698" w14:textId="77777777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F7A20AD" w14:textId="77777777" w:rsidR="005F31FD" w:rsidRPr="000E759B" w:rsidRDefault="005F31FD" w:rsidP="005F31F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B443CF4" w14:textId="77777777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3E327A4" w14:textId="77777777" w:rsidR="005F31FD" w:rsidRPr="000E759B" w:rsidRDefault="005F31FD" w:rsidP="005F31F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9" w:type="dxa"/>
            <w:vAlign w:val="bottom"/>
          </w:tcPr>
          <w:p w14:paraId="6C74B7F6" w14:textId="77777777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5F31FD" w:rsidRPr="000E759B" w14:paraId="637CF4F6" w14:textId="77777777" w:rsidTr="00301D6F">
        <w:trPr>
          <w:cantSplit/>
        </w:trPr>
        <w:tc>
          <w:tcPr>
            <w:tcW w:w="3418" w:type="dxa"/>
          </w:tcPr>
          <w:p w14:paraId="6A5CD43F" w14:textId="74AE1E32" w:rsidR="005F31FD" w:rsidRPr="000E759B" w:rsidRDefault="005F31FD" w:rsidP="005F31FD">
            <w:pPr>
              <w:tabs>
                <w:tab w:val="left" w:pos="294"/>
                <w:tab w:val="left" w:pos="4318"/>
              </w:tabs>
              <w:spacing w:line="240" w:lineRule="auto"/>
              <w:ind w:left="450" w:hanging="18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รายการที่ให้ถือเป็นรายได้</w:t>
            </w:r>
            <w:r w:rsidRPr="000E759B">
              <w:rPr>
                <w:rFonts w:ascii="BrowalliaUPC" w:hAnsi="BrowalliaUPC" w:cs="BrowalliaUPC"/>
                <w:spacing w:val="-6"/>
                <w:sz w:val="28"/>
                <w:szCs w:val="28"/>
              </w:rPr>
              <w:br/>
            </w:r>
            <w:r w:rsidRPr="000E759B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ตามประมวลรัษฎากร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6476343" w14:textId="763D6AC9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10,252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BB7A3CE" w14:textId="77777777" w:rsidR="005F31FD" w:rsidRPr="000E759B" w:rsidRDefault="005F31FD" w:rsidP="005F31F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F1404F4" w14:textId="24A2D025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10,822</w:t>
            </w:r>
          </w:p>
        </w:tc>
        <w:tc>
          <w:tcPr>
            <w:tcW w:w="142" w:type="dxa"/>
            <w:vAlign w:val="bottom"/>
          </w:tcPr>
          <w:p w14:paraId="4E0EECDE" w14:textId="77777777" w:rsidR="005F31FD" w:rsidRPr="000E759B" w:rsidRDefault="005F31FD" w:rsidP="005F31F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DA1CD87" w14:textId="1517DFA1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10,252</w:t>
            </w:r>
          </w:p>
        </w:tc>
        <w:tc>
          <w:tcPr>
            <w:tcW w:w="142" w:type="dxa"/>
            <w:vAlign w:val="bottom"/>
          </w:tcPr>
          <w:p w14:paraId="33567575" w14:textId="77777777" w:rsidR="005F31FD" w:rsidRPr="000E759B" w:rsidRDefault="005F31FD" w:rsidP="005F31F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9" w:type="dxa"/>
            <w:vAlign w:val="bottom"/>
          </w:tcPr>
          <w:p w14:paraId="16E4D2F0" w14:textId="00F4C002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9,955</w:t>
            </w:r>
          </w:p>
        </w:tc>
      </w:tr>
      <w:tr w:rsidR="005F31FD" w:rsidRPr="000E759B" w14:paraId="1179A51D" w14:textId="77777777" w:rsidTr="00301D6F">
        <w:trPr>
          <w:cantSplit/>
        </w:trPr>
        <w:tc>
          <w:tcPr>
            <w:tcW w:w="3418" w:type="dxa"/>
          </w:tcPr>
          <w:p w14:paraId="3A885BEE" w14:textId="5252897F" w:rsidR="005F31FD" w:rsidRPr="000E759B" w:rsidRDefault="005F31FD" w:rsidP="005F31FD">
            <w:pPr>
              <w:tabs>
                <w:tab w:val="left" w:pos="294"/>
                <w:tab w:val="left" w:pos="4318"/>
              </w:tabs>
              <w:spacing w:line="240" w:lineRule="auto"/>
              <w:ind w:left="450" w:hanging="180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ค่าใช้จ่ายที่ไม่สามารถหักเป็น</w:t>
            </w:r>
            <w:r w:rsidR="00EB5F69" w:rsidRPr="000E759B">
              <w:rPr>
                <w:rFonts w:ascii="BrowalliaUPC" w:hAnsi="BrowalliaUPC" w:cs="BrowalliaUPC"/>
                <w:spacing w:val="-6"/>
                <w:sz w:val="28"/>
                <w:szCs w:val="28"/>
              </w:rPr>
              <w:br/>
            </w:r>
            <w:r w:rsidRPr="000E759B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 xml:space="preserve">ค่าใช้จ่ายทางภาษี 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C3B92EE" w14:textId="4876BB68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4,430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480634B" w14:textId="77777777" w:rsidR="005F31FD" w:rsidRPr="000E759B" w:rsidRDefault="005F31FD" w:rsidP="005F31F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C6DFBE1" w14:textId="40296C2A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2,006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264B317" w14:textId="77777777" w:rsidR="005F31FD" w:rsidRPr="000E759B" w:rsidRDefault="005F31FD" w:rsidP="005F31F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C3756B7" w14:textId="10275BDB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2,701</w:t>
            </w:r>
          </w:p>
        </w:tc>
        <w:tc>
          <w:tcPr>
            <w:tcW w:w="142" w:type="dxa"/>
            <w:vAlign w:val="bottom"/>
          </w:tcPr>
          <w:p w14:paraId="020690C3" w14:textId="77777777" w:rsidR="005F31FD" w:rsidRPr="000E759B" w:rsidRDefault="005F31FD" w:rsidP="005F31F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9" w:type="dxa"/>
            <w:vAlign w:val="bottom"/>
          </w:tcPr>
          <w:p w14:paraId="50EC39FE" w14:textId="5ED54A28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1,069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5F31FD" w:rsidRPr="000E759B" w14:paraId="5356AB65" w14:textId="77777777" w:rsidTr="008C2799">
        <w:trPr>
          <w:cantSplit/>
        </w:trPr>
        <w:tc>
          <w:tcPr>
            <w:tcW w:w="3418" w:type="dxa"/>
          </w:tcPr>
          <w:p w14:paraId="02BFF9DE" w14:textId="39746B1D" w:rsidR="005F31FD" w:rsidRPr="000E759B" w:rsidRDefault="005F31FD" w:rsidP="005F31FD">
            <w:pPr>
              <w:tabs>
                <w:tab w:val="left" w:pos="294"/>
                <w:tab w:val="left" w:pos="4318"/>
              </w:tabs>
              <w:spacing w:line="240" w:lineRule="auto"/>
              <w:ind w:left="450" w:hanging="18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รายได้ที่ไม่ต้องเสียภาษีและ</w:t>
            </w:r>
            <w:r w:rsidR="00EB5F69" w:rsidRPr="000E759B">
              <w:rPr>
                <w:rFonts w:ascii="BrowalliaUPC" w:hAnsi="BrowalliaUPC" w:cs="BrowalliaUPC"/>
                <w:spacing w:val="-6"/>
                <w:sz w:val="28"/>
                <w:szCs w:val="28"/>
              </w:rPr>
              <w:br/>
            </w:r>
            <w:r w:rsidRPr="000E759B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ค่าใช้จ่ายที่หักเพิ่มได้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9E17332" w14:textId="378ABAE5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(203)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90D0BD2" w14:textId="77777777" w:rsidR="005F31FD" w:rsidRPr="000E759B" w:rsidRDefault="005F31FD" w:rsidP="005F31F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48B7326" w14:textId="4926E9B3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118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74CD3605" w14:textId="77777777" w:rsidR="005F31FD" w:rsidRPr="000E759B" w:rsidRDefault="005F31FD" w:rsidP="005F31F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F9E4703" w14:textId="7804D953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(13</w:t>
            </w:r>
            <w:r w:rsidR="00DD3A5C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76173F30" w14:textId="77777777" w:rsidR="005F31FD" w:rsidRPr="000E759B" w:rsidRDefault="005F31FD" w:rsidP="005F31F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74E01370" w14:textId="70061772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142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5F31FD" w:rsidRPr="000E759B" w14:paraId="7A5307E8" w14:textId="77777777" w:rsidTr="008C2799">
        <w:trPr>
          <w:cantSplit/>
        </w:trPr>
        <w:tc>
          <w:tcPr>
            <w:tcW w:w="3418" w:type="dxa"/>
          </w:tcPr>
          <w:p w14:paraId="6AACB83D" w14:textId="5F05A5E3" w:rsidR="005F31FD" w:rsidRPr="000E759B" w:rsidRDefault="005F31FD" w:rsidP="005F31FD">
            <w:pPr>
              <w:tabs>
                <w:tab w:val="left" w:pos="294"/>
                <w:tab w:val="left" w:pos="4318"/>
              </w:tabs>
              <w:spacing w:line="240" w:lineRule="auto"/>
              <w:ind w:left="450" w:hanging="18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ผลแตกต่างที่ไม่ได้รับรู้เป็น</w:t>
            </w:r>
            <w:r w:rsidR="00EB5F69" w:rsidRPr="000E759B">
              <w:rPr>
                <w:rFonts w:ascii="BrowalliaUPC" w:hAnsi="BrowalliaUPC" w:cs="BrowalliaUPC"/>
                <w:spacing w:val="-6"/>
                <w:sz w:val="28"/>
                <w:szCs w:val="28"/>
              </w:rPr>
              <w:br/>
            </w:r>
            <w:r w:rsidRPr="000E759B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4F790" w14:textId="34BE6C59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(15,960)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83A55BC" w14:textId="77777777" w:rsidR="005F31FD" w:rsidRPr="000E759B" w:rsidRDefault="005F31FD" w:rsidP="005F31F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7E20C" w14:textId="66B9CAE6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11,081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40A7842E" w14:textId="77777777" w:rsidR="005F31FD" w:rsidRPr="000E759B" w:rsidRDefault="005F31FD" w:rsidP="005F31F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6BDCA" w14:textId="00A9D6EA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(15,960)</w:t>
            </w:r>
          </w:p>
        </w:tc>
        <w:tc>
          <w:tcPr>
            <w:tcW w:w="142" w:type="dxa"/>
            <w:vAlign w:val="bottom"/>
          </w:tcPr>
          <w:p w14:paraId="4D2BD4F6" w14:textId="77777777" w:rsidR="005F31FD" w:rsidRPr="000E759B" w:rsidRDefault="005F31FD" w:rsidP="005F31F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5AE78" w14:textId="243F085A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11,081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EB5F69" w:rsidRPr="000E759B" w14:paraId="36A7CBD8" w14:textId="77777777" w:rsidTr="00EB5F69">
        <w:trPr>
          <w:cantSplit/>
        </w:trPr>
        <w:tc>
          <w:tcPr>
            <w:tcW w:w="3418" w:type="dxa"/>
          </w:tcPr>
          <w:p w14:paraId="4F2E4D73" w14:textId="43644E8F" w:rsidR="00EB5F69" w:rsidRPr="000E759B" w:rsidRDefault="00EB5F69" w:rsidP="005F31FD">
            <w:pPr>
              <w:tabs>
                <w:tab w:val="left" w:pos="294"/>
                <w:tab w:val="left" w:pos="4318"/>
              </w:tabs>
              <w:spacing w:line="240" w:lineRule="auto"/>
              <w:ind w:left="450" w:hanging="18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E5E0866" w14:textId="77777777" w:rsidR="00EB5F69" w:rsidRPr="000E759B" w:rsidRDefault="00EB5F69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3874FFCE" w14:textId="77777777" w:rsidR="00EB5F69" w:rsidRPr="000E759B" w:rsidRDefault="00EB5F69" w:rsidP="005F31F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B865800" w14:textId="77777777" w:rsidR="00EB5F69" w:rsidRPr="000E759B" w:rsidRDefault="00EB5F69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6BEAF3DB" w14:textId="77777777" w:rsidR="00EB5F69" w:rsidRPr="000E759B" w:rsidRDefault="00EB5F69" w:rsidP="005F31F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F99FC24" w14:textId="77777777" w:rsidR="00EB5F69" w:rsidRPr="000E759B" w:rsidRDefault="00EB5F69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16AB3FD" w14:textId="77777777" w:rsidR="00EB5F69" w:rsidRPr="000E759B" w:rsidRDefault="00EB5F69" w:rsidP="005F31F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587D29E" w14:textId="77777777" w:rsidR="00EB5F69" w:rsidRPr="000E759B" w:rsidRDefault="00EB5F69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5F31FD" w:rsidRPr="000E759B" w14:paraId="19CD89BF" w14:textId="77777777" w:rsidTr="00EB5F69">
        <w:trPr>
          <w:cantSplit/>
        </w:trPr>
        <w:tc>
          <w:tcPr>
            <w:tcW w:w="3418" w:type="dxa"/>
          </w:tcPr>
          <w:p w14:paraId="08765C62" w14:textId="2AD9DBCA" w:rsidR="005F31FD" w:rsidRPr="000E759B" w:rsidRDefault="005F31FD" w:rsidP="005F31FD">
            <w:pPr>
              <w:tabs>
                <w:tab w:val="left" w:pos="294"/>
                <w:tab w:val="left" w:pos="4318"/>
              </w:tabs>
              <w:spacing w:line="240" w:lineRule="auto"/>
              <w:ind w:left="450" w:hanging="18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FC2DEF6" w14:textId="21303030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3,072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1F06886" w14:textId="77777777" w:rsidR="005F31FD" w:rsidRPr="000E759B" w:rsidRDefault="005F31FD" w:rsidP="005F31F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EE69865" w14:textId="5A6B9560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344</w:t>
            </w:r>
          </w:p>
        </w:tc>
        <w:tc>
          <w:tcPr>
            <w:tcW w:w="142" w:type="dxa"/>
            <w:vAlign w:val="bottom"/>
          </w:tcPr>
          <w:p w14:paraId="1F7151FB" w14:textId="77777777" w:rsidR="005F31FD" w:rsidRPr="000E759B" w:rsidRDefault="005F31FD" w:rsidP="005F31F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962C440" w14:textId="70B0C92A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83</w:t>
            </w:r>
            <w:r w:rsidR="00DD3A5C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  <w:tc>
          <w:tcPr>
            <w:tcW w:w="142" w:type="dxa"/>
            <w:vAlign w:val="bottom"/>
          </w:tcPr>
          <w:p w14:paraId="3D0FC2B0" w14:textId="77777777" w:rsidR="005F31FD" w:rsidRPr="000E759B" w:rsidRDefault="005F31FD" w:rsidP="005F31F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0ACA1F2" w14:textId="6F6E3461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272</w:t>
            </w:r>
          </w:p>
        </w:tc>
      </w:tr>
      <w:tr w:rsidR="005F31FD" w:rsidRPr="000E759B" w14:paraId="79CDC370" w14:textId="77777777" w:rsidTr="00037385">
        <w:trPr>
          <w:cantSplit/>
        </w:trPr>
        <w:tc>
          <w:tcPr>
            <w:tcW w:w="3418" w:type="dxa"/>
          </w:tcPr>
          <w:p w14:paraId="2E03A3ED" w14:textId="72F58057" w:rsidR="005F31FD" w:rsidRPr="000E759B" w:rsidRDefault="005F31FD" w:rsidP="005F31FD">
            <w:pPr>
              <w:tabs>
                <w:tab w:val="left" w:pos="294"/>
                <w:tab w:val="left" w:pos="4318"/>
              </w:tabs>
              <w:spacing w:line="240" w:lineRule="auto"/>
              <w:ind w:left="450" w:hanging="18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ปรับปรุงภาษีเงินได้งวดบัญชีก่อน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4788A" w14:textId="71DC6DD0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2811DE0" w14:textId="77777777" w:rsidR="005F31FD" w:rsidRPr="000E759B" w:rsidRDefault="005F31FD" w:rsidP="005F31F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3E8BF" w14:textId="7C61F91F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140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9E4E770" w14:textId="77777777" w:rsidR="005F31FD" w:rsidRPr="000E759B" w:rsidRDefault="005F31FD" w:rsidP="005F31F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F9DDD" w14:textId="559F17B1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9A7E986" w14:textId="77777777" w:rsidR="005F31FD" w:rsidRPr="000E759B" w:rsidRDefault="005F31FD" w:rsidP="005F31F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68309" w14:textId="27EBA119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5F31FD" w:rsidRPr="000E759B" w14:paraId="0E053BE4" w14:textId="77777777" w:rsidTr="008B722D">
        <w:trPr>
          <w:cantSplit/>
          <w:trHeight w:val="280"/>
        </w:trPr>
        <w:tc>
          <w:tcPr>
            <w:tcW w:w="3418" w:type="dxa"/>
          </w:tcPr>
          <w:p w14:paraId="74CD0228" w14:textId="39190CB6" w:rsidR="005F31FD" w:rsidRPr="000E759B" w:rsidRDefault="005F31FD" w:rsidP="005F31FD">
            <w:pPr>
              <w:tabs>
                <w:tab w:val="left" w:pos="294"/>
              </w:tabs>
              <w:spacing w:line="240" w:lineRule="auto"/>
              <w:ind w:left="90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7D8B4D6" w14:textId="158FF435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3,072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F9E5CC5" w14:textId="77777777" w:rsidR="005F31FD" w:rsidRPr="000E759B" w:rsidRDefault="005F31FD" w:rsidP="005F31F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959C21E" w14:textId="4372DC5F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204</w:t>
            </w:r>
          </w:p>
        </w:tc>
        <w:tc>
          <w:tcPr>
            <w:tcW w:w="142" w:type="dxa"/>
            <w:vAlign w:val="bottom"/>
          </w:tcPr>
          <w:p w14:paraId="5378B67D" w14:textId="77777777" w:rsidR="005F31FD" w:rsidRPr="000E759B" w:rsidRDefault="005F31FD" w:rsidP="005F31F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8FDBF16" w14:textId="4441D2F1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83</w:t>
            </w:r>
            <w:r w:rsidR="00DD3A5C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  <w:tc>
          <w:tcPr>
            <w:tcW w:w="142" w:type="dxa"/>
            <w:vAlign w:val="bottom"/>
          </w:tcPr>
          <w:p w14:paraId="19989B7E" w14:textId="77777777" w:rsidR="005F31FD" w:rsidRPr="000E759B" w:rsidRDefault="005F31FD" w:rsidP="005F31F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E91E4DA" w14:textId="327FF498" w:rsidR="005F31FD" w:rsidRPr="000E759B" w:rsidRDefault="005F31FD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272</w:t>
            </w:r>
          </w:p>
        </w:tc>
      </w:tr>
      <w:tr w:rsidR="00061BBA" w:rsidRPr="000E759B" w14:paraId="7901AAD3" w14:textId="77777777" w:rsidTr="008B722D">
        <w:trPr>
          <w:cantSplit/>
          <w:trHeight w:val="280"/>
        </w:trPr>
        <w:tc>
          <w:tcPr>
            <w:tcW w:w="3418" w:type="dxa"/>
          </w:tcPr>
          <w:p w14:paraId="62587099" w14:textId="77777777" w:rsidR="00061BBA" w:rsidRPr="000E759B" w:rsidRDefault="00061BBA" w:rsidP="005F31FD">
            <w:pPr>
              <w:tabs>
                <w:tab w:val="left" w:pos="294"/>
              </w:tabs>
              <w:spacing w:line="240" w:lineRule="auto"/>
              <w:ind w:left="90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79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75E47745" w14:textId="77777777" w:rsidR="00061BBA" w:rsidRPr="000E759B" w:rsidRDefault="00061BBA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58C07C2A" w14:textId="77777777" w:rsidR="00061BBA" w:rsidRPr="000E759B" w:rsidRDefault="00061BBA" w:rsidP="005F31F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36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6B6838E3" w14:textId="77777777" w:rsidR="00061BBA" w:rsidRPr="000E759B" w:rsidRDefault="00061BBA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85B504F" w14:textId="77777777" w:rsidR="00061BBA" w:rsidRPr="000E759B" w:rsidRDefault="00061BBA" w:rsidP="005F31F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02249349" w14:textId="77777777" w:rsidR="00061BBA" w:rsidRPr="000E759B" w:rsidRDefault="00061BBA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0330DEB" w14:textId="77777777" w:rsidR="00061BBA" w:rsidRPr="000E759B" w:rsidRDefault="00061BBA" w:rsidP="005F31F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99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51A9C544" w14:textId="77777777" w:rsidR="00061BBA" w:rsidRPr="000E759B" w:rsidRDefault="00061BBA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480418" w:rsidRPr="000E759B" w14:paraId="49257B6C" w14:textId="77777777" w:rsidTr="008B722D">
        <w:trPr>
          <w:cantSplit/>
          <w:trHeight w:val="280"/>
        </w:trPr>
        <w:tc>
          <w:tcPr>
            <w:tcW w:w="3418" w:type="dxa"/>
          </w:tcPr>
          <w:p w14:paraId="0CDEEF00" w14:textId="41547475" w:rsidR="00480418" w:rsidRPr="000E759B" w:rsidRDefault="00480418" w:rsidP="005F31FD">
            <w:pPr>
              <w:tabs>
                <w:tab w:val="left" w:pos="294"/>
              </w:tabs>
              <w:spacing w:line="240" w:lineRule="auto"/>
              <w:ind w:left="90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0E759B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อัตราภาษีที่แท้จริง (ร้อยละ)</w:t>
            </w:r>
          </w:p>
        </w:tc>
        <w:tc>
          <w:tcPr>
            <w:tcW w:w="1179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5F8399F5" w14:textId="6B41528A" w:rsidR="00480418" w:rsidRPr="000E759B" w:rsidRDefault="00DE4BF1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13.49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6B6265E" w14:textId="77777777" w:rsidR="00480418" w:rsidRPr="000E759B" w:rsidRDefault="00480418" w:rsidP="005F31F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36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24EAC03D" w14:textId="48EF769D" w:rsidR="00480418" w:rsidRPr="000E759B" w:rsidRDefault="00DE4BF1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1.50</w:t>
            </w:r>
          </w:p>
        </w:tc>
        <w:tc>
          <w:tcPr>
            <w:tcW w:w="142" w:type="dxa"/>
            <w:vAlign w:val="bottom"/>
          </w:tcPr>
          <w:p w14:paraId="5CDDA0B3" w14:textId="77777777" w:rsidR="00480418" w:rsidRPr="000E759B" w:rsidRDefault="00480418" w:rsidP="005F31F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54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3D6AEA3D" w14:textId="0498AECF" w:rsidR="00480418" w:rsidRPr="000E759B" w:rsidRDefault="00DE4BF1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4.</w:t>
            </w:r>
            <w:r w:rsidR="00E20A04">
              <w:rPr>
                <w:rFonts w:ascii="BrowalliaUPC" w:hAnsi="BrowalliaUPC" w:cs="BrowalliaUPC"/>
                <w:sz w:val="28"/>
                <w:szCs w:val="28"/>
              </w:rPr>
              <w:t>19</w:t>
            </w:r>
          </w:p>
        </w:tc>
        <w:tc>
          <w:tcPr>
            <w:tcW w:w="142" w:type="dxa"/>
            <w:vAlign w:val="bottom"/>
          </w:tcPr>
          <w:p w14:paraId="49A8FFA0" w14:textId="77777777" w:rsidR="00480418" w:rsidRPr="000E759B" w:rsidRDefault="00480418" w:rsidP="005F31F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99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73637251" w14:textId="4F7D5A17" w:rsidR="00480418" w:rsidRPr="000E759B" w:rsidRDefault="00DE4BF1" w:rsidP="005F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0.17</w:t>
            </w:r>
          </w:p>
        </w:tc>
      </w:tr>
    </w:tbl>
    <w:p w14:paraId="0188E235" w14:textId="77777777" w:rsidR="009A01A5" w:rsidRPr="000E759B" w:rsidRDefault="009A01A5" w:rsidP="000865ED">
      <w:pPr>
        <w:tabs>
          <w:tab w:val="clear" w:pos="227"/>
          <w:tab w:val="clear" w:pos="907"/>
          <w:tab w:val="left" w:pos="99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77DFFC3B" w14:textId="7A58C138" w:rsidR="000738BC" w:rsidRPr="000E759B" w:rsidRDefault="000738BC" w:rsidP="00E750B9">
      <w:pPr>
        <w:pStyle w:val="CordiaNew"/>
        <w:numPr>
          <w:ilvl w:val="0"/>
          <w:numId w:val="34"/>
        </w:numPr>
        <w:tabs>
          <w:tab w:val="clear" w:pos="4153"/>
          <w:tab w:val="left" w:pos="426"/>
          <w:tab w:val="left" w:pos="993"/>
        </w:tabs>
        <w:ind w:left="981" w:hanging="540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>ภาษีเงินได้รอการตัดบัญชี</w:t>
      </w:r>
    </w:p>
    <w:p w14:paraId="66DC60A3" w14:textId="77777777" w:rsidR="000738BC" w:rsidRPr="000E759B" w:rsidRDefault="000738BC" w:rsidP="000738BC">
      <w:pPr>
        <w:spacing w:line="240" w:lineRule="auto"/>
        <w:ind w:left="540" w:hanging="90"/>
        <w:rPr>
          <w:rFonts w:ascii="BrowalliaUPC" w:hAnsi="BrowalliaUPC" w:cs="BrowalliaUPC"/>
          <w:spacing w:val="-4"/>
          <w:sz w:val="28"/>
          <w:szCs w:val="28"/>
        </w:rPr>
      </w:pPr>
    </w:p>
    <w:p w14:paraId="2F743B23" w14:textId="77777777" w:rsidR="000738BC" w:rsidRPr="000E759B" w:rsidRDefault="000738BC" w:rsidP="00F1781E">
      <w:pPr>
        <w:tabs>
          <w:tab w:val="clear" w:pos="454"/>
        </w:tabs>
        <w:spacing w:line="240" w:lineRule="auto"/>
        <w:ind w:left="990" w:hanging="9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90D731A" w14:textId="77777777" w:rsidR="000738BC" w:rsidRPr="000E759B" w:rsidRDefault="000738BC" w:rsidP="000738BC">
      <w:pPr>
        <w:spacing w:line="240" w:lineRule="auto"/>
        <w:ind w:left="540" w:hanging="90"/>
        <w:rPr>
          <w:rFonts w:ascii="BrowalliaUPC" w:hAnsi="BrowalliaUPC" w:cs="BrowalliaUPC"/>
          <w:spacing w:val="-4"/>
          <w:sz w:val="28"/>
          <w:szCs w:val="28"/>
        </w:rPr>
      </w:pPr>
    </w:p>
    <w:tbl>
      <w:tblPr>
        <w:tblW w:w="8520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426"/>
        <w:gridCol w:w="1260"/>
        <w:gridCol w:w="1269"/>
        <w:gridCol w:w="1287"/>
        <w:gridCol w:w="1278"/>
      </w:tblGrid>
      <w:tr w:rsidR="003A6215" w:rsidRPr="000E759B" w14:paraId="79E56201" w14:textId="77777777" w:rsidTr="00D703BF">
        <w:trPr>
          <w:trHeight w:val="348"/>
        </w:trPr>
        <w:tc>
          <w:tcPr>
            <w:tcW w:w="3426" w:type="dxa"/>
          </w:tcPr>
          <w:p w14:paraId="34056791" w14:textId="77777777" w:rsidR="003A6215" w:rsidRPr="000E759B" w:rsidRDefault="003A6215" w:rsidP="00EE5FF1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UPC" w:hAnsi="BrowalliaUPC" w:cs="BrowalliaUPC"/>
                <w:snapToGrid w:val="0"/>
                <w:sz w:val="28"/>
                <w:szCs w:val="28"/>
              </w:rPr>
            </w:pPr>
          </w:p>
        </w:tc>
        <w:tc>
          <w:tcPr>
            <w:tcW w:w="5094" w:type="dxa"/>
            <w:gridSpan w:val="4"/>
          </w:tcPr>
          <w:p w14:paraId="7D246FE3" w14:textId="77777777" w:rsidR="003A6215" w:rsidRPr="000E759B" w:rsidRDefault="003A6215" w:rsidP="00EE5FF1">
            <w:pPr>
              <w:spacing w:line="240" w:lineRule="auto"/>
              <w:ind w:right="-72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cs/>
              </w:rPr>
              <w:t xml:space="preserve">(หน่วย </w:t>
            </w: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  <w:t xml:space="preserve">: </w:t>
            </w: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0738BC" w:rsidRPr="000E759B" w14:paraId="42006130" w14:textId="77777777" w:rsidTr="00D703BF">
        <w:trPr>
          <w:trHeight w:val="384"/>
        </w:trPr>
        <w:tc>
          <w:tcPr>
            <w:tcW w:w="3426" w:type="dxa"/>
          </w:tcPr>
          <w:p w14:paraId="6FEDBB05" w14:textId="77777777" w:rsidR="000738BC" w:rsidRPr="000E759B" w:rsidRDefault="000738BC" w:rsidP="00EE5FF1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UPC" w:hAnsi="BrowalliaUPC" w:cs="BrowalliaUPC"/>
                <w:snapToGrid w:val="0"/>
                <w:sz w:val="28"/>
                <w:szCs w:val="28"/>
              </w:rPr>
            </w:pPr>
          </w:p>
        </w:tc>
        <w:tc>
          <w:tcPr>
            <w:tcW w:w="2529" w:type="dxa"/>
            <w:gridSpan w:val="2"/>
            <w:hideMark/>
          </w:tcPr>
          <w:p w14:paraId="0E2C95FF" w14:textId="77777777" w:rsidR="000738BC" w:rsidRPr="000E759B" w:rsidRDefault="000738BC" w:rsidP="00EE5F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th-TH"/>
              </w:rPr>
            </w:pP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14:paraId="5F830FC2" w14:textId="43C0761C" w:rsidR="000738BC" w:rsidRPr="000E759B" w:rsidRDefault="000738BC" w:rsidP="00EE5FF1">
            <w:pPr>
              <w:pBdr>
                <w:bottom w:val="single" w:sz="4" w:space="1" w:color="auto"/>
              </w:pBdr>
              <w:spacing w:line="240" w:lineRule="auto"/>
              <w:ind w:right="-12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napToGrid w:val="0"/>
                <w:sz w:val="28"/>
                <w:szCs w:val="28"/>
                <w:cs/>
              </w:rPr>
              <w:t>เฉพาะบริษัท</w:t>
            </w:r>
          </w:p>
        </w:tc>
      </w:tr>
      <w:tr w:rsidR="005A5DCF" w:rsidRPr="000E759B" w14:paraId="0169EB19" w14:textId="77777777" w:rsidTr="003164A2">
        <w:trPr>
          <w:trHeight w:val="301"/>
        </w:trPr>
        <w:tc>
          <w:tcPr>
            <w:tcW w:w="3426" w:type="dxa"/>
          </w:tcPr>
          <w:p w14:paraId="239D54DE" w14:textId="77777777" w:rsidR="005A5DCF" w:rsidRPr="000E759B" w:rsidRDefault="005A5DCF" w:rsidP="005A5DCF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UPC" w:hAnsi="BrowalliaUPC" w:cs="BrowalliaUPC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65CD87BC" w14:textId="4A0D5DD2" w:rsidR="005A5DCF" w:rsidRPr="000E759B" w:rsidRDefault="005A5DCF" w:rsidP="005A5DC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69" w:type="dxa"/>
            <w:vAlign w:val="bottom"/>
            <w:hideMark/>
          </w:tcPr>
          <w:p w14:paraId="18DD3541" w14:textId="74A98535" w:rsidR="005A5DCF" w:rsidRPr="000E759B" w:rsidRDefault="005A5DCF" w:rsidP="005A5DC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  <w:t>25</w:t>
            </w: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</w:rPr>
              <w:t>66</w:t>
            </w:r>
          </w:p>
        </w:tc>
        <w:tc>
          <w:tcPr>
            <w:tcW w:w="1287" w:type="dxa"/>
            <w:vAlign w:val="bottom"/>
            <w:hideMark/>
          </w:tcPr>
          <w:p w14:paraId="7950BF0C" w14:textId="28A1D5A1" w:rsidR="005A5DCF" w:rsidRPr="000E759B" w:rsidRDefault="005A5DCF" w:rsidP="005A5DC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78" w:type="dxa"/>
            <w:vAlign w:val="bottom"/>
            <w:hideMark/>
          </w:tcPr>
          <w:p w14:paraId="29BE37A8" w14:textId="3C74CB0C" w:rsidR="005A5DCF" w:rsidRPr="000E759B" w:rsidRDefault="005A5DCF" w:rsidP="005A5DCF">
            <w:pPr>
              <w:pBdr>
                <w:bottom w:val="single" w:sz="4" w:space="1" w:color="auto"/>
              </w:pBdr>
              <w:spacing w:line="240" w:lineRule="auto"/>
              <w:ind w:right="-12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  <w:t>25</w:t>
            </w: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</w:rPr>
              <w:t>66</w:t>
            </w:r>
          </w:p>
        </w:tc>
      </w:tr>
      <w:tr w:rsidR="000F24E9" w:rsidRPr="000E759B" w14:paraId="685EF6A2" w14:textId="77777777" w:rsidTr="003164A2">
        <w:trPr>
          <w:trHeight w:val="348"/>
        </w:trPr>
        <w:tc>
          <w:tcPr>
            <w:tcW w:w="3426" w:type="dxa"/>
          </w:tcPr>
          <w:p w14:paraId="0B8C7EDF" w14:textId="77777777" w:rsidR="000F24E9" w:rsidRPr="000E759B" w:rsidRDefault="000F24E9" w:rsidP="00EE5FF1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UPC" w:hAnsi="BrowalliaUPC" w:cs="BrowalliaUPC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7EBDC8C" w14:textId="77777777" w:rsidR="000F24E9" w:rsidRPr="000E759B" w:rsidRDefault="000F24E9" w:rsidP="000F24E9">
            <w:pP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vAlign w:val="bottom"/>
          </w:tcPr>
          <w:p w14:paraId="1E78AECB" w14:textId="77777777" w:rsidR="000F24E9" w:rsidRPr="000E759B" w:rsidRDefault="000F24E9" w:rsidP="000F24E9">
            <w:pP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16D6639C" w14:textId="77777777" w:rsidR="000F24E9" w:rsidRPr="000E759B" w:rsidRDefault="000F24E9" w:rsidP="000F24E9">
            <w:pP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39B8248D" w14:textId="77777777" w:rsidR="000F24E9" w:rsidRPr="000E759B" w:rsidRDefault="000F24E9" w:rsidP="000F24E9">
            <w:pPr>
              <w:spacing w:line="240" w:lineRule="auto"/>
              <w:ind w:right="-12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</w:p>
        </w:tc>
      </w:tr>
      <w:tr w:rsidR="00D97E4D" w:rsidRPr="000E759B" w14:paraId="5EFAEB08" w14:textId="77777777" w:rsidTr="00D703BF">
        <w:trPr>
          <w:trHeight w:val="348"/>
        </w:trPr>
        <w:tc>
          <w:tcPr>
            <w:tcW w:w="3426" w:type="dxa"/>
            <w:hideMark/>
          </w:tcPr>
          <w:p w14:paraId="66AA80F7" w14:textId="77777777" w:rsidR="00D97E4D" w:rsidRPr="000E759B" w:rsidRDefault="00D97E4D" w:rsidP="00D97E4D">
            <w:pPr>
              <w:tabs>
                <w:tab w:val="clear" w:pos="454"/>
                <w:tab w:val="clear" w:pos="3515"/>
                <w:tab w:val="left" w:pos="0"/>
                <w:tab w:val="left" w:pos="3402"/>
              </w:tabs>
              <w:spacing w:line="240" w:lineRule="auto"/>
              <w:ind w:left="-18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226211" w14:textId="3A11B6BB" w:rsidR="00D97E4D" w:rsidRPr="000E759B" w:rsidRDefault="00D97E4D" w:rsidP="00D97E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18,241</w:t>
            </w:r>
          </w:p>
        </w:tc>
        <w:tc>
          <w:tcPr>
            <w:tcW w:w="1269" w:type="dxa"/>
            <w:vAlign w:val="bottom"/>
          </w:tcPr>
          <w:p w14:paraId="6018F3F3" w14:textId="7D07C1C2" w:rsidR="00D97E4D" w:rsidRPr="000E759B" w:rsidRDefault="00D97E4D" w:rsidP="00D97E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20,195</w:t>
            </w:r>
          </w:p>
        </w:tc>
        <w:tc>
          <w:tcPr>
            <w:tcW w:w="1287" w:type="dxa"/>
            <w:shd w:val="clear" w:color="auto" w:fill="auto"/>
          </w:tcPr>
          <w:p w14:paraId="38539FF2" w14:textId="58B13B6F" w:rsidR="00D97E4D" w:rsidRPr="000E759B" w:rsidRDefault="00D97E4D" w:rsidP="00D97E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16,32</w:t>
            </w:r>
            <w:r w:rsidR="00AD35FB" w:rsidRPr="000E759B">
              <w:rPr>
                <w:rFonts w:ascii="BrowalliaUPC" w:hAnsi="BrowalliaUPC" w:cs="BrowalliaUPC"/>
                <w:sz w:val="28"/>
                <w:szCs w:val="28"/>
              </w:rPr>
              <w:t>8</w:t>
            </w:r>
          </w:p>
        </w:tc>
        <w:tc>
          <w:tcPr>
            <w:tcW w:w="1278" w:type="dxa"/>
          </w:tcPr>
          <w:p w14:paraId="7B2BEB9D" w14:textId="65EBEA84" w:rsidR="00D97E4D" w:rsidRPr="000E759B" w:rsidRDefault="00D97E4D" w:rsidP="00D97E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17,167</w:t>
            </w:r>
          </w:p>
        </w:tc>
      </w:tr>
      <w:tr w:rsidR="00D97E4D" w:rsidRPr="000E759B" w14:paraId="1926112F" w14:textId="77777777" w:rsidTr="00D703BF">
        <w:trPr>
          <w:trHeight w:val="348"/>
        </w:trPr>
        <w:tc>
          <w:tcPr>
            <w:tcW w:w="3426" w:type="dxa"/>
          </w:tcPr>
          <w:p w14:paraId="34AD0E45" w14:textId="5FF97ADE" w:rsidR="00D97E4D" w:rsidRPr="000E759B" w:rsidRDefault="00D97E4D" w:rsidP="00D97E4D">
            <w:pPr>
              <w:tabs>
                <w:tab w:val="clear" w:pos="454"/>
                <w:tab w:val="clear" w:pos="3515"/>
                <w:tab w:val="left" w:pos="0"/>
                <w:tab w:val="left" w:pos="3402"/>
              </w:tabs>
              <w:spacing w:line="240" w:lineRule="auto"/>
              <w:ind w:left="-1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094DDF" w14:textId="191415F7" w:rsidR="00D97E4D" w:rsidRPr="000E759B" w:rsidRDefault="00D97E4D" w:rsidP="00D97E4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69" w:type="dxa"/>
            <w:vAlign w:val="bottom"/>
          </w:tcPr>
          <w:p w14:paraId="75FD57EC" w14:textId="0D1AD4DA" w:rsidR="00D97E4D" w:rsidRPr="000E759B" w:rsidRDefault="00D97E4D" w:rsidP="00D97E4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  <w:tc>
          <w:tcPr>
            <w:tcW w:w="1287" w:type="dxa"/>
            <w:shd w:val="clear" w:color="auto" w:fill="auto"/>
          </w:tcPr>
          <w:p w14:paraId="1322F8F1" w14:textId="59646059" w:rsidR="00D97E4D" w:rsidRPr="000E759B" w:rsidRDefault="00D97E4D" w:rsidP="00D97E4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78" w:type="dxa"/>
          </w:tcPr>
          <w:p w14:paraId="3FB4E0EF" w14:textId="2690C3DD" w:rsidR="00D97E4D" w:rsidRPr="000E759B" w:rsidRDefault="00D97E4D" w:rsidP="00D97E4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D97E4D" w:rsidRPr="000E759B" w14:paraId="5C6AFA37" w14:textId="77777777" w:rsidTr="003164A2">
        <w:trPr>
          <w:trHeight w:val="265"/>
        </w:trPr>
        <w:tc>
          <w:tcPr>
            <w:tcW w:w="3426" w:type="dxa"/>
            <w:hideMark/>
          </w:tcPr>
          <w:p w14:paraId="3411DEA5" w14:textId="77777777" w:rsidR="00D97E4D" w:rsidRPr="000E759B" w:rsidRDefault="00D97E4D" w:rsidP="00D97E4D">
            <w:pPr>
              <w:tabs>
                <w:tab w:val="clear" w:pos="454"/>
                <w:tab w:val="left" w:pos="0"/>
                <w:tab w:val="left" w:pos="3431"/>
              </w:tabs>
              <w:spacing w:line="240" w:lineRule="auto"/>
              <w:ind w:left="-18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  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9728C6" w14:textId="7AD11629" w:rsidR="00D97E4D" w:rsidRPr="000E759B" w:rsidRDefault="00D97E4D" w:rsidP="00D97E4D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18,241</w:t>
            </w:r>
          </w:p>
        </w:tc>
        <w:tc>
          <w:tcPr>
            <w:tcW w:w="1269" w:type="dxa"/>
            <w:vAlign w:val="bottom"/>
          </w:tcPr>
          <w:p w14:paraId="3E03FCAF" w14:textId="7FBFD2D2" w:rsidR="00D97E4D" w:rsidRPr="000E759B" w:rsidRDefault="00D97E4D" w:rsidP="00D97E4D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20,189</w:t>
            </w:r>
          </w:p>
        </w:tc>
        <w:tc>
          <w:tcPr>
            <w:tcW w:w="1287" w:type="dxa"/>
            <w:shd w:val="clear" w:color="auto" w:fill="auto"/>
          </w:tcPr>
          <w:p w14:paraId="3A01ADBA" w14:textId="57F86422" w:rsidR="00D97E4D" w:rsidRPr="000E759B" w:rsidRDefault="00D97E4D" w:rsidP="00D97E4D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16,32</w:t>
            </w:r>
            <w:r w:rsidR="00AD35FB" w:rsidRPr="000E759B">
              <w:rPr>
                <w:rFonts w:ascii="BrowalliaUPC" w:hAnsi="BrowalliaUPC" w:cs="BrowalliaUPC"/>
                <w:sz w:val="28"/>
                <w:szCs w:val="28"/>
              </w:rPr>
              <w:t>8</w:t>
            </w:r>
          </w:p>
        </w:tc>
        <w:tc>
          <w:tcPr>
            <w:tcW w:w="1278" w:type="dxa"/>
          </w:tcPr>
          <w:p w14:paraId="6D727E7A" w14:textId="1AB6BD12" w:rsidR="00D97E4D" w:rsidRPr="000E759B" w:rsidRDefault="00D97E4D" w:rsidP="00D97E4D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17,161</w:t>
            </w:r>
          </w:p>
        </w:tc>
      </w:tr>
    </w:tbl>
    <w:p w14:paraId="3CEF516E" w14:textId="021421F3" w:rsidR="00653525" w:rsidRPr="000E759B" w:rsidRDefault="00316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</w:rPr>
        <w:t xml:space="preserve">       </w:t>
      </w:r>
      <w:r w:rsidR="00653525" w:rsidRPr="000E759B">
        <w:rPr>
          <w:rFonts w:ascii="BrowalliaUPC" w:hAnsi="BrowalliaUPC" w:cs="BrowalliaUPC"/>
          <w:sz w:val="28"/>
          <w:szCs w:val="28"/>
        </w:rPr>
        <w:br w:type="page"/>
      </w:r>
    </w:p>
    <w:p w14:paraId="7047855A" w14:textId="5E431774" w:rsidR="009F5828" w:rsidRPr="000E759B" w:rsidRDefault="003164A2" w:rsidP="00316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</w:rPr>
        <w:t xml:space="preserve">                </w:t>
      </w:r>
      <w:r w:rsidR="000738BC" w:rsidRPr="000E759B">
        <w:rPr>
          <w:rFonts w:ascii="BrowalliaUPC" w:hAnsi="BrowalliaUPC" w:cs="BrowalliaUPC"/>
          <w:sz w:val="28"/>
          <w:szCs w:val="28"/>
          <w:cs/>
        </w:rPr>
        <w:t>การเปลี่ยนแปลงในสินทรัพย์และหนี้สินภาษีเงินได้รอการตัดบัญชี มีรายละเอียดดังนี้</w:t>
      </w:r>
    </w:p>
    <w:p w14:paraId="0167989D" w14:textId="77777777" w:rsidR="00A5542F" w:rsidRPr="000E759B" w:rsidRDefault="00A5542F" w:rsidP="00FC6997">
      <w:pPr>
        <w:spacing w:line="240" w:lineRule="auto"/>
        <w:ind w:left="990" w:right="-18"/>
        <w:outlineLvl w:val="0"/>
        <w:rPr>
          <w:rFonts w:ascii="BrowalliaUPC" w:hAnsi="BrowalliaUPC" w:cs="BrowalliaUPC"/>
          <w:sz w:val="16"/>
          <w:szCs w:val="16"/>
        </w:rPr>
      </w:pPr>
    </w:p>
    <w:tbl>
      <w:tblPr>
        <w:tblW w:w="8441" w:type="dxa"/>
        <w:tblInd w:w="996" w:type="dxa"/>
        <w:tblLayout w:type="fixed"/>
        <w:tblLook w:val="01E0" w:firstRow="1" w:lastRow="1" w:firstColumn="1" w:lastColumn="1" w:noHBand="0" w:noVBand="0"/>
      </w:tblPr>
      <w:tblGrid>
        <w:gridCol w:w="3628"/>
        <w:gridCol w:w="1202"/>
        <w:gridCol w:w="1202"/>
        <w:gridCol w:w="1202"/>
        <w:gridCol w:w="1207"/>
      </w:tblGrid>
      <w:tr w:rsidR="00512897" w:rsidRPr="000E759B" w14:paraId="3B9BAA3D" w14:textId="77777777" w:rsidTr="00512897">
        <w:tc>
          <w:tcPr>
            <w:tcW w:w="3628" w:type="dxa"/>
            <w:shd w:val="clear" w:color="auto" w:fill="auto"/>
            <w:vAlign w:val="bottom"/>
          </w:tcPr>
          <w:p w14:paraId="460F1719" w14:textId="77777777" w:rsidR="00512897" w:rsidRPr="000E759B" w:rsidRDefault="00512897" w:rsidP="0009128E">
            <w:pPr>
              <w:spacing w:line="240" w:lineRule="auto"/>
              <w:ind w:left="-108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4813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36BAE979" w14:textId="77777777" w:rsidR="00512897" w:rsidRPr="000E759B" w:rsidRDefault="00512897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color w:val="000000"/>
                <w:sz w:val="22"/>
                <w:szCs w:val="22"/>
                <w:cs/>
              </w:rPr>
              <w:t xml:space="preserve">(หน่วย </w:t>
            </w:r>
            <w:r w:rsidRPr="000E759B">
              <w:rPr>
                <w:rFonts w:ascii="BrowalliaUPC" w:hAnsi="BrowalliaUPC" w:cs="BrowalliaUPC"/>
                <w:color w:val="000000"/>
                <w:sz w:val="22"/>
                <w:szCs w:val="22"/>
              </w:rPr>
              <w:t xml:space="preserve">: </w:t>
            </w:r>
            <w:r w:rsidRPr="000E759B">
              <w:rPr>
                <w:rFonts w:ascii="BrowalliaUPC" w:hAnsi="BrowalliaUPC" w:cs="BrowalliaUPC"/>
                <w:color w:val="000000"/>
                <w:sz w:val="22"/>
                <w:szCs w:val="22"/>
                <w:cs/>
              </w:rPr>
              <w:t>พันบาท)</w:t>
            </w:r>
          </w:p>
        </w:tc>
      </w:tr>
      <w:tr w:rsidR="000738BC" w:rsidRPr="000E759B" w14:paraId="4D8A3922" w14:textId="77777777" w:rsidTr="00512897">
        <w:tc>
          <w:tcPr>
            <w:tcW w:w="3628" w:type="dxa"/>
            <w:shd w:val="clear" w:color="auto" w:fill="auto"/>
            <w:vAlign w:val="bottom"/>
          </w:tcPr>
          <w:p w14:paraId="5DDEB37C" w14:textId="77777777" w:rsidR="000738BC" w:rsidRPr="000E759B" w:rsidRDefault="000738BC" w:rsidP="0009128E">
            <w:pPr>
              <w:spacing w:line="240" w:lineRule="auto"/>
              <w:ind w:left="-108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4813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43988745" w14:textId="77777777" w:rsidR="000738BC" w:rsidRPr="000E759B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งบการเงินรวม</w:t>
            </w:r>
          </w:p>
        </w:tc>
      </w:tr>
      <w:tr w:rsidR="000738BC" w:rsidRPr="000E759B" w14:paraId="533C1F3F" w14:textId="77777777" w:rsidTr="00512897">
        <w:tc>
          <w:tcPr>
            <w:tcW w:w="3628" w:type="dxa"/>
            <w:shd w:val="clear" w:color="auto" w:fill="auto"/>
            <w:vAlign w:val="bottom"/>
          </w:tcPr>
          <w:p w14:paraId="4ABEA9BD" w14:textId="77777777" w:rsidR="000738BC" w:rsidRPr="000E759B" w:rsidRDefault="000738BC" w:rsidP="0009128E">
            <w:pPr>
              <w:spacing w:line="240" w:lineRule="auto"/>
              <w:ind w:left="-108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0F829014" w14:textId="77777777" w:rsidR="000738BC" w:rsidRPr="000E759B" w:rsidRDefault="000738BC" w:rsidP="0009128E">
            <w:pPr>
              <w:spacing w:line="240" w:lineRule="auto"/>
              <w:ind w:left="-108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2404" w:type="dxa"/>
            <w:gridSpan w:val="2"/>
            <w:shd w:val="clear" w:color="auto" w:fill="auto"/>
            <w:vAlign w:val="bottom"/>
            <w:hideMark/>
          </w:tcPr>
          <w:p w14:paraId="1EDE0FA2" w14:textId="6D4281CA" w:rsidR="000738BC" w:rsidRPr="000E759B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บันทึก</w:t>
            </w:r>
            <w:r w:rsidR="00924104" w:rsidRPr="000E759B">
              <w:rPr>
                <w:rFonts w:ascii="BrowalliaUPC" w:hAnsi="BrowalliaUPC" w:cs="BrowalliaUPC"/>
                <w:sz w:val="22"/>
                <w:szCs w:val="22"/>
                <w:cs/>
              </w:rPr>
              <w:t>ใน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80A6E73" w14:textId="77777777" w:rsidR="000738BC" w:rsidRPr="000E759B" w:rsidRDefault="000738BC" w:rsidP="0009128E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0738BC" w:rsidRPr="000E759B" w14:paraId="247DDD39" w14:textId="77777777" w:rsidTr="003164A2">
        <w:trPr>
          <w:trHeight w:val="541"/>
        </w:trPr>
        <w:tc>
          <w:tcPr>
            <w:tcW w:w="3628" w:type="dxa"/>
            <w:shd w:val="clear" w:color="auto" w:fill="auto"/>
            <w:vAlign w:val="bottom"/>
          </w:tcPr>
          <w:p w14:paraId="44879C30" w14:textId="77777777" w:rsidR="000738BC" w:rsidRPr="000E759B" w:rsidRDefault="000738BC" w:rsidP="0009128E">
            <w:pPr>
              <w:spacing w:line="240" w:lineRule="auto"/>
              <w:ind w:left="-108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217FB149" w14:textId="04F16881" w:rsidR="000738BC" w:rsidRPr="000E759B" w:rsidRDefault="000738BC" w:rsidP="006E343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FF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มกราคม </w:t>
            </w: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25</w:t>
            </w:r>
            <w:r w:rsidR="00032A15"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6</w:t>
            </w:r>
            <w:r w:rsidR="004B00C9"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7</w:t>
            </w:r>
          </w:p>
        </w:tc>
        <w:tc>
          <w:tcPr>
            <w:tcW w:w="1202" w:type="dxa"/>
            <w:shd w:val="clear" w:color="auto" w:fill="auto"/>
            <w:vAlign w:val="bottom"/>
            <w:hideMark/>
          </w:tcPr>
          <w:p w14:paraId="3AC0FAD0" w14:textId="77777777" w:rsidR="000738BC" w:rsidRPr="000E759B" w:rsidRDefault="000738BC" w:rsidP="0009128E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งบกำไรขาดทุน</w:t>
            </w:r>
          </w:p>
        </w:tc>
        <w:tc>
          <w:tcPr>
            <w:tcW w:w="1202" w:type="dxa"/>
            <w:shd w:val="clear" w:color="auto" w:fill="auto"/>
            <w:vAlign w:val="bottom"/>
            <w:hideMark/>
          </w:tcPr>
          <w:p w14:paraId="1862C75F" w14:textId="77777777" w:rsidR="000738BC" w:rsidRPr="000E759B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ส่วนของ</w:t>
            </w:r>
          </w:p>
          <w:p w14:paraId="208737C5" w14:textId="77777777" w:rsidR="000738BC" w:rsidRPr="000E759B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ผู้ถือหุ้น</w:t>
            </w:r>
          </w:p>
        </w:tc>
        <w:tc>
          <w:tcPr>
            <w:tcW w:w="1207" w:type="dxa"/>
            <w:shd w:val="clear" w:color="auto" w:fill="auto"/>
            <w:vAlign w:val="bottom"/>
            <w:hideMark/>
          </w:tcPr>
          <w:p w14:paraId="7E733324" w14:textId="6CC5D231" w:rsidR="000738BC" w:rsidRPr="000E759B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31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25</w:t>
            </w:r>
            <w:r w:rsidR="00032A15" w:rsidRPr="000E759B">
              <w:rPr>
                <w:rFonts w:ascii="BrowalliaUPC" w:hAnsi="BrowalliaUPC" w:cs="BrowalliaUPC"/>
                <w:sz w:val="22"/>
                <w:szCs w:val="22"/>
              </w:rPr>
              <w:t>6</w:t>
            </w:r>
            <w:r w:rsidR="004B00C9" w:rsidRPr="000E759B">
              <w:rPr>
                <w:rFonts w:ascii="BrowalliaUPC" w:hAnsi="BrowalliaUPC" w:cs="BrowalliaUPC"/>
                <w:sz w:val="22"/>
                <w:szCs w:val="22"/>
              </w:rPr>
              <w:t>7</w:t>
            </w:r>
          </w:p>
        </w:tc>
      </w:tr>
      <w:tr w:rsidR="000738BC" w:rsidRPr="000E759B" w14:paraId="1B03420C" w14:textId="77777777" w:rsidTr="00512897">
        <w:tc>
          <w:tcPr>
            <w:tcW w:w="3628" w:type="dxa"/>
            <w:shd w:val="clear" w:color="auto" w:fill="auto"/>
            <w:vAlign w:val="bottom"/>
            <w:hideMark/>
          </w:tcPr>
          <w:p w14:paraId="0B9C91FA" w14:textId="181B68E1" w:rsidR="000738BC" w:rsidRPr="000E759B" w:rsidRDefault="000738BC" w:rsidP="0009128E">
            <w:pPr>
              <w:tabs>
                <w:tab w:val="clear" w:pos="2580"/>
                <w:tab w:val="clear" w:pos="2807"/>
                <w:tab w:val="left" w:pos="2871"/>
              </w:tabs>
              <w:spacing w:line="240" w:lineRule="auto"/>
              <w:ind w:left="-108" w:right="-108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1098D520" w14:textId="77777777" w:rsidR="000738BC" w:rsidRPr="000E759B" w:rsidRDefault="000738BC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234F408" w14:textId="77777777" w:rsidR="000738BC" w:rsidRPr="000E759B" w:rsidRDefault="000738BC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482B4B7" w14:textId="77777777" w:rsidR="000738BC" w:rsidRPr="000E759B" w:rsidRDefault="000738BC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355BBA35" w14:textId="77777777" w:rsidR="000738BC" w:rsidRPr="000E759B" w:rsidRDefault="000738BC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FA754A" w:rsidRPr="000E759B" w14:paraId="3BA8B906" w14:textId="77777777" w:rsidTr="00512897">
        <w:tc>
          <w:tcPr>
            <w:tcW w:w="3628" w:type="dxa"/>
            <w:shd w:val="clear" w:color="auto" w:fill="auto"/>
            <w:vAlign w:val="bottom"/>
          </w:tcPr>
          <w:p w14:paraId="312FD6FD" w14:textId="6E93480B" w:rsidR="00FA754A" w:rsidRPr="000E759B" w:rsidRDefault="00FA754A" w:rsidP="0009128E">
            <w:pPr>
              <w:tabs>
                <w:tab w:val="clear" w:pos="2580"/>
                <w:tab w:val="clear" w:pos="2807"/>
                <w:tab w:val="left" w:pos="2871"/>
              </w:tabs>
              <w:spacing w:line="240" w:lineRule="auto"/>
              <w:ind w:left="-108" w:right="-108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สินทรัพย์ภาษีเงินได้รอการตัดบัญชีจาก </w:t>
            </w: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13577A8F" w14:textId="77777777" w:rsidR="00FA754A" w:rsidRPr="000E759B" w:rsidRDefault="00FA754A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E0580D7" w14:textId="77777777" w:rsidR="00FA754A" w:rsidRPr="000E759B" w:rsidRDefault="00FA754A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42C771F" w14:textId="77777777" w:rsidR="00FA754A" w:rsidRPr="000E759B" w:rsidRDefault="00FA754A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48E2B0E2" w14:textId="77777777" w:rsidR="00FA754A" w:rsidRPr="000E759B" w:rsidRDefault="00FA754A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CC7BF7" w:rsidRPr="000E759B" w14:paraId="664611B8" w14:textId="77777777" w:rsidTr="00BA1DED">
        <w:tc>
          <w:tcPr>
            <w:tcW w:w="3628" w:type="dxa"/>
            <w:shd w:val="clear" w:color="auto" w:fill="auto"/>
            <w:vAlign w:val="center"/>
            <w:hideMark/>
          </w:tcPr>
          <w:p w14:paraId="67098213" w14:textId="2D9F859A" w:rsidR="00CC7BF7" w:rsidRPr="000E759B" w:rsidRDefault="00CC7BF7" w:rsidP="00CC7BF7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72D00A2F" w14:textId="1F4C5164" w:rsidR="00CC7BF7" w:rsidRPr="000E759B" w:rsidRDefault="00CC7BF7" w:rsidP="00CC7BF7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14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223B3DF" w14:textId="4DDB3335" w:rsidR="00CC7BF7" w:rsidRPr="000E759B" w:rsidRDefault="00CC7BF7" w:rsidP="00CC7BF7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02" w:type="dxa"/>
            <w:shd w:val="clear" w:color="auto" w:fill="auto"/>
          </w:tcPr>
          <w:p w14:paraId="1EB84329" w14:textId="6D4855D6" w:rsidR="00CC7BF7" w:rsidRPr="000E759B" w:rsidRDefault="00CC7BF7" w:rsidP="00CC7BF7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DF54ADF" w14:textId="0B11EDEE" w:rsidR="00CC7BF7" w:rsidRPr="000E759B" w:rsidRDefault="00CC7BF7" w:rsidP="00CC7BF7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14</w:t>
            </w:r>
          </w:p>
        </w:tc>
      </w:tr>
      <w:tr w:rsidR="00CC7BF7" w:rsidRPr="000E759B" w14:paraId="7AA447F9" w14:textId="77777777" w:rsidTr="00BA1DED">
        <w:tc>
          <w:tcPr>
            <w:tcW w:w="3628" w:type="dxa"/>
            <w:shd w:val="clear" w:color="auto" w:fill="auto"/>
            <w:vAlign w:val="center"/>
          </w:tcPr>
          <w:p w14:paraId="2922AF57" w14:textId="67694035" w:rsidR="00CC7BF7" w:rsidRPr="000E759B" w:rsidRDefault="00CC7BF7" w:rsidP="00CC7BF7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ค่าเผื่อสินค้าเสื่อมคุณภาพ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32AD5ADF" w14:textId="2DE2A68C" w:rsidR="00CC7BF7" w:rsidRPr="000E759B" w:rsidRDefault="00CC7BF7" w:rsidP="00CC7BF7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8,232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F83F4AE" w14:textId="6B1C144F" w:rsidR="00CC7BF7" w:rsidRPr="000E759B" w:rsidRDefault="00CC7BF7" w:rsidP="00CC7BF7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(1,464)</w:t>
            </w:r>
          </w:p>
        </w:tc>
        <w:tc>
          <w:tcPr>
            <w:tcW w:w="1202" w:type="dxa"/>
            <w:shd w:val="clear" w:color="auto" w:fill="auto"/>
          </w:tcPr>
          <w:p w14:paraId="444E7E9E" w14:textId="2F441788" w:rsidR="00CC7BF7" w:rsidRPr="000E759B" w:rsidRDefault="00CC7BF7" w:rsidP="00CC7BF7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25C5136" w14:textId="6247878F" w:rsidR="00CC7BF7" w:rsidRPr="000E759B" w:rsidRDefault="00CC7BF7" w:rsidP="00CC7BF7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6,768</w:t>
            </w:r>
          </w:p>
        </w:tc>
      </w:tr>
      <w:tr w:rsidR="00CC7BF7" w:rsidRPr="000E759B" w14:paraId="4ED8F87F" w14:textId="77777777" w:rsidTr="00BA1DED">
        <w:trPr>
          <w:trHeight w:val="306"/>
        </w:trPr>
        <w:tc>
          <w:tcPr>
            <w:tcW w:w="3628" w:type="dxa"/>
            <w:shd w:val="clear" w:color="auto" w:fill="auto"/>
            <w:vAlign w:val="center"/>
          </w:tcPr>
          <w:p w14:paraId="241B5714" w14:textId="400DF4C5" w:rsidR="00CC7BF7" w:rsidRPr="000E759B" w:rsidRDefault="00CC7BF7" w:rsidP="00CC7BF7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47E85B14" w14:textId="66774CAD" w:rsidR="00CC7BF7" w:rsidRPr="000E759B" w:rsidRDefault="00CC7BF7" w:rsidP="00CC7BF7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29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7FAECAD" w14:textId="09C58190" w:rsidR="00CC7BF7" w:rsidRPr="000E759B" w:rsidRDefault="00CC7BF7" w:rsidP="00CC7BF7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(51)</w:t>
            </w:r>
          </w:p>
        </w:tc>
        <w:tc>
          <w:tcPr>
            <w:tcW w:w="1202" w:type="dxa"/>
            <w:shd w:val="clear" w:color="auto" w:fill="auto"/>
          </w:tcPr>
          <w:p w14:paraId="30567D98" w14:textId="79081653" w:rsidR="00CC7BF7" w:rsidRPr="000E759B" w:rsidRDefault="00CC7BF7" w:rsidP="00CC7BF7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11CF468" w14:textId="464D6404" w:rsidR="00CC7BF7" w:rsidRPr="000E759B" w:rsidRDefault="00CC7BF7" w:rsidP="00CC7BF7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(22)</w:t>
            </w:r>
          </w:p>
        </w:tc>
      </w:tr>
      <w:tr w:rsidR="00CC7BF7" w:rsidRPr="000E759B" w14:paraId="0CEAA674" w14:textId="77777777" w:rsidTr="00BA1DED">
        <w:tc>
          <w:tcPr>
            <w:tcW w:w="3628" w:type="dxa"/>
            <w:shd w:val="clear" w:color="auto" w:fill="auto"/>
            <w:vAlign w:val="center"/>
          </w:tcPr>
          <w:p w14:paraId="72F3C530" w14:textId="5E0C2C48" w:rsidR="00CC7BF7" w:rsidRPr="000E759B" w:rsidRDefault="00CC7BF7" w:rsidP="00CC7BF7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ลูกหนี้ตามสัญญาเช่า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0CE0B11C" w14:textId="1E6A3B46" w:rsidR="00CC7BF7" w:rsidRPr="000E759B" w:rsidRDefault="00CC7BF7" w:rsidP="00CC7BF7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212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2F73D97" w14:textId="6C70B987" w:rsidR="00CC7BF7" w:rsidRPr="000E759B" w:rsidRDefault="00CC7BF7" w:rsidP="00CC7BF7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(115)</w:t>
            </w:r>
          </w:p>
        </w:tc>
        <w:tc>
          <w:tcPr>
            <w:tcW w:w="1202" w:type="dxa"/>
            <w:shd w:val="clear" w:color="auto" w:fill="auto"/>
          </w:tcPr>
          <w:p w14:paraId="02028919" w14:textId="3B8A6CB9" w:rsidR="00CC7BF7" w:rsidRPr="000E759B" w:rsidRDefault="00CC7BF7" w:rsidP="00CC7BF7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652433F" w14:textId="4879D8A3" w:rsidR="00CC7BF7" w:rsidRPr="000E759B" w:rsidRDefault="00CC7BF7" w:rsidP="00CC7BF7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97</w:t>
            </w:r>
          </w:p>
        </w:tc>
      </w:tr>
      <w:tr w:rsidR="00CC7BF7" w:rsidRPr="000E759B" w14:paraId="6073FC05" w14:textId="77777777" w:rsidTr="00BA1DED">
        <w:tc>
          <w:tcPr>
            <w:tcW w:w="3628" w:type="dxa"/>
            <w:shd w:val="clear" w:color="auto" w:fill="auto"/>
            <w:vAlign w:val="center"/>
          </w:tcPr>
          <w:p w14:paraId="1198093B" w14:textId="638E1430" w:rsidR="00CC7BF7" w:rsidRPr="000E759B" w:rsidRDefault="00CC7BF7" w:rsidP="00CC7BF7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10A6D66E" w14:textId="66F70117" w:rsidR="00CC7BF7" w:rsidRPr="000E759B" w:rsidRDefault="00CC7BF7" w:rsidP="00CC7BF7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4,604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B7D0410" w14:textId="2CF1CA64" w:rsidR="00CC7BF7" w:rsidRPr="000E759B" w:rsidRDefault="00CC7BF7" w:rsidP="00CC7BF7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(91)</w:t>
            </w:r>
          </w:p>
        </w:tc>
        <w:tc>
          <w:tcPr>
            <w:tcW w:w="1202" w:type="dxa"/>
            <w:shd w:val="clear" w:color="auto" w:fill="auto"/>
          </w:tcPr>
          <w:p w14:paraId="3611CC4E" w14:textId="52EE1B8B" w:rsidR="00CC7BF7" w:rsidRPr="000E759B" w:rsidRDefault="00CC7BF7" w:rsidP="00CC7BF7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3D794CA" w14:textId="13A38CB3" w:rsidR="00CC7BF7" w:rsidRPr="000E759B" w:rsidRDefault="00CC7BF7" w:rsidP="00CC7BF7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4,513</w:t>
            </w:r>
          </w:p>
        </w:tc>
      </w:tr>
      <w:tr w:rsidR="00CC7BF7" w:rsidRPr="000E759B" w14:paraId="791C3F20" w14:textId="77777777" w:rsidTr="00BA1DED">
        <w:tc>
          <w:tcPr>
            <w:tcW w:w="3628" w:type="dxa"/>
            <w:shd w:val="clear" w:color="auto" w:fill="auto"/>
            <w:vAlign w:val="center"/>
          </w:tcPr>
          <w:p w14:paraId="26006153" w14:textId="74473EFB" w:rsidR="00CC7BF7" w:rsidRPr="000E759B" w:rsidRDefault="00CC7BF7" w:rsidP="00CC7BF7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77A26D70" w14:textId="24C7B2A1" w:rsidR="00CC7BF7" w:rsidRPr="000E759B" w:rsidRDefault="00CC7BF7" w:rsidP="00CC7BF7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3,697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D4D5C0C" w14:textId="1C1C9964" w:rsidR="00CC7BF7" w:rsidRPr="000E759B" w:rsidRDefault="00CC7BF7" w:rsidP="00CC7BF7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204</w:t>
            </w:r>
          </w:p>
        </w:tc>
        <w:tc>
          <w:tcPr>
            <w:tcW w:w="1202" w:type="dxa"/>
            <w:shd w:val="clear" w:color="auto" w:fill="auto"/>
          </w:tcPr>
          <w:p w14:paraId="0BD103AA" w14:textId="10354F13" w:rsidR="00CC7BF7" w:rsidRPr="000E759B" w:rsidRDefault="00CC7BF7" w:rsidP="00CC7BF7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C865949" w14:textId="682732CA" w:rsidR="00CC7BF7" w:rsidRPr="000E759B" w:rsidRDefault="00CC7BF7" w:rsidP="00CC7BF7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3,901</w:t>
            </w:r>
          </w:p>
        </w:tc>
      </w:tr>
      <w:tr w:rsidR="00CC7BF7" w:rsidRPr="000E759B" w14:paraId="4BFBA2E6" w14:textId="77777777" w:rsidTr="00190141">
        <w:tc>
          <w:tcPr>
            <w:tcW w:w="3628" w:type="dxa"/>
            <w:shd w:val="clear" w:color="auto" w:fill="auto"/>
            <w:vAlign w:val="center"/>
          </w:tcPr>
          <w:p w14:paraId="7EF87335" w14:textId="66996F67" w:rsidR="00CC7BF7" w:rsidRPr="000E759B" w:rsidRDefault="00CC7BF7" w:rsidP="00CC7BF7">
            <w:pPr>
              <w:tabs>
                <w:tab w:val="clear" w:pos="227"/>
              </w:tabs>
              <w:spacing w:line="240" w:lineRule="auto"/>
              <w:ind w:firstLine="156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รายได้รอการรับรู้ที่มีภาระที่ต้องปฏิบัติตามสัญญา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1C68BFE0" w14:textId="4DF1BDE6" w:rsidR="00CC7BF7" w:rsidRPr="000E759B" w:rsidRDefault="00CC7BF7" w:rsidP="00CC7BF7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2,590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995C585" w14:textId="4E0EF586" w:rsidR="00CC7BF7" w:rsidRPr="000E759B" w:rsidRDefault="00CC7BF7" w:rsidP="00CC7BF7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(251)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1C774A9" w14:textId="2EEDEEC5" w:rsidR="00CC7BF7" w:rsidRPr="000E759B" w:rsidRDefault="00CC7BF7" w:rsidP="00CC7BF7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BD315E4" w14:textId="78EDD447" w:rsidR="00CC7BF7" w:rsidRPr="000E759B" w:rsidRDefault="00CC7BF7" w:rsidP="00CC7BF7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2,339</w:t>
            </w:r>
          </w:p>
        </w:tc>
      </w:tr>
      <w:tr w:rsidR="00CC7BF7" w:rsidRPr="000E759B" w14:paraId="3205FBCD" w14:textId="77777777" w:rsidTr="00190141">
        <w:tc>
          <w:tcPr>
            <w:tcW w:w="3628" w:type="dxa"/>
            <w:shd w:val="clear" w:color="auto" w:fill="auto"/>
            <w:vAlign w:val="center"/>
          </w:tcPr>
          <w:p w14:paraId="738BA70F" w14:textId="2996AF3F" w:rsidR="00CC7BF7" w:rsidRPr="000E759B" w:rsidRDefault="00CC7BF7" w:rsidP="00CC7BF7">
            <w:pPr>
              <w:tabs>
                <w:tab w:val="clear" w:pos="227"/>
              </w:tabs>
              <w:spacing w:line="240" w:lineRule="auto"/>
              <w:ind w:firstLine="156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4F94DA51" w14:textId="37362BF6" w:rsidR="00CC7BF7" w:rsidRPr="000E759B" w:rsidRDefault="00CC7BF7" w:rsidP="00CC7BF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817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C88369C" w14:textId="34414AE5" w:rsidR="00CC7BF7" w:rsidRPr="000E759B" w:rsidRDefault="00CC7BF7" w:rsidP="00CC7BF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(41)</w:t>
            </w:r>
          </w:p>
        </w:tc>
        <w:tc>
          <w:tcPr>
            <w:tcW w:w="1202" w:type="dxa"/>
            <w:shd w:val="clear" w:color="auto" w:fill="auto"/>
          </w:tcPr>
          <w:p w14:paraId="30A3C8B4" w14:textId="47E2F474" w:rsidR="00CC7BF7" w:rsidRPr="000E759B" w:rsidRDefault="00CC7BF7" w:rsidP="00CC7BF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657668D" w14:textId="68C8E7FF" w:rsidR="00CC7BF7" w:rsidRPr="000E759B" w:rsidRDefault="00CC7BF7" w:rsidP="00CC7BF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776</w:t>
            </w:r>
          </w:p>
        </w:tc>
      </w:tr>
      <w:tr w:rsidR="00CC7BF7" w:rsidRPr="000E759B" w14:paraId="61A49FDA" w14:textId="77777777" w:rsidTr="00190141">
        <w:tc>
          <w:tcPr>
            <w:tcW w:w="3628" w:type="dxa"/>
            <w:shd w:val="clear" w:color="auto" w:fill="auto"/>
            <w:vAlign w:val="bottom"/>
          </w:tcPr>
          <w:p w14:paraId="4409AB97" w14:textId="46972315" w:rsidR="00CC7BF7" w:rsidRPr="000E759B" w:rsidRDefault="00CC7BF7" w:rsidP="00CC7BF7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420898A5" w14:textId="039BFA41" w:rsidR="00CC7BF7" w:rsidRPr="000E759B" w:rsidRDefault="00CC7BF7" w:rsidP="00CC7BF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20,195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ED4D525" w14:textId="4F037802" w:rsidR="00CC7BF7" w:rsidRPr="000E759B" w:rsidRDefault="00CC7BF7" w:rsidP="00CC7BF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(1,</w:t>
            </w:r>
            <w:r w:rsidR="00321BC6">
              <w:rPr>
                <w:rFonts w:ascii="BrowalliaUPC" w:hAnsi="BrowalliaUPC" w:cs="BrowalliaUPC"/>
                <w:sz w:val="22"/>
                <w:szCs w:val="22"/>
                <w:lang w:val="en-GB"/>
              </w:rPr>
              <w:t>809</w:t>
            </w: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601D92A" w14:textId="488B2C19" w:rsidR="00CC7BF7" w:rsidRPr="000E759B" w:rsidRDefault="00CC7BF7" w:rsidP="00CC7BF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FF4E93D" w14:textId="5A23C3C3" w:rsidR="00CC7BF7" w:rsidRPr="000E759B" w:rsidRDefault="00A73DF5" w:rsidP="00CC7BF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18,386</w:t>
            </w:r>
          </w:p>
        </w:tc>
      </w:tr>
      <w:tr w:rsidR="00CC7BF7" w:rsidRPr="000E759B" w14:paraId="09D5E278" w14:textId="77777777" w:rsidTr="00190141">
        <w:tc>
          <w:tcPr>
            <w:tcW w:w="3628" w:type="dxa"/>
            <w:shd w:val="clear" w:color="auto" w:fill="auto"/>
            <w:vAlign w:val="bottom"/>
          </w:tcPr>
          <w:p w14:paraId="3F577278" w14:textId="77777777" w:rsidR="00CC7BF7" w:rsidRPr="000E759B" w:rsidRDefault="00CC7BF7" w:rsidP="00CC7BF7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18CF4BA6" w14:textId="77777777" w:rsidR="00CC7BF7" w:rsidRPr="000E759B" w:rsidRDefault="00CC7BF7" w:rsidP="00CC7BF7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395E1EA" w14:textId="77777777" w:rsidR="00CC7BF7" w:rsidRPr="000E759B" w:rsidRDefault="00CC7BF7" w:rsidP="00CC7BF7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808BA35" w14:textId="77777777" w:rsidR="00CC7BF7" w:rsidRPr="000E759B" w:rsidRDefault="00CC7BF7" w:rsidP="00CC7BF7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51DC41D1" w14:textId="77777777" w:rsidR="00CC7BF7" w:rsidRPr="000E759B" w:rsidRDefault="00CC7BF7" w:rsidP="00CC7BF7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CC7BF7" w:rsidRPr="000E759B" w14:paraId="34BF6AB8" w14:textId="77777777" w:rsidTr="00512897">
        <w:tc>
          <w:tcPr>
            <w:tcW w:w="3628" w:type="dxa"/>
            <w:shd w:val="clear" w:color="auto" w:fill="auto"/>
            <w:vAlign w:val="bottom"/>
          </w:tcPr>
          <w:p w14:paraId="717964B8" w14:textId="7F9648C4" w:rsidR="00CC7BF7" w:rsidRPr="000E759B" w:rsidRDefault="00CC7BF7" w:rsidP="00CC7BF7">
            <w:pPr>
              <w:tabs>
                <w:tab w:val="clear" w:pos="2580"/>
                <w:tab w:val="clear" w:pos="2807"/>
                <w:tab w:val="left" w:pos="2871"/>
              </w:tabs>
              <w:spacing w:line="240" w:lineRule="auto"/>
              <w:ind w:left="-108" w:right="-108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หนี้สินภาษีเงินได้รอการตัดบัญชีจาก </w:t>
            </w: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5919CC98" w14:textId="77777777" w:rsidR="00CC7BF7" w:rsidRPr="000E759B" w:rsidRDefault="00CC7BF7" w:rsidP="00CC7BF7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DCAD6D5" w14:textId="77777777" w:rsidR="00CC7BF7" w:rsidRPr="000E759B" w:rsidRDefault="00CC7BF7" w:rsidP="00CC7BF7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9A08DA1" w14:textId="77777777" w:rsidR="00CC7BF7" w:rsidRPr="000E759B" w:rsidRDefault="00CC7BF7" w:rsidP="00CC7BF7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1F665B0B" w14:textId="77777777" w:rsidR="00CC7BF7" w:rsidRPr="000E759B" w:rsidRDefault="00CC7BF7" w:rsidP="00CC7BF7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CC7BF7" w:rsidRPr="000E759B" w14:paraId="3D09F0A5" w14:textId="77777777" w:rsidTr="003174F5">
        <w:trPr>
          <w:trHeight w:val="306"/>
        </w:trPr>
        <w:tc>
          <w:tcPr>
            <w:tcW w:w="3628" w:type="dxa"/>
            <w:shd w:val="clear" w:color="auto" w:fill="auto"/>
            <w:vAlign w:val="center"/>
          </w:tcPr>
          <w:p w14:paraId="26CABB9F" w14:textId="191B110D" w:rsidR="00CC7BF7" w:rsidRPr="000E759B" w:rsidRDefault="00CC7BF7" w:rsidP="00CC7BF7">
            <w:pPr>
              <w:tabs>
                <w:tab w:val="clear" w:pos="227"/>
              </w:tabs>
              <w:spacing w:line="240" w:lineRule="auto"/>
              <w:ind w:firstLine="156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4A8C867F" w14:textId="7FD79AAA" w:rsidR="00CC7BF7" w:rsidRPr="000E759B" w:rsidRDefault="00CC7BF7" w:rsidP="00CC7BF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6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C1097C6" w14:textId="12EACECC" w:rsidR="00CC7BF7" w:rsidRPr="000E759B" w:rsidRDefault="00C41150" w:rsidP="00CC7BF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(139)</w:t>
            </w:r>
          </w:p>
        </w:tc>
        <w:tc>
          <w:tcPr>
            <w:tcW w:w="1202" w:type="dxa"/>
            <w:shd w:val="clear" w:color="auto" w:fill="auto"/>
          </w:tcPr>
          <w:p w14:paraId="739B2E0A" w14:textId="22DED9BD" w:rsidR="00CC7BF7" w:rsidRPr="000E759B" w:rsidRDefault="00CC7BF7" w:rsidP="00CC7BF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3422ECB" w14:textId="160A9267" w:rsidR="00CC7BF7" w:rsidRPr="000E759B" w:rsidRDefault="00C41150" w:rsidP="00CC7BF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(145)</w:t>
            </w:r>
          </w:p>
        </w:tc>
      </w:tr>
      <w:tr w:rsidR="00CC7BF7" w:rsidRPr="000E759B" w14:paraId="378DFB54" w14:textId="77777777" w:rsidTr="00512897">
        <w:tc>
          <w:tcPr>
            <w:tcW w:w="3628" w:type="dxa"/>
            <w:shd w:val="clear" w:color="auto" w:fill="auto"/>
            <w:vAlign w:val="bottom"/>
          </w:tcPr>
          <w:p w14:paraId="25895B35" w14:textId="748D8E1E" w:rsidR="00CC7BF7" w:rsidRPr="000E759B" w:rsidRDefault="00CC7BF7" w:rsidP="00CC7BF7">
            <w:pPr>
              <w:tabs>
                <w:tab w:val="clear" w:pos="227"/>
              </w:tabs>
              <w:spacing w:line="240" w:lineRule="auto"/>
              <w:ind w:left="342" w:hanging="453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217CCA0F" w14:textId="7BE58176" w:rsidR="00CC7BF7" w:rsidRPr="000E759B" w:rsidRDefault="00CC7BF7" w:rsidP="00CC7BF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6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B607811" w14:textId="0A8180F2" w:rsidR="00CC7BF7" w:rsidRPr="000E759B" w:rsidRDefault="00C41150" w:rsidP="00CC7BF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(139)</w:t>
            </w:r>
          </w:p>
        </w:tc>
        <w:tc>
          <w:tcPr>
            <w:tcW w:w="1202" w:type="dxa"/>
            <w:shd w:val="clear" w:color="auto" w:fill="auto"/>
          </w:tcPr>
          <w:p w14:paraId="4EEAFD1D" w14:textId="7B6A4B97" w:rsidR="00CC7BF7" w:rsidRPr="000E759B" w:rsidRDefault="00CC7BF7" w:rsidP="00CC7BF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7FD32AE" w14:textId="4ED24637" w:rsidR="00CC7BF7" w:rsidRPr="000E759B" w:rsidRDefault="00C41150" w:rsidP="00CC7BF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(145)</w:t>
            </w:r>
          </w:p>
        </w:tc>
      </w:tr>
    </w:tbl>
    <w:p w14:paraId="09FCB9FE" w14:textId="77777777" w:rsidR="005A5DCF" w:rsidRPr="000E759B" w:rsidRDefault="005A5DCF" w:rsidP="00D03BC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BrowalliaUPC" w:hAnsi="BrowalliaUPC" w:cs="BrowalliaUPC"/>
          <w:sz w:val="28"/>
          <w:szCs w:val="28"/>
        </w:rPr>
      </w:pPr>
    </w:p>
    <w:tbl>
      <w:tblPr>
        <w:tblW w:w="8441" w:type="dxa"/>
        <w:tblInd w:w="996" w:type="dxa"/>
        <w:tblLayout w:type="fixed"/>
        <w:tblLook w:val="01E0" w:firstRow="1" w:lastRow="1" w:firstColumn="1" w:lastColumn="1" w:noHBand="0" w:noVBand="0"/>
      </w:tblPr>
      <w:tblGrid>
        <w:gridCol w:w="3628"/>
        <w:gridCol w:w="1202"/>
        <w:gridCol w:w="1202"/>
        <w:gridCol w:w="1202"/>
        <w:gridCol w:w="1207"/>
      </w:tblGrid>
      <w:tr w:rsidR="004B00C9" w:rsidRPr="000E759B" w14:paraId="3CC2067E" w14:textId="77777777" w:rsidTr="003174F5">
        <w:tc>
          <w:tcPr>
            <w:tcW w:w="3628" w:type="dxa"/>
            <w:shd w:val="clear" w:color="auto" w:fill="auto"/>
            <w:vAlign w:val="bottom"/>
          </w:tcPr>
          <w:p w14:paraId="76939133" w14:textId="77777777" w:rsidR="004B00C9" w:rsidRPr="000E759B" w:rsidRDefault="004B00C9" w:rsidP="003174F5">
            <w:pPr>
              <w:spacing w:line="240" w:lineRule="auto"/>
              <w:ind w:left="-108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4813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163650AF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color w:val="000000"/>
                <w:sz w:val="22"/>
                <w:szCs w:val="22"/>
                <w:cs/>
              </w:rPr>
              <w:t xml:space="preserve">(หน่วย </w:t>
            </w:r>
            <w:r w:rsidRPr="000E759B">
              <w:rPr>
                <w:rFonts w:ascii="BrowalliaUPC" w:hAnsi="BrowalliaUPC" w:cs="BrowalliaUPC"/>
                <w:color w:val="000000"/>
                <w:sz w:val="22"/>
                <w:szCs w:val="22"/>
              </w:rPr>
              <w:t xml:space="preserve">: </w:t>
            </w:r>
            <w:r w:rsidRPr="000E759B">
              <w:rPr>
                <w:rFonts w:ascii="BrowalliaUPC" w:hAnsi="BrowalliaUPC" w:cs="BrowalliaUPC"/>
                <w:color w:val="000000"/>
                <w:sz w:val="22"/>
                <w:szCs w:val="22"/>
                <w:cs/>
              </w:rPr>
              <w:t>พันบาท)</w:t>
            </w:r>
          </w:p>
        </w:tc>
      </w:tr>
      <w:tr w:rsidR="004B00C9" w:rsidRPr="000E759B" w14:paraId="60EFCE7A" w14:textId="77777777" w:rsidTr="003174F5">
        <w:tc>
          <w:tcPr>
            <w:tcW w:w="3628" w:type="dxa"/>
            <w:shd w:val="clear" w:color="auto" w:fill="auto"/>
            <w:vAlign w:val="bottom"/>
          </w:tcPr>
          <w:p w14:paraId="7A7FDD19" w14:textId="77777777" w:rsidR="004B00C9" w:rsidRPr="000E759B" w:rsidRDefault="004B00C9" w:rsidP="003174F5">
            <w:pPr>
              <w:spacing w:line="240" w:lineRule="auto"/>
              <w:ind w:left="-108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4813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1651F34F" w14:textId="77777777" w:rsidR="004B00C9" w:rsidRPr="000E759B" w:rsidRDefault="004B00C9" w:rsidP="003174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งบการเงินรวม</w:t>
            </w:r>
          </w:p>
        </w:tc>
      </w:tr>
      <w:tr w:rsidR="004B00C9" w:rsidRPr="000E759B" w14:paraId="127B88CC" w14:textId="77777777" w:rsidTr="003174F5">
        <w:tc>
          <w:tcPr>
            <w:tcW w:w="3628" w:type="dxa"/>
            <w:shd w:val="clear" w:color="auto" w:fill="auto"/>
            <w:vAlign w:val="bottom"/>
          </w:tcPr>
          <w:p w14:paraId="6AD101AC" w14:textId="77777777" w:rsidR="004B00C9" w:rsidRPr="000E759B" w:rsidRDefault="004B00C9" w:rsidP="003174F5">
            <w:pPr>
              <w:spacing w:line="240" w:lineRule="auto"/>
              <w:ind w:left="-108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6F3A1E24" w14:textId="77777777" w:rsidR="004B00C9" w:rsidRPr="000E759B" w:rsidRDefault="004B00C9" w:rsidP="003174F5">
            <w:pPr>
              <w:spacing w:line="240" w:lineRule="auto"/>
              <w:ind w:left="-108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2404" w:type="dxa"/>
            <w:gridSpan w:val="2"/>
            <w:shd w:val="clear" w:color="auto" w:fill="auto"/>
            <w:vAlign w:val="bottom"/>
            <w:hideMark/>
          </w:tcPr>
          <w:p w14:paraId="23A33242" w14:textId="77777777" w:rsidR="004B00C9" w:rsidRPr="000E759B" w:rsidRDefault="004B00C9" w:rsidP="003174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บันทึกใน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6CBC619" w14:textId="77777777" w:rsidR="004B00C9" w:rsidRPr="000E759B" w:rsidRDefault="004B00C9" w:rsidP="003174F5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4B00C9" w:rsidRPr="000E759B" w14:paraId="133CF5D9" w14:textId="77777777" w:rsidTr="003174F5">
        <w:trPr>
          <w:trHeight w:val="541"/>
        </w:trPr>
        <w:tc>
          <w:tcPr>
            <w:tcW w:w="3628" w:type="dxa"/>
            <w:shd w:val="clear" w:color="auto" w:fill="auto"/>
            <w:vAlign w:val="bottom"/>
          </w:tcPr>
          <w:p w14:paraId="283BBA2D" w14:textId="77777777" w:rsidR="004B00C9" w:rsidRPr="000E759B" w:rsidRDefault="004B00C9" w:rsidP="003174F5">
            <w:pPr>
              <w:spacing w:line="240" w:lineRule="auto"/>
              <w:ind w:left="-108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16620F71" w14:textId="77777777" w:rsidR="004B00C9" w:rsidRPr="000E759B" w:rsidRDefault="004B00C9" w:rsidP="003174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FF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มกราคม </w:t>
            </w: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02" w:type="dxa"/>
            <w:shd w:val="clear" w:color="auto" w:fill="auto"/>
            <w:vAlign w:val="bottom"/>
            <w:hideMark/>
          </w:tcPr>
          <w:p w14:paraId="4AF71347" w14:textId="77777777" w:rsidR="004B00C9" w:rsidRPr="000E759B" w:rsidRDefault="004B00C9" w:rsidP="003174F5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งบกำไรขาดทุน</w:t>
            </w:r>
          </w:p>
        </w:tc>
        <w:tc>
          <w:tcPr>
            <w:tcW w:w="1202" w:type="dxa"/>
            <w:shd w:val="clear" w:color="auto" w:fill="auto"/>
            <w:vAlign w:val="bottom"/>
            <w:hideMark/>
          </w:tcPr>
          <w:p w14:paraId="03AB7199" w14:textId="77777777" w:rsidR="004B00C9" w:rsidRPr="000E759B" w:rsidRDefault="004B00C9" w:rsidP="003174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ส่วนของ</w:t>
            </w:r>
          </w:p>
          <w:p w14:paraId="6331B626" w14:textId="77777777" w:rsidR="004B00C9" w:rsidRPr="000E759B" w:rsidRDefault="004B00C9" w:rsidP="003174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ผู้ถือหุ้น</w:t>
            </w:r>
          </w:p>
        </w:tc>
        <w:tc>
          <w:tcPr>
            <w:tcW w:w="1207" w:type="dxa"/>
            <w:shd w:val="clear" w:color="auto" w:fill="auto"/>
            <w:vAlign w:val="bottom"/>
            <w:hideMark/>
          </w:tcPr>
          <w:p w14:paraId="0525B928" w14:textId="77777777" w:rsidR="004B00C9" w:rsidRPr="000E759B" w:rsidRDefault="004B00C9" w:rsidP="003174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31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2566</w:t>
            </w:r>
          </w:p>
        </w:tc>
      </w:tr>
      <w:tr w:rsidR="004B00C9" w:rsidRPr="000E759B" w14:paraId="568DD606" w14:textId="77777777" w:rsidTr="003174F5">
        <w:tc>
          <w:tcPr>
            <w:tcW w:w="3628" w:type="dxa"/>
            <w:shd w:val="clear" w:color="auto" w:fill="auto"/>
            <w:vAlign w:val="bottom"/>
            <w:hideMark/>
          </w:tcPr>
          <w:p w14:paraId="24B02FCB" w14:textId="77777777" w:rsidR="004B00C9" w:rsidRPr="000E759B" w:rsidRDefault="004B00C9" w:rsidP="003174F5">
            <w:pPr>
              <w:tabs>
                <w:tab w:val="clear" w:pos="2580"/>
                <w:tab w:val="clear" w:pos="2807"/>
                <w:tab w:val="left" w:pos="2871"/>
              </w:tabs>
              <w:spacing w:line="240" w:lineRule="auto"/>
              <w:ind w:left="-108" w:right="-108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16264DCC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68356C9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7A54865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6AD70954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4B00C9" w:rsidRPr="000E759B" w14:paraId="67083474" w14:textId="77777777" w:rsidTr="003174F5">
        <w:tc>
          <w:tcPr>
            <w:tcW w:w="3628" w:type="dxa"/>
            <w:shd w:val="clear" w:color="auto" w:fill="auto"/>
            <w:vAlign w:val="bottom"/>
          </w:tcPr>
          <w:p w14:paraId="1A587D6C" w14:textId="77777777" w:rsidR="004B00C9" w:rsidRPr="000E759B" w:rsidRDefault="004B00C9" w:rsidP="003174F5">
            <w:pPr>
              <w:tabs>
                <w:tab w:val="clear" w:pos="2580"/>
                <w:tab w:val="clear" w:pos="2807"/>
                <w:tab w:val="left" w:pos="2871"/>
              </w:tabs>
              <w:spacing w:line="240" w:lineRule="auto"/>
              <w:ind w:left="-108" w:right="-108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สินทรัพย์ภาษีเงินได้รอการตัดบัญชีจาก </w:t>
            </w: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4FD05886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6E0E0AE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C181813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436078D4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4B00C9" w:rsidRPr="000E759B" w14:paraId="09614EB1" w14:textId="77777777" w:rsidTr="003174F5">
        <w:tc>
          <w:tcPr>
            <w:tcW w:w="3628" w:type="dxa"/>
            <w:shd w:val="clear" w:color="auto" w:fill="auto"/>
            <w:vAlign w:val="center"/>
            <w:hideMark/>
          </w:tcPr>
          <w:p w14:paraId="40D1455E" w14:textId="77777777" w:rsidR="004B00C9" w:rsidRPr="000E759B" w:rsidRDefault="004B00C9" w:rsidP="003174F5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375F1153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101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5285F63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87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  <w:tc>
          <w:tcPr>
            <w:tcW w:w="1202" w:type="dxa"/>
            <w:shd w:val="clear" w:color="auto" w:fill="auto"/>
          </w:tcPr>
          <w:p w14:paraId="08E048B0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F5134BF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14</w:t>
            </w:r>
          </w:p>
        </w:tc>
      </w:tr>
      <w:tr w:rsidR="004B00C9" w:rsidRPr="000E759B" w14:paraId="16C8F527" w14:textId="77777777" w:rsidTr="003174F5">
        <w:tc>
          <w:tcPr>
            <w:tcW w:w="3628" w:type="dxa"/>
            <w:shd w:val="clear" w:color="auto" w:fill="auto"/>
            <w:vAlign w:val="center"/>
          </w:tcPr>
          <w:p w14:paraId="7514A4D4" w14:textId="77777777" w:rsidR="004B00C9" w:rsidRPr="000E759B" w:rsidRDefault="004B00C9" w:rsidP="003174F5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ค่าเผื่อสินค้าเสื่อมคุณภาพ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340452A0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8,057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4E29679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175</w:t>
            </w:r>
          </w:p>
        </w:tc>
        <w:tc>
          <w:tcPr>
            <w:tcW w:w="1202" w:type="dxa"/>
            <w:shd w:val="clear" w:color="auto" w:fill="auto"/>
          </w:tcPr>
          <w:p w14:paraId="23B36B56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52991BE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8,232</w:t>
            </w:r>
          </w:p>
        </w:tc>
      </w:tr>
      <w:tr w:rsidR="004B00C9" w:rsidRPr="000E759B" w14:paraId="7E913EBD" w14:textId="77777777" w:rsidTr="003174F5">
        <w:trPr>
          <w:trHeight w:val="306"/>
        </w:trPr>
        <w:tc>
          <w:tcPr>
            <w:tcW w:w="3628" w:type="dxa"/>
            <w:shd w:val="clear" w:color="auto" w:fill="auto"/>
            <w:vAlign w:val="center"/>
          </w:tcPr>
          <w:p w14:paraId="36718574" w14:textId="77777777" w:rsidR="004B00C9" w:rsidRPr="000E759B" w:rsidRDefault="004B00C9" w:rsidP="003174F5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3C197407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97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78515EC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68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  <w:tc>
          <w:tcPr>
            <w:tcW w:w="1202" w:type="dxa"/>
            <w:shd w:val="clear" w:color="auto" w:fill="auto"/>
          </w:tcPr>
          <w:p w14:paraId="07A6CF5C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56DC0FC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29</w:t>
            </w:r>
          </w:p>
        </w:tc>
      </w:tr>
      <w:tr w:rsidR="004B00C9" w:rsidRPr="000E759B" w14:paraId="6ECE6F42" w14:textId="77777777" w:rsidTr="003174F5">
        <w:tc>
          <w:tcPr>
            <w:tcW w:w="3628" w:type="dxa"/>
            <w:shd w:val="clear" w:color="auto" w:fill="auto"/>
            <w:vAlign w:val="center"/>
          </w:tcPr>
          <w:p w14:paraId="2520C588" w14:textId="77777777" w:rsidR="004B00C9" w:rsidRPr="000E759B" w:rsidRDefault="004B00C9" w:rsidP="003174F5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ลูกหนี้ตามสัญญาเช่า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7546C965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455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7A92379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243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02" w:type="dxa"/>
            <w:shd w:val="clear" w:color="auto" w:fill="auto"/>
          </w:tcPr>
          <w:p w14:paraId="6EC2B57E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EB98920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212</w:t>
            </w:r>
          </w:p>
        </w:tc>
      </w:tr>
      <w:tr w:rsidR="004B00C9" w:rsidRPr="000E759B" w14:paraId="49FAC4A4" w14:textId="77777777" w:rsidTr="003174F5">
        <w:tc>
          <w:tcPr>
            <w:tcW w:w="3628" w:type="dxa"/>
            <w:shd w:val="clear" w:color="auto" w:fill="auto"/>
            <w:vAlign w:val="center"/>
          </w:tcPr>
          <w:p w14:paraId="008F20A1" w14:textId="77777777" w:rsidR="004B00C9" w:rsidRPr="000E759B" w:rsidRDefault="004B00C9" w:rsidP="003174F5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0DE37877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4,876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A9114A4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272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  <w:tc>
          <w:tcPr>
            <w:tcW w:w="1202" w:type="dxa"/>
            <w:shd w:val="clear" w:color="auto" w:fill="auto"/>
          </w:tcPr>
          <w:p w14:paraId="5AD1D1BF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E687FC7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4,604</w:t>
            </w:r>
          </w:p>
        </w:tc>
      </w:tr>
      <w:tr w:rsidR="004B00C9" w:rsidRPr="000E759B" w14:paraId="12EDCD18" w14:textId="77777777" w:rsidTr="003174F5">
        <w:tc>
          <w:tcPr>
            <w:tcW w:w="3628" w:type="dxa"/>
            <w:shd w:val="clear" w:color="auto" w:fill="auto"/>
            <w:vAlign w:val="center"/>
          </w:tcPr>
          <w:p w14:paraId="3456AF21" w14:textId="77777777" w:rsidR="004B00C9" w:rsidRPr="000E759B" w:rsidRDefault="004B00C9" w:rsidP="003174F5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7C895FDF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4,089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D2FFAE1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573</w:t>
            </w:r>
          </w:p>
        </w:tc>
        <w:tc>
          <w:tcPr>
            <w:tcW w:w="1202" w:type="dxa"/>
            <w:shd w:val="clear" w:color="auto" w:fill="auto"/>
          </w:tcPr>
          <w:p w14:paraId="74B84FCB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965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DDA1894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3,697</w:t>
            </w:r>
          </w:p>
        </w:tc>
      </w:tr>
      <w:tr w:rsidR="004B00C9" w:rsidRPr="000E759B" w14:paraId="4AD9AA0E" w14:textId="77777777" w:rsidTr="003174F5">
        <w:tc>
          <w:tcPr>
            <w:tcW w:w="3628" w:type="dxa"/>
            <w:shd w:val="clear" w:color="auto" w:fill="auto"/>
            <w:vAlign w:val="center"/>
          </w:tcPr>
          <w:p w14:paraId="47E1D7B4" w14:textId="77777777" w:rsidR="004B00C9" w:rsidRPr="000E759B" w:rsidRDefault="004B00C9" w:rsidP="003174F5">
            <w:pPr>
              <w:tabs>
                <w:tab w:val="clear" w:pos="227"/>
              </w:tabs>
              <w:spacing w:line="240" w:lineRule="auto"/>
              <w:ind w:firstLine="156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รายได้รอการรับรู้ที่มีภาระที่ต้องปฏิบัติตามสัญญา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3E1CE0E5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1,711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4EC761F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879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E7C87A9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A6D36BB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2,590</w:t>
            </w:r>
          </w:p>
        </w:tc>
      </w:tr>
      <w:tr w:rsidR="004B00C9" w:rsidRPr="000E759B" w14:paraId="7519BB91" w14:textId="77777777" w:rsidTr="003174F5">
        <w:tc>
          <w:tcPr>
            <w:tcW w:w="3628" w:type="dxa"/>
            <w:shd w:val="clear" w:color="auto" w:fill="auto"/>
            <w:vAlign w:val="center"/>
          </w:tcPr>
          <w:p w14:paraId="1B5DBA53" w14:textId="77777777" w:rsidR="004B00C9" w:rsidRPr="000E759B" w:rsidRDefault="004B00C9" w:rsidP="003174F5">
            <w:pPr>
              <w:tabs>
                <w:tab w:val="clear" w:pos="227"/>
              </w:tabs>
              <w:spacing w:line="240" w:lineRule="auto"/>
              <w:ind w:firstLine="156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75C1B074" w14:textId="77777777" w:rsidR="004B00C9" w:rsidRPr="000E759B" w:rsidRDefault="004B00C9" w:rsidP="003174F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1,124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29B5C16" w14:textId="77777777" w:rsidR="004B00C9" w:rsidRPr="000E759B" w:rsidRDefault="004B00C9" w:rsidP="003174F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307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  <w:tc>
          <w:tcPr>
            <w:tcW w:w="1202" w:type="dxa"/>
            <w:shd w:val="clear" w:color="auto" w:fill="auto"/>
          </w:tcPr>
          <w:p w14:paraId="3D287AE7" w14:textId="77777777" w:rsidR="004B00C9" w:rsidRPr="000E759B" w:rsidRDefault="004B00C9" w:rsidP="003174F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4FFD1A0" w14:textId="77777777" w:rsidR="004B00C9" w:rsidRPr="000E759B" w:rsidRDefault="004B00C9" w:rsidP="003174F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817</w:t>
            </w:r>
          </w:p>
        </w:tc>
      </w:tr>
      <w:tr w:rsidR="004B00C9" w:rsidRPr="000E759B" w14:paraId="0F3043EE" w14:textId="77777777" w:rsidTr="003174F5">
        <w:tc>
          <w:tcPr>
            <w:tcW w:w="3628" w:type="dxa"/>
            <w:shd w:val="clear" w:color="auto" w:fill="auto"/>
            <w:vAlign w:val="bottom"/>
          </w:tcPr>
          <w:p w14:paraId="773D9EB6" w14:textId="77777777" w:rsidR="004B00C9" w:rsidRPr="000E759B" w:rsidRDefault="004B00C9" w:rsidP="003174F5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11FEA1D5" w14:textId="77777777" w:rsidR="004B00C9" w:rsidRPr="000E759B" w:rsidRDefault="004B00C9" w:rsidP="003174F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20,510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09329A4" w14:textId="77777777" w:rsidR="004B00C9" w:rsidRPr="000E759B" w:rsidRDefault="004B00C9" w:rsidP="003174F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650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8B15A6F" w14:textId="77777777" w:rsidR="004B00C9" w:rsidRPr="000E759B" w:rsidRDefault="004B00C9" w:rsidP="003174F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965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6E736DB" w14:textId="77777777" w:rsidR="004B00C9" w:rsidRPr="000E759B" w:rsidRDefault="004B00C9" w:rsidP="003174F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20,195</w:t>
            </w:r>
          </w:p>
        </w:tc>
      </w:tr>
      <w:tr w:rsidR="004B00C9" w:rsidRPr="000E759B" w14:paraId="344047EF" w14:textId="77777777" w:rsidTr="003174F5">
        <w:tc>
          <w:tcPr>
            <w:tcW w:w="3628" w:type="dxa"/>
            <w:shd w:val="clear" w:color="auto" w:fill="auto"/>
            <w:vAlign w:val="bottom"/>
          </w:tcPr>
          <w:p w14:paraId="49AAC92B" w14:textId="77777777" w:rsidR="004B00C9" w:rsidRPr="000E759B" w:rsidRDefault="004B00C9" w:rsidP="003174F5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37F449F1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1C57BCB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02ADB0A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0721BC45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4B00C9" w:rsidRPr="000E759B" w14:paraId="0A4E8E56" w14:textId="77777777" w:rsidTr="003174F5">
        <w:tc>
          <w:tcPr>
            <w:tcW w:w="3628" w:type="dxa"/>
            <w:shd w:val="clear" w:color="auto" w:fill="auto"/>
            <w:vAlign w:val="bottom"/>
          </w:tcPr>
          <w:p w14:paraId="21146BC4" w14:textId="77777777" w:rsidR="004B00C9" w:rsidRPr="000E759B" w:rsidRDefault="004B00C9" w:rsidP="003174F5">
            <w:pPr>
              <w:tabs>
                <w:tab w:val="clear" w:pos="2580"/>
                <w:tab w:val="clear" w:pos="2807"/>
                <w:tab w:val="left" w:pos="2871"/>
              </w:tabs>
              <w:spacing w:line="240" w:lineRule="auto"/>
              <w:ind w:left="-108" w:right="-108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หนี้สินภาษีเงินได้รอการตัดบัญชีจาก </w:t>
            </w: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27770187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B826688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4A4405D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5C4626E2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4B00C9" w:rsidRPr="000E759B" w14:paraId="340BFA84" w14:textId="77777777" w:rsidTr="003174F5">
        <w:trPr>
          <w:trHeight w:val="306"/>
        </w:trPr>
        <w:tc>
          <w:tcPr>
            <w:tcW w:w="3628" w:type="dxa"/>
            <w:shd w:val="clear" w:color="auto" w:fill="auto"/>
            <w:vAlign w:val="center"/>
          </w:tcPr>
          <w:p w14:paraId="02B731BE" w14:textId="77777777" w:rsidR="004B00C9" w:rsidRPr="000E759B" w:rsidRDefault="004B00C9" w:rsidP="003174F5">
            <w:pPr>
              <w:tabs>
                <w:tab w:val="clear" w:pos="227"/>
              </w:tabs>
              <w:spacing w:line="240" w:lineRule="auto"/>
              <w:ind w:firstLine="156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48FBF7DA" w14:textId="77777777" w:rsidR="004B00C9" w:rsidRPr="000E759B" w:rsidRDefault="004B00C9" w:rsidP="003174F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(22)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5603806" w14:textId="77777777" w:rsidR="004B00C9" w:rsidRPr="000E759B" w:rsidRDefault="004B00C9" w:rsidP="003174F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16</w:t>
            </w:r>
          </w:p>
        </w:tc>
        <w:tc>
          <w:tcPr>
            <w:tcW w:w="1202" w:type="dxa"/>
            <w:shd w:val="clear" w:color="auto" w:fill="auto"/>
          </w:tcPr>
          <w:p w14:paraId="5751EFC8" w14:textId="77777777" w:rsidR="004B00C9" w:rsidRPr="000E759B" w:rsidRDefault="004B00C9" w:rsidP="003174F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D68AEEF" w14:textId="77777777" w:rsidR="004B00C9" w:rsidRPr="000E759B" w:rsidRDefault="004B00C9" w:rsidP="003174F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6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</w:tr>
      <w:tr w:rsidR="004B00C9" w:rsidRPr="000E759B" w14:paraId="76CF0E22" w14:textId="77777777" w:rsidTr="003174F5">
        <w:tc>
          <w:tcPr>
            <w:tcW w:w="3628" w:type="dxa"/>
            <w:shd w:val="clear" w:color="auto" w:fill="auto"/>
            <w:vAlign w:val="bottom"/>
          </w:tcPr>
          <w:p w14:paraId="4A965ED0" w14:textId="77777777" w:rsidR="004B00C9" w:rsidRPr="000E759B" w:rsidRDefault="004B00C9" w:rsidP="003174F5">
            <w:pPr>
              <w:tabs>
                <w:tab w:val="clear" w:pos="227"/>
              </w:tabs>
              <w:spacing w:line="240" w:lineRule="auto"/>
              <w:ind w:left="342" w:hanging="453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05C028A2" w14:textId="77777777" w:rsidR="004B00C9" w:rsidRPr="000E759B" w:rsidRDefault="004B00C9" w:rsidP="003174F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(22)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7E384E0" w14:textId="77777777" w:rsidR="004B00C9" w:rsidRPr="000E759B" w:rsidRDefault="004B00C9" w:rsidP="003174F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16</w:t>
            </w:r>
          </w:p>
        </w:tc>
        <w:tc>
          <w:tcPr>
            <w:tcW w:w="1202" w:type="dxa"/>
            <w:shd w:val="clear" w:color="auto" w:fill="auto"/>
          </w:tcPr>
          <w:p w14:paraId="2E6D5DCB" w14:textId="77777777" w:rsidR="004B00C9" w:rsidRPr="000E759B" w:rsidRDefault="004B00C9" w:rsidP="003174F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4B3F51C" w14:textId="77777777" w:rsidR="004B00C9" w:rsidRPr="000E759B" w:rsidRDefault="004B00C9" w:rsidP="003174F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6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</w:tr>
    </w:tbl>
    <w:p w14:paraId="42E0E82B" w14:textId="77777777" w:rsidR="00D45092" w:rsidRPr="000E759B" w:rsidRDefault="00D45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0"/>
          <w:szCs w:val="20"/>
        </w:rPr>
      </w:pPr>
      <w:r w:rsidRPr="000E759B">
        <w:rPr>
          <w:rFonts w:ascii="BrowalliaUPC" w:hAnsi="BrowalliaUPC" w:cs="BrowalliaUPC"/>
          <w:sz w:val="20"/>
          <w:szCs w:val="20"/>
        </w:rPr>
        <w:br w:type="page"/>
      </w:r>
    </w:p>
    <w:tbl>
      <w:tblPr>
        <w:tblW w:w="8438" w:type="dxa"/>
        <w:tblInd w:w="996" w:type="dxa"/>
        <w:tblLayout w:type="fixed"/>
        <w:tblLook w:val="01E0" w:firstRow="1" w:lastRow="1" w:firstColumn="1" w:lastColumn="1" w:noHBand="0" w:noVBand="0"/>
      </w:tblPr>
      <w:tblGrid>
        <w:gridCol w:w="3625"/>
        <w:gridCol w:w="1202"/>
        <w:gridCol w:w="1201"/>
        <w:gridCol w:w="1203"/>
        <w:gridCol w:w="1207"/>
      </w:tblGrid>
      <w:tr w:rsidR="00334E16" w:rsidRPr="000E759B" w14:paraId="0A6D310C" w14:textId="77777777" w:rsidTr="00610EFD">
        <w:trPr>
          <w:tblHeader/>
        </w:trPr>
        <w:tc>
          <w:tcPr>
            <w:tcW w:w="3625" w:type="dxa"/>
            <w:vAlign w:val="bottom"/>
          </w:tcPr>
          <w:p w14:paraId="1D5A3170" w14:textId="77777777" w:rsidR="00334E16" w:rsidRPr="000E759B" w:rsidRDefault="00334E16" w:rsidP="00701316">
            <w:pPr>
              <w:spacing w:line="240" w:lineRule="auto"/>
              <w:rPr>
                <w:rFonts w:ascii="BrowalliaUPC" w:hAnsi="BrowalliaUPC" w:cs="BrowalliaUPC"/>
                <w:sz w:val="23"/>
                <w:szCs w:val="23"/>
              </w:rPr>
            </w:pPr>
          </w:p>
        </w:tc>
        <w:tc>
          <w:tcPr>
            <w:tcW w:w="4813" w:type="dxa"/>
            <w:gridSpan w:val="4"/>
            <w:vAlign w:val="bottom"/>
            <w:hideMark/>
          </w:tcPr>
          <w:p w14:paraId="2827657D" w14:textId="67A83AA5" w:rsidR="00334E16" w:rsidRPr="000E759B" w:rsidRDefault="00334E16" w:rsidP="00C76308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  <w:r w:rsidRPr="000E759B">
              <w:rPr>
                <w:rFonts w:ascii="BrowalliaUPC" w:hAnsi="BrowalliaUPC" w:cs="BrowalliaUPC"/>
                <w:color w:val="000000"/>
                <w:sz w:val="23"/>
                <w:szCs w:val="23"/>
                <w:cs/>
              </w:rPr>
              <w:t xml:space="preserve">(หน่วย </w:t>
            </w:r>
            <w:r w:rsidRPr="000E759B">
              <w:rPr>
                <w:rFonts w:ascii="BrowalliaUPC" w:hAnsi="BrowalliaUPC" w:cs="BrowalliaUPC"/>
                <w:color w:val="000000"/>
                <w:sz w:val="23"/>
                <w:szCs w:val="23"/>
              </w:rPr>
              <w:t xml:space="preserve">: </w:t>
            </w:r>
            <w:r w:rsidRPr="000E759B">
              <w:rPr>
                <w:rFonts w:ascii="BrowalliaUPC" w:hAnsi="BrowalliaUPC" w:cs="BrowalliaUPC"/>
                <w:color w:val="000000"/>
                <w:sz w:val="23"/>
                <w:szCs w:val="23"/>
                <w:cs/>
              </w:rPr>
              <w:t>พันบาท)</w:t>
            </w:r>
          </w:p>
        </w:tc>
      </w:tr>
      <w:tr w:rsidR="00334E16" w:rsidRPr="000E759B" w14:paraId="2A94F178" w14:textId="77777777" w:rsidTr="00610EFD">
        <w:trPr>
          <w:tblHeader/>
        </w:trPr>
        <w:tc>
          <w:tcPr>
            <w:tcW w:w="3625" w:type="dxa"/>
            <w:vAlign w:val="bottom"/>
          </w:tcPr>
          <w:p w14:paraId="19FF5B86" w14:textId="77777777" w:rsidR="00334E16" w:rsidRPr="000E759B" w:rsidRDefault="00334E16" w:rsidP="00C76308">
            <w:pPr>
              <w:spacing w:line="240" w:lineRule="auto"/>
              <w:ind w:left="-108"/>
              <w:rPr>
                <w:rFonts w:ascii="BrowalliaUPC" w:hAnsi="BrowalliaUPC" w:cs="BrowalliaUPC"/>
                <w:sz w:val="23"/>
                <w:szCs w:val="23"/>
              </w:rPr>
            </w:pPr>
          </w:p>
        </w:tc>
        <w:tc>
          <w:tcPr>
            <w:tcW w:w="4813" w:type="dxa"/>
            <w:gridSpan w:val="4"/>
            <w:vAlign w:val="bottom"/>
            <w:hideMark/>
          </w:tcPr>
          <w:p w14:paraId="7466E610" w14:textId="49ABF8FF" w:rsidR="00334E16" w:rsidRPr="000E759B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3"/>
                <w:szCs w:val="23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3"/>
                <w:szCs w:val="23"/>
                <w:cs/>
              </w:rPr>
              <w:t>เฉพาะบริษัท</w:t>
            </w:r>
          </w:p>
        </w:tc>
      </w:tr>
      <w:tr w:rsidR="00334E16" w:rsidRPr="000E759B" w14:paraId="7438C141" w14:textId="77777777" w:rsidTr="00C03616">
        <w:trPr>
          <w:tblHeader/>
        </w:trPr>
        <w:tc>
          <w:tcPr>
            <w:tcW w:w="3625" w:type="dxa"/>
            <w:vAlign w:val="bottom"/>
          </w:tcPr>
          <w:p w14:paraId="2F005399" w14:textId="77777777" w:rsidR="00334E16" w:rsidRPr="000E759B" w:rsidRDefault="00334E16" w:rsidP="00C76308">
            <w:pPr>
              <w:spacing w:line="240" w:lineRule="auto"/>
              <w:ind w:left="-108"/>
              <w:rPr>
                <w:rFonts w:ascii="BrowalliaUPC" w:hAnsi="BrowalliaUPC" w:cs="BrowalliaUPC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3A93E79A" w14:textId="77777777" w:rsidR="00334E16" w:rsidRPr="000E759B" w:rsidRDefault="00334E16" w:rsidP="00C76308">
            <w:pPr>
              <w:spacing w:line="240" w:lineRule="auto"/>
              <w:jc w:val="center"/>
              <w:rPr>
                <w:rFonts w:ascii="BrowalliaUPC" w:hAnsi="BrowalliaUPC" w:cs="BrowalliaUPC"/>
                <w:sz w:val="23"/>
                <w:szCs w:val="23"/>
              </w:rPr>
            </w:pPr>
          </w:p>
        </w:tc>
        <w:tc>
          <w:tcPr>
            <w:tcW w:w="2404" w:type="dxa"/>
            <w:gridSpan w:val="2"/>
            <w:vAlign w:val="bottom"/>
            <w:hideMark/>
          </w:tcPr>
          <w:p w14:paraId="5728E2AC" w14:textId="77777777" w:rsidR="00334E16" w:rsidRPr="000E759B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3"/>
                <w:szCs w:val="23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บันทึกใน</w:t>
            </w:r>
          </w:p>
        </w:tc>
        <w:tc>
          <w:tcPr>
            <w:tcW w:w="1207" w:type="dxa"/>
            <w:vAlign w:val="bottom"/>
          </w:tcPr>
          <w:p w14:paraId="568CD79F" w14:textId="77777777" w:rsidR="00334E16" w:rsidRPr="000E759B" w:rsidRDefault="00334E16" w:rsidP="00C76308">
            <w:pPr>
              <w:spacing w:line="240" w:lineRule="auto"/>
              <w:jc w:val="center"/>
              <w:rPr>
                <w:rFonts w:ascii="BrowalliaUPC" w:hAnsi="BrowalliaUPC" w:cs="BrowalliaUPC"/>
                <w:sz w:val="23"/>
                <w:szCs w:val="23"/>
              </w:rPr>
            </w:pPr>
          </w:p>
        </w:tc>
      </w:tr>
      <w:tr w:rsidR="00334E16" w:rsidRPr="000E759B" w14:paraId="2A1895FB" w14:textId="77777777" w:rsidTr="00C03616">
        <w:trPr>
          <w:tblHeader/>
        </w:trPr>
        <w:tc>
          <w:tcPr>
            <w:tcW w:w="3625" w:type="dxa"/>
            <w:vAlign w:val="bottom"/>
          </w:tcPr>
          <w:p w14:paraId="405ADA4B" w14:textId="77777777" w:rsidR="00334E16" w:rsidRPr="000E759B" w:rsidRDefault="00334E16" w:rsidP="00C76308">
            <w:pPr>
              <w:spacing w:line="240" w:lineRule="auto"/>
              <w:ind w:left="-108"/>
              <w:rPr>
                <w:rFonts w:ascii="BrowalliaUPC" w:hAnsi="BrowalliaUPC" w:cs="BrowalliaUPC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  <w:hideMark/>
          </w:tcPr>
          <w:p w14:paraId="78753680" w14:textId="133C83C1" w:rsidR="00334E16" w:rsidRPr="000E759B" w:rsidRDefault="00DA527B" w:rsidP="00F806C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FF"/>
                <w:sz w:val="23"/>
                <w:szCs w:val="23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</w:rPr>
              <w:t>1</w:t>
            </w: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 xml:space="preserve"> มกราคม </w:t>
            </w:r>
            <w:r w:rsidRPr="000E759B">
              <w:rPr>
                <w:rFonts w:ascii="BrowalliaUPC" w:hAnsi="BrowalliaUPC" w:cs="BrowalliaUPC"/>
                <w:sz w:val="23"/>
                <w:szCs w:val="23"/>
              </w:rPr>
              <w:t>256</w:t>
            </w:r>
            <w:r w:rsidR="004B00C9" w:rsidRPr="000E759B">
              <w:rPr>
                <w:rFonts w:ascii="BrowalliaUPC" w:hAnsi="BrowalliaUPC" w:cs="BrowalliaUPC"/>
                <w:sz w:val="23"/>
                <w:szCs w:val="23"/>
              </w:rPr>
              <w:t>7</w:t>
            </w:r>
          </w:p>
        </w:tc>
        <w:tc>
          <w:tcPr>
            <w:tcW w:w="1201" w:type="dxa"/>
            <w:vAlign w:val="bottom"/>
            <w:hideMark/>
          </w:tcPr>
          <w:p w14:paraId="43B8C2BD" w14:textId="77777777" w:rsidR="00334E16" w:rsidRPr="000E759B" w:rsidRDefault="00334E16" w:rsidP="00C76308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UPC" w:hAnsi="BrowalliaUPC" w:cs="BrowalliaUPC"/>
                <w:sz w:val="23"/>
                <w:szCs w:val="23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งบกำไรขาดทุน</w:t>
            </w:r>
          </w:p>
        </w:tc>
        <w:tc>
          <w:tcPr>
            <w:tcW w:w="1203" w:type="dxa"/>
            <w:vAlign w:val="bottom"/>
            <w:hideMark/>
          </w:tcPr>
          <w:p w14:paraId="2213986A" w14:textId="77777777" w:rsidR="00334E16" w:rsidRPr="000E759B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3"/>
                <w:szCs w:val="23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ส่วนของ</w:t>
            </w:r>
          </w:p>
          <w:p w14:paraId="64CAE67C" w14:textId="77777777" w:rsidR="00334E16" w:rsidRPr="000E759B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3"/>
                <w:szCs w:val="23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ผู้ถือหุ้น</w:t>
            </w:r>
          </w:p>
        </w:tc>
        <w:tc>
          <w:tcPr>
            <w:tcW w:w="1207" w:type="dxa"/>
            <w:vAlign w:val="bottom"/>
            <w:hideMark/>
          </w:tcPr>
          <w:p w14:paraId="56F903EE" w14:textId="2D8014B9" w:rsidR="00334E16" w:rsidRPr="000E759B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3"/>
                <w:szCs w:val="23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31</w:t>
            </w:r>
            <w:r w:rsidRPr="000E759B">
              <w:rPr>
                <w:rFonts w:ascii="BrowalliaUPC" w:hAnsi="BrowalliaUPC" w:cs="BrowalliaUPC"/>
                <w:sz w:val="23"/>
                <w:szCs w:val="23"/>
                <w:cs/>
                <w:lang w:val="en-GB"/>
              </w:rPr>
              <w:t xml:space="preserve"> ธันวาคม </w:t>
            </w:r>
            <w:r w:rsidRPr="000E759B">
              <w:rPr>
                <w:rFonts w:ascii="BrowalliaUPC" w:hAnsi="BrowalliaUPC" w:cs="BrowalliaUPC"/>
                <w:sz w:val="23"/>
                <w:szCs w:val="23"/>
              </w:rPr>
              <w:t>256</w:t>
            </w:r>
            <w:r w:rsidR="004B00C9" w:rsidRPr="000E759B">
              <w:rPr>
                <w:rFonts w:ascii="BrowalliaUPC" w:hAnsi="BrowalliaUPC" w:cs="BrowalliaUPC"/>
                <w:sz w:val="23"/>
                <w:szCs w:val="23"/>
              </w:rPr>
              <w:t>7</w:t>
            </w:r>
          </w:p>
        </w:tc>
      </w:tr>
      <w:tr w:rsidR="00334E16" w:rsidRPr="000E759B" w14:paraId="2EA877CD" w14:textId="77777777" w:rsidTr="00C03616">
        <w:tc>
          <w:tcPr>
            <w:tcW w:w="3625" w:type="dxa"/>
            <w:vAlign w:val="bottom"/>
            <w:hideMark/>
          </w:tcPr>
          <w:p w14:paraId="0C3E93D5" w14:textId="25D1956E" w:rsidR="00334E16" w:rsidRPr="000E759B" w:rsidRDefault="00334E16" w:rsidP="00C76308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57B9F718" w14:textId="77777777" w:rsidR="00334E16" w:rsidRPr="000E759B" w:rsidRDefault="00334E16" w:rsidP="00C76308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</w:p>
        </w:tc>
        <w:tc>
          <w:tcPr>
            <w:tcW w:w="1201" w:type="dxa"/>
            <w:vAlign w:val="bottom"/>
          </w:tcPr>
          <w:p w14:paraId="14492DB6" w14:textId="77777777" w:rsidR="00334E16" w:rsidRPr="000E759B" w:rsidRDefault="00334E16" w:rsidP="00C76308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66B585D" w14:textId="77777777" w:rsidR="00334E16" w:rsidRPr="000E759B" w:rsidRDefault="00334E16" w:rsidP="00C76308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</w:p>
        </w:tc>
        <w:tc>
          <w:tcPr>
            <w:tcW w:w="1207" w:type="dxa"/>
            <w:vAlign w:val="bottom"/>
          </w:tcPr>
          <w:p w14:paraId="6F29B8EE" w14:textId="77777777" w:rsidR="00334E16" w:rsidRPr="000E759B" w:rsidRDefault="00334E16" w:rsidP="00C76308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</w:p>
        </w:tc>
      </w:tr>
      <w:tr w:rsidR="000C1CED" w:rsidRPr="000E759B" w14:paraId="15166508" w14:textId="77777777" w:rsidTr="00C03616">
        <w:tc>
          <w:tcPr>
            <w:tcW w:w="3625" w:type="dxa"/>
            <w:vAlign w:val="bottom"/>
          </w:tcPr>
          <w:p w14:paraId="6E3D0B65" w14:textId="71CB7843" w:rsidR="000C1CED" w:rsidRPr="000E759B" w:rsidRDefault="000C1CED" w:rsidP="00C76308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3"/>
                <w:szCs w:val="23"/>
                <w:cs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3"/>
                <w:szCs w:val="23"/>
                <w:cs/>
              </w:rPr>
              <w:t xml:space="preserve">สินทรัพย์ภาษีเงินได้รอการตัดบัญชีจาก </w:t>
            </w:r>
            <w:r w:rsidRPr="000E759B">
              <w:rPr>
                <w:rFonts w:ascii="BrowalliaUPC" w:hAnsi="BrowalliaUPC" w:cs="BrowalliaUPC"/>
                <w:b/>
                <w:bCs/>
                <w:sz w:val="23"/>
                <w:szCs w:val="23"/>
              </w:rPr>
              <w:t>:</w:t>
            </w:r>
          </w:p>
        </w:tc>
        <w:tc>
          <w:tcPr>
            <w:tcW w:w="1202" w:type="dxa"/>
            <w:vAlign w:val="bottom"/>
          </w:tcPr>
          <w:p w14:paraId="36EB0486" w14:textId="77777777" w:rsidR="000C1CED" w:rsidRPr="000E759B" w:rsidRDefault="000C1CED" w:rsidP="00C76308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</w:p>
        </w:tc>
        <w:tc>
          <w:tcPr>
            <w:tcW w:w="1201" w:type="dxa"/>
            <w:vAlign w:val="bottom"/>
          </w:tcPr>
          <w:p w14:paraId="711952A2" w14:textId="77777777" w:rsidR="000C1CED" w:rsidRPr="000E759B" w:rsidRDefault="000C1CED" w:rsidP="00C76308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383F567" w14:textId="77777777" w:rsidR="000C1CED" w:rsidRPr="000E759B" w:rsidRDefault="000C1CED" w:rsidP="00C76308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</w:p>
        </w:tc>
        <w:tc>
          <w:tcPr>
            <w:tcW w:w="1207" w:type="dxa"/>
            <w:vAlign w:val="bottom"/>
          </w:tcPr>
          <w:p w14:paraId="286A67A1" w14:textId="77777777" w:rsidR="000C1CED" w:rsidRPr="000E759B" w:rsidRDefault="000C1CED" w:rsidP="00C76308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</w:p>
        </w:tc>
      </w:tr>
      <w:tr w:rsidR="00501922" w:rsidRPr="000E759B" w14:paraId="58CF9A43" w14:textId="77777777" w:rsidTr="00C03616">
        <w:tc>
          <w:tcPr>
            <w:tcW w:w="3625" w:type="dxa"/>
            <w:shd w:val="clear" w:color="auto" w:fill="auto"/>
            <w:vAlign w:val="bottom"/>
          </w:tcPr>
          <w:p w14:paraId="1008B856" w14:textId="24F3E38D" w:rsidR="00501922" w:rsidRPr="000E759B" w:rsidRDefault="00501922" w:rsidP="00501922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3"/>
                <w:szCs w:val="23"/>
                <w:cs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9946BF2" w14:textId="6BE3D95A" w:rsidR="00501922" w:rsidRPr="000E759B" w:rsidRDefault="00501922" w:rsidP="00501922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</w:rPr>
              <w:t>12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DFDFF4E" w14:textId="1F163AAC" w:rsidR="00501922" w:rsidRPr="000E759B" w:rsidRDefault="00501922" w:rsidP="00501922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cs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64380563" w14:textId="32D59E65" w:rsidR="00501922" w:rsidRPr="000E759B" w:rsidRDefault="00501922" w:rsidP="00501922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4338DB1" w14:textId="482A4E3A" w:rsidR="00501922" w:rsidRPr="000E759B" w:rsidRDefault="00501922" w:rsidP="00501922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cs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</w:rPr>
              <w:t>12</w:t>
            </w:r>
          </w:p>
        </w:tc>
      </w:tr>
      <w:tr w:rsidR="00501922" w:rsidRPr="000E759B" w14:paraId="7A717F13" w14:textId="77777777" w:rsidTr="00C03616">
        <w:tc>
          <w:tcPr>
            <w:tcW w:w="3625" w:type="dxa"/>
            <w:shd w:val="clear" w:color="auto" w:fill="auto"/>
            <w:vAlign w:val="bottom"/>
          </w:tcPr>
          <w:p w14:paraId="2F5DE9D0" w14:textId="38C83949" w:rsidR="00501922" w:rsidRPr="000E759B" w:rsidRDefault="00501922" w:rsidP="00501922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3"/>
                <w:szCs w:val="23"/>
                <w:cs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ค่าเผื่อสินค้าเสื่อมคุณภาพ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0DF9280" w14:textId="694F7ABB" w:rsidR="00501922" w:rsidRPr="000E759B" w:rsidRDefault="00501922" w:rsidP="00501922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</w:rPr>
              <w:t>5,264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5C040C58" w14:textId="17B1B744" w:rsidR="00501922" w:rsidRPr="000E759B" w:rsidRDefault="00501922" w:rsidP="00501922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</w:rPr>
              <w:t>(</w:t>
            </w:r>
            <w:r w:rsidR="00FD6A96">
              <w:rPr>
                <w:rFonts w:ascii="BrowalliaUPC" w:hAnsi="BrowalliaUPC" w:cs="BrowalliaUPC"/>
                <w:sz w:val="23"/>
                <w:szCs w:val="23"/>
              </w:rPr>
              <w:t>340</w:t>
            </w:r>
            <w:r w:rsidRPr="000E759B">
              <w:rPr>
                <w:rFonts w:ascii="BrowalliaUPC" w:hAnsi="BrowalliaUPC" w:cs="BrowalliaUPC"/>
                <w:sz w:val="23"/>
                <w:szCs w:val="23"/>
              </w:rPr>
              <w:t>)</w:t>
            </w:r>
          </w:p>
        </w:tc>
        <w:tc>
          <w:tcPr>
            <w:tcW w:w="1203" w:type="dxa"/>
            <w:shd w:val="clear" w:color="auto" w:fill="auto"/>
          </w:tcPr>
          <w:p w14:paraId="225A6FA0" w14:textId="6DB5BDAB" w:rsidR="00501922" w:rsidRPr="000E759B" w:rsidRDefault="00501922" w:rsidP="00501922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27916EF" w14:textId="3041F4FD" w:rsidR="00501922" w:rsidRPr="000E759B" w:rsidRDefault="00501922" w:rsidP="00501922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</w:rPr>
              <w:t>4,92</w:t>
            </w:r>
            <w:r w:rsidR="00FD6A96">
              <w:rPr>
                <w:rFonts w:ascii="BrowalliaUPC" w:hAnsi="BrowalliaUPC" w:cs="BrowalliaUPC"/>
                <w:sz w:val="23"/>
                <w:szCs w:val="23"/>
              </w:rPr>
              <w:t>4</w:t>
            </w:r>
          </w:p>
        </w:tc>
      </w:tr>
      <w:tr w:rsidR="00501922" w:rsidRPr="000E759B" w14:paraId="20C10B80" w14:textId="77777777" w:rsidTr="00C03616">
        <w:tc>
          <w:tcPr>
            <w:tcW w:w="3625" w:type="dxa"/>
            <w:shd w:val="clear" w:color="auto" w:fill="auto"/>
          </w:tcPr>
          <w:p w14:paraId="6F24FB35" w14:textId="097E9C32" w:rsidR="00501922" w:rsidRPr="000E759B" w:rsidRDefault="00501922" w:rsidP="00501922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3"/>
                <w:szCs w:val="23"/>
                <w:cs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8C60208" w14:textId="4258A51D" w:rsidR="00501922" w:rsidRPr="000E759B" w:rsidRDefault="00501922" w:rsidP="00501922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29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5F48EEC1" w14:textId="5DC32CD0" w:rsidR="00501922" w:rsidRPr="000E759B" w:rsidRDefault="00501922" w:rsidP="00501922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cs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</w:rPr>
              <w:t>(51)</w:t>
            </w:r>
          </w:p>
        </w:tc>
        <w:tc>
          <w:tcPr>
            <w:tcW w:w="1203" w:type="dxa"/>
            <w:shd w:val="clear" w:color="auto" w:fill="auto"/>
          </w:tcPr>
          <w:p w14:paraId="0BFC5A14" w14:textId="239B1B41" w:rsidR="00501922" w:rsidRPr="000E759B" w:rsidRDefault="00501922" w:rsidP="00501922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B185D52" w14:textId="1071517A" w:rsidR="00501922" w:rsidRPr="000E759B" w:rsidRDefault="00501922" w:rsidP="00501922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(22)</w:t>
            </w:r>
          </w:p>
        </w:tc>
      </w:tr>
      <w:tr w:rsidR="00501922" w:rsidRPr="000E759B" w14:paraId="385D7683" w14:textId="77777777" w:rsidTr="00C03616">
        <w:tc>
          <w:tcPr>
            <w:tcW w:w="3625" w:type="dxa"/>
            <w:shd w:val="clear" w:color="auto" w:fill="auto"/>
          </w:tcPr>
          <w:p w14:paraId="28E2F8F4" w14:textId="0F09D092" w:rsidR="00501922" w:rsidRPr="000E759B" w:rsidRDefault="00501922" w:rsidP="00501922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3"/>
                <w:szCs w:val="23"/>
                <w:cs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ลูกหนี้ตามสัญญาเช่า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6757F1C" w14:textId="55B61015" w:rsidR="00501922" w:rsidRPr="000E759B" w:rsidRDefault="00501922" w:rsidP="00501922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213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49A202E" w14:textId="4493D098" w:rsidR="00501922" w:rsidRPr="000E759B" w:rsidRDefault="00501922" w:rsidP="00501922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cs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</w:rPr>
              <w:t>(115)</w:t>
            </w:r>
          </w:p>
        </w:tc>
        <w:tc>
          <w:tcPr>
            <w:tcW w:w="1203" w:type="dxa"/>
            <w:shd w:val="clear" w:color="auto" w:fill="auto"/>
          </w:tcPr>
          <w:p w14:paraId="27D1315F" w14:textId="75B61E53" w:rsidR="00501922" w:rsidRPr="000E759B" w:rsidRDefault="00501922" w:rsidP="00501922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F5FC6E1" w14:textId="66B63E73" w:rsidR="00501922" w:rsidRPr="000E759B" w:rsidRDefault="00501922" w:rsidP="00501922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98</w:t>
            </w:r>
          </w:p>
        </w:tc>
      </w:tr>
      <w:tr w:rsidR="00501922" w:rsidRPr="000E759B" w14:paraId="50E97B1C" w14:textId="77777777" w:rsidTr="00C03616">
        <w:tc>
          <w:tcPr>
            <w:tcW w:w="3625" w:type="dxa"/>
            <w:shd w:val="clear" w:color="auto" w:fill="auto"/>
          </w:tcPr>
          <w:p w14:paraId="33C604F3" w14:textId="62CF9644" w:rsidR="00501922" w:rsidRPr="000E759B" w:rsidRDefault="00501922" w:rsidP="00501922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3"/>
                <w:szCs w:val="23"/>
                <w:cs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EB8A024" w14:textId="1F4107F6" w:rsidR="00501922" w:rsidRPr="000E759B" w:rsidRDefault="00501922" w:rsidP="00501922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4,604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1BE451F5" w14:textId="1CDB3BC4" w:rsidR="00501922" w:rsidRPr="000E759B" w:rsidRDefault="00501922" w:rsidP="00501922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cs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</w:rPr>
              <w:t>(91)</w:t>
            </w:r>
          </w:p>
        </w:tc>
        <w:tc>
          <w:tcPr>
            <w:tcW w:w="1203" w:type="dxa"/>
            <w:shd w:val="clear" w:color="auto" w:fill="auto"/>
          </w:tcPr>
          <w:p w14:paraId="2128E56B" w14:textId="2190880D" w:rsidR="00501922" w:rsidRPr="000E759B" w:rsidRDefault="00501922" w:rsidP="00501922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8F6034D" w14:textId="40C016E4" w:rsidR="00501922" w:rsidRPr="000E759B" w:rsidRDefault="00501922" w:rsidP="00501922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4,513</w:t>
            </w:r>
          </w:p>
        </w:tc>
      </w:tr>
      <w:tr w:rsidR="00501922" w:rsidRPr="000E759B" w14:paraId="07E880F6" w14:textId="77777777" w:rsidTr="00C03616">
        <w:tc>
          <w:tcPr>
            <w:tcW w:w="3625" w:type="dxa"/>
            <w:shd w:val="clear" w:color="auto" w:fill="auto"/>
            <w:vAlign w:val="bottom"/>
          </w:tcPr>
          <w:p w14:paraId="055E4EA1" w14:textId="0610553D" w:rsidR="00501922" w:rsidRPr="000E759B" w:rsidRDefault="00501922" w:rsidP="00501922">
            <w:pPr>
              <w:spacing w:line="240" w:lineRule="auto"/>
              <w:ind w:left="159"/>
              <w:rPr>
                <w:rFonts w:ascii="BrowalliaUPC" w:hAnsi="BrowalliaUPC" w:cs="BrowalliaUPC"/>
                <w:sz w:val="23"/>
                <w:szCs w:val="23"/>
                <w:cs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ภาระผูกพันผลประโยชน์พนักงาน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DFB2A1E" w14:textId="6B980223" w:rsidR="00501922" w:rsidRPr="000E759B" w:rsidRDefault="00501922" w:rsidP="00501922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3,63</w:t>
            </w:r>
            <w:r w:rsidRPr="000E759B">
              <w:rPr>
                <w:rFonts w:ascii="BrowalliaUPC" w:hAnsi="BrowalliaUPC" w:cs="BrowalliaUPC"/>
                <w:sz w:val="23"/>
                <w:szCs w:val="23"/>
              </w:rPr>
              <w:t>7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778B7A24" w14:textId="4196DF5E" w:rsidR="00501922" w:rsidRPr="000E759B" w:rsidRDefault="00501922" w:rsidP="00501922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</w:rPr>
              <w:t>195</w:t>
            </w:r>
          </w:p>
        </w:tc>
        <w:tc>
          <w:tcPr>
            <w:tcW w:w="1203" w:type="dxa"/>
            <w:shd w:val="clear" w:color="auto" w:fill="auto"/>
          </w:tcPr>
          <w:p w14:paraId="3CD9AE97" w14:textId="5403ED4B" w:rsidR="00501922" w:rsidRPr="000E759B" w:rsidRDefault="00501922" w:rsidP="00501922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60BA5E9" w14:textId="35B32F69" w:rsidR="00501922" w:rsidRPr="000E759B" w:rsidRDefault="00501922" w:rsidP="00501922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</w:rPr>
              <w:t>3,832</w:t>
            </w:r>
          </w:p>
        </w:tc>
      </w:tr>
      <w:tr w:rsidR="00501922" w:rsidRPr="000E759B" w14:paraId="36BCB53E" w14:textId="77777777" w:rsidTr="00C13DD2">
        <w:tc>
          <w:tcPr>
            <w:tcW w:w="3625" w:type="dxa"/>
            <w:shd w:val="clear" w:color="auto" w:fill="auto"/>
            <w:vAlign w:val="bottom"/>
          </w:tcPr>
          <w:p w14:paraId="1DCE029D" w14:textId="37F5D322" w:rsidR="00501922" w:rsidRPr="000E759B" w:rsidRDefault="00501922" w:rsidP="00501922">
            <w:pPr>
              <w:spacing w:line="240" w:lineRule="auto"/>
              <w:ind w:left="159"/>
              <w:rPr>
                <w:rFonts w:ascii="BrowalliaUPC" w:hAnsi="BrowalliaUPC" w:cs="BrowalliaUPC"/>
                <w:sz w:val="23"/>
                <w:szCs w:val="23"/>
                <w:cs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รายได้รอการรับรู้ที่มีภาระที่ต้องปฏิบัติตามสัญญา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346F258" w14:textId="720FD856" w:rsidR="00501922" w:rsidRPr="000E759B" w:rsidRDefault="00501922" w:rsidP="00501922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2,590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53CBBB03" w14:textId="64EB475D" w:rsidR="00501922" w:rsidRPr="000E759B" w:rsidRDefault="00501922" w:rsidP="00501922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(251)</w:t>
            </w:r>
          </w:p>
        </w:tc>
        <w:tc>
          <w:tcPr>
            <w:tcW w:w="1203" w:type="dxa"/>
            <w:shd w:val="clear" w:color="auto" w:fill="auto"/>
          </w:tcPr>
          <w:p w14:paraId="49D23FE7" w14:textId="311D98D2" w:rsidR="00501922" w:rsidRPr="000E759B" w:rsidRDefault="00501922" w:rsidP="00501922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1EA5B49" w14:textId="577C888E" w:rsidR="00501922" w:rsidRPr="000E759B" w:rsidRDefault="00501922" w:rsidP="00501922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2,339</w:t>
            </w:r>
          </w:p>
        </w:tc>
      </w:tr>
      <w:tr w:rsidR="00501922" w:rsidRPr="000E759B" w14:paraId="2A3A09E4" w14:textId="77777777" w:rsidTr="00C03616">
        <w:tc>
          <w:tcPr>
            <w:tcW w:w="3625" w:type="dxa"/>
            <w:shd w:val="clear" w:color="auto" w:fill="auto"/>
            <w:vAlign w:val="bottom"/>
          </w:tcPr>
          <w:p w14:paraId="40B8AD20" w14:textId="206FAE15" w:rsidR="00501922" w:rsidRPr="000E759B" w:rsidRDefault="00501922" w:rsidP="00501922">
            <w:pPr>
              <w:spacing w:line="240" w:lineRule="auto"/>
              <w:ind w:left="159"/>
              <w:rPr>
                <w:rFonts w:ascii="BrowalliaUPC" w:hAnsi="BrowalliaUPC" w:cs="BrowalliaUPC"/>
                <w:sz w:val="23"/>
                <w:szCs w:val="23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หนี้สินหมุนเวียนอื่น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7D68A75" w14:textId="0A02AFE5" w:rsidR="00501922" w:rsidRPr="000E759B" w:rsidRDefault="00501922" w:rsidP="0050192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818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C8A5836" w14:textId="242294AC" w:rsidR="00501922" w:rsidRPr="000E759B" w:rsidRDefault="00501922" w:rsidP="0050192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</w:rPr>
              <w:t>(41)</w:t>
            </w:r>
          </w:p>
        </w:tc>
        <w:tc>
          <w:tcPr>
            <w:tcW w:w="1203" w:type="dxa"/>
            <w:shd w:val="clear" w:color="auto" w:fill="auto"/>
          </w:tcPr>
          <w:p w14:paraId="7266E1D0" w14:textId="5DAE51F7" w:rsidR="00501922" w:rsidRPr="000E759B" w:rsidRDefault="00501922" w:rsidP="0050192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FF1CC5D" w14:textId="038B5583" w:rsidR="00501922" w:rsidRPr="000E759B" w:rsidRDefault="00501922" w:rsidP="0050192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777</w:t>
            </w:r>
          </w:p>
        </w:tc>
      </w:tr>
      <w:tr w:rsidR="00501922" w:rsidRPr="000E759B" w14:paraId="108FA7B0" w14:textId="77777777" w:rsidTr="00C03616">
        <w:tc>
          <w:tcPr>
            <w:tcW w:w="3625" w:type="dxa"/>
            <w:shd w:val="clear" w:color="auto" w:fill="auto"/>
            <w:vAlign w:val="bottom"/>
          </w:tcPr>
          <w:p w14:paraId="18AF81F5" w14:textId="77777777" w:rsidR="00501922" w:rsidRPr="000E759B" w:rsidRDefault="00501922" w:rsidP="00501922">
            <w:pPr>
              <w:tabs>
                <w:tab w:val="clear" w:pos="227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3"/>
                <w:szCs w:val="23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0194383" w14:textId="5556478B" w:rsidR="00501922" w:rsidRPr="000E759B" w:rsidRDefault="00501922" w:rsidP="00501922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</w:rPr>
              <w:t>17,167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43FBDB7" w14:textId="1A2CE2DB" w:rsidR="00501922" w:rsidRPr="000E759B" w:rsidRDefault="00CB1A67" w:rsidP="00501922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cs/>
              </w:rPr>
            </w:pPr>
            <w:r>
              <w:rPr>
                <w:rFonts w:ascii="BrowalliaUPC" w:hAnsi="BrowalliaUPC" w:cs="BrowalliaUPC"/>
                <w:sz w:val="23"/>
                <w:szCs w:val="23"/>
              </w:rPr>
              <w:t>(69</w:t>
            </w:r>
            <w:r w:rsidR="00321F49">
              <w:rPr>
                <w:rFonts w:ascii="BrowalliaUPC" w:hAnsi="BrowalliaUPC" w:cs="BrowalliaUPC"/>
                <w:sz w:val="23"/>
                <w:szCs w:val="23"/>
              </w:rPr>
              <w:t>4</w:t>
            </w:r>
            <w:r>
              <w:rPr>
                <w:rFonts w:ascii="BrowalliaUPC" w:hAnsi="BrowalliaUPC" w:cs="BrowalliaUPC"/>
                <w:sz w:val="23"/>
                <w:szCs w:val="23"/>
              </w:rPr>
              <w:t>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C5DCB65" w14:textId="2307C1C5" w:rsidR="00501922" w:rsidRPr="000E759B" w:rsidRDefault="00501922" w:rsidP="00501922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cs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5509C79" w14:textId="61DCC75B" w:rsidR="00501922" w:rsidRPr="000E759B" w:rsidRDefault="002117A9" w:rsidP="00501922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  <w:r>
              <w:rPr>
                <w:rFonts w:ascii="BrowalliaUPC" w:hAnsi="BrowalliaUPC" w:cs="BrowalliaUPC"/>
                <w:sz w:val="23"/>
                <w:szCs w:val="23"/>
              </w:rPr>
              <w:t>16,</w:t>
            </w:r>
            <w:r w:rsidR="00DA2B0D">
              <w:rPr>
                <w:rFonts w:ascii="BrowalliaUPC" w:hAnsi="BrowalliaUPC" w:cs="BrowalliaUPC"/>
                <w:sz w:val="23"/>
                <w:szCs w:val="23"/>
              </w:rPr>
              <w:t>47</w:t>
            </w:r>
            <w:r w:rsidR="00872F16">
              <w:rPr>
                <w:rFonts w:ascii="BrowalliaUPC" w:hAnsi="BrowalliaUPC" w:cs="BrowalliaUPC"/>
                <w:sz w:val="23"/>
                <w:szCs w:val="23"/>
              </w:rPr>
              <w:t>3</w:t>
            </w:r>
          </w:p>
        </w:tc>
      </w:tr>
      <w:tr w:rsidR="00501922" w:rsidRPr="000E759B" w14:paraId="1BF57F43" w14:textId="77777777" w:rsidTr="00C03616">
        <w:tc>
          <w:tcPr>
            <w:tcW w:w="3625" w:type="dxa"/>
            <w:shd w:val="clear" w:color="auto" w:fill="auto"/>
            <w:vAlign w:val="bottom"/>
          </w:tcPr>
          <w:p w14:paraId="7DCDE2B1" w14:textId="77777777" w:rsidR="00501922" w:rsidRPr="000E759B" w:rsidRDefault="00501922" w:rsidP="00501922">
            <w:pPr>
              <w:tabs>
                <w:tab w:val="clear" w:pos="227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3"/>
                <w:szCs w:val="23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E7EA632" w14:textId="77777777" w:rsidR="00501922" w:rsidRPr="000E759B" w:rsidRDefault="00501922" w:rsidP="00501922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BBABCC8" w14:textId="77777777" w:rsidR="00501922" w:rsidRPr="000E759B" w:rsidRDefault="00501922" w:rsidP="00501922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cs/>
                <w:lang w:val="en-GB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05E91EB9" w14:textId="77777777" w:rsidR="00501922" w:rsidRPr="000E759B" w:rsidRDefault="00501922" w:rsidP="00501922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cs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5B4C5F6B" w14:textId="77777777" w:rsidR="00501922" w:rsidRPr="000E759B" w:rsidRDefault="00501922" w:rsidP="00501922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</w:p>
        </w:tc>
      </w:tr>
      <w:tr w:rsidR="00501922" w:rsidRPr="000E759B" w14:paraId="1F333EA9" w14:textId="77777777" w:rsidTr="003174F5">
        <w:tc>
          <w:tcPr>
            <w:tcW w:w="3625" w:type="dxa"/>
            <w:shd w:val="clear" w:color="auto" w:fill="auto"/>
            <w:vAlign w:val="bottom"/>
          </w:tcPr>
          <w:p w14:paraId="4DA7C2B9" w14:textId="1A50F83C" w:rsidR="00501922" w:rsidRPr="000E759B" w:rsidRDefault="00501922" w:rsidP="00501922">
            <w:pPr>
              <w:tabs>
                <w:tab w:val="clear" w:pos="227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3"/>
                <w:szCs w:val="23"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3"/>
                <w:szCs w:val="23"/>
                <w:cs/>
              </w:rPr>
              <w:t xml:space="preserve">หนี้สินภาษีเงินได้รอการตัดบัญชีจาก </w:t>
            </w:r>
            <w:r w:rsidRPr="000E759B">
              <w:rPr>
                <w:rFonts w:ascii="BrowalliaUPC" w:hAnsi="BrowalliaUPC" w:cs="BrowalliaUPC"/>
                <w:b/>
                <w:bCs/>
                <w:sz w:val="23"/>
                <w:szCs w:val="23"/>
              </w:rPr>
              <w:t>: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37E60016" w14:textId="77777777" w:rsidR="00501922" w:rsidRPr="000E759B" w:rsidRDefault="00501922" w:rsidP="00501922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0D9E0D68" w14:textId="77777777" w:rsidR="00501922" w:rsidRPr="000E759B" w:rsidRDefault="00501922" w:rsidP="00501922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cs/>
                <w:lang w:val="en-GB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03751837" w14:textId="77777777" w:rsidR="00501922" w:rsidRPr="000E759B" w:rsidRDefault="00501922" w:rsidP="00501922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cs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3E2EA9C2" w14:textId="77777777" w:rsidR="00501922" w:rsidRPr="000E759B" w:rsidRDefault="00501922" w:rsidP="00501922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</w:p>
        </w:tc>
      </w:tr>
      <w:tr w:rsidR="00501922" w:rsidRPr="000E759B" w14:paraId="74DD82AC" w14:textId="77777777" w:rsidTr="003174F5">
        <w:tc>
          <w:tcPr>
            <w:tcW w:w="3625" w:type="dxa"/>
            <w:shd w:val="clear" w:color="auto" w:fill="auto"/>
            <w:vAlign w:val="center"/>
          </w:tcPr>
          <w:p w14:paraId="19CFB110" w14:textId="22D25523" w:rsidR="00501922" w:rsidRPr="000E759B" w:rsidRDefault="00501922" w:rsidP="00501922">
            <w:pPr>
              <w:spacing w:line="240" w:lineRule="auto"/>
              <w:ind w:left="159"/>
              <w:rPr>
                <w:rFonts w:ascii="BrowalliaUPC" w:hAnsi="BrowalliaUPC" w:cs="BrowalliaUPC"/>
                <w:b/>
                <w:bCs/>
                <w:sz w:val="23"/>
                <w:szCs w:val="23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สินทรัพย์หมุนเวียนอื่น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4FC863F7" w14:textId="2A4A5859" w:rsidR="00501922" w:rsidRPr="000E759B" w:rsidRDefault="00501922" w:rsidP="0050192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cs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3"/>
                <w:szCs w:val="23"/>
              </w:rPr>
              <w:t>6</w:t>
            </w: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)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55AFDA90" w14:textId="2E14BE7E" w:rsidR="00501922" w:rsidRPr="000E759B" w:rsidRDefault="0008401F" w:rsidP="0050192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cs/>
                <w:lang w:val="en-GB"/>
              </w:rPr>
            </w:pPr>
            <w:r>
              <w:rPr>
                <w:rFonts w:ascii="BrowalliaUPC" w:hAnsi="BrowalliaUPC" w:cs="BrowalliaUPC"/>
                <w:sz w:val="23"/>
                <w:szCs w:val="23"/>
                <w:lang w:val="en-GB"/>
              </w:rPr>
              <w:t>(13</w:t>
            </w:r>
            <w:r w:rsidR="00FF6D82">
              <w:rPr>
                <w:rFonts w:ascii="BrowalliaUPC" w:hAnsi="BrowalliaUPC" w:cs="BrowalliaUPC"/>
                <w:sz w:val="23"/>
                <w:szCs w:val="23"/>
                <w:lang w:val="en-GB"/>
              </w:rPr>
              <w:t>9</w:t>
            </w:r>
            <w:r>
              <w:rPr>
                <w:rFonts w:ascii="BrowalliaUPC" w:hAnsi="BrowalliaUPC" w:cs="BrowalliaUPC"/>
                <w:sz w:val="23"/>
                <w:szCs w:val="23"/>
                <w:lang w:val="en-GB"/>
              </w:rPr>
              <w:t>)</w:t>
            </w:r>
          </w:p>
        </w:tc>
        <w:tc>
          <w:tcPr>
            <w:tcW w:w="1203" w:type="dxa"/>
            <w:shd w:val="clear" w:color="auto" w:fill="auto"/>
          </w:tcPr>
          <w:p w14:paraId="5660AC5D" w14:textId="126A9B90" w:rsidR="00501922" w:rsidRPr="000E759B" w:rsidRDefault="00501922" w:rsidP="0050192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cs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5C154C2" w14:textId="1D3CE72C" w:rsidR="00501922" w:rsidRPr="000E759B" w:rsidRDefault="0008401F" w:rsidP="0050192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  <w:r>
              <w:rPr>
                <w:rFonts w:ascii="BrowalliaUPC" w:hAnsi="BrowalliaUPC" w:cs="BrowalliaUPC"/>
                <w:sz w:val="23"/>
                <w:szCs w:val="23"/>
              </w:rPr>
              <w:t>(145)</w:t>
            </w:r>
          </w:p>
        </w:tc>
      </w:tr>
      <w:tr w:rsidR="00501922" w:rsidRPr="000E759B" w14:paraId="387CA443" w14:textId="77777777" w:rsidTr="003174F5">
        <w:tc>
          <w:tcPr>
            <w:tcW w:w="3625" w:type="dxa"/>
            <w:shd w:val="clear" w:color="auto" w:fill="auto"/>
            <w:vAlign w:val="bottom"/>
          </w:tcPr>
          <w:p w14:paraId="55F03820" w14:textId="6C48E817" w:rsidR="00501922" w:rsidRPr="000E759B" w:rsidRDefault="00501922" w:rsidP="00501922">
            <w:pPr>
              <w:tabs>
                <w:tab w:val="clear" w:pos="227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7BA5F777" w14:textId="33337737" w:rsidR="00501922" w:rsidRPr="000E759B" w:rsidRDefault="00501922" w:rsidP="00501922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cs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3"/>
                <w:szCs w:val="23"/>
              </w:rPr>
              <w:t>6</w:t>
            </w: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)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29139A40" w14:textId="6BD43784" w:rsidR="00501922" w:rsidRPr="000E759B" w:rsidRDefault="0008401F" w:rsidP="00501922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cs/>
                <w:lang w:val="en-GB"/>
              </w:rPr>
            </w:pPr>
            <w:r>
              <w:rPr>
                <w:rFonts w:ascii="BrowalliaUPC" w:hAnsi="BrowalliaUPC" w:cs="BrowalliaUPC"/>
                <w:sz w:val="23"/>
                <w:szCs w:val="23"/>
                <w:lang w:val="en-GB"/>
              </w:rPr>
              <w:t>(13</w:t>
            </w:r>
            <w:r w:rsidR="00FF6D82">
              <w:rPr>
                <w:rFonts w:ascii="BrowalliaUPC" w:hAnsi="BrowalliaUPC" w:cs="BrowalliaUPC"/>
                <w:sz w:val="23"/>
                <w:szCs w:val="23"/>
                <w:lang w:val="en-GB"/>
              </w:rPr>
              <w:t>9</w:t>
            </w:r>
            <w:r>
              <w:rPr>
                <w:rFonts w:ascii="BrowalliaUPC" w:hAnsi="BrowalliaUPC" w:cs="BrowalliaUPC"/>
                <w:sz w:val="23"/>
                <w:szCs w:val="23"/>
                <w:lang w:val="en-GB"/>
              </w:rPr>
              <w:t>)</w:t>
            </w:r>
          </w:p>
        </w:tc>
        <w:tc>
          <w:tcPr>
            <w:tcW w:w="1203" w:type="dxa"/>
            <w:shd w:val="clear" w:color="auto" w:fill="auto"/>
          </w:tcPr>
          <w:p w14:paraId="70115334" w14:textId="0CA30990" w:rsidR="00501922" w:rsidRPr="000E759B" w:rsidRDefault="00501922" w:rsidP="00501922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cs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3B1D671" w14:textId="2E8D9EEB" w:rsidR="00501922" w:rsidRPr="000E759B" w:rsidRDefault="0008401F" w:rsidP="00501922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  <w:r>
              <w:rPr>
                <w:rFonts w:ascii="BrowalliaUPC" w:hAnsi="BrowalliaUPC" w:cs="BrowalliaUPC"/>
                <w:sz w:val="23"/>
                <w:szCs w:val="23"/>
              </w:rPr>
              <w:t>(145)</w:t>
            </w:r>
          </w:p>
        </w:tc>
      </w:tr>
    </w:tbl>
    <w:p w14:paraId="2836F564" w14:textId="77777777" w:rsidR="004E6C61" w:rsidRPr="00FF752C" w:rsidRDefault="004E6C61" w:rsidP="001C6DBB">
      <w:pPr>
        <w:spacing w:line="240" w:lineRule="auto"/>
        <w:ind w:right="-18"/>
        <w:jc w:val="thaiDistribute"/>
        <w:outlineLvl w:val="0"/>
        <w:rPr>
          <w:rFonts w:ascii="BrowalliaUPC" w:hAnsi="BrowalliaUPC" w:cs="BrowalliaUPC"/>
          <w:color w:val="0000FF"/>
          <w:sz w:val="22"/>
          <w:szCs w:val="22"/>
        </w:rPr>
      </w:pPr>
    </w:p>
    <w:tbl>
      <w:tblPr>
        <w:tblW w:w="8438" w:type="dxa"/>
        <w:tblInd w:w="996" w:type="dxa"/>
        <w:tblLayout w:type="fixed"/>
        <w:tblLook w:val="01E0" w:firstRow="1" w:lastRow="1" w:firstColumn="1" w:lastColumn="1" w:noHBand="0" w:noVBand="0"/>
      </w:tblPr>
      <w:tblGrid>
        <w:gridCol w:w="3625"/>
        <w:gridCol w:w="1202"/>
        <w:gridCol w:w="1201"/>
        <w:gridCol w:w="1203"/>
        <w:gridCol w:w="1207"/>
      </w:tblGrid>
      <w:tr w:rsidR="004B00C9" w:rsidRPr="000E759B" w14:paraId="04E08DA3" w14:textId="77777777" w:rsidTr="003174F5">
        <w:trPr>
          <w:tblHeader/>
        </w:trPr>
        <w:tc>
          <w:tcPr>
            <w:tcW w:w="3625" w:type="dxa"/>
            <w:vAlign w:val="bottom"/>
          </w:tcPr>
          <w:p w14:paraId="11F63F23" w14:textId="77777777" w:rsidR="004B00C9" w:rsidRPr="000E759B" w:rsidRDefault="004B00C9" w:rsidP="003174F5">
            <w:pPr>
              <w:spacing w:line="240" w:lineRule="auto"/>
              <w:rPr>
                <w:rFonts w:ascii="BrowalliaUPC" w:hAnsi="BrowalliaUPC" w:cs="BrowalliaUPC"/>
                <w:sz w:val="23"/>
                <w:szCs w:val="23"/>
              </w:rPr>
            </w:pPr>
          </w:p>
        </w:tc>
        <w:tc>
          <w:tcPr>
            <w:tcW w:w="4813" w:type="dxa"/>
            <w:gridSpan w:val="4"/>
            <w:vAlign w:val="bottom"/>
            <w:hideMark/>
          </w:tcPr>
          <w:p w14:paraId="2EE0E5E7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  <w:r w:rsidRPr="000E759B">
              <w:rPr>
                <w:rFonts w:ascii="BrowalliaUPC" w:hAnsi="BrowalliaUPC" w:cs="BrowalliaUPC"/>
                <w:color w:val="000000"/>
                <w:sz w:val="23"/>
                <w:szCs w:val="23"/>
                <w:cs/>
              </w:rPr>
              <w:t xml:space="preserve">(หน่วย </w:t>
            </w:r>
            <w:r w:rsidRPr="000E759B">
              <w:rPr>
                <w:rFonts w:ascii="BrowalliaUPC" w:hAnsi="BrowalliaUPC" w:cs="BrowalliaUPC"/>
                <w:color w:val="000000"/>
                <w:sz w:val="23"/>
                <w:szCs w:val="23"/>
              </w:rPr>
              <w:t xml:space="preserve">: </w:t>
            </w:r>
            <w:r w:rsidRPr="000E759B">
              <w:rPr>
                <w:rFonts w:ascii="BrowalliaUPC" w:hAnsi="BrowalliaUPC" w:cs="BrowalliaUPC"/>
                <w:color w:val="000000"/>
                <w:sz w:val="23"/>
                <w:szCs w:val="23"/>
                <w:cs/>
              </w:rPr>
              <w:t>พันบาท)</w:t>
            </w:r>
          </w:p>
        </w:tc>
      </w:tr>
      <w:tr w:rsidR="004B00C9" w:rsidRPr="000E759B" w14:paraId="7864ADFC" w14:textId="77777777" w:rsidTr="003174F5">
        <w:trPr>
          <w:tblHeader/>
        </w:trPr>
        <w:tc>
          <w:tcPr>
            <w:tcW w:w="3625" w:type="dxa"/>
            <w:vAlign w:val="bottom"/>
          </w:tcPr>
          <w:p w14:paraId="35A65AF7" w14:textId="77777777" w:rsidR="004B00C9" w:rsidRPr="000E759B" w:rsidRDefault="004B00C9" w:rsidP="003174F5">
            <w:pPr>
              <w:spacing w:line="240" w:lineRule="auto"/>
              <w:ind w:left="-108"/>
              <w:rPr>
                <w:rFonts w:ascii="BrowalliaUPC" w:hAnsi="BrowalliaUPC" w:cs="BrowalliaUPC"/>
                <w:sz w:val="23"/>
                <w:szCs w:val="23"/>
              </w:rPr>
            </w:pPr>
          </w:p>
        </w:tc>
        <w:tc>
          <w:tcPr>
            <w:tcW w:w="4813" w:type="dxa"/>
            <w:gridSpan w:val="4"/>
            <w:vAlign w:val="bottom"/>
            <w:hideMark/>
          </w:tcPr>
          <w:p w14:paraId="49FC8AC6" w14:textId="67EFF911" w:rsidR="004B00C9" w:rsidRPr="000E759B" w:rsidRDefault="004B00C9" w:rsidP="003174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3"/>
                <w:szCs w:val="23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3"/>
                <w:szCs w:val="23"/>
                <w:cs/>
              </w:rPr>
              <w:t>เฉพาะบริษัท</w:t>
            </w:r>
          </w:p>
        </w:tc>
      </w:tr>
      <w:tr w:rsidR="004B00C9" w:rsidRPr="000E759B" w14:paraId="4719F3D2" w14:textId="77777777" w:rsidTr="003174F5">
        <w:trPr>
          <w:tblHeader/>
        </w:trPr>
        <w:tc>
          <w:tcPr>
            <w:tcW w:w="3625" w:type="dxa"/>
            <w:vAlign w:val="bottom"/>
          </w:tcPr>
          <w:p w14:paraId="49739781" w14:textId="77777777" w:rsidR="004B00C9" w:rsidRPr="000E759B" w:rsidRDefault="004B00C9" w:rsidP="003174F5">
            <w:pPr>
              <w:spacing w:line="240" w:lineRule="auto"/>
              <w:ind w:left="-108"/>
              <w:rPr>
                <w:rFonts w:ascii="BrowalliaUPC" w:hAnsi="BrowalliaUPC" w:cs="BrowalliaUPC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72880C8C" w14:textId="77777777" w:rsidR="004B00C9" w:rsidRPr="000E759B" w:rsidRDefault="004B00C9" w:rsidP="003174F5">
            <w:pPr>
              <w:spacing w:line="240" w:lineRule="auto"/>
              <w:jc w:val="center"/>
              <w:rPr>
                <w:rFonts w:ascii="BrowalliaUPC" w:hAnsi="BrowalliaUPC" w:cs="BrowalliaUPC"/>
                <w:sz w:val="23"/>
                <w:szCs w:val="23"/>
              </w:rPr>
            </w:pPr>
          </w:p>
        </w:tc>
        <w:tc>
          <w:tcPr>
            <w:tcW w:w="2404" w:type="dxa"/>
            <w:gridSpan w:val="2"/>
            <w:vAlign w:val="bottom"/>
            <w:hideMark/>
          </w:tcPr>
          <w:p w14:paraId="68564B25" w14:textId="77777777" w:rsidR="004B00C9" w:rsidRPr="000E759B" w:rsidRDefault="004B00C9" w:rsidP="003174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3"/>
                <w:szCs w:val="23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บันทึกใน</w:t>
            </w:r>
          </w:p>
        </w:tc>
        <w:tc>
          <w:tcPr>
            <w:tcW w:w="1207" w:type="dxa"/>
            <w:vAlign w:val="bottom"/>
          </w:tcPr>
          <w:p w14:paraId="518DC70C" w14:textId="77777777" w:rsidR="004B00C9" w:rsidRPr="000E759B" w:rsidRDefault="004B00C9" w:rsidP="003174F5">
            <w:pPr>
              <w:spacing w:line="240" w:lineRule="auto"/>
              <w:jc w:val="center"/>
              <w:rPr>
                <w:rFonts w:ascii="BrowalliaUPC" w:hAnsi="BrowalliaUPC" w:cs="BrowalliaUPC"/>
                <w:sz w:val="23"/>
                <w:szCs w:val="23"/>
              </w:rPr>
            </w:pPr>
          </w:p>
        </w:tc>
      </w:tr>
      <w:tr w:rsidR="004B00C9" w:rsidRPr="000E759B" w14:paraId="382457E6" w14:textId="77777777" w:rsidTr="003174F5">
        <w:trPr>
          <w:tblHeader/>
        </w:trPr>
        <w:tc>
          <w:tcPr>
            <w:tcW w:w="3625" w:type="dxa"/>
            <w:vAlign w:val="bottom"/>
          </w:tcPr>
          <w:p w14:paraId="49AB9EAC" w14:textId="77777777" w:rsidR="004B00C9" w:rsidRPr="000E759B" w:rsidRDefault="004B00C9" w:rsidP="003174F5">
            <w:pPr>
              <w:spacing w:line="240" w:lineRule="auto"/>
              <w:ind w:left="-108"/>
              <w:rPr>
                <w:rFonts w:ascii="BrowalliaUPC" w:hAnsi="BrowalliaUPC" w:cs="BrowalliaUPC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  <w:hideMark/>
          </w:tcPr>
          <w:p w14:paraId="57F30F17" w14:textId="77777777" w:rsidR="004B00C9" w:rsidRPr="000E759B" w:rsidRDefault="004B00C9" w:rsidP="003174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FF"/>
                <w:sz w:val="23"/>
                <w:szCs w:val="23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</w:rPr>
              <w:t>1</w:t>
            </w: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 xml:space="preserve"> มกราคม </w:t>
            </w:r>
            <w:r w:rsidRPr="000E759B">
              <w:rPr>
                <w:rFonts w:ascii="BrowalliaUPC" w:hAnsi="BrowalliaUPC" w:cs="BrowalliaUPC"/>
                <w:sz w:val="23"/>
                <w:szCs w:val="23"/>
              </w:rPr>
              <w:t>2566</w:t>
            </w:r>
          </w:p>
        </w:tc>
        <w:tc>
          <w:tcPr>
            <w:tcW w:w="1201" w:type="dxa"/>
            <w:vAlign w:val="bottom"/>
            <w:hideMark/>
          </w:tcPr>
          <w:p w14:paraId="2296C0B2" w14:textId="77777777" w:rsidR="004B00C9" w:rsidRPr="000E759B" w:rsidRDefault="004B00C9" w:rsidP="003174F5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UPC" w:hAnsi="BrowalliaUPC" w:cs="BrowalliaUPC"/>
                <w:sz w:val="23"/>
                <w:szCs w:val="23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งบกำไรขาดทุน</w:t>
            </w:r>
          </w:p>
        </w:tc>
        <w:tc>
          <w:tcPr>
            <w:tcW w:w="1203" w:type="dxa"/>
            <w:vAlign w:val="bottom"/>
            <w:hideMark/>
          </w:tcPr>
          <w:p w14:paraId="0C6B3041" w14:textId="77777777" w:rsidR="004B00C9" w:rsidRPr="000E759B" w:rsidRDefault="004B00C9" w:rsidP="003174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3"/>
                <w:szCs w:val="23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ส่วนของ</w:t>
            </w:r>
          </w:p>
          <w:p w14:paraId="0726DAF3" w14:textId="77777777" w:rsidR="004B00C9" w:rsidRPr="000E759B" w:rsidRDefault="004B00C9" w:rsidP="003174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3"/>
                <w:szCs w:val="23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ผู้ถือหุ้น</w:t>
            </w:r>
          </w:p>
        </w:tc>
        <w:tc>
          <w:tcPr>
            <w:tcW w:w="1207" w:type="dxa"/>
            <w:vAlign w:val="bottom"/>
            <w:hideMark/>
          </w:tcPr>
          <w:p w14:paraId="78AA4BA1" w14:textId="77777777" w:rsidR="004B00C9" w:rsidRPr="000E759B" w:rsidRDefault="004B00C9" w:rsidP="003174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3"/>
                <w:szCs w:val="23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31</w:t>
            </w:r>
            <w:r w:rsidRPr="000E759B">
              <w:rPr>
                <w:rFonts w:ascii="BrowalliaUPC" w:hAnsi="BrowalliaUPC" w:cs="BrowalliaUPC"/>
                <w:sz w:val="23"/>
                <w:szCs w:val="23"/>
                <w:cs/>
                <w:lang w:val="en-GB"/>
              </w:rPr>
              <w:t xml:space="preserve"> ธันวาคม </w:t>
            </w:r>
            <w:r w:rsidRPr="000E759B">
              <w:rPr>
                <w:rFonts w:ascii="BrowalliaUPC" w:hAnsi="BrowalliaUPC" w:cs="BrowalliaUPC"/>
                <w:sz w:val="23"/>
                <w:szCs w:val="23"/>
              </w:rPr>
              <w:t>2566</w:t>
            </w:r>
          </w:p>
        </w:tc>
      </w:tr>
      <w:tr w:rsidR="004B00C9" w:rsidRPr="000E759B" w14:paraId="400D6360" w14:textId="77777777" w:rsidTr="003174F5">
        <w:tc>
          <w:tcPr>
            <w:tcW w:w="3625" w:type="dxa"/>
            <w:vAlign w:val="bottom"/>
            <w:hideMark/>
          </w:tcPr>
          <w:p w14:paraId="654CE87F" w14:textId="77777777" w:rsidR="004B00C9" w:rsidRPr="000E759B" w:rsidRDefault="004B00C9" w:rsidP="003174F5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52803716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</w:p>
        </w:tc>
        <w:tc>
          <w:tcPr>
            <w:tcW w:w="1201" w:type="dxa"/>
            <w:vAlign w:val="bottom"/>
          </w:tcPr>
          <w:p w14:paraId="1BCE36DD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11B7707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</w:p>
        </w:tc>
        <w:tc>
          <w:tcPr>
            <w:tcW w:w="1207" w:type="dxa"/>
            <w:vAlign w:val="bottom"/>
          </w:tcPr>
          <w:p w14:paraId="25B230F8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</w:p>
        </w:tc>
      </w:tr>
      <w:tr w:rsidR="004B00C9" w:rsidRPr="000E759B" w14:paraId="4996BF74" w14:textId="77777777" w:rsidTr="003174F5">
        <w:tc>
          <w:tcPr>
            <w:tcW w:w="3625" w:type="dxa"/>
            <w:vAlign w:val="bottom"/>
          </w:tcPr>
          <w:p w14:paraId="5CAA2613" w14:textId="77777777" w:rsidR="004B00C9" w:rsidRPr="000E759B" w:rsidRDefault="004B00C9" w:rsidP="003174F5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3"/>
                <w:szCs w:val="23"/>
                <w:cs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3"/>
                <w:szCs w:val="23"/>
                <w:cs/>
              </w:rPr>
              <w:t xml:space="preserve">สินทรัพย์ภาษีเงินได้รอการตัดบัญชีจาก </w:t>
            </w:r>
            <w:r w:rsidRPr="000E759B">
              <w:rPr>
                <w:rFonts w:ascii="BrowalliaUPC" w:hAnsi="BrowalliaUPC" w:cs="BrowalliaUPC"/>
                <w:b/>
                <w:bCs/>
                <w:sz w:val="23"/>
                <w:szCs w:val="23"/>
              </w:rPr>
              <w:t>:</w:t>
            </w:r>
          </w:p>
        </w:tc>
        <w:tc>
          <w:tcPr>
            <w:tcW w:w="1202" w:type="dxa"/>
            <w:vAlign w:val="bottom"/>
          </w:tcPr>
          <w:p w14:paraId="06839CB2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</w:p>
        </w:tc>
        <w:tc>
          <w:tcPr>
            <w:tcW w:w="1201" w:type="dxa"/>
            <w:vAlign w:val="bottom"/>
          </w:tcPr>
          <w:p w14:paraId="021EFA76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97B3145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</w:p>
        </w:tc>
        <w:tc>
          <w:tcPr>
            <w:tcW w:w="1207" w:type="dxa"/>
            <w:vAlign w:val="bottom"/>
          </w:tcPr>
          <w:p w14:paraId="061E0AF3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</w:p>
        </w:tc>
      </w:tr>
      <w:tr w:rsidR="004B00C9" w:rsidRPr="000E759B" w14:paraId="564A9179" w14:textId="77777777" w:rsidTr="003174F5">
        <w:tc>
          <w:tcPr>
            <w:tcW w:w="3625" w:type="dxa"/>
            <w:shd w:val="clear" w:color="auto" w:fill="auto"/>
            <w:vAlign w:val="bottom"/>
          </w:tcPr>
          <w:p w14:paraId="373BA14E" w14:textId="77777777" w:rsidR="004B00C9" w:rsidRPr="000E759B" w:rsidRDefault="004B00C9" w:rsidP="003174F5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3"/>
                <w:szCs w:val="23"/>
                <w:cs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5A7F0DA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55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16CF8190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cs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3"/>
                <w:szCs w:val="23"/>
              </w:rPr>
              <w:t>43</w:t>
            </w: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)</w:t>
            </w:r>
          </w:p>
        </w:tc>
        <w:tc>
          <w:tcPr>
            <w:tcW w:w="1203" w:type="dxa"/>
            <w:shd w:val="clear" w:color="auto" w:fill="auto"/>
          </w:tcPr>
          <w:p w14:paraId="31AA24CA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7522B0D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cs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</w:rPr>
              <w:t>12</w:t>
            </w:r>
          </w:p>
        </w:tc>
      </w:tr>
      <w:tr w:rsidR="004B00C9" w:rsidRPr="000E759B" w14:paraId="79505776" w14:textId="77777777" w:rsidTr="003174F5">
        <w:tc>
          <w:tcPr>
            <w:tcW w:w="3625" w:type="dxa"/>
            <w:shd w:val="clear" w:color="auto" w:fill="auto"/>
            <w:vAlign w:val="bottom"/>
          </w:tcPr>
          <w:p w14:paraId="05BBC38D" w14:textId="77777777" w:rsidR="004B00C9" w:rsidRPr="000E759B" w:rsidRDefault="004B00C9" w:rsidP="003174F5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3"/>
                <w:szCs w:val="23"/>
                <w:cs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ค่าเผื่อสินค้าเสื่อมคุณภาพ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F499D9D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6,050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16305C04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3"/>
                <w:szCs w:val="23"/>
              </w:rPr>
              <w:t>786</w:t>
            </w: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)</w:t>
            </w:r>
          </w:p>
        </w:tc>
        <w:tc>
          <w:tcPr>
            <w:tcW w:w="1203" w:type="dxa"/>
            <w:shd w:val="clear" w:color="auto" w:fill="auto"/>
          </w:tcPr>
          <w:p w14:paraId="5846BFF9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D3F87FA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</w:rPr>
              <w:t>5,264</w:t>
            </w:r>
          </w:p>
        </w:tc>
      </w:tr>
      <w:tr w:rsidR="004B00C9" w:rsidRPr="000E759B" w14:paraId="1736C59F" w14:textId="77777777" w:rsidTr="003174F5">
        <w:tc>
          <w:tcPr>
            <w:tcW w:w="3625" w:type="dxa"/>
            <w:shd w:val="clear" w:color="auto" w:fill="auto"/>
          </w:tcPr>
          <w:p w14:paraId="1A383B50" w14:textId="77777777" w:rsidR="004B00C9" w:rsidRPr="000E759B" w:rsidRDefault="004B00C9" w:rsidP="003174F5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3"/>
                <w:szCs w:val="23"/>
                <w:cs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A481FD6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97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BFA424A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cs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cs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3"/>
                <w:szCs w:val="23"/>
              </w:rPr>
              <w:t>68</w:t>
            </w: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)</w:t>
            </w:r>
          </w:p>
        </w:tc>
        <w:tc>
          <w:tcPr>
            <w:tcW w:w="1203" w:type="dxa"/>
            <w:shd w:val="clear" w:color="auto" w:fill="auto"/>
          </w:tcPr>
          <w:p w14:paraId="0ACDD9F1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62EA9DA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29</w:t>
            </w:r>
          </w:p>
        </w:tc>
      </w:tr>
      <w:tr w:rsidR="004B00C9" w:rsidRPr="000E759B" w14:paraId="279F680F" w14:textId="77777777" w:rsidTr="003174F5">
        <w:tc>
          <w:tcPr>
            <w:tcW w:w="3625" w:type="dxa"/>
            <w:shd w:val="clear" w:color="auto" w:fill="auto"/>
          </w:tcPr>
          <w:p w14:paraId="2B482BCC" w14:textId="77777777" w:rsidR="004B00C9" w:rsidRPr="000E759B" w:rsidRDefault="004B00C9" w:rsidP="003174F5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3"/>
                <w:szCs w:val="23"/>
                <w:cs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ลูกหนี้ตามสัญญาเช่า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AC4EC15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456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FA1933B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cs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cs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3"/>
                <w:szCs w:val="23"/>
              </w:rPr>
              <w:t>243</w:t>
            </w: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)</w:t>
            </w:r>
          </w:p>
        </w:tc>
        <w:tc>
          <w:tcPr>
            <w:tcW w:w="1203" w:type="dxa"/>
            <w:shd w:val="clear" w:color="auto" w:fill="auto"/>
          </w:tcPr>
          <w:p w14:paraId="349A21B7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80C36CF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213</w:t>
            </w:r>
          </w:p>
        </w:tc>
      </w:tr>
      <w:tr w:rsidR="004B00C9" w:rsidRPr="000E759B" w14:paraId="6F7E331F" w14:textId="77777777" w:rsidTr="003174F5">
        <w:tc>
          <w:tcPr>
            <w:tcW w:w="3625" w:type="dxa"/>
            <w:shd w:val="clear" w:color="auto" w:fill="auto"/>
          </w:tcPr>
          <w:p w14:paraId="2967DE85" w14:textId="77777777" w:rsidR="004B00C9" w:rsidRPr="000E759B" w:rsidRDefault="004B00C9" w:rsidP="003174F5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3"/>
                <w:szCs w:val="23"/>
                <w:cs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0D04A58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4,876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21C0C406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cs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3"/>
                <w:szCs w:val="23"/>
              </w:rPr>
              <w:t>272</w:t>
            </w: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)</w:t>
            </w:r>
          </w:p>
        </w:tc>
        <w:tc>
          <w:tcPr>
            <w:tcW w:w="1203" w:type="dxa"/>
            <w:shd w:val="clear" w:color="auto" w:fill="auto"/>
          </w:tcPr>
          <w:p w14:paraId="7B2CDA8A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2C8E177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4,604</w:t>
            </w:r>
          </w:p>
        </w:tc>
      </w:tr>
      <w:tr w:rsidR="004B00C9" w:rsidRPr="000E759B" w14:paraId="583FBE23" w14:textId="77777777" w:rsidTr="003174F5">
        <w:tc>
          <w:tcPr>
            <w:tcW w:w="3625" w:type="dxa"/>
            <w:shd w:val="clear" w:color="auto" w:fill="auto"/>
            <w:vAlign w:val="bottom"/>
          </w:tcPr>
          <w:p w14:paraId="577C2280" w14:textId="77777777" w:rsidR="004B00C9" w:rsidRPr="000E759B" w:rsidRDefault="004B00C9" w:rsidP="003174F5">
            <w:pPr>
              <w:spacing w:line="240" w:lineRule="auto"/>
              <w:ind w:left="159"/>
              <w:rPr>
                <w:rFonts w:ascii="BrowalliaUPC" w:hAnsi="BrowalliaUPC" w:cs="BrowalliaUPC"/>
                <w:sz w:val="23"/>
                <w:szCs w:val="23"/>
                <w:cs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ภาระผูกพันผลประโยชน์พนักงาน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0446B2E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3,939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6BD0A604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</w:rPr>
              <w:t>551</w:t>
            </w:r>
          </w:p>
        </w:tc>
        <w:tc>
          <w:tcPr>
            <w:tcW w:w="1203" w:type="dxa"/>
            <w:shd w:val="clear" w:color="auto" w:fill="auto"/>
          </w:tcPr>
          <w:p w14:paraId="3E7DCD48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3"/>
                <w:szCs w:val="23"/>
              </w:rPr>
              <w:t>853</w:t>
            </w: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)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B39174C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3,63</w:t>
            </w:r>
            <w:r w:rsidRPr="000E759B">
              <w:rPr>
                <w:rFonts w:ascii="BrowalliaUPC" w:hAnsi="BrowalliaUPC" w:cs="BrowalliaUPC"/>
                <w:sz w:val="23"/>
                <w:szCs w:val="23"/>
              </w:rPr>
              <w:t>7</w:t>
            </w:r>
          </w:p>
        </w:tc>
      </w:tr>
      <w:tr w:rsidR="004B00C9" w:rsidRPr="000E759B" w14:paraId="34376EFB" w14:textId="77777777" w:rsidTr="003174F5">
        <w:tc>
          <w:tcPr>
            <w:tcW w:w="3625" w:type="dxa"/>
            <w:shd w:val="clear" w:color="auto" w:fill="auto"/>
            <w:vAlign w:val="bottom"/>
          </w:tcPr>
          <w:p w14:paraId="206E248D" w14:textId="77777777" w:rsidR="004B00C9" w:rsidRPr="000E759B" w:rsidRDefault="004B00C9" w:rsidP="003174F5">
            <w:pPr>
              <w:spacing w:line="240" w:lineRule="auto"/>
              <w:ind w:left="159"/>
              <w:rPr>
                <w:rFonts w:ascii="BrowalliaUPC" w:hAnsi="BrowalliaUPC" w:cs="BrowalliaUPC"/>
                <w:sz w:val="23"/>
                <w:szCs w:val="23"/>
                <w:cs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รายได้รอการรับรู้ที่มีภาระที่ต้องปฏิบัติตามสัญญา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C7CF4EA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1,711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20CC779F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879</w:t>
            </w:r>
          </w:p>
        </w:tc>
        <w:tc>
          <w:tcPr>
            <w:tcW w:w="1203" w:type="dxa"/>
            <w:shd w:val="clear" w:color="auto" w:fill="auto"/>
          </w:tcPr>
          <w:p w14:paraId="5F15D498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389B025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2,590</w:t>
            </w:r>
          </w:p>
        </w:tc>
      </w:tr>
      <w:tr w:rsidR="004B00C9" w:rsidRPr="000E759B" w14:paraId="4000BB4C" w14:textId="77777777" w:rsidTr="003174F5">
        <w:tc>
          <w:tcPr>
            <w:tcW w:w="3625" w:type="dxa"/>
            <w:shd w:val="clear" w:color="auto" w:fill="auto"/>
            <w:vAlign w:val="bottom"/>
          </w:tcPr>
          <w:p w14:paraId="4DA97078" w14:textId="77777777" w:rsidR="004B00C9" w:rsidRPr="000E759B" w:rsidRDefault="004B00C9" w:rsidP="003174F5">
            <w:pPr>
              <w:spacing w:line="240" w:lineRule="auto"/>
              <w:ind w:left="159"/>
              <w:rPr>
                <w:rFonts w:ascii="BrowalliaUPC" w:hAnsi="BrowalliaUPC" w:cs="BrowalliaUPC"/>
                <w:sz w:val="23"/>
                <w:szCs w:val="23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หนี้สินหมุนเวียนอื่น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84C8AE6" w14:textId="77777777" w:rsidR="004B00C9" w:rsidRPr="000E759B" w:rsidRDefault="004B00C9" w:rsidP="003174F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1,125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2B799B8F" w14:textId="77777777" w:rsidR="004B00C9" w:rsidRPr="000E759B" w:rsidRDefault="004B00C9" w:rsidP="003174F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cs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3"/>
                <w:szCs w:val="23"/>
              </w:rPr>
              <w:t>307</w:t>
            </w: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)</w:t>
            </w:r>
          </w:p>
        </w:tc>
        <w:tc>
          <w:tcPr>
            <w:tcW w:w="1203" w:type="dxa"/>
            <w:shd w:val="clear" w:color="auto" w:fill="auto"/>
          </w:tcPr>
          <w:p w14:paraId="7351761E" w14:textId="77777777" w:rsidR="004B00C9" w:rsidRPr="000E759B" w:rsidRDefault="004B00C9" w:rsidP="003174F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72D4D72" w14:textId="77777777" w:rsidR="004B00C9" w:rsidRPr="000E759B" w:rsidRDefault="004B00C9" w:rsidP="003174F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818</w:t>
            </w:r>
          </w:p>
        </w:tc>
      </w:tr>
      <w:tr w:rsidR="004B00C9" w:rsidRPr="000E759B" w14:paraId="290D7A33" w14:textId="77777777" w:rsidTr="003174F5">
        <w:tc>
          <w:tcPr>
            <w:tcW w:w="3625" w:type="dxa"/>
            <w:shd w:val="clear" w:color="auto" w:fill="auto"/>
            <w:vAlign w:val="bottom"/>
          </w:tcPr>
          <w:p w14:paraId="771E24E1" w14:textId="77777777" w:rsidR="004B00C9" w:rsidRPr="000E759B" w:rsidRDefault="004B00C9" w:rsidP="003174F5">
            <w:pPr>
              <w:tabs>
                <w:tab w:val="clear" w:pos="227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3"/>
                <w:szCs w:val="23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A79B683" w14:textId="77777777" w:rsidR="004B00C9" w:rsidRPr="000E759B" w:rsidRDefault="004B00C9" w:rsidP="003174F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18,309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A5B934A" w14:textId="77777777" w:rsidR="004B00C9" w:rsidRPr="000E759B" w:rsidRDefault="004B00C9" w:rsidP="003174F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cs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cs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3"/>
                <w:szCs w:val="23"/>
              </w:rPr>
              <w:t>289</w:t>
            </w: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62E2D3C" w14:textId="77777777" w:rsidR="004B00C9" w:rsidRPr="000E759B" w:rsidRDefault="004B00C9" w:rsidP="003174F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cs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3"/>
                <w:szCs w:val="23"/>
              </w:rPr>
              <w:t>853</w:t>
            </w: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)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48A4F34" w14:textId="77777777" w:rsidR="004B00C9" w:rsidRPr="000E759B" w:rsidRDefault="004B00C9" w:rsidP="003174F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</w:rPr>
              <w:t>17,167</w:t>
            </w:r>
          </w:p>
        </w:tc>
      </w:tr>
      <w:tr w:rsidR="004B00C9" w:rsidRPr="000E759B" w14:paraId="46D8D08F" w14:textId="77777777" w:rsidTr="003174F5">
        <w:tc>
          <w:tcPr>
            <w:tcW w:w="3625" w:type="dxa"/>
            <w:shd w:val="clear" w:color="auto" w:fill="auto"/>
            <w:vAlign w:val="bottom"/>
          </w:tcPr>
          <w:p w14:paraId="0515B71F" w14:textId="77777777" w:rsidR="004B00C9" w:rsidRPr="000E759B" w:rsidRDefault="004B00C9" w:rsidP="003174F5">
            <w:pPr>
              <w:tabs>
                <w:tab w:val="clear" w:pos="227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3"/>
                <w:szCs w:val="23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D1EC368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03B2787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cs/>
                <w:lang w:val="en-GB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4868291B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cs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5EFDBA16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</w:p>
        </w:tc>
      </w:tr>
      <w:tr w:rsidR="004B00C9" w:rsidRPr="000E759B" w14:paraId="6F4F92CC" w14:textId="77777777" w:rsidTr="003174F5">
        <w:tc>
          <w:tcPr>
            <w:tcW w:w="3625" w:type="dxa"/>
            <w:shd w:val="clear" w:color="auto" w:fill="auto"/>
            <w:vAlign w:val="bottom"/>
          </w:tcPr>
          <w:p w14:paraId="06C5CD61" w14:textId="77777777" w:rsidR="004B00C9" w:rsidRPr="000E759B" w:rsidRDefault="004B00C9" w:rsidP="003174F5">
            <w:pPr>
              <w:tabs>
                <w:tab w:val="clear" w:pos="227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3"/>
                <w:szCs w:val="23"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3"/>
                <w:szCs w:val="23"/>
                <w:cs/>
              </w:rPr>
              <w:t xml:space="preserve">หนี้สินภาษีเงินได้รอการตัดบัญชีจาก </w:t>
            </w:r>
            <w:r w:rsidRPr="000E759B">
              <w:rPr>
                <w:rFonts w:ascii="BrowalliaUPC" w:hAnsi="BrowalliaUPC" w:cs="BrowalliaUPC"/>
                <w:b/>
                <w:bCs/>
                <w:sz w:val="23"/>
                <w:szCs w:val="23"/>
              </w:rPr>
              <w:t>: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6D64A407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48F59DAC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cs/>
                <w:lang w:val="en-GB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11AEB684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cs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769C900F" w14:textId="77777777" w:rsidR="004B00C9" w:rsidRPr="000E759B" w:rsidRDefault="004B00C9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</w:p>
        </w:tc>
      </w:tr>
      <w:tr w:rsidR="004B00C9" w:rsidRPr="000E759B" w14:paraId="67392C9A" w14:textId="77777777" w:rsidTr="003174F5">
        <w:tc>
          <w:tcPr>
            <w:tcW w:w="3625" w:type="dxa"/>
            <w:shd w:val="clear" w:color="auto" w:fill="auto"/>
            <w:vAlign w:val="center"/>
          </w:tcPr>
          <w:p w14:paraId="5ABF85FB" w14:textId="77777777" w:rsidR="004B00C9" w:rsidRPr="000E759B" w:rsidRDefault="004B00C9" w:rsidP="003174F5">
            <w:pPr>
              <w:spacing w:line="240" w:lineRule="auto"/>
              <w:ind w:left="159"/>
              <w:rPr>
                <w:rFonts w:ascii="BrowalliaUPC" w:hAnsi="BrowalliaUPC" w:cs="BrowalliaUPC"/>
                <w:b/>
                <w:bCs/>
                <w:sz w:val="23"/>
                <w:szCs w:val="23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สินทรัพย์หมุนเวียนอื่น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0083E15A" w14:textId="77777777" w:rsidR="004B00C9" w:rsidRPr="000E759B" w:rsidRDefault="004B00C9" w:rsidP="003174F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(22)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5E68F423" w14:textId="77777777" w:rsidR="004B00C9" w:rsidRPr="000E759B" w:rsidRDefault="004B00C9" w:rsidP="003174F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</w:rPr>
              <w:t>16</w:t>
            </w:r>
          </w:p>
        </w:tc>
        <w:tc>
          <w:tcPr>
            <w:tcW w:w="1203" w:type="dxa"/>
            <w:shd w:val="clear" w:color="auto" w:fill="auto"/>
          </w:tcPr>
          <w:p w14:paraId="7B6AD6A0" w14:textId="77777777" w:rsidR="004B00C9" w:rsidRPr="000E759B" w:rsidRDefault="004B00C9" w:rsidP="003174F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cs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CB8C3B7" w14:textId="77777777" w:rsidR="004B00C9" w:rsidRPr="000E759B" w:rsidRDefault="004B00C9" w:rsidP="003174F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cs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3"/>
                <w:szCs w:val="23"/>
              </w:rPr>
              <w:t>6</w:t>
            </w: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)</w:t>
            </w:r>
          </w:p>
        </w:tc>
      </w:tr>
      <w:tr w:rsidR="004B00C9" w:rsidRPr="000E759B" w14:paraId="505CA4C3" w14:textId="77777777" w:rsidTr="003174F5">
        <w:tc>
          <w:tcPr>
            <w:tcW w:w="3625" w:type="dxa"/>
            <w:shd w:val="clear" w:color="auto" w:fill="auto"/>
            <w:vAlign w:val="bottom"/>
          </w:tcPr>
          <w:p w14:paraId="17710A15" w14:textId="77777777" w:rsidR="004B00C9" w:rsidRPr="000E759B" w:rsidRDefault="004B00C9" w:rsidP="003174F5">
            <w:pPr>
              <w:tabs>
                <w:tab w:val="clear" w:pos="227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669C7DF3" w14:textId="77777777" w:rsidR="004B00C9" w:rsidRPr="000E759B" w:rsidRDefault="004B00C9" w:rsidP="003174F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(22)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1C98C792" w14:textId="77777777" w:rsidR="004B00C9" w:rsidRPr="000E759B" w:rsidRDefault="004B00C9" w:rsidP="003174F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</w:rPr>
              <w:t>16</w:t>
            </w:r>
          </w:p>
        </w:tc>
        <w:tc>
          <w:tcPr>
            <w:tcW w:w="1203" w:type="dxa"/>
            <w:shd w:val="clear" w:color="auto" w:fill="auto"/>
          </w:tcPr>
          <w:p w14:paraId="2C2CDBEB" w14:textId="77777777" w:rsidR="004B00C9" w:rsidRPr="000E759B" w:rsidRDefault="004B00C9" w:rsidP="003174F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  <w:cs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FFDA2D5" w14:textId="77777777" w:rsidR="004B00C9" w:rsidRPr="000E759B" w:rsidRDefault="004B00C9" w:rsidP="003174F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3"/>
                <w:szCs w:val="23"/>
              </w:rPr>
            </w:pPr>
            <w:r w:rsidRPr="000E759B">
              <w:rPr>
                <w:rFonts w:ascii="BrowalliaUPC" w:hAnsi="BrowalliaUPC" w:cs="BrowalliaUPC"/>
                <w:sz w:val="23"/>
                <w:szCs w:val="23"/>
                <w:cs/>
                <w:lang w:val="en-GB"/>
              </w:rPr>
              <w:t>(</w:t>
            </w:r>
            <w:r w:rsidRPr="000E759B">
              <w:rPr>
                <w:rFonts w:ascii="BrowalliaUPC" w:hAnsi="BrowalliaUPC" w:cs="BrowalliaUPC"/>
                <w:sz w:val="23"/>
                <w:szCs w:val="23"/>
              </w:rPr>
              <w:t>6</w:t>
            </w:r>
            <w:r w:rsidRPr="000E759B">
              <w:rPr>
                <w:rFonts w:ascii="BrowalliaUPC" w:hAnsi="BrowalliaUPC" w:cs="BrowalliaUPC"/>
                <w:sz w:val="23"/>
                <w:szCs w:val="23"/>
                <w:cs/>
              </w:rPr>
              <w:t>)</w:t>
            </w:r>
          </w:p>
        </w:tc>
      </w:tr>
    </w:tbl>
    <w:p w14:paraId="1EA84174" w14:textId="77777777" w:rsidR="00FF752C" w:rsidRDefault="00FF752C" w:rsidP="00F67F62">
      <w:pPr>
        <w:tabs>
          <w:tab w:val="clear" w:pos="907"/>
          <w:tab w:val="left" w:pos="993"/>
        </w:tabs>
        <w:spacing w:line="240" w:lineRule="auto"/>
        <w:ind w:left="990" w:right="-18"/>
        <w:outlineLvl w:val="0"/>
        <w:rPr>
          <w:rFonts w:ascii="BrowalliaUPC" w:hAnsi="BrowalliaUPC" w:cs="BrowalliaUPC"/>
        </w:rPr>
      </w:pPr>
    </w:p>
    <w:p w14:paraId="1355400B" w14:textId="77777777" w:rsidR="00804C50" w:rsidRPr="00FF752C" w:rsidRDefault="00804C50" w:rsidP="00F67F62">
      <w:pPr>
        <w:tabs>
          <w:tab w:val="clear" w:pos="907"/>
          <w:tab w:val="left" w:pos="993"/>
        </w:tabs>
        <w:spacing w:line="240" w:lineRule="auto"/>
        <w:ind w:left="990" w:right="-18"/>
        <w:outlineLvl w:val="0"/>
        <w:rPr>
          <w:rFonts w:ascii="BrowalliaUPC" w:hAnsi="BrowalliaUPC" w:cs="BrowalliaUPC"/>
        </w:rPr>
      </w:pPr>
    </w:p>
    <w:p w14:paraId="090C09D4" w14:textId="7ADA2AC8" w:rsidR="00BF35B5" w:rsidRDefault="00A60D95" w:rsidP="00F67F62">
      <w:pPr>
        <w:tabs>
          <w:tab w:val="clear" w:pos="907"/>
          <w:tab w:val="left" w:pos="993"/>
        </w:tabs>
        <w:spacing w:line="240" w:lineRule="auto"/>
        <w:ind w:left="990" w:right="-18"/>
        <w:outlineLvl w:val="0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ภาษีเงินได้รอตัดบัญชีจาก</w:t>
      </w:r>
      <w:r w:rsidR="00BF35B5" w:rsidRPr="000E759B">
        <w:rPr>
          <w:rFonts w:ascii="BrowalliaUPC" w:hAnsi="BrowalliaUPC" w:cs="BrowalliaUPC"/>
          <w:sz w:val="28"/>
          <w:szCs w:val="28"/>
          <w:cs/>
        </w:rPr>
        <w:t>ผลแตกต่างชั่วคราวที่ไม่ได้รับรู้เป็นสินทรัพย์ภาษีเงินได้รอการตัดบัญชีในงบการเงิน</w:t>
      </w:r>
      <w:r w:rsidR="009D76A0" w:rsidRPr="000E759B">
        <w:rPr>
          <w:rFonts w:ascii="BrowalliaUPC" w:hAnsi="BrowalliaUPC" w:cs="BrowalliaUPC"/>
          <w:sz w:val="28"/>
          <w:szCs w:val="28"/>
        </w:rPr>
        <w:t xml:space="preserve"> </w:t>
      </w:r>
      <w:r w:rsidR="00527C20" w:rsidRPr="000E759B">
        <w:rPr>
          <w:rFonts w:ascii="BrowalliaUPC" w:hAnsi="BrowalliaUPC" w:cs="BrowalliaUPC"/>
          <w:sz w:val="28"/>
          <w:szCs w:val="28"/>
        </w:rPr>
        <w:br/>
      </w:r>
      <w:r w:rsidR="00BF35B5" w:rsidRPr="000E759B">
        <w:rPr>
          <w:rFonts w:ascii="BrowalliaUPC" w:hAnsi="BrowalliaUPC" w:cs="BrowalliaUPC"/>
          <w:sz w:val="28"/>
          <w:szCs w:val="28"/>
          <w:cs/>
        </w:rPr>
        <w:t>มีรายละเอียดดังนี้</w:t>
      </w:r>
    </w:p>
    <w:p w14:paraId="1448AD49" w14:textId="77777777" w:rsidR="00233C88" w:rsidRPr="000E759B" w:rsidRDefault="00233C88" w:rsidP="00F67F62">
      <w:pPr>
        <w:tabs>
          <w:tab w:val="clear" w:pos="907"/>
          <w:tab w:val="left" w:pos="993"/>
        </w:tabs>
        <w:spacing w:line="240" w:lineRule="auto"/>
        <w:ind w:left="990" w:right="-18"/>
        <w:outlineLvl w:val="0"/>
        <w:rPr>
          <w:rFonts w:ascii="BrowalliaUPC" w:hAnsi="BrowalliaUPC" w:cs="BrowalliaUPC"/>
          <w:sz w:val="28"/>
          <w:szCs w:val="28"/>
        </w:rPr>
      </w:pPr>
    </w:p>
    <w:tbl>
      <w:tblPr>
        <w:tblW w:w="4455" w:type="pct"/>
        <w:tblInd w:w="990" w:type="dxa"/>
        <w:tblLook w:val="04A0" w:firstRow="1" w:lastRow="0" w:firstColumn="1" w:lastColumn="0" w:noHBand="0" w:noVBand="1"/>
      </w:tblPr>
      <w:tblGrid>
        <w:gridCol w:w="4500"/>
        <w:gridCol w:w="1906"/>
        <w:gridCol w:w="1955"/>
      </w:tblGrid>
      <w:tr w:rsidR="00965B82" w:rsidRPr="000E759B" w14:paraId="17210A3A" w14:textId="77777777" w:rsidTr="00FD4F63">
        <w:trPr>
          <w:trHeight w:val="348"/>
        </w:trPr>
        <w:tc>
          <w:tcPr>
            <w:tcW w:w="2691" w:type="pct"/>
          </w:tcPr>
          <w:p w14:paraId="2EF72C19" w14:textId="77777777" w:rsidR="00363394" w:rsidRPr="000E759B" w:rsidRDefault="00363394" w:rsidP="00CE5B5B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UPC" w:hAnsi="BrowalliaUPC" w:cs="BrowalliaUPC"/>
                <w:snapToGrid w:val="0"/>
                <w:sz w:val="28"/>
                <w:szCs w:val="28"/>
              </w:rPr>
            </w:pPr>
          </w:p>
        </w:tc>
        <w:tc>
          <w:tcPr>
            <w:tcW w:w="2309" w:type="pct"/>
            <w:gridSpan w:val="2"/>
          </w:tcPr>
          <w:p w14:paraId="48FAB600" w14:textId="77777777" w:rsidR="00363394" w:rsidRPr="000E759B" w:rsidRDefault="00363394" w:rsidP="00CE5B5B">
            <w:pPr>
              <w:spacing w:line="240" w:lineRule="auto"/>
              <w:ind w:right="-72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cs/>
              </w:rPr>
              <w:t xml:space="preserve">(หน่วย </w:t>
            </w: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  <w:t xml:space="preserve">: </w:t>
            </w: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965B82" w:rsidRPr="000E759B" w14:paraId="52AEB1D8" w14:textId="77777777" w:rsidTr="00FD4F63">
        <w:trPr>
          <w:trHeight w:val="384"/>
        </w:trPr>
        <w:tc>
          <w:tcPr>
            <w:tcW w:w="2691" w:type="pct"/>
          </w:tcPr>
          <w:p w14:paraId="69921468" w14:textId="77777777" w:rsidR="00363394" w:rsidRPr="000E759B" w:rsidRDefault="00363394" w:rsidP="00CE5B5B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UPC" w:hAnsi="BrowalliaUPC" w:cs="BrowalliaUPC"/>
                <w:snapToGrid w:val="0"/>
                <w:sz w:val="28"/>
                <w:szCs w:val="28"/>
              </w:rPr>
            </w:pPr>
          </w:p>
        </w:tc>
        <w:tc>
          <w:tcPr>
            <w:tcW w:w="2309" w:type="pct"/>
            <w:gridSpan w:val="2"/>
            <w:hideMark/>
          </w:tcPr>
          <w:p w14:paraId="2425C29C" w14:textId="4958F3F9" w:rsidR="00363394" w:rsidRPr="000E759B" w:rsidRDefault="00363394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th-TH"/>
              </w:rPr>
            </w:pP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th-TH"/>
              </w:rPr>
              <w:t>งบการเงินรวม</w:t>
            </w:r>
            <w:r w:rsidR="00127079" w:rsidRPr="000E759B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th-TH"/>
              </w:rPr>
              <w:t>และงบการเงิน</w:t>
            </w:r>
            <w:r w:rsidR="006E63D2" w:rsidRPr="000E759B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th-TH"/>
              </w:rPr>
              <w:t>เฉพาะบริษัท</w:t>
            </w:r>
          </w:p>
        </w:tc>
      </w:tr>
      <w:tr w:rsidR="00965B82" w:rsidRPr="000E759B" w14:paraId="35296AFD" w14:textId="77777777" w:rsidTr="00FD4F63">
        <w:trPr>
          <w:trHeight w:val="372"/>
        </w:trPr>
        <w:tc>
          <w:tcPr>
            <w:tcW w:w="2691" w:type="pct"/>
          </w:tcPr>
          <w:p w14:paraId="12E99E43" w14:textId="77777777" w:rsidR="00363394" w:rsidRPr="000E759B" w:rsidRDefault="00363394" w:rsidP="00FA754A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UPC" w:hAnsi="BrowalliaUPC" w:cs="BrowalliaUPC"/>
                <w:snapToGrid w:val="0"/>
                <w:sz w:val="28"/>
                <w:szCs w:val="28"/>
              </w:rPr>
            </w:pPr>
          </w:p>
        </w:tc>
        <w:tc>
          <w:tcPr>
            <w:tcW w:w="1140" w:type="pct"/>
            <w:vAlign w:val="bottom"/>
            <w:hideMark/>
          </w:tcPr>
          <w:p w14:paraId="27692E4F" w14:textId="60758348" w:rsidR="00363394" w:rsidRPr="000E759B" w:rsidRDefault="00363394" w:rsidP="00FA754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  <w:t>256</w:t>
            </w:r>
            <w:r w:rsidR="00FD4F63" w:rsidRPr="000E759B"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  <w:t>7</w:t>
            </w:r>
          </w:p>
        </w:tc>
        <w:tc>
          <w:tcPr>
            <w:tcW w:w="1169" w:type="pct"/>
            <w:vAlign w:val="bottom"/>
            <w:hideMark/>
          </w:tcPr>
          <w:p w14:paraId="0922487F" w14:textId="3400EBC1" w:rsidR="00363394" w:rsidRPr="000E759B" w:rsidRDefault="00363394" w:rsidP="00FA754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  <w:t>25</w:t>
            </w: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</w:rPr>
              <w:t>6</w:t>
            </w:r>
            <w:r w:rsidR="00FD4F63" w:rsidRPr="000E759B">
              <w:rPr>
                <w:rFonts w:ascii="BrowalliaUPC" w:hAnsi="BrowalliaUPC" w:cs="BrowalliaUPC"/>
                <w:snapToGrid w:val="0"/>
                <w:sz w:val="28"/>
                <w:szCs w:val="28"/>
              </w:rPr>
              <w:t>6</w:t>
            </w:r>
          </w:p>
        </w:tc>
      </w:tr>
      <w:tr w:rsidR="00965B82" w:rsidRPr="000E759B" w14:paraId="50D85F5C" w14:textId="77777777" w:rsidTr="00FD4F63">
        <w:trPr>
          <w:trHeight w:val="223"/>
        </w:trPr>
        <w:tc>
          <w:tcPr>
            <w:tcW w:w="2691" w:type="pct"/>
          </w:tcPr>
          <w:p w14:paraId="4EF2E528" w14:textId="489AA3BF" w:rsidR="00363394" w:rsidRPr="000E759B" w:rsidRDefault="00363394" w:rsidP="00A743C2">
            <w:pPr>
              <w:spacing w:line="240" w:lineRule="auto"/>
              <w:ind w:left="-108"/>
              <w:rPr>
                <w:rFonts w:ascii="BrowalliaUPC" w:hAnsi="BrowalliaUPC" w:cs="BrowalliaUPC"/>
                <w:snapToGrid w:val="0"/>
                <w:sz w:val="28"/>
                <w:szCs w:val="28"/>
              </w:rPr>
            </w:pPr>
          </w:p>
        </w:tc>
        <w:tc>
          <w:tcPr>
            <w:tcW w:w="1140" w:type="pct"/>
            <w:vAlign w:val="bottom"/>
          </w:tcPr>
          <w:p w14:paraId="574E0FE3" w14:textId="77777777" w:rsidR="00363394" w:rsidRPr="000E759B" w:rsidRDefault="00363394" w:rsidP="00CE5B5B">
            <w:pP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169" w:type="pct"/>
            <w:vAlign w:val="bottom"/>
          </w:tcPr>
          <w:p w14:paraId="68C467EE" w14:textId="77777777" w:rsidR="00363394" w:rsidRPr="000E759B" w:rsidRDefault="00363394" w:rsidP="00CE5B5B">
            <w:pP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</w:p>
        </w:tc>
      </w:tr>
      <w:tr w:rsidR="00F1781E" w:rsidRPr="000E759B" w14:paraId="464A96C9" w14:textId="77777777" w:rsidTr="00FD4F63">
        <w:trPr>
          <w:trHeight w:val="372"/>
        </w:trPr>
        <w:tc>
          <w:tcPr>
            <w:tcW w:w="2691" w:type="pct"/>
          </w:tcPr>
          <w:p w14:paraId="61616910" w14:textId="6F88BD56" w:rsidR="00F1781E" w:rsidRPr="000E759B" w:rsidRDefault="00F1781E" w:rsidP="00F67F62">
            <w:pPr>
              <w:spacing w:line="240" w:lineRule="auto"/>
              <w:rPr>
                <w:rFonts w:ascii="BrowalliaUPC" w:hAnsi="BrowalliaUPC" w:cs="BrowalliaUPC"/>
                <w:b/>
                <w:bCs/>
                <w:color w:val="000000"/>
                <w:sz w:val="28"/>
                <w:szCs w:val="28"/>
                <w:cs/>
                <w:lang w:eastAsia="en-GB"/>
              </w:rPr>
            </w:pPr>
            <w:r w:rsidRPr="000E759B">
              <w:rPr>
                <w:rFonts w:ascii="BrowalliaUPC" w:hAnsi="BrowalliaUPC" w:cs="BrowalliaUPC"/>
                <w:b/>
                <w:bCs/>
                <w:color w:val="000000"/>
                <w:sz w:val="28"/>
                <w:szCs w:val="28"/>
                <w:cs/>
                <w:lang w:eastAsia="en-GB"/>
              </w:rPr>
              <w:t>ผลแตกต่างชั่วคราวจาก</w:t>
            </w:r>
            <w:r w:rsidRPr="000E759B">
              <w:rPr>
                <w:rFonts w:ascii="BrowalliaUPC" w:hAnsi="BrowalliaUPC" w:cs="BrowalliaUPC"/>
                <w:b/>
                <w:bCs/>
                <w:color w:val="000000"/>
                <w:sz w:val="28"/>
                <w:szCs w:val="28"/>
                <w:lang w:eastAsia="en-GB"/>
              </w:rPr>
              <w:t>:</w:t>
            </w:r>
          </w:p>
        </w:tc>
        <w:tc>
          <w:tcPr>
            <w:tcW w:w="1140" w:type="pct"/>
            <w:vAlign w:val="bottom"/>
          </w:tcPr>
          <w:p w14:paraId="710877FB" w14:textId="77777777" w:rsidR="00F1781E" w:rsidRPr="000E759B" w:rsidRDefault="00F1781E" w:rsidP="00CE5B5B">
            <w:pP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169" w:type="pct"/>
            <w:vAlign w:val="bottom"/>
          </w:tcPr>
          <w:p w14:paraId="6CEFCAF9" w14:textId="77777777" w:rsidR="00F1781E" w:rsidRPr="000E759B" w:rsidRDefault="00F1781E" w:rsidP="00CE5B5B">
            <w:pP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</w:p>
        </w:tc>
      </w:tr>
      <w:tr w:rsidR="00A862F0" w:rsidRPr="000E759B" w14:paraId="727CFC46" w14:textId="77777777" w:rsidTr="00FD4F63">
        <w:trPr>
          <w:trHeight w:val="348"/>
        </w:trPr>
        <w:tc>
          <w:tcPr>
            <w:tcW w:w="2691" w:type="pct"/>
            <w:vAlign w:val="bottom"/>
          </w:tcPr>
          <w:p w14:paraId="79DDD69E" w14:textId="19041362" w:rsidR="00A862F0" w:rsidRPr="000E759B" w:rsidRDefault="00A862F0" w:rsidP="00A862F0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</w:pPr>
            <w:r w:rsidRPr="000E759B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ค่าเผื่อการด้อยค่าของลูกหนี้อื่น</w:t>
            </w:r>
            <w:r w:rsidRPr="000E759B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- </w:t>
            </w:r>
            <w:r w:rsidRPr="000E759B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บริษัทอื่น</w:t>
            </w:r>
            <w:r w:rsidRPr="000E759B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140" w:type="pct"/>
            <w:shd w:val="clear" w:color="auto" w:fill="auto"/>
            <w:vAlign w:val="bottom"/>
          </w:tcPr>
          <w:p w14:paraId="4E7F5F63" w14:textId="1DE4AF23" w:rsidR="00A862F0" w:rsidRPr="000E759B" w:rsidRDefault="00A862F0" w:rsidP="00A862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69,293</w:t>
            </w:r>
          </w:p>
        </w:tc>
        <w:tc>
          <w:tcPr>
            <w:tcW w:w="1169" w:type="pct"/>
            <w:vAlign w:val="bottom"/>
          </w:tcPr>
          <w:p w14:paraId="077B39B3" w14:textId="43D276B0" w:rsidR="00A862F0" w:rsidRPr="000E759B" w:rsidRDefault="00A862F0" w:rsidP="00A862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68,609</w:t>
            </w:r>
          </w:p>
        </w:tc>
      </w:tr>
      <w:tr w:rsidR="00A862F0" w:rsidRPr="000E759B" w14:paraId="0265288F" w14:textId="77777777" w:rsidTr="00FD4F63">
        <w:trPr>
          <w:trHeight w:val="348"/>
        </w:trPr>
        <w:tc>
          <w:tcPr>
            <w:tcW w:w="2691" w:type="pct"/>
            <w:vAlign w:val="bottom"/>
          </w:tcPr>
          <w:p w14:paraId="2CE9781E" w14:textId="580B71A5" w:rsidR="00A862F0" w:rsidRPr="000E759B" w:rsidRDefault="00A862F0" w:rsidP="00A862F0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</w:pPr>
            <w:r w:rsidRPr="000E759B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ค่าเผื่อการด้อยค่าของเงินให้กู้ยืม</w:t>
            </w:r>
            <w:r w:rsidRPr="000E759B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- </w:t>
            </w:r>
            <w:r w:rsidRPr="000E759B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บริษัทอื่น</w:t>
            </w:r>
            <w:r w:rsidRPr="000E759B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140" w:type="pct"/>
            <w:shd w:val="clear" w:color="auto" w:fill="auto"/>
            <w:vAlign w:val="bottom"/>
          </w:tcPr>
          <w:p w14:paraId="13B1E6B3" w14:textId="691F9885" w:rsidR="00A862F0" w:rsidRPr="000E759B" w:rsidRDefault="00A862F0" w:rsidP="00A862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142,990</w:t>
            </w:r>
          </w:p>
        </w:tc>
        <w:tc>
          <w:tcPr>
            <w:tcW w:w="1169" w:type="pct"/>
            <w:vAlign w:val="bottom"/>
          </w:tcPr>
          <w:p w14:paraId="2AEC25AA" w14:textId="7C2014A0" w:rsidR="00A862F0" w:rsidRPr="000E759B" w:rsidRDefault="00A862F0" w:rsidP="00A862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142,990</w:t>
            </w:r>
          </w:p>
        </w:tc>
      </w:tr>
      <w:tr w:rsidR="00A862F0" w:rsidRPr="000E759B" w14:paraId="76FFBA11" w14:textId="77777777" w:rsidTr="00FD4F63">
        <w:trPr>
          <w:trHeight w:val="348"/>
        </w:trPr>
        <w:tc>
          <w:tcPr>
            <w:tcW w:w="2691" w:type="pct"/>
            <w:vAlign w:val="bottom"/>
          </w:tcPr>
          <w:p w14:paraId="414470AC" w14:textId="3C92BAB6" w:rsidR="00A862F0" w:rsidRPr="000E759B" w:rsidRDefault="00A862F0" w:rsidP="00A862F0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</w:pPr>
            <w:r w:rsidRPr="000E759B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ค่าเผื่อการด้อยค่าของเงินลงทุนในบริษัทอื่น</w:t>
            </w:r>
          </w:p>
        </w:tc>
        <w:tc>
          <w:tcPr>
            <w:tcW w:w="1140" w:type="pct"/>
            <w:shd w:val="clear" w:color="auto" w:fill="auto"/>
            <w:vAlign w:val="bottom"/>
          </w:tcPr>
          <w:p w14:paraId="79A35BA2" w14:textId="7C2B191A" w:rsidR="00A862F0" w:rsidRPr="000E759B" w:rsidRDefault="00A862F0" w:rsidP="00A862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8,800</w:t>
            </w:r>
          </w:p>
        </w:tc>
        <w:tc>
          <w:tcPr>
            <w:tcW w:w="1169" w:type="pct"/>
            <w:vAlign w:val="bottom"/>
          </w:tcPr>
          <w:p w14:paraId="0AFF5E4D" w14:textId="75C44465" w:rsidR="00A862F0" w:rsidRPr="000E759B" w:rsidRDefault="00A862F0" w:rsidP="00A862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8,800</w:t>
            </w:r>
          </w:p>
        </w:tc>
      </w:tr>
      <w:tr w:rsidR="00A862F0" w:rsidRPr="000E759B" w14:paraId="12C526F5" w14:textId="77777777" w:rsidTr="00FD4F63">
        <w:trPr>
          <w:trHeight w:val="225"/>
        </w:trPr>
        <w:tc>
          <w:tcPr>
            <w:tcW w:w="2691" w:type="pct"/>
            <w:hideMark/>
          </w:tcPr>
          <w:p w14:paraId="7F6747C7" w14:textId="016CA1DD" w:rsidR="00A862F0" w:rsidRPr="000E759B" w:rsidRDefault="00A862F0" w:rsidP="00A862F0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0E759B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ขาดทุนทางภาษีที่ยังไม่ได้ใช้</w:t>
            </w:r>
          </w:p>
        </w:tc>
        <w:tc>
          <w:tcPr>
            <w:tcW w:w="1140" w:type="pct"/>
            <w:shd w:val="clear" w:color="auto" w:fill="auto"/>
            <w:vAlign w:val="bottom"/>
          </w:tcPr>
          <w:p w14:paraId="38398944" w14:textId="1C6F0524" w:rsidR="00A862F0" w:rsidRPr="000E759B" w:rsidRDefault="00A862F0" w:rsidP="00A862F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                 96,490</w:t>
            </w:r>
          </w:p>
        </w:tc>
        <w:tc>
          <w:tcPr>
            <w:tcW w:w="1169" w:type="pct"/>
            <w:vAlign w:val="bottom"/>
          </w:tcPr>
          <w:p w14:paraId="1253C5CE" w14:textId="0580C3B7" w:rsidR="00A862F0" w:rsidRPr="000E759B" w:rsidRDefault="00A862F0" w:rsidP="00A862F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355,784</w:t>
            </w:r>
          </w:p>
        </w:tc>
      </w:tr>
      <w:tr w:rsidR="00A862F0" w:rsidRPr="000E759B" w14:paraId="2326C7A3" w14:textId="77777777" w:rsidTr="00FD4F63">
        <w:trPr>
          <w:trHeight w:val="396"/>
        </w:trPr>
        <w:tc>
          <w:tcPr>
            <w:tcW w:w="2691" w:type="pct"/>
            <w:hideMark/>
          </w:tcPr>
          <w:p w14:paraId="30744E36" w14:textId="7B79D48A" w:rsidR="00A862F0" w:rsidRPr="000E759B" w:rsidRDefault="00A862F0" w:rsidP="00A862F0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0E759B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   </w:t>
            </w:r>
            <w:r w:rsidRPr="000E759B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140" w:type="pct"/>
            <w:shd w:val="clear" w:color="auto" w:fill="auto"/>
            <w:vAlign w:val="bottom"/>
          </w:tcPr>
          <w:p w14:paraId="78E932D9" w14:textId="6A24F1F2" w:rsidR="00A862F0" w:rsidRPr="000E759B" w:rsidRDefault="00A862F0" w:rsidP="00A862F0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317,573</w:t>
            </w:r>
          </w:p>
        </w:tc>
        <w:tc>
          <w:tcPr>
            <w:tcW w:w="1169" w:type="pct"/>
            <w:vAlign w:val="bottom"/>
          </w:tcPr>
          <w:p w14:paraId="2550A8BE" w14:textId="37E1020C" w:rsidR="00A862F0" w:rsidRPr="000E759B" w:rsidRDefault="00A862F0" w:rsidP="00A862F0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576,183</w:t>
            </w:r>
          </w:p>
        </w:tc>
      </w:tr>
    </w:tbl>
    <w:p w14:paraId="213E8BFB" w14:textId="77777777" w:rsidR="0029360F" w:rsidRPr="000E759B" w:rsidRDefault="0029360F" w:rsidP="00E65D92">
      <w:pPr>
        <w:spacing w:line="240" w:lineRule="auto"/>
        <w:ind w:left="990" w:right="-18"/>
        <w:outlineLvl w:val="0"/>
        <w:rPr>
          <w:rFonts w:ascii="BrowalliaUPC" w:hAnsi="BrowalliaUPC" w:cs="BrowalliaUPC"/>
          <w:sz w:val="28"/>
          <w:szCs w:val="28"/>
        </w:rPr>
      </w:pPr>
    </w:p>
    <w:p w14:paraId="64ECC5DF" w14:textId="7E1C2917" w:rsidR="00A64FAB" w:rsidRPr="000E759B" w:rsidRDefault="00BF35B5" w:rsidP="0084025F">
      <w:pPr>
        <w:spacing w:line="240" w:lineRule="auto"/>
        <w:ind w:left="990" w:right="-18"/>
        <w:outlineLvl w:val="0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ขาดทุนทางภาษี</w:t>
      </w:r>
      <w:r w:rsidR="00934E8C" w:rsidRPr="000E759B">
        <w:rPr>
          <w:rFonts w:ascii="BrowalliaUPC" w:hAnsi="BrowalliaUPC" w:cs="BrowalliaUPC"/>
          <w:sz w:val="28"/>
          <w:szCs w:val="28"/>
          <w:cs/>
        </w:rPr>
        <w:t>ที่ยังไม่ได้ใช้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จะสิ้นอายุในปี </w:t>
      </w:r>
      <w:r w:rsidR="00934E8C" w:rsidRPr="000E759B">
        <w:rPr>
          <w:rFonts w:ascii="BrowalliaUPC" w:hAnsi="BrowalliaUPC" w:cs="BrowalliaUPC"/>
          <w:sz w:val="28"/>
          <w:szCs w:val="28"/>
        </w:rPr>
        <w:t>2569</w:t>
      </w:r>
    </w:p>
    <w:p w14:paraId="45634664" w14:textId="77777777" w:rsidR="0084025F" w:rsidRPr="000E759B" w:rsidRDefault="0084025F" w:rsidP="0084025F">
      <w:pPr>
        <w:spacing w:line="240" w:lineRule="auto"/>
        <w:ind w:left="990" w:right="-18"/>
        <w:outlineLvl w:val="0"/>
        <w:rPr>
          <w:rFonts w:ascii="BrowalliaUPC" w:hAnsi="BrowalliaUPC" w:cs="BrowalliaUPC"/>
          <w:sz w:val="28"/>
          <w:szCs w:val="28"/>
        </w:rPr>
      </w:pPr>
    </w:p>
    <w:p w14:paraId="163767E3" w14:textId="638DBA61" w:rsidR="009D6197" w:rsidRPr="000E759B" w:rsidRDefault="006A723C" w:rsidP="008D52DB">
      <w:pPr>
        <w:pStyle w:val="CordiaNew"/>
        <w:numPr>
          <w:ilvl w:val="0"/>
          <w:numId w:val="16"/>
        </w:numPr>
        <w:tabs>
          <w:tab w:val="clear" w:pos="4153"/>
          <w:tab w:val="left" w:pos="1710"/>
        </w:tabs>
        <w:ind w:left="432" w:hanging="432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0E759B">
        <w:rPr>
          <w:rFonts w:ascii="BrowalliaUPC" w:hAnsi="BrowalliaUPC" w:cs="BrowalliaUPC"/>
          <w:b/>
          <w:bCs/>
          <w:sz w:val="28"/>
          <w:szCs w:val="28"/>
          <w:cs/>
          <w:lang w:val="en-GB"/>
        </w:rPr>
        <w:t>ทุนเรือนหุ้น</w:t>
      </w:r>
      <w:r w:rsidR="00184F2B" w:rsidRPr="000E759B">
        <w:rPr>
          <w:rFonts w:ascii="BrowalliaUPC" w:hAnsi="BrowalliaUPC" w:cs="BrowalliaUPC"/>
          <w:b/>
          <w:bCs/>
          <w:sz w:val="28"/>
          <w:szCs w:val="28"/>
          <w:cs/>
          <w:lang w:val="en-GB"/>
        </w:rPr>
        <w:t xml:space="preserve"> </w:t>
      </w:r>
    </w:p>
    <w:p w14:paraId="148CBF68" w14:textId="6DD5EDD2" w:rsidR="009758ED" w:rsidRPr="000E759B" w:rsidRDefault="009758ED" w:rsidP="009758ED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39A2F7E8" w14:textId="35757148" w:rsidR="00A04012" w:rsidRPr="000E759B" w:rsidRDefault="00A04012" w:rsidP="00A04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 xml:space="preserve">รายการเคลื่อนไหวของทุนที่ชำระแล้วสำหรับปีสิ้นสุดวันที่ </w:t>
      </w:r>
      <w:r w:rsidRPr="000E759B">
        <w:rPr>
          <w:rFonts w:ascii="BrowalliaUPC" w:hAnsi="BrowalliaUPC" w:cs="BrowalliaUPC"/>
          <w:sz w:val="28"/>
          <w:szCs w:val="28"/>
        </w:rPr>
        <w:t xml:space="preserve">31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0E759B">
        <w:rPr>
          <w:rFonts w:ascii="BrowalliaUPC" w:hAnsi="BrowalliaUPC" w:cs="BrowalliaUPC"/>
          <w:sz w:val="28"/>
          <w:szCs w:val="28"/>
        </w:rPr>
        <w:t>256</w:t>
      </w:r>
      <w:r w:rsidR="00EA6E56" w:rsidRPr="000E759B">
        <w:rPr>
          <w:rFonts w:ascii="BrowalliaUPC" w:hAnsi="BrowalliaUPC" w:cs="BrowalliaUPC"/>
          <w:sz w:val="28"/>
          <w:szCs w:val="28"/>
        </w:rPr>
        <w:t>7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0E759B">
        <w:rPr>
          <w:rFonts w:ascii="BrowalliaUPC" w:hAnsi="BrowalliaUPC" w:cs="BrowalliaUPC"/>
          <w:sz w:val="28"/>
          <w:szCs w:val="28"/>
        </w:rPr>
        <w:t>256</w:t>
      </w:r>
      <w:r w:rsidR="00EA6E56" w:rsidRPr="000E759B">
        <w:rPr>
          <w:rFonts w:ascii="BrowalliaUPC" w:hAnsi="BrowalliaUPC" w:cs="BrowalliaUPC"/>
          <w:sz w:val="28"/>
          <w:szCs w:val="28"/>
        </w:rPr>
        <w:t>6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3C0D5A3F" w14:textId="77777777" w:rsidR="00A04012" w:rsidRPr="000E759B" w:rsidRDefault="00A04012" w:rsidP="00A04012">
      <w:pPr>
        <w:pStyle w:val="ListParagraph"/>
        <w:tabs>
          <w:tab w:val="clear" w:pos="227"/>
        </w:tabs>
        <w:spacing w:line="240" w:lineRule="auto"/>
        <w:ind w:left="1665"/>
        <w:jc w:val="thaiDistribute"/>
        <w:rPr>
          <w:rFonts w:ascii="BrowalliaUPC" w:hAnsi="BrowalliaUPC" w:cs="BrowalliaUPC"/>
          <w:sz w:val="28"/>
          <w:szCs w:val="28"/>
          <w:cs/>
        </w:rPr>
      </w:pPr>
      <w:bookmarkStart w:id="13" w:name="_Hlk490506733"/>
    </w:p>
    <w:bookmarkEnd w:id="13"/>
    <w:tbl>
      <w:tblPr>
        <w:tblW w:w="9103" w:type="dxa"/>
        <w:tblInd w:w="364" w:type="dxa"/>
        <w:tblLook w:val="04A0" w:firstRow="1" w:lastRow="0" w:firstColumn="1" w:lastColumn="0" w:noHBand="0" w:noVBand="1"/>
      </w:tblPr>
      <w:tblGrid>
        <w:gridCol w:w="3533"/>
        <w:gridCol w:w="1341"/>
        <w:gridCol w:w="1134"/>
        <w:gridCol w:w="1278"/>
        <w:gridCol w:w="1817"/>
      </w:tblGrid>
      <w:tr w:rsidR="007E6B09" w:rsidRPr="000E759B" w14:paraId="4331B7AB" w14:textId="77777777" w:rsidTr="00233DFF">
        <w:trPr>
          <w:trHeight w:val="408"/>
        </w:trPr>
        <w:tc>
          <w:tcPr>
            <w:tcW w:w="3533" w:type="dxa"/>
            <w:noWrap/>
            <w:vAlign w:val="bottom"/>
            <w:hideMark/>
          </w:tcPr>
          <w:p w14:paraId="22255C7C" w14:textId="77777777" w:rsidR="007E6B09" w:rsidRPr="000E759B" w:rsidRDefault="007E6B09" w:rsidP="003174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  <w:p w14:paraId="0E59CB01" w14:textId="77777777" w:rsidR="007E6B09" w:rsidRPr="000E759B" w:rsidRDefault="007E6B09" w:rsidP="003174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eastAsia="en-GB"/>
              </w:rPr>
              <w:t xml:space="preserve">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ทุนเรือนหุ้นที่ออกและชำระแล้ว</w:t>
            </w:r>
          </w:p>
        </w:tc>
        <w:tc>
          <w:tcPr>
            <w:tcW w:w="1341" w:type="dxa"/>
            <w:noWrap/>
            <w:vAlign w:val="bottom"/>
            <w:hideMark/>
          </w:tcPr>
          <w:p w14:paraId="25CDA38E" w14:textId="77777777" w:rsidR="007E6B09" w:rsidRPr="000E759B" w:rsidRDefault="007E6B09" w:rsidP="003174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 xml:space="preserve">จำนวนหุ้น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eastAsia="en-GB"/>
              </w:rPr>
              <w:br/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(พันหุ้น</w:t>
            </w:r>
            <w:r w:rsidRPr="000E759B">
              <w:rPr>
                <w:rFonts w:ascii="BrowalliaUPC" w:hAnsi="BrowalliaUPC" w:cs="BrowalliaUPC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134" w:type="dxa"/>
            <w:noWrap/>
            <w:vAlign w:val="bottom"/>
            <w:hideMark/>
          </w:tcPr>
          <w:p w14:paraId="5D084F48" w14:textId="77777777" w:rsidR="007E6B09" w:rsidRPr="000E759B" w:rsidRDefault="007E6B09" w:rsidP="003174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มูลค่าหุ้นละ (บาท</w:t>
            </w:r>
            <w:r w:rsidRPr="000E759B">
              <w:rPr>
                <w:rFonts w:ascii="BrowalliaUPC" w:hAnsi="BrowalliaUPC" w:cs="BrowalliaUPC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278" w:type="dxa"/>
            <w:noWrap/>
            <w:vAlign w:val="bottom"/>
            <w:hideMark/>
          </w:tcPr>
          <w:p w14:paraId="22D66F0D" w14:textId="77777777" w:rsidR="007E6B09" w:rsidRPr="000E759B" w:rsidRDefault="007E6B09" w:rsidP="003174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817" w:type="dxa"/>
            <w:vAlign w:val="bottom"/>
            <w:hideMark/>
          </w:tcPr>
          <w:p w14:paraId="176EFCCC" w14:textId="77777777" w:rsidR="007E6B09" w:rsidRPr="000E759B" w:rsidRDefault="007E6B09" w:rsidP="003174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ส่วนเกิน</w:t>
            </w:r>
            <w:r w:rsidRPr="000E759B">
              <w:rPr>
                <w:rFonts w:ascii="BrowalliaUPC" w:hAnsi="BrowalliaUPC" w:cs="BrowalliaUPC"/>
                <w:sz w:val="28"/>
                <w:szCs w:val="28"/>
                <w:lang w:eastAsia="en-GB"/>
              </w:rPr>
              <w:t xml:space="preserve">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  <w:t>ต่ำ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 xml:space="preserve">) </w:t>
            </w:r>
          </w:p>
          <w:p w14:paraId="17E4E4FF" w14:textId="77777777" w:rsidR="007E6B09" w:rsidRPr="000E759B" w:rsidRDefault="007E6B09" w:rsidP="003174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  <w:t>มูลค่าหุ้น</w:t>
            </w:r>
            <w:r w:rsidRPr="000E759B">
              <w:rPr>
                <w:rFonts w:ascii="BrowalliaUPC" w:hAnsi="BrowalliaUPC" w:cs="BrowalliaUPC"/>
                <w:sz w:val="28"/>
                <w:szCs w:val="28"/>
                <w:lang w:eastAsia="en-GB"/>
              </w:rPr>
              <w:t xml:space="preserve"> (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พันบาท)</w:t>
            </w:r>
          </w:p>
        </w:tc>
      </w:tr>
      <w:tr w:rsidR="007E6B09" w:rsidRPr="000E759B" w14:paraId="2E417BAB" w14:textId="77777777" w:rsidTr="00233DFF">
        <w:trPr>
          <w:trHeight w:val="333"/>
        </w:trPr>
        <w:tc>
          <w:tcPr>
            <w:tcW w:w="3533" w:type="dxa"/>
            <w:noWrap/>
            <w:vAlign w:val="bottom"/>
          </w:tcPr>
          <w:p w14:paraId="655FFB54" w14:textId="77777777" w:rsidR="007E6B09" w:rsidRPr="000E759B" w:rsidRDefault="007E6B09" w:rsidP="003174F5">
            <w:pPr>
              <w:spacing w:line="240" w:lineRule="auto"/>
              <w:rPr>
                <w:rFonts w:ascii="BrowalliaUPC" w:hAnsi="BrowalliaUPC" w:cs="BrowalliaUPC"/>
                <w:color w:val="FF0000"/>
                <w:sz w:val="28"/>
                <w:szCs w:val="28"/>
                <w:lang w:eastAsia="en-GB"/>
              </w:rPr>
            </w:pPr>
          </w:p>
        </w:tc>
        <w:tc>
          <w:tcPr>
            <w:tcW w:w="1341" w:type="dxa"/>
            <w:noWrap/>
            <w:vAlign w:val="bottom"/>
          </w:tcPr>
          <w:p w14:paraId="2E39A80C" w14:textId="77777777" w:rsidR="007E6B09" w:rsidRPr="000E759B" w:rsidRDefault="007E6B09" w:rsidP="003174F5">
            <w:pPr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8"/>
                <w:szCs w:val="28"/>
                <w:lang w:eastAsia="en-GB"/>
              </w:rPr>
            </w:pPr>
          </w:p>
        </w:tc>
        <w:tc>
          <w:tcPr>
            <w:tcW w:w="1134" w:type="dxa"/>
            <w:noWrap/>
            <w:vAlign w:val="bottom"/>
          </w:tcPr>
          <w:p w14:paraId="74F0A8BA" w14:textId="77777777" w:rsidR="007E6B09" w:rsidRPr="000E759B" w:rsidRDefault="007E6B09" w:rsidP="003174F5">
            <w:pPr>
              <w:spacing w:line="240" w:lineRule="auto"/>
              <w:jc w:val="center"/>
              <w:rPr>
                <w:rFonts w:ascii="BrowalliaUPC" w:hAnsi="BrowalliaUPC" w:cs="BrowalliaUPC"/>
                <w:color w:val="FF0000"/>
                <w:sz w:val="28"/>
                <w:szCs w:val="28"/>
                <w:lang w:eastAsia="en-GB"/>
              </w:rPr>
            </w:pPr>
          </w:p>
        </w:tc>
        <w:tc>
          <w:tcPr>
            <w:tcW w:w="1278" w:type="dxa"/>
            <w:noWrap/>
            <w:vAlign w:val="bottom"/>
          </w:tcPr>
          <w:p w14:paraId="4F85D5A4" w14:textId="77777777" w:rsidR="007E6B09" w:rsidRPr="000E759B" w:rsidRDefault="007E6B09" w:rsidP="003174F5">
            <w:pPr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8"/>
                <w:szCs w:val="28"/>
                <w:lang w:eastAsia="en-GB"/>
              </w:rPr>
            </w:pPr>
          </w:p>
        </w:tc>
        <w:tc>
          <w:tcPr>
            <w:tcW w:w="1817" w:type="dxa"/>
            <w:noWrap/>
            <w:vAlign w:val="bottom"/>
          </w:tcPr>
          <w:p w14:paraId="5C61C7F9" w14:textId="77777777" w:rsidR="007E6B09" w:rsidRPr="000E759B" w:rsidRDefault="007E6B09" w:rsidP="003174F5">
            <w:pPr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8"/>
                <w:szCs w:val="28"/>
                <w:lang w:eastAsia="en-GB"/>
              </w:rPr>
            </w:pPr>
          </w:p>
        </w:tc>
      </w:tr>
      <w:tr w:rsidR="00CB7C0C" w:rsidRPr="000E759B" w14:paraId="005587A9" w14:textId="77777777" w:rsidTr="00233DFF">
        <w:trPr>
          <w:trHeight w:val="333"/>
        </w:trPr>
        <w:tc>
          <w:tcPr>
            <w:tcW w:w="3533" w:type="dxa"/>
            <w:noWrap/>
            <w:vAlign w:val="bottom"/>
          </w:tcPr>
          <w:p w14:paraId="529697ED" w14:textId="1541863D" w:rsidR="00CB7C0C" w:rsidRPr="000E759B" w:rsidRDefault="00CB7C0C" w:rsidP="00CB7C0C">
            <w:pPr>
              <w:spacing w:line="240" w:lineRule="auto"/>
              <w:rPr>
                <w:rFonts w:ascii="BrowalliaUPC" w:hAnsi="BrowalliaUPC" w:cs="BrowalliaUPC"/>
                <w:color w:val="FF0000"/>
                <w:sz w:val="28"/>
                <w:szCs w:val="28"/>
                <w:lang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AU" w:eastAsia="en-GB"/>
              </w:rPr>
              <w:t xml:space="preserve">1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AU" w:eastAsia="en-GB"/>
              </w:rPr>
              <w:t xml:space="preserve">มกราคม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341" w:type="dxa"/>
            <w:noWrap/>
          </w:tcPr>
          <w:p w14:paraId="764F35F0" w14:textId="119E5589" w:rsidR="00CB7C0C" w:rsidRPr="000E759B" w:rsidRDefault="00CB7C0C" w:rsidP="00CB7C0C">
            <w:pPr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8"/>
                <w:szCs w:val="28"/>
                <w:lang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3,99</w:t>
            </w:r>
            <w:r w:rsidR="009244F9" w:rsidRPr="000E759B">
              <w:rPr>
                <w:rFonts w:ascii="BrowalliaUPC" w:hAnsi="BrowalliaUPC" w:cs="BrowalliaUPC"/>
                <w:sz w:val="28"/>
                <w:szCs w:val="28"/>
              </w:rPr>
              <w:t>7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9244F9" w:rsidRPr="000E759B">
              <w:rPr>
                <w:rFonts w:ascii="BrowalliaUPC" w:hAnsi="BrowalliaUPC" w:cs="BrowalliaUPC"/>
                <w:sz w:val="28"/>
                <w:szCs w:val="28"/>
              </w:rPr>
              <w:t>865</w:t>
            </w:r>
          </w:p>
        </w:tc>
        <w:tc>
          <w:tcPr>
            <w:tcW w:w="1134" w:type="dxa"/>
            <w:noWrap/>
          </w:tcPr>
          <w:p w14:paraId="57D52608" w14:textId="5455A317" w:rsidR="00CB7C0C" w:rsidRPr="000E759B" w:rsidRDefault="00CB7C0C" w:rsidP="00CB7C0C">
            <w:pPr>
              <w:spacing w:line="240" w:lineRule="auto"/>
              <w:jc w:val="center"/>
              <w:rPr>
                <w:rFonts w:ascii="BrowalliaUPC" w:hAnsi="BrowalliaUPC" w:cs="BrowalliaUPC"/>
                <w:color w:val="FF0000"/>
                <w:sz w:val="28"/>
                <w:szCs w:val="28"/>
                <w:lang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0.75</w:t>
            </w:r>
          </w:p>
        </w:tc>
        <w:tc>
          <w:tcPr>
            <w:tcW w:w="1278" w:type="dxa"/>
            <w:noWrap/>
          </w:tcPr>
          <w:p w14:paraId="2720E5D6" w14:textId="24D9F260" w:rsidR="00CB7C0C" w:rsidRPr="000E759B" w:rsidRDefault="00CB7C0C" w:rsidP="00CB7C0C">
            <w:pPr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8"/>
                <w:szCs w:val="28"/>
                <w:lang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2,998,</w:t>
            </w:r>
            <w:r w:rsidR="00885D67" w:rsidRPr="000E759B">
              <w:rPr>
                <w:rFonts w:ascii="BrowalliaUPC" w:hAnsi="BrowalliaUPC" w:cs="BrowalliaUPC"/>
                <w:sz w:val="28"/>
                <w:szCs w:val="28"/>
              </w:rPr>
              <w:t>399</w:t>
            </w:r>
          </w:p>
        </w:tc>
        <w:tc>
          <w:tcPr>
            <w:tcW w:w="1817" w:type="dxa"/>
            <w:noWrap/>
          </w:tcPr>
          <w:p w14:paraId="341E0FEB" w14:textId="5445561A" w:rsidR="00CB7C0C" w:rsidRPr="000E759B" w:rsidRDefault="00CB7C0C" w:rsidP="00CB7C0C">
            <w:pPr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8"/>
                <w:szCs w:val="28"/>
                <w:lang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885D67" w:rsidRPr="000E759B">
              <w:rPr>
                <w:rFonts w:ascii="BrowalliaUPC" w:hAnsi="BrowalliaUPC" w:cs="BrowalliaUPC"/>
                <w:sz w:val="28"/>
                <w:szCs w:val="28"/>
              </w:rPr>
              <w:t>524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,2</w:t>
            </w:r>
            <w:r w:rsidR="00885D67" w:rsidRPr="000E759B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5)</w:t>
            </w:r>
          </w:p>
        </w:tc>
      </w:tr>
      <w:tr w:rsidR="00CB7C0C" w:rsidRPr="000E759B" w14:paraId="5307A478" w14:textId="77777777" w:rsidTr="00233DFF">
        <w:trPr>
          <w:trHeight w:val="333"/>
        </w:trPr>
        <w:tc>
          <w:tcPr>
            <w:tcW w:w="3533" w:type="dxa"/>
            <w:noWrap/>
            <w:vAlign w:val="bottom"/>
          </w:tcPr>
          <w:p w14:paraId="4973FA20" w14:textId="61853392" w:rsidR="00CB7C0C" w:rsidRPr="000E759B" w:rsidRDefault="00CB7C0C" w:rsidP="00CB7C0C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เพิ่มขึ้นจากการใช้สิทธิใบสำคัญแสดงสิทธิ</w:t>
            </w:r>
          </w:p>
        </w:tc>
        <w:tc>
          <w:tcPr>
            <w:tcW w:w="1341" w:type="dxa"/>
            <w:noWrap/>
          </w:tcPr>
          <w:p w14:paraId="014F7585" w14:textId="7AA0576C" w:rsidR="00CB7C0C" w:rsidRPr="000E759B" w:rsidRDefault="009244F9" w:rsidP="00CB7C0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612</w:t>
            </w:r>
          </w:p>
        </w:tc>
        <w:tc>
          <w:tcPr>
            <w:tcW w:w="1134" w:type="dxa"/>
            <w:noWrap/>
          </w:tcPr>
          <w:p w14:paraId="605C2543" w14:textId="6A76E953" w:rsidR="00CB7C0C" w:rsidRPr="000E759B" w:rsidRDefault="009244F9" w:rsidP="00CB7C0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0.75</w:t>
            </w:r>
          </w:p>
        </w:tc>
        <w:tc>
          <w:tcPr>
            <w:tcW w:w="1278" w:type="dxa"/>
            <w:noWrap/>
          </w:tcPr>
          <w:p w14:paraId="4A0E7327" w14:textId="4FF2DB1A" w:rsidR="00CB7C0C" w:rsidRPr="000E759B" w:rsidRDefault="009244F9" w:rsidP="00CB7C0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458</w:t>
            </w:r>
          </w:p>
        </w:tc>
        <w:tc>
          <w:tcPr>
            <w:tcW w:w="1817" w:type="dxa"/>
            <w:noWrap/>
          </w:tcPr>
          <w:p w14:paraId="27646F1E" w14:textId="10B4C3F2" w:rsidR="00CB7C0C" w:rsidRPr="000E759B" w:rsidRDefault="009244F9" w:rsidP="00CB7C0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458</w:t>
            </w:r>
          </w:p>
        </w:tc>
      </w:tr>
      <w:tr w:rsidR="00CB7C0C" w:rsidRPr="000E759B" w14:paraId="014A1ADB" w14:textId="77777777" w:rsidTr="00233DFF">
        <w:trPr>
          <w:trHeight w:val="333"/>
        </w:trPr>
        <w:tc>
          <w:tcPr>
            <w:tcW w:w="3533" w:type="dxa"/>
            <w:noWrap/>
            <w:vAlign w:val="bottom"/>
          </w:tcPr>
          <w:p w14:paraId="17BA7757" w14:textId="77777777" w:rsidR="00CB7C0C" w:rsidRPr="000E759B" w:rsidRDefault="00CB7C0C" w:rsidP="00CB7C0C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โอนใบสำคัญแสดงสิทธิที่สิ้นสุด</w:t>
            </w:r>
          </w:p>
          <w:p w14:paraId="1C3A23E5" w14:textId="6780F3BC" w:rsidR="00CB7C0C" w:rsidRPr="000E759B" w:rsidRDefault="00CB7C0C" w:rsidP="00CB7C0C">
            <w:pPr>
              <w:spacing w:line="240" w:lineRule="auto"/>
              <w:rPr>
                <w:rFonts w:ascii="BrowalliaUPC" w:hAnsi="BrowalliaUPC" w:cs="BrowalliaUPC"/>
                <w:color w:val="FF0000"/>
                <w:sz w:val="28"/>
                <w:szCs w:val="28"/>
                <w:lang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eastAsia="en-GB"/>
              </w:rPr>
              <w:t xml:space="preserve">   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ระยะเวลาการใช้สิทธิ</w:t>
            </w:r>
          </w:p>
        </w:tc>
        <w:tc>
          <w:tcPr>
            <w:tcW w:w="1341" w:type="dxa"/>
            <w:noWrap/>
            <w:vAlign w:val="bottom"/>
          </w:tcPr>
          <w:p w14:paraId="7D7FB97E" w14:textId="3FC9111F" w:rsidR="00CB7C0C" w:rsidRPr="000E759B" w:rsidRDefault="009244F9" w:rsidP="00CB7C0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134" w:type="dxa"/>
            <w:noWrap/>
          </w:tcPr>
          <w:p w14:paraId="27FC1B8C" w14:textId="3719CDA0" w:rsidR="00CB7C0C" w:rsidRPr="000E759B" w:rsidRDefault="00CB7C0C" w:rsidP="00CB7C0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278" w:type="dxa"/>
            <w:noWrap/>
            <w:vAlign w:val="bottom"/>
          </w:tcPr>
          <w:p w14:paraId="0DB99E9B" w14:textId="11707982" w:rsidR="00CB7C0C" w:rsidRPr="000E759B" w:rsidRDefault="009244F9" w:rsidP="00CB7C0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17" w:type="dxa"/>
            <w:noWrap/>
          </w:tcPr>
          <w:p w14:paraId="42596418" w14:textId="77777777" w:rsidR="00CB7C0C" w:rsidRPr="000E759B" w:rsidRDefault="00CB7C0C" w:rsidP="00CB7C0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  <w:p w14:paraId="2506647F" w14:textId="59694E30" w:rsidR="00CB7C0C" w:rsidRPr="000E759B" w:rsidRDefault="009244F9" w:rsidP="00CB7C0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eastAsia="en-GB"/>
              </w:rPr>
              <w:t>60,492</w:t>
            </w:r>
          </w:p>
        </w:tc>
      </w:tr>
      <w:tr w:rsidR="00CB7C0C" w:rsidRPr="000E759B" w14:paraId="4354F892" w14:textId="77777777" w:rsidTr="00233DFF">
        <w:trPr>
          <w:trHeight w:val="333"/>
        </w:trPr>
        <w:tc>
          <w:tcPr>
            <w:tcW w:w="3533" w:type="dxa"/>
            <w:noWrap/>
            <w:vAlign w:val="bottom"/>
          </w:tcPr>
          <w:p w14:paraId="01E9CFC3" w14:textId="7EA5119B" w:rsidR="00CB7C0C" w:rsidRPr="000E759B" w:rsidRDefault="00CB7C0C" w:rsidP="00CB7C0C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AU" w:eastAsia="en-GB"/>
              </w:rPr>
              <w:t xml:space="preserve">31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AU" w:eastAsia="en-GB"/>
              </w:rPr>
              <w:t xml:space="preserve">ธันวาคม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341" w:type="dxa"/>
            <w:noWrap/>
          </w:tcPr>
          <w:p w14:paraId="01D42085" w14:textId="1272FFFD" w:rsidR="00CB7C0C" w:rsidRPr="000E759B" w:rsidRDefault="00CB7C0C" w:rsidP="00CB7C0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eastAsia="en-GB"/>
              </w:rPr>
              <w:t>3,998,477</w:t>
            </w:r>
          </w:p>
        </w:tc>
        <w:tc>
          <w:tcPr>
            <w:tcW w:w="1134" w:type="dxa"/>
            <w:noWrap/>
          </w:tcPr>
          <w:p w14:paraId="41F03608" w14:textId="60D349AD" w:rsidR="00CB7C0C" w:rsidRPr="000E759B" w:rsidRDefault="00CB7C0C" w:rsidP="00CB7C0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0.75</w:t>
            </w:r>
          </w:p>
        </w:tc>
        <w:tc>
          <w:tcPr>
            <w:tcW w:w="1278" w:type="dxa"/>
            <w:noWrap/>
          </w:tcPr>
          <w:p w14:paraId="3755A5B9" w14:textId="24BE579A" w:rsidR="00CB7C0C" w:rsidRPr="000E759B" w:rsidRDefault="00CB7C0C" w:rsidP="00CB7C0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eastAsia="en-GB"/>
              </w:rPr>
              <w:t>2,998,857</w:t>
            </w:r>
          </w:p>
        </w:tc>
        <w:tc>
          <w:tcPr>
            <w:tcW w:w="1817" w:type="dxa"/>
            <w:noWrap/>
            <w:vAlign w:val="bottom"/>
          </w:tcPr>
          <w:p w14:paraId="6BC36DB7" w14:textId="35337C0C" w:rsidR="00CB7C0C" w:rsidRPr="000E759B" w:rsidRDefault="00CB7C0C" w:rsidP="00CB7C0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eastAsia="en-GB"/>
              </w:rPr>
              <w:t>(463,265)</w:t>
            </w:r>
          </w:p>
        </w:tc>
      </w:tr>
      <w:tr w:rsidR="00CB7C0C" w:rsidRPr="000E759B" w14:paraId="3A8A9716" w14:textId="77777777" w:rsidTr="00233DFF">
        <w:trPr>
          <w:trHeight w:val="333"/>
        </w:trPr>
        <w:tc>
          <w:tcPr>
            <w:tcW w:w="3533" w:type="dxa"/>
            <w:noWrap/>
            <w:vAlign w:val="bottom"/>
          </w:tcPr>
          <w:p w14:paraId="16B5AB1B" w14:textId="77777777" w:rsidR="00CB7C0C" w:rsidRPr="000E759B" w:rsidRDefault="00CB7C0C" w:rsidP="00CB7C0C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เพิ่มขึ้นจากการใช้สิทธิใบสำคัญแสดงสิทธิ</w:t>
            </w:r>
          </w:p>
        </w:tc>
        <w:tc>
          <w:tcPr>
            <w:tcW w:w="1341" w:type="dxa"/>
            <w:noWrap/>
            <w:vAlign w:val="bottom"/>
          </w:tcPr>
          <w:p w14:paraId="5271F609" w14:textId="1FA2A8E2" w:rsidR="00CB7C0C" w:rsidRPr="000E759B" w:rsidRDefault="009244F9" w:rsidP="00CB7C0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78F89F31" w14:textId="27745F34" w:rsidR="00CB7C0C" w:rsidRPr="000E759B" w:rsidRDefault="00CB7C0C" w:rsidP="00CB7C0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278" w:type="dxa"/>
            <w:noWrap/>
            <w:vAlign w:val="bottom"/>
          </w:tcPr>
          <w:p w14:paraId="75001887" w14:textId="3E3598AE" w:rsidR="00CB7C0C" w:rsidRPr="000E759B" w:rsidRDefault="009244F9" w:rsidP="00CB7C0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17" w:type="dxa"/>
            <w:noWrap/>
            <w:vAlign w:val="bottom"/>
          </w:tcPr>
          <w:p w14:paraId="1FB9EB74" w14:textId="292F15FE" w:rsidR="00CB7C0C" w:rsidRPr="000E759B" w:rsidRDefault="009244F9" w:rsidP="00CB7C0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eastAsia="en-GB"/>
              </w:rPr>
              <w:t>-</w:t>
            </w:r>
          </w:p>
        </w:tc>
      </w:tr>
      <w:tr w:rsidR="00CB7C0C" w:rsidRPr="000E759B" w14:paraId="0CC462EF" w14:textId="77777777" w:rsidTr="00233DFF">
        <w:trPr>
          <w:trHeight w:val="333"/>
        </w:trPr>
        <w:tc>
          <w:tcPr>
            <w:tcW w:w="3533" w:type="dxa"/>
            <w:noWrap/>
            <w:vAlign w:val="bottom"/>
          </w:tcPr>
          <w:p w14:paraId="75E49933" w14:textId="77777777" w:rsidR="00CB7C0C" w:rsidRPr="000E759B" w:rsidRDefault="00CB7C0C" w:rsidP="00CB7C0C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โอนใบสำคัญแสดงสิทธิที่สิ้นสุด</w:t>
            </w:r>
          </w:p>
          <w:p w14:paraId="71D2E794" w14:textId="2116F0B6" w:rsidR="00CB7C0C" w:rsidRPr="000E759B" w:rsidRDefault="00CB7C0C" w:rsidP="00CB7C0C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eastAsia="en-GB"/>
              </w:rPr>
              <w:t xml:space="preserve">   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ระยะเวลาการใช้สิทธิ</w:t>
            </w:r>
          </w:p>
        </w:tc>
        <w:tc>
          <w:tcPr>
            <w:tcW w:w="1341" w:type="dxa"/>
            <w:noWrap/>
            <w:vAlign w:val="bottom"/>
          </w:tcPr>
          <w:p w14:paraId="430B08A2" w14:textId="132AAEAE" w:rsidR="00CB7C0C" w:rsidRPr="000E759B" w:rsidRDefault="00CB7C0C" w:rsidP="00CB7C0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19571009" w14:textId="77777777" w:rsidR="00CB7C0C" w:rsidRPr="000E759B" w:rsidRDefault="00CB7C0C" w:rsidP="00CB7C0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278" w:type="dxa"/>
            <w:noWrap/>
            <w:vAlign w:val="bottom"/>
          </w:tcPr>
          <w:p w14:paraId="3C0EF34D" w14:textId="677C0647" w:rsidR="00CB7C0C" w:rsidRPr="000E759B" w:rsidRDefault="00CB7C0C" w:rsidP="00CB7C0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17" w:type="dxa"/>
            <w:noWrap/>
            <w:vAlign w:val="bottom"/>
          </w:tcPr>
          <w:p w14:paraId="24989622" w14:textId="1C09AD0F" w:rsidR="00CB7C0C" w:rsidRPr="000E759B" w:rsidRDefault="00CB7C0C" w:rsidP="00CB7C0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eastAsia="en-GB"/>
              </w:rPr>
              <w:t>-</w:t>
            </w:r>
          </w:p>
        </w:tc>
      </w:tr>
      <w:tr w:rsidR="00CB7C0C" w:rsidRPr="000E759B" w14:paraId="4245F1B1" w14:textId="77777777" w:rsidTr="00233DFF">
        <w:trPr>
          <w:trHeight w:val="333"/>
        </w:trPr>
        <w:tc>
          <w:tcPr>
            <w:tcW w:w="3533" w:type="dxa"/>
            <w:noWrap/>
            <w:vAlign w:val="bottom"/>
          </w:tcPr>
          <w:p w14:paraId="6514105D" w14:textId="65586550" w:rsidR="00CB7C0C" w:rsidRPr="000E759B" w:rsidRDefault="00CB7C0C" w:rsidP="00CB7C0C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AU" w:eastAsia="en-GB"/>
              </w:rPr>
              <w:t>3</w:t>
            </w:r>
            <w:r w:rsidRPr="000E759B">
              <w:rPr>
                <w:rFonts w:ascii="BrowalliaUPC" w:hAnsi="BrowalliaUPC" w:cs="BrowalliaUPC"/>
                <w:sz w:val="28"/>
                <w:szCs w:val="28"/>
                <w:lang w:eastAsia="en-GB"/>
              </w:rPr>
              <w:t xml:space="preserve">1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ธันวาคม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AU" w:eastAsia="en-GB"/>
              </w:rPr>
              <w:t xml:space="preserve">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341" w:type="dxa"/>
            <w:noWrap/>
          </w:tcPr>
          <w:p w14:paraId="4DC499B3" w14:textId="3A40D511" w:rsidR="00CB7C0C" w:rsidRPr="000E759B" w:rsidRDefault="00CB7C0C" w:rsidP="00CB7C0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eastAsia="en-GB"/>
              </w:rPr>
              <w:t>3,998,477</w:t>
            </w:r>
          </w:p>
        </w:tc>
        <w:tc>
          <w:tcPr>
            <w:tcW w:w="1134" w:type="dxa"/>
            <w:noWrap/>
          </w:tcPr>
          <w:p w14:paraId="0A4940AC" w14:textId="643AC4FD" w:rsidR="00CB7C0C" w:rsidRPr="000E759B" w:rsidRDefault="00CB7C0C" w:rsidP="00CB7C0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0.75</w:t>
            </w:r>
          </w:p>
        </w:tc>
        <w:tc>
          <w:tcPr>
            <w:tcW w:w="1278" w:type="dxa"/>
            <w:noWrap/>
          </w:tcPr>
          <w:p w14:paraId="3742B564" w14:textId="3DA4199E" w:rsidR="00CB7C0C" w:rsidRPr="000E759B" w:rsidRDefault="00CB7C0C" w:rsidP="00CB7C0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eastAsia="en-GB"/>
              </w:rPr>
              <w:t>2,998,857</w:t>
            </w:r>
          </w:p>
        </w:tc>
        <w:tc>
          <w:tcPr>
            <w:tcW w:w="1817" w:type="dxa"/>
            <w:noWrap/>
            <w:vAlign w:val="bottom"/>
          </w:tcPr>
          <w:p w14:paraId="15358BEE" w14:textId="5B7797F7" w:rsidR="00CB7C0C" w:rsidRPr="000E759B" w:rsidRDefault="00CB7C0C" w:rsidP="00CB7C0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eastAsia="en-GB"/>
              </w:rPr>
              <w:t>(463,265)</w:t>
            </w:r>
          </w:p>
        </w:tc>
      </w:tr>
    </w:tbl>
    <w:p w14:paraId="28054EC2" w14:textId="77777777" w:rsidR="000C26DF" w:rsidRPr="000E759B" w:rsidRDefault="000C26DF" w:rsidP="00842BFF">
      <w:pPr>
        <w:tabs>
          <w:tab w:val="clear" w:pos="227"/>
          <w:tab w:val="clear" w:pos="454"/>
          <w:tab w:val="clear" w:pos="680"/>
          <w:tab w:val="left" w:pos="549"/>
        </w:tabs>
        <w:spacing w:line="240" w:lineRule="auto"/>
        <w:ind w:firstLine="450"/>
        <w:jc w:val="thaiDistribute"/>
        <w:rPr>
          <w:rFonts w:ascii="BrowalliaUPC" w:hAnsi="BrowalliaUPC" w:cs="BrowalliaUPC"/>
          <w:sz w:val="28"/>
          <w:szCs w:val="28"/>
        </w:rPr>
      </w:pPr>
    </w:p>
    <w:p w14:paraId="601BA438" w14:textId="343BBF56" w:rsidR="00885D67" w:rsidRPr="000E759B" w:rsidRDefault="00885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</w:rPr>
        <w:br w:type="page"/>
      </w:r>
    </w:p>
    <w:p w14:paraId="73454790" w14:textId="200FF3F0" w:rsidR="00EB255F" w:rsidRPr="000E759B" w:rsidRDefault="00274E7A" w:rsidP="00EB255F">
      <w:pPr>
        <w:pStyle w:val="CordiaNew"/>
        <w:numPr>
          <w:ilvl w:val="0"/>
          <w:numId w:val="16"/>
        </w:numPr>
        <w:tabs>
          <w:tab w:val="clear" w:pos="4153"/>
          <w:tab w:val="num" w:pos="360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0E759B">
        <w:rPr>
          <w:rFonts w:ascii="BrowalliaUPC" w:hAnsi="BrowalliaUPC" w:cs="BrowalliaUPC"/>
          <w:b/>
          <w:bCs/>
          <w:color w:val="auto"/>
          <w:sz w:val="28"/>
          <w:szCs w:val="28"/>
        </w:rPr>
        <w:t xml:space="preserve"> </w:t>
      </w:r>
      <w:r w:rsidR="00EB255F" w:rsidRPr="000E759B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ใบสำคัญแสดงสิทธิ</w:t>
      </w:r>
      <w:r w:rsidR="000A6FF7" w:rsidRPr="000E759B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ที่จะ</w:t>
      </w:r>
      <w:r w:rsidR="00612AC2" w:rsidRPr="000E759B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ซื้อหุ้น</w:t>
      </w:r>
    </w:p>
    <w:p w14:paraId="6CB87D88" w14:textId="77777777" w:rsidR="00FA4A4E" w:rsidRPr="000E759B" w:rsidRDefault="00FA4A4E" w:rsidP="00274E7A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691BCB2D" w14:textId="5E0E337A" w:rsidR="00FA4A4E" w:rsidRPr="000E759B" w:rsidRDefault="00FA4A4E" w:rsidP="006A648C">
      <w:pPr>
        <w:tabs>
          <w:tab w:val="clear" w:pos="227"/>
          <w:tab w:val="clear" w:pos="454"/>
          <w:tab w:val="left" w:pos="540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ในระหว่าง</w:t>
      </w:r>
      <w:r w:rsidR="002D4F89" w:rsidRPr="000E759B">
        <w:rPr>
          <w:rFonts w:ascii="BrowalliaUPC" w:hAnsi="BrowalliaUPC" w:cs="BrowalliaUPC"/>
          <w:sz w:val="28"/>
          <w:szCs w:val="28"/>
          <w:cs/>
        </w:rPr>
        <w:t>ปี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บริษัทออกและเสนอขายใบสำคัญแสดงสิทธิที่จะซื้อหุ้นสามัญของบริษัท รุ่นที่ </w:t>
      </w:r>
      <w:r w:rsidRPr="000E759B">
        <w:rPr>
          <w:rFonts w:ascii="BrowalliaUPC" w:hAnsi="BrowalliaUPC" w:cs="BrowalliaUPC"/>
          <w:sz w:val="28"/>
          <w:szCs w:val="28"/>
        </w:rPr>
        <w:t>5 (EFORL-W5)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0E759B">
        <w:rPr>
          <w:rFonts w:ascii="BrowalliaUPC" w:hAnsi="BrowalliaUPC" w:cs="BrowalliaUPC"/>
          <w:sz w:val="28"/>
          <w:szCs w:val="28"/>
        </w:rPr>
        <w:br/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รุ่นที่ </w:t>
      </w:r>
      <w:r w:rsidRPr="000E759B">
        <w:rPr>
          <w:rFonts w:ascii="BrowalliaUPC" w:hAnsi="BrowalliaUPC" w:cs="BrowalliaUPC"/>
          <w:sz w:val="28"/>
          <w:szCs w:val="28"/>
        </w:rPr>
        <w:t xml:space="preserve">6 (EFORL-W6) </w:t>
      </w:r>
      <w:r w:rsidRPr="000E759B">
        <w:rPr>
          <w:rFonts w:ascii="BrowalliaUPC" w:hAnsi="BrowalliaUPC" w:cs="BrowalliaUPC"/>
          <w:sz w:val="28"/>
          <w:szCs w:val="28"/>
          <w:cs/>
        </w:rPr>
        <w:t>โดยมีรายละเอียดดังนี้</w:t>
      </w:r>
    </w:p>
    <w:p w14:paraId="254B11E0" w14:textId="4BF98615" w:rsidR="002809CB" w:rsidRPr="000E759B" w:rsidRDefault="002809CB" w:rsidP="00FA4A4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W w:w="9087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128"/>
        <w:gridCol w:w="2929"/>
        <w:gridCol w:w="246"/>
        <w:gridCol w:w="2784"/>
      </w:tblGrid>
      <w:tr w:rsidR="002809CB" w:rsidRPr="000E759B" w14:paraId="71D4F03C" w14:textId="77777777" w:rsidTr="003174F5">
        <w:trPr>
          <w:trHeight w:val="354"/>
        </w:trPr>
        <w:tc>
          <w:tcPr>
            <w:tcW w:w="3128" w:type="dxa"/>
          </w:tcPr>
          <w:p w14:paraId="27A69185" w14:textId="77777777" w:rsidR="002809CB" w:rsidRPr="000E759B" w:rsidRDefault="002809CB" w:rsidP="003174F5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295B9B" w14:textId="77777777" w:rsidR="002809CB" w:rsidRPr="000E759B" w:rsidRDefault="002809CB" w:rsidP="003174F5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EFORL-W5</w:t>
            </w:r>
          </w:p>
        </w:tc>
        <w:tc>
          <w:tcPr>
            <w:tcW w:w="246" w:type="dxa"/>
          </w:tcPr>
          <w:p w14:paraId="19AC1D4E" w14:textId="77777777" w:rsidR="002809CB" w:rsidRPr="000E759B" w:rsidRDefault="002809CB" w:rsidP="003174F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ED0490" w14:textId="77777777" w:rsidR="002809CB" w:rsidRPr="000E759B" w:rsidRDefault="002809CB" w:rsidP="003174F5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EFORL-W6</w:t>
            </w:r>
          </w:p>
        </w:tc>
      </w:tr>
      <w:tr w:rsidR="002809CB" w:rsidRPr="000E759B" w14:paraId="680E412A" w14:textId="77777777" w:rsidTr="003174F5">
        <w:trPr>
          <w:trHeight w:val="354"/>
        </w:trPr>
        <w:tc>
          <w:tcPr>
            <w:tcW w:w="3128" w:type="dxa"/>
          </w:tcPr>
          <w:p w14:paraId="11112B9B" w14:textId="77777777" w:rsidR="002809CB" w:rsidRPr="000E759B" w:rsidRDefault="002809CB" w:rsidP="003174F5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28BE2" w14:textId="77777777" w:rsidR="002809CB" w:rsidRPr="000E759B" w:rsidRDefault="002809CB" w:rsidP="003174F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6" w:type="dxa"/>
          </w:tcPr>
          <w:p w14:paraId="747D4E3E" w14:textId="77777777" w:rsidR="002809CB" w:rsidRPr="000E759B" w:rsidRDefault="002809CB" w:rsidP="003174F5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2F8502" w14:textId="77777777" w:rsidR="002809CB" w:rsidRPr="000E759B" w:rsidRDefault="002809CB" w:rsidP="003174F5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</w:tr>
      <w:tr w:rsidR="002809CB" w:rsidRPr="000E759B" w14:paraId="161B642B" w14:textId="77777777" w:rsidTr="003174F5">
        <w:trPr>
          <w:trHeight w:val="354"/>
        </w:trPr>
        <w:tc>
          <w:tcPr>
            <w:tcW w:w="3128" w:type="dxa"/>
          </w:tcPr>
          <w:p w14:paraId="05E6E53E" w14:textId="77777777" w:rsidR="002809CB" w:rsidRPr="000E759B" w:rsidRDefault="002809CB" w:rsidP="003174F5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จำนวนใบสำคัญแสดงสิทธิที่ออก</w:t>
            </w:r>
          </w:p>
        </w:tc>
        <w:tc>
          <w:tcPr>
            <w:tcW w:w="2929" w:type="dxa"/>
            <w:shd w:val="clear" w:color="auto" w:fill="auto"/>
          </w:tcPr>
          <w:p w14:paraId="05F52E1B" w14:textId="77777777" w:rsidR="002809CB" w:rsidRPr="000E759B" w:rsidRDefault="002809CB" w:rsidP="003174F5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ไม่เกิน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799,572,990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หน่วย</w:t>
            </w:r>
          </w:p>
        </w:tc>
        <w:tc>
          <w:tcPr>
            <w:tcW w:w="246" w:type="dxa"/>
          </w:tcPr>
          <w:p w14:paraId="29F6663A" w14:textId="77777777" w:rsidR="002809CB" w:rsidRPr="000E759B" w:rsidRDefault="002809CB" w:rsidP="003174F5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</w:tcPr>
          <w:p w14:paraId="6CBC7D2F" w14:textId="77777777" w:rsidR="002809CB" w:rsidRPr="000E759B" w:rsidRDefault="002809CB" w:rsidP="003174F5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ไม่เกิน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399,786,495 </w:t>
            </w: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หน่วย</w:t>
            </w:r>
          </w:p>
        </w:tc>
      </w:tr>
      <w:tr w:rsidR="002809CB" w:rsidRPr="000E759B" w14:paraId="3F8D6DB9" w14:textId="77777777" w:rsidTr="003174F5">
        <w:trPr>
          <w:trHeight w:val="1432"/>
        </w:trPr>
        <w:tc>
          <w:tcPr>
            <w:tcW w:w="3128" w:type="dxa"/>
          </w:tcPr>
          <w:p w14:paraId="33DE9545" w14:textId="77777777" w:rsidR="002809CB" w:rsidRPr="000E759B" w:rsidRDefault="002809CB" w:rsidP="003174F5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วิธีการเสนอขาย</w:t>
            </w:r>
          </w:p>
        </w:tc>
        <w:tc>
          <w:tcPr>
            <w:tcW w:w="2929" w:type="dxa"/>
            <w:shd w:val="clear" w:color="auto" w:fill="auto"/>
          </w:tcPr>
          <w:p w14:paraId="7D115520" w14:textId="77777777" w:rsidR="002809CB" w:rsidRPr="000E759B" w:rsidRDefault="002809CB" w:rsidP="003174F5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เสนอขายให้แก่ผู้ถือหุ้นเดิมตามสัดส่วนการถือหุ้น ในอัตราส่วน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br/>
              <w:t xml:space="preserve">5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หุ้นสามัญเดิมต่อ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หน่วยใบสำคัญแสดงสิทธิ</w:t>
            </w:r>
          </w:p>
        </w:tc>
        <w:tc>
          <w:tcPr>
            <w:tcW w:w="246" w:type="dxa"/>
          </w:tcPr>
          <w:p w14:paraId="1CFB9D65" w14:textId="77777777" w:rsidR="002809CB" w:rsidRPr="000E759B" w:rsidRDefault="002809CB" w:rsidP="003174F5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</w:tcPr>
          <w:p w14:paraId="7BD1ED66" w14:textId="77777777" w:rsidR="002809CB" w:rsidRPr="000E759B" w:rsidRDefault="002809CB" w:rsidP="003174F5">
            <w:pPr>
              <w:tabs>
                <w:tab w:val="clear" w:pos="2580"/>
                <w:tab w:val="left" w:pos="2076"/>
                <w:tab w:val="left" w:pos="3090"/>
                <w:tab w:val="left" w:pos="4860"/>
              </w:tabs>
              <w:spacing w:line="240" w:lineRule="auto"/>
              <w:ind w:right="-56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เสนอขายให้แก่ผู้ถือหุ้นเดิมที่ใช้สิทธิจองซื้อใบสำคัญแสดงสิทธิ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EFORL-W5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ในอัตราส่วน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2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หน่วย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EFORL-5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ต่อ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ใบสำคัญแสดงสิทธิ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EFORL-W6</w:t>
            </w:r>
          </w:p>
        </w:tc>
      </w:tr>
      <w:tr w:rsidR="002809CB" w:rsidRPr="000E759B" w14:paraId="576260CA" w14:textId="77777777" w:rsidTr="003174F5">
        <w:trPr>
          <w:trHeight w:val="354"/>
        </w:trPr>
        <w:tc>
          <w:tcPr>
            <w:tcW w:w="3128" w:type="dxa"/>
          </w:tcPr>
          <w:p w14:paraId="2FB71BDD" w14:textId="77777777" w:rsidR="002809CB" w:rsidRPr="000E759B" w:rsidRDefault="002809CB" w:rsidP="003174F5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เสนอขายถึงวันที่</w:t>
            </w:r>
          </w:p>
        </w:tc>
        <w:tc>
          <w:tcPr>
            <w:tcW w:w="2929" w:type="dxa"/>
            <w:shd w:val="clear" w:color="auto" w:fill="auto"/>
          </w:tcPr>
          <w:p w14:paraId="1EB4B5F8" w14:textId="77777777" w:rsidR="002809CB" w:rsidRPr="000E759B" w:rsidRDefault="002809CB" w:rsidP="003174F5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25 </w:t>
            </w: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พฤษภาคม </w:t>
            </w: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246" w:type="dxa"/>
          </w:tcPr>
          <w:p w14:paraId="15B5A5EA" w14:textId="77777777" w:rsidR="002809CB" w:rsidRPr="000E759B" w:rsidRDefault="002809CB" w:rsidP="003174F5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</w:tcPr>
          <w:p w14:paraId="74AACC09" w14:textId="77777777" w:rsidR="002809CB" w:rsidRPr="000E759B" w:rsidRDefault="002809CB" w:rsidP="003174F5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2809CB" w:rsidRPr="000E759B" w14:paraId="77F31AFE" w14:textId="77777777" w:rsidTr="003174F5">
        <w:trPr>
          <w:trHeight w:val="354"/>
        </w:trPr>
        <w:tc>
          <w:tcPr>
            <w:tcW w:w="3128" w:type="dxa"/>
          </w:tcPr>
          <w:p w14:paraId="74281865" w14:textId="77777777" w:rsidR="002809CB" w:rsidRPr="000E759B" w:rsidRDefault="002809CB" w:rsidP="003174F5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ราคาเสนอขายต่อหน่วย</w:t>
            </w:r>
          </w:p>
        </w:tc>
        <w:tc>
          <w:tcPr>
            <w:tcW w:w="2929" w:type="dxa"/>
            <w:shd w:val="clear" w:color="auto" w:fill="auto"/>
          </w:tcPr>
          <w:p w14:paraId="413CD3ED" w14:textId="77777777" w:rsidR="002809CB" w:rsidRPr="000E759B" w:rsidRDefault="002809CB" w:rsidP="003174F5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หน่วยละ </w:t>
            </w: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0.40 </w:t>
            </w: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246" w:type="dxa"/>
          </w:tcPr>
          <w:p w14:paraId="559B010A" w14:textId="77777777" w:rsidR="002809CB" w:rsidRPr="000E759B" w:rsidRDefault="002809CB" w:rsidP="003174F5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</w:tcPr>
          <w:p w14:paraId="3683C396" w14:textId="77777777" w:rsidR="002809CB" w:rsidRPr="000E759B" w:rsidRDefault="002809CB" w:rsidP="003174F5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หน่วยละ </w:t>
            </w: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0.00 </w:t>
            </w: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2809CB" w:rsidRPr="000E759B" w14:paraId="5EFE8517" w14:textId="77777777" w:rsidTr="003174F5">
        <w:trPr>
          <w:trHeight w:val="354"/>
        </w:trPr>
        <w:tc>
          <w:tcPr>
            <w:tcW w:w="3128" w:type="dxa"/>
          </w:tcPr>
          <w:p w14:paraId="445F89BE" w14:textId="77777777" w:rsidR="002809CB" w:rsidRPr="000E759B" w:rsidRDefault="002809CB" w:rsidP="003174F5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วันที่ออกและเสนอขาย</w:t>
            </w:r>
          </w:p>
        </w:tc>
        <w:tc>
          <w:tcPr>
            <w:tcW w:w="2929" w:type="dxa"/>
            <w:shd w:val="clear" w:color="auto" w:fill="auto"/>
          </w:tcPr>
          <w:p w14:paraId="20342773" w14:textId="77777777" w:rsidR="002809CB" w:rsidRPr="000E759B" w:rsidRDefault="002809CB" w:rsidP="003174F5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พฤษภาคม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2565</w:t>
            </w:r>
          </w:p>
        </w:tc>
        <w:tc>
          <w:tcPr>
            <w:tcW w:w="246" w:type="dxa"/>
          </w:tcPr>
          <w:p w14:paraId="0BDA3010" w14:textId="77777777" w:rsidR="002809CB" w:rsidRPr="000E759B" w:rsidRDefault="002809CB" w:rsidP="003174F5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</w:tcPr>
          <w:p w14:paraId="4C727BA7" w14:textId="77777777" w:rsidR="002809CB" w:rsidRPr="000E759B" w:rsidRDefault="002809CB" w:rsidP="003174F5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พฤษภาคม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2565</w:t>
            </w:r>
          </w:p>
        </w:tc>
      </w:tr>
      <w:tr w:rsidR="002809CB" w:rsidRPr="000E759B" w14:paraId="7D3FF45C" w14:textId="77777777" w:rsidTr="003174F5">
        <w:trPr>
          <w:trHeight w:val="354"/>
        </w:trPr>
        <w:tc>
          <w:tcPr>
            <w:tcW w:w="3128" w:type="dxa"/>
          </w:tcPr>
          <w:p w14:paraId="6544B1DF" w14:textId="77777777" w:rsidR="002809CB" w:rsidRPr="000E759B" w:rsidRDefault="002809CB" w:rsidP="003174F5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2929" w:type="dxa"/>
            <w:shd w:val="clear" w:color="auto" w:fill="auto"/>
          </w:tcPr>
          <w:p w14:paraId="1768B525" w14:textId="77777777" w:rsidR="002809CB" w:rsidRPr="000E759B" w:rsidRDefault="002809CB" w:rsidP="003174F5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ปี (หมดอายุปี </w:t>
            </w: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2566</w:t>
            </w: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246" w:type="dxa"/>
          </w:tcPr>
          <w:p w14:paraId="26FA0CF5" w14:textId="77777777" w:rsidR="002809CB" w:rsidRPr="000E759B" w:rsidRDefault="002809CB" w:rsidP="003174F5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</w:tcPr>
          <w:p w14:paraId="61CFD58A" w14:textId="77777777" w:rsidR="002809CB" w:rsidRPr="000E759B" w:rsidRDefault="002809CB" w:rsidP="003174F5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3 </w:t>
            </w: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ปี (หมดอายุปี </w:t>
            </w: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2568)</w:t>
            </w:r>
          </w:p>
        </w:tc>
      </w:tr>
      <w:tr w:rsidR="002809CB" w:rsidRPr="000E759B" w14:paraId="562BD9B5" w14:textId="77777777" w:rsidTr="003174F5">
        <w:trPr>
          <w:trHeight w:val="366"/>
        </w:trPr>
        <w:tc>
          <w:tcPr>
            <w:tcW w:w="3128" w:type="dxa"/>
          </w:tcPr>
          <w:p w14:paraId="198E5679" w14:textId="77777777" w:rsidR="002809CB" w:rsidRPr="000E759B" w:rsidRDefault="002809CB" w:rsidP="003174F5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ราคาการใช้สิทธิ</w:t>
            </w:r>
          </w:p>
        </w:tc>
        <w:tc>
          <w:tcPr>
            <w:tcW w:w="2929" w:type="dxa"/>
            <w:shd w:val="clear" w:color="auto" w:fill="auto"/>
          </w:tcPr>
          <w:p w14:paraId="04982CEA" w14:textId="77777777" w:rsidR="002809CB" w:rsidRPr="000E759B" w:rsidRDefault="002809CB" w:rsidP="003174F5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หุ้นละ </w:t>
            </w: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1.00 </w:t>
            </w: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246" w:type="dxa"/>
          </w:tcPr>
          <w:p w14:paraId="5CFFAF06" w14:textId="77777777" w:rsidR="002809CB" w:rsidRPr="000E759B" w:rsidRDefault="002809CB" w:rsidP="003174F5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</w:tcPr>
          <w:p w14:paraId="57EA64DA" w14:textId="77777777" w:rsidR="002809CB" w:rsidRPr="000E759B" w:rsidRDefault="002809CB" w:rsidP="003174F5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หุ้นละ </w:t>
            </w: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 xml:space="preserve">2.50 </w:t>
            </w: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2809CB" w:rsidRPr="000E759B" w14:paraId="0C99AC48" w14:textId="77777777" w:rsidTr="003174F5">
        <w:trPr>
          <w:trHeight w:val="354"/>
        </w:trPr>
        <w:tc>
          <w:tcPr>
            <w:tcW w:w="3128" w:type="dxa"/>
          </w:tcPr>
          <w:p w14:paraId="6B4BDEC6" w14:textId="77777777" w:rsidR="002809CB" w:rsidRPr="000E759B" w:rsidRDefault="002809CB" w:rsidP="003174F5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วันที่เริ่มใช้สิทธิครั้งแรก</w:t>
            </w:r>
          </w:p>
        </w:tc>
        <w:tc>
          <w:tcPr>
            <w:tcW w:w="2929" w:type="dxa"/>
            <w:shd w:val="clear" w:color="auto" w:fill="auto"/>
          </w:tcPr>
          <w:p w14:paraId="58AE52F4" w14:textId="77777777" w:rsidR="002809CB" w:rsidRPr="000E759B" w:rsidRDefault="002809CB" w:rsidP="0031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30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มิถุนายน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46" w:type="dxa"/>
          </w:tcPr>
          <w:p w14:paraId="32B152C0" w14:textId="77777777" w:rsidR="002809CB" w:rsidRPr="000E759B" w:rsidRDefault="002809CB" w:rsidP="003174F5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</w:tcPr>
          <w:p w14:paraId="57C0701B" w14:textId="77777777" w:rsidR="002809CB" w:rsidRPr="000E759B" w:rsidRDefault="002809CB" w:rsidP="0031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30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พฤศจิกายน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</w:tr>
    </w:tbl>
    <w:p w14:paraId="790DF58A" w14:textId="77777777" w:rsidR="00885D67" w:rsidRPr="000E759B" w:rsidRDefault="00885D67" w:rsidP="006A648C">
      <w:pPr>
        <w:tabs>
          <w:tab w:val="clear" w:pos="227"/>
          <w:tab w:val="clear" w:pos="454"/>
          <w:tab w:val="left" w:pos="540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</w:p>
    <w:p w14:paraId="0B9D96FC" w14:textId="6EA63361" w:rsidR="00E85C7E" w:rsidRPr="000E759B" w:rsidRDefault="00E85C7E" w:rsidP="006A648C">
      <w:pPr>
        <w:tabs>
          <w:tab w:val="clear" w:pos="227"/>
          <w:tab w:val="clear" w:pos="454"/>
          <w:tab w:val="left" w:pos="540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ในระหว่าง</w:t>
      </w:r>
      <w:r w:rsidR="007F6DC0" w:rsidRPr="000E759B">
        <w:rPr>
          <w:rFonts w:ascii="BrowalliaUPC" w:hAnsi="BrowalliaUPC" w:cs="BrowalliaUPC"/>
          <w:sz w:val="28"/>
          <w:szCs w:val="28"/>
          <w:cs/>
        </w:rPr>
        <w:t xml:space="preserve">ไตรมาสที่ </w:t>
      </w:r>
      <w:r w:rsidR="007F6DC0" w:rsidRPr="000E759B">
        <w:rPr>
          <w:rFonts w:ascii="BrowalliaUPC" w:hAnsi="BrowalliaUPC" w:cs="BrowalliaUPC"/>
          <w:sz w:val="28"/>
          <w:szCs w:val="28"/>
        </w:rPr>
        <w:t xml:space="preserve">2 </w:t>
      </w:r>
      <w:r w:rsidR="007F6DC0" w:rsidRPr="000E759B">
        <w:rPr>
          <w:rFonts w:ascii="BrowalliaUPC" w:hAnsi="BrowalliaUPC" w:cs="BrowalliaUPC"/>
          <w:sz w:val="28"/>
          <w:szCs w:val="28"/>
          <w:cs/>
        </w:rPr>
        <w:t xml:space="preserve">ของปี </w:t>
      </w:r>
      <w:r w:rsidR="007F6DC0" w:rsidRPr="000E759B">
        <w:rPr>
          <w:rFonts w:ascii="BrowalliaUPC" w:hAnsi="BrowalliaUPC" w:cs="BrowalliaUPC"/>
          <w:sz w:val="28"/>
          <w:szCs w:val="28"/>
        </w:rPr>
        <w:t>2565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บริษัทได้รับชำระเงินสำหรับการขายใบสำคัญแสดงสิทธิ</w:t>
      </w:r>
      <w:r w:rsidRPr="000E759B">
        <w:rPr>
          <w:rFonts w:ascii="BrowalliaUPC" w:hAnsi="BrowalliaUPC" w:cs="BrowalliaUPC"/>
          <w:sz w:val="28"/>
          <w:szCs w:val="28"/>
        </w:rPr>
        <w:t xml:space="preserve"> EFORL-W5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ที่เสนอขายให้แก่ผู้ถือหุ้นสามัญเดิม จำนวน </w:t>
      </w:r>
      <w:r w:rsidRPr="000E759B">
        <w:rPr>
          <w:rFonts w:ascii="BrowalliaUPC" w:hAnsi="BrowalliaUPC" w:cs="BrowalliaUPC"/>
          <w:sz w:val="28"/>
          <w:szCs w:val="28"/>
        </w:rPr>
        <w:t>3,575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ราย คิดเป็นจำนวนใบสำคัญแสดงสิทธิรวม </w:t>
      </w:r>
      <w:r w:rsidRPr="000E759B">
        <w:rPr>
          <w:rFonts w:ascii="BrowalliaUPC" w:hAnsi="BrowalliaUPC" w:cs="BrowalliaUPC"/>
          <w:sz w:val="28"/>
          <w:szCs w:val="28"/>
        </w:rPr>
        <w:t xml:space="preserve">151,229,857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หน่วย เป็นเงิน </w:t>
      </w:r>
      <w:r w:rsidRPr="000E759B">
        <w:rPr>
          <w:rFonts w:ascii="BrowalliaUPC" w:hAnsi="BrowalliaUPC" w:cs="BrowalliaUPC"/>
          <w:sz w:val="28"/>
          <w:szCs w:val="28"/>
        </w:rPr>
        <w:t>60.49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ล้านบาท</w:t>
      </w:r>
      <w:r w:rsidR="00170336" w:rsidRPr="000E759B">
        <w:rPr>
          <w:rFonts w:ascii="BrowalliaUPC" w:hAnsi="BrowalliaUPC" w:cs="BrowalliaUPC"/>
          <w:sz w:val="28"/>
          <w:szCs w:val="28"/>
        </w:rPr>
        <w:t xml:space="preserve"> </w:t>
      </w:r>
      <w:r w:rsidR="00170336" w:rsidRPr="000E759B">
        <w:rPr>
          <w:rFonts w:ascii="BrowalliaUPC" w:hAnsi="BrowalliaUPC" w:cs="BrowalliaUPC"/>
          <w:sz w:val="28"/>
          <w:szCs w:val="28"/>
          <w:cs/>
        </w:rPr>
        <w:t xml:space="preserve">ซึ่งใบสำคัญแสดงสิทธิ </w:t>
      </w:r>
      <w:r w:rsidR="00170336" w:rsidRPr="000E759B">
        <w:rPr>
          <w:rFonts w:ascii="BrowalliaUPC" w:hAnsi="BrowalliaUPC" w:cs="BrowalliaUPC"/>
          <w:sz w:val="28"/>
          <w:szCs w:val="28"/>
        </w:rPr>
        <w:t>EFORL-W5</w:t>
      </w:r>
      <w:r w:rsidR="00170336" w:rsidRPr="000E759B">
        <w:rPr>
          <w:rFonts w:ascii="BrowalliaUPC" w:hAnsi="BrowalliaUPC" w:cs="BrowalliaUPC"/>
          <w:sz w:val="28"/>
          <w:szCs w:val="28"/>
          <w:cs/>
        </w:rPr>
        <w:t xml:space="preserve"> ได้สิ้นสุดระยะเวลาการใช้สิทธิในวันที่ </w:t>
      </w:r>
      <w:r w:rsidR="00170336" w:rsidRPr="000E759B">
        <w:rPr>
          <w:rFonts w:ascii="BrowalliaUPC" w:hAnsi="BrowalliaUPC" w:cs="BrowalliaUPC"/>
          <w:sz w:val="28"/>
          <w:szCs w:val="28"/>
        </w:rPr>
        <w:t>31</w:t>
      </w:r>
      <w:r w:rsidR="00170336" w:rsidRPr="000E759B">
        <w:rPr>
          <w:rFonts w:ascii="BrowalliaUPC" w:hAnsi="BrowalliaUPC" w:cs="BrowalliaUPC"/>
          <w:sz w:val="28"/>
          <w:szCs w:val="28"/>
          <w:cs/>
        </w:rPr>
        <w:t xml:space="preserve"> พฤษภาคม </w:t>
      </w:r>
      <w:r w:rsidR="00170336" w:rsidRPr="000E759B">
        <w:rPr>
          <w:rFonts w:ascii="BrowalliaUPC" w:hAnsi="BrowalliaUPC" w:cs="BrowalliaUPC"/>
          <w:sz w:val="28"/>
          <w:szCs w:val="28"/>
        </w:rPr>
        <w:t>2566</w:t>
      </w:r>
      <w:r w:rsidR="00170336" w:rsidRPr="000E759B">
        <w:rPr>
          <w:rFonts w:ascii="BrowalliaUPC" w:hAnsi="BrowalliaUPC" w:cs="BrowalliaUPC"/>
          <w:sz w:val="28"/>
          <w:szCs w:val="28"/>
          <w:cs/>
        </w:rPr>
        <w:t xml:space="preserve"> โดยมีใบสำคัญแสดงสิทธิที่ไม่ได้ใช้สิทธิคงเหลือ </w:t>
      </w:r>
      <w:r w:rsidR="00170336" w:rsidRPr="000E759B">
        <w:rPr>
          <w:rFonts w:ascii="BrowalliaUPC" w:hAnsi="BrowalliaUPC" w:cs="BrowalliaUPC"/>
          <w:sz w:val="28"/>
          <w:szCs w:val="28"/>
        </w:rPr>
        <w:t>150,820,619</w:t>
      </w:r>
      <w:r w:rsidR="00170336" w:rsidRPr="000E759B">
        <w:rPr>
          <w:rFonts w:ascii="BrowalliaUPC" w:hAnsi="BrowalliaUPC" w:cs="BrowalliaUPC"/>
          <w:sz w:val="28"/>
          <w:szCs w:val="28"/>
          <w:cs/>
        </w:rPr>
        <w:t xml:space="preserve"> หน่วย ถูกโอนไปเป็นส่วนเกินมูลค่าหุ้นสามัญจำนวน </w:t>
      </w:r>
      <w:r w:rsidR="00170336" w:rsidRPr="000E759B">
        <w:rPr>
          <w:rFonts w:ascii="BrowalliaUPC" w:hAnsi="BrowalliaUPC" w:cs="BrowalliaUPC"/>
          <w:sz w:val="28"/>
          <w:szCs w:val="28"/>
        </w:rPr>
        <w:t>60.49</w:t>
      </w:r>
      <w:r w:rsidR="00170336" w:rsidRPr="000E759B">
        <w:rPr>
          <w:rFonts w:ascii="BrowalliaUPC" w:hAnsi="BrowalliaUPC" w:cs="BrowalliaUPC"/>
          <w:sz w:val="28"/>
          <w:szCs w:val="28"/>
          <w:cs/>
        </w:rPr>
        <w:t xml:space="preserve"> ล้านบาทในระหว่างปี</w:t>
      </w:r>
    </w:p>
    <w:p w14:paraId="514567A6" w14:textId="77777777" w:rsidR="00885D67" w:rsidRPr="000E759B" w:rsidRDefault="00885D67" w:rsidP="00885D67">
      <w:pPr>
        <w:tabs>
          <w:tab w:val="clear" w:pos="454"/>
          <w:tab w:val="left" w:pos="720"/>
        </w:tabs>
        <w:spacing w:line="240" w:lineRule="auto"/>
        <w:ind w:left="426" w:firstLine="15"/>
        <w:jc w:val="thaiDistribute"/>
        <w:rPr>
          <w:rFonts w:ascii="BrowalliaUPC" w:hAnsi="BrowalliaUPC" w:cs="BrowalliaUPC"/>
          <w:sz w:val="28"/>
          <w:szCs w:val="28"/>
        </w:rPr>
      </w:pPr>
    </w:p>
    <w:p w14:paraId="624B93ED" w14:textId="0876D13B" w:rsidR="00885D67" w:rsidRPr="000E759B" w:rsidRDefault="00885D67" w:rsidP="00885D67">
      <w:pPr>
        <w:tabs>
          <w:tab w:val="clear" w:pos="454"/>
          <w:tab w:val="left" w:pos="720"/>
        </w:tabs>
        <w:spacing w:line="240" w:lineRule="auto"/>
        <w:ind w:left="426" w:firstLine="15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 xml:space="preserve">ในระหว่างไตรมาสที่ </w:t>
      </w:r>
      <w:r w:rsidRPr="000E759B">
        <w:rPr>
          <w:rFonts w:ascii="BrowalliaUPC" w:hAnsi="BrowalliaUPC" w:cs="BrowalliaUPC"/>
          <w:sz w:val="28"/>
          <w:szCs w:val="28"/>
        </w:rPr>
        <w:t xml:space="preserve">2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ของปี </w:t>
      </w:r>
      <w:r w:rsidRPr="000E759B">
        <w:rPr>
          <w:rFonts w:ascii="BrowalliaUPC" w:hAnsi="BrowalliaUPC" w:cs="BrowalliaUPC"/>
          <w:sz w:val="28"/>
          <w:szCs w:val="28"/>
        </w:rPr>
        <w:t xml:space="preserve">2566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ผู้ถือใบสำคัญแสดงสิทธิที่จะซื้อหุ้นสามัญของบริษัท ครั้งที่ </w:t>
      </w:r>
      <w:r w:rsidRPr="000E759B">
        <w:rPr>
          <w:rFonts w:ascii="BrowalliaUPC" w:hAnsi="BrowalliaUPC" w:cs="BrowalliaUPC"/>
          <w:sz w:val="28"/>
          <w:szCs w:val="28"/>
        </w:rPr>
        <w:t>5 (EFORL-W5)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ได้ใช้สิทธิซื้อหุ้นสามัญจำนวน </w:t>
      </w:r>
      <w:r w:rsidRPr="000E759B">
        <w:rPr>
          <w:rFonts w:ascii="BrowalliaUPC" w:hAnsi="BrowalliaUPC" w:cs="BrowalliaUPC"/>
          <w:sz w:val="28"/>
          <w:szCs w:val="28"/>
        </w:rPr>
        <w:t xml:space="preserve">409,208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หุ้น ราคาใช้สิทธิหุ้นละ </w:t>
      </w:r>
      <w:r w:rsidRPr="000E759B">
        <w:rPr>
          <w:rFonts w:ascii="BrowalliaUPC" w:hAnsi="BrowalliaUPC" w:cs="BrowalliaUPC"/>
          <w:sz w:val="28"/>
          <w:szCs w:val="28"/>
        </w:rPr>
        <w:t>1.00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บาท รวมเป็นจำนวน </w:t>
      </w:r>
      <w:r w:rsidRPr="000E759B">
        <w:rPr>
          <w:rFonts w:ascii="BrowalliaUPC" w:hAnsi="BrowalliaUPC" w:cs="BrowalliaUPC"/>
          <w:sz w:val="28"/>
          <w:szCs w:val="28"/>
        </w:rPr>
        <w:t xml:space="preserve">409,208 </w:t>
      </w:r>
      <w:r w:rsidRPr="000E759B">
        <w:rPr>
          <w:rFonts w:ascii="BrowalliaUPC" w:hAnsi="BrowalliaUPC" w:cs="BrowalliaUPC"/>
          <w:sz w:val="28"/>
          <w:szCs w:val="28"/>
          <w:cs/>
        </w:rPr>
        <w:t>บาท และ ผู้ถือใบสำคัญแสดงสิทธิที่จะซื้อหุ้นสามัญของบริษัท ครั้งที่</w:t>
      </w:r>
      <w:r w:rsidRPr="000E759B">
        <w:rPr>
          <w:rFonts w:ascii="BrowalliaUPC" w:hAnsi="BrowalliaUPC" w:cs="BrowalliaUPC"/>
          <w:sz w:val="28"/>
          <w:szCs w:val="28"/>
        </w:rPr>
        <w:t xml:space="preserve"> 6 (EFORL-W6)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ได้ใช้สิทธิซื้อหุ้นสามัญจำนวน </w:t>
      </w:r>
      <w:r w:rsidRPr="000E759B">
        <w:rPr>
          <w:rFonts w:ascii="BrowalliaUPC" w:hAnsi="BrowalliaUPC" w:cs="BrowalliaUPC"/>
          <w:sz w:val="28"/>
          <w:szCs w:val="28"/>
        </w:rPr>
        <w:t>203,005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หุ้น ราคาใช้สิทธิ หุ้นละ </w:t>
      </w:r>
      <w:r w:rsidRPr="000E759B">
        <w:rPr>
          <w:rFonts w:ascii="BrowalliaUPC" w:hAnsi="BrowalliaUPC" w:cs="BrowalliaUPC"/>
          <w:sz w:val="28"/>
          <w:szCs w:val="28"/>
        </w:rPr>
        <w:t xml:space="preserve">2.50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บาท รวมเป็นจำนวน </w:t>
      </w:r>
      <w:r w:rsidRPr="000E759B">
        <w:rPr>
          <w:rFonts w:ascii="BrowalliaUPC" w:hAnsi="BrowalliaUPC" w:cs="BrowalliaUPC"/>
          <w:sz w:val="28"/>
          <w:szCs w:val="28"/>
        </w:rPr>
        <w:t xml:space="preserve">507,513 </w:t>
      </w:r>
      <w:r w:rsidRPr="000E759B">
        <w:rPr>
          <w:rFonts w:ascii="BrowalliaUPC" w:hAnsi="BrowalliaUPC" w:cs="BrowalliaUPC"/>
          <w:sz w:val="28"/>
          <w:szCs w:val="28"/>
          <w:cs/>
        </w:rPr>
        <w:t>บาท</w:t>
      </w:r>
    </w:p>
    <w:p w14:paraId="4F32F499" w14:textId="77777777" w:rsidR="00E150DB" w:rsidRPr="000E759B" w:rsidRDefault="00E150DB" w:rsidP="006A648C">
      <w:pPr>
        <w:tabs>
          <w:tab w:val="clear" w:pos="227"/>
          <w:tab w:val="clear" w:pos="454"/>
          <w:tab w:val="left" w:pos="540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</w:p>
    <w:p w14:paraId="3F7E902B" w14:textId="055C8138" w:rsidR="00793D81" w:rsidRPr="000E759B" w:rsidRDefault="00E85C7E" w:rsidP="006A648C">
      <w:pPr>
        <w:tabs>
          <w:tab w:val="clear" w:pos="227"/>
          <w:tab w:val="clear" w:pos="454"/>
          <w:tab w:val="left" w:pos="540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0E759B">
        <w:rPr>
          <w:rFonts w:ascii="BrowalliaUPC" w:hAnsi="BrowalliaUPC" w:cs="BrowalliaUPC"/>
          <w:sz w:val="28"/>
          <w:szCs w:val="28"/>
        </w:rPr>
        <w:t>3</w:t>
      </w:r>
      <w:r w:rsidR="002A377D" w:rsidRPr="000E759B">
        <w:rPr>
          <w:rFonts w:ascii="BrowalliaUPC" w:hAnsi="BrowalliaUPC" w:cs="BrowalliaUPC"/>
          <w:sz w:val="28"/>
          <w:szCs w:val="28"/>
        </w:rPr>
        <w:t xml:space="preserve">1 </w:t>
      </w:r>
      <w:r w:rsidR="002A377D" w:rsidRPr="000E759B">
        <w:rPr>
          <w:rFonts w:ascii="BrowalliaUPC" w:hAnsi="BrowalliaUPC" w:cs="BrowalliaUPC"/>
          <w:sz w:val="28"/>
          <w:szCs w:val="28"/>
          <w:cs/>
        </w:rPr>
        <w:t>ธันวาคม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</w:rPr>
        <w:t>256</w:t>
      </w:r>
      <w:r w:rsidR="009E1687" w:rsidRPr="000E759B">
        <w:rPr>
          <w:rFonts w:ascii="BrowalliaUPC" w:hAnsi="BrowalliaUPC" w:cs="BrowalliaUPC"/>
          <w:sz w:val="28"/>
          <w:szCs w:val="28"/>
        </w:rPr>
        <w:t>7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="006B0EBB" w:rsidRPr="000E759B">
        <w:rPr>
          <w:rFonts w:ascii="BrowalliaUPC" w:hAnsi="BrowalliaUPC" w:cs="BrowalliaUPC"/>
          <w:sz w:val="28"/>
          <w:szCs w:val="28"/>
          <w:cs/>
        </w:rPr>
        <w:t xml:space="preserve">บริษัทมีใบสำคัญแสดงสิทธิที่จะซื้อหุ้นสามัญของบริษัท รุ่นที่ </w:t>
      </w:r>
      <w:r w:rsidR="006B0EBB" w:rsidRPr="000E759B">
        <w:rPr>
          <w:rFonts w:ascii="BrowalliaUPC" w:hAnsi="BrowalliaUPC" w:cs="BrowalliaUPC"/>
          <w:sz w:val="28"/>
          <w:szCs w:val="28"/>
        </w:rPr>
        <w:t>6</w:t>
      </w:r>
      <w:r w:rsidR="006B0EBB" w:rsidRPr="000E759B">
        <w:rPr>
          <w:rFonts w:ascii="BrowalliaUPC" w:hAnsi="BrowalliaUPC" w:cs="BrowalliaUPC"/>
          <w:sz w:val="28"/>
          <w:szCs w:val="28"/>
          <w:cs/>
        </w:rPr>
        <w:t xml:space="preserve"> </w:t>
      </w:r>
      <w:r w:rsidR="006B0EBB" w:rsidRPr="000E759B">
        <w:rPr>
          <w:rFonts w:ascii="BrowalliaUPC" w:hAnsi="BrowalliaUPC" w:cs="BrowalliaUPC"/>
          <w:sz w:val="28"/>
          <w:szCs w:val="28"/>
        </w:rPr>
        <w:t xml:space="preserve">(EFORL-W6) </w:t>
      </w:r>
      <w:r w:rsidR="006B0EBB" w:rsidRPr="000E759B">
        <w:rPr>
          <w:rFonts w:ascii="BrowalliaUPC" w:hAnsi="BrowalliaUPC" w:cs="BrowalliaUPC"/>
          <w:sz w:val="28"/>
          <w:szCs w:val="28"/>
          <w:cs/>
        </w:rPr>
        <w:t xml:space="preserve">ที่ยังไม่ได้ใช้สิทธิคงเหลือ </w:t>
      </w:r>
      <w:r w:rsidR="006B0EBB" w:rsidRPr="000E759B">
        <w:rPr>
          <w:rFonts w:ascii="BrowalliaUPC" w:hAnsi="BrowalliaUPC" w:cs="BrowalliaUPC"/>
          <w:sz w:val="28"/>
          <w:szCs w:val="28"/>
        </w:rPr>
        <w:t xml:space="preserve">75,411,605 </w:t>
      </w:r>
      <w:r w:rsidR="006B0EBB" w:rsidRPr="000E759B">
        <w:rPr>
          <w:rFonts w:ascii="BrowalliaUPC" w:hAnsi="BrowalliaUPC" w:cs="BrowalliaUPC"/>
          <w:sz w:val="28"/>
          <w:szCs w:val="28"/>
          <w:cs/>
        </w:rPr>
        <w:t>หน่วย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</w:t>
      </w:r>
    </w:p>
    <w:p w14:paraId="6A49AD2C" w14:textId="2652A034" w:rsidR="003F1C53" w:rsidRPr="000E759B" w:rsidRDefault="003F1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color w:val="000000"/>
          <w:sz w:val="28"/>
          <w:szCs w:val="28"/>
          <w:lang w:eastAsia="th-TH"/>
        </w:rPr>
      </w:pPr>
    </w:p>
    <w:p w14:paraId="2711863B" w14:textId="1E5FC0FD" w:rsidR="008D05C5" w:rsidRPr="000E759B" w:rsidRDefault="008150CA" w:rsidP="00815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1"/>
        <w:jc w:val="thaiDistribute"/>
        <w:rPr>
          <w:rFonts w:ascii="BrowalliaUPC" w:eastAsia="Cordia New" w:hAnsi="BrowalliaUPC" w:cs="BrowalliaUPC"/>
          <w:color w:val="000000"/>
          <w:sz w:val="28"/>
          <w:szCs w:val="28"/>
          <w:lang w:eastAsia="th-TH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 บริษัทจึงไม่ได้รวมกำไร (ขาดทุน) ปรับลด ในงบกำไรขาดทุนเบ็ดเสร็จ</w:t>
      </w:r>
    </w:p>
    <w:p w14:paraId="3CEF8024" w14:textId="696D3CE2" w:rsidR="00885D67" w:rsidRPr="000E759B" w:rsidRDefault="00885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color w:val="000000"/>
          <w:sz w:val="28"/>
          <w:szCs w:val="28"/>
          <w:lang w:eastAsia="th-TH"/>
        </w:rPr>
      </w:pPr>
      <w:r w:rsidRPr="000E759B">
        <w:rPr>
          <w:rFonts w:ascii="BrowalliaUPC" w:eastAsia="Cordia New" w:hAnsi="BrowalliaUPC" w:cs="BrowalliaUPC"/>
          <w:color w:val="000000"/>
          <w:sz w:val="28"/>
          <w:szCs w:val="28"/>
          <w:lang w:eastAsia="th-TH"/>
        </w:rPr>
        <w:br w:type="page"/>
      </w:r>
    </w:p>
    <w:p w14:paraId="79007871" w14:textId="4EBCE3DE" w:rsidR="00B07CCF" w:rsidRPr="00FA6D84" w:rsidRDefault="00B07CCF" w:rsidP="00983A6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FA6D84">
        <w:rPr>
          <w:rFonts w:ascii="BrowalliaUPC" w:hAnsi="BrowalliaUPC" w:cs="BrowalliaUPC"/>
          <w:b/>
          <w:bCs/>
          <w:sz w:val="28"/>
          <w:szCs w:val="28"/>
          <w:cs/>
        </w:rPr>
        <w:t>สำรองตามกฎหมาย</w:t>
      </w:r>
    </w:p>
    <w:p w14:paraId="22197114" w14:textId="77777777" w:rsidR="00E330E1" w:rsidRPr="00FA6D84" w:rsidRDefault="00E330E1" w:rsidP="00E330E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173D8276" w14:textId="574076A4" w:rsidR="00E36137" w:rsidRPr="00FA6D84" w:rsidRDefault="00B07CCF" w:rsidP="00A64FAB">
      <w:pPr>
        <w:tabs>
          <w:tab w:val="clear" w:pos="227"/>
          <w:tab w:val="clear" w:pos="454"/>
          <w:tab w:val="left" w:pos="540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  <w:r w:rsidRPr="00FA6D84">
        <w:rPr>
          <w:rFonts w:ascii="BrowalliaUPC" w:hAnsi="BrowalliaUPC" w:cs="BrowalliaUPC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FA6D84">
        <w:rPr>
          <w:rFonts w:ascii="BrowalliaUPC" w:hAnsi="BrowalliaUPC" w:cs="BrowalliaUPC"/>
          <w:sz w:val="28"/>
          <w:szCs w:val="28"/>
        </w:rPr>
        <w:t>2535</w:t>
      </w:r>
      <w:r w:rsidRPr="00FA6D84">
        <w:rPr>
          <w:rFonts w:ascii="BrowalliaUPC" w:hAnsi="BrowalliaUPC" w:cs="BrowalliaUPC"/>
          <w:sz w:val="28"/>
          <w:szCs w:val="28"/>
          <w:cs/>
        </w:rPr>
        <w:t xml:space="preserve"> มาตรา </w:t>
      </w:r>
      <w:r w:rsidRPr="00FA6D84">
        <w:rPr>
          <w:rFonts w:ascii="BrowalliaUPC" w:hAnsi="BrowalliaUPC" w:cs="BrowalliaUPC"/>
          <w:sz w:val="28"/>
          <w:szCs w:val="28"/>
        </w:rPr>
        <w:t>116</w:t>
      </w:r>
      <w:r w:rsidRPr="00FA6D84">
        <w:rPr>
          <w:rFonts w:ascii="BrowalliaUPC" w:hAnsi="BrowalliaUPC" w:cs="BrowalliaUPC"/>
          <w:sz w:val="28"/>
          <w:szCs w:val="28"/>
          <w:cs/>
        </w:rPr>
        <w:t xml:space="preserve"> บริษัทจะต้องจัดสรรทุนสำรอง (</w:t>
      </w:r>
      <w:r w:rsidRPr="00FA6D84">
        <w:rPr>
          <w:rFonts w:ascii="BrowalliaUPC" w:hAnsi="BrowalliaUPC" w:cs="BrowalliaUPC"/>
          <w:sz w:val="28"/>
          <w:szCs w:val="28"/>
        </w:rPr>
        <w:t>“</w:t>
      </w:r>
      <w:r w:rsidRPr="00FA6D84">
        <w:rPr>
          <w:rFonts w:ascii="BrowalliaUPC" w:hAnsi="BrowalliaUPC" w:cs="BrowalliaUPC"/>
          <w:sz w:val="28"/>
          <w:szCs w:val="28"/>
          <w:cs/>
        </w:rPr>
        <w:t>สำรองตามกฎหมาย</w:t>
      </w:r>
      <w:r w:rsidRPr="00FA6D84">
        <w:rPr>
          <w:rFonts w:ascii="BrowalliaUPC" w:hAnsi="BrowalliaUPC" w:cs="BrowalliaUPC"/>
          <w:sz w:val="28"/>
          <w:szCs w:val="28"/>
        </w:rPr>
        <w:t>”)</w:t>
      </w:r>
      <w:r w:rsidRPr="00FA6D84">
        <w:rPr>
          <w:rFonts w:ascii="BrowalliaUPC" w:hAnsi="BrowalliaUPC" w:cs="BrowalliaUPC"/>
          <w:sz w:val="28"/>
          <w:szCs w:val="28"/>
          <w:cs/>
        </w:rPr>
        <w:t xml:space="preserve"> อย่างน้อยร้อยละ </w:t>
      </w:r>
      <w:r w:rsidRPr="00FA6D84">
        <w:rPr>
          <w:rFonts w:ascii="BrowalliaUPC" w:hAnsi="BrowalliaUPC" w:cs="BrowalliaUPC"/>
          <w:sz w:val="28"/>
          <w:szCs w:val="28"/>
        </w:rPr>
        <w:t xml:space="preserve">5 </w:t>
      </w:r>
      <w:r w:rsidRPr="00FA6D84">
        <w:rPr>
          <w:rFonts w:ascii="BrowalliaUPC" w:hAnsi="BrowalliaUPC" w:cs="BrowalliaUPC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FA6D84">
        <w:rPr>
          <w:rFonts w:ascii="BrowalliaUPC" w:hAnsi="BrowalliaUPC" w:cs="BrowalliaUPC"/>
          <w:sz w:val="28"/>
          <w:szCs w:val="28"/>
        </w:rPr>
        <w:t>10</w:t>
      </w:r>
      <w:r w:rsidRPr="00FA6D84">
        <w:rPr>
          <w:rFonts w:ascii="BrowalliaUPC" w:hAnsi="BrowalliaUPC" w:cs="BrowalliaUPC"/>
          <w:sz w:val="28"/>
          <w:szCs w:val="28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23E3E5A6" w14:textId="77777777" w:rsidR="001F5941" w:rsidRPr="00FA6D84" w:rsidRDefault="001F5941" w:rsidP="00A64FAB">
      <w:pPr>
        <w:tabs>
          <w:tab w:val="clear" w:pos="227"/>
          <w:tab w:val="clear" w:pos="454"/>
          <w:tab w:val="left" w:pos="540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</w:p>
    <w:p w14:paraId="56C66BC6" w14:textId="054FF62D" w:rsidR="00092BAA" w:rsidRPr="00FA6D84" w:rsidRDefault="005C7D3A" w:rsidP="007F6DC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FA6D84">
        <w:rPr>
          <w:rFonts w:ascii="BrowalliaUPC" w:hAnsi="BrowalliaUPC" w:cs="BrowalliaUPC"/>
          <w:b/>
          <w:bCs/>
          <w:sz w:val="28"/>
          <w:szCs w:val="28"/>
          <w:cs/>
        </w:rPr>
        <w:t>กำไรต่อหุ้น</w:t>
      </w:r>
    </w:p>
    <w:p w14:paraId="35BF08DC" w14:textId="77777777" w:rsidR="007F6DC0" w:rsidRPr="00FA6D84" w:rsidRDefault="007F6DC0" w:rsidP="007F6DC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3EB710C3" w14:textId="593C9BBA" w:rsidR="006B7282" w:rsidRPr="00FA6D84" w:rsidRDefault="00A0657B" w:rsidP="005D5CEA">
      <w:pPr>
        <w:tabs>
          <w:tab w:val="clear" w:pos="227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FA6D84">
        <w:rPr>
          <w:rFonts w:ascii="BrowalliaUPC" w:hAnsi="BrowalliaUPC" w:cs="BrowalliaUPC"/>
          <w:sz w:val="28"/>
          <w:szCs w:val="28"/>
          <w:u w:val="single"/>
          <w:cs/>
        </w:rPr>
        <w:t>กำไรต่อหุ้นปรับลด</w:t>
      </w:r>
    </w:p>
    <w:p w14:paraId="604935B6" w14:textId="70C06913" w:rsidR="00D455A3" w:rsidRPr="00FA6D84" w:rsidRDefault="00D455A3" w:rsidP="005D5CEA">
      <w:pPr>
        <w:tabs>
          <w:tab w:val="clear" w:pos="227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FA6D84">
        <w:rPr>
          <w:rFonts w:ascii="BrowalliaUPC" w:hAnsi="BrowalliaUPC" w:cs="BrowalliaUPC"/>
          <w:sz w:val="28"/>
          <w:szCs w:val="28"/>
          <w:cs/>
        </w:rPr>
        <w:t>เนื่องจากราคาหุ้นสามัญถัวเฉลี่ยในระหว่างปีต่ำกว่าราคาใช้สิทธิของใบสำคัญแสดงสิทธิที่จะซื้อหุ้นสามัญ</w:t>
      </w:r>
      <w:r w:rsidR="00387EBC" w:rsidRPr="00FA6D84">
        <w:rPr>
          <w:rFonts w:ascii="BrowalliaUPC" w:hAnsi="BrowalliaUPC" w:cs="BrowalliaUPC"/>
          <w:sz w:val="28"/>
          <w:szCs w:val="28"/>
        </w:rPr>
        <w:t xml:space="preserve"> </w:t>
      </w:r>
      <w:r w:rsidRPr="00FA6D84">
        <w:rPr>
          <w:rFonts w:ascii="BrowalliaUPC" w:hAnsi="BrowalliaUPC" w:cs="BrowalliaUPC"/>
          <w:sz w:val="28"/>
          <w:szCs w:val="28"/>
          <w:cs/>
        </w:rPr>
        <w:t>บริษัทจึงไม่ได้รวมกำไรปรับลดในงบกำไรขาดทุน</w:t>
      </w:r>
      <w:r w:rsidR="0092764D" w:rsidRPr="00FA6D84">
        <w:rPr>
          <w:rFonts w:ascii="BrowalliaUPC" w:hAnsi="BrowalliaUPC" w:cs="BrowalliaUPC" w:hint="cs"/>
          <w:sz w:val="28"/>
          <w:szCs w:val="28"/>
          <w:cs/>
        </w:rPr>
        <w:t>เบ็ดเสร็จ</w:t>
      </w:r>
    </w:p>
    <w:p w14:paraId="49890CB0" w14:textId="77777777" w:rsidR="00E12295" w:rsidRPr="00FA6D84" w:rsidRDefault="00E12295" w:rsidP="00482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8"/>
        <w:jc w:val="thaiDistribute"/>
        <w:rPr>
          <w:rFonts w:ascii="BrowalliaUPC" w:eastAsia="Calibri" w:hAnsi="BrowalliaUPC" w:cs="BrowalliaUPC"/>
          <w:sz w:val="28"/>
          <w:szCs w:val="28"/>
        </w:rPr>
      </w:pPr>
    </w:p>
    <w:p w14:paraId="413A23CE" w14:textId="77777777" w:rsidR="00B07CCF" w:rsidRPr="00FA6D84" w:rsidRDefault="00B07CCF" w:rsidP="007F7C10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FA6D84">
        <w:rPr>
          <w:rFonts w:ascii="BrowalliaUPC" w:hAnsi="BrowalliaUPC" w:cs="BrowalliaUPC"/>
          <w:b/>
          <w:bCs/>
          <w:sz w:val="28"/>
          <w:szCs w:val="28"/>
          <w:cs/>
        </w:rPr>
        <w:t>เงินกองทุนสำรองเลี้ยงชีพ</w:t>
      </w:r>
    </w:p>
    <w:p w14:paraId="6E7C64CF" w14:textId="77777777" w:rsidR="00B07CCF" w:rsidRPr="00FA6D84" w:rsidRDefault="00B07CCF" w:rsidP="00AE6BB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35344446" w14:textId="24ABDCED" w:rsidR="00B07CCF" w:rsidRPr="00FA6D84" w:rsidRDefault="00B07CCF" w:rsidP="00E44C4D">
      <w:pPr>
        <w:tabs>
          <w:tab w:val="clear" w:pos="227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  <w:r w:rsidRPr="00FA6D84">
        <w:rPr>
          <w:rFonts w:ascii="BrowalliaUPC" w:hAnsi="BrowalliaUPC" w:cs="BrowalliaUPC"/>
          <w:sz w:val="28"/>
          <w:szCs w:val="28"/>
          <w:cs/>
        </w:rPr>
        <w:t>บริษัทได้จดทะเบียนจัดตั้งกองทุนสำรองเลี้ยงชีพพนักงานตามพระราชบัญญัติกองทุนสำรองเลี้ยงชีพ</w:t>
      </w:r>
      <w:r w:rsidRPr="00FA6D84">
        <w:rPr>
          <w:rFonts w:ascii="BrowalliaUPC" w:hAnsi="BrowalliaUPC" w:cs="BrowalliaUPC"/>
          <w:sz w:val="28"/>
          <w:szCs w:val="28"/>
        </w:rPr>
        <w:t xml:space="preserve"> </w:t>
      </w:r>
      <w:r w:rsidRPr="00FA6D84">
        <w:rPr>
          <w:rFonts w:ascii="BrowalliaUPC" w:hAnsi="BrowalliaUPC" w:cs="BrowalliaUPC"/>
          <w:sz w:val="28"/>
          <w:szCs w:val="28"/>
          <w:cs/>
        </w:rPr>
        <w:t xml:space="preserve">พ.ศ. </w:t>
      </w:r>
      <w:r w:rsidRPr="00FA6D84">
        <w:rPr>
          <w:rFonts w:ascii="BrowalliaUPC" w:hAnsi="BrowalliaUPC" w:cs="BrowalliaUPC"/>
          <w:sz w:val="28"/>
          <w:szCs w:val="28"/>
        </w:rPr>
        <w:t>2530</w:t>
      </w:r>
      <w:r w:rsidRPr="00FA6D84">
        <w:rPr>
          <w:rFonts w:ascii="BrowalliaUPC" w:hAnsi="BrowalliaUPC" w:cs="BrowalliaUPC"/>
          <w:sz w:val="28"/>
          <w:szCs w:val="28"/>
          <w:cs/>
        </w:rPr>
        <w:t xml:space="preserve"> ตามระเบียบกองทุนบริษัทจ่ายสมทบเข้ากองทุนนี้เท่ากับส่วนที่พนักงานจ่ายในอัตราร้อยละ </w:t>
      </w:r>
      <w:r w:rsidRPr="00FA6D84">
        <w:rPr>
          <w:rFonts w:ascii="BrowalliaUPC" w:hAnsi="BrowalliaUPC" w:cs="BrowalliaUPC"/>
          <w:sz w:val="28"/>
          <w:szCs w:val="28"/>
        </w:rPr>
        <w:t>2</w:t>
      </w:r>
      <w:r w:rsidRPr="00FA6D84">
        <w:rPr>
          <w:rFonts w:ascii="BrowalliaUPC" w:hAnsi="BrowalliaUPC" w:cs="BrowalliaUPC"/>
          <w:sz w:val="28"/>
          <w:szCs w:val="28"/>
          <w:cs/>
        </w:rPr>
        <w:t xml:space="preserve"> ของเงินเดือนพนักงาน บริษัทได้แต่งตั้ง </w:t>
      </w:r>
      <w:r w:rsidR="00C07D28" w:rsidRPr="00FA6D84">
        <w:rPr>
          <w:rFonts w:ascii="BrowalliaUPC" w:hAnsi="BrowalliaUPC" w:cs="BrowalliaUPC"/>
          <w:sz w:val="28"/>
          <w:szCs w:val="28"/>
          <w:cs/>
        </w:rPr>
        <w:t>กองทุนสำรองเลี้ยงชีพ</w:t>
      </w:r>
      <w:r w:rsidR="00631DB5" w:rsidRPr="00FA6D84">
        <w:rPr>
          <w:rFonts w:ascii="BrowalliaUPC" w:hAnsi="BrowalliaUPC" w:cs="BrowalliaUPC"/>
          <w:sz w:val="28"/>
          <w:szCs w:val="28"/>
          <w:cs/>
        </w:rPr>
        <w:t xml:space="preserve"> เค มาสเตอร์ พูล ฟันด์</w:t>
      </w:r>
      <w:r w:rsidRPr="00FA6D84">
        <w:rPr>
          <w:rFonts w:ascii="BrowalliaUPC" w:hAnsi="BrowalliaUPC" w:cs="BrowalliaUPC"/>
          <w:sz w:val="28"/>
          <w:szCs w:val="28"/>
          <w:cs/>
        </w:rPr>
        <w:t xml:space="preserve"> เป็นผู้จัดการกองทุน </w:t>
      </w:r>
    </w:p>
    <w:p w14:paraId="312BFAA3" w14:textId="77777777" w:rsidR="00B07CCF" w:rsidRPr="00FA6D84" w:rsidRDefault="00B07CCF" w:rsidP="00BB2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</w:p>
    <w:p w14:paraId="5C2F7DFA" w14:textId="20A2EFE6" w:rsidR="000A2D8D" w:rsidRPr="00FA6D84" w:rsidRDefault="00B07CCF" w:rsidP="000A2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  <w:bookmarkStart w:id="14" w:name="_Hlk157075869"/>
      <w:r w:rsidRPr="00FA6D84">
        <w:rPr>
          <w:rFonts w:ascii="BrowalliaUPC" w:hAnsi="BrowalliaUPC" w:cs="BrowalliaUPC"/>
          <w:sz w:val="28"/>
          <w:szCs w:val="28"/>
          <w:cs/>
        </w:rPr>
        <w:t xml:space="preserve">บริษัทจ่ายเงินสมทบเข้ากองทุนสำหรับปีสิ้นสุดวันที่ </w:t>
      </w:r>
      <w:r w:rsidRPr="00FA6D84">
        <w:rPr>
          <w:rFonts w:ascii="BrowalliaUPC" w:hAnsi="BrowalliaUPC" w:cs="BrowalliaUPC"/>
          <w:sz w:val="28"/>
          <w:szCs w:val="28"/>
        </w:rPr>
        <w:t>31</w:t>
      </w:r>
      <w:r w:rsidRPr="00FA6D84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FA6D84">
        <w:rPr>
          <w:rFonts w:ascii="BrowalliaUPC" w:hAnsi="BrowalliaUPC" w:cs="BrowalliaUPC"/>
          <w:sz w:val="28"/>
          <w:szCs w:val="28"/>
        </w:rPr>
        <w:t>25</w:t>
      </w:r>
      <w:r w:rsidR="00032A15" w:rsidRPr="00FA6D84">
        <w:rPr>
          <w:rFonts w:ascii="BrowalliaUPC" w:hAnsi="BrowalliaUPC" w:cs="BrowalliaUPC"/>
          <w:sz w:val="28"/>
          <w:szCs w:val="28"/>
        </w:rPr>
        <w:t>6</w:t>
      </w:r>
      <w:r w:rsidR="00387EBC" w:rsidRPr="00FA6D84">
        <w:rPr>
          <w:rFonts w:ascii="BrowalliaUPC" w:hAnsi="BrowalliaUPC" w:cs="BrowalliaUPC"/>
          <w:sz w:val="28"/>
          <w:szCs w:val="28"/>
        </w:rPr>
        <w:t>7</w:t>
      </w:r>
      <w:r w:rsidRPr="00FA6D84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FA6D84">
        <w:rPr>
          <w:rFonts w:ascii="BrowalliaUPC" w:hAnsi="BrowalliaUPC" w:cs="BrowalliaUPC"/>
          <w:sz w:val="28"/>
          <w:szCs w:val="28"/>
        </w:rPr>
        <w:t>25</w:t>
      </w:r>
      <w:r w:rsidR="00387EBC" w:rsidRPr="00FA6D84">
        <w:rPr>
          <w:rFonts w:ascii="BrowalliaUPC" w:hAnsi="BrowalliaUPC" w:cs="BrowalliaUPC"/>
          <w:sz w:val="28"/>
          <w:szCs w:val="28"/>
        </w:rPr>
        <w:t>6</w:t>
      </w:r>
      <w:r w:rsidR="00EF4752" w:rsidRPr="00FA6D84">
        <w:rPr>
          <w:rFonts w:ascii="BrowalliaUPC" w:hAnsi="BrowalliaUPC" w:cs="BrowalliaUPC"/>
          <w:sz w:val="28"/>
          <w:szCs w:val="28"/>
        </w:rPr>
        <w:t>6</w:t>
      </w:r>
      <w:r w:rsidRPr="00FA6D84">
        <w:rPr>
          <w:rFonts w:ascii="BrowalliaUPC" w:hAnsi="BrowalliaUPC" w:cs="BrowalliaUPC"/>
          <w:sz w:val="28"/>
          <w:szCs w:val="28"/>
          <w:cs/>
        </w:rPr>
        <w:t xml:space="preserve"> เป็นจำนวนเงิน</w:t>
      </w:r>
      <w:r w:rsidR="0055007B" w:rsidRPr="00FA6D84">
        <w:rPr>
          <w:rFonts w:ascii="BrowalliaUPC" w:hAnsi="BrowalliaUPC" w:cs="BrowalliaUPC"/>
          <w:sz w:val="28"/>
          <w:szCs w:val="28"/>
        </w:rPr>
        <w:t xml:space="preserve"> </w:t>
      </w:r>
      <w:r w:rsidR="00E150DB" w:rsidRPr="00FA6D84">
        <w:rPr>
          <w:rFonts w:ascii="BrowalliaUPC" w:hAnsi="BrowalliaUPC" w:cs="BrowalliaUPC"/>
          <w:sz w:val="28"/>
          <w:szCs w:val="28"/>
        </w:rPr>
        <w:t>2.28</w:t>
      </w:r>
      <w:r w:rsidR="00C76699" w:rsidRPr="00FA6D84">
        <w:rPr>
          <w:rFonts w:ascii="BrowalliaUPC" w:hAnsi="BrowalliaUPC" w:cs="BrowalliaUPC"/>
          <w:sz w:val="28"/>
          <w:szCs w:val="28"/>
        </w:rPr>
        <w:t xml:space="preserve"> </w:t>
      </w:r>
      <w:r w:rsidRPr="00FA6D84">
        <w:rPr>
          <w:rFonts w:ascii="BrowalliaUPC" w:hAnsi="BrowalliaUPC" w:cs="BrowalliaUPC"/>
          <w:sz w:val="28"/>
          <w:szCs w:val="28"/>
          <w:cs/>
        </w:rPr>
        <w:t>ล้านบาท และ</w:t>
      </w:r>
      <w:r w:rsidRPr="00FA6D84">
        <w:rPr>
          <w:rFonts w:ascii="BrowalliaUPC" w:hAnsi="BrowalliaUPC" w:cs="BrowalliaUPC"/>
          <w:sz w:val="28"/>
          <w:szCs w:val="28"/>
        </w:rPr>
        <w:t xml:space="preserve"> </w:t>
      </w:r>
      <w:r w:rsidR="00387EBC" w:rsidRPr="00FA6D84">
        <w:rPr>
          <w:rFonts w:ascii="BrowalliaUPC" w:hAnsi="BrowalliaUPC" w:cs="BrowalliaUPC"/>
          <w:sz w:val="28"/>
          <w:szCs w:val="28"/>
        </w:rPr>
        <w:t>2.14</w:t>
      </w:r>
      <w:r w:rsidR="00353A74" w:rsidRPr="00FA6D84">
        <w:rPr>
          <w:rFonts w:ascii="BrowalliaUPC" w:hAnsi="BrowalliaUPC" w:cs="BrowalliaUPC"/>
          <w:sz w:val="28"/>
          <w:szCs w:val="28"/>
        </w:rPr>
        <w:t xml:space="preserve"> </w:t>
      </w:r>
      <w:r w:rsidRPr="00FA6D84">
        <w:rPr>
          <w:rFonts w:ascii="BrowalliaUPC" w:hAnsi="BrowalliaUPC" w:cs="BrowalliaUPC"/>
          <w:sz w:val="28"/>
          <w:szCs w:val="28"/>
          <w:cs/>
        </w:rPr>
        <w:t>ล้านบาท ตามลำดั</w:t>
      </w:r>
      <w:r w:rsidR="000A2D8D" w:rsidRPr="00FA6D84">
        <w:rPr>
          <w:rFonts w:ascii="BrowalliaUPC" w:hAnsi="BrowalliaUPC" w:cs="BrowalliaUPC"/>
          <w:sz w:val="28"/>
          <w:szCs w:val="28"/>
          <w:cs/>
        </w:rPr>
        <w:t>บ</w:t>
      </w:r>
    </w:p>
    <w:bookmarkEnd w:id="14"/>
    <w:p w14:paraId="4E5AE228" w14:textId="2E9C26E3" w:rsidR="00EF4752" w:rsidRPr="000E759B" w:rsidRDefault="00EF4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40B704D1" w14:textId="2B0FBE78" w:rsidR="00C93B18" w:rsidRPr="000E759B" w:rsidRDefault="00002E31" w:rsidP="008D62A0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0E759B">
        <w:rPr>
          <w:rFonts w:ascii="BrowalliaUPC" w:hAnsi="BrowalliaUPC" w:cs="BrowalliaUPC"/>
          <w:b/>
          <w:bCs/>
          <w:sz w:val="28"/>
          <w:szCs w:val="28"/>
          <w:cs/>
        </w:rPr>
        <w:t>รายได้</w:t>
      </w:r>
    </w:p>
    <w:p w14:paraId="1492FF79" w14:textId="77777777" w:rsidR="00174690" w:rsidRPr="000E759B" w:rsidRDefault="00174690" w:rsidP="00174690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hAnsi="BrowalliaUPC" w:cs="BrowalliaUPC"/>
          <w:b/>
          <w:bCs/>
        </w:rPr>
      </w:pPr>
    </w:p>
    <w:p w14:paraId="3D65E1DD" w14:textId="56A23EA7" w:rsidR="00C93B18" w:rsidRPr="000E759B" w:rsidRDefault="00186D92" w:rsidP="00C93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ข้อมูลการจำแนกรายได้ตามประเภทของสินค้าหรือบริการ และวิธีการบันทึก</w:t>
      </w:r>
      <w:r w:rsidR="003A43EE" w:rsidRPr="000E759B">
        <w:rPr>
          <w:rFonts w:ascii="BrowalliaUPC" w:hAnsi="BrowalliaUPC" w:cs="BrowalliaUPC"/>
          <w:sz w:val="28"/>
          <w:szCs w:val="28"/>
          <w:cs/>
        </w:rPr>
        <w:t>รายได้ มีดังนี้</w:t>
      </w:r>
    </w:p>
    <w:p w14:paraId="7A61CD0D" w14:textId="77777777" w:rsidR="00401F22" w:rsidRPr="000E759B" w:rsidRDefault="00401F22" w:rsidP="00C93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Style w:val="TableGrid1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1134"/>
        <w:gridCol w:w="1134"/>
        <w:gridCol w:w="1134"/>
        <w:gridCol w:w="1134"/>
        <w:gridCol w:w="1134"/>
        <w:gridCol w:w="1134"/>
      </w:tblGrid>
      <w:tr w:rsidR="00401F22" w:rsidRPr="000E759B" w14:paraId="72F414B6" w14:textId="77777777" w:rsidTr="003174F5">
        <w:tc>
          <w:tcPr>
            <w:tcW w:w="2410" w:type="dxa"/>
            <w:shd w:val="clear" w:color="auto" w:fill="auto"/>
          </w:tcPr>
          <w:p w14:paraId="5A5AF615" w14:textId="77777777" w:rsidR="00401F22" w:rsidRPr="000E759B" w:rsidRDefault="00401F22" w:rsidP="003174F5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6E9F5E5D" w14:textId="77777777" w:rsidR="00401F22" w:rsidRPr="000E759B" w:rsidRDefault="00401F22" w:rsidP="003174F5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(หน่วย : พันบาท)</w:t>
            </w:r>
          </w:p>
        </w:tc>
      </w:tr>
      <w:tr w:rsidR="00401F22" w:rsidRPr="000E759B" w14:paraId="6624B1BF" w14:textId="77777777" w:rsidTr="003174F5">
        <w:tc>
          <w:tcPr>
            <w:tcW w:w="2410" w:type="dxa"/>
            <w:shd w:val="clear" w:color="auto" w:fill="auto"/>
          </w:tcPr>
          <w:p w14:paraId="18CB7EEF" w14:textId="77777777" w:rsidR="00401F22" w:rsidRPr="000E759B" w:rsidRDefault="00401F22" w:rsidP="003174F5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51D15131" w14:textId="77777777" w:rsidR="00401F22" w:rsidRPr="000E759B" w:rsidRDefault="00401F22" w:rsidP="003174F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งบการเงินรวม</w:t>
            </w:r>
          </w:p>
        </w:tc>
      </w:tr>
      <w:tr w:rsidR="00401F22" w:rsidRPr="000E759B" w14:paraId="2B045883" w14:textId="77777777" w:rsidTr="003174F5">
        <w:tc>
          <w:tcPr>
            <w:tcW w:w="2410" w:type="dxa"/>
            <w:shd w:val="clear" w:color="auto" w:fill="auto"/>
          </w:tcPr>
          <w:p w14:paraId="28C3CA46" w14:textId="77777777" w:rsidR="00401F22" w:rsidRPr="000E759B" w:rsidRDefault="00401F22" w:rsidP="003174F5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7A33A9C1" w14:textId="20E10A0E" w:rsidR="00401F22" w:rsidRPr="000E759B" w:rsidRDefault="00401F22" w:rsidP="003174F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สำหรับ</w:t>
            </w:r>
            <w:r w:rsidR="007F2BF4" w:rsidRPr="000E759B">
              <w:rPr>
                <w:rFonts w:ascii="BrowalliaUPC" w:hAnsi="BrowalliaUPC" w:cs="BrowalliaUPC"/>
                <w:sz w:val="22"/>
                <w:szCs w:val="22"/>
                <w:cs/>
              </w:rPr>
              <w:t>ปี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สิ้นสุดวันที่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3</w:t>
            </w:r>
            <w:r w:rsidR="007F2BF4" w:rsidRPr="000E759B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7F2BF4" w:rsidRPr="000E759B">
              <w:rPr>
                <w:rFonts w:ascii="BrowalliaUPC" w:hAnsi="BrowalliaUPC" w:cs="BrowalliaUPC"/>
                <w:sz w:val="22"/>
                <w:szCs w:val="22"/>
                <w:cs/>
              </w:rPr>
              <w:t>ธันวาคม</w:t>
            </w:r>
          </w:p>
        </w:tc>
      </w:tr>
      <w:tr w:rsidR="00401F22" w:rsidRPr="000E759B" w14:paraId="1C941AE4" w14:textId="77777777" w:rsidTr="003174F5">
        <w:tc>
          <w:tcPr>
            <w:tcW w:w="2410" w:type="dxa"/>
            <w:shd w:val="clear" w:color="auto" w:fill="auto"/>
          </w:tcPr>
          <w:p w14:paraId="60C455C1" w14:textId="77777777" w:rsidR="00401F22" w:rsidRPr="000E759B" w:rsidRDefault="00401F22" w:rsidP="003174F5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671AC7D8" w14:textId="77777777" w:rsidR="00401F22" w:rsidRPr="000E759B" w:rsidRDefault="00401F22" w:rsidP="003174F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จำหน่ายเครื่องมือและ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br/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อุปกรณ์ทางการแพทย์ 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0971978B" w14:textId="77777777" w:rsidR="00401F22" w:rsidRPr="000E759B" w:rsidRDefault="00401F22" w:rsidP="003174F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บริการ</w:t>
            </w:r>
          </w:p>
          <w:p w14:paraId="65CF5C73" w14:textId="77777777" w:rsidR="00401F22" w:rsidRPr="000E759B" w:rsidRDefault="00401F22" w:rsidP="003174F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5F1AA761" w14:textId="77777777" w:rsidR="00401F22" w:rsidRPr="000E759B" w:rsidRDefault="00401F22" w:rsidP="003174F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</w:tr>
      <w:tr w:rsidR="00096320" w:rsidRPr="000E759B" w14:paraId="6A09FE6E" w14:textId="77777777" w:rsidTr="003174F5">
        <w:tc>
          <w:tcPr>
            <w:tcW w:w="2410" w:type="dxa"/>
            <w:shd w:val="clear" w:color="auto" w:fill="auto"/>
          </w:tcPr>
          <w:p w14:paraId="78D870D2" w14:textId="77777777" w:rsidR="00096320" w:rsidRPr="000E759B" w:rsidRDefault="00096320" w:rsidP="00096320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226D19E2" w14:textId="4E1421F3" w:rsidR="00096320" w:rsidRPr="000E759B" w:rsidRDefault="00096320" w:rsidP="00096320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2567</w:t>
            </w:r>
          </w:p>
        </w:tc>
        <w:tc>
          <w:tcPr>
            <w:tcW w:w="1134" w:type="dxa"/>
            <w:shd w:val="clear" w:color="auto" w:fill="auto"/>
            <w:hideMark/>
          </w:tcPr>
          <w:p w14:paraId="4E86B4AA" w14:textId="145F7767" w:rsidR="00096320" w:rsidRPr="000E759B" w:rsidRDefault="00096320" w:rsidP="00096320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20CDB520" w14:textId="2CCE4D75" w:rsidR="00096320" w:rsidRPr="000E759B" w:rsidRDefault="00096320" w:rsidP="00096320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2567</w:t>
            </w:r>
          </w:p>
        </w:tc>
        <w:tc>
          <w:tcPr>
            <w:tcW w:w="1134" w:type="dxa"/>
            <w:shd w:val="clear" w:color="auto" w:fill="auto"/>
            <w:hideMark/>
          </w:tcPr>
          <w:p w14:paraId="0EAA5E86" w14:textId="66975B3E" w:rsidR="00096320" w:rsidRPr="000E759B" w:rsidRDefault="00096320" w:rsidP="00096320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38F9029D" w14:textId="437584E4" w:rsidR="00096320" w:rsidRPr="000E759B" w:rsidRDefault="00096320" w:rsidP="00096320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2567</w:t>
            </w:r>
          </w:p>
        </w:tc>
        <w:tc>
          <w:tcPr>
            <w:tcW w:w="1134" w:type="dxa"/>
            <w:shd w:val="clear" w:color="auto" w:fill="auto"/>
            <w:hideMark/>
          </w:tcPr>
          <w:p w14:paraId="43E602E6" w14:textId="2E180C70" w:rsidR="00096320" w:rsidRPr="000E759B" w:rsidRDefault="00096320" w:rsidP="00096320">
            <w:pPr>
              <w:pBdr>
                <w:bottom w:val="single" w:sz="4" w:space="1" w:color="auto"/>
              </w:pBdr>
              <w:tabs>
                <w:tab w:val="clear" w:pos="907"/>
              </w:tabs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2566</w:t>
            </w:r>
          </w:p>
        </w:tc>
      </w:tr>
      <w:tr w:rsidR="00401F22" w:rsidRPr="000E759B" w14:paraId="58EFB34A" w14:textId="77777777" w:rsidTr="003174F5">
        <w:tc>
          <w:tcPr>
            <w:tcW w:w="2410" w:type="dxa"/>
            <w:shd w:val="clear" w:color="auto" w:fill="auto"/>
          </w:tcPr>
          <w:p w14:paraId="1C72A9BD" w14:textId="77777777" w:rsidR="00401F22" w:rsidRPr="000E759B" w:rsidRDefault="00401F22" w:rsidP="003174F5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5E68116" w14:textId="77777777" w:rsidR="00401F22" w:rsidRPr="000E759B" w:rsidRDefault="00401F22" w:rsidP="003174F5">
            <w:pP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6F3297F" w14:textId="77777777" w:rsidR="00401F22" w:rsidRPr="000E759B" w:rsidRDefault="00401F22" w:rsidP="003174F5">
            <w:pP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98BB464" w14:textId="77777777" w:rsidR="00401F22" w:rsidRPr="000E759B" w:rsidRDefault="00401F22" w:rsidP="003174F5">
            <w:pP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F945690" w14:textId="77777777" w:rsidR="00401F22" w:rsidRPr="000E759B" w:rsidRDefault="00401F22" w:rsidP="003174F5">
            <w:pP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8C9C447" w14:textId="77777777" w:rsidR="00401F22" w:rsidRPr="000E759B" w:rsidRDefault="00401F22" w:rsidP="003174F5">
            <w:pP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F7BBC32" w14:textId="77777777" w:rsidR="00401F22" w:rsidRPr="000E759B" w:rsidRDefault="00401F22" w:rsidP="003174F5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</w:tr>
      <w:tr w:rsidR="00070658" w:rsidRPr="000E759B" w14:paraId="64E822B7" w14:textId="77777777" w:rsidTr="003174F5">
        <w:tc>
          <w:tcPr>
            <w:tcW w:w="2410" w:type="dxa"/>
            <w:shd w:val="clear" w:color="auto" w:fill="auto"/>
            <w:vAlign w:val="bottom"/>
            <w:hideMark/>
          </w:tcPr>
          <w:p w14:paraId="7EBDF1A6" w14:textId="77777777" w:rsidR="00070658" w:rsidRPr="000E759B" w:rsidRDefault="00070658" w:rsidP="00070658">
            <w:pPr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ณ เวลาใดเวลาหนึ่ง</w:t>
            </w:r>
          </w:p>
        </w:tc>
        <w:tc>
          <w:tcPr>
            <w:tcW w:w="1134" w:type="dxa"/>
            <w:shd w:val="clear" w:color="auto" w:fill="auto"/>
          </w:tcPr>
          <w:p w14:paraId="57EC705A" w14:textId="133DF254" w:rsidR="00070658" w:rsidRPr="000E759B" w:rsidRDefault="00070658" w:rsidP="00070658">
            <w:pP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0E759B">
              <w:rPr>
                <w:rFonts w:ascii="BrowalliaUPC" w:eastAsia="Calibri" w:hAnsi="BrowalliaUPC" w:cs="BrowalliaUPC"/>
                <w:sz w:val="22"/>
                <w:szCs w:val="22"/>
              </w:rPr>
              <w:t>1,311,293</w:t>
            </w:r>
          </w:p>
        </w:tc>
        <w:tc>
          <w:tcPr>
            <w:tcW w:w="1134" w:type="dxa"/>
            <w:shd w:val="clear" w:color="auto" w:fill="auto"/>
          </w:tcPr>
          <w:p w14:paraId="249F2110" w14:textId="18BF11DF" w:rsidR="00070658" w:rsidRPr="000E759B" w:rsidRDefault="00070658" w:rsidP="00070658">
            <w:pPr>
              <w:tabs>
                <w:tab w:val="left" w:pos="348"/>
              </w:tabs>
              <w:jc w:val="right"/>
              <w:rPr>
                <w:rFonts w:ascii="BrowalliaUPC" w:eastAsia="Calibri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eastAsia="Calibri" w:hAnsi="BrowalliaUPC" w:cs="BrowalliaUPC"/>
                <w:sz w:val="22"/>
                <w:szCs w:val="22"/>
              </w:rPr>
              <w:t>1,286,745</w:t>
            </w:r>
          </w:p>
        </w:tc>
        <w:tc>
          <w:tcPr>
            <w:tcW w:w="1134" w:type="dxa"/>
            <w:shd w:val="clear" w:color="auto" w:fill="auto"/>
          </w:tcPr>
          <w:p w14:paraId="07C419AA" w14:textId="751D5AD8" w:rsidR="00070658" w:rsidRPr="000E759B" w:rsidRDefault="00070658" w:rsidP="00070658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0E759B">
              <w:rPr>
                <w:rFonts w:ascii="BrowalliaUPC" w:eastAsia="Calibri" w:hAnsi="BrowalliaUPC" w:cs="BrowalliaUPC"/>
                <w:sz w:val="22"/>
                <w:szCs w:val="22"/>
              </w:rPr>
              <w:t>20,534</w:t>
            </w:r>
          </w:p>
        </w:tc>
        <w:tc>
          <w:tcPr>
            <w:tcW w:w="1134" w:type="dxa"/>
            <w:shd w:val="clear" w:color="auto" w:fill="auto"/>
          </w:tcPr>
          <w:p w14:paraId="091940BD" w14:textId="7C35E6AD" w:rsidR="00070658" w:rsidRPr="000E759B" w:rsidRDefault="00070658" w:rsidP="00070658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0E759B">
              <w:rPr>
                <w:rFonts w:ascii="BrowalliaUPC" w:eastAsia="Calibri" w:hAnsi="BrowalliaUPC" w:cs="BrowalliaUPC"/>
                <w:sz w:val="22"/>
                <w:szCs w:val="22"/>
              </w:rPr>
              <w:t>11,351</w:t>
            </w:r>
          </w:p>
        </w:tc>
        <w:tc>
          <w:tcPr>
            <w:tcW w:w="1134" w:type="dxa"/>
            <w:shd w:val="clear" w:color="auto" w:fill="auto"/>
          </w:tcPr>
          <w:p w14:paraId="28D54C0F" w14:textId="3ADF767B" w:rsidR="00070658" w:rsidRPr="000E759B" w:rsidRDefault="00070658" w:rsidP="00070658">
            <w:pP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0E759B">
              <w:rPr>
                <w:rFonts w:ascii="BrowalliaUPC" w:eastAsia="Calibri" w:hAnsi="BrowalliaUPC" w:cs="BrowalliaUPC"/>
                <w:sz w:val="22"/>
                <w:szCs w:val="22"/>
              </w:rPr>
              <w:t>1,331,827</w:t>
            </w:r>
          </w:p>
        </w:tc>
        <w:tc>
          <w:tcPr>
            <w:tcW w:w="1134" w:type="dxa"/>
            <w:shd w:val="clear" w:color="auto" w:fill="auto"/>
          </w:tcPr>
          <w:p w14:paraId="19D3942C" w14:textId="3A925C19" w:rsidR="00070658" w:rsidRPr="000E759B" w:rsidRDefault="00070658" w:rsidP="00070658">
            <w:pPr>
              <w:jc w:val="right"/>
              <w:rPr>
                <w:rFonts w:ascii="BrowalliaUPC" w:eastAsia="Calibri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eastAsia="Calibri" w:hAnsi="BrowalliaUPC" w:cs="BrowalliaUPC"/>
                <w:sz w:val="22"/>
                <w:szCs w:val="22"/>
              </w:rPr>
              <w:t>1,298,096</w:t>
            </w:r>
          </w:p>
        </w:tc>
      </w:tr>
      <w:tr w:rsidR="00070658" w:rsidRPr="000E759B" w14:paraId="56F1970C" w14:textId="77777777" w:rsidTr="003174F5">
        <w:tc>
          <w:tcPr>
            <w:tcW w:w="2410" w:type="dxa"/>
            <w:shd w:val="clear" w:color="auto" w:fill="auto"/>
            <w:vAlign w:val="bottom"/>
            <w:hideMark/>
          </w:tcPr>
          <w:p w14:paraId="3888B24E" w14:textId="77777777" w:rsidR="00070658" w:rsidRPr="000E759B" w:rsidRDefault="00070658" w:rsidP="00070658">
            <w:pPr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ตลอดช่วงระยะเวลา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2D1C6C" w14:textId="29D1325D" w:rsidR="00070658" w:rsidRPr="000E759B" w:rsidRDefault="00070658" w:rsidP="00070658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0E759B">
              <w:rPr>
                <w:rFonts w:ascii="BrowalliaUPC" w:eastAsia="Calibri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A83D04" w14:textId="7FEC14CE" w:rsidR="00070658" w:rsidRPr="000E759B" w:rsidRDefault="00070658" w:rsidP="00070658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0E759B">
              <w:rPr>
                <w:rFonts w:ascii="BrowalliaUPC" w:eastAsia="Calibri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399DF1" w14:textId="1EE72C42" w:rsidR="00070658" w:rsidRPr="000E759B" w:rsidRDefault="00070658" w:rsidP="00070658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eastAsia="Calibri" w:hAnsi="BrowalliaUPC" w:cs="BrowalliaUPC"/>
                <w:sz w:val="22"/>
                <w:szCs w:val="22"/>
              </w:rPr>
              <w:t>8,180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6CF812" w14:textId="107E1206" w:rsidR="00070658" w:rsidRPr="000E759B" w:rsidRDefault="00070658" w:rsidP="00070658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0E759B">
              <w:rPr>
                <w:rFonts w:ascii="BrowalliaUPC" w:eastAsia="Calibri" w:hAnsi="BrowalliaUPC" w:cs="BrowalliaUPC"/>
                <w:sz w:val="22"/>
                <w:szCs w:val="22"/>
              </w:rPr>
              <w:t>11,743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75BC5B" w14:textId="4F861784" w:rsidR="00070658" w:rsidRPr="000E759B" w:rsidRDefault="00070658" w:rsidP="00070658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0E759B">
              <w:rPr>
                <w:rFonts w:ascii="BrowalliaUPC" w:eastAsia="Calibri" w:hAnsi="BrowalliaUPC" w:cs="BrowalliaUPC"/>
                <w:sz w:val="22"/>
                <w:szCs w:val="22"/>
              </w:rPr>
              <w:t>8,180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C7C587" w14:textId="1BE40154" w:rsidR="00070658" w:rsidRPr="000E759B" w:rsidRDefault="00070658" w:rsidP="00070658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0E759B">
              <w:rPr>
                <w:rFonts w:ascii="BrowalliaUPC" w:eastAsia="Calibri" w:hAnsi="BrowalliaUPC" w:cs="BrowalliaUPC"/>
                <w:sz w:val="22"/>
                <w:szCs w:val="22"/>
              </w:rPr>
              <w:t>11,743</w:t>
            </w:r>
          </w:p>
        </w:tc>
      </w:tr>
      <w:tr w:rsidR="00070658" w:rsidRPr="000E759B" w14:paraId="31B5EB75" w14:textId="77777777" w:rsidTr="003174F5">
        <w:tc>
          <w:tcPr>
            <w:tcW w:w="2410" w:type="dxa"/>
            <w:shd w:val="clear" w:color="auto" w:fill="auto"/>
            <w:vAlign w:val="bottom"/>
            <w:hideMark/>
          </w:tcPr>
          <w:p w14:paraId="0D3C7A62" w14:textId="77777777" w:rsidR="00070658" w:rsidRPr="000E759B" w:rsidRDefault="00070658" w:rsidP="00070658">
            <w:pPr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1134" w:type="dxa"/>
            <w:shd w:val="clear" w:color="auto" w:fill="auto"/>
          </w:tcPr>
          <w:p w14:paraId="642FBEF7" w14:textId="66410AA7" w:rsidR="00070658" w:rsidRPr="000E759B" w:rsidRDefault="00070658" w:rsidP="00070658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1,311,293</w:t>
            </w:r>
          </w:p>
        </w:tc>
        <w:tc>
          <w:tcPr>
            <w:tcW w:w="1134" w:type="dxa"/>
            <w:shd w:val="clear" w:color="auto" w:fill="auto"/>
          </w:tcPr>
          <w:p w14:paraId="16BE00DF" w14:textId="5CD46D08" w:rsidR="00070658" w:rsidRPr="000E759B" w:rsidRDefault="00070658" w:rsidP="00070658">
            <w:pPr>
              <w:pBdr>
                <w:bottom w:val="single" w:sz="12" w:space="1" w:color="auto"/>
              </w:pBdr>
              <w:tabs>
                <w:tab w:val="left" w:pos="576"/>
              </w:tabs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1,286,745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341726" w14:textId="5C67B913" w:rsidR="00070658" w:rsidRPr="000E759B" w:rsidRDefault="00070658" w:rsidP="00070658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28,714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68BFC1" w14:textId="700B6AA1" w:rsidR="00070658" w:rsidRPr="000E759B" w:rsidRDefault="00070658" w:rsidP="00070658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23,094</w:t>
            </w:r>
          </w:p>
        </w:tc>
        <w:tc>
          <w:tcPr>
            <w:tcW w:w="1134" w:type="dxa"/>
            <w:shd w:val="clear" w:color="auto" w:fill="auto"/>
          </w:tcPr>
          <w:p w14:paraId="14913CBD" w14:textId="010684A6" w:rsidR="00070658" w:rsidRPr="000E759B" w:rsidRDefault="00070658" w:rsidP="00070658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1,340,007</w:t>
            </w:r>
          </w:p>
        </w:tc>
        <w:tc>
          <w:tcPr>
            <w:tcW w:w="1134" w:type="dxa"/>
            <w:shd w:val="clear" w:color="auto" w:fill="auto"/>
          </w:tcPr>
          <w:p w14:paraId="22D3C83F" w14:textId="1513A99E" w:rsidR="00070658" w:rsidRPr="000E759B" w:rsidRDefault="00070658" w:rsidP="00070658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1,309,839</w:t>
            </w:r>
          </w:p>
        </w:tc>
      </w:tr>
    </w:tbl>
    <w:p w14:paraId="62BF8F05" w14:textId="77777777" w:rsidR="00EF7A2A" w:rsidRDefault="00EF7A2A" w:rsidP="007F6DC0">
      <w:pPr>
        <w:pStyle w:val="CordiaNew"/>
        <w:tabs>
          <w:tab w:val="clear" w:pos="4153"/>
          <w:tab w:val="left" w:pos="810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2A22A4DD" w14:textId="77777777" w:rsidR="00FA6D84" w:rsidRDefault="00FA6D84" w:rsidP="007F6DC0">
      <w:pPr>
        <w:pStyle w:val="CordiaNew"/>
        <w:tabs>
          <w:tab w:val="clear" w:pos="4153"/>
          <w:tab w:val="left" w:pos="810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5006EE60" w14:textId="77777777" w:rsidR="00FA6D84" w:rsidRDefault="00FA6D84" w:rsidP="007F6DC0">
      <w:pPr>
        <w:pStyle w:val="CordiaNew"/>
        <w:tabs>
          <w:tab w:val="clear" w:pos="4153"/>
          <w:tab w:val="left" w:pos="810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06F8E72E" w14:textId="77777777" w:rsidR="00FA6D84" w:rsidRDefault="00FA6D84" w:rsidP="007F6DC0">
      <w:pPr>
        <w:pStyle w:val="CordiaNew"/>
        <w:tabs>
          <w:tab w:val="clear" w:pos="4153"/>
          <w:tab w:val="left" w:pos="810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6C6794E1" w14:textId="77777777" w:rsidR="00FA6D84" w:rsidRPr="000E759B" w:rsidRDefault="00FA6D84" w:rsidP="007F6DC0">
      <w:pPr>
        <w:pStyle w:val="CordiaNew"/>
        <w:tabs>
          <w:tab w:val="clear" w:pos="4153"/>
          <w:tab w:val="left" w:pos="810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tbl>
      <w:tblPr>
        <w:tblStyle w:val="TableGrid1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1134"/>
        <w:gridCol w:w="1134"/>
        <w:gridCol w:w="1134"/>
        <w:gridCol w:w="1134"/>
        <w:gridCol w:w="1134"/>
        <w:gridCol w:w="1134"/>
      </w:tblGrid>
      <w:tr w:rsidR="00387EBC" w:rsidRPr="000E759B" w14:paraId="604F1CE9" w14:textId="77777777" w:rsidTr="003174F5">
        <w:tc>
          <w:tcPr>
            <w:tcW w:w="2410" w:type="dxa"/>
            <w:shd w:val="clear" w:color="auto" w:fill="auto"/>
          </w:tcPr>
          <w:p w14:paraId="5C1F7E6D" w14:textId="77777777" w:rsidR="00387EBC" w:rsidRPr="000E759B" w:rsidRDefault="00387EBC" w:rsidP="003174F5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3F41F48A" w14:textId="77777777" w:rsidR="00387EBC" w:rsidRPr="000E759B" w:rsidRDefault="00387EBC" w:rsidP="003174F5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(หน่วย : พันบาท)</w:t>
            </w:r>
          </w:p>
        </w:tc>
      </w:tr>
      <w:tr w:rsidR="00387EBC" w:rsidRPr="000E759B" w14:paraId="6563A6B5" w14:textId="77777777" w:rsidTr="003174F5">
        <w:tc>
          <w:tcPr>
            <w:tcW w:w="2410" w:type="dxa"/>
            <w:shd w:val="clear" w:color="auto" w:fill="auto"/>
          </w:tcPr>
          <w:p w14:paraId="5614FB1F" w14:textId="77777777" w:rsidR="00387EBC" w:rsidRPr="000E759B" w:rsidRDefault="00387EBC" w:rsidP="003174F5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7DF2C45A" w14:textId="7F85EE5D" w:rsidR="00387EBC" w:rsidRPr="000E759B" w:rsidRDefault="00387EBC" w:rsidP="003174F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2"/>
                <w:szCs w:val="22"/>
                <w:cs/>
              </w:rPr>
              <w:t>เฉพาะบริษัท</w:t>
            </w:r>
          </w:p>
        </w:tc>
      </w:tr>
      <w:tr w:rsidR="00387EBC" w:rsidRPr="000E759B" w14:paraId="76A12E67" w14:textId="77777777" w:rsidTr="003174F5">
        <w:tc>
          <w:tcPr>
            <w:tcW w:w="2410" w:type="dxa"/>
            <w:shd w:val="clear" w:color="auto" w:fill="auto"/>
          </w:tcPr>
          <w:p w14:paraId="3AFF4AE4" w14:textId="77777777" w:rsidR="00387EBC" w:rsidRPr="000E759B" w:rsidRDefault="00387EBC" w:rsidP="003174F5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6EE8DE33" w14:textId="77777777" w:rsidR="00387EBC" w:rsidRPr="000E759B" w:rsidRDefault="00387EBC" w:rsidP="003174F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 xml:space="preserve">31 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ธันวาคม</w:t>
            </w:r>
          </w:p>
        </w:tc>
      </w:tr>
      <w:tr w:rsidR="00387EBC" w:rsidRPr="000E759B" w14:paraId="37D5A466" w14:textId="77777777" w:rsidTr="003174F5">
        <w:tc>
          <w:tcPr>
            <w:tcW w:w="2410" w:type="dxa"/>
            <w:shd w:val="clear" w:color="auto" w:fill="auto"/>
          </w:tcPr>
          <w:p w14:paraId="207E2A91" w14:textId="77777777" w:rsidR="00387EBC" w:rsidRPr="000E759B" w:rsidRDefault="00387EBC" w:rsidP="003174F5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2333CDFA" w14:textId="77777777" w:rsidR="00387EBC" w:rsidRPr="000E759B" w:rsidRDefault="00387EBC" w:rsidP="003174F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จำหน่ายเครื่องมือและ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br/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อุปกรณ์ทางการแพทย์ 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1571A65F" w14:textId="77777777" w:rsidR="00387EBC" w:rsidRPr="000E759B" w:rsidRDefault="00387EBC" w:rsidP="003174F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บริการ</w:t>
            </w:r>
          </w:p>
          <w:p w14:paraId="440846FB" w14:textId="77777777" w:rsidR="00387EBC" w:rsidRPr="000E759B" w:rsidRDefault="00387EBC" w:rsidP="003174F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0C97D511" w14:textId="77777777" w:rsidR="00387EBC" w:rsidRPr="000E759B" w:rsidRDefault="00387EBC" w:rsidP="003174F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</w:tr>
      <w:tr w:rsidR="00096320" w:rsidRPr="000E759B" w14:paraId="20259758" w14:textId="77777777" w:rsidTr="003174F5">
        <w:tc>
          <w:tcPr>
            <w:tcW w:w="2410" w:type="dxa"/>
            <w:shd w:val="clear" w:color="auto" w:fill="auto"/>
          </w:tcPr>
          <w:p w14:paraId="1A10B1E0" w14:textId="77777777" w:rsidR="00096320" w:rsidRPr="000E759B" w:rsidRDefault="00096320" w:rsidP="00096320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0D84A988" w14:textId="68044509" w:rsidR="00096320" w:rsidRPr="000E759B" w:rsidRDefault="00096320" w:rsidP="00096320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2567</w:t>
            </w:r>
          </w:p>
        </w:tc>
        <w:tc>
          <w:tcPr>
            <w:tcW w:w="1134" w:type="dxa"/>
            <w:shd w:val="clear" w:color="auto" w:fill="auto"/>
            <w:hideMark/>
          </w:tcPr>
          <w:p w14:paraId="35688100" w14:textId="595009BF" w:rsidR="00096320" w:rsidRPr="000E759B" w:rsidRDefault="00096320" w:rsidP="00096320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0529B87E" w14:textId="6C6CBD30" w:rsidR="00096320" w:rsidRPr="000E759B" w:rsidRDefault="00096320" w:rsidP="00096320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2567</w:t>
            </w:r>
          </w:p>
        </w:tc>
        <w:tc>
          <w:tcPr>
            <w:tcW w:w="1134" w:type="dxa"/>
            <w:shd w:val="clear" w:color="auto" w:fill="auto"/>
            <w:hideMark/>
          </w:tcPr>
          <w:p w14:paraId="2C9764EF" w14:textId="588E86A8" w:rsidR="00096320" w:rsidRPr="000E759B" w:rsidRDefault="00096320" w:rsidP="00096320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4707F047" w14:textId="2D58ED58" w:rsidR="00096320" w:rsidRPr="000E759B" w:rsidRDefault="00096320" w:rsidP="00096320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2567</w:t>
            </w:r>
          </w:p>
        </w:tc>
        <w:tc>
          <w:tcPr>
            <w:tcW w:w="1134" w:type="dxa"/>
            <w:shd w:val="clear" w:color="auto" w:fill="auto"/>
            <w:hideMark/>
          </w:tcPr>
          <w:p w14:paraId="1699AA43" w14:textId="6515B8A1" w:rsidR="00096320" w:rsidRPr="000E759B" w:rsidRDefault="00096320" w:rsidP="00096320">
            <w:pPr>
              <w:pBdr>
                <w:bottom w:val="single" w:sz="4" w:space="1" w:color="auto"/>
              </w:pBdr>
              <w:tabs>
                <w:tab w:val="clear" w:pos="907"/>
              </w:tabs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2566</w:t>
            </w:r>
          </w:p>
        </w:tc>
      </w:tr>
      <w:tr w:rsidR="00387EBC" w:rsidRPr="000E759B" w14:paraId="7AA15A52" w14:textId="77777777" w:rsidTr="003174F5">
        <w:tc>
          <w:tcPr>
            <w:tcW w:w="2410" w:type="dxa"/>
            <w:shd w:val="clear" w:color="auto" w:fill="auto"/>
          </w:tcPr>
          <w:p w14:paraId="5D2BDDFD" w14:textId="77777777" w:rsidR="00387EBC" w:rsidRPr="000E759B" w:rsidRDefault="00387EBC" w:rsidP="003174F5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6F016A3" w14:textId="77777777" w:rsidR="00387EBC" w:rsidRPr="000E759B" w:rsidRDefault="00387EBC" w:rsidP="003174F5">
            <w:pP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3A16259" w14:textId="77777777" w:rsidR="00387EBC" w:rsidRPr="000E759B" w:rsidRDefault="00387EBC" w:rsidP="003174F5">
            <w:pP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146E958" w14:textId="77777777" w:rsidR="00387EBC" w:rsidRPr="000E759B" w:rsidRDefault="00387EBC" w:rsidP="003174F5">
            <w:pP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87295EE" w14:textId="77777777" w:rsidR="00387EBC" w:rsidRPr="000E759B" w:rsidRDefault="00387EBC" w:rsidP="003174F5">
            <w:pP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EEEB7D0" w14:textId="77777777" w:rsidR="00387EBC" w:rsidRPr="000E759B" w:rsidRDefault="00387EBC" w:rsidP="003174F5">
            <w:pP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70E4CB3" w14:textId="77777777" w:rsidR="00387EBC" w:rsidRPr="000E759B" w:rsidRDefault="00387EBC" w:rsidP="003174F5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</w:tr>
      <w:tr w:rsidR="00923E5D" w:rsidRPr="000E759B" w14:paraId="01C4CF18" w14:textId="77777777" w:rsidTr="003174F5">
        <w:tc>
          <w:tcPr>
            <w:tcW w:w="2410" w:type="dxa"/>
            <w:shd w:val="clear" w:color="auto" w:fill="auto"/>
            <w:vAlign w:val="bottom"/>
            <w:hideMark/>
          </w:tcPr>
          <w:p w14:paraId="1B130031" w14:textId="77777777" w:rsidR="00923E5D" w:rsidRPr="000E759B" w:rsidRDefault="00923E5D" w:rsidP="00923E5D">
            <w:pPr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ณ เวลาใดเวลาหนึ่ง</w:t>
            </w:r>
          </w:p>
        </w:tc>
        <w:tc>
          <w:tcPr>
            <w:tcW w:w="1134" w:type="dxa"/>
            <w:shd w:val="clear" w:color="auto" w:fill="auto"/>
          </w:tcPr>
          <w:p w14:paraId="42FB09C7" w14:textId="2FA4FA37" w:rsidR="00923E5D" w:rsidRPr="000E759B" w:rsidRDefault="00923E5D" w:rsidP="00923E5D">
            <w:pP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0E759B">
              <w:rPr>
                <w:rFonts w:ascii="BrowalliaUPC" w:eastAsia="Calibri" w:hAnsi="BrowalliaUPC" w:cs="BrowalliaUPC"/>
                <w:sz w:val="22"/>
                <w:szCs w:val="22"/>
              </w:rPr>
              <w:t>1,200,930</w:t>
            </w:r>
          </w:p>
        </w:tc>
        <w:tc>
          <w:tcPr>
            <w:tcW w:w="1134" w:type="dxa"/>
            <w:shd w:val="clear" w:color="auto" w:fill="auto"/>
          </w:tcPr>
          <w:p w14:paraId="33B2F70D" w14:textId="4BAAEDDF" w:rsidR="00923E5D" w:rsidRPr="000E759B" w:rsidRDefault="00923E5D" w:rsidP="00923E5D">
            <w:pPr>
              <w:tabs>
                <w:tab w:val="left" w:pos="348"/>
              </w:tabs>
              <w:jc w:val="right"/>
              <w:rPr>
                <w:rFonts w:ascii="BrowalliaUPC" w:eastAsia="Calibri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eastAsia="Calibri" w:hAnsi="BrowalliaUPC" w:cs="BrowalliaUPC"/>
                <w:sz w:val="22"/>
                <w:szCs w:val="22"/>
              </w:rPr>
              <w:t>1,181,173</w:t>
            </w:r>
          </w:p>
        </w:tc>
        <w:tc>
          <w:tcPr>
            <w:tcW w:w="1134" w:type="dxa"/>
            <w:shd w:val="clear" w:color="auto" w:fill="auto"/>
          </w:tcPr>
          <w:p w14:paraId="73BC8CCE" w14:textId="777450E3" w:rsidR="00923E5D" w:rsidRPr="000E759B" w:rsidRDefault="00923E5D" w:rsidP="00923E5D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0E759B">
              <w:rPr>
                <w:rFonts w:ascii="BrowalliaUPC" w:eastAsia="Calibri" w:hAnsi="BrowalliaUPC" w:cs="BrowalliaUPC"/>
                <w:sz w:val="22"/>
                <w:szCs w:val="22"/>
              </w:rPr>
              <w:t>20,534</w:t>
            </w:r>
          </w:p>
        </w:tc>
        <w:tc>
          <w:tcPr>
            <w:tcW w:w="1134" w:type="dxa"/>
            <w:shd w:val="clear" w:color="auto" w:fill="auto"/>
          </w:tcPr>
          <w:p w14:paraId="2372A7EF" w14:textId="4B8CA007" w:rsidR="00923E5D" w:rsidRPr="000E759B" w:rsidRDefault="00923E5D" w:rsidP="00923E5D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0E759B">
              <w:rPr>
                <w:rFonts w:ascii="BrowalliaUPC" w:eastAsia="Calibri" w:hAnsi="BrowalliaUPC" w:cs="BrowalliaUPC"/>
                <w:sz w:val="22"/>
                <w:szCs w:val="22"/>
              </w:rPr>
              <w:t>11,351</w:t>
            </w:r>
          </w:p>
        </w:tc>
        <w:tc>
          <w:tcPr>
            <w:tcW w:w="1134" w:type="dxa"/>
            <w:shd w:val="clear" w:color="auto" w:fill="auto"/>
          </w:tcPr>
          <w:p w14:paraId="00A14149" w14:textId="6CE40DA6" w:rsidR="00923E5D" w:rsidRPr="000E759B" w:rsidRDefault="00923E5D" w:rsidP="00923E5D">
            <w:pP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0E759B">
              <w:rPr>
                <w:rFonts w:ascii="BrowalliaUPC" w:eastAsia="Calibri" w:hAnsi="BrowalliaUPC" w:cs="BrowalliaUPC"/>
                <w:sz w:val="22"/>
                <w:szCs w:val="22"/>
              </w:rPr>
              <w:t>1,221,464</w:t>
            </w:r>
          </w:p>
        </w:tc>
        <w:tc>
          <w:tcPr>
            <w:tcW w:w="1134" w:type="dxa"/>
            <w:shd w:val="clear" w:color="auto" w:fill="auto"/>
          </w:tcPr>
          <w:p w14:paraId="45524F9B" w14:textId="2C000864" w:rsidR="00923E5D" w:rsidRPr="000E759B" w:rsidRDefault="00923E5D" w:rsidP="00923E5D">
            <w:pPr>
              <w:jc w:val="right"/>
              <w:rPr>
                <w:rFonts w:ascii="BrowalliaUPC" w:eastAsia="Calibri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eastAsia="Calibri" w:hAnsi="BrowalliaUPC" w:cs="BrowalliaUPC"/>
                <w:sz w:val="22"/>
                <w:szCs w:val="22"/>
              </w:rPr>
              <w:t>1,192,524</w:t>
            </w:r>
          </w:p>
        </w:tc>
      </w:tr>
      <w:tr w:rsidR="00923E5D" w:rsidRPr="000E759B" w14:paraId="7F4225D3" w14:textId="77777777" w:rsidTr="003174F5">
        <w:tc>
          <w:tcPr>
            <w:tcW w:w="2410" w:type="dxa"/>
            <w:shd w:val="clear" w:color="auto" w:fill="auto"/>
            <w:vAlign w:val="bottom"/>
            <w:hideMark/>
          </w:tcPr>
          <w:p w14:paraId="76498C3B" w14:textId="77777777" w:rsidR="00923E5D" w:rsidRPr="000E759B" w:rsidRDefault="00923E5D" w:rsidP="00923E5D">
            <w:pPr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ตลอดช่วงระยะเวลา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959C55" w14:textId="03EC82BC" w:rsidR="00923E5D" w:rsidRPr="000E759B" w:rsidRDefault="00923E5D" w:rsidP="00923E5D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0E759B">
              <w:rPr>
                <w:rFonts w:ascii="BrowalliaUPC" w:eastAsia="Calibri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9B652F" w14:textId="36512F0E" w:rsidR="00923E5D" w:rsidRPr="000E759B" w:rsidRDefault="00923E5D" w:rsidP="00923E5D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0E759B">
              <w:rPr>
                <w:rFonts w:ascii="BrowalliaUPC" w:eastAsia="Calibri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85A31B" w14:textId="6386F763" w:rsidR="00923E5D" w:rsidRPr="000E759B" w:rsidRDefault="00923E5D" w:rsidP="00923E5D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eastAsia="Calibri" w:hAnsi="BrowalliaUPC" w:cs="BrowalliaUPC"/>
                <w:sz w:val="22"/>
                <w:szCs w:val="22"/>
              </w:rPr>
              <w:t>8,180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CEECEC" w14:textId="25AEEE2B" w:rsidR="00923E5D" w:rsidRPr="000E759B" w:rsidRDefault="00923E5D" w:rsidP="00923E5D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0E759B">
              <w:rPr>
                <w:rFonts w:ascii="BrowalliaUPC" w:eastAsia="Calibri" w:hAnsi="BrowalliaUPC" w:cs="BrowalliaUPC"/>
                <w:sz w:val="22"/>
                <w:szCs w:val="22"/>
              </w:rPr>
              <w:t>11,743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63D05C" w14:textId="42F3B9E4" w:rsidR="00923E5D" w:rsidRPr="000E759B" w:rsidRDefault="00923E5D" w:rsidP="00923E5D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0E759B">
              <w:rPr>
                <w:rFonts w:ascii="BrowalliaUPC" w:eastAsia="Calibri" w:hAnsi="BrowalliaUPC" w:cs="BrowalliaUPC"/>
                <w:sz w:val="22"/>
                <w:szCs w:val="22"/>
              </w:rPr>
              <w:t>8,180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3D285D" w14:textId="184EAF69" w:rsidR="00923E5D" w:rsidRPr="000E759B" w:rsidRDefault="00923E5D" w:rsidP="00923E5D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0E759B">
              <w:rPr>
                <w:rFonts w:ascii="BrowalliaUPC" w:eastAsia="Calibri" w:hAnsi="BrowalliaUPC" w:cs="BrowalliaUPC"/>
                <w:sz w:val="22"/>
                <w:szCs w:val="22"/>
              </w:rPr>
              <w:t>11,743</w:t>
            </w:r>
          </w:p>
        </w:tc>
      </w:tr>
      <w:tr w:rsidR="00923E5D" w:rsidRPr="000E759B" w14:paraId="3B32D0A6" w14:textId="77777777" w:rsidTr="003174F5">
        <w:tc>
          <w:tcPr>
            <w:tcW w:w="2410" w:type="dxa"/>
            <w:shd w:val="clear" w:color="auto" w:fill="auto"/>
            <w:vAlign w:val="bottom"/>
            <w:hideMark/>
          </w:tcPr>
          <w:p w14:paraId="27B21464" w14:textId="77777777" w:rsidR="00923E5D" w:rsidRPr="000E759B" w:rsidRDefault="00923E5D" w:rsidP="00923E5D">
            <w:pPr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1134" w:type="dxa"/>
            <w:shd w:val="clear" w:color="auto" w:fill="auto"/>
          </w:tcPr>
          <w:p w14:paraId="75C51585" w14:textId="1B2F4A9A" w:rsidR="00923E5D" w:rsidRPr="000E759B" w:rsidRDefault="00923E5D" w:rsidP="00923E5D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1,200,930</w:t>
            </w:r>
          </w:p>
        </w:tc>
        <w:tc>
          <w:tcPr>
            <w:tcW w:w="1134" w:type="dxa"/>
            <w:shd w:val="clear" w:color="auto" w:fill="auto"/>
          </w:tcPr>
          <w:p w14:paraId="24D77D50" w14:textId="433A8E6D" w:rsidR="00923E5D" w:rsidRPr="000E759B" w:rsidRDefault="00923E5D" w:rsidP="00923E5D">
            <w:pPr>
              <w:pBdr>
                <w:bottom w:val="single" w:sz="12" w:space="1" w:color="auto"/>
              </w:pBdr>
              <w:tabs>
                <w:tab w:val="left" w:pos="576"/>
              </w:tabs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1,181,172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EF3269" w14:textId="3876C1C4" w:rsidR="00923E5D" w:rsidRPr="000E759B" w:rsidRDefault="00923E5D" w:rsidP="00923E5D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28,714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6DE9DE" w14:textId="4016E457" w:rsidR="00923E5D" w:rsidRPr="000E759B" w:rsidRDefault="00923E5D" w:rsidP="00923E5D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23,094</w:t>
            </w:r>
          </w:p>
        </w:tc>
        <w:tc>
          <w:tcPr>
            <w:tcW w:w="1134" w:type="dxa"/>
            <w:shd w:val="clear" w:color="auto" w:fill="auto"/>
          </w:tcPr>
          <w:p w14:paraId="5BB1D013" w14:textId="4942A7DC" w:rsidR="00923E5D" w:rsidRPr="000E759B" w:rsidRDefault="00923E5D" w:rsidP="00923E5D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1,229,644</w:t>
            </w:r>
          </w:p>
        </w:tc>
        <w:tc>
          <w:tcPr>
            <w:tcW w:w="1134" w:type="dxa"/>
            <w:shd w:val="clear" w:color="auto" w:fill="auto"/>
          </w:tcPr>
          <w:p w14:paraId="4F884E5B" w14:textId="1DAC02C6" w:rsidR="00923E5D" w:rsidRPr="000E759B" w:rsidRDefault="00923E5D" w:rsidP="00923E5D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1,204,267</w:t>
            </w:r>
          </w:p>
        </w:tc>
      </w:tr>
    </w:tbl>
    <w:p w14:paraId="7BA74C1A" w14:textId="0131927D" w:rsidR="000C2DA1" w:rsidRPr="000E759B" w:rsidRDefault="000C2DA1" w:rsidP="007F6DC0">
      <w:pPr>
        <w:pStyle w:val="CordiaNew"/>
        <w:tabs>
          <w:tab w:val="clear" w:pos="4153"/>
          <w:tab w:val="left" w:pos="810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521C73D8" w14:textId="44EB2A2B" w:rsidR="001C5189" w:rsidRPr="000E759B" w:rsidRDefault="001C5189" w:rsidP="001C5189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0E759B">
        <w:rPr>
          <w:rFonts w:ascii="BrowalliaUPC" w:hAnsi="BrowalliaUPC" w:cs="BrowalliaUPC"/>
          <w:b/>
          <w:bCs/>
          <w:sz w:val="28"/>
          <w:szCs w:val="28"/>
          <w:cs/>
        </w:rPr>
        <w:t>รายได้อื่น</w:t>
      </w:r>
    </w:p>
    <w:p w14:paraId="2BBA1CDE" w14:textId="1DF23955" w:rsidR="00EF5132" w:rsidRPr="000E759B" w:rsidRDefault="00EF5132" w:rsidP="00EF5132">
      <w:pPr>
        <w:pStyle w:val="CordiaNew"/>
        <w:tabs>
          <w:tab w:val="clear" w:pos="4153"/>
          <w:tab w:val="left" w:pos="450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tbl>
      <w:tblPr>
        <w:tblW w:w="0" w:type="auto"/>
        <w:tblInd w:w="360" w:type="dxa"/>
        <w:tblLayout w:type="fixed"/>
        <w:tblLook w:val="01E0" w:firstRow="1" w:lastRow="1" w:firstColumn="1" w:lastColumn="1" w:noHBand="0" w:noVBand="0"/>
      </w:tblPr>
      <w:tblGrid>
        <w:gridCol w:w="3825"/>
        <w:gridCol w:w="1116"/>
        <w:gridCol w:w="239"/>
        <w:gridCol w:w="1102"/>
        <w:gridCol w:w="238"/>
        <w:gridCol w:w="1094"/>
        <w:gridCol w:w="236"/>
        <w:gridCol w:w="1168"/>
      </w:tblGrid>
      <w:tr w:rsidR="00EF5132" w:rsidRPr="000E759B" w14:paraId="037940E6" w14:textId="77777777" w:rsidTr="00EF7A2A">
        <w:trPr>
          <w:cantSplit/>
          <w:tblHeader/>
        </w:trPr>
        <w:tc>
          <w:tcPr>
            <w:tcW w:w="3825" w:type="dxa"/>
          </w:tcPr>
          <w:p w14:paraId="6B16446B" w14:textId="77777777" w:rsidR="00EF5132" w:rsidRPr="000E759B" w:rsidRDefault="00EF5132" w:rsidP="00876DA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193" w:type="dxa"/>
            <w:gridSpan w:val="7"/>
          </w:tcPr>
          <w:p w14:paraId="504BB55B" w14:textId="77777777" w:rsidR="00EF5132" w:rsidRPr="000E759B" w:rsidRDefault="00EF5132" w:rsidP="0087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EF5132" w:rsidRPr="000E759B" w14:paraId="665D9F44" w14:textId="77777777" w:rsidTr="00EF7A2A">
        <w:trPr>
          <w:cantSplit/>
          <w:trHeight w:val="351"/>
          <w:tblHeader/>
        </w:trPr>
        <w:tc>
          <w:tcPr>
            <w:tcW w:w="3825" w:type="dxa"/>
          </w:tcPr>
          <w:p w14:paraId="5DBB6D0D" w14:textId="77777777" w:rsidR="00EF5132" w:rsidRPr="000E759B" w:rsidRDefault="00EF5132" w:rsidP="00876DA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57" w:type="dxa"/>
            <w:gridSpan w:val="3"/>
            <w:tcBorders>
              <w:bottom w:val="single" w:sz="4" w:space="0" w:color="auto"/>
            </w:tcBorders>
          </w:tcPr>
          <w:p w14:paraId="7A538015" w14:textId="77777777" w:rsidR="00EF5132" w:rsidRPr="000E759B" w:rsidRDefault="00EF5132" w:rsidP="00876D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7065A933" w14:textId="77777777" w:rsidR="00EF5132" w:rsidRPr="000E759B" w:rsidRDefault="00EF5132" w:rsidP="00876D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98" w:type="dxa"/>
            <w:gridSpan w:val="3"/>
            <w:tcBorders>
              <w:bottom w:val="single" w:sz="4" w:space="0" w:color="auto"/>
            </w:tcBorders>
          </w:tcPr>
          <w:p w14:paraId="0719083C" w14:textId="03231164" w:rsidR="00EF5132" w:rsidRPr="000E759B" w:rsidRDefault="00EF5132" w:rsidP="00876D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เฉพาะบริษัท</w:t>
            </w:r>
          </w:p>
        </w:tc>
      </w:tr>
      <w:tr w:rsidR="00EF5132" w:rsidRPr="000E759B" w14:paraId="1A4AFA31" w14:textId="77777777" w:rsidTr="00EF7A2A">
        <w:trPr>
          <w:cantSplit/>
          <w:trHeight w:val="351"/>
          <w:tblHeader/>
        </w:trPr>
        <w:tc>
          <w:tcPr>
            <w:tcW w:w="3825" w:type="dxa"/>
          </w:tcPr>
          <w:p w14:paraId="30B3D9C2" w14:textId="77777777" w:rsidR="00EF5132" w:rsidRPr="000E759B" w:rsidRDefault="00EF5132" w:rsidP="00876DA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193" w:type="dxa"/>
            <w:gridSpan w:val="7"/>
            <w:tcBorders>
              <w:bottom w:val="single" w:sz="4" w:space="0" w:color="auto"/>
            </w:tcBorders>
          </w:tcPr>
          <w:p w14:paraId="7EB5AA16" w14:textId="77777777" w:rsidR="00EF5132" w:rsidRPr="000E759B" w:rsidRDefault="00EF5132" w:rsidP="00876D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สำหรับปีสิ้นสุดวันที่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31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F7A2A" w:rsidRPr="000E759B" w14:paraId="5B00016F" w14:textId="77777777" w:rsidTr="00EF7A2A">
        <w:trPr>
          <w:cantSplit/>
          <w:trHeight w:val="351"/>
          <w:tblHeader/>
        </w:trPr>
        <w:tc>
          <w:tcPr>
            <w:tcW w:w="3825" w:type="dxa"/>
          </w:tcPr>
          <w:p w14:paraId="496CE85E" w14:textId="77777777" w:rsidR="00EF7A2A" w:rsidRPr="000E759B" w:rsidRDefault="00EF7A2A" w:rsidP="00EF7A2A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721B2B52" w14:textId="3B49C1DA" w:rsidR="00EF7A2A" w:rsidRPr="000E759B" w:rsidRDefault="00EF7A2A" w:rsidP="00E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239" w:type="dxa"/>
          </w:tcPr>
          <w:p w14:paraId="1759EC71" w14:textId="77777777" w:rsidR="00EF7A2A" w:rsidRPr="000E759B" w:rsidRDefault="00EF7A2A" w:rsidP="00E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6FD06412" w14:textId="38B2E7DC" w:rsidR="00EF7A2A" w:rsidRPr="000E759B" w:rsidRDefault="00EF7A2A" w:rsidP="00E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38" w:type="dxa"/>
          </w:tcPr>
          <w:p w14:paraId="289BE925" w14:textId="77777777" w:rsidR="00EF7A2A" w:rsidRPr="000E759B" w:rsidRDefault="00EF7A2A" w:rsidP="00EF7A2A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004C0BC9" w14:textId="79DADF01" w:rsidR="00EF7A2A" w:rsidRPr="000E759B" w:rsidRDefault="00EF7A2A" w:rsidP="00E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006CBB3F" w14:textId="77777777" w:rsidR="00EF7A2A" w:rsidRPr="000E759B" w:rsidRDefault="00EF7A2A" w:rsidP="00E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6580D38" w14:textId="052C46E5" w:rsidR="00EF7A2A" w:rsidRPr="000E759B" w:rsidRDefault="00EF7A2A" w:rsidP="00E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</w:tr>
      <w:tr w:rsidR="00EF5132" w:rsidRPr="000E759B" w14:paraId="1D382106" w14:textId="77777777" w:rsidTr="00EF7A2A">
        <w:trPr>
          <w:trHeight w:val="338"/>
        </w:trPr>
        <w:tc>
          <w:tcPr>
            <w:tcW w:w="3825" w:type="dxa"/>
          </w:tcPr>
          <w:p w14:paraId="2A43E78D" w14:textId="77777777" w:rsidR="00EF5132" w:rsidRPr="000E759B" w:rsidRDefault="00EF5132" w:rsidP="00876DA8">
            <w:pPr>
              <w:pStyle w:val="1"/>
              <w:widowControl/>
              <w:ind w:left="252" w:right="-241" w:hanging="252"/>
              <w:rPr>
                <w:rFonts w:ascii="BrowalliaUPC" w:hAnsi="BrowalliaUPC" w:cs="BrowalliaUPC"/>
                <w:color w:val="auto"/>
                <w:cs/>
              </w:rPr>
            </w:pPr>
          </w:p>
        </w:tc>
        <w:tc>
          <w:tcPr>
            <w:tcW w:w="1116" w:type="dxa"/>
          </w:tcPr>
          <w:p w14:paraId="0A16D91A" w14:textId="77777777" w:rsidR="00EF5132" w:rsidRPr="000E759B" w:rsidRDefault="00EF5132" w:rsidP="0087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29937BDC" w14:textId="77777777" w:rsidR="00EF5132" w:rsidRPr="000E759B" w:rsidRDefault="00EF5132" w:rsidP="00876D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02" w:type="dxa"/>
          </w:tcPr>
          <w:p w14:paraId="1A03705B" w14:textId="77777777" w:rsidR="00EF5132" w:rsidRPr="000E759B" w:rsidRDefault="00EF5132" w:rsidP="0087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10FA06D6" w14:textId="77777777" w:rsidR="00EF5132" w:rsidRPr="000E759B" w:rsidRDefault="00EF5132" w:rsidP="00876D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94" w:type="dxa"/>
          </w:tcPr>
          <w:p w14:paraId="62E506EC" w14:textId="77777777" w:rsidR="00EF5132" w:rsidRPr="000E759B" w:rsidRDefault="00EF5132" w:rsidP="0087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7477B02" w14:textId="77777777" w:rsidR="00EF5132" w:rsidRPr="000E759B" w:rsidRDefault="00EF5132" w:rsidP="00876D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C46A516" w14:textId="77777777" w:rsidR="00EF5132" w:rsidRPr="000E759B" w:rsidRDefault="00EF5132" w:rsidP="0087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0C2DA1" w:rsidRPr="000E759B" w14:paraId="4401D6B1" w14:textId="77777777" w:rsidTr="00EF7A2A">
        <w:trPr>
          <w:trHeight w:val="338"/>
        </w:trPr>
        <w:tc>
          <w:tcPr>
            <w:tcW w:w="3825" w:type="dxa"/>
          </w:tcPr>
          <w:p w14:paraId="7532BF15" w14:textId="6453C1E7" w:rsidR="000C2DA1" w:rsidRPr="000E759B" w:rsidRDefault="000C2DA1" w:rsidP="000C2DA1">
            <w:pPr>
              <w:pStyle w:val="1"/>
              <w:widowControl/>
              <w:ind w:left="252" w:right="-241" w:hanging="252"/>
              <w:rPr>
                <w:rFonts w:ascii="BrowalliaUPC" w:hAnsi="BrowalliaUPC" w:cs="BrowalliaUPC"/>
                <w:color w:val="auto"/>
                <w:cs/>
              </w:rPr>
            </w:pPr>
            <w:r w:rsidRPr="000E759B">
              <w:rPr>
                <w:rFonts w:ascii="BrowalliaUPC" w:hAnsi="BrowalliaUPC" w:cs="BrowalliaUPC"/>
                <w:color w:val="auto"/>
                <w:cs/>
              </w:rPr>
              <w:t>กำไรจาก</w:t>
            </w:r>
            <w:r w:rsidRPr="000E759B">
              <w:rPr>
                <w:rFonts w:ascii="BrowalliaUPC" w:hAnsi="BrowalliaUPC" w:cs="BrowalliaUPC" w:hint="cs"/>
                <w:color w:val="auto"/>
                <w:cs/>
              </w:rPr>
              <w:t>อัตราแลกเปลี่ยน</w:t>
            </w:r>
          </w:p>
        </w:tc>
        <w:tc>
          <w:tcPr>
            <w:tcW w:w="1116" w:type="dxa"/>
          </w:tcPr>
          <w:p w14:paraId="36D97414" w14:textId="496FA827" w:rsidR="000C2DA1" w:rsidRPr="000E759B" w:rsidRDefault="000C2DA1" w:rsidP="005D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1,763</w:t>
            </w:r>
          </w:p>
        </w:tc>
        <w:tc>
          <w:tcPr>
            <w:tcW w:w="239" w:type="dxa"/>
            <w:vAlign w:val="bottom"/>
          </w:tcPr>
          <w:p w14:paraId="4F46E906" w14:textId="77777777" w:rsidR="000C2DA1" w:rsidRPr="000E759B" w:rsidRDefault="000C2DA1" w:rsidP="000C2D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02" w:type="dxa"/>
          </w:tcPr>
          <w:p w14:paraId="6E666923" w14:textId="449DCB8F" w:rsidR="000C2DA1" w:rsidRPr="000E759B" w:rsidRDefault="005D3876" w:rsidP="005D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69DC5B60" w14:textId="77777777" w:rsidR="000C2DA1" w:rsidRPr="000E759B" w:rsidRDefault="000C2DA1" w:rsidP="005D3876">
            <w:pPr>
              <w:tabs>
                <w:tab w:val="clear" w:pos="454"/>
                <w:tab w:val="clear" w:pos="680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94" w:type="dxa"/>
          </w:tcPr>
          <w:p w14:paraId="45AA4EDC" w14:textId="5B92C133" w:rsidR="000C2DA1" w:rsidRPr="000E759B" w:rsidRDefault="000C2DA1" w:rsidP="005D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1,763</w:t>
            </w:r>
          </w:p>
        </w:tc>
        <w:tc>
          <w:tcPr>
            <w:tcW w:w="236" w:type="dxa"/>
            <w:vAlign w:val="bottom"/>
          </w:tcPr>
          <w:p w14:paraId="31A037B9" w14:textId="77777777" w:rsidR="000C2DA1" w:rsidRPr="000E759B" w:rsidRDefault="000C2DA1" w:rsidP="005D3876">
            <w:pPr>
              <w:tabs>
                <w:tab w:val="clear" w:pos="454"/>
                <w:tab w:val="clear" w:pos="680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8" w:type="dxa"/>
          </w:tcPr>
          <w:p w14:paraId="6A8679F7" w14:textId="437C9F62" w:rsidR="000C2DA1" w:rsidRPr="000E759B" w:rsidRDefault="005D3876" w:rsidP="005D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0C2DA1" w:rsidRPr="000E759B" w14:paraId="54BB9369" w14:textId="77777777" w:rsidTr="00EF7A2A">
        <w:trPr>
          <w:trHeight w:val="113"/>
        </w:trPr>
        <w:tc>
          <w:tcPr>
            <w:tcW w:w="3825" w:type="dxa"/>
          </w:tcPr>
          <w:p w14:paraId="0D57A977" w14:textId="4ED822F6" w:rsidR="000C2DA1" w:rsidRPr="000E759B" w:rsidRDefault="000C2DA1" w:rsidP="000C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รายได้ดอกเบี้ยรับ</w:t>
            </w:r>
          </w:p>
        </w:tc>
        <w:tc>
          <w:tcPr>
            <w:tcW w:w="1116" w:type="dxa"/>
            <w:shd w:val="clear" w:color="auto" w:fill="auto"/>
          </w:tcPr>
          <w:p w14:paraId="770CFC3D" w14:textId="0E68E50B" w:rsidR="000C2DA1" w:rsidRPr="000E759B" w:rsidRDefault="000C2DA1" w:rsidP="000C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1,150</w:t>
            </w:r>
          </w:p>
        </w:tc>
        <w:tc>
          <w:tcPr>
            <w:tcW w:w="239" w:type="dxa"/>
            <w:vAlign w:val="bottom"/>
          </w:tcPr>
          <w:p w14:paraId="4835B156" w14:textId="77777777" w:rsidR="000C2DA1" w:rsidRPr="000E759B" w:rsidRDefault="000C2DA1" w:rsidP="000C2D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02" w:type="dxa"/>
          </w:tcPr>
          <w:p w14:paraId="4EE10FC6" w14:textId="2EB5AD16" w:rsidR="000C2DA1" w:rsidRPr="000E759B" w:rsidRDefault="000C2DA1" w:rsidP="000C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1,935</w:t>
            </w:r>
          </w:p>
        </w:tc>
        <w:tc>
          <w:tcPr>
            <w:tcW w:w="238" w:type="dxa"/>
            <w:vAlign w:val="bottom"/>
          </w:tcPr>
          <w:p w14:paraId="2B270F79" w14:textId="77777777" w:rsidR="000C2DA1" w:rsidRPr="000E759B" w:rsidRDefault="000C2DA1" w:rsidP="000C2D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94" w:type="dxa"/>
          </w:tcPr>
          <w:p w14:paraId="1489680E" w14:textId="0ABDF41F" w:rsidR="000C2DA1" w:rsidRPr="000E759B" w:rsidRDefault="000C2DA1" w:rsidP="000C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817</w:t>
            </w:r>
          </w:p>
        </w:tc>
        <w:tc>
          <w:tcPr>
            <w:tcW w:w="236" w:type="dxa"/>
            <w:vAlign w:val="bottom"/>
          </w:tcPr>
          <w:p w14:paraId="7669A56B" w14:textId="77777777" w:rsidR="000C2DA1" w:rsidRPr="000E759B" w:rsidRDefault="000C2DA1" w:rsidP="000C2D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8" w:type="dxa"/>
          </w:tcPr>
          <w:p w14:paraId="4DFBECE3" w14:textId="329436AC" w:rsidR="000C2DA1" w:rsidRPr="000E759B" w:rsidRDefault="000C2DA1" w:rsidP="000C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1,497</w:t>
            </w:r>
          </w:p>
        </w:tc>
      </w:tr>
      <w:tr w:rsidR="000C2DA1" w:rsidRPr="000E759B" w14:paraId="7AFCD552" w14:textId="77777777" w:rsidTr="00EF7A2A">
        <w:trPr>
          <w:trHeight w:val="113"/>
        </w:trPr>
        <w:tc>
          <w:tcPr>
            <w:tcW w:w="3825" w:type="dxa"/>
          </w:tcPr>
          <w:p w14:paraId="7AE9A243" w14:textId="21F37B71" w:rsidR="000C2DA1" w:rsidRPr="000E759B" w:rsidRDefault="000C2DA1" w:rsidP="000C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กำไรจากการขายทรัพย์สิน</w:t>
            </w:r>
          </w:p>
        </w:tc>
        <w:tc>
          <w:tcPr>
            <w:tcW w:w="1116" w:type="dxa"/>
            <w:shd w:val="clear" w:color="auto" w:fill="auto"/>
          </w:tcPr>
          <w:p w14:paraId="7002D16F" w14:textId="19950CC6" w:rsidR="000C2DA1" w:rsidRPr="000E759B" w:rsidRDefault="000C2DA1" w:rsidP="000C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2,91</w:t>
            </w:r>
            <w:r w:rsidR="003B176D" w:rsidRPr="000E759B">
              <w:rPr>
                <w:rFonts w:ascii="BrowalliaUPC" w:hAnsi="BrowalliaUPC" w:cs="BrowalliaUPC"/>
                <w:sz w:val="28"/>
                <w:szCs w:val="28"/>
              </w:rPr>
              <w:t>9</w:t>
            </w:r>
          </w:p>
        </w:tc>
        <w:tc>
          <w:tcPr>
            <w:tcW w:w="239" w:type="dxa"/>
            <w:vAlign w:val="bottom"/>
          </w:tcPr>
          <w:p w14:paraId="37297B26" w14:textId="77777777" w:rsidR="000C2DA1" w:rsidRPr="000E759B" w:rsidRDefault="000C2DA1" w:rsidP="000C2D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02" w:type="dxa"/>
          </w:tcPr>
          <w:p w14:paraId="4D6622F7" w14:textId="28E7D0C4" w:rsidR="000C2DA1" w:rsidRPr="000E759B" w:rsidRDefault="000C2DA1" w:rsidP="000C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389</w:t>
            </w:r>
          </w:p>
        </w:tc>
        <w:tc>
          <w:tcPr>
            <w:tcW w:w="238" w:type="dxa"/>
            <w:vAlign w:val="bottom"/>
          </w:tcPr>
          <w:p w14:paraId="6258467A" w14:textId="77777777" w:rsidR="000C2DA1" w:rsidRPr="000E759B" w:rsidRDefault="000C2DA1" w:rsidP="000C2D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94" w:type="dxa"/>
          </w:tcPr>
          <w:p w14:paraId="6F94B3F9" w14:textId="6040BFD3" w:rsidR="000C2DA1" w:rsidRPr="000E759B" w:rsidRDefault="000C2DA1" w:rsidP="000C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2,917</w:t>
            </w:r>
          </w:p>
        </w:tc>
        <w:tc>
          <w:tcPr>
            <w:tcW w:w="236" w:type="dxa"/>
            <w:vAlign w:val="bottom"/>
          </w:tcPr>
          <w:p w14:paraId="36C948C0" w14:textId="77777777" w:rsidR="000C2DA1" w:rsidRPr="000E759B" w:rsidRDefault="000C2DA1" w:rsidP="000C2D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8" w:type="dxa"/>
          </w:tcPr>
          <w:p w14:paraId="62F8B9CD" w14:textId="7B0220A6" w:rsidR="000C2DA1" w:rsidRPr="000E759B" w:rsidRDefault="000C2DA1" w:rsidP="000C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389</w:t>
            </w:r>
          </w:p>
        </w:tc>
      </w:tr>
      <w:tr w:rsidR="000C2DA1" w:rsidRPr="000E759B" w14:paraId="366FEE8C" w14:textId="77777777" w:rsidTr="00EF7A2A">
        <w:trPr>
          <w:trHeight w:val="113"/>
        </w:trPr>
        <w:tc>
          <w:tcPr>
            <w:tcW w:w="3825" w:type="dxa"/>
          </w:tcPr>
          <w:p w14:paraId="637E4D89" w14:textId="53DB35B9" w:rsidR="000C2DA1" w:rsidRPr="000E759B" w:rsidRDefault="000C2DA1" w:rsidP="000C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กำไรจาก</w:t>
            </w:r>
            <w:r w:rsidRPr="000E759B">
              <w:rPr>
                <w:rFonts w:ascii="BrowalliaUPC" w:hAnsi="BrowalliaUPC" w:cs="BrowalliaUPC" w:hint="cs"/>
                <w:sz w:val="28"/>
                <w:szCs w:val="28"/>
                <w:cs/>
              </w:rPr>
              <w:t>อัตราแลกเปลี่ยนที่ยังไม่เกิดขึ้นจริง</w:t>
            </w:r>
          </w:p>
        </w:tc>
        <w:tc>
          <w:tcPr>
            <w:tcW w:w="1116" w:type="dxa"/>
            <w:shd w:val="clear" w:color="auto" w:fill="auto"/>
          </w:tcPr>
          <w:p w14:paraId="7F7161B9" w14:textId="5323FF7D" w:rsidR="000C2DA1" w:rsidRPr="000E759B" w:rsidRDefault="000C2DA1" w:rsidP="000C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3,969</w:t>
            </w:r>
          </w:p>
        </w:tc>
        <w:tc>
          <w:tcPr>
            <w:tcW w:w="239" w:type="dxa"/>
            <w:vAlign w:val="bottom"/>
          </w:tcPr>
          <w:p w14:paraId="3BBEF80F" w14:textId="77777777" w:rsidR="000C2DA1" w:rsidRPr="000E759B" w:rsidRDefault="000C2DA1" w:rsidP="000C2D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02" w:type="dxa"/>
          </w:tcPr>
          <w:p w14:paraId="283F290C" w14:textId="74970C54" w:rsidR="000C2DA1" w:rsidRPr="000E759B" w:rsidRDefault="005D3876" w:rsidP="000C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1A1683C8" w14:textId="77777777" w:rsidR="000C2DA1" w:rsidRPr="000E759B" w:rsidRDefault="000C2DA1" w:rsidP="000C2D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94" w:type="dxa"/>
          </w:tcPr>
          <w:p w14:paraId="6CCA6200" w14:textId="4AC0C364" w:rsidR="000C2DA1" w:rsidRPr="000E759B" w:rsidRDefault="000C2DA1" w:rsidP="000C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3,969</w:t>
            </w:r>
          </w:p>
        </w:tc>
        <w:tc>
          <w:tcPr>
            <w:tcW w:w="236" w:type="dxa"/>
            <w:vAlign w:val="bottom"/>
          </w:tcPr>
          <w:p w14:paraId="2B1E8BBE" w14:textId="77777777" w:rsidR="000C2DA1" w:rsidRPr="000E759B" w:rsidRDefault="000C2DA1" w:rsidP="000C2D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8" w:type="dxa"/>
          </w:tcPr>
          <w:p w14:paraId="4DE3C7AC" w14:textId="61C0FB7C" w:rsidR="000C2DA1" w:rsidRPr="000E759B" w:rsidRDefault="005D3876" w:rsidP="000C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0C2DA1" w:rsidRPr="000E759B" w14:paraId="2AF13091" w14:textId="77777777" w:rsidTr="00EF7A2A">
        <w:trPr>
          <w:trHeight w:val="113"/>
        </w:trPr>
        <w:tc>
          <w:tcPr>
            <w:tcW w:w="3825" w:type="dxa"/>
          </w:tcPr>
          <w:p w14:paraId="5090A18D" w14:textId="65596B51" w:rsidR="000C2DA1" w:rsidRPr="000E759B" w:rsidRDefault="000C2DA1" w:rsidP="000C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อื่น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ๆ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57927450" w14:textId="4832405E" w:rsidR="000C2DA1" w:rsidRPr="000E759B" w:rsidRDefault="000C2DA1" w:rsidP="000C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4,</w:t>
            </w:r>
            <w:r w:rsidR="00A74CA5" w:rsidRPr="000E759B">
              <w:rPr>
                <w:rFonts w:ascii="BrowalliaUPC" w:hAnsi="BrowalliaUPC" w:cs="BrowalliaUPC"/>
                <w:sz w:val="28"/>
                <w:szCs w:val="28"/>
              </w:rPr>
              <w:t>790</w:t>
            </w:r>
          </w:p>
        </w:tc>
        <w:tc>
          <w:tcPr>
            <w:tcW w:w="239" w:type="dxa"/>
            <w:vAlign w:val="bottom"/>
          </w:tcPr>
          <w:p w14:paraId="288515F4" w14:textId="77777777" w:rsidR="000C2DA1" w:rsidRPr="000E759B" w:rsidRDefault="000C2DA1" w:rsidP="000C2D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14A7F2E8" w14:textId="76E837DF" w:rsidR="000C2DA1" w:rsidRPr="000E759B" w:rsidRDefault="000C2DA1" w:rsidP="000C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5,506</w:t>
            </w:r>
          </w:p>
        </w:tc>
        <w:tc>
          <w:tcPr>
            <w:tcW w:w="238" w:type="dxa"/>
            <w:vAlign w:val="bottom"/>
          </w:tcPr>
          <w:p w14:paraId="0A1E69C7" w14:textId="77777777" w:rsidR="000C2DA1" w:rsidRPr="000E759B" w:rsidRDefault="000C2DA1" w:rsidP="000C2D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4BCCB34F" w14:textId="766E68D8" w:rsidR="000C2DA1" w:rsidRPr="000E759B" w:rsidRDefault="00E01189" w:rsidP="000C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6,032</w:t>
            </w:r>
          </w:p>
        </w:tc>
        <w:tc>
          <w:tcPr>
            <w:tcW w:w="236" w:type="dxa"/>
            <w:vAlign w:val="bottom"/>
          </w:tcPr>
          <w:p w14:paraId="0707CA80" w14:textId="77777777" w:rsidR="000C2DA1" w:rsidRPr="000E759B" w:rsidRDefault="000C2DA1" w:rsidP="000C2D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0F03A16" w14:textId="1BAB7B0A" w:rsidR="000C2DA1" w:rsidRPr="000E759B" w:rsidRDefault="000C2DA1" w:rsidP="000C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7,025</w:t>
            </w:r>
          </w:p>
        </w:tc>
      </w:tr>
      <w:tr w:rsidR="000C2DA1" w:rsidRPr="000E759B" w14:paraId="1284C45B" w14:textId="77777777" w:rsidTr="00EF7A2A">
        <w:trPr>
          <w:trHeight w:val="113"/>
        </w:trPr>
        <w:tc>
          <w:tcPr>
            <w:tcW w:w="3825" w:type="dxa"/>
          </w:tcPr>
          <w:p w14:paraId="1A781606" w14:textId="75F3E271" w:rsidR="000C2DA1" w:rsidRPr="000E759B" w:rsidRDefault="000C2DA1" w:rsidP="000C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52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BF1B3C2" w14:textId="0998C8C4" w:rsidR="000C2DA1" w:rsidRPr="000E759B" w:rsidRDefault="000C2DA1" w:rsidP="000C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fldChar w:fldCharType="begin"/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instrText xml:space="preserve"> =SUM(ABOVE) </w:instrTex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fldChar w:fldCharType="separate"/>
            </w:r>
            <w:r w:rsidRPr="000E759B">
              <w:rPr>
                <w:rFonts w:ascii="BrowalliaUPC" w:hAnsi="BrowalliaUPC" w:cs="BrowalliaUPC"/>
                <w:noProof/>
                <w:sz w:val="28"/>
                <w:szCs w:val="28"/>
              </w:rPr>
              <w:t>14,591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fldChar w:fldCharType="end"/>
            </w:r>
          </w:p>
        </w:tc>
        <w:tc>
          <w:tcPr>
            <w:tcW w:w="239" w:type="dxa"/>
            <w:vAlign w:val="bottom"/>
          </w:tcPr>
          <w:p w14:paraId="5289C935" w14:textId="77777777" w:rsidR="000C2DA1" w:rsidRPr="000E759B" w:rsidRDefault="000C2DA1" w:rsidP="000C2D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AF8C4C8" w14:textId="66D5B4DC" w:rsidR="000C2DA1" w:rsidRPr="000E759B" w:rsidRDefault="000C2DA1" w:rsidP="000C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7,830</w:t>
            </w:r>
          </w:p>
        </w:tc>
        <w:tc>
          <w:tcPr>
            <w:tcW w:w="238" w:type="dxa"/>
            <w:vAlign w:val="bottom"/>
          </w:tcPr>
          <w:p w14:paraId="04A1EDEC" w14:textId="77777777" w:rsidR="000C2DA1" w:rsidRPr="000E759B" w:rsidRDefault="000C2DA1" w:rsidP="000C2D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331323A" w14:textId="66AD6E83" w:rsidR="000C2DA1" w:rsidRPr="000E759B" w:rsidRDefault="000C2DA1" w:rsidP="000C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fldChar w:fldCharType="begin"/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instrText xml:space="preserve"> =SUM(ABOVE) </w:instrTex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fldChar w:fldCharType="separate"/>
            </w:r>
            <w:r w:rsidRPr="000E759B">
              <w:rPr>
                <w:rFonts w:ascii="BrowalliaUPC" w:hAnsi="BrowalliaUPC" w:cs="BrowalliaUPC"/>
                <w:noProof/>
                <w:sz w:val="28"/>
                <w:szCs w:val="28"/>
              </w:rPr>
              <w:t>15,498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vAlign w:val="bottom"/>
          </w:tcPr>
          <w:p w14:paraId="2160BD74" w14:textId="77777777" w:rsidR="000C2DA1" w:rsidRPr="000E759B" w:rsidRDefault="000C2DA1" w:rsidP="000C2D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750D193" w14:textId="1C9BF67E" w:rsidR="000C2DA1" w:rsidRPr="000E759B" w:rsidRDefault="000C2DA1" w:rsidP="000C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8,911</w:t>
            </w:r>
          </w:p>
        </w:tc>
      </w:tr>
    </w:tbl>
    <w:p w14:paraId="12933825" w14:textId="77777777" w:rsidR="00EF5CC2" w:rsidRDefault="00EF5CC2" w:rsidP="00941191">
      <w:pPr>
        <w:pStyle w:val="CordiaNew"/>
        <w:tabs>
          <w:tab w:val="clear" w:pos="4153"/>
          <w:tab w:val="left" w:pos="450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704C4AC1" w14:textId="77777777" w:rsidR="00773086" w:rsidRDefault="00773086" w:rsidP="00941191">
      <w:pPr>
        <w:pStyle w:val="CordiaNew"/>
        <w:tabs>
          <w:tab w:val="clear" w:pos="4153"/>
          <w:tab w:val="left" w:pos="450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631DF6A0" w14:textId="77777777" w:rsidR="00773086" w:rsidRDefault="00773086" w:rsidP="00941191">
      <w:pPr>
        <w:pStyle w:val="CordiaNew"/>
        <w:tabs>
          <w:tab w:val="clear" w:pos="4153"/>
          <w:tab w:val="left" w:pos="450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6B8CB0F1" w14:textId="77777777" w:rsidR="00773086" w:rsidRDefault="00773086" w:rsidP="00941191">
      <w:pPr>
        <w:pStyle w:val="CordiaNew"/>
        <w:tabs>
          <w:tab w:val="clear" w:pos="4153"/>
          <w:tab w:val="left" w:pos="450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62C178CC" w14:textId="77777777" w:rsidR="00773086" w:rsidRDefault="00773086" w:rsidP="00941191">
      <w:pPr>
        <w:pStyle w:val="CordiaNew"/>
        <w:tabs>
          <w:tab w:val="clear" w:pos="4153"/>
          <w:tab w:val="left" w:pos="450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54B9E30B" w14:textId="77777777" w:rsidR="00773086" w:rsidRDefault="00773086" w:rsidP="00941191">
      <w:pPr>
        <w:pStyle w:val="CordiaNew"/>
        <w:tabs>
          <w:tab w:val="clear" w:pos="4153"/>
          <w:tab w:val="left" w:pos="450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348AB04A" w14:textId="77777777" w:rsidR="00773086" w:rsidRDefault="00773086" w:rsidP="00941191">
      <w:pPr>
        <w:pStyle w:val="CordiaNew"/>
        <w:tabs>
          <w:tab w:val="clear" w:pos="4153"/>
          <w:tab w:val="left" w:pos="450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71891654" w14:textId="77777777" w:rsidR="00773086" w:rsidRDefault="00773086" w:rsidP="00941191">
      <w:pPr>
        <w:pStyle w:val="CordiaNew"/>
        <w:tabs>
          <w:tab w:val="clear" w:pos="4153"/>
          <w:tab w:val="left" w:pos="450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0410E32A" w14:textId="77777777" w:rsidR="00773086" w:rsidRDefault="00773086" w:rsidP="00941191">
      <w:pPr>
        <w:pStyle w:val="CordiaNew"/>
        <w:tabs>
          <w:tab w:val="clear" w:pos="4153"/>
          <w:tab w:val="left" w:pos="450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46A5759A" w14:textId="77777777" w:rsidR="00773086" w:rsidRDefault="00773086" w:rsidP="00941191">
      <w:pPr>
        <w:pStyle w:val="CordiaNew"/>
        <w:tabs>
          <w:tab w:val="clear" w:pos="4153"/>
          <w:tab w:val="left" w:pos="450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357694CA" w14:textId="77777777" w:rsidR="00773086" w:rsidRDefault="00773086" w:rsidP="00941191">
      <w:pPr>
        <w:pStyle w:val="CordiaNew"/>
        <w:tabs>
          <w:tab w:val="clear" w:pos="4153"/>
          <w:tab w:val="left" w:pos="450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4FFA476C" w14:textId="77777777" w:rsidR="00773086" w:rsidRDefault="00773086" w:rsidP="00941191">
      <w:pPr>
        <w:pStyle w:val="CordiaNew"/>
        <w:tabs>
          <w:tab w:val="clear" w:pos="4153"/>
          <w:tab w:val="left" w:pos="450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528AA449" w14:textId="77777777" w:rsidR="00773086" w:rsidRDefault="00773086" w:rsidP="00941191">
      <w:pPr>
        <w:pStyle w:val="CordiaNew"/>
        <w:tabs>
          <w:tab w:val="clear" w:pos="4153"/>
          <w:tab w:val="left" w:pos="450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7FDDAA46" w14:textId="77777777" w:rsidR="00773086" w:rsidRPr="000E759B" w:rsidRDefault="00773086" w:rsidP="00941191">
      <w:pPr>
        <w:pStyle w:val="CordiaNew"/>
        <w:tabs>
          <w:tab w:val="clear" w:pos="4153"/>
          <w:tab w:val="left" w:pos="450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3B6A6EA3" w14:textId="2E2D7F40" w:rsidR="005753E0" w:rsidRPr="000E759B" w:rsidRDefault="005753E0" w:rsidP="00983A6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0E759B">
        <w:rPr>
          <w:rFonts w:ascii="BrowalliaUPC" w:hAnsi="BrowalliaUPC" w:cs="BrowalliaUPC"/>
          <w:b/>
          <w:bCs/>
          <w:sz w:val="28"/>
          <w:szCs w:val="28"/>
          <w:cs/>
        </w:rPr>
        <w:t>ค่าใช้จ่ายตาม</w:t>
      </w:r>
      <w:r w:rsidR="0072178D" w:rsidRPr="000E759B">
        <w:rPr>
          <w:rFonts w:ascii="BrowalliaUPC" w:hAnsi="BrowalliaUPC" w:cs="BrowalliaUPC"/>
          <w:b/>
          <w:bCs/>
          <w:sz w:val="28"/>
          <w:szCs w:val="28"/>
          <w:cs/>
        </w:rPr>
        <w:t>ธรรมชาติ</w:t>
      </w:r>
    </w:p>
    <w:p w14:paraId="26D58C95" w14:textId="77777777" w:rsidR="00691D21" w:rsidRPr="000E759B" w:rsidRDefault="00691D21" w:rsidP="00AE6BB0">
      <w:pPr>
        <w:spacing w:line="240" w:lineRule="auto"/>
        <w:rPr>
          <w:rFonts w:ascii="BrowalliaUPC" w:hAnsi="BrowalliaUPC" w:cs="BrowalliaUPC"/>
          <w:sz w:val="20"/>
          <w:szCs w:val="20"/>
        </w:rPr>
      </w:pPr>
    </w:p>
    <w:tbl>
      <w:tblPr>
        <w:tblW w:w="902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15"/>
        <w:gridCol w:w="1128"/>
        <w:gridCol w:w="237"/>
        <w:gridCol w:w="1093"/>
        <w:gridCol w:w="239"/>
        <w:gridCol w:w="1111"/>
        <w:gridCol w:w="241"/>
        <w:gridCol w:w="1163"/>
      </w:tblGrid>
      <w:tr w:rsidR="00DD2775" w:rsidRPr="000E759B" w14:paraId="2B7903C5" w14:textId="77777777" w:rsidTr="00EF7A2A">
        <w:trPr>
          <w:cantSplit/>
          <w:tblHeader/>
        </w:trPr>
        <w:tc>
          <w:tcPr>
            <w:tcW w:w="3815" w:type="dxa"/>
          </w:tcPr>
          <w:p w14:paraId="1C9932DE" w14:textId="77777777" w:rsidR="00DD2775" w:rsidRPr="000E759B" w:rsidRDefault="00DD2775" w:rsidP="00A355E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212" w:type="dxa"/>
            <w:gridSpan w:val="7"/>
          </w:tcPr>
          <w:p w14:paraId="3C412D70" w14:textId="77777777" w:rsidR="00DD2775" w:rsidRPr="000E759B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DD2775" w:rsidRPr="000E759B" w14:paraId="4DCC746F" w14:textId="77777777" w:rsidTr="00EF7A2A">
        <w:trPr>
          <w:cantSplit/>
          <w:trHeight w:val="351"/>
          <w:tblHeader/>
        </w:trPr>
        <w:tc>
          <w:tcPr>
            <w:tcW w:w="3815" w:type="dxa"/>
          </w:tcPr>
          <w:p w14:paraId="5C926D7D" w14:textId="77777777" w:rsidR="00DD2775" w:rsidRPr="000E759B" w:rsidRDefault="00DD2775" w:rsidP="00A355E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58" w:type="dxa"/>
            <w:gridSpan w:val="3"/>
            <w:tcBorders>
              <w:bottom w:val="single" w:sz="4" w:space="0" w:color="auto"/>
            </w:tcBorders>
          </w:tcPr>
          <w:p w14:paraId="787F34D7" w14:textId="77777777" w:rsidR="00DD2775" w:rsidRPr="000E759B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431B138B" w14:textId="77777777" w:rsidR="00DD2775" w:rsidRPr="000E759B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15" w:type="dxa"/>
            <w:gridSpan w:val="3"/>
            <w:tcBorders>
              <w:bottom w:val="single" w:sz="4" w:space="0" w:color="auto"/>
            </w:tcBorders>
          </w:tcPr>
          <w:p w14:paraId="00C983A8" w14:textId="176F51DA" w:rsidR="00DD2775" w:rsidRPr="000E759B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เฉพาะบริษัท</w:t>
            </w:r>
          </w:p>
        </w:tc>
      </w:tr>
      <w:tr w:rsidR="00DD2775" w:rsidRPr="000E759B" w14:paraId="2B2E150A" w14:textId="77777777" w:rsidTr="00EF7A2A">
        <w:trPr>
          <w:cantSplit/>
          <w:trHeight w:val="351"/>
          <w:tblHeader/>
        </w:trPr>
        <w:tc>
          <w:tcPr>
            <w:tcW w:w="3815" w:type="dxa"/>
          </w:tcPr>
          <w:p w14:paraId="379BAD34" w14:textId="77777777" w:rsidR="00DD2775" w:rsidRPr="000E759B" w:rsidRDefault="00DD2775" w:rsidP="00A355E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212" w:type="dxa"/>
            <w:gridSpan w:val="7"/>
            <w:tcBorders>
              <w:bottom w:val="single" w:sz="4" w:space="0" w:color="auto"/>
            </w:tcBorders>
          </w:tcPr>
          <w:p w14:paraId="6A5071E4" w14:textId="77777777" w:rsidR="00DD2775" w:rsidRPr="000E759B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สำหรับปีสิ้นสุดวันที่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31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F7A2A" w:rsidRPr="000E759B" w14:paraId="01566E92" w14:textId="77777777" w:rsidTr="00DA5AAB">
        <w:trPr>
          <w:cantSplit/>
          <w:trHeight w:val="351"/>
          <w:tblHeader/>
        </w:trPr>
        <w:tc>
          <w:tcPr>
            <w:tcW w:w="3815" w:type="dxa"/>
          </w:tcPr>
          <w:p w14:paraId="21E9F8FA" w14:textId="77777777" w:rsidR="00EF7A2A" w:rsidRPr="000E759B" w:rsidRDefault="00EF7A2A" w:rsidP="00EF7A2A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28014838" w14:textId="5F9D05E4" w:rsidR="00EF7A2A" w:rsidRPr="000E759B" w:rsidRDefault="00EF7A2A" w:rsidP="00E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237" w:type="dxa"/>
          </w:tcPr>
          <w:p w14:paraId="543C4510" w14:textId="77777777" w:rsidR="00EF7A2A" w:rsidRPr="000E759B" w:rsidRDefault="00EF7A2A" w:rsidP="00E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273263E9" w14:textId="31BB3C8D" w:rsidR="00EF7A2A" w:rsidRPr="000E759B" w:rsidRDefault="00EF7A2A" w:rsidP="00E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39" w:type="dxa"/>
          </w:tcPr>
          <w:p w14:paraId="532FA71A" w14:textId="77777777" w:rsidR="00EF7A2A" w:rsidRPr="000E759B" w:rsidRDefault="00EF7A2A" w:rsidP="00EF7A2A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662A78E5" w14:textId="68D7D667" w:rsidR="00EF7A2A" w:rsidRPr="000E759B" w:rsidRDefault="00EF7A2A" w:rsidP="00E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2567</w:t>
            </w:r>
          </w:p>
        </w:tc>
        <w:tc>
          <w:tcPr>
            <w:tcW w:w="241" w:type="dxa"/>
          </w:tcPr>
          <w:p w14:paraId="066CCAFA" w14:textId="77777777" w:rsidR="00EF7A2A" w:rsidRPr="000E759B" w:rsidRDefault="00EF7A2A" w:rsidP="00E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16B38DDF" w14:textId="7D06F0DE" w:rsidR="00EF7A2A" w:rsidRPr="000E759B" w:rsidRDefault="00EF7A2A" w:rsidP="00E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</w:tr>
      <w:tr w:rsidR="00DD2775" w:rsidRPr="000E759B" w14:paraId="785A9F13" w14:textId="77777777" w:rsidTr="00DA5AAB">
        <w:trPr>
          <w:trHeight w:val="338"/>
        </w:trPr>
        <w:tc>
          <w:tcPr>
            <w:tcW w:w="3815" w:type="dxa"/>
          </w:tcPr>
          <w:p w14:paraId="6BDC803F" w14:textId="77777777" w:rsidR="00DD2775" w:rsidRPr="000E759B" w:rsidRDefault="00DD2775" w:rsidP="00A355E8">
            <w:pPr>
              <w:pStyle w:val="1"/>
              <w:widowControl/>
              <w:ind w:left="252" w:right="-241" w:hanging="252"/>
              <w:rPr>
                <w:rFonts w:ascii="BrowalliaUPC" w:hAnsi="BrowalliaUPC" w:cs="BrowalliaUPC"/>
                <w:color w:val="auto"/>
                <w:cs/>
              </w:rPr>
            </w:pPr>
          </w:p>
        </w:tc>
        <w:tc>
          <w:tcPr>
            <w:tcW w:w="1128" w:type="dxa"/>
          </w:tcPr>
          <w:p w14:paraId="0530ED59" w14:textId="77777777" w:rsidR="00DD2775" w:rsidRPr="000E759B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410E231C" w14:textId="77777777" w:rsidR="00DD2775" w:rsidRPr="000E759B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93" w:type="dxa"/>
          </w:tcPr>
          <w:p w14:paraId="5665B05A" w14:textId="77777777" w:rsidR="00DD2775" w:rsidRPr="000E759B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162B5BF7" w14:textId="77777777" w:rsidR="00DD2775" w:rsidRPr="000E759B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1" w:type="dxa"/>
          </w:tcPr>
          <w:p w14:paraId="1873E275" w14:textId="77777777" w:rsidR="00DD2775" w:rsidRPr="000E759B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30C3602C" w14:textId="77777777" w:rsidR="00DD2775" w:rsidRPr="000E759B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3" w:type="dxa"/>
          </w:tcPr>
          <w:p w14:paraId="524D3E44" w14:textId="77777777" w:rsidR="00DD2775" w:rsidRPr="000E759B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CC164D" w:rsidRPr="000E759B" w14:paraId="75F364C6" w14:textId="77777777" w:rsidTr="00DA5AAB">
        <w:trPr>
          <w:trHeight w:val="113"/>
        </w:trPr>
        <w:tc>
          <w:tcPr>
            <w:tcW w:w="3815" w:type="dxa"/>
          </w:tcPr>
          <w:p w14:paraId="47959D14" w14:textId="77777777" w:rsidR="00CC164D" w:rsidRPr="000E759B" w:rsidRDefault="00CC164D" w:rsidP="00CC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1B7E7CC" w14:textId="3C69BBCF" w:rsidR="00CC164D" w:rsidRPr="000E759B" w:rsidRDefault="00CC164D" w:rsidP="00CC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828,305</w:t>
            </w:r>
          </w:p>
        </w:tc>
        <w:tc>
          <w:tcPr>
            <w:tcW w:w="237" w:type="dxa"/>
            <w:vAlign w:val="bottom"/>
          </w:tcPr>
          <w:p w14:paraId="17446DA8" w14:textId="77777777" w:rsidR="00CC164D" w:rsidRPr="000E759B" w:rsidRDefault="00CC164D" w:rsidP="00CC16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372F72C4" w14:textId="7CBE6EBF" w:rsidR="00CC164D" w:rsidRPr="000E759B" w:rsidRDefault="00CC164D" w:rsidP="00CC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818,426</w:t>
            </w:r>
          </w:p>
        </w:tc>
        <w:tc>
          <w:tcPr>
            <w:tcW w:w="239" w:type="dxa"/>
            <w:vAlign w:val="bottom"/>
          </w:tcPr>
          <w:p w14:paraId="32528D8A" w14:textId="77777777" w:rsidR="00CC164D" w:rsidRPr="000E759B" w:rsidRDefault="00CC164D" w:rsidP="00CC16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40CB3C9" w14:textId="30AB8C13" w:rsidR="00CC164D" w:rsidRPr="000E759B" w:rsidRDefault="00CC164D" w:rsidP="00CC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  768,050</w:t>
            </w:r>
          </w:p>
        </w:tc>
        <w:tc>
          <w:tcPr>
            <w:tcW w:w="241" w:type="dxa"/>
            <w:vAlign w:val="bottom"/>
          </w:tcPr>
          <w:p w14:paraId="1659F8E5" w14:textId="77777777" w:rsidR="00CC164D" w:rsidRPr="000E759B" w:rsidRDefault="00CC164D" w:rsidP="00CC16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3" w:type="dxa"/>
          </w:tcPr>
          <w:p w14:paraId="14AE18A0" w14:textId="43D73706" w:rsidR="00CC164D" w:rsidRPr="000E759B" w:rsidRDefault="00CC164D" w:rsidP="00CC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754,594</w:t>
            </w:r>
          </w:p>
        </w:tc>
      </w:tr>
      <w:tr w:rsidR="00CC164D" w:rsidRPr="000E759B" w14:paraId="66064490" w14:textId="77777777" w:rsidTr="00DA5AAB">
        <w:trPr>
          <w:trHeight w:val="113"/>
        </w:trPr>
        <w:tc>
          <w:tcPr>
            <w:tcW w:w="3815" w:type="dxa"/>
          </w:tcPr>
          <w:p w14:paraId="156DF80B" w14:textId="77777777" w:rsidR="00CC164D" w:rsidRPr="000E759B" w:rsidRDefault="00CC164D" w:rsidP="00CC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เงินเดือนและผลประโยชน์อื่นของพนักงาน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6D17811" w14:textId="402983F4" w:rsidR="00CC164D" w:rsidRPr="000E759B" w:rsidRDefault="00CC164D" w:rsidP="00CC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204,244</w:t>
            </w:r>
          </w:p>
        </w:tc>
        <w:tc>
          <w:tcPr>
            <w:tcW w:w="237" w:type="dxa"/>
            <w:vAlign w:val="bottom"/>
          </w:tcPr>
          <w:p w14:paraId="1CF7F540" w14:textId="77777777" w:rsidR="00CC164D" w:rsidRPr="000E759B" w:rsidRDefault="00CC164D" w:rsidP="00CC16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6F886041" w14:textId="12FE55CD" w:rsidR="00CC164D" w:rsidRPr="000E759B" w:rsidRDefault="00CC164D" w:rsidP="00CC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212,559</w:t>
            </w:r>
          </w:p>
        </w:tc>
        <w:tc>
          <w:tcPr>
            <w:tcW w:w="239" w:type="dxa"/>
            <w:vAlign w:val="bottom"/>
          </w:tcPr>
          <w:p w14:paraId="5DE18CCE" w14:textId="77777777" w:rsidR="00CC164D" w:rsidRPr="000E759B" w:rsidRDefault="00CC164D" w:rsidP="00CC16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1" w:type="dxa"/>
          </w:tcPr>
          <w:p w14:paraId="30E3A9F5" w14:textId="422E581D" w:rsidR="00CC164D" w:rsidRPr="000E759B" w:rsidRDefault="00CC164D" w:rsidP="00CC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181,376</w:t>
            </w:r>
          </w:p>
        </w:tc>
        <w:tc>
          <w:tcPr>
            <w:tcW w:w="241" w:type="dxa"/>
            <w:vAlign w:val="bottom"/>
          </w:tcPr>
          <w:p w14:paraId="28FBDDCB" w14:textId="77777777" w:rsidR="00CC164D" w:rsidRPr="000E759B" w:rsidRDefault="00CC164D" w:rsidP="00CC16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3" w:type="dxa"/>
          </w:tcPr>
          <w:p w14:paraId="61787AA7" w14:textId="3266C369" w:rsidR="00CC164D" w:rsidRPr="000E759B" w:rsidRDefault="00CC164D" w:rsidP="00CC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189,287</w:t>
            </w:r>
          </w:p>
        </w:tc>
      </w:tr>
      <w:tr w:rsidR="00CC164D" w:rsidRPr="000E759B" w14:paraId="6E23ACB9" w14:textId="77777777" w:rsidTr="00DA5AAB">
        <w:trPr>
          <w:trHeight w:val="113"/>
        </w:trPr>
        <w:tc>
          <w:tcPr>
            <w:tcW w:w="3815" w:type="dxa"/>
          </w:tcPr>
          <w:p w14:paraId="198137BC" w14:textId="77777777" w:rsidR="00CC164D" w:rsidRPr="000E759B" w:rsidRDefault="00CC164D" w:rsidP="00CC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D43DE99" w14:textId="06368893" w:rsidR="00CC164D" w:rsidRPr="000E759B" w:rsidRDefault="00CC164D" w:rsidP="00CC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52,68</w:t>
            </w:r>
            <w:r w:rsidR="00DA5AAB" w:rsidRPr="000E759B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  <w:tc>
          <w:tcPr>
            <w:tcW w:w="237" w:type="dxa"/>
            <w:vAlign w:val="bottom"/>
          </w:tcPr>
          <w:p w14:paraId="7FBF4901" w14:textId="77777777" w:rsidR="00CC164D" w:rsidRPr="000E759B" w:rsidRDefault="00CC164D" w:rsidP="00CC16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686098C2" w14:textId="08E64290" w:rsidR="00CC164D" w:rsidRPr="000E759B" w:rsidRDefault="00CC164D" w:rsidP="00CC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46,423</w:t>
            </w:r>
          </w:p>
        </w:tc>
        <w:tc>
          <w:tcPr>
            <w:tcW w:w="239" w:type="dxa"/>
            <w:vAlign w:val="bottom"/>
          </w:tcPr>
          <w:p w14:paraId="5CD12BCF" w14:textId="77777777" w:rsidR="00CC164D" w:rsidRPr="000E759B" w:rsidRDefault="00CC164D" w:rsidP="00CC16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1" w:type="dxa"/>
          </w:tcPr>
          <w:p w14:paraId="5F8A7C2A" w14:textId="79D17031" w:rsidR="00CC164D" w:rsidRPr="000E759B" w:rsidRDefault="00CC164D" w:rsidP="00CC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51,</w:t>
            </w:r>
            <w:r w:rsidR="00DA5AAB" w:rsidRPr="000E759B">
              <w:rPr>
                <w:rFonts w:ascii="BrowalliaUPC" w:hAnsi="BrowalliaUPC" w:cs="BrowalliaUPC"/>
                <w:sz w:val="28"/>
                <w:szCs w:val="28"/>
              </w:rPr>
              <w:t>008</w:t>
            </w:r>
          </w:p>
        </w:tc>
        <w:tc>
          <w:tcPr>
            <w:tcW w:w="241" w:type="dxa"/>
            <w:vAlign w:val="bottom"/>
          </w:tcPr>
          <w:p w14:paraId="5ECA3A89" w14:textId="77777777" w:rsidR="00CC164D" w:rsidRPr="000E759B" w:rsidRDefault="00CC164D" w:rsidP="00CC16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3" w:type="dxa"/>
          </w:tcPr>
          <w:p w14:paraId="0F348D76" w14:textId="2B637201" w:rsidR="00CC164D" w:rsidRPr="000E759B" w:rsidRDefault="00CC164D" w:rsidP="00CC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45,886</w:t>
            </w:r>
          </w:p>
        </w:tc>
      </w:tr>
      <w:tr w:rsidR="00CC164D" w:rsidRPr="000E759B" w14:paraId="3291B9CC" w14:textId="77777777" w:rsidTr="00DA5AAB">
        <w:trPr>
          <w:trHeight w:val="113"/>
        </w:trPr>
        <w:tc>
          <w:tcPr>
            <w:tcW w:w="3815" w:type="dxa"/>
          </w:tcPr>
          <w:p w14:paraId="4D21CDAD" w14:textId="750F5AC2" w:rsidR="00CC164D" w:rsidRPr="000E759B" w:rsidRDefault="00CC164D" w:rsidP="00CC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24DC495B" w14:textId="466A9707" w:rsidR="00CC164D" w:rsidRPr="000E759B" w:rsidRDefault="00CC164D" w:rsidP="00CC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1,771</w:t>
            </w:r>
          </w:p>
        </w:tc>
        <w:tc>
          <w:tcPr>
            <w:tcW w:w="237" w:type="dxa"/>
            <w:vAlign w:val="bottom"/>
          </w:tcPr>
          <w:p w14:paraId="31F6E3ED" w14:textId="77777777" w:rsidR="00CC164D" w:rsidRPr="000E759B" w:rsidRDefault="00CC164D" w:rsidP="00CC16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6792D9F4" w14:textId="261B1FE2" w:rsidR="00CC164D" w:rsidRPr="000E759B" w:rsidRDefault="00CC164D" w:rsidP="00CC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2,131</w:t>
            </w:r>
          </w:p>
        </w:tc>
        <w:tc>
          <w:tcPr>
            <w:tcW w:w="239" w:type="dxa"/>
            <w:vAlign w:val="bottom"/>
          </w:tcPr>
          <w:p w14:paraId="07C06433" w14:textId="77777777" w:rsidR="00CC164D" w:rsidRPr="000E759B" w:rsidRDefault="00CC164D" w:rsidP="00CC16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1" w:type="dxa"/>
          </w:tcPr>
          <w:p w14:paraId="7AD0A3FC" w14:textId="79A2F120" w:rsidR="00CC164D" w:rsidRPr="000E759B" w:rsidRDefault="00CC164D" w:rsidP="00CC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187</w:t>
            </w:r>
          </w:p>
        </w:tc>
        <w:tc>
          <w:tcPr>
            <w:tcW w:w="241" w:type="dxa"/>
            <w:vAlign w:val="bottom"/>
          </w:tcPr>
          <w:p w14:paraId="312FE1E0" w14:textId="77777777" w:rsidR="00CC164D" w:rsidRPr="000E759B" w:rsidRDefault="00CC164D" w:rsidP="00CC16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3" w:type="dxa"/>
          </w:tcPr>
          <w:p w14:paraId="14F91470" w14:textId="2119688E" w:rsidR="00CC164D" w:rsidRPr="000E759B" w:rsidRDefault="00CC164D" w:rsidP="00CC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296</w:t>
            </w:r>
          </w:p>
        </w:tc>
      </w:tr>
      <w:tr w:rsidR="00CC164D" w:rsidRPr="000E759B" w14:paraId="09555477" w14:textId="77777777" w:rsidTr="00DA5AAB">
        <w:trPr>
          <w:trHeight w:val="113"/>
        </w:trPr>
        <w:tc>
          <w:tcPr>
            <w:tcW w:w="3815" w:type="dxa"/>
          </w:tcPr>
          <w:p w14:paraId="799B41EE" w14:textId="77777777" w:rsidR="00CC164D" w:rsidRPr="000E759B" w:rsidRDefault="00CC164D" w:rsidP="00CC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43D39BA" w14:textId="7B09492A" w:rsidR="00CC164D" w:rsidRPr="000E759B" w:rsidRDefault="00CC164D" w:rsidP="00CC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56,737</w:t>
            </w:r>
          </w:p>
        </w:tc>
        <w:tc>
          <w:tcPr>
            <w:tcW w:w="237" w:type="dxa"/>
            <w:vAlign w:val="bottom"/>
          </w:tcPr>
          <w:p w14:paraId="4BDC6E8F" w14:textId="77777777" w:rsidR="00CC164D" w:rsidRPr="000E759B" w:rsidRDefault="00CC164D" w:rsidP="00CC16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628A438E" w14:textId="39751BFF" w:rsidR="00CC164D" w:rsidRPr="000E759B" w:rsidRDefault="00CC164D" w:rsidP="00CC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48,374</w:t>
            </w:r>
          </w:p>
        </w:tc>
        <w:tc>
          <w:tcPr>
            <w:tcW w:w="239" w:type="dxa"/>
            <w:vAlign w:val="bottom"/>
          </w:tcPr>
          <w:p w14:paraId="6D4E9618" w14:textId="77777777" w:rsidR="00CC164D" w:rsidRPr="000E759B" w:rsidRDefault="00CC164D" w:rsidP="00CC16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1" w:type="dxa"/>
          </w:tcPr>
          <w:p w14:paraId="7AE10C0E" w14:textId="5CBFD103" w:rsidR="00CC164D" w:rsidRPr="000E759B" w:rsidRDefault="00CC164D" w:rsidP="00CC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52,332</w:t>
            </w:r>
          </w:p>
        </w:tc>
        <w:tc>
          <w:tcPr>
            <w:tcW w:w="241" w:type="dxa"/>
            <w:vAlign w:val="bottom"/>
          </w:tcPr>
          <w:p w14:paraId="2698604F" w14:textId="77777777" w:rsidR="00CC164D" w:rsidRPr="000E759B" w:rsidRDefault="00CC164D" w:rsidP="00CC16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3" w:type="dxa"/>
          </w:tcPr>
          <w:p w14:paraId="3EB38DD7" w14:textId="66CCE168" w:rsidR="00CC164D" w:rsidRPr="000E759B" w:rsidRDefault="00CC164D" w:rsidP="00CC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44,782</w:t>
            </w:r>
          </w:p>
        </w:tc>
      </w:tr>
      <w:tr w:rsidR="00CC164D" w:rsidRPr="000E759B" w14:paraId="31E0BA04" w14:textId="77777777" w:rsidTr="00DA5AAB">
        <w:trPr>
          <w:trHeight w:val="113"/>
        </w:trPr>
        <w:tc>
          <w:tcPr>
            <w:tcW w:w="3815" w:type="dxa"/>
          </w:tcPr>
          <w:p w14:paraId="2996072A" w14:textId="77777777" w:rsidR="00CC164D" w:rsidRPr="000E759B" w:rsidRDefault="00CC164D" w:rsidP="00CC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ค่าเดินทาง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B9D96FE" w14:textId="45C255F4" w:rsidR="00CC164D" w:rsidRPr="000E759B" w:rsidRDefault="00CC164D" w:rsidP="00CC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46,917</w:t>
            </w:r>
          </w:p>
        </w:tc>
        <w:tc>
          <w:tcPr>
            <w:tcW w:w="237" w:type="dxa"/>
            <w:vAlign w:val="bottom"/>
          </w:tcPr>
          <w:p w14:paraId="67B68C13" w14:textId="77777777" w:rsidR="00CC164D" w:rsidRPr="000E759B" w:rsidRDefault="00CC164D" w:rsidP="00CC16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6128B434" w14:textId="798971D9" w:rsidR="00CC164D" w:rsidRPr="000E759B" w:rsidRDefault="00CC164D" w:rsidP="00CC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43,541</w:t>
            </w:r>
          </w:p>
        </w:tc>
        <w:tc>
          <w:tcPr>
            <w:tcW w:w="239" w:type="dxa"/>
            <w:vAlign w:val="bottom"/>
          </w:tcPr>
          <w:p w14:paraId="71962008" w14:textId="77777777" w:rsidR="00CC164D" w:rsidRPr="000E759B" w:rsidRDefault="00CC164D" w:rsidP="00CC16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2757B763" w14:textId="28E17916" w:rsidR="00CC164D" w:rsidRPr="000E759B" w:rsidRDefault="00CC164D" w:rsidP="00CC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43,974</w:t>
            </w:r>
          </w:p>
        </w:tc>
        <w:tc>
          <w:tcPr>
            <w:tcW w:w="241" w:type="dxa"/>
            <w:vAlign w:val="bottom"/>
          </w:tcPr>
          <w:p w14:paraId="6B231AC4" w14:textId="77777777" w:rsidR="00CC164D" w:rsidRPr="000E759B" w:rsidRDefault="00CC164D" w:rsidP="00CC16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3" w:type="dxa"/>
            <w:vAlign w:val="bottom"/>
          </w:tcPr>
          <w:p w14:paraId="3CC6CE2F" w14:textId="5CF03A1B" w:rsidR="00CC164D" w:rsidRPr="000E759B" w:rsidRDefault="00CC164D" w:rsidP="00CC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41,264</w:t>
            </w:r>
          </w:p>
        </w:tc>
      </w:tr>
      <w:tr w:rsidR="00CC164D" w:rsidRPr="000E759B" w14:paraId="1B14F33B" w14:textId="77777777" w:rsidTr="00DA5AAB">
        <w:trPr>
          <w:trHeight w:val="113"/>
        </w:trPr>
        <w:tc>
          <w:tcPr>
            <w:tcW w:w="3815" w:type="dxa"/>
          </w:tcPr>
          <w:p w14:paraId="154CF63C" w14:textId="58E0514F" w:rsidR="00CC164D" w:rsidRPr="000E759B" w:rsidRDefault="00CC164D" w:rsidP="0053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8" w:right="-72" w:hanging="34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การเปลี่ยนแปลงในสินค้าสำเร็จรูป</w:t>
            </w:r>
            <w:r w:rsidR="00533B10" w:rsidRPr="000E759B">
              <w:rPr>
                <w:rFonts w:ascii="BrowalliaUPC" w:hAnsi="BrowalliaUPC" w:cs="BrowalliaUPC" w:hint="cs"/>
                <w:sz w:val="28"/>
                <w:szCs w:val="28"/>
                <w:cs/>
              </w:rPr>
              <w:t>และ           สินค้าระหว่างทาง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48F19EA" w14:textId="6CEF0028" w:rsidR="00CC164D" w:rsidRPr="000E759B" w:rsidRDefault="00CC164D" w:rsidP="00CC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(53,392)</w:t>
            </w:r>
          </w:p>
        </w:tc>
        <w:tc>
          <w:tcPr>
            <w:tcW w:w="237" w:type="dxa"/>
            <w:vAlign w:val="bottom"/>
          </w:tcPr>
          <w:p w14:paraId="40E1EFBD" w14:textId="77777777" w:rsidR="00CC164D" w:rsidRPr="000E759B" w:rsidRDefault="00CC164D" w:rsidP="00CC16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36B6F54F" w14:textId="385F9E30" w:rsidR="00CC164D" w:rsidRPr="000E759B" w:rsidRDefault="00CC164D" w:rsidP="00CC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69,050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vAlign w:val="bottom"/>
          </w:tcPr>
          <w:p w14:paraId="23EDB4C3" w14:textId="77777777" w:rsidR="00CC164D" w:rsidRPr="000E759B" w:rsidRDefault="00CC164D" w:rsidP="00CC16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713C673E" w14:textId="47446151" w:rsidR="00CC164D" w:rsidRPr="000E759B" w:rsidRDefault="00CC164D" w:rsidP="00CC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(41,555)</w:t>
            </w:r>
          </w:p>
        </w:tc>
        <w:tc>
          <w:tcPr>
            <w:tcW w:w="241" w:type="dxa"/>
            <w:vAlign w:val="bottom"/>
          </w:tcPr>
          <w:p w14:paraId="35519D86" w14:textId="77777777" w:rsidR="00CC164D" w:rsidRPr="000E759B" w:rsidRDefault="00CC164D" w:rsidP="00CC16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3" w:type="dxa"/>
            <w:vAlign w:val="bottom"/>
          </w:tcPr>
          <w:p w14:paraId="1714FC04" w14:textId="06F20A29" w:rsidR="00CC164D" w:rsidRPr="000E759B" w:rsidRDefault="00CC164D" w:rsidP="00CC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62,246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</w:tbl>
    <w:p w14:paraId="524B1398" w14:textId="77777777" w:rsidR="00F112E5" w:rsidRPr="000E759B" w:rsidRDefault="00F112E5" w:rsidP="00DE411C">
      <w:pPr>
        <w:pStyle w:val="CordiaNew"/>
        <w:tabs>
          <w:tab w:val="clear" w:pos="4153"/>
          <w:tab w:val="left" w:pos="441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339BE15E" w14:textId="192C00A1" w:rsidR="00B9427B" w:rsidRPr="000E759B" w:rsidRDefault="00B9427B" w:rsidP="00572CEB">
      <w:pPr>
        <w:pStyle w:val="CordiaNew"/>
        <w:numPr>
          <w:ilvl w:val="0"/>
          <w:numId w:val="16"/>
        </w:numPr>
        <w:tabs>
          <w:tab w:val="clear" w:pos="4153"/>
          <w:tab w:val="left" w:pos="441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0E759B">
        <w:rPr>
          <w:rFonts w:ascii="BrowalliaUPC" w:hAnsi="BrowalliaUPC" w:cs="BrowalliaUPC"/>
          <w:b/>
          <w:bCs/>
          <w:sz w:val="28"/>
          <w:szCs w:val="28"/>
          <w:cs/>
        </w:rPr>
        <w:t>ส่วนงานดำเนินงาน</w:t>
      </w:r>
    </w:p>
    <w:p w14:paraId="7E218F3D" w14:textId="77777777" w:rsidR="00691D21" w:rsidRPr="000E759B" w:rsidRDefault="00691D21" w:rsidP="00AE6BB0">
      <w:pPr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0457EDEC" w14:textId="13E4621C" w:rsidR="00A24F24" w:rsidRPr="000E759B" w:rsidRDefault="0022264C" w:rsidP="00AD324A">
      <w:pPr>
        <w:tabs>
          <w:tab w:val="clear" w:pos="454"/>
          <w:tab w:val="left" w:pos="851"/>
          <w:tab w:val="left" w:pos="1418"/>
        </w:tabs>
        <w:spacing w:line="240" w:lineRule="auto"/>
        <w:ind w:left="414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บริษัทดำเนินธุรกิจหลักในส่วน</w:t>
      </w:r>
      <w:r w:rsidR="00537FC2" w:rsidRPr="000E759B">
        <w:rPr>
          <w:rFonts w:ascii="BrowalliaUPC" w:hAnsi="BrowalliaUPC" w:cs="BrowalliaUPC"/>
          <w:sz w:val="28"/>
          <w:szCs w:val="28"/>
          <w:cs/>
        </w:rPr>
        <w:t>งานที่รายงานเพียงส่วนงานเดียว คือส่วนงานธุรกิจตัวแทนจำหน่ายเครื่องมือและอุปกรณ์ทางการแพทย์ และให้บริการเครื่องมือ</w:t>
      </w:r>
      <w:r w:rsidR="000518DE" w:rsidRPr="000E759B">
        <w:rPr>
          <w:rFonts w:ascii="BrowalliaUPC" w:hAnsi="BrowalliaUPC" w:cs="BrowalliaUPC"/>
          <w:sz w:val="28"/>
          <w:szCs w:val="28"/>
          <w:cs/>
        </w:rPr>
        <w:t>แพทย์ ซึ่งดำเนินธุรกิจในเขตภูมิศาสตร์ในประเทศไทย ดังนั้น รายได้ กำไรจากการดำเนินงาน และสินทรั</w:t>
      </w:r>
      <w:r w:rsidR="0069131B" w:rsidRPr="000E759B">
        <w:rPr>
          <w:rFonts w:ascii="BrowalliaUPC" w:hAnsi="BrowalliaUPC" w:cs="BrowalliaUPC"/>
          <w:sz w:val="28"/>
          <w:szCs w:val="28"/>
          <w:cs/>
        </w:rPr>
        <w:t>พย์ที่แสดงอยู่ในงบการเงิน จึงถือเป็นรายงานตามส่วนงานดำเนินงาน</w:t>
      </w:r>
      <w:r w:rsidR="00923928" w:rsidRPr="000E759B">
        <w:rPr>
          <w:rFonts w:ascii="BrowalliaUPC" w:hAnsi="BrowalliaUPC" w:cs="BrowalliaUPC"/>
          <w:sz w:val="28"/>
          <w:szCs w:val="28"/>
          <w:cs/>
        </w:rPr>
        <w:t>และเขตภูมิศาสตร์แล้ว</w:t>
      </w:r>
    </w:p>
    <w:p w14:paraId="129F8BB7" w14:textId="77777777" w:rsidR="00FF089E" w:rsidRPr="004579F0" w:rsidRDefault="00FF089E" w:rsidP="000F44B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41B8157B" w14:textId="25A30003" w:rsidR="00EF4752" w:rsidRPr="000E759B" w:rsidRDefault="00567EA0" w:rsidP="00B97318">
      <w:pPr>
        <w:tabs>
          <w:tab w:val="clear" w:pos="227"/>
          <w:tab w:val="clear" w:pos="454"/>
          <w:tab w:val="clear" w:pos="680"/>
          <w:tab w:val="left" w:pos="284"/>
          <w:tab w:val="left" w:pos="426"/>
          <w:tab w:val="left" w:pos="72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0E759B">
        <w:rPr>
          <w:rFonts w:ascii="BrowalliaUPC" w:hAnsi="BrowalliaUPC" w:cs="BrowalliaUPC"/>
          <w:sz w:val="28"/>
          <w:szCs w:val="28"/>
          <w:lang w:val="en-GB"/>
        </w:rPr>
        <w:t xml:space="preserve">       </w:t>
      </w:r>
      <w:r w:rsidR="005C745D" w:rsidRPr="000E759B">
        <w:rPr>
          <w:rFonts w:ascii="BrowalliaUPC" w:hAnsi="BrowalliaUPC" w:cs="BrowalliaUPC"/>
          <w:sz w:val="28"/>
          <w:szCs w:val="28"/>
          <w:cs/>
          <w:lang w:val="en-GB"/>
        </w:rPr>
        <w:t>บ</w:t>
      </w:r>
      <w:r w:rsidR="002C04ED" w:rsidRPr="000E759B">
        <w:rPr>
          <w:rFonts w:ascii="BrowalliaUPC" w:hAnsi="BrowalliaUPC" w:cs="BrowalliaUPC"/>
          <w:sz w:val="28"/>
          <w:szCs w:val="28"/>
          <w:cs/>
          <w:lang w:val="en-GB"/>
        </w:rPr>
        <w:t>ริษัท</w:t>
      </w:r>
      <w:r w:rsidR="00BC6B78" w:rsidRPr="000E759B">
        <w:rPr>
          <w:rFonts w:ascii="BrowalliaUPC" w:hAnsi="BrowalliaUPC" w:cs="BrowalliaUPC"/>
          <w:sz w:val="28"/>
          <w:szCs w:val="28"/>
          <w:cs/>
          <w:lang w:val="en-GB"/>
        </w:rPr>
        <w:t>และบริษัท</w:t>
      </w:r>
      <w:r w:rsidR="005C745D" w:rsidRPr="000E759B">
        <w:rPr>
          <w:rFonts w:ascii="BrowalliaUPC" w:hAnsi="BrowalliaUPC" w:cs="BrowalliaUPC"/>
          <w:sz w:val="28"/>
          <w:szCs w:val="28"/>
          <w:cs/>
          <w:lang w:val="en-GB"/>
        </w:rPr>
        <w:t>ย่อย</w:t>
      </w:r>
      <w:r w:rsidR="002C04ED" w:rsidRPr="000E759B">
        <w:rPr>
          <w:rFonts w:ascii="BrowalliaUPC" w:hAnsi="BrowalliaUPC" w:cs="BrowalliaUPC"/>
          <w:sz w:val="28"/>
          <w:szCs w:val="28"/>
          <w:cs/>
          <w:lang w:val="en-GB"/>
        </w:rPr>
        <w:t>ไม่มีลูกค้ารายใหญ่</w:t>
      </w:r>
      <w:r w:rsidR="00EF4752" w:rsidRPr="000E759B">
        <w:rPr>
          <w:rFonts w:ascii="BrowalliaUPC" w:hAnsi="BrowalliaUPC" w:cs="BrowalliaUPC"/>
          <w:sz w:val="28"/>
          <w:szCs w:val="28"/>
          <w:lang w:val="en-GB"/>
        </w:rPr>
        <w:br w:type="page"/>
      </w:r>
    </w:p>
    <w:p w14:paraId="16B4791D" w14:textId="77777777" w:rsidR="008961C8" w:rsidRPr="000E759B" w:rsidRDefault="00645126" w:rsidP="003706EA">
      <w:pPr>
        <w:pStyle w:val="CordiaNew"/>
        <w:numPr>
          <w:ilvl w:val="0"/>
          <w:numId w:val="16"/>
        </w:numPr>
        <w:tabs>
          <w:tab w:val="clear" w:pos="4153"/>
          <w:tab w:val="left" w:pos="720"/>
        </w:tabs>
        <w:ind w:left="423" w:hanging="450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0E759B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เครื่องมือทางการเงิน</w:t>
      </w:r>
      <w:r w:rsidR="00C362C8" w:rsidRPr="000E759B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 xml:space="preserve"> </w:t>
      </w:r>
    </w:p>
    <w:p w14:paraId="280C923F" w14:textId="77777777" w:rsidR="008961C8" w:rsidRPr="000E759B" w:rsidRDefault="008961C8" w:rsidP="008961C8">
      <w:pPr>
        <w:pStyle w:val="CordiaNew"/>
        <w:tabs>
          <w:tab w:val="clear" w:pos="4153"/>
          <w:tab w:val="left" w:pos="720"/>
        </w:tabs>
        <w:ind w:left="450"/>
        <w:jc w:val="thaiDistribute"/>
        <w:rPr>
          <w:rFonts w:ascii="BrowalliaUPC" w:hAnsi="BrowalliaUPC" w:cs="BrowalliaUPC"/>
          <w:b/>
          <w:bCs/>
          <w:color w:val="auto"/>
          <w:sz w:val="22"/>
          <w:szCs w:val="22"/>
        </w:rPr>
      </w:pPr>
    </w:p>
    <w:p w14:paraId="7B6F4C86" w14:textId="47E2E02A" w:rsidR="00BA6764" w:rsidRPr="000E759B" w:rsidRDefault="00BA6764" w:rsidP="00E750B9">
      <w:pPr>
        <w:pStyle w:val="CordiaNew"/>
        <w:numPr>
          <w:ilvl w:val="1"/>
          <w:numId w:val="31"/>
        </w:numPr>
        <w:tabs>
          <w:tab w:val="clear" w:pos="4153"/>
          <w:tab w:val="left" w:pos="1350"/>
        </w:tabs>
        <w:ind w:left="981" w:hanging="561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0E759B">
        <w:rPr>
          <w:rFonts w:ascii="BrowalliaUPC" w:hAnsi="BrowalliaUPC" w:cs="BrowalliaUPC"/>
          <w:color w:val="auto"/>
          <w:sz w:val="28"/>
          <w:szCs w:val="28"/>
          <w:cs/>
        </w:rPr>
        <w:t xml:space="preserve">มูลค่าตามบัญชีของสินทรัพย์ทางการเงินและหนี้สินทางการเงิน ณ วันที่ </w:t>
      </w:r>
      <w:r w:rsidRPr="000E759B">
        <w:rPr>
          <w:rFonts w:ascii="BrowalliaUPC" w:hAnsi="BrowalliaUPC" w:cs="BrowalliaUPC"/>
          <w:color w:val="auto"/>
          <w:sz w:val="28"/>
          <w:szCs w:val="28"/>
        </w:rPr>
        <w:t xml:space="preserve">31 </w:t>
      </w:r>
      <w:r w:rsidRPr="000E759B">
        <w:rPr>
          <w:rFonts w:ascii="BrowalliaUPC" w:hAnsi="BrowalliaUPC" w:cs="BrowalliaUPC"/>
          <w:color w:val="auto"/>
          <w:sz w:val="28"/>
          <w:szCs w:val="28"/>
          <w:cs/>
        </w:rPr>
        <w:t xml:space="preserve">ธันวาคม </w:t>
      </w:r>
      <w:r w:rsidRPr="000E759B">
        <w:rPr>
          <w:rFonts w:ascii="BrowalliaUPC" w:hAnsi="BrowalliaUPC" w:cs="BrowalliaUPC"/>
          <w:color w:val="auto"/>
          <w:sz w:val="28"/>
          <w:szCs w:val="28"/>
        </w:rPr>
        <w:t>256</w:t>
      </w:r>
      <w:r w:rsidR="00EF7A2A" w:rsidRPr="000E759B">
        <w:rPr>
          <w:rFonts w:ascii="BrowalliaUPC" w:hAnsi="BrowalliaUPC" w:cs="BrowalliaUPC"/>
          <w:color w:val="auto"/>
          <w:sz w:val="28"/>
          <w:szCs w:val="28"/>
        </w:rPr>
        <w:t>7</w:t>
      </w:r>
      <w:r w:rsidRPr="000E759B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color w:val="auto"/>
          <w:sz w:val="28"/>
          <w:szCs w:val="28"/>
          <w:cs/>
        </w:rPr>
        <w:t xml:space="preserve">และ </w:t>
      </w:r>
      <w:r w:rsidRPr="000E759B">
        <w:rPr>
          <w:rFonts w:ascii="BrowalliaUPC" w:hAnsi="BrowalliaUPC" w:cs="BrowalliaUPC"/>
          <w:color w:val="auto"/>
          <w:sz w:val="28"/>
          <w:szCs w:val="28"/>
        </w:rPr>
        <w:t>256</w:t>
      </w:r>
      <w:r w:rsidR="00EF7A2A" w:rsidRPr="000E759B">
        <w:rPr>
          <w:rFonts w:ascii="BrowalliaUPC" w:hAnsi="BrowalliaUPC" w:cs="BrowalliaUPC"/>
          <w:color w:val="auto"/>
          <w:sz w:val="28"/>
          <w:szCs w:val="28"/>
        </w:rPr>
        <w:t>6</w:t>
      </w:r>
      <w:r w:rsidRPr="000E759B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color w:val="auto"/>
          <w:sz w:val="28"/>
          <w:szCs w:val="28"/>
          <w:cs/>
        </w:rPr>
        <w:br/>
        <w:t>มีดังต่อไปนี้</w:t>
      </w:r>
    </w:p>
    <w:p w14:paraId="2B50BED4" w14:textId="77777777" w:rsidR="0056016E" w:rsidRPr="000E759B" w:rsidRDefault="0056016E" w:rsidP="00A559B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16"/>
          <w:szCs w:val="16"/>
          <w:u w:val="single"/>
        </w:rPr>
      </w:pPr>
    </w:p>
    <w:tbl>
      <w:tblPr>
        <w:tblW w:w="8530" w:type="dxa"/>
        <w:tblInd w:w="909" w:type="dxa"/>
        <w:tblLayout w:type="fixed"/>
        <w:tblLook w:val="0000" w:firstRow="0" w:lastRow="0" w:firstColumn="0" w:lastColumn="0" w:noHBand="0" w:noVBand="0"/>
      </w:tblPr>
      <w:tblGrid>
        <w:gridCol w:w="3769"/>
        <w:gridCol w:w="1188"/>
        <w:gridCol w:w="1179"/>
        <w:gridCol w:w="1197"/>
        <w:gridCol w:w="1197"/>
      </w:tblGrid>
      <w:tr w:rsidR="00AE5E2C" w:rsidRPr="000E759B" w14:paraId="4B1C782E" w14:textId="77777777" w:rsidTr="00C200EE">
        <w:trPr>
          <w:tblHeader/>
        </w:trPr>
        <w:tc>
          <w:tcPr>
            <w:tcW w:w="3769" w:type="dxa"/>
          </w:tcPr>
          <w:p w14:paraId="7BDAF3CB" w14:textId="77777777" w:rsidR="00833EB4" w:rsidRPr="000E759B" w:rsidRDefault="00833EB4" w:rsidP="00CE5B5B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Align w:val="bottom"/>
          </w:tcPr>
          <w:p w14:paraId="19C7AC6F" w14:textId="77777777" w:rsidR="00833EB4" w:rsidRPr="000E759B" w:rsidRDefault="00833EB4" w:rsidP="00CE5B5B">
            <w:pPr>
              <w:ind w:right="-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94" w:type="dxa"/>
            <w:gridSpan w:val="2"/>
            <w:vAlign w:val="bottom"/>
          </w:tcPr>
          <w:p w14:paraId="1C2ED134" w14:textId="4F36C1B6" w:rsidR="00833EB4" w:rsidRPr="000E759B" w:rsidRDefault="00833EB4" w:rsidP="00CE5B5B">
            <w:pPr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(หน่วย : </w:t>
            </w:r>
            <w:r w:rsidR="009A4054" w:rsidRPr="000E759B">
              <w:rPr>
                <w:rFonts w:ascii="BrowalliaUPC" w:hAnsi="BrowalliaUPC" w:cs="BrowalliaUPC"/>
                <w:sz w:val="24"/>
                <w:szCs w:val="24"/>
                <w:cs/>
              </w:rPr>
              <w:t>พัน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บาท)</w:t>
            </w:r>
          </w:p>
        </w:tc>
      </w:tr>
      <w:tr w:rsidR="00AE5E2C" w:rsidRPr="000E759B" w14:paraId="39EAA48A" w14:textId="77777777" w:rsidTr="00C200EE">
        <w:trPr>
          <w:tblHeader/>
        </w:trPr>
        <w:tc>
          <w:tcPr>
            <w:tcW w:w="3769" w:type="dxa"/>
          </w:tcPr>
          <w:p w14:paraId="1E3B50B5" w14:textId="77777777" w:rsidR="00833EB4" w:rsidRPr="000E759B" w:rsidRDefault="00833EB4" w:rsidP="00CE5B5B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Align w:val="bottom"/>
          </w:tcPr>
          <w:p w14:paraId="6493FAFB" w14:textId="77777777" w:rsidR="00833EB4" w:rsidRPr="000E759B" w:rsidRDefault="00833EB4" w:rsidP="00CE5B5B">
            <w:pPr>
              <w:pBdr>
                <w:bottom w:val="single" w:sz="4" w:space="1" w:color="auto"/>
              </w:pBdr>
              <w:ind w:right="-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94" w:type="dxa"/>
            <w:gridSpan w:val="2"/>
            <w:vAlign w:val="bottom"/>
          </w:tcPr>
          <w:p w14:paraId="1C10571D" w14:textId="3C954277" w:rsidR="00833EB4" w:rsidRPr="000E759B" w:rsidRDefault="00833EB4" w:rsidP="00CE5B5B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เฉพาะบริษัท</w:t>
            </w:r>
          </w:p>
        </w:tc>
      </w:tr>
      <w:tr w:rsidR="00EF7A2A" w:rsidRPr="000E759B" w14:paraId="34986C55" w14:textId="77777777" w:rsidTr="00C200EE">
        <w:trPr>
          <w:trHeight w:val="345"/>
          <w:tblHeader/>
        </w:trPr>
        <w:tc>
          <w:tcPr>
            <w:tcW w:w="3769" w:type="dxa"/>
            <w:vAlign w:val="bottom"/>
          </w:tcPr>
          <w:p w14:paraId="79B71407" w14:textId="23F01E11" w:rsidR="00EF7A2A" w:rsidRPr="000E759B" w:rsidRDefault="00EF7A2A" w:rsidP="00EF7A2A">
            <w:pPr>
              <w:ind w:right="34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bottom"/>
          </w:tcPr>
          <w:p w14:paraId="7F883ED5" w14:textId="5CC92A90" w:rsidR="00EF7A2A" w:rsidRPr="000E759B" w:rsidRDefault="00EF7A2A" w:rsidP="00EF7A2A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2567</w:t>
            </w:r>
          </w:p>
        </w:tc>
        <w:tc>
          <w:tcPr>
            <w:tcW w:w="1179" w:type="dxa"/>
            <w:vAlign w:val="bottom"/>
          </w:tcPr>
          <w:p w14:paraId="28DF7FF8" w14:textId="485AE8A4" w:rsidR="00EF7A2A" w:rsidRPr="000E759B" w:rsidRDefault="00EF7A2A" w:rsidP="00EF7A2A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2566</w:t>
            </w:r>
          </w:p>
        </w:tc>
        <w:tc>
          <w:tcPr>
            <w:tcW w:w="1197" w:type="dxa"/>
            <w:vAlign w:val="bottom"/>
          </w:tcPr>
          <w:p w14:paraId="213D1A0C" w14:textId="73599898" w:rsidR="00EF7A2A" w:rsidRPr="000E759B" w:rsidRDefault="00EF7A2A" w:rsidP="00EF7A2A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2567</w:t>
            </w:r>
          </w:p>
        </w:tc>
        <w:tc>
          <w:tcPr>
            <w:tcW w:w="1197" w:type="dxa"/>
            <w:vAlign w:val="bottom"/>
          </w:tcPr>
          <w:p w14:paraId="401D06BE" w14:textId="6370786A" w:rsidR="00EF7A2A" w:rsidRPr="000E759B" w:rsidRDefault="00EF7A2A" w:rsidP="00EF7A2A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2566</w:t>
            </w:r>
          </w:p>
        </w:tc>
      </w:tr>
      <w:tr w:rsidR="00AE5E2C" w:rsidRPr="000E759B" w14:paraId="73FAC0DF" w14:textId="77777777" w:rsidTr="00C200EE">
        <w:tc>
          <w:tcPr>
            <w:tcW w:w="3769" w:type="dxa"/>
          </w:tcPr>
          <w:p w14:paraId="58C348CE" w14:textId="77777777" w:rsidR="00134CF3" w:rsidRPr="000E759B" w:rsidRDefault="00134CF3" w:rsidP="00CE5B5B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56CCE625" w14:textId="77777777" w:rsidR="00134CF3" w:rsidRPr="000E759B" w:rsidRDefault="00134CF3" w:rsidP="00CE5B5B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</w:tcPr>
          <w:p w14:paraId="0DA5F515" w14:textId="77777777" w:rsidR="00134CF3" w:rsidRPr="000E759B" w:rsidRDefault="00134CF3" w:rsidP="00CE5B5B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32B7DFBA" w14:textId="77777777" w:rsidR="00134CF3" w:rsidRPr="000E759B" w:rsidRDefault="00134CF3" w:rsidP="00CE5B5B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530EA5C8" w14:textId="77777777" w:rsidR="00134CF3" w:rsidRPr="000E759B" w:rsidRDefault="00134CF3" w:rsidP="00CE5B5B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</w:tr>
      <w:tr w:rsidR="00AE5E2C" w:rsidRPr="000E759B" w14:paraId="4B86739B" w14:textId="77777777" w:rsidTr="00C200EE">
        <w:tc>
          <w:tcPr>
            <w:tcW w:w="3769" w:type="dxa"/>
          </w:tcPr>
          <w:p w14:paraId="00A76F1C" w14:textId="30747D45" w:rsidR="00134CF3" w:rsidRPr="000E759B" w:rsidRDefault="00134CF3" w:rsidP="00CE5B5B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88" w:type="dxa"/>
            <w:shd w:val="clear" w:color="auto" w:fill="auto"/>
          </w:tcPr>
          <w:p w14:paraId="325E4743" w14:textId="77777777" w:rsidR="00134CF3" w:rsidRPr="000E759B" w:rsidRDefault="00134CF3" w:rsidP="00CE5B5B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</w:tcPr>
          <w:p w14:paraId="65E090C2" w14:textId="77777777" w:rsidR="00134CF3" w:rsidRPr="000E759B" w:rsidRDefault="00134CF3" w:rsidP="00CE5B5B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731E4963" w14:textId="77777777" w:rsidR="00134CF3" w:rsidRPr="000E759B" w:rsidRDefault="00134CF3" w:rsidP="00CE5B5B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6BF25A7E" w14:textId="77777777" w:rsidR="00134CF3" w:rsidRPr="000E759B" w:rsidRDefault="00134CF3" w:rsidP="00CE5B5B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</w:tr>
      <w:tr w:rsidR="00AE5E2C" w:rsidRPr="000E759B" w14:paraId="3AA43772" w14:textId="77777777" w:rsidTr="00C200EE">
        <w:tc>
          <w:tcPr>
            <w:tcW w:w="3769" w:type="dxa"/>
          </w:tcPr>
          <w:p w14:paraId="3E6BE8B2" w14:textId="0381783E" w:rsidR="00134CF3" w:rsidRPr="000E759B" w:rsidRDefault="00134CF3" w:rsidP="009A3EBA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i/>
                <w:iCs/>
                <w:sz w:val="24"/>
                <w:szCs w:val="24"/>
                <w:cs/>
                <w:lang w:val="en-GB" w:eastAsia="en-GB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188" w:type="dxa"/>
            <w:shd w:val="clear" w:color="auto" w:fill="auto"/>
          </w:tcPr>
          <w:p w14:paraId="4CCADD6A" w14:textId="77777777" w:rsidR="00134CF3" w:rsidRPr="000E759B" w:rsidRDefault="00134CF3" w:rsidP="00CE5B5B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</w:tcPr>
          <w:p w14:paraId="1D9D02CD" w14:textId="77777777" w:rsidR="00134CF3" w:rsidRPr="000E759B" w:rsidRDefault="00134CF3" w:rsidP="00CE5B5B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2B813D67" w14:textId="77777777" w:rsidR="00134CF3" w:rsidRPr="000E759B" w:rsidRDefault="00134CF3" w:rsidP="00CE5B5B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181D6479" w14:textId="77777777" w:rsidR="00134CF3" w:rsidRPr="000E759B" w:rsidRDefault="00134CF3" w:rsidP="00CE5B5B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</w:tr>
      <w:tr w:rsidR="004F31F5" w:rsidRPr="000E759B" w14:paraId="55D85072" w14:textId="77777777" w:rsidTr="00C200EE">
        <w:tc>
          <w:tcPr>
            <w:tcW w:w="3769" w:type="dxa"/>
          </w:tcPr>
          <w:p w14:paraId="6B014BDB" w14:textId="794CF638" w:rsidR="004F31F5" w:rsidRPr="000E759B" w:rsidRDefault="004F31F5" w:rsidP="004F31F5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BC7FFFB" w14:textId="6B942512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82,237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32B3F78F" w14:textId="3344A04B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40,584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3D2CE558" w14:textId="6AC624BA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76,796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7E6723E0" w14:textId="028D8BB8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33,659</w:t>
            </w:r>
          </w:p>
        </w:tc>
      </w:tr>
      <w:tr w:rsidR="004F31F5" w:rsidRPr="000E759B" w14:paraId="4E989BE7" w14:textId="77777777" w:rsidTr="00C200EE">
        <w:tc>
          <w:tcPr>
            <w:tcW w:w="3769" w:type="dxa"/>
          </w:tcPr>
          <w:p w14:paraId="6A81BA78" w14:textId="75336FD1" w:rsidR="004F31F5" w:rsidRPr="000E759B" w:rsidRDefault="004F31F5" w:rsidP="004F31F5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ลูกหนี้การค้า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ลูกค้าทั่วไป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DDB8A47" w14:textId="4E7BD859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418,503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3A5482DC" w14:textId="0E319D3A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320,636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572D0D2F" w14:textId="20696E26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397,765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765FA70D" w14:textId="0B35C267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299,691</w:t>
            </w:r>
          </w:p>
        </w:tc>
      </w:tr>
      <w:tr w:rsidR="004F31F5" w:rsidRPr="000E759B" w14:paraId="45FBC04B" w14:textId="77777777" w:rsidTr="00C200EE">
        <w:tc>
          <w:tcPr>
            <w:tcW w:w="3769" w:type="dxa"/>
          </w:tcPr>
          <w:p w14:paraId="4FA1C243" w14:textId="5CC99EE0" w:rsidR="004F31F5" w:rsidRPr="000E759B" w:rsidRDefault="004F31F5" w:rsidP="004F31F5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color w:val="FFFFFF" w:themeColor="background1"/>
                <w:sz w:val="24"/>
                <w:szCs w:val="24"/>
                <w:cs/>
              </w:rPr>
              <w:t xml:space="preserve">ลูกหนี้การค้า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BA659E9" w14:textId="07B372DE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289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07D403C2" w14:textId="63D6C975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38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6BA0E139" w14:textId="41FB7A4D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366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15ED26F2" w14:textId="286F9182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930</w:t>
            </w:r>
          </w:p>
        </w:tc>
      </w:tr>
      <w:tr w:rsidR="004F31F5" w:rsidRPr="000E759B" w14:paraId="77AE9B10" w14:textId="77777777" w:rsidTr="00C200EE">
        <w:tc>
          <w:tcPr>
            <w:tcW w:w="3769" w:type="dxa"/>
          </w:tcPr>
          <w:p w14:paraId="0616D390" w14:textId="79945367" w:rsidR="004F31F5" w:rsidRPr="000E759B" w:rsidRDefault="004F31F5" w:rsidP="004F31F5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ลูกหนี้อื่น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4BEDE3B" w14:textId="678FABEB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196049A3" w14:textId="18C6439F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1DF5C1A4" w14:textId="091CEDE7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45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781278BB" w14:textId="5B2DF983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1,412</w:t>
            </w:r>
          </w:p>
        </w:tc>
      </w:tr>
      <w:tr w:rsidR="004F31F5" w:rsidRPr="000E759B" w14:paraId="6EA91A8A" w14:textId="77777777" w:rsidTr="00C200EE">
        <w:tc>
          <w:tcPr>
            <w:tcW w:w="3769" w:type="dxa"/>
          </w:tcPr>
          <w:p w14:paraId="352B023C" w14:textId="3DADEF7D" w:rsidR="004F31F5" w:rsidRPr="000E759B" w:rsidRDefault="004F31F5" w:rsidP="004F31F5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E01880B" w14:textId="35DF60CE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8,234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2BCCFC71" w14:textId="4AF1B52B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13,874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71FD4AD9" w14:textId="35C01D9F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5,026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1D2D51D5" w14:textId="0DCA0A9F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9,242</w:t>
            </w:r>
          </w:p>
        </w:tc>
      </w:tr>
      <w:tr w:rsidR="004F31F5" w:rsidRPr="000E759B" w14:paraId="24356F8E" w14:textId="77777777" w:rsidTr="00C200EE">
        <w:tc>
          <w:tcPr>
            <w:tcW w:w="3769" w:type="dxa"/>
          </w:tcPr>
          <w:p w14:paraId="0DB2D556" w14:textId="4E18AC44" w:rsidR="004F31F5" w:rsidRPr="000E759B" w:rsidRDefault="004F31F5" w:rsidP="004F31F5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0AEF46C" w14:textId="263D1EED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121,976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72E3A534" w14:textId="2D2F6857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121,978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2245B128" w14:textId="0EC29C89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121,976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66AA0958" w14:textId="1B062079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121,978</w:t>
            </w:r>
          </w:p>
        </w:tc>
      </w:tr>
      <w:tr w:rsidR="004F31F5" w:rsidRPr="000E759B" w14:paraId="6F652E08" w14:textId="77777777" w:rsidTr="00C200EE">
        <w:tc>
          <w:tcPr>
            <w:tcW w:w="3769" w:type="dxa"/>
          </w:tcPr>
          <w:p w14:paraId="29D861E8" w14:textId="3B098C26" w:rsidR="004F31F5" w:rsidRPr="000E759B" w:rsidRDefault="004F31F5" w:rsidP="004F31F5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D30D1D4" w14:textId="5AFBFFD2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1,053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04EE95F9" w14:textId="4C8F4C7A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1,321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4FFC30EC" w14:textId="3075BA57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923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18EDA1CE" w14:textId="551889F6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1,058</w:t>
            </w:r>
          </w:p>
        </w:tc>
      </w:tr>
      <w:tr w:rsidR="004F31F5" w:rsidRPr="000E759B" w14:paraId="5E7953AB" w14:textId="77777777" w:rsidTr="00C200EE">
        <w:tc>
          <w:tcPr>
            <w:tcW w:w="3769" w:type="dxa"/>
          </w:tcPr>
          <w:p w14:paraId="32FC12E8" w14:textId="77777777" w:rsidR="004F31F5" w:rsidRPr="000E759B" w:rsidRDefault="004F31F5" w:rsidP="004F31F5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0B6E1E4F" w14:textId="77777777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1A8D6FE1" w14:textId="77777777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3F09C08A" w14:textId="77777777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742C31A4" w14:textId="77777777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4F31F5" w:rsidRPr="000E759B" w14:paraId="1C28C149" w14:textId="77777777" w:rsidTr="00C200EE">
        <w:tc>
          <w:tcPr>
            <w:tcW w:w="3769" w:type="dxa"/>
            <w:vAlign w:val="bottom"/>
          </w:tcPr>
          <w:p w14:paraId="0B45766B" w14:textId="77777777" w:rsidR="004F31F5" w:rsidRPr="000E759B" w:rsidRDefault="004F31F5" w:rsidP="004F31F5">
            <w:pPr>
              <w:ind w:right="-43"/>
              <w:jc w:val="both"/>
              <w:rPr>
                <w:rFonts w:ascii="BrowalliaUPC" w:hAnsi="BrowalliaUPC" w:cs="BrowalliaUPC"/>
                <w:i/>
                <w:iCs/>
                <w:sz w:val="24"/>
                <w:szCs w:val="24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i/>
                <w:iCs/>
                <w:sz w:val="24"/>
                <w:szCs w:val="24"/>
                <w:cs/>
                <w:lang w:val="en-GB" w:eastAsia="en-GB"/>
              </w:rPr>
              <w:t xml:space="preserve">สินทรัพย์ทางการเงินที่วัดมูลค่าด้วยมูลค่า    </w:t>
            </w:r>
          </w:p>
          <w:p w14:paraId="0F574BD7" w14:textId="21983872" w:rsidR="004F31F5" w:rsidRPr="000E759B" w:rsidRDefault="004F31F5" w:rsidP="004F31F5">
            <w:pPr>
              <w:ind w:right="-43"/>
              <w:jc w:val="both"/>
              <w:rPr>
                <w:rFonts w:ascii="BrowalliaUPC" w:hAnsi="BrowalliaUPC" w:cs="BrowalliaUPC"/>
                <w:i/>
                <w:iCs/>
                <w:sz w:val="24"/>
                <w:szCs w:val="24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i/>
                <w:iCs/>
                <w:sz w:val="24"/>
                <w:szCs w:val="24"/>
                <w:cs/>
                <w:lang w:val="en-GB" w:eastAsia="en-GB"/>
              </w:rPr>
              <w:t xml:space="preserve">    ยุติธรรมผ่านกำไรหรือขาดทุน</w:t>
            </w:r>
            <w:r w:rsidRPr="000E759B">
              <w:rPr>
                <w:rFonts w:ascii="BrowalliaUPC" w:hAnsi="BrowalliaUPC" w:cs="BrowalliaUPC"/>
                <w:i/>
                <w:iCs/>
                <w:sz w:val="24"/>
                <w:szCs w:val="24"/>
                <w:lang w:val="en-GB" w:eastAsia="en-GB"/>
              </w:rPr>
              <w:t xml:space="preserve"> (FVTPL)</w:t>
            </w:r>
          </w:p>
        </w:tc>
        <w:tc>
          <w:tcPr>
            <w:tcW w:w="1188" w:type="dxa"/>
            <w:shd w:val="clear" w:color="auto" w:fill="auto"/>
          </w:tcPr>
          <w:p w14:paraId="23053E11" w14:textId="7E3D3515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</w:tcPr>
          <w:p w14:paraId="1B2AC62E" w14:textId="7359C32C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5301886F" w14:textId="408B4512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7CDBED3A" w14:textId="0BB5CA65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</w:tr>
      <w:tr w:rsidR="004F31F5" w:rsidRPr="000E759B" w14:paraId="0531D975" w14:textId="77777777" w:rsidTr="00C200EE">
        <w:tc>
          <w:tcPr>
            <w:tcW w:w="3769" w:type="dxa"/>
            <w:vAlign w:val="bottom"/>
          </w:tcPr>
          <w:p w14:paraId="628BC0B2" w14:textId="2E6F1653" w:rsidR="004F31F5" w:rsidRPr="000E759B" w:rsidRDefault="004F31F5" w:rsidP="004F31F5">
            <w:pPr>
              <w:ind w:right="-43"/>
              <w:jc w:val="both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สินทรัพย์หมุนเวียนอื่น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br/>
              <w:t xml:space="preserve">   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สัญญาซื้อขายเงินตราต่างประเทศ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2F7A632A" w14:textId="77777777" w:rsidR="004F31F5" w:rsidRPr="000E759B" w:rsidRDefault="004F31F5" w:rsidP="004F31F5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  <w:p w14:paraId="266C48D4" w14:textId="053B07A5" w:rsidR="004F31F5" w:rsidRPr="000E759B" w:rsidRDefault="004F31F5" w:rsidP="004F31F5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eastAsia="en-GB"/>
              </w:rPr>
              <w:t>726</w:t>
            </w:r>
          </w:p>
        </w:tc>
        <w:tc>
          <w:tcPr>
            <w:tcW w:w="1179" w:type="dxa"/>
            <w:shd w:val="clear" w:color="auto" w:fill="auto"/>
          </w:tcPr>
          <w:p w14:paraId="6F8C2559" w14:textId="77777777" w:rsidR="004F31F5" w:rsidRPr="000E759B" w:rsidRDefault="004F31F5" w:rsidP="004F31F5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  <w:p w14:paraId="2332B087" w14:textId="6E81C8BB" w:rsidR="004F31F5" w:rsidRPr="000E759B" w:rsidRDefault="004F31F5" w:rsidP="004F31F5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eastAsia="en-GB"/>
              </w:rPr>
              <w:t>34</w:t>
            </w:r>
          </w:p>
        </w:tc>
        <w:tc>
          <w:tcPr>
            <w:tcW w:w="1197" w:type="dxa"/>
            <w:shd w:val="clear" w:color="auto" w:fill="auto"/>
          </w:tcPr>
          <w:p w14:paraId="03FEA273" w14:textId="77777777" w:rsidR="004F31F5" w:rsidRPr="000E759B" w:rsidRDefault="004F31F5" w:rsidP="004F31F5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  <w:p w14:paraId="6AAAF7C4" w14:textId="5AAADAA3" w:rsidR="004F31F5" w:rsidRPr="000E759B" w:rsidRDefault="004F31F5" w:rsidP="004F31F5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>726</w:t>
            </w:r>
          </w:p>
        </w:tc>
        <w:tc>
          <w:tcPr>
            <w:tcW w:w="1197" w:type="dxa"/>
            <w:shd w:val="clear" w:color="auto" w:fill="auto"/>
          </w:tcPr>
          <w:p w14:paraId="29719190" w14:textId="77777777" w:rsidR="004F31F5" w:rsidRPr="000E759B" w:rsidRDefault="004F31F5" w:rsidP="004F31F5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  <w:p w14:paraId="3BF01A68" w14:textId="04EA0A12" w:rsidR="004F31F5" w:rsidRPr="000E759B" w:rsidRDefault="004F31F5" w:rsidP="004F31F5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>34</w:t>
            </w:r>
          </w:p>
        </w:tc>
      </w:tr>
      <w:tr w:rsidR="004F31F5" w:rsidRPr="000E759B" w14:paraId="38CE2FAE" w14:textId="77777777" w:rsidTr="00C200EE">
        <w:tc>
          <w:tcPr>
            <w:tcW w:w="3769" w:type="dxa"/>
          </w:tcPr>
          <w:p w14:paraId="64701087" w14:textId="77777777" w:rsidR="004F31F5" w:rsidRPr="000E759B" w:rsidRDefault="004F31F5" w:rsidP="004F31F5">
            <w:pPr>
              <w:ind w:right="-43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A36FFA2" w14:textId="67927648" w:rsidR="004F31F5" w:rsidRPr="000E759B" w:rsidRDefault="004F31F5" w:rsidP="004F31F5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633,018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6AF9B59A" w14:textId="7279A0E9" w:rsidR="004F31F5" w:rsidRPr="000E759B" w:rsidRDefault="004F31F5" w:rsidP="004F31F5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498,465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08B8C74A" w14:textId="3F1EF15F" w:rsidR="004F31F5" w:rsidRPr="000E759B" w:rsidRDefault="004F31F5" w:rsidP="004F31F5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603,623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33C21C8E" w14:textId="21911654" w:rsidR="004F31F5" w:rsidRPr="000E759B" w:rsidRDefault="004F31F5" w:rsidP="004F31F5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468,004</w:t>
            </w:r>
          </w:p>
        </w:tc>
      </w:tr>
      <w:tr w:rsidR="004F31F5" w:rsidRPr="000E759B" w14:paraId="0DA96DA8" w14:textId="77777777" w:rsidTr="003174F5">
        <w:tc>
          <w:tcPr>
            <w:tcW w:w="3769" w:type="dxa"/>
          </w:tcPr>
          <w:p w14:paraId="6CDFF0AC" w14:textId="77777777" w:rsidR="004F31F5" w:rsidRPr="000E759B" w:rsidRDefault="004F31F5" w:rsidP="004F31F5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6620DCE9" w14:textId="77777777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</w:tcPr>
          <w:p w14:paraId="15C7BC2D" w14:textId="77777777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2A8AC28C" w14:textId="77777777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2856312E" w14:textId="77777777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</w:tr>
      <w:tr w:rsidR="004F31F5" w:rsidRPr="000E759B" w14:paraId="49ADBB63" w14:textId="77777777" w:rsidTr="003174F5">
        <w:tc>
          <w:tcPr>
            <w:tcW w:w="3769" w:type="dxa"/>
          </w:tcPr>
          <w:p w14:paraId="37E0857F" w14:textId="77777777" w:rsidR="004F31F5" w:rsidRPr="000E759B" w:rsidRDefault="004F31F5" w:rsidP="004F31F5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88" w:type="dxa"/>
            <w:shd w:val="clear" w:color="auto" w:fill="auto"/>
          </w:tcPr>
          <w:p w14:paraId="3B6E2D35" w14:textId="77777777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</w:tcPr>
          <w:p w14:paraId="0CC91C74" w14:textId="77777777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1A554B96" w14:textId="77777777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55416ADE" w14:textId="77777777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</w:tr>
      <w:tr w:rsidR="004F31F5" w:rsidRPr="000E759B" w14:paraId="0737BBFB" w14:textId="77777777" w:rsidTr="003174F5">
        <w:tc>
          <w:tcPr>
            <w:tcW w:w="3769" w:type="dxa"/>
          </w:tcPr>
          <w:p w14:paraId="28FA9EA8" w14:textId="77777777" w:rsidR="004F31F5" w:rsidRPr="000E759B" w:rsidRDefault="004F31F5" w:rsidP="004F31F5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188" w:type="dxa"/>
            <w:shd w:val="clear" w:color="auto" w:fill="auto"/>
          </w:tcPr>
          <w:p w14:paraId="31A556C5" w14:textId="77777777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2EFE7ED6" w14:textId="77777777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7454A537" w14:textId="77777777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6E532823" w14:textId="77777777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4F31F5" w:rsidRPr="000E759B" w14:paraId="195B7C8F" w14:textId="77777777" w:rsidTr="003174F5">
        <w:tc>
          <w:tcPr>
            <w:tcW w:w="3769" w:type="dxa"/>
          </w:tcPr>
          <w:p w14:paraId="00334A01" w14:textId="77777777" w:rsidR="004F31F5" w:rsidRPr="000E759B" w:rsidRDefault="004F31F5" w:rsidP="004F31F5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ab/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AAAB638" w14:textId="211EA48D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11,739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121D627B" w14:textId="7C08DEC9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5,000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0C57CC46" w14:textId="7B57BF99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5,205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1F4446C3" w14:textId="2DD79EBD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4F31F5" w:rsidRPr="000E759B" w14:paraId="0F40B0D2" w14:textId="77777777" w:rsidTr="003174F5">
        <w:tc>
          <w:tcPr>
            <w:tcW w:w="3769" w:type="dxa"/>
          </w:tcPr>
          <w:p w14:paraId="65C64BFE" w14:textId="77777777" w:rsidR="004F31F5" w:rsidRPr="000E759B" w:rsidRDefault="004F31F5" w:rsidP="004F31F5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เงินกู้ยืมระยะสั้นจากบุคคลอื่น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35E4B82" w14:textId="705E5713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57,000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538373D8" w14:textId="139AFE74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55,000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75001974" w14:textId="3C207265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50,000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1FDD7E3D" w14:textId="43F1901A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50,000</w:t>
            </w:r>
          </w:p>
        </w:tc>
      </w:tr>
      <w:tr w:rsidR="004F31F5" w:rsidRPr="000E759B" w14:paraId="07A8E495" w14:textId="77777777" w:rsidTr="003174F5">
        <w:tc>
          <w:tcPr>
            <w:tcW w:w="3769" w:type="dxa"/>
          </w:tcPr>
          <w:p w14:paraId="3FCC26C8" w14:textId="77777777" w:rsidR="004F31F5" w:rsidRPr="000E759B" w:rsidRDefault="004F31F5" w:rsidP="004F31F5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เจ้าหนี้การค้า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ผู้ค้าทั่วไป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15F88CDE" w14:textId="43D166C1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292,833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7B40DBB0" w14:textId="203BB354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178,438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0238F43D" w14:textId="2D5B6CDE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288,588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5DFE8107" w14:textId="25320E50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170,310</w:t>
            </w:r>
          </w:p>
        </w:tc>
      </w:tr>
      <w:tr w:rsidR="004F31F5" w:rsidRPr="000E759B" w14:paraId="6515379D" w14:textId="77777777" w:rsidTr="003174F5">
        <w:tc>
          <w:tcPr>
            <w:tcW w:w="3769" w:type="dxa"/>
          </w:tcPr>
          <w:p w14:paraId="7555D5FB" w14:textId="77777777" w:rsidR="004F31F5" w:rsidRPr="000E759B" w:rsidRDefault="004F31F5" w:rsidP="004F31F5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color w:val="FFFFFF" w:themeColor="background1"/>
                <w:sz w:val="24"/>
                <w:szCs w:val="24"/>
                <w:cs/>
              </w:rPr>
              <w:t xml:space="preserve">เจ้าหนี้การค้า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78FF04AD" w14:textId="276C41D6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25,485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6A6362D9" w14:textId="047ACBFF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30,651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01D3FE5F" w14:textId="75F09554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25,616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3CD22654" w14:textId="0C5BD6E0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30,866</w:t>
            </w:r>
          </w:p>
        </w:tc>
      </w:tr>
      <w:tr w:rsidR="004F31F5" w:rsidRPr="000E759B" w14:paraId="390CC7CE" w14:textId="77777777" w:rsidTr="003174F5">
        <w:tc>
          <w:tcPr>
            <w:tcW w:w="3769" w:type="dxa"/>
          </w:tcPr>
          <w:p w14:paraId="7A035D5F" w14:textId="77777777" w:rsidR="004F31F5" w:rsidRPr="000E759B" w:rsidRDefault="004F31F5" w:rsidP="004F31F5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เจ้าหนี้อื่น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 xml:space="preserve"> -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E21EF75" w14:textId="299DB15A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40,943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26EC55B7" w14:textId="00393B62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46,841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53A10AD9" w14:textId="2EA7C4BE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40,943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6429F79A" w14:textId="3A4F119D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46,551</w:t>
            </w:r>
          </w:p>
        </w:tc>
      </w:tr>
      <w:tr w:rsidR="004F31F5" w:rsidRPr="000E759B" w14:paraId="6F2E93D1" w14:textId="77777777" w:rsidTr="003174F5">
        <w:tc>
          <w:tcPr>
            <w:tcW w:w="3769" w:type="dxa"/>
          </w:tcPr>
          <w:p w14:paraId="3A5A0327" w14:textId="77777777" w:rsidR="004F31F5" w:rsidRPr="000E759B" w:rsidRDefault="004F31F5" w:rsidP="004F31F5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A37B66D" w14:textId="77777777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365E4379" w14:textId="77777777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594F448F" w14:textId="77777777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5106065A" w14:textId="77777777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4F31F5" w:rsidRPr="000E759B" w14:paraId="7C0517DE" w14:textId="77777777" w:rsidTr="003174F5">
        <w:tc>
          <w:tcPr>
            <w:tcW w:w="3769" w:type="dxa"/>
          </w:tcPr>
          <w:p w14:paraId="68E9B30F" w14:textId="77777777" w:rsidR="004F31F5" w:rsidRPr="000E759B" w:rsidRDefault="004F31F5" w:rsidP="004F31F5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 xml:space="preserve">     -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8872349" w14:textId="753371F5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45,146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23618362" w14:textId="29281925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51,232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6EFA1499" w14:textId="0259683A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37,915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0AF53529" w14:textId="06637D65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37,015</w:t>
            </w:r>
          </w:p>
        </w:tc>
      </w:tr>
      <w:tr w:rsidR="004F31F5" w:rsidRPr="000E759B" w14:paraId="3EED5E2C" w14:textId="77777777" w:rsidTr="003174F5">
        <w:tc>
          <w:tcPr>
            <w:tcW w:w="3769" w:type="dxa"/>
          </w:tcPr>
          <w:p w14:paraId="6A71A5C5" w14:textId="77777777" w:rsidR="004F31F5" w:rsidRPr="000E759B" w:rsidRDefault="004F31F5" w:rsidP="004F31F5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4F155CD" w14:textId="3B002CFF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19,296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59756E24" w14:textId="57F57524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25,800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090F3EA9" w14:textId="7E9BD3D8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19,296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28E39C3B" w14:textId="31CE3880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25,800</w:t>
            </w:r>
          </w:p>
        </w:tc>
      </w:tr>
      <w:tr w:rsidR="004F31F5" w:rsidRPr="000E759B" w14:paraId="2F2105F0" w14:textId="77777777" w:rsidTr="003174F5">
        <w:tc>
          <w:tcPr>
            <w:tcW w:w="3769" w:type="dxa"/>
          </w:tcPr>
          <w:p w14:paraId="3342968D" w14:textId="77777777" w:rsidR="004F31F5" w:rsidRPr="000E759B" w:rsidRDefault="004F31F5" w:rsidP="004F31F5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เงินกู้ยืมระยะยาวจากบุคคลที่เกี่ยวข้อง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1C966D86" w14:textId="3B1B09A5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56,819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51F48066" w14:textId="1D23E921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60,807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2BEEB747" w14:textId="05B352B6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56,819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7FF9D9AF" w14:textId="4F5A51CD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60,807</w:t>
            </w:r>
          </w:p>
        </w:tc>
      </w:tr>
      <w:tr w:rsidR="004F31F5" w:rsidRPr="000E759B" w14:paraId="7047E5D2" w14:textId="77777777" w:rsidTr="003174F5">
        <w:tc>
          <w:tcPr>
            <w:tcW w:w="3769" w:type="dxa"/>
          </w:tcPr>
          <w:p w14:paraId="20ED894D" w14:textId="77777777" w:rsidR="004F31F5" w:rsidRPr="000E759B" w:rsidRDefault="004F31F5" w:rsidP="004F31F5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เงินกู้ยืมระยะยาวจากผู้ถือหุ้นและบุคคลอื่น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3B922E4" w14:textId="4B78BAAD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182,478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007C6F75" w14:textId="63BA1E3A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182,478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40CC7AD3" w14:textId="76268596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182,478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7F90C7A4" w14:textId="5701145E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182,478</w:t>
            </w:r>
          </w:p>
        </w:tc>
      </w:tr>
      <w:tr w:rsidR="004F31F5" w:rsidRPr="000E759B" w14:paraId="1395B6EF" w14:textId="77777777" w:rsidTr="003174F5">
        <w:tc>
          <w:tcPr>
            <w:tcW w:w="3769" w:type="dxa"/>
          </w:tcPr>
          <w:p w14:paraId="2AD1E193" w14:textId="596BB753" w:rsidR="004F31F5" w:rsidRPr="000E759B" w:rsidRDefault="004F31F5" w:rsidP="004F31F5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หนี้สินจากภาระค้ำประกันเงินกู้ยืมของบริษัทอื่น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134576C3" w14:textId="3EDFC89F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3,905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2667F293" w14:textId="377AAFDB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50,289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13024E27" w14:textId="78B9418B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3,905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05B533ED" w14:textId="7A154DF6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50,289</w:t>
            </w:r>
          </w:p>
        </w:tc>
      </w:tr>
      <w:tr w:rsidR="004F31F5" w:rsidRPr="000E759B" w14:paraId="5FB0D50C" w14:textId="77777777" w:rsidTr="003174F5">
        <w:tc>
          <w:tcPr>
            <w:tcW w:w="3769" w:type="dxa"/>
          </w:tcPr>
          <w:p w14:paraId="7197AC43" w14:textId="77777777" w:rsidR="004F31F5" w:rsidRPr="000E759B" w:rsidRDefault="004F31F5" w:rsidP="004F31F5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2B88471" w14:textId="76145B4B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5BBDD7DD" w14:textId="2B224C2F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38,073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1D0F19F2" w14:textId="5DD17F57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67631887" w14:textId="1E5CC124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38,073</w:t>
            </w:r>
          </w:p>
        </w:tc>
      </w:tr>
      <w:tr w:rsidR="004F31F5" w:rsidRPr="000E759B" w14:paraId="1BCE7B3B" w14:textId="77777777" w:rsidTr="003174F5">
        <w:tc>
          <w:tcPr>
            <w:tcW w:w="3769" w:type="dxa"/>
          </w:tcPr>
          <w:p w14:paraId="1DEA1DAE" w14:textId="77777777" w:rsidR="004F31F5" w:rsidRPr="000E759B" w:rsidRDefault="004F31F5" w:rsidP="004F31F5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9815A67" w14:textId="490F0565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60,888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3275F21E" w14:textId="4B96FBE9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58,548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71D6346C" w14:textId="7A4B08FC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57,596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41A61709" w14:textId="676A55C5" w:rsidR="004F31F5" w:rsidRPr="000E759B" w:rsidRDefault="004F31F5" w:rsidP="004F31F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53,489</w:t>
            </w:r>
          </w:p>
        </w:tc>
      </w:tr>
      <w:tr w:rsidR="004F31F5" w:rsidRPr="000E759B" w14:paraId="329761EE" w14:textId="77777777" w:rsidTr="003174F5">
        <w:tc>
          <w:tcPr>
            <w:tcW w:w="3769" w:type="dxa"/>
          </w:tcPr>
          <w:p w14:paraId="5B5A3A6F" w14:textId="77777777" w:rsidR="004F31F5" w:rsidRPr="000E759B" w:rsidRDefault="004F31F5" w:rsidP="004F31F5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F80906A" w14:textId="2BA4A89B" w:rsidR="004F31F5" w:rsidRPr="000E759B" w:rsidRDefault="004F31F5" w:rsidP="004F31F5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483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230EF0C" w14:textId="79A1A715" w:rsidR="004F31F5" w:rsidRPr="000E759B" w:rsidRDefault="004F31F5" w:rsidP="004F31F5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469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A4F9692" w14:textId="4993D7B9" w:rsidR="004F31F5" w:rsidRPr="000E759B" w:rsidRDefault="004F31F5" w:rsidP="004F31F5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528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A503894" w14:textId="756962A5" w:rsidR="004F31F5" w:rsidRPr="000E759B" w:rsidRDefault="004F31F5" w:rsidP="004F31F5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514</w:t>
            </w:r>
          </w:p>
        </w:tc>
      </w:tr>
      <w:tr w:rsidR="004F31F5" w:rsidRPr="000E759B" w14:paraId="3153933F" w14:textId="77777777" w:rsidTr="003174F5">
        <w:tc>
          <w:tcPr>
            <w:tcW w:w="3769" w:type="dxa"/>
          </w:tcPr>
          <w:p w14:paraId="7494AAF8" w14:textId="77777777" w:rsidR="004F31F5" w:rsidRPr="000E759B" w:rsidRDefault="004F31F5" w:rsidP="004F31F5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66FDF30" w14:textId="47C7C13A" w:rsidR="004F31F5" w:rsidRPr="000E759B" w:rsidRDefault="004F31F5" w:rsidP="004F31F5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797,015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0CD1E7EB" w14:textId="7A78F44D" w:rsidR="004F31F5" w:rsidRPr="000E759B" w:rsidRDefault="004F31F5" w:rsidP="004F31F5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783,626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6BBACDAD" w14:textId="0D4135BF" w:rsidR="004F31F5" w:rsidRPr="000E759B" w:rsidRDefault="004F31F5" w:rsidP="004F31F5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768,889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78716599" w14:textId="66FA4C59" w:rsidR="004F31F5" w:rsidRPr="000E759B" w:rsidRDefault="004F31F5" w:rsidP="004F31F5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746,192</w:t>
            </w:r>
          </w:p>
        </w:tc>
      </w:tr>
    </w:tbl>
    <w:p w14:paraId="24A2C7FE" w14:textId="77777777" w:rsidR="00870A9D" w:rsidRPr="000E759B" w:rsidRDefault="00870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color w:val="000000"/>
          <w:sz w:val="28"/>
          <w:szCs w:val="28"/>
          <w:cs/>
          <w:lang w:eastAsia="th-TH"/>
        </w:rPr>
      </w:pPr>
      <w:r w:rsidRPr="000E759B">
        <w:rPr>
          <w:rFonts w:ascii="BrowalliaUPC" w:hAnsi="BrowalliaUPC" w:cs="BrowalliaUPC"/>
          <w:sz w:val="28"/>
          <w:szCs w:val="28"/>
          <w:cs/>
        </w:rPr>
        <w:br w:type="page"/>
      </w:r>
    </w:p>
    <w:p w14:paraId="51CF681D" w14:textId="10B90288" w:rsidR="00C014C1" w:rsidRPr="000E759B" w:rsidRDefault="005B452F" w:rsidP="00E750B9">
      <w:pPr>
        <w:pStyle w:val="CordiaNew"/>
        <w:numPr>
          <w:ilvl w:val="1"/>
          <w:numId w:val="31"/>
        </w:numPr>
        <w:tabs>
          <w:tab w:val="clear" w:pos="4153"/>
          <w:tab w:val="left" w:pos="1350"/>
        </w:tabs>
        <w:ind w:left="981" w:hanging="561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มู</w:t>
      </w:r>
      <w:r w:rsidR="00C014C1" w:rsidRPr="000E759B">
        <w:rPr>
          <w:rFonts w:ascii="BrowalliaUPC" w:hAnsi="BrowalliaUPC" w:cs="BrowalliaUPC"/>
          <w:sz w:val="28"/>
          <w:szCs w:val="28"/>
          <w:cs/>
        </w:rPr>
        <w:t>ลค่ายุติธรรม</w:t>
      </w:r>
      <w:r w:rsidR="00954150" w:rsidRPr="000E759B">
        <w:rPr>
          <w:rFonts w:ascii="BrowalliaUPC" w:hAnsi="BrowalliaUPC" w:cs="BrowalliaUPC"/>
          <w:sz w:val="28"/>
          <w:szCs w:val="28"/>
          <w:cs/>
        </w:rPr>
        <w:t>ของเครื่องมือทางการเงิน</w:t>
      </w:r>
    </w:p>
    <w:p w14:paraId="1CD9F25C" w14:textId="77777777" w:rsidR="00C014C1" w:rsidRPr="000E759B" w:rsidRDefault="00C014C1" w:rsidP="00C014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1170"/>
        <w:jc w:val="thaiDistribute"/>
        <w:rPr>
          <w:rFonts w:ascii="BrowalliaUPC" w:hAnsi="BrowalliaUPC" w:cs="BrowalliaUPC"/>
          <w:sz w:val="28"/>
          <w:szCs w:val="28"/>
        </w:rPr>
      </w:pPr>
    </w:p>
    <w:p w14:paraId="7C8ED3C6" w14:textId="1978F914" w:rsidR="00A60109" w:rsidRPr="000E759B" w:rsidRDefault="00C014C1" w:rsidP="005143CB">
      <w:pPr>
        <w:pStyle w:val="CordiaNew"/>
        <w:tabs>
          <w:tab w:val="clear" w:pos="4153"/>
          <w:tab w:val="left" w:pos="720"/>
        </w:tabs>
        <w:ind w:left="990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ฝ่ายบริหารของบริษั</w:t>
      </w:r>
      <w:r w:rsidR="00A60109" w:rsidRPr="000E759B">
        <w:rPr>
          <w:rFonts w:ascii="BrowalliaUPC" w:hAnsi="BrowalliaUPC" w:cs="BrowalliaUPC"/>
          <w:sz w:val="28"/>
          <w:szCs w:val="28"/>
          <w:cs/>
        </w:rPr>
        <w:t>ท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</w:t>
      </w:r>
    </w:p>
    <w:p w14:paraId="06827FD5" w14:textId="7183E449" w:rsidR="00973075" w:rsidRPr="000E759B" w:rsidRDefault="00C014C1" w:rsidP="005143CB">
      <w:pPr>
        <w:pStyle w:val="CordiaNew"/>
        <w:tabs>
          <w:tab w:val="clear" w:pos="4153"/>
          <w:tab w:val="left" w:pos="720"/>
        </w:tabs>
        <w:ind w:left="990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4F6E9BF6" w14:textId="77777777" w:rsidR="00973075" w:rsidRPr="000E759B" w:rsidRDefault="00973075" w:rsidP="005143CB">
      <w:pPr>
        <w:pStyle w:val="CordiaNew"/>
        <w:tabs>
          <w:tab w:val="clear" w:pos="4153"/>
          <w:tab w:val="left" w:pos="720"/>
        </w:tabs>
        <w:ind w:left="990"/>
        <w:jc w:val="thaiDistribute"/>
        <w:rPr>
          <w:rFonts w:ascii="BrowalliaUPC" w:hAnsi="BrowalliaUPC" w:cs="BrowalliaUPC"/>
          <w:sz w:val="28"/>
          <w:szCs w:val="28"/>
        </w:rPr>
      </w:pPr>
    </w:p>
    <w:p w14:paraId="2E4499EE" w14:textId="137B1540" w:rsidR="00C014C1" w:rsidRPr="000E759B" w:rsidRDefault="00C014C1" w:rsidP="005143CB">
      <w:pPr>
        <w:pStyle w:val="CordiaNew"/>
        <w:tabs>
          <w:tab w:val="clear" w:pos="4153"/>
          <w:tab w:val="left" w:pos="720"/>
        </w:tabs>
        <w:ind w:left="990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0E759B">
        <w:rPr>
          <w:rFonts w:ascii="BrowalliaUPC" w:hAnsi="BrowalliaUPC" w:cs="BrowalliaUPC"/>
          <w:sz w:val="28"/>
          <w:szCs w:val="28"/>
        </w:rPr>
        <w:t xml:space="preserve">31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0E759B">
        <w:rPr>
          <w:rFonts w:ascii="BrowalliaUPC" w:hAnsi="BrowalliaUPC" w:cs="BrowalliaUPC"/>
          <w:sz w:val="28"/>
          <w:szCs w:val="28"/>
        </w:rPr>
        <w:t>256</w:t>
      </w:r>
      <w:r w:rsidR="005143CB" w:rsidRPr="000E759B">
        <w:rPr>
          <w:rFonts w:ascii="BrowalliaUPC" w:hAnsi="BrowalliaUPC" w:cs="BrowalliaUPC"/>
          <w:sz w:val="28"/>
          <w:szCs w:val="28"/>
        </w:rPr>
        <w:t>7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Pr="000E759B">
        <w:rPr>
          <w:rFonts w:ascii="BrowalliaUPC" w:hAnsi="BrowalliaUPC" w:cs="BrowalliaUPC"/>
          <w:sz w:val="28"/>
          <w:szCs w:val="28"/>
        </w:rPr>
        <w:t>256</w:t>
      </w:r>
      <w:r w:rsidR="005143CB" w:rsidRPr="000E759B">
        <w:rPr>
          <w:rFonts w:ascii="BrowalliaUPC" w:hAnsi="BrowalliaUPC" w:cs="BrowalliaUPC"/>
          <w:sz w:val="28"/>
          <w:szCs w:val="28"/>
        </w:rPr>
        <w:t>6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สินทรัพย์ทางการเงินและหนี้สินทางการเงินที่วัดมูลค่าด้วยมูลค่ายุติธรรม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มีดังต่อไปนี้</w:t>
      </w:r>
    </w:p>
    <w:p w14:paraId="7DEA860A" w14:textId="2925382D" w:rsidR="00E9600E" w:rsidRPr="000E759B" w:rsidRDefault="00E9600E" w:rsidP="005143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990"/>
        <w:jc w:val="both"/>
        <w:rPr>
          <w:rFonts w:ascii="BrowalliaUPC" w:hAnsi="BrowalliaUPC" w:cs="BrowalliaUPC"/>
          <w:sz w:val="28"/>
          <w:szCs w:val="28"/>
        </w:rPr>
      </w:pPr>
    </w:p>
    <w:tbl>
      <w:tblPr>
        <w:tblW w:w="8455" w:type="dxa"/>
        <w:tblInd w:w="90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919"/>
        <w:gridCol w:w="1134"/>
        <w:gridCol w:w="1134"/>
        <w:gridCol w:w="1134"/>
        <w:gridCol w:w="1134"/>
      </w:tblGrid>
      <w:tr w:rsidR="00E9600E" w:rsidRPr="000E759B" w14:paraId="71E3CBE0" w14:textId="77777777" w:rsidTr="00DB169C">
        <w:trPr>
          <w:tblHeader/>
        </w:trPr>
        <w:tc>
          <w:tcPr>
            <w:tcW w:w="3919" w:type="dxa"/>
            <w:shd w:val="clear" w:color="auto" w:fill="auto"/>
          </w:tcPr>
          <w:p w14:paraId="5F5ED8F7" w14:textId="77777777" w:rsidR="00E9600E" w:rsidRPr="000E759B" w:rsidRDefault="00E9600E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14:paraId="54B654E6" w14:textId="77777777" w:rsidR="00E9600E" w:rsidRPr="000E759B" w:rsidRDefault="00E9600E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บาท)</w:t>
            </w:r>
          </w:p>
        </w:tc>
      </w:tr>
      <w:tr w:rsidR="00E9600E" w:rsidRPr="000E759B" w14:paraId="09BD64B2" w14:textId="77777777" w:rsidTr="00DB169C">
        <w:trPr>
          <w:tblHeader/>
        </w:trPr>
        <w:tc>
          <w:tcPr>
            <w:tcW w:w="3919" w:type="dxa"/>
            <w:shd w:val="clear" w:color="auto" w:fill="auto"/>
          </w:tcPr>
          <w:p w14:paraId="4B1145CA" w14:textId="77777777" w:rsidR="00E9600E" w:rsidRPr="000E759B" w:rsidRDefault="00E9600E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70AF2222" w14:textId="02F4B668" w:rsidR="00E9600E" w:rsidRPr="000E759B" w:rsidRDefault="00E9600E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งบการเงินรวม</w:t>
            </w:r>
            <w:r w:rsidR="00C80971"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และงบการเงิน</w:t>
            </w:r>
            <w:r w:rsidR="006E63D2"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เฉพาะบริษัท</w:t>
            </w:r>
          </w:p>
        </w:tc>
      </w:tr>
      <w:tr w:rsidR="00E9600E" w:rsidRPr="000E759B" w14:paraId="15D046A5" w14:textId="77777777" w:rsidTr="00DB169C">
        <w:trPr>
          <w:tblHeader/>
        </w:trPr>
        <w:tc>
          <w:tcPr>
            <w:tcW w:w="3919" w:type="dxa"/>
            <w:shd w:val="clear" w:color="auto" w:fill="auto"/>
          </w:tcPr>
          <w:p w14:paraId="41CCBB55" w14:textId="77777777" w:rsidR="00E9600E" w:rsidRPr="000E759B" w:rsidRDefault="00E9600E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  <w:hideMark/>
          </w:tcPr>
          <w:p w14:paraId="663B8E55" w14:textId="65EA8EB1" w:rsidR="00E9600E" w:rsidRPr="000E759B" w:rsidRDefault="00E9600E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D01EF7" w:rsidRPr="000E759B">
              <w:rPr>
                <w:rFonts w:ascii="BrowalliaUPC" w:hAnsi="BrowalliaUPC" w:cs="BrowalliaUPC"/>
                <w:sz w:val="28"/>
                <w:szCs w:val="28"/>
              </w:rPr>
              <w:t>7</w:t>
            </w:r>
          </w:p>
        </w:tc>
      </w:tr>
      <w:tr w:rsidR="00E9600E" w:rsidRPr="000E759B" w14:paraId="2A6CEBDC" w14:textId="77777777" w:rsidTr="00DB169C">
        <w:trPr>
          <w:tblHeader/>
        </w:trPr>
        <w:tc>
          <w:tcPr>
            <w:tcW w:w="3919" w:type="dxa"/>
            <w:shd w:val="clear" w:color="auto" w:fill="auto"/>
          </w:tcPr>
          <w:p w14:paraId="7232F3C4" w14:textId="77777777" w:rsidR="00E9600E" w:rsidRPr="000E759B" w:rsidRDefault="00E9600E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7BE9F84" w14:textId="77777777" w:rsidR="00E9600E" w:rsidRPr="000E759B" w:rsidRDefault="00E9600E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ข้อมูลระดับ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6FA416D" w14:textId="77777777" w:rsidR="00E9600E" w:rsidRPr="000E759B" w:rsidRDefault="00E9600E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ข้อมูลระดับ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9ACCE75" w14:textId="77777777" w:rsidR="00E9600E" w:rsidRPr="000E759B" w:rsidRDefault="00E9600E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ข้อมูลระดับ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57952DE" w14:textId="77777777" w:rsidR="00E9600E" w:rsidRPr="000E759B" w:rsidRDefault="00E9600E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</w:tr>
      <w:tr w:rsidR="00E9600E" w:rsidRPr="000E759B" w14:paraId="361682E2" w14:textId="77777777" w:rsidTr="00DB169C">
        <w:trPr>
          <w:tblHeader/>
        </w:trPr>
        <w:tc>
          <w:tcPr>
            <w:tcW w:w="3919" w:type="dxa"/>
            <w:shd w:val="clear" w:color="auto" w:fill="auto"/>
          </w:tcPr>
          <w:p w14:paraId="0A7C8187" w14:textId="77777777" w:rsidR="00E9600E" w:rsidRPr="000E759B" w:rsidRDefault="00E9600E" w:rsidP="00CE5B5B">
            <w:pPr>
              <w:snapToGrid w:val="0"/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81C0E0" w14:textId="77777777" w:rsidR="00E9600E" w:rsidRPr="000E759B" w:rsidRDefault="00E9600E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D1515A" w14:textId="77777777" w:rsidR="00E9600E" w:rsidRPr="000E759B" w:rsidRDefault="00E9600E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2ACCD4" w14:textId="77777777" w:rsidR="00E9600E" w:rsidRPr="000E759B" w:rsidRDefault="00E9600E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00A067" w14:textId="77777777" w:rsidR="00E9600E" w:rsidRPr="000E759B" w:rsidRDefault="00E9600E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E9600E" w:rsidRPr="000E759B" w14:paraId="3B18784C" w14:textId="77777777" w:rsidTr="00DB169C">
        <w:trPr>
          <w:tblHeader/>
        </w:trPr>
        <w:tc>
          <w:tcPr>
            <w:tcW w:w="3919" w:type="dxa"/>
            <w:tcBorders>
              <w:bottom w:val="nil"/>
            </w:tcBorders>
            <w:shd w:val="clear" w:color="auto" w:fill="auto"/>
          </w:tcPr>
          <w:p w14:paraId="18A7EE6C" w14:textId="5283F965" w:rsidR="00E9600E" w:rsidRPr="000E759B" w:rsidRDefault="00B8073B" w:rsidP="00CE5B5B">
            <w:pPr>
              <w:spacing w:line="240" w:lineRule="auto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D72624C" w14:textId="77777777" w:rsidR="00E9600E" w:rsidRPr="000E759B" w:rsidRDefault="00E9600E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2831FF3D" w14:textId="77777777" w:rsidR="00E9600E" w:rsidRPr="000E759B" w:rsidRDefault="00E9600E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211983EE" w14:textId="77777777" w:rsidR="00E9600E" w:rsidRPr="000E759B" w:rsidRDefault="00E9600E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AE700D9" w14:textId="77777777" w:rsidR="00E9600E" w:rsidRPr="000E759B" w:rsidRDefault="00E9600E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9B6974" w:rsidRPr="000E759B" w14:paraId="33A0BE84" w14:textId="77777777" w:rsidTr="00DB169C">
        <w:trPr>
          <w:tblHeader/>
        </w:trPr>
        <w:tc>
          <w:tcPr>
            <w:tcW w:w="3919" w:type="dxa"/>
            <w:tcBorders>
              <w:bottom w:val="nil"/>
            </w:tcBorders>
            <w:shd w:val="clear" w:color="auto" w:fill="auto"/>
            <w:hideMark/>
          </w:tcPr>
          <w:p w14:paraId="34CBD201" w14:textId="77777777" w:rsidR="009B6974" w:rsidRPr="000E759B" w:rsidRDefault="009B6974" w:rsidP="009B6974">
            <w:pPr>
              <w:spacing w:line="240" w:lineRule="auto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0A443467" w14:textId="3CC15BD0" w:rsidR="009B6974" w:rsidRPr="000E759B" w:rsidRDefault="009B6974" w:rsidP="009B697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759B0431" w14:textId="60EC1779" w:rsidR="009B6974" w:rsidRPr="000E759B" w:rsidRDefault="009B6974" w:rsidP="009B697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726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56FCD585" w14:textId="5C4D5FC9" w:rsidR="009B6974" w:rsidRPr="000E759B" w:rsidRDefault="009B6974" w:rsidP="009B697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3C9823C3" w14:textId="1F609244" w:rsidR="009B6974" w:rsidRPr="000E759B" w:rsidRDefault="009B6974" w:rsidP="009B697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726</w:t>
            </w:r>
          </w:p>
        </w:tc>
      </w:tr>
    </w:tbl>
    <w:p w14:paraId="13E8EAA5" w14:textId="697E7CAD" w:rsidR="00E9600E" w:rsidRPr="000E759B" w:rsidRDefault="00E9600E" w:rsidP="00284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jc w:val="both"/>
        <w:rPr>
          <w:rFonts w:ascii="BrowalliaUPC" w:hAnsi="BrowalliaUPC" w:cs="BrowalliaUPC"/>
          <w:sz w:val="36"/>
          <w:szCs w:val="36"/>
        </w:rPr>
      </w:pPr>
    </w:p>
    <w:tbl>
      <w:tblPr>
        <w:tblW w:w="8455" w:type="dxa"/>
        <w:tblInd w:w="90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919"/>
        <w:gridCol w:w="1134"/>
        <w:gridCol w:w="1134"/>
        <w:gridCol w:w="1134"/>
        <w:gridCol w:w="1134"/>
      </w:tblGrid>
      <w:tr w:rsidR="00C600E4" w:rsidRPr="000E759B" w14:paraId="4CED920A" w14:textId="77777777" w:rsidTr="00C600E4">
        <w:trPr>
          <w:tblHeader/>
        </w:trPr>
        <w:tc>
          <w:tcPr>
            <w:tcW w:w="3919" w:type="dxa"/>
            <w:shd w:val="clear" w:color="auto" w:fill="auto"/>
          </w:tcPr>
          <w:p w14:paraId="52AEDC3A" w14:textId="77777777" w:rsidR="00C600E4" w:rsidRPr="000E759B" w:rsidRDefault="00C600E4" w:rsidP="00284A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14:paraId="19437BB5" w14:textId="77777777" w:rsidR="00C600E4" w:rsidRPr="000E759B" w:rsidRDefault="00C600E4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: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C600E4" w:rsidRPr="000E759B" w14:paraId="3715F989" w14:textId="77777777" w:rsidTr="00C600E4">
        <w:trPr>
          <w:tblHeader/>
        </w:trPr>
        <w:tc>
          <w:tcPr>
            <w:tcW w:w="3919" w:type="dxa"/>
            <w:shd w:val="clear" w:color="auto" w:fill="auto"/>
          </w:tcPr>
          <w:p w14:paraId="510867D1" w14:textId="77777777" w:rsidR="00C600E4" w:rsidRPr="000E759B" w:rsidRDefault="00C600E4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14:paraId="4A83A321" w14:textId="6D63A445" w:rsidR="00C600E4" w:rsidRPr="000E759B" w:rsidRDefault="00C80971" w:rsidP="00C600E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งบการเงินรวมและงบการเงิน</w:t>
            </w:r>
            <w:r w:rsidR="006E63D2"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เฉพาะบริษัท</w:t>
            </w:r>
          </w:p>
        </w:tc>
      </w:tr>
      <w:tr w:rsidR="00C600E4" w:rsidRPr="000E759B" w14:paraId="47961099" w14:textId="77777777" w:rsidTr="00C600E4">
        <w:trPr>
          <w:tblHeader/>
        </w:trPr>
        <w:tc>
          <w:tcPr>
            <w:tcW w:w="3919" w:type="dxa"/>
            <w:shd w:val="clear" w:color="auto" w:fill="auto"/>
          </w:tcPr>
          <w:p w14:paraId="6112E0B9" w14:textId="77777777" w:rsidR="00C600E4" w:rsidRPr="000E759B" w:rsidRDefault="00C600E4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14:paraId="2C43FEE3" w14:textId="744061FF" w:rsidR="00C600E4" w:rsidRPr="000E759B" w:rsidRDefault="00C600E4" w:rsidP="00C600E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D01EF7" w:rsidRPr="000E759B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</w:tr>
      <w:tr w:rsidR="00C600E4" w:rsidRPr="000E759B" w14:paraId="39308B3E" w14:textId="77777777" w:rsidTr="00CE5B5B">
        <w:trPr>
          <w:tblHeader/>
        </w:trPr>
        <w:tc>
          <w:tcPr>
            <w:tcW w:w="3919" w:type="dxa"/>
            <w:shd w:val="clear" w:color="auto" w:fill="auto"/>
          </w:tcPr>
          <w:p w14:paraId="63079805" w14:textId="77777777" w:rsidR="00C600E4" w:rsidRPr="000E759B" w:rsidRDefault="00C600E4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55FDADF" w14:textId="77777777" w:rsidR="00C600E4" w:rsidRPr="000E759B" w:rsidRDefault="00C600E4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ข้อมูลระดับ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95C7BCC" w14:textId="77777777" w:rsidR="00C600E4" w:rsidRPr="000E759B" w:rsidRDefault="00C600E4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ข้อมูลระดับ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C061255" w14:textId="77777777" w:rsidR="00C600E4" w:rsidRPr="000E759B" w:rsidRDefault="00C600E4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ข้อมูลระดับ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FFA1CD1" w14:textId="77777777" w:rsidR="00C600E4" w:rsidRPr="000E759B" w:rsidRDefault="00C600E4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</w:tr>
      <w:tr w:rsidR="00C600E4" w:rsidRPr="000E759B" w14:paraId="2F2B0A50" w14:textId="77777777" w:rsidTr="00D01EF7">
        <w:trPr>
          <w:trHeight w:val="378"/>
          <w:tblHeader/>
        </w:trPr>
        <w:tc>
          <w:tcPr>
            <w:tcW w:w="3919" w:type="dxa"/>
            <w:shd w:val="clear" w:color="auto" w:fill="auto"/>
          </w:tcPr>
          <w:p w14:paraId="165A932E" w14:textId="77777777" w:rsidR="00C600E4" w:rsidRPr="000E759B" w:rsidRDefault="00C600E4" w:rsidP="00CE5B5B">
            <w:pPr>
              <w:snapToGrid w:val="0"/>
              <w:spacing w:line="240" w:lineRule="auto"/>
              <w:ind w:left="276" w:hanging="276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CD1465" w14:textId="77777777" w:rsidR="00C600E4" w:rsidRPr="000E759B" w:rsidRDefault="00C600E4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942182" w14:textId="77777777" w:rsidR="00C600E4" w:rsidRPr="000E759B" w:rsidRDefault="00C600E4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D6689E" w14:textId="77777777" w:rsidR="00C600E4" w:rsidRPr="000E759B" w:rsidRDefault="00C600E4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7860EC" w14:textId="77777777" w:rsidR="00C600E4" w:rsidRPr="000E759B" w:rsidRDefault="00C600E4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C600E4" w:rsidRPr="000E759B" w14:paraId="143BAA02" w14:textId="77777777" w:rsidTr="00CE5B5B">
        <w:trPr>
          <w:tblHeader/>
        </w:trPr>
        <w:tc>
          <w:tcPr>
            <w:tcW w:w="3919" w:type="dxa"/>
            <w:tcBorders>
              <w:bottom w:val="nil"/>
            </w:tcBorders>
            <w:shd w:val="clear" w:color="auto" w:fill="auto"/>
          </w:tcPr>
          <w:p w14:paraId="21376AF8" w14:textId="77777777" w:rsidR="00C600E4" w:rsidRPr="000E759B" w:rsidRDefault="00C600E4" w:rsidP="00CE5B5B">
            <w:pPr>
              <w:spacing w:line="240" w:lineRule="auto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60F5FA4" w14:textId="77777777" w:rsidR="00C600E4" w:rsidRPr="000E759B" w:rsidRDefault="00C600E4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6D51594" w14:textId="77777777" w:rsidR="00C600E4" w:rsidRPr="000E759B" w:rsidRDefault="00C600E4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7A9CA65" w14:textId="77777777" w:rsidR="00C600E4" w:rsidRPr="000E759B" w:rsidRDefault="00C600E4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7C679CD" w14:textId="77777777" w:rsidR="00C600E4" w:rsidRPr="000E759B" w:rsidRDefault="00C600E4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D01EF7" w:rsidRPr="000E759B" w14:paraId="3B784C63" w14:textId="77777777" w:rsidTr="00CE5B5B">
        <w:trPr>
          <w:tblHeader/>
        </w:trPr>
        <w:tc>
          <w:tcPr>
            <w:tcW w:w="3919" w:type="dxa"/>
            <w:tcBorders>
              <w:bottom w:val="nil"/>
            </w:tcBorders>
            <w:shd w:val="clear" w:color="auto" w:fill="auto"/>
            <w:hideMark/>
          </w:tcPr>
          <w:p w14:paraId="4FF5BE01" w14:textId="77777777" w:rsidR="00D01EF7" w:rsidRPr="000E759B" w:rsidRDefault="00D01EF7" w:rsidP="00D01EF7">
            <w:pPr>
              <w:spacing w:line="240" w:lineRule="auto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21871DCF" w14:textId="41E33B0E" w:rsidR="00D01EF7" w:rsidRPr="000E759B" w:rsidRDefault="00D01EF7" w:rsidP="00D01EF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578F41D3" w14:textId="455D667F" w:rsidR="00D01EF7" w:rsidRPr="000E759B" w:rsidRDefault="00D01EF7" w:rsidP="00D01EF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34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2DDD1B43" w14:textId="2B31EAE2" w:rsidR="00D01EF7" w:rsidRPr="000E759B" w:rsidRDefault="00D01EF7" w:rsidP="00D01EF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166BAA7D" w14:textId="350CA44A" w:rsidR="00D01EF7" w:rsidRPr="000E759B" w:rsidRDefault="00D01EF7" w:rsidP="00D01EF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34</w:t>
            </w:r>
          </w:p>
        </w:tc>
      </w:tr>
    </w:tbl>
    <w:p w14:paraId="3FA3AF66" w14:textId="030E0E96" w:rsidR="00A53E31" w:rsidRPr="000E759B" w:rsidRDefault="00A53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46C719DE" w14:textId="3EC4F7FD" w:rsidR="00D1546F" w:rsidRPr="000E759B" w:rsidRDefault="00D1546F" w:rsidP="00E750B9">
      <w:pPr>
        <w:pStyle w:val="CordiaNew"/>
        <w:numPr>
          <w:ilvl w:val="1"/>
          <w:numId w:val="31"/>
        </w:numPr>
        <w:tabs>
          <w:tab w:val="clear" w:pos="4153"/>
          <w:tab w:val="left" w:pos="720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นโยบายการ</w:t>
      </w:r>
      <w:r w:rsidR="00BE305F" w:rsidRPr="000E759B">
        <w:rPr>
          <w:rFonts w:ascii="BrowalliaUPC" w:hAnsi="BrowalliaUPC" w:cs="BrowalliaUPC"/>
          <w:sz w:val="28"/>
          <w:szCs w:val="28"/>
          <w:cs/>
        </w:rPr>
        <w:t>บริหาร</w:t>
      </w:r>
      <w:r w:rsidRPr="000E759B">
        <w:rPr>
          <w:rFonts w:ascii="BrowalliaUPC" w:hAnsi="BrowalliaUPC" w:cs="BrowalliaUPC"/>
          <w:sz w:val="28"/>
          <w:szCs w:val="28"/>
          <w:cs/>
        </w:rPr>
        <w:t>ความเสี่ยงทางด้านการเงิน</w:t>
      </w:r>
      <w:r w:rsidRPr="000E759B">
        <w:rPr>
          <w:rFonts w:ascii="BrowalliaUPC" w:hAnsi="BrowalliaUPC" w:cs="BrowalliaUPC"/>
          <w:sz w:val="28"/>
          <w:szCs w:val="28"/>
        </w:rPr>
        <w:t xml:space="preserve">   </w:t>
      </w:r>
    </w:p>
    <w:p w14:paraId="42135DFF" w14:textId="77777777" w:rsidR="009135CF" w:rsidRPr="000E759B" w:rsidRDefault="009135CF" w:rsidP="00405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426"/>
        <w:jc w:val="both"/>
        <w:rPr>
          <w:rFonts w:ascii="BrowalliaUPC" w:hAnsi="BrowalliaUPC" w:cs="BrowalliaUPC"/>
          <w:b/>
          <w:bCs/>
          <w:sz w:val="28"/>
          <w:szCs w:val="28"/>
          <w:cs/>
        </w:rPr>
      </w:pPr>
    </w:p>
    <w:p w14:paraId="1453C91C" w14:textId="25680A26" w:rsidR="00C57C8D" w:rsidRPr="000E759B" w:rsidRDefault="00C66BB2" w:rsidP="00DD1536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="00645126" w:rsidRPr="000E759B">
        <w:rPr>
          <w:rFonts w:ascii="BrowalliaUPC" w:hAnsi="BrowalliaUPC" w:cs="BrowalliaUPC"/>
          <w:sz w:val="28"/>
          <w:szCs w:val="28"/>
          <w:cs/>
        </w:rPr>
        <w:t xml:space="preserve">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</w:t>
      </w:r>
      <w:r w:rsidRPr="000E759B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="00645126" w:rsidRPr="000E759B">
        <w:rPr>
          <w:rFonts w:ascii="BrowalliaUPC" w:hAnsi="BrowalliaUPC" w:cs="BrowalliaUPC"/>
          <w:sz w:val="28"/>
          <w:szCs w:val="28"/>
          <w:cs/>
        </w:rPr>
        <w:t>ไม่มีการออก หรือถือเครื่องมือทางการเงินที่เป็นตราสารอนุพันธ์ เพื่อการเก็งกำไรหรือการค้า</w:t>
      </w:r>
      <w:r w:rsidR="00B659E0" w:rsidRPr="000E759B">
        <w:rPr>
          <w:rFonts w:ascii="BrowalliaUPC" w:hAnsi="BrowalliaUPC" w:cs="BrowalliaUPC"/>
          <w:sz w:val="28"/>
          <w:szCs w:val="28"/>
        </w:rPr>
        <w:t xml:space="preserve"> </w:t>
      </w:r>
      <w:r w:rsidR="00B659E0" w:rsidRPr="000E759B">
        <w:rPr>
          <w:rFonts w:ascii="BrowalliaUPC" w:hAnsi="BrowalliaUPC" w:cs="BrowalliaUPC"/>
          <w:sz w:val="28"/>
          <w:szCs w:val="28"/>
          <w:cs/>
        </w:rPr>
        <w:t>โดยกลุ่มบริษัทมีนโยบายในการบริหาร</w:t>
      </w:r>
      <w:r w:rsidR="00B659E0" w:rsidRPr="000E759B">
        <w:rPr>
          <w:rFonts w:ascii="BrowalliaUPC" w:hAnsi="BrowalliaUPC" w:cs="BrowalliaUPC"/>
          <w:color w:val="auto"/>
          <w:sz w:val="28"/>
          <w:szCs w:val="28"/>
          <w:cs/>
        </w:rPr>
        <w:t>ความเสี่ยง ดังนี้</w:t>
      </w:r>
    </w:p>
    <w:p w14:paraId="69CA8413" w14:textId="2BD5035C" w:rsidR="00870A9D" w:rsidRPr="000E759B" w:rsidRDefault="00870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u w:val="single"/>
        </w:rPr>
      </w:pPr>
      <w:r w:rsidRPr="000E759B">
        <w:rPr>
          <w:rFonts w:ascii="BrowalliaUPC" w:hAnsi="BrowalliaUPC" w:cs="BrowalliaUPC"/>
          <w:sz w:val="28"/>
          <w:szCs w:val="28"/>
          <w:u w:val="single"/>
        </w:rPr>
        <w:br w:type="page"/>
      </w:r>
    </w:p>
    <w:p w14:paraId="345E3CCF" w14:textId="77777777" w:rsidR="00645126" w:rsidRPr="000E759B" w:rsidRDefault="00645126" w:rsidP="00B32928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  <w:r w:rsidRPr="000E759B">
        <w:rPr>
          <w:rFonts w:ascii="BrowalliaUPC" w:hAnsi="BrowalliaUPC" w:cs="BrowalliaUPC"/>
          <w:color w:val="auto"/>
          <w:sz w:val="28"/>
          <w:szCs w:val="28"/>
          <w:u w:val="single"/>
          <w:cs/>
        </w:rPr>
        <w:t>ความเสี่ยงด้านสภาพคล่อง</w:t>
      </w:r>
    </w:p>
    <w:p w14:paraId="308F5C8A" w14:textId="3A92FCFE" w:rsidR="00DD1536" w:rsidRPr="000E759B" w:rsidRDefault="00C66BB2" w:rsidP="00284AAA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0E759B">
        <w:rPr>
          <w:rFonts w:ascii="BrowalliaUPC" w:hAnsi="BrowalliaUPC" w:cs="BrowalliaUPC"/>
          <w:color w:val="auto"/>
          <w:sz w:val="28"/>
          <w:szCs w:val="28"/>
          <w:cs/>
        </w:rPr>
        <w:t>กลุ่มบริษัท</w:t>
      </w:r>
      <w:r w:rsidR="00645126" w:rsidRPr="000E759B">
        <w:rPr>
          <w:rFonts w:ascii="BrowalliaUPC" w:hAnsi="BrowalliaUPC" w:cs="BrowalliaUPC"/>
          <w:color w:val="auto"/>
          <w:sz w:val="28"/>
          <w:szCs w:val="28"/>
          <w:cs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ิจการ</w:t>
      </w:r>
      <w:r w:rsidR="00D20A83" w:rsidRPr="000E759B">
        <w:rPr>
          <w:rFonts w:ascii="BrowalliaUPC" w:hAnsi="BrowalliaUPC" w:cs="BrowalliaUPC"/>
          <w:color w:val="auto"/>
          <w:sz w:val="28"/>
          <w:szCs w:val="28"/>
          <w:cs/>
        </w:rPr>
        <w:t xml:space="preserve"> รวมถึงการชำระหนี้สินที่ครบกำหนดชำระ เพื่อลดความเสี่ยงจากการขาดสภาพคล่องในอนาคต</w:t>
      </w:r>
    </w:p>
    <w:p w14:paraId="25BD299B" w14:textId="77777777" w:rsidR="00D01EF7" w:rsidRPr="000E759B" w:rsidRDefault="00D01EF7" w:rsidP="00284AAA">
      <w:pPr>
        <w:pStyle w:val="CordiaNew"/>
        <w:tabs>
          <w:tab w:val="clear" w:pos="4153"/>
          <w:tab w:val="left" w:pos="720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6E06DC31" w14:textId="33DB5361" w:rsidR="005C53B2" w:rsidRPr="000E759B" w:rsidRDefault="009A2C93" w:rsidP="00284AAA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0E759B">
        <w:rPr>
          <w:rFonts w:ascii="BrowalliaUPC" w:hAnsi="BrowalliaUPC" w:cs="BrowalliaUPC"/>
          <w:color w:val="auto"/>
          <w:sz w:val="28"/>
          <w:szCs w:val="28"/>
          <w:cs/>
        </w:rPr>
        <w:t>หนี้สินทางการเงิน</w:t>
      </w:r>
      <w:r w:rsidR="006A3DBA" w:rsidRPr="000E759B">
        <w:rPr>
          <w:rFonts w:ascii="BrowalliaUPC" w:hAnsi="BrowalliaUPC" w:cs="BrowalliaUPC"/>
          <w:color w:val="auto"/>
          <w:sz w:val="28"/>
          <w:szCs w:val="28"/>
          <w:cs/>
        </w:rPr>
        <w:t xml:space="preserve"> ณ วันที่ </w:t>
      </w:r>
      <w:r w:rsidR="006A3DBA" w:rsidRPr="000E759B">
        <w:rPr>
          <w:rFonts w:ascii="BrowalliaUPC" w:hAnsi="BrowalliaUPC" w:cs="BrowalliaUPC"/>
          <w:color w:val="auto"/>
          <w:sz w:val="28"/>
          <w:szCs w:val="28"/>
        </w:rPr>
        <w:t xml:space="preserve">31 </w:t>
      </w:r>
      <w:r w:rsidR="006A3DBA" w:rsidRPr="000E759B">
        <w:rPr>
          <w:rFonts w:ascii="BrowalliaUPC" w:hAnsi="BrowalliaUPC" w:cs="BrowalliaUPC"/>
          <w:color w:val="auto"/>
          <w:sz w:val="28"/>
          <w:szCs w:val="28"/>
          <w:cs/>
        </w:rPr>
        <w:t xml:space="preserve">ธันวาคม </w:t>
      </w:r>
      <w:r w:rsidR="006A3DBA" w:rsidRPr="000E759B">
        <w:rPr>
          <w:rFonts w:ascii="BrowalliaUPC" w:hAnsi="BrowalliaUPC" w:cs="BrowalliaUPC"/>
          <w:color w:val="auto"/>
          <w:sz w:val="28"/>
          <w:szCs w:val="28"/>
        </w:rPr>
        <w:t>256</w:t>
      </w:r>
      <w:r w:rsidR="00D01EF7" w:rsidRPr="000E759B">
        <w:rPr>
          <w:rFonts w:ascii="BrowalliaUPC" w:hAnsi="BrowalliaUPC" w:cs="BrowalliaUPC"/>
          <w:color w:val="auto"/>
          <w:sz w:val="28"/>
          <w:szCs w:val="28"/>
        </w:rPr>
        <w:t>7</w:t>
      </w:r>
      <w:r w:rsidR="006A3DBA" w:rsidRPr="000E759B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="006A3DBA" w:rsidRPr="000E759B">
        <w:rPr>
          <w:rFonts w:ascii="BrowalliaUPC" w:hAnsi="BrowalliaUPC" w:cs="BrowalliaUPC"/>
          <w:color w:val="auto"/>
          <w:sz w:val="28"/>
          <w:szCs w:val="28"/>
          <w:cs/>
        </w:rPr>
        <w:t xml:space="preserve">และ </w:t>
      </w:r>
      <w:r w:rsidR="006A3DBA" w:rsidRPr="000E759B">
        <w:rPr>
          <w:rFonts w:ascii="BrowalliaUPC" w:hAnsi="BrowalliaUPC" w:cs="BrowalliaUPC"/>
          <w:color w:val="auto"/>
          <w:sz w:val="28"/>
          <w:szCs w:val="28"/>
        </w:rPr>
        <w:t>256</w:t>
      </w:r>
      <w:r w:rsidR="00D01EF7" w:rsidRPr="000E759B">
        <w:rPr>
          <w:rFonts w:ascii="BrowalliaUPC" w:hAnsi="BrowalliaUPC" w:cs="BrowalliaUPC"/>
          <w:color w:val="auto"/>
          <w:sz w:val="28"/>
          <w:szCs w:val="28"/>
        </w:rPr>
        <w:t>6</w:t>
      </w:r>
      <w:r w:rsidR="006A3DBA" w:rsidRPr="000E759B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="006A3DBA" w:rsidRPr="000E759B">
        <w:rPr>
          <w:rFonts w:ascii="BrowalliaUPC" w:hAnsi="BrowalliaUPC" w:cs="BrowalliaUPC"/>
          <w:color w:val="auto"/>
          <w:sz w:val="28"/>
          <w:szCs w:val="28"/>
          <w:cs/>
        </w:rPr>
        <w:t xml:space="preserve">มีระยะเวลาที่ครบกำหนดชำระ ดังนี้ </w:t>
      </w:r>
    </w:p>
    <w:p w14:paraId="7471952E" w14:textId="77777777" w:rsidR="00284AAA" w:rsidRPr="000E759B" w:rsidRDefault="00284AAA" w:rsidP="00284AAA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tbl>
      <w:tblPr>
        <w:tblW w:w="8448" w:type="dxa"/>
        <w:tblInd w:w="993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778"/>
        <w:gridCol w:w="1418"/>
        <w:gridCol w:w="1417"/>
        <w:gridCol w:w="1418"/>
        <w:gridCol w:w="1417"/>
      </w:tblGrid>
      <w:tr w:rsidR="00572B3C" w:rsidRPr="000E759B" w14:paraId="584743F0" w14:textId="77777777" w:rsidTr="009B399F">
        <w:trPr>
          <w:tblHeader/>
        </w:trPr>
        <w:tc>
          <w:tcPr>
            <w:tcW w:w="2778" w:type="dxa"/>
          </w:tcPr>
          <w:p w14:paraId="5A36F97D" w14:textId="77777777" w:rsidR="00D267C5" w:rsidRPr="000E759B" w:rsidRDefault="00D267C5" w:rsidP="00284A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</w:tcPr>
          <w:p w14:paraId="0A0E0E4D" w14:textId="77777777" w:rsidR="00D267C5" w:rsidRPr="000E759B" w:rsidRDefault="00D267C5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พัน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บาท)</w:t>
            </w:r>
          </w:p>
        </w:tc>
      </w:tr>
      <w:tr w:rsidR="00572B3C" w:rsidRPr="000E759B" w14:paraId="49D7DAE0" w14:textId="77777777" w:rsidTr="009B399F">
        <w:trPr>
          <w:tblHeader/>
        </w:trPr>
        <w:tc>
          <w:tcPr>
            <w:tcW w:w="2778" w:type="dxa"/>
          </w:tcPr>
          <w:p w14:paraId="41062F38" w14:textId="77777777" w:rsidR="00D267C5" w:rsidRPr="000E759B" w:rsidRDefault="00D267C5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54E59CD" w14:textId="58BCB8D6" w:rsidR="00D267C5" w:rsidRPr="000E759B" w:rsidRDefault="00D267C5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572B3C" w:rsidRPr="000E759B" w14:paraId="378F3E94" w14:textId="77777777" w:rsidTr="009B399F">
        <w:trPr>
          <w:tblHeader/>
        </w:trPr>
        <w:tc>
          <w:tcPr>
            <w:tcW w:w="2778" w:type="dxa"/>
          </w:tcPr>
          <w:p w14:paraId="78F48F33" w14:textId="77777777" w:rsidR="00D267C5" w:rsidRPr="000E759B" w:rsidRDefault="00D267C5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592690D6" w14:textId="33614927" w:rsidR="00D267C5" w:rsidRPr="000E759B" w:rsidRDefault="00D267C5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256</w:t>
            </w:r>
            <w:r w:rsidR="00B769F6" w:rsidRPr="000E759B">
              <w:rPr>
                <w:rFonts w:ascii="BrowalliaUPC" w:hAnsi="BrowalliaUPC" w:cs="BrowalliaUPC"/>
                <w:sz w:val="24"/>
                <w:szCs w:val="24"/>
              </w:rPr>
              <w:t>7</w:t>
            </w:r>
          </w:p>
        </w:tc>
      </w:tr>
      <w:tr w:rsidR="00572B3C" w:rsidRPr="000E759B" w14:paraId="64E2CFD8" w14:textId="77777777" w:rsidTr="009B399F">
        <w:trPr>
          <w:tblHeader/>
        </w:trPr>
        <w:tc>
          <w:tcPr>
            <w:tcW w:w="2778" w:type="dxa"/>
          </w:tcPr>
          <w:p w14:paraId="0D608FA2" w14:textId="77777777" w:rsidR="00D267C5" w:rsidRPr="000E759B" w:rsidRDefault="00D267C5" w:rsidP="00D267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bottom"/>
            <w:hideMark/>
          </w:tcPr>
          <w:p w14:paraId="4C72E17D" w14:textId="76F359F7" w:rsidR="00D267C5" w:rsidRPr="000E759B" w:rsidRDefault="00D267C5" w:rsidP="00D267C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417" w:type="dxa"/>
            <w:vAlign w:val="bottom"/>
            <w:hideMark/>
          </w:tcPr>
          <w:p w14:paraId="6E41559E" w14:textId="5BF5AD31" w:rsidR="00D267C5" w:rsidRPr="000E759B" w:rsidRDefault="00D267C5" w:rsidP="00D267C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ภายใน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vAlign w:val="bottom"/>
            <w:hideMark/>
          </w:tcPr>
          <w:p w14:paraId="5B7E8D1A" w14:textId="1C0DDCD5" w:rsidR="00D267C5" w:rsidRPr="000E759B" w:rsidRDefault="00D267C5" w:rsidP="00D267C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มากกว่า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 xml:space="preserve"> 1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ปี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  <w:hideMark/>
          </w:tcPr>
          <w:p w14:paraId="20F7FE48" w14:textId="77777777" w:rsidR="00D267C5" w:rsidRPr="000E759B" w:rsidRDefault="00D267C5" w:rsidP="00D267C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572B3C" w:rsidRPr="000E759B" w14:paraId="698AECDB" w14:textId="77777777" w:rsidTr="006A07F5">
        <w:trPr>
          <w:trHeight w:val="288"/>
          <w:tblHeader/>
        </w:trPr>
        <w:tc>
          <w:tcPr>
            <w:tcW w:w="2778" w:type="dxa"/>
            <w:tcBorders>
              <w:bottom w:val="nil"/>
            </w:tcBorders>
            <w:hideMark/>
          </w:tcPr>
          <w:p w14:paraId="28E4522A" w14:textId="3CE9BB58" w:rsidR="00D267C5" w:rsidRPr="000E759B" w:rsidRDefault="00D267C5" w:rsidP="00CE5B5B">
            <w:pPr>
              <w:spacing w:line="240" w:lineRule="auto"/>
              <w:rPr>
                <w:rFonts w:ascii="BrowalliaUPC" w:hAnsi="BrowalliaUPC" w:cs="BrowalliaUPC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5A30CE5A" w14:textId="77777777" w:rsidR="00D267C5" w:rsidRPr="000E759B" w:rsidRDefault="00D267C5" w:rsidP="00CE5B5B">
            <w:pPr>
              <w:spacing w:line="240" w:lineRule="auto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D693C46" w14:textId="77777777" w:rsidR="00D267C5" w:rsidRPr="000E759B" w:rsidRDefault="00D267C5" w:rsidP="00CE5B5B">
            <w:pPr>
              <w:spacing w:line="240" w:lineRule="auto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6939FA48" w14:textId="77777777" w:rsidR="00D267C5" w:rsidRPr="000E759B" w:rsidRDefault="00D267C5" w:rsidP="00CE5B5B">
            <w:pPr>
              <w:spacing w:line="240" w:lineRule="auto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043867A" w14:textId="77777777" w:rsidR="00D267C5" w:rsidRPr="000E759B" w:rsidRDefault="00D267C5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lang w:val="en-GB"/>
              </w:rPr>
            </w:pPr>
          </w:p>
        </w:tc>
      </w:tr>
      <w:tr w:rsidR="00BA3A85" w:rsidRPr="000E759B" w14:paraId="4917A5DA" w14:textId="77777777" w:rsidTr="009B399F">
        <w:tc>
          <w:tcPr>
            <w:tcW w:w="2778" w:type="dxa"/>
            <w:tcBorders>
              <w:bottom w:val="nil"/>
            </w:tcBorders>
          </w:tcPr>
          <w:p w14:paraId="1EB937D2" w14:textId="23E881BC" w:rsidR="00BA3A85" w:rsidRPr="000E759B" w:rsidRDefault="00BA3A85" w:rsidP="00BA3A85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29F42A3" w14:textId="5E307329" w:rsidR="00BA3A85" w:rsidRPr="000E759B" w:rsidRDefault="00BA3A85" w:rsidP="00BA3A8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11,739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2CC4EC3" w14:textId="03BED53F" w:rsidR="00BA3A85" w:rsidRPr="000E759B" w:rsidRDefault="00BA3A85" w:rsidP="00BA3A8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2F69018" w14:textId="4B079433" w:rsidR="00BA3A85" w:rsidRPr="000E759B" w:rsidRDefault="00BA3A85" w:rsidP="00BA3A8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802A8EE" w14:textId="7CCD38D9" w:rsidR="00BA3A85" w:rsidRPr="000E759B" w:rsidRDefault="00BA3A85" w:rsidP="00BA3A8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11,739</w:t>
            </w:r>
          </w:p>
        </w:tc>
      </w:tr>
      <w:tr w:rsidR="00BA3A85" w:rsidRPr="000E759B" w14:paraId="2A65DCE7" w14:textId="77777777" w:rsidTr="009B399F">
        <w:tc>
          <w:tcPr>
            <w:tcW w:w="2778" w:type="dxa"/>
            <w:tcBorders>
              <w:bottom w:val="nil"/>
            </w:tcBorders>
          </w:tcPr>
          <w:p w14:paraId="504541DE" w14:textId="220B4E12" w:rsidR="00BA3A85" w:rsidRPr="000E759B" w:rsidRDefault="00BA3A85" w:rsidP="00BA3A85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เงินกู้ยืมระยะสั้นจากบุคคลอื่น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BFCC78E" w14:textId="680AD23E" w:rsidR="00BA3A85" w:rsidRPr="000E759B" w:rsidRDefault="00BA3A85" w:rsidP="00BA3A8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B804742" w14:textId="023086A5" w:rsidR="00BA3A85" w:rsidRPr="000E759B" w:rsidRDefault="00BA3A85" w:rsidP="00BA3A8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57,000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33AA36B" w14:textId="1AAA0D8F" w:rsidR="00BA3A85" w:rsidRPr="000E759B" w:rsidRDefault="00BA3A85" w:rsidP="00BA3A8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B9BFDD5" w14:textId="08D6E179" w:rsidR="00BA3A85" w:rsidRPr="000E759B" w:rsidRDefault="00BA3A85" w:rsidP="00BA3A8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57,000</w:t>
            </w:r>
          </w:p>
        </w:tc>
      </w:tr>
      <w:tr w:rsidR="00BA3A85" w:rsidRPr="000E759B" w14:paraId="15B2F5A8" w14:textId="77777777" w:rsidTr="009B399F">
        <w:tc>
          <w:tcPr>
            <w:tcW w:w="2778" w:type="dxa"/>
            <w:tcBorders>
              <w:bottom w:val="nil"/>
            </w:tcBorders>
          </w:tcPr>
          <w:p w14:paraId="6A88388F" w14:textId="25B6C021" w:rsidR="00BA3A85" w:rsidRPr="000E759B" w:rsidRDefault="00BA3A85" w:rsidP="00BA3A85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เจ้าหนี้การค้า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ผู้ค้าทั่วไป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6EEB9CB" w14:textId="3694A41E" w:rsidR="00BA3A85" w:rsidRPr="000E759B" w:rsidRDefault="00BA3A85" w:rsidP="00BA3A8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292,833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F5A4D2F" w14:textId="7F68DF79" w:rsidR="00BA3A85" w:rsidRPr="000E759B" w:rsidRDefault="00BA3A85" w:rsidP="00BA3A8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64FAC8A" w14:textId="75521738" w:rsidR="00BA3A85" w:rsidRPr="000E759B" w:rsidRDefault="00BA3A85" w:rsidP="00BA3A8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99AE0E9" w14:textId="6951BFB2" w:rsidR="00BA3A85" w:rsidRPr="000E759B" w:rsidRDefault="00BA3A85" w:rsidP="00BA3A8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292,833</w:t>
            </w:r>
          </w:p>
        </w:tc>
      </w:tr>
      <w:tr w:rsidR="00BA3A85" w:rsidRPr="000E759B" w14:paraId="412D2DAF" w14:textId="77777777" w:rsidTr="009B399F">
        <w:tc>
          <w:tcPr>
            <w:tcW w:w="2778" w:type="dxa"/>
            <w:tcBorders>
              <w:bottom w:val="nil"/>
            </w:tcBorders>
          </w:tcPr>
          <w:p w14:paraId="33D8D0F0" w14:textId="5AF12D7B" w:rsidR="00BA3A85" w:rsidRPr="000E759B" w:rsidRDefault="00BA3A85" w:rsidP="00BA3A85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color w:val="FFFFFF" w:themeColor="background1"/>
                <w:sz w:val="24"/>
                <w:szCs w:val="24"/>
                <w:cs/>
              </w:rPr>
              <w:t>เจ้าหนี้การค้า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FD45C62" w14:textId="0033EF5A" w:rsidR="00BA3A85" w:rsidRPr="000E759B" w:rsidRDefault="00BA3A85" w:rsidP="00BA3A8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25,485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0E8E33C" w14:textId="63720172" w:rsidR="00BA3A85" w:rsidRPr="000E759B" w:rsidRDefault="00BA3A85" w:rsidP="00BA3A8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1624125" w14:textId="27AE63A2" w:rsidR="00BA3A85" w:rsidRPr="000E759B" w:rsidRDefault="00BA3A85" w:rsidP="00BA3A8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16A2C2A" w14:textId="68311152" w:rsidR="00BA3A85" w:rsidRPr="000E759B" w:rsidRDefault="00BA3A85" w:rsidP="00BA3A8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25,485</w:t>
            </w:r>
          </w:p>
        </w:tc>
      </w:tr>
      <w:tr w:rsidR="00BA3A85" w:rsidRPr="000E759B" w14:paraId="342C215B" w14:textId="77777777" w:rsidTr="009B399F">
        <w:tc>
          <w:tcPr>
            <w:tcW w:w="2778" w:type="dxa"/>
            <w:tcBorders>
              <w:bottom w:val="nil"/>
            </w:tcBorders>
          </w:tcPr>
          <w:p w14:paraId="7DE24031" w14:textId="1FF445E9" w:rsidR="00BA3A85" w:rsidRPr="000E759B" w:rsidRDefault="00BA3A85" w:rsidP="00BA3A85">
            <w:pPr>
              <w:tabs>
                <w:tab w:val="clear" w:pos="2580"/>
                <w:tab w:val="left" w:pos="2024"/>
              </w:tabs>
              <w:spacing w:line="240" w:lineRule="auto"/>
              <w:ind w:right="-309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เจ้าหนี้อื่น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 xml:space="preserve"> -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6BC58C89" w14:textId="3D725DF7" w:rsidR="00BA3A85" w:rsidRPr="000E759B" w:rsidRDefault="00BA3A85" w:rsidP="00BA3A8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40,943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4AD63FA" w14:textId="678BAB23" w:rsidR="00BA3A85" w:rsidRPr="000E759B" w:rsidRDefault="00BA3A85" w:rsidP="00BA3A8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AE11934" w14:textId="743158D2" w:rsidR="00BA3A85" w:rsidRPr="000E759B" w:rsidRDefault="00BA3A85" w:rsidP="00BA3A8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890C041" w14:textId="24295AD7" w:rsidR="00BA3A85" w:rsidRPr="000E759B" w:rsidRDefault="00BA3A85" w:rsidP="00BA3A8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40,943</w:t>
            </w:r>
          </w:p>
        </w:tc>
      </w:tr>
      <w:tr w:rsidR="00BA3A85" w:rsidRPr="000E759B" w14:paraId="3874BC08" w14:textId="77777777" w:rsidTr="009B399F">
        <w:tc>
          <w:tcPr>
            <w:tcW w:w="2778" w:type="dxa"/>
            <w:tcBorders>
              <w:bottom w:val="nil"/>
            </w:tcBorders>
          </w:tcPr>
          <w:p w14:paraId="3F82959A" w14:textId="77777777" w:rsidR="00BA3A85" w:rsidRPr="000E759B" w:rsidRDefault="00BA3A85" w:rsidP="00BA3A85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เงินกู้ยืมระยะสั้นและดอกเบี้ยค้างจ่าย</w:t>
            </w:r>
          </w:p>
          <w:p w14:paraId="0A521335" w14:textId="690D54FE" w:rsidR="00BA3A85" w:rsidRPr="000E759B" w:rsidRDefault="00BA3A85" w:rsidP="00BA3A85">
            <w:pPr>
              <w:spacing w:line="240" w:lineRule="auto"/>
              <w:ind w:firstLine="31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36E5F0E6" w14:textId="77777777" w:rsidR="0050163C" w:rsidRDefault="0050163C" w:rsidP="00BA3A8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09B78FEE" w14:textId="33A75EA0" w:rsidR="00BA3A85" w:rsidRPr="000E759B" w:rsidRDefault="00BA3A85" w:rsidP="00BA3A8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45,146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CF21E09" w14:textId="77777777" w:rsidR="0050163C" w:rsidRDefault="0050163C" w:rsidP="00BA3A8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62194F5D" w14:textId="2E577A0D" w:rsidR="00BA3A85" w:rsidRPr="000E759B" w:rsidRDefault="00BA3A85" w:rsidP="00BA3A8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3A01F6C7" w14:textId="77777777" w:rsidR="0050163C" w:rsidRDefault="0050163C" w:rsidP="00BA3A8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00067B94" w14:textId="1F772CE4" w:rsidR="00BA3A85" w:rsidRPr="000E759B" w:rsidRDefault="00BA3A85" w:rsidP="00BA3A8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62BB891" w14:textId="77777777" w:rsidR="0050163C" w:rsidRDefault="0050163C" w:rsidP="00BA3A8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13BF999C" w14:textId="786502DC" w:rsidR="00BA3A85" w:rsidRPr="000E759B" w:rsidRDefault="00BA3A85" w:rsidP="00BA3A8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45,146</w:t>
            </w:r>
          </w:p>
        </w:tc>
      </w:tr>
      <w:tr w:rsidR="00BA3A85" w:rsidRPr="000E759B" w14:paraId="7966AF9B" w14:textId="77777777" w:rsidTr="009B399F">
        <w:tc>
          <w:tcPr>
            <w:tcW w:w="2778" w:type="dxa"/>
            <w:tcBorders>
              <w:bottom w:val="nil"/>
            </w:tcBorders>
          </w:tcPr>
          <w:p w14:paraId="448D6EAD" w14:textId="54166EF3" w:rsidR="00BA3A85" w:rsidRPr="000E759B" w:rsidRDefault="00BA3A85" w:rsidP="00BA3A85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0DBBAAB" w14:textId="0BC9C86F" w:rsidR="00BA3A85" w:rsidRPr="000E759B" w:rsidRDefault="00BA3A85" w:rsidP="00BA3A8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894E11B" w14:textId="571AFDCD" w:rsidR="00BA3A85" w:rsidRPr="000E759B" w:rsidRDefault="00BA3A85" w:rsidP="00BA3A8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7,595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28C7804" w14:textId="41877325" w:rsidR="00BA3A85" w:rsidRPr="000E759B" w:rsidRDefault="00BA3A85" w:rsidP="00BA3A8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11,701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1E50110" w14:textId="04592BD6" w:rsidR="00BA3A85" w:rsidRPr="000E759B" w:rsidRDefault="00BA3A85" w:rsidP="00BA3A8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19,296</w:t>
            </w:r>
          </w:p>
        </w:tc>
      </w:tr>
      <w:tr w:rsidR="00BA3A85" w:rsidRPr="000E759B" w14:paraId="4E66C7FB" w14:textId="77777777" w:rsidTr="009B399F">
        <w:tc>
          <w:tcPr>
            <w:tcW w:w="2778" w:type="dxa"/>
            <w:tcBorders>
              <w:bottom w:val="nil"/>
            </w:tcBorders>
          </w:tcPr>
          <w:p w14:paraId="3FA8DE32" w14:textId="7CD56C96" w:rsidR="00BA3A85" w:rsidRPr="000E759B" w:rsidRDefault="00BA3A85" w:rsidP="00BA3A85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เงินกู้ยืมระยะยาวจากบุคคลที่เกี่ยวข้อง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C610AE4" w14:textId="6BF3589A" w:rsidR="00BA3A85" w:rsidRPr="000E759B" w:rsidRDefault="00BA3A85" w:rsidP="00BA3A8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1EBA7CB" w14:textId="719AFE0F" w:rsidR="00BA3A85" w:rsidRPr="000E759B" w:rsidRDefault="00BA3A85" w:rsidP="00BA3A8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11,964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890DDDB" w14:textId="621177DD" w:rsidR="00BA3A85" w:rsidRPr="000E759B" w:rsidRDefault="00BA3A85" w:rsidP="00BA3A8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44,855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89BDC7F" w14:textId="53304136" w:rsidR="00BA3A85" w:rsidRPr="000E759B" w:rsidRDefault="00BA3A85" w:rsidP="00BA3A8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56,819</w:t>
            </w:r>
          </w:p>
        </w:tc>
      </w:tr>
      <w:tr w:rsidR="00BA3A85" w:rsidRPr="000E759B" w14:paraId="64B26070" w14:textId="77777777" w:rsidTr="009B399F">
        <w:tc>
          <w:tcPr>
            <w:tcW w:w="2778" w:type="dxa"/>
            <w:tcBorders>
              <w:bottom w:val="nil"/>
            </w:tcBorders>
          </w:tcPr>
          <w:p w14:paraId="7FEB02D3" w14:textId="77777777" w:rsidR="00BA3A85" w:rsidRPr="000E759B" w:rsidRDefault="00BA3A85" w:rsidP="00BA3A85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เงินกู้ยืมระยะยาวจากผู้ถือหุ้นและ</w:t>
            </w:r>
          </w:p>
          <w:p w14:paraId="60E43FD8" w14:textId="18F16637" w:rsidR="00BA3A85" w:rsidRPr="000E759B" w:rsidRDefault="00BA3A85" w:rsidP="00BA3A85">
            <w:pPr>
              <w:spacing w:line="240" w:lineRule="auto"/>
              <w:ind w:firstLine="31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บุคคลอื่น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F723456" w14:textId="7D428BFB" w:rsidR="00BA3A85" w:rsidRPr="000E759B" w:rsidRDefault="00BA3A85" w:rsidP="00BA3A8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B4E8C2D" w14:textId="7D011471" w:rsidR="00BA3A85" w:rsidRPr="000E759B" w:rsidRDefault="00BA3A85" w:rsidP="00BA3A8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42,900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F647863" w14:textId="2D7A216C" w:rsidR="00BA3A85" w:rsidRPr="000E759B" w:rsidRDefault="00BA3A85" w:rsidP="00BA3A8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139,578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C6B1FDD" w14:textId="4160F524" w:rsidR="00BA3A85" w:rsidRPr="000E759B" w:rsidRDefault="00BA3A85" w:rsidP="00BA3A8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182,478</w:t>
            </w:r>
          </w:p>
        </w:tc>
      </w:tr>
      <w:tr w:rsidR="00BA3A85" w:rsidRPr="000E759B" w14:paraId="500933A9" w14:textId="77777777" w:rsidTr="009B399F">
        <w:tc>
          <w:tcPr>
            <w:tcW w:w="2778" w:type="dxa"/>
            <w:tcBorders>
              <w:bottom w:val="nil"/>
            </w:tcBorders>
          </w:tcPr>
          <w:p w14:paraId="44B8A3D3" w14:textId="77777777" w:rsidR="00BA3A85" w:rsidRPr="000E759B" w:rsidRDefault="00BA3A85" w:rsidP="00BA3A85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หนี้สินจากภาระค้ำประกันเงินกู้ยืม</w:t>
            </w:r>
          </w:p>
          <w:p w14:paraId="3DD5D6E5" w14:textId="2B6E622A" w:rsidR="00BA3A85" w:rsidRPr="000E759B" w:rsidRDefault="00BA3A85" w:rsidP="00BA3A85">
            <w:pPr>
              <w:spacing w:line="240" w:lineRule="auto"/>
              <w:ind w:firstLine="31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ของบริษัทอื่น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4FA1E3A3" w14:textId="3FA935CD" w:rsidR="00BA3A85" w:rsidRPr="000E759B" w:rsidRDefault="00BA3A85" w:rsidP="00BA3A8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0A6B2E5" w14:textId="5981DD80" w:rsidR="00BA3A85" w:rsidRPr="000E759B" w:rsidRDefault="00BA3A85" w:rsidP="00BA3A8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3,905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6629A406" w14:textId="661B6425" w:rsidR="00BA3A85" w:rsidRPr="000E759B" w:rsidRDefault="00BA3A85" w:rsidP="00BA3A8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6867A28" w14:textId="43DDC7D1" w:rsidR="00BA3A85" w:rsidRPr="000E759B" w:rsidRDefault="00BA3A85" w:rsidP="00BA3A8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3,905</w:t>
            </w:r>
          </w:p>
        </w:tc>
      </w:tr>
      <w:tr w:rsidR="00BA3A85" w:rsidRPr="000E759B" w14:paraId="6C42DF8C" w14:textId="77777777" w:rsidTr="009B399F">
        <w:tc>
          <w:tcPr>
            <w:tcW w:w="2778" w:type="dxa"/>
            <w:tcBorders>
              <w:bottom w:val="nil"/>
            </w:tcBorders>
          </w:tcPr>
          <w:p w14:paraId="31008601" w14:textId="0BA9E7A6" w:rsidR="00BA3A85" w:rsidRPr="000E759B" w:rsidRDefault="00BA3A85" w:rsidP="00BA3A85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C219074" w14:textId="32B60018" w:rsidR="00BA3A85" w:rsidRPr="000E759B" w:rsidRDefault="006475C6" w:rsidP="00BA3A8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65,152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EAFA5E8" w14:textId="5B291E1C" w:rsidR="00BA3A85" w:rsidRPr="000E759B" w:rsidRDefault="00BA3A85" w:rsidP="00BA3A8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37C8130" w14:textId="53750D49" w:rsidR="00BA3A85" w:rsidRPr="000E759B" w:rsidRDefault="00BA3A85" w:rsidP="00BA3A8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A74C1FC" w14:textId="05B9CDE2" w:rsidR="00BA3A85" w:rsidRPr="000E759B" w:rsidRDefault="006475C6" w:rsidP="00BA3A8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65,152</w:t>
            </w:r>
          </w:p>
        </w:tc>
      </w:tr>
      <w:tr w:rsidR="00BA3A85" w:rsidRPr="000E759B" w14:paraId="130C9319" w14:textId="77777777" w:rsidTr="009B399F">
        <w:tc>
          <w:tcPr>
            <w:tcW w:w="2778" w:type="dxa"/>
            <w:tcBorders>
              <w:bottom w:val="nil"/>
            </w:tcBorders>
          </w:tcPr>
          <w:p w14:paraId="3D3960BA" w14:textId="00F56940" w:rsidR="00BA3A85" w:rsidRPr="000E759B" w:rsidRDefault="00BA3A85" w:rsidP="00BA3A85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D409104" w14:textId="1EAE586F" w:rsidR="00BA3A85" w:rsidRPr="000E759B" w:rsidRDefault="00BA3A85" w:rsidP="00BA3A8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483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108314E" w14:textId="21835778" w:rsidR="00BA3A85" w:rsidRPr="000E759B" w:rsidRDefault="00BA3A85" w:rsidP="00BA3A8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2583191" w14:textId="46BF5276" w:rsidR="00BA3A85" w:rsidRPr="000E759B" w:rsidRDefault="00BA3A85" w:rsidP="00BA3A8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C722BF2" w14:textId="34CB57BA" w:rsidR="00BA3A85" w:rsidRPr="000E759B" w:rsidRDefault="00BA3A85" w:rsidP="00BA3A85">
            <w:pPr>
              <w:pBdr>
                <w:bottom w:val="single" w:sz="4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483</w:t>
            </w:r>
          </w:p>
        </w:tc>
      </w:tr>
      <w:tr w:rsidR="00BA3A85" w:rsidRPr="000E759B" w14:paraId="49A7AD38" w14:textId="77777777" w:rsidTr="009B399F">
        <w:tc>
          <w:tcPr>
            <w:tcW w:w="2778" w:type="dxa"/>
            <w:tcBorders>
              <w:bottom w:val="nil"/>
            </w:tcBorders>
          </w:tcPr>
          <w:p w14:paraId="11AD7530" w14:textId="306B560E" w:rsidR="00BA3A85" w:rsidRPr="000E759B" w:rsidRDefault="00BA3A85" w:rsidP="00BA3A85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6756DEE" w14:textId="77F152C2" w:rsidR="00BA3A85" w:rsidRPr="000E759B" w:rsidRDefault="00BA3A85" w:rsidP="00BA3A8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477,517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20725D8" w14:textId="0000D4AA" w:rsidR="00BA3A85" w:rsidRPr="000E759B" w:rsidRDefault="00BA3A85" w:rsidP="00BA3A8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123,364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74395E8" w14:textId="3AEB3EB9" w:rsidR="00BA3A85" w:rsidRPr="000E759B" w:rsidRDefault="00BA3A85" w:rsidP="00BA3A8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196,134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6DA8EDE" w14:textId="6DD20530" w:rsidR="00BA3A85" w:rsidRPr="000E759B" w:rsidRDefault="00BA3A85" w:rsidP="00BA3A85">
            <w:pPr>
              <w:pBdr>
                <w:bottom w:val="single" w:sz="12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797,015</w:t>
            </w:r>
          </w:p>
        </w:tc>
      </w:tr>
    </w:tbl>
    <w:p w14:paraId="4725CE28" w14:textId="77777777" w:rsidR="00C57C8D" w:rsidRPr="000E759B" w:rsidRDefault="00C57C8D" w:rsidP="00284AAA">
      <w:pPr>
        <w:pStyle w:val="CordiaNew"/>
        <w:tabs>
          <w:tab w:val="clear" w:pos="4153"/>
          <w:tab w:val="left" w:pos="720"/>
        </w:tabs>
        <w:jc w:val="thaiDistribute"/>
        <w:rPr>
          <w:rFonts w:ascii="BrowalliaUPC" w:hAnsi="BrowalliaUPC" w:cs="BrowalliaUPC"/>
          <w:color w:val="auto"/>
          <w:sz w:val="2"/>
          <w:szCs w:val="2"/>
        </w:rPr>
      </w:pPr>
    </w:p>
    <w:p w14:paraId="1DBD69F3" w14:textId="77777777" w:rsidR="001E16A2" w:rsidRPr="000E759B" w:rsidRDefault="001E16A2" w:rsidP="001E16A2">
      <w:pPr>
        <w:rPr>
          <w:rFonts w:ascii="BrowalliaUPC" w:hAnsi="BrowalliaUPC" w:cs="BrowalliaUPC"/>
          <w:lang w:eastAsia="th-TH"/>
        </w:rPr>
      </w:pPr>
    </w:p>
    <w:p w14:paraId="33EB5E10" w14:textId="5AFB610B" w:rsidR="00EF4752" w:rsidRPr="000E759B" w:rsidRDefault="00EF4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lang w:eastAsia="th-TH"/>
        </w:rPr>
      </w:pPr>
      <w:r w:rsidRPr="000E759B">
        <w:rPr>
          <w:rFonts w:ascii="BrowalliaUPC" w:hAnsi="BrowalliaUPC" w:cs="BrowalliaUPC"/>
          <w:lang w:eastAsia="th-TH"/>
        </w:rPr>
        <w:br w:type="page"/>
      </w:r>
    </w:p>
    <w:tbl>
      <w:tblPr>
        <w:tblW w:w="8448" w:type="dxa"/>
        <w:tblInd w:w="993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778"/>
        <w:gridCol w:w="1418"/>
        <w:gridCol w:w="1417"/>
        <w:gridCol w:w="1418"/>
        <w:gridCol w:w="1417"/>
      </w:tblGrid>
      <w:tr w:rsidR="006A07F5" w:rsidRPr="000E759B" w14:paraId="04B5751F" w14:textId="77777777" w:rsidTr="003174F5">
        <w:trPr>
          <w:tblHeader/>
        </w:trPr>
        <w:tc>
          <w:tcPr>
            <w:tcW w:w="2778" w:type="dxa"/>
          </w:tcPr>
          <w:p w14:paraId="79FA5907" w14:textId="7BCB6976" w:rsidR="006A07F5" w:rsidRPr="000E759B" w:rsidRDefault="006A07F5" w:rsidP="00317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eastAsia="Cordia New" w:hAnsi="BrowalliaUPC" w:cs="BrowalliaUPC"/>
                <w:sz w:val="2"/>
                <w:szCs w:val="2"/>
                <w:lang w:eastAsia="th-TH"/>
              </w:rPr>
              <w:t xml:space="preserve">  </w:t>
            </w:r>
          </w:p>
        </w:tc>
        <w:tc>
          <w:tcPr>
            <w:tcW w:w="5670" w:type="dxa"/>
            <w:gridSpan w:val="4"/>
          </w:tcPr>
          <w:p w14:paraId="14365DB4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พัน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บาท)</w:t>
            </w:r>
          </w:p>
        </w:tc>
      </w:tr>
      <w:tr w:rsidR="006A07F5" w:rsidRPr="000E759B" w14:paraId="1ECCD6E9" w14:textId="77777777" w:rsidTr="003174F5">
        <w:trPr>
          <w:tblHeader/>
        </w:trPr>
        <w:tc>
          <w:tcPr>
            <w:tcW w:w="2778" w:type="dxa"/>
          </w:tcPr>
          <w:p w14:paraId="405AD89D" w14:textId="77777777" w:rsidR="006A07F5" w:rsidRPr="000E759B" w:rsidRDefault="006A07F5" w:rsidP="00317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834DB45" w14:textId="77777777" w:rsidR="006A07F5" w:rsidRPr="000E759B" w:rsidRDefault="006A07F5" w:rsidP="003174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A07F5" w:rsidRPr="000E759B" w14:paraId="43633D2A" w14:textId="77777777" w:rsidTr="003174F5">
        <w:trPr>
          <w:tblHeader/>
        </w:trPr>
        <w:tc>
          <w:tcPr>
            <w:tcW w:w="2778" w:type="dxa"/>
          </w:tcPr>
          <w:p w14:paraId="335D7167" w14:textId="77777777" w:rsidR="006A07F5" w:rsidRPr="000E759B" w:rsidRDefault="006A07F5" w:rsidP="00317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22D43E35" w14:textId="77777777" w:rsidR="006A07F5" w:rsidRPr="000E759B" w:rsidRDefault="006A07F5" w:rsidP="003174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2566</w:t>
            </w:r>
          </w:p>
        </w:tc>
      </w:tr>
      <w:tr w:rsidR="006A07F5" w:rsidRPr="000E759B" w14:paraId="2CDE9E49" w14:textId="77777777" w:rsidTr="003174F5">
        <w:trPr>
          <w:tblHeader/>
        </w:trPr>
        <w:tc>
          <w:tcPr>
            <w:tcW w:w="2778" w:type="dxa"/>
          </w:tcPr>
          <w:p w14:paraId="512E39CA" w14:textId="77777777" w:rsidR="006A07F5" w:rsidRPr="000E759B" w:rsidRDefault="006A07F5" w:rsidP="00317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bottom"/>
            <w:hideMark/>
          </w:tcPr>
          <w:p w14:paraId="756BE9CC" w14:textId="77777777" w:rsidR="006A07F5" w:rsidRPr="000E759B" w:rsidRDefault="006A07F5" w:rsidP="003174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417" w:type="dxa"/>
            <w:vAlign w:val="bottom"/>
            <w:hideMark/>
          </w:tcPr>
          <w:p w14:paraId="47F53B22" w14:textId="77777777" w:rsidR="006A07F5" w:rsidRPr="000E759B" w:rsidRDefault="006A07F5" w:rsidP="003174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ภายใน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vAlign w:val="bottom"/>
            <w:hideMark/>
          </w:tcPr>
          <w:p w14:paraId="25EA634A" w14:textId="77777777" w:rsidR="006A07F5" w:rsidRPr="000E759B" w:rsidRDefault="006A07F5" w:rsidP="003174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มากกว่า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 xml:space="preserve"> 1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ปี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  <w:hideMark/>
          </w:tcPr>
          <w:p w14:paraId="2BEFE2DA" w14:textId="77777777" w:rsidR="006A07F5" w:rsidRPr="000E759B" w:rsidRDefault="006A07F5" w:rsidP="003174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6A07F5" w:rsidRPr="000E759B" w14:paraId="5D382FAD" w14:textId="77777777" w:rsidTr="003174F5">
        <w:trPr>
          <w:trHeight w:val="288"/>
          <w:tblHeader/>
        </w:trPr>
        <w:tc>
          <w:tcPr>
            <w:tcW w:w="2778" w:type="dxa"/>
            <w:tcBorders>
              <w:bottom w:val="nil"/>
            </w:tcBorders>
            <w:hideMark/>
          </w:tcPr>
          <w:p w14:paraId="736B2F3B" w14:textId="77777777" w:rsidR="006A07F5" w:rsidRPr="000E759B" w:rsidRDefault="006A07F5" w:rsidP="003174F5">
            <w:pPr>
              <w:spacing w:line="240" w:lineRule="auto"/>
              <w:rPr>
                <w:rFonts w:ascii="BrowalliaUPC" w:hAnsi="BrowalliaUPC" w:cs="BrowalliaUPC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71FFED08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2353CD4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4F6B3A4D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FA87909" w14:textId="77777777" w:rsidR="006A07F5" w:rsidRPr="000E759B" w:rsidRDefault="006A07F5" w:rsidP="003174F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lang w:val="en-GB"/>
              </w:rPr>
            </w:pPr>
          </w:p>
        </w:tc>
      </w:tr>
      <w:tr w:rsidR="006A07F5" w:rsidRPr="000E759B" w14:paraId="0AE7EC79" w14:textId="77777777" w:rsidTr="003174F5">
        <w:tc>
          <w:tcPr>
            <w:tcW w:w="2778" w:type="dxa"/>
            <w:tcBorders>
              <w:bottom w:val="nil"/>
            </w:tcBorders>
          </w:tcPr>
          <w:p w14:paraId="4F89DEC8" w14:textId="77777777" w:rsidR="006A07F5" w:rsidRPr="000E759B" w:rsidRDefault="006A07F5" w:rsidP="003174F5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7347DD0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5,000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3CB88A1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24549E7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730EC59" w14:textId="77777777" w:rsidR="006A07F5" w:rsidRPr="000E759B" w:rsidRDefault="006A07F5" w:rsidP="003174F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5,000</w:t>
            </w:r>
          </w:p>
        </w:tc>
      </w:tr>
      <w:tr w:rsidR="006A07F5" w:rsidRPr="000E759B" w14:paraId="5ED8405D" w14:textId="77777777" w:rsidTr="003174F5">
        <w:tc>
          <w:tcPr>
            <w:tcW w:w="2778" w:type="dxa"/>
            <w:tcBorders>
              <w:bottom w:val="nil"/>
            </w:tcBorders>
          </w:tcPr>
          <w:p w14:paraId="7E67A523" w14:textId="77777777" w:rsidR="006A07F5" w:rsidRPr="000E759B" w:rsidRDefault="006A07F5" w:rsidP="003174F5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เงินกู้ยืมระยะสั้นจากบุคคลอื่น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69371EFB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2AC7959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55,000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DB80FF8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9495F43" w14:textId="77777777" w:rsidR="006A07F5" w:rsidRPr="000E759B" w:rsidRDefault="006A07F5" w:rsidP="003174F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55,000</w:t>
            </w:r>
          </w:p>
        </w:tc>
      </w:tr>
      <w:tr w:rsidR="006A07F5" w:rsidRPr="000E759B" w14:paraId="79B3ABBA" w14:textId="77777777" w:rsidTr="003174F5">
        <w:tc>
          <w:tcPr>
            <w:tcW w:w="2778" w:type="dxa"/>
            <w:tcBorders>
              <w:bottom w:val="nil"/>
            </w:tcBorders>
          </w:tcPr>
          <w:p w14:paraId="292A2460" w14:textId="77777777" w:rsidR="006A07F5" w:rsidRPr="000E759B" w:rsidRDefault="006A07F5" w:rsidP="003174F5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เจ้าหนี้การค้า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ผู้ค้าทั่วไป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0C242A0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178,438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782E677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3D0441E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7D1E10D" w14:textId="77777777" w:rsidR="006A07F5" w:rsidRPr="000E759B" w:rsidRDefault="006A07F5" w:rsidP="003174F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178,438</w:t>
            </w:r>
          </w:p>
        </w:tc>
      </w:tr>
      <w:tr w:rsidR="006A07F5" w:rsidRPr="000E759B" w14:paraId="737A7C6B" w14:textId="77777777" w:rsidTr="003174F5">
        <w:tc>
          <w:tcPr>
            <w:tcW w:w="2778" w:type="dxa"/>
            <w:tcBorders>
              <w:bottom w:val="nil"/>
            </w:tcBorders>
          </w:tcPr>
          <w:p w14:paraId="7CCFF002" w14:textId="77777777" w:rsidR="006A07F5" w:rsidRPr="000E759B" w:rsidRDefault="006A07F5" w:rsidP="003174F5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color w:val="FFFFFF" w:themeColor="background1"/>
                <w:sz w:val="24"/>
                <w:szCs w:val="24"/>
                <w:cs/>
              </w:rPr>
              <w:t>เจ้าหนี้การค้า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0377D3A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30,651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BCC07B0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D4FE12C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C7E4719" w14:textId="77777777" w:rsidR="006A07F5" w:rsidRPr="000E759B" w:rsidRDefault="006A07F5" w:rsidP="003174F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30,651</w:t>
            </w:r>
          </w:p>
        </w:tc>
      </w:tr>
      <w:tr w:rsidR="006A07F5" w:rsidRPr="000E759B" w14:paraId="1BB4D42C" w14:textId="77777777" w:rsidTr="003174F5">
        <w:tc>
          <w:tcPr>
            <w:tcW w:w="2778" w:type="dxa"/>
            <w:tcBorders>
              <w:bottom w:val="nil"/>
            </w:tcBorders>
          </w:tcPr>
          <w:p w14:paraId="3D041C1E" w14:textId="77777777" w:rsidR="006A07F5" w:rsidRPr="000E759B" w:rsidRDefault="006A07F5" w:rsidP="003174F5">
            <w:pPr>
              <w:tabs>
                <w:tab w:val="clear" w:pos="2580"/>
                <w:tab w:val="left" w:pos="2024"/>
              </w:tabs>
              <w:spacing w:line="240" w:lineRule="auto"/>
              <w:ind w:right="-309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เจ้าหนี้อื่น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 xml:space="preserve"> -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61B77F7E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46,841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7A2E162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EAD59ED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B5F8D18" w14:textId="77777777" w:rsidR="006A07F5" w:rsidRPr="000E759B" w:rsidRDefault="006A07F5" w:rsidP="003174F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46,841</w:t>
            </w:r>
          </w:p>
        </w:tc>
      </w:tr>
      <w:tr w:rsidR="006A07F5" w:rsidRPr="000E759B" w14:paraId="30C285BF" w14:textId="77777777" w:rsidTr="003174F5">
        <w:tc>
          <w:tcPr>
            <w:tcW w:w="2778" w:type="dxa"/>
            <w:tcBorders>
              <w:bottom w:val="nil"/>
            </w:tcBorders>
          </w:tcPr>
          <w:p w14:paraId="033C589B" w14:textId="77777777" w:rsidR="006A07F5" w:rsidRPr="000E759B" w:rsidRDefault="006A07F5" w:rsidP="003174F5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เงินกู้ยืมระยะสั้นและดอกเบี้ยค้างจ่าย</w:t>
            </w:r>
          </w:p>
          <w:p w14:paraId="3D1FE3C3" w14:textId="77777777" w:rsidR="006A07F5" w:rsidRPr="000E759B" w:rsidRDefault="006A07F5" w:rsidP="003174F5">
            <w:pPr>
              <w:spacing w:line="240" w:lineRule="auto"/>
              <w:ind w:firstLine="31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B718530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1D0F48A6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16,757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E62C358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5DED0C44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34,475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69FC6BEF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13C5AADC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1387724" w14:textId="77777777" w:rsidR="006A07F5" w:rsidRPr="000E759B" w:rsidRDefault="006A07F5" w:rsidP="003174F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0E3F62EB" w14:textId="77777777" w:rsidR="006A07F5" w:rsidRPr="000E759B" w:rsidRDefault="006A07F5" w:rsidP="003174F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51,232</w:t>
            </w:r>
          </w:p>
        </w:tc>
      </w:tr>
      <w:tr w:rsidR="006A07F5" w:rsidRPr="000E759B" w14:paraId="3078534B" w14:textId="77777777" w:rsidTr="003174F5">
        <w:tc>
          <w:tcPr>
            <w:tcW w:w="2778" w:type="dxa"/>
            <w:tcBorders>
              <w:bottom w:val="nil"/>
            </w:tcBorders>
          </w:tcPr>
          <w:p w14:paraId="3191C8F4" w14:textId="77777777" w:rsidR="006A07F5" w:rsidRPr="000E759B" w:rsidRDefault="006A07F5" w:rsidP="003174F5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0D706F1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4321E46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7,627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61C02B49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18,173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44970C7" w14:textId="77777777" w:rsidR="006A07F5" w:rsidRPr="000E759B" w:rsidRDefault="006A07F5" w:rsidP="003174F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25,800</w:t>
            </w:r>
          </w:p>
        </w:tc>
      </w:tr>
      <w:tr w:rsidR="006A07F5" w:rsidRPr="000E759B" w14:paraId="6C891556" w14:textId="77777777" w:rsidTr="003174F5">
        <w:tc>
          <w:tcPr>
            <w:tcW w:w="2778" w:type="dxa"/>
            <w:tcBorders>
              <w:bottom w:val="nil"/>
            </w:tcBorders>
          </w:tcPr>
          <w:p w14:paraId="13202549" w14:textId="77777777" w:rsidR="006A07F5" w:rsidRPr="000E759B" w:rsidRDefault="006A07F5" w:rsidP="003174F5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เงินกู้ยืมระยะยาวจากบุคคลที่เกี่ยวข้อง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3432E78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35AA056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11,964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56C5EEEA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48,843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26B6186" w14:textId="77777777" w:rsidR="006A07F5" w:rsidRPr="000E759B" w:rsidRDefault="006A07F5" w:rsidP="003174F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60,807</w:t>
            </w:r>
          </w:p>
        </w:tc>
      </w:tr>
      <w:tr w:rsidR="006A07F5" w:rsidRPr="000E759B" w14:paraId="644DC226" w14:textId="77777777" w:rsidTr="003174F5">
        <w:tc>
          <w:tcPr>
            <w:tcW w:w="2778" w:type="dxa"/>
            <w:tcBorders>
              <w:bottom w:val="nil"/>
            </w:tcBorders>
          </w:tcPr>
          <w:p w14:paraId="62048545" w14:textId="77777777" w:rsidR="006A07F5" w:rsidRPr="000E759B" w:rsidRDefault="006A07F5" w:rsidP="003174F5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เงินกู้ยืมระยะยาวจากผู้ถือหุ้นและ</w:t>
            </w:r>
          </w:p>
          <w:p w14:paraId="627990BD" w14:textId="77777777" w:rsidR="006A07F5" w:rsidRPr="000E759B" w:rsidRDefault="006A07F5" w:rsidP="003174F5">
            <w:pPr>
              <w:spacing w:line="240" w:lineRule="auto"/>
              <w:ind w:firstLine="31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บุคคลอื่น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6CB29958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AB1BA62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35,856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F480D5B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146,622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A352808" w14:textId="77777777" w:rsidR="006A07F5" w:rsidRPr="000E759B" w:rsidRDefault="006A07F5" w:rsidP="003174F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182,478</w:t>
            </w:r>
          </w:p>
        </w:tc>
      </w:tr>
      <w:tr w:rsidR="006A07F5" w:rsidRPr="000E759B" w14:paraId="0B27371D" w14:textId="77777777" w:rsidTr="003174F5">
        <w:tc>
          <w:tcPr>
            <w:tcW w:w="2778" w:type="dxa"/>
            <w:tcBorders>
              <w:bottom w:val="nil"/>
            </w:tcBorders>
          </w:tcPr>
          <w:p w14:paraId="25E469A1" w14:textId="77777777" w:rsidR="006A07F5" w:rsidRPr="000E759B" w:rsidRDefault="006A07F5" w:rsidP="003174F5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หนี้สินจากภาระค้ำประกันเงินกู้ยืม</w:t>
            </w:r>
          </w:p>
          <w:p w14:paraId="46B51EF4" w14:textId="77777777" w:rsidR="006A07F5" w:rsidRPr="000E759B" w:rsidRDefault="006A07F5" w:rsidP="003174F5">
            <w:pPr>
              <w:spacing w:line="240" w:lineRule="auto"/>
              <w:ind w:firstLine="31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ของบริษัทอื่น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D714BD6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E77185F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46,384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69EEE73A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3,905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D297982" w14:textId="77777777" w:rsidR="006A07F5" w:rsidRPr="000E759B" w:rsidRDefault="006A07F5" w:rsidP="003174F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50,289</w:t>
            </w:r>
          </w:p>
        </w:tc>
      </w:tr>
      <w:tr w:rsidR="006A07F5" w:rsidRPr="000E759B" w14:paraId="122A2CD5" w14:textId="77777777" w:rsidTr="003174F5">
        <w:tc>
          <w:tcPr>
            <w:tcW w:w="2778" w:type="dxa"/>
            <w:tcBorders>
              <w:bottom w:val="nil"/>
            </w:tcBorders>
          </w:tcPr>
          <w:p w14:paraId="7A7A0090" w14:textId="77777777" w:rsidR="006A07F5" w:rsidRPr="000E759B" w:rsidRDefault="006A07F5" w:rsidP="003174F5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35749AE2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566B2A2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38,073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FDFC538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69DE36A" w14:textId="77777777" w:rsidR="006A07F5" w:rsidRPr="000E759B" w:rsidRDefault="006A07F5" w:rsidP="003174F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38,073</w:t>
            </w:r>
          </w:p>
        </w:tc>
      </w:tr>
      <w:tr w:rsidR="006A07F5" w:rsidRPr="000E759B" w14:paraId="0772AEE9" w14:textId="77777777" w:rsidTr="003174F5">
        <w:tc>
          <w:tcPr>
            <w:tcW w:w="2778" w:type="dxa"/>
            <w:tcBorders>
              <w:bottom w:val="nil"/>
            </w:tcBorders>
          </w:tcPr>
          <w:p w14:paraId="77069A41" w14:textId="77777777" w:rsidR="006A07F5" w:rsidRPr="000E759B" w:rsidRDefault="006A07F5" w:rsidP="003174F5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3589644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63,604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88982DA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E6D9800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D6CF151" w14:textId="77777777" w:rsidR="006A07F5" w:rsidRPr="000E759B" w:rsidRDefault="006A07F5" w:rsidP="003174F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63,604</w:t>
            </w:r>
          </w:p>
        </w:tc>
      </w:tr>
      <w:tr w:rsidR="006A07F5" w:rsidRPr="000E759B" w14:paraId="1650D46B" w14:textId="77777777" w:rsidTr="003174F5">
        <w:tc>
          <w:tcPr>
            <w:tcW w:w="2778" w:type="dxa"/>
            <w:tcBorders>
              <w:bottom w:val="nil"/>
            </w:tcBorders>
          </w:tcPr>
          <w:p w14:paraId="55ACC522" w14:textId="77777777" w:rsidR="006A07F5" w:rsidRPr="000E759B" w:rsidRDefault="006A07F5" w:rsidP="003174F5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601394CC" w14:textId="77777777" w:rsidR="006A07F5" w:rsidRPr="000E759B" w:rsidRDefault="006A07F5" w:rsidP="003174F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469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A404214" w14:textId="77777777" w:rsidR="006A07F5" w:rsidRPr="000E759B" w:rsidRDefault="006A07F5" w:rsidP="003174F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3E33EFA7" w14:textId="77777777" w:rsidR="006A07F5" w:rsidRPr="000E759B" w:rsidRDefault="006A07F5" w:rsidP="003174F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97DB334" w14:textId="77777777" w:rsidR="006A07F5" w:rsidRPr="000E759B" w:rsidRDefault="006A07F5" w:rsidP="003174F5">
            <w:pPr>
              <w:pBdr>
                <w:bottom w:val="single" w:sz="4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469</w:t>
            </w:r>
          </w:p>
        </w:tc>
      </w:tr>
      <w:tr w:rsidR="006A07F5" w:rsidRPr="000E759B" w14:paraId="32665161" w14:textId="77777777" w:rsidTr="003174F5">
        <w:tc>
          <w:tcPr>
            <w:tcW w:w="2778" w:type="dxa"/>
            <w:tcBorders>
              <w:bottom w:val="nil"/>
            </w:tcBorders>
          </w:tcPr>
          <w:p w14:paraId="35F1D062" w14:textId="77777777" w:rsidR="006A07F5" w:rsidRPr="000E759B" w:rsidRDefault="006A07F5" w:rsidP="003174F5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8D40C55" w14:textId="77777777" w:rsidR="006A07F5" w:rsidRPr="000E759B" w:rsidRDefault="006A07F5" w:rsidP="003174F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341,760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9E9CC5B" w14:textId="77777777" w:rsidR="006A07F5" w:rsidRPr="000E759B" w:rsidRDefault="006A07F5" w:rsidP="003174F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229,379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395190BB" w14:textId="77777777" w:rsidR="006A07F5" w:rsidRPr="000E759B" w:rsidRDefault="006A07F5" w:rsidP="003174F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217,543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92A2F54" w14:textId="77777777" w:rsidR="006A07F5" w:rsidRPr="000E759B" w:rsidRDefault="006A07F5" w:rsidP="003174F5">
            <w:pPr>
              <w:pBdr>
                <w:bottom w:val="single" w:sz="12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788,682</w:t>
            </w:r>
          </w:p>
        </w:tc>
      </w:tr>
    </w:tbl>
    <w:p w14:paraId="7C4C9B9E" w14:textId="77777777" w:rsidR="006A07F5" w:rsidRPr="000E759B" w:rsidRDefault="006A07F5" w:rsidP="001E16A2">
      <w:pPr>
        <w:rPr>
          <w:rFonts w:ascii="BrowalliaUPC" w:eastAsia="Cordia New" w:hAnsi="BrowalliaUPC" w:cs="BrowalliaUPC"/>
          <w:sz w:val="2"/>
          <w:szCs w:val="2"/>
          <w:lang w:eastAsia="th-TH"/>
        </w:rPr>
      </w:pPr>
    </w:p>
    <w:p w14:paraId="35578AA8" w14:textId="77777777" w:rsidR="006A07F5" w:rsidRPr="000E759B" w:rsidRDefault="006A07F5" w:rsidP="001E16A2">
      <w:pPr>
        <w:rPr>
          <w:rFonts w:ascii="BrowalliaUPC" w:eastAsia="Cordia New" w:hAnsi="BrowalliaUPC" w:cs="BrowalliaUPC"/>
          <w:sz w:val="2"/>
          <w:szCs w:val="2"/>
          <w:lang w:eastAsia="th-TH"/>
        </w:rPr>
      </w:pPr>
    </w:p>
    <w:p w14:paraId="124C898B" w14:textId="77777777" w:rsidR="006A07F5" w:rsidRPr="000E759B" w:rsidRDefault="006A07F5" w:rsidP="001E16A2">
      <w:pPr>
        <w:rPr>
          <w:rFonts w:ascii="BrowalliaUPC" w:eastAsia="Cordia New" w:hAnsi="BrowalliaUPC" w:cs="BrowalliaUPC"/>
          <w:sz w:val="2"/>
          <w:szCs w:val="2"/>
          <w:lang w:eastAsia="th-TH"/>
        </w:rPr>
      </w:pPr>
    </w:p>
    <w:p w14:paraId="0A21D60B" w14:textId="77777777" w:rsidR="006A07F5" w:rsidRPr="000E759B" w:rsidRDefault="006A07F5" w:rsidP="001E16A2">
      <w:pPr>
        <w:rPr>
          <w:rFonts w:ascii="BrowalliaUPC" w:eastAsia="Cordia New" w:hAnsi="BrowalliaUPC" w:cs="BrowalliaUPC"/>
          <w:sz w:val="2"/>
          <w:szCs w:val="2"/>
          <w:lang w:eastAsia="th-TH"/>
        </w:rPr>
      </w:pPr>
    </w:p>
    <w:p w14:paraId="284E6353" w14:textId="77777777" w:rsidR="006A07F5" w:rsidRPr="000E759B" w:rsidRDefault="006A07F5" w:rsidP="001E16A2">
      <w:pPr>
        <w:rPr>
          <w:rFonts w:ascii="BrowalliaUPC" w:eastAsia="Cordia New" w:hAnsi="BrowalliaUPC" w:cs="BrowalliaUPC"/>
          <w:sz w:val="2"/>
          <w:szCs w:val="2"/>
          <w:lang w:eastAsia="th-TH"/>
        </w:rPr>
      </w:pPr>
    </w:p>
    <w:p w14:paraId="111E1886" w14:textId="77777777" w:rsidR="006A07F5" w:rsidRPr="000E759B" w:rsidRDefault="006A07F5" w:rsidP="001E16A2">
      <w:pPr>
        <w:rPr>
          <w:rFonts w:ascii="BrowalliaUPC" w:eastAsia="Cordia New" w:hAnsi="BrowalliaUPC" w:cs="BrowalliaUPC"/>
          <w:sz w:val="2"/>
          <w:szCs w:val="2"/>
          <w:lang w:eastAsia="th-TH"/>
        </w:rPr>
      </w:pPr>
    </w:p>
    <w:p w14:paraId="65DBBAFE" w14:textId="77777777" w:rsidR="006A07F5" w:rsidRPr="000E759B" w:rsidRDefault="006A07F5" w:rsidP="001E16A2">
      <w:pPr>
        <w:rPr>
          <w:rFonts w:ascii="BrowalliaUPC" w:eastAsia="Cordia New" w:hAnsi="BrowalliaUPC" w:cs="BrowalliaUPC"/>
          <w:sz w:val="2"/>
          <w:szCs w:val="2"/>
          <w:lang w:eastAsia="th-TH"/>
        </w:rPr>
      </w:pPr>
    </w:p>
    <w:tbl>
      <w:tblPr>
        <w:tblW w:w="8448" w:type="dxa"/>
        <w:tblInd w:w="993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778"/>
        <w:gridCol w:w="1418"/>
        <w:gridCol w:w="1417"/>
        <w:gridCol w:w="1418"/>
        <w:gridCol w:w="1417"/>
      </w:tblGrid>
      <w:tr w:rsidR="00A259E4" w:rsidRPr="000E759B" w14:paraId="21B35AA2" w14:textId="77777777" w:rsidTr="003245E4">
        <w:trPr>
          <w:tblHeader/>
        </w:trPr>
        <w:tc>
          <w:tcPr>
            <w:tcW w:w="2778" w:type="dxa"/>
          </w:tcPr>
          <w:p w14:paraId="36A4A94D" w14:textId="77777777" w:rsidR="00A259E4" w:rsidRPr="000E759B" w:rsidRDefault="00A259E4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tcBorders>
              <w:bottom w:val="nil"/>
            </w:tcBorders>
          </w:tcPr>
          <w:p w14:paraId="65FFCEF4" w14:textId="7177ECEA" w:rsidR="00A259E4" w:rsidRPr="000E759B" w:rsidRDefault="00A259E4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พัน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บาท)</w:t>
            </w:r>
          </w:p>
        </w:tc>
      </w:tr>
      <w:tr w:rsidR="00421F82" w:rsidRPr="000E759B" w14:paraId="6DF3E245" w14:textId="77777777" w:rsidTr="003245E4">
        <w:trPr>
          <w:tblHeader/>
        </w:trPr>
        <w:tc>
          <w:tcPr>
            <w:tcW w:w="2778" w:type="dxa"/>
          </w:tcPr>
          <w:p w14:paraId="45C90734" w14:textId="77777777" w:rsidR="00421F82" w:rsidRPr="000E759B" w:rsidRDefault="00421F82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tcBorders>
              <w:top w:val="nil"/>
            </w:tcBorders>
            <w:vAlign w:val="bottom"/>
          </w:tcPr>
          <w:p w14:paraId="4C262204" w14:textId="3678491D" w:rsidR="00421F82" w:rsidRPr="000E759B" w:rsidRDefault="00421F82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เฉพาะบริษัท</w:t>
            </w:r>
          </w:p>
        </w:tc>
      </w:tr>
      <w:tr w:rsidR="00421F82" w:rsidRPr="000E759B" w14:paraId="48A14E95" w14:textId="77777777" w:rsidTr="00CE5B5B">
        <w:trPr>
          <w:tblHeader/>
        </w:trPr>
        <w:tc>
          <w:tcPr>
            <w:tcW w:w="2778" w:type="dxa"/>
          </w:tcPr>
          <w:p w14:paraId="403C63B5" w14:textId="77777777" w:rsidR="00421F82" w:rsidRPr="000E759B" w:rsidRDefault="00421F82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67C9ED4B" w14:textId="40289271" w:rsidR="00421F82" w:rsidRPr="000E759B" w:rsidRDefault="00421F82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256</w:t>
            </w:r>
            <w:r w:rsidR="005A3D36" w:rsidRPr="000E759B">
              <w:rPr>
                <w:rFonts w:ascii="BrowalliaUPC" w:hAnsi="BrowalliaUPC" w:cs="BrowalliaUPC"/>
                <w:sz w:val="24"/>
                <w:szCs w:val="24"/>
              </w:rPr>
              <w:t>7</w:t>
            </w:r>
          </w:p>
        </w:tc>
      </w:tr>
      <w:tr w:rsidR="00421F82" w:rsidRPr="000E759B" w14:paraId="5A54834C" w14:textId="77777777" w:rsidTr="00CE5B5B">
        <w:trPr>
          <w:tblHeader/>
        </w:trPr>
        <w:tc>
          <w:tcPr>
            <w:tcW w:w="2778" w:type="dxa"/>
          </w:tcPr>
          <w:p w14:paraId="6F507907" w14:textId="77777777" w:rsidR="00421F82" w:rsidRPr="000E759B" w:rsidRDefault="00421F82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bottom"/>
            <w:hideMark/>
          </w:tcPr>
          <w:p w14:paraId="7D3FE5A5" w14:textId="77777777" w:rsidR="00421F82" w:rsidRPr="000E759B" w:rsidRDefault="00421F82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417" w:type="dxa"/>
            <w:vAlign w:val="bottom"/>
            <w:hideMark/>
          </w:tcPr>
          <w:p w14:paraId="1759DE8F" w14:textId="77777777" w:rsidR="00421F82" w:rsidRPr="000E759B" w:rsidRDefault="00421F82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ภายใน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vAlign w:val="bottom"/>
            <w:hideMark/>
          </w:tcPr>
          <w:p w14:paraId="6DBBD1EA" w14:textId="77777777" w:rsidR="00421F82" w:rsidRPr="000E759B" w:rsidRDefault="00421F82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มากกว่า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 xml:space="preserve"> 1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ปี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  <w:hideMark/>
          </w:tcPr>
          <w:p w14:paraId="5970E02A" w14:textId="77777777" w:rsidR="00421F82" w:rsidRPr="000E759B" w:rsidRDefault="00421F82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421F82" w:rsidRPr="000E759B" w14:paraId="358FA42F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  <w:hideMark/>
          </w:tcPr>
          <w:p w14:paraId="773DE4DB" w14:textId="77777777" w:rsidR="00421F82" w:rsidRPr="000E759B" w:rsidRDefault="00421F82" w:rsidP="00CE5B5B">
            <w:pPr>
              <w:spacing w:line="240" w:lineRule="auto"/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C819521" w14:textId="77777777" w:rsidR="00421F82" w:rsidRPr="000E759B" w:rsidRDefault="00421F82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242D84C" w14:textId="77777777" w:rsidR="00421F82" w:rsidRPr="000E759B" w:rsidRDefault="00421F82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4970B61F" w14:textId="77777777" w:rsidR="00421F82" w:rsidRPr="000E759B" w:rsidRDefault="00421F82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407AD4A" w14:textId="77777777" w:rsidR="00421F82" w:rsidRPr="000E759B" w:rsidRDefault="00421F82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BD0E17" w:rsidRPr="000E759B" w14:paraId="1444FDEF" w14:textId="77777777" w:rsidTr="00C90714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629A70AB" w14:textId="1FC094AA" w:rsidR="00BD0E17" w:rsidRPr="000E759B" w:rsidRDefault="00BD0E17" w:rsidP="00BD0E17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9E148E7" w14:textId="2A709897" w:rsidR="00BD0E17" w:rsidRPr="000E759B" w:rsidRDefault="00BD0E17" w:rsidP="00BD0E1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5,205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2B6BEA1" w14:textId="146D37DC" w:rsidR="00BD0E17" w:rsidRPr="000E759B" w:rsidRDefault="00BD0E17" w:rsidP="00BD0E1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7BBF1DE" w14:textId="75BE30BE" w:rsidR="00BD0E17" w:rsidRPr="000E759B" w:rsidRDefault="00BD0E17" w:rsidP="00BD0E1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03AA125" w14:textId="4ADABF18" w:rsidR="00BD0E17" w:rsidRPr="000E759B" w:rsidRDefault="00BD0E17" w:rsidP="00BD0E17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5,205</w:t>
            </w:r>
          </w:p>
        </w:tc>
      </w:tr>
      <w:tr w:rsidR="00BD0E17" w:rsidRPr="000E759B" w14:paraId="0AE98E57" w14:textId="77777777" w:rsidTr="00C90714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61BEC2D3" w14:textId="44E1E8F7" w:rsidR="00BD0E17" w:rsidRPr="000E759B" w:rsidRDefault="00BD0E17" w:rsidP="00BD0E17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เงินกู้ยืมระยะสั้นจากบุคคลอื่น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6E45163B" w14:textId="29B31F21" w:rsidR="00BD0E17" w:rsidRPr="000E759B" w:rsidRDefault="00BD0E17" w:rsidP="00BD0E1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B72BFC1" w14:textId="57BDEED5" w:rsidR="00BD0E17" w:rsidRPr="000E759B" w:rsidRDefault="00BD0E17" w:rsidP="00BD0E17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50,000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C3345BA" w14:textId="2C8043E9" w:rsidR="00BD0E17" w:rsidRPr="000E759B" w:rsidRDefault="00BD0E17" w:rsidP="00BD0E17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606B8BA" w14:textId="4FBA1603" w:rsidR="00BD0E17" w:rsidRPr="000E759B" w:rsidRDefault="00BD0E17" w:rsidP="00BD0E17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50,000</w:t>
            </w:r>
          </w:p>
        </w:tc>
      </w:tr>
      <w:tr w:rsidR="00BD0E17" w:rsidRPr="000E759B" w14:paraId="76B89A45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35CE661C" w14:textId="50AE7B37" w:rsidR="00BD0E17" w:rsidRPr="000E759B" w:rsidRDefault="00BD0E17" w:rsidP="00BD0E17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เจ้าหนี้การค้า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ผู้ค้าทั่วไป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A30010F" w14:textId="01F63900" w:rsidR="00BD0E17" w:rsidRPr="000E759B" w:rsidRDefault="00BD0E17" w:rsidP="00BD0E1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288,588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EA581D4" w14:textId="29D5AC15" w:rsidR="00BD0E17" w:rsidRPr="000E759B" w:rsidRDefault="00BD0E17" w:rsidP="00BD0E1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E7272A4" w14:textId="3C579E77" w:rsidR="00BD0E17" w:rsidRPr="000E759B" w:rsidRDefault="00BD0E17" w:rsidP="00BD0E1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7A4C224" w14:textId="748F117E" w:rsidR="00BD0E17" w:rsidRPr="000E759B" w:rsidRDefault="00BD0E17" w:rsidP="00BD0E17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288,588</w:t>
            </w:r>
          </w:p>
        </w:tc>
      </w:tr>
      <w:tr w:rsidR="00BD0E17" w:rsidRPr="000E759B" w14:paraId="12ACDF65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230335F0" w14:textId="052AF1D8" w:rsidR="00BD0E17" w:rsidRPr="000E759B" w:rsidRDefault="00BD0E17" w:rsidP="00BD0E17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color w:val="FFFFFF" w:themeColor="background1"/>
                <w:sz w:val="24"/>
                <w:szCs w:val="24"/>
                <w:cs/>
              </w:rPr>
              <w:t xml:space="preserve">เจ้าหนี้การค้า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D390F2E" w14:textId="3B19AE57" w:rsidR="00BD0E17" w:rsidRPr="000E759B" w:rsidRDefault="00BD0E17" w:rsidP="00BD0E1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25,616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1082D22" w14:textId="7755F8EC" w:rsidR="00BD0E17" w:rsidRPr="000E759B" w:rsidRDefault="00BD0E17" w:rsidP="00BD0E1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1B82786" w14:textId="5BD4EDC2" w:rsidR="00BD0E17" w:rsidRPr="000E759B" w:rsidRDefault="00BD0E17" w:rsidP="00BD0E1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0D12609" w14:textId="5531C730" w:rsidR="00BD0E17" w:rsidRPr="000E759B" w:rsidRDefault="00BD0E17" w:rsidP="00BD0E17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25,616</w:t>
            </w:r>
          </w:p>
        </w:tc>
      </w:tr>
      <w:tr w:rsidR="00BD0E17" w:rsidRPr="000E759B" w14:paraId="18B11E7A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0D02DB0B" w14:textId="09D07EA6" w:rsidR="00BD0E17" w:rsidRPr="000E759B" w:rsidRDefault="00BD0E17" w:rsidP="00BD0E17">
            <w:pPr>
              <w:tabs>
                <w:tab w:val="clear" w:pos="2580"/>
                <w:tab w:val="left" w:pos="2024"/>
              </w:tabs>
              <w:spacing w:line="240" w:lineRule="auto"/>
              <w:ind w:right="-309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เจ้าหนี้อื่น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 xml:space="preserve"> -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199F50F" w14:textId="2D9BB381" w:rsidR="00BD0E17" w:rsidRPr="000E759B" w:rsidRDefault="00BD0E17" w:rsidP="00BD0E1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40,943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A5B25E7" w14:textId="0A9D5CE1" w:rsidR="00BD0E17" w:rsidRPr="000E759B" w:rsidRDefault="00BD0E17" w:rsidP="00BD0E1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5C9E683" w14:textId="05082DC3" w:rsidR="00BD0E17" w:rsidRPr="000E759B" w:rsidRDefault="00BD0E17" w:rsidP="00BD0E1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D9CF007" w14:textId="3F81E2CF" w:rsidR="00BD0E17" w:rsidRPr="000E759B" w:rsidRDefault="00BD0E17" w:rsidP="00BD0E17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40,943</w:t>
            </w:r>
          </w:p>
        </w:tc>
      </w:tr>
      <w:tr w:rsidR="00BD0E17" w:rsidRPr="000E759B" w14:paraId="1CF8E881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5DEAF14E" w14:textId="5AFB512B" w:rsidR="00BD0E17" w:rsidRPr="000E759B" w:rsidRDefault="00BD0E17" w:rsidP="00BD0E17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9382603" w14:textId="7665B90E" w:rsidR="00BD0E17" w:rsidRPr="000E759B" w:rsidRDefault="00BD0E17" w:rsidP="00BD0E1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A17116A" w14:textId="37795781" w:rsidR="00BD0E17" w:rsidRPr="000E759B" w:rsidRDefault="00BD0E17" w:rsidP="00BD0E1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203DE90" w14:textId="451ECECC" w:rsidR="00BD0E17" w:rsidRPr="000E759B" w:rsidRDefault="00BD0E17" w:rsidP="00BD0E1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97DDFA0" w14:textId="49F04745" w:rsidR="00BD0E17" w:rsidRPr="000E759B" w:rsidRDefault="00BD0E17" w:rsidP="00BD0E17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BD0E17" w:rsidRPr="000E759B" w14:paraId="04B596DE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13FC4C25" w14:textId="4CFD19E7" w:rsidR="00BD0E17" w:rsidRPr="000E759B" w:rsidRDefault="00BD0E17" w:rsidP="00BD0E17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 xml:space="preserve">     -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101F285" w14:textId="24D79BBF" w:rsidR="00BD0E17" w:rsidRPr="000E759B" w:rsidRDefault="00BD0E17" w:rsidP="00BD0E1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37,915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2C1B24E" w14:textId="7E7EA648" w:rsidR="00BD0E17" w:rsidRPr="000E759B" w:rsidRDefault="00BD0E17" w:rsidP="00BD0E1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6BE239F1" w14:textId="5BBE0553" w:rsidR="00BD0E17" w:rsidRPr="000E759B" w:rsidRDefault="00BD0E17" w:rsidP="00BD0E1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0D5CA0F" w14:textId="23DF3405" w:rsidR="00BD0E17" w:rsidRPr="000E759B" w:rsidRDefault="00BD0E17" w:rsidP="00BD0E17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37,915</w:t>
            </w:r>
          </w:p>
        </w:tc>
      </w:tr>
      <w:tr w:rsidR="00BD0E17" w:rsidRPr="000E759B" w14:paraId="08FE6B52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456967F6" w14:textId="304E6BC9" w:rsidR="00BD0E17" w:rsidRPr="000E759B" w:rsidRDefault="00BD0E17" w:rsidP="00BD0E17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7C633BD" w14:textId="01EE8750" w:rsidR="00BD0E17" w:rsidRPr="000E759B" w:rsidRDefault="00BD0E17" w:rsidP="00BD0E1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9BBBEAB" w14:textId="7593BEA3" w:rsidR="00BD0E17" w:rsidRPr="000E759B" w:rsidRDefault="00BD0E17" w:rsidP="00BD0E1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7,595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28E53E8" w14:textId="2D155704" w:rsidR="00BD0E17" w:rsidRPr="000E759B" w:rsidRDefault="00BD0E17" w:rsidP="00BD0E1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11,701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9359E16" w14:textId="7A5D2F34" w:rsidR="00BD0E17" w:rsidRPr="000E759B" w:rsidRDefault="00BD0E17" w:rsidP="00BD0E17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19,296</w:t>
            </w:r>
          </w:p>
        </w:tc>
      </w:tr>
      <w:tr w:rsidR="00BD0E17" w:rsidRPr="000E759B" w14:paraId="04CA879F" w14:textId="77777777" w:rsidTr="00C90714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5FEA8BDC" w14:textId="7846A8E8" w:rsidR="00BD0E17" w:rsidRPr="000E759B" w:rsidRDefault="00BD0E17" w:rsidP="00BD0E17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เงินกู้ยืมระยะยาวจากบุคคลที่เกี่ยวข้อง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44046331" w14:textId="0427A1F8" w:rsidR="00BD0E17" w:rsidRPr="000E759B" w:rsidRDefault="00BD0E17" w:rsidP="00BD0E1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75E3AB2" w14:textId="04BB1F3A" w:rsidR="00BD0E17" w:rsidRPr="000E759B" w:rsidRDefault="00BD0E17" w:rsidP="00BD0E1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11,964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4FEAE14" w14:textId="1C9EB6C2" w:rsidR="00BD0E17" w:rsidRPr="000E759B" w:rsidRDefault="00BD0E17" w:rsidP="00BD0E1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44,855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969395D" w14:textId="1D90C28E" w:rsidR="00BD0E17" w:rsidRPr="000E759B" w:rsidRDefault="00BD0E17" w:rsidP="00BD0E17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56,819</w:t>
            </w:r>
          </w:p>
        </w:tc>
      </w:tr>
      <w:tr w:rsidR="00BD0E17" w:rsidRPr="000E759B" w14:paraId="5AF8FF4D" w14:textId="77777777" w:rsidTr="00C90714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5604730D" w14:textId="77777777" w:rsidR="00BD0E17" w:rsidRPr="000E759B" w:rsidRDefault="00BD0E17" w:rsidP="00BD0E17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เงินกู้ยืมระยะยาวจากผู้ถือหุ้นและ</w:t>
            </w:r>
          </w:p>
          <w:p w14:paraId="62AFBB60" w14:textId="03BEA5D9" w:rsidR="00BD0E17" w:rsidRPr="000E759B" w:rsidRDefault="00BD0E17" w:rsidP="00BD0E17">
            <w:pPr>
              <w:spacing w:line="240" w:lineRule="auto"/>
              <w:ind w:firstLine="31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บุคคลอื่น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AB44D10" w14:textId="7CF4A641" w:rsidR="00BD0E17" w:rsidRPr="000E759B" w:rsidRDefault="00BD0E17" w:rsidP="00BD0E1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1FD039A" w14:textId="6796FD4B" w:rsidR="00BD0E17" w:rsidRPr="000E759B" w:rsidRDefault="00BD0E17" w:rsidP="00BD0E1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42,900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2800BE8" w14:textId="1AEB9700" w:rsidR="00BD0E17" w:rsidRPr="000E759B" w:rsidRDefault="00BD0E17" w:rsidP="00BD0E1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139,578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5557868" w14:textId="0B0218A9" w:rsidR="00BD0E17" w:rsidRPr="000E759B" w:rsidRDefault="00BD0E17" w:rsidP="00BD0E17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182,478</w:t>
            </w:r>
          </w:p>
        </w:tc>
      </w:tr>
      <w:tr w:rsidR="00BD0E17" w:rsidRPr="000E759B" w14:paraId="646BE3FC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36505666" w14:textId="77777777" w:rsidR="00BD0E17" w:rsidRPr="000E759B" w:rsidRDefault="00BD0E17" w:rsidP="00BD0E17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หนี้สินจากภาระค้ำประกันเงินกู้ยืม</w:t>
            </w:r>
          </w:p>
          <w:p w14:paraId="181501DA" w14:textId="430F5894" w:rsidR="00BD0E17" w:rsidRPr="000E759B" w:rsidRDefault="00BD0E17" w:rsidP="00BD0E17">
            <w:pPr>
              <w:spacing w:line="240" w:lineRule="auto"/>
              <w:ind w:firstLine="314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ของบริษัทอื่น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78F4D332" w14:textId="4AC3C7D0" w:rsidR="00BD0E17" w:rsidRPr="000E759B" w:rsidRDefault="00BD0E17" w:rsidP="00BD0E1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3571E8C" w14:textId="37412AB2" w:rsidR="00BD0E17" w:rsidRPr="000E759B" w:rsidRDefault="00BD0E17" w:rsidP="00BD0E1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3,905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03BC497" w14:textId="2C073D77" w:rsidR="00BD0E17" w:rsidRPr="000E759B" w:rsidRDefault="00BD0E17" w:rsidP="00BD0E1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FF1A5A1" w14:textId="6ECD48E2" w:rsidR="00BD0E17" w:rsidRPr="000E759B" w:rsidRDefault="00BD0E17" w:rsidP="00BD0E17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3,905</w:t>
            </w:r>
          </w:p>
        </w:tc>
      </w:tr>
      <w:tr w:rsidR="00BD0E17" w:rsidRPr="000E759B" w14:paraId="1BAFF571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466934D5" w14:textId="30D338F3" w:rsidR="00BD0E17" w:rsidRPr="000E759B" w:rsidRDefault="00BD0E17" w:rsidP="00BD0E17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D1CAC11" w14:textId="1E0368A9" w:rsidR="00BD0E17" w:rsidRPr="000E759B" w:rsidRDefault="0019724A" w:rsidP="00BD0E1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61,858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001D619" w14:textId="2FBB5FD6" w:rsidR="00BD0E17" w:rsidRPr="000E759B" w:rsidRDefault="00BD0E17" w:rsidP="00BD0E1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17F79B0" w14:textId="55048265" w:rsidR="00BD0E17" w:rsidRPr="000E759B" w:rsidRDefault="00BD0E17" w:rsidP="00BD0E1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26C3166" w14:textId="2A872F0F" w:rsidR="00BD0E17" w:rsidRPr="000E759B" w:rsidRDefault="0019724A" w:rsidP="00BD0E17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61,858</w:t>
            </w:r>
          </w:p>
        </w:tc>
      </w:tr>
      <w:tr w:rsidR="00BD0E17" w:rsidRPr="000E759B" w14:paraId="04E4110B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4867AC4B" w14:textId="4C566CB8" w:rsidR="00BD0E17" w:rsidRPr="000E759B" w:rsidRDefault="00BD0E17" w:rsidP="00BD0E17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C499495" w14:textId="48B1C78D" w:rsidR="00BD0E17" w:rsidRPr="000E759B" w:rsidRDefault="00BD0E17" w:rsidP="00BD0E1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528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DD60214" w14:textId="4D520F2F" w:rsidR="00BD0E17" w:rsidRPr="000E759B" w:rsidRDefault="00BD0E17" w:rsidP="00BD0E1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61A8CF6" w14:textId="61049AB4" w:rsidR="00BD0E17" w:rsidRPr="000E759B" w:rsidRDefault="00BD0E17" w:rsidP="00BD0E1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39E8F16" w14:textId="5D27F7D5" w:rsidR="00BD0E17" w:rsidRPr="000E759B" w:rsidRDefault="00BD0E17" w:rsidP="00BD0E17">
            <w:pPr>
              <w:pBdr>
                <w:bottom w:val="single" w:sz="4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528</w:t>
            </w:r>
          </w:p>
        </w:tc>
      </w:tr>
      <w:tr w:rsidR="00BD0E17" w:rsidRPr="000E759B" w14:paraId="1C8174FC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3C6E8280" w14:textId="1152337D" w:rsidR="00BD0E17" w:rsidRPr="000E759B" w:rsidRDefault="00BD0E17" w:rsidP="00BD0E17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691487B" w14:textId="77E222D4" w:rsidR="00BD0E17" w:rsidRPr="000E759B" w:rsidRDefault="00BD0E17" w:rsidP="00BD0E1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456,391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E968AAC" w14:textId="11F29105" w:rsidR="00BD0E17" w:rsidRPr="000E759B" w:rsidRDefault="00BD0E17" w:rsidP="00BD0E1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116,364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3052C938" w14:textId="4CE92840" w:rsidR="00BD0E17" w:rsidRPr="000E759B" w:rsidRDefault="00BD0E17" w:rsidP="00BD0E1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196,134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2FE2FEC" w14:textId="23D521B2" w:rsidR="00BD0E17" w:rsidRPr="000E759B" w:rsidRDefault="00BD0E17" w:rsidP="00BD0E17">
            <w:pPr>
              <w:pBdr>
                <w:bottom w:val="single" w:sz="12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768,889</w:t>
            </w:r>
          </w:p>
        </w:tc>
      </w:tr>
    </w:tbl>
    <w:p w14:paraId="30F9E0DF" w14:textId="77777777" w:rsidR="007478B7" w:rsidRPr="000E759B" w:rsidRDefault="007478B7" w:rsidP="004B3E16">
      <w:pPr>
        <w:pStyle w:val="CordiaNew"/>
        <w:tabs>
          <w:tab w:val="clear" w:pos="4153"/>
          <w:tab w:val="left" w:pos="720"/>
        </w:tabs>
        <w:jc w:val="thaiDistribute"/>
        <w:rPr>
          <w:rFonts w:ascii="BrowalliaUPC" w:hAnsi="BrowalliaUPC" w:cs="BrowalliaUPC"/>
          <w:color w:val="auto"/>
          <w:sz w:val="20"/>
          <w:szCs w:val="20"/>
        </w:rPr>
      </w:pPr>
    </w:p>
    <w:tbl>
      <w:tblPr>
        <w:tblW w:w="8448" w:type="dxa"/>
        <w:tblInd w:w="993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778"/>
        <w:gridCol w:w="1418"/>
        <w:gridCol w:w="1417"/>
        <w:gridCol w:w="1418"/>
        <w:gridCol w:w="1417"/>
      </w:tblGrid>
      <w:tr w:rsidR="006A07F5" w:rsidRPr="000E759B" w14:paraId="79EE1148" w14:textId="77777777" w:rsidTr="003174F5">
        <w:trPr>
          <w:tblHeader/>
        </w:trPr>
        <w:tc>
          <w:tcPr>
            <w:tcW w:w="2778" w:type="dxa"/>
          </w:tcPr>
          <w:p w14:paraId="7276FAF0" w14:textId="77777777" w:rsidR="006A07F5" w:rsidRPr="000E759B" w:rsidRDefault="006A07F5" w:rsidP="00317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tcBorders>
              <w:bottom w:val="nil"/>
            </w:tcBorders>
          </w:tcPr>
          <w:p w14:paraId="5985B7EE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พัน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บาท)</w:t>
            </w:r>
          </w:p>
        </w:tc>
      </w:tr>
      <w:tr w:rsidR="006A07F5" w:rsidRPr="000E759B" w14:paraId="474F5082" w14:textId="77777777" w:rsidTr="003174F5">
        <w:trPr>
          <w:tblHeader/>
        </w:trPr>
        <w:tc>
          <w:tcPr>
            <w:tcW w:w="2778" w:type="dxa"/>
          </w:tcPr>
          <w:p w14:paraId="3D19DF9B" w14:textId="77777777" w:rsidR="006A07F5" w:rsidRPr="000E759B" w:rsidRDefault="006A07F5" w:rsidP="00317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tcBorders>
              <w:top w:val="nil"/>
            </w:tcBorders>
            <w:vAlign w:val="bottom"/>
          </w:tcPr>
          <w:p w14:paraId="24A41F3E" w14:textId="079E09BB" w:rsidR="006A07F5" w:rsidRPr="000E759B" w:rsidRDefault="006A07F5" w:rsidP="003174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เฉพาะบริษัท</w:t>
            </w:r>
          </w:p>
        </w:tc>
      </w:tr>
      <w:tr w:rsidR="006A07F5" w:rsidRPr="000E759B" w14:paraId="63365A92" w14:textId="77777777" w:rsidTr="003174F5">
        <w:trPr>
          <w:tblHeader/>
        </w:trPr>
        <w:tc>
          <w:tcPr>
            <w:tcW w:w="2778" w:type="dxa"/>
          </w:tcPr>
          <w:p w14:paraId="48D073E7" w14:textId="77777777" w:rsidR="006A07F5" w:rsidRPr="000E759B" w:rsidRDefault="006A07F5" w:rsidP="00317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7FFB353D" w14:textId="77777777" w:rsidR="006A07F5" w:rsidRPr="000E759B" w:rsidRDefault="006A07F5" w:rsidP="003174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2566</w:t>
            </w:r>
          </w:p>
        </w:tc>
      </w:tr>
      <w:tr w:rsidR="006A07F5" w:rsidRPr="000E759B" w14:paraId="6089AAFE" w14:textId="77777777" w:rsidTr="003174F5">
        <w:trPr>
          <w:tblHeader/>
        </w:trPr>
        <w:tc>
          <w:tcPr>
            <w:tcW w:w="2778" w:type="dxa"/>
          </w:tcPr>
          <w:p w14:paraId="373D8528" w14:textId="77777777" w:rsidR="006A07F5" w:rsidRPr="000E759B" w:rsidRDefault="006A07F5" w:rsidP="00317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bottom"/>
            <w:hideMark/>
          </w:tcPr>
          <w:p w14:paraId="4E2A1B82" w14:textId="77777777" w:rsidR="006A07F5" w:rsidRPr="000E759B" w:rsidRDefault="006A07F5" w:rsidP="003174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417" w:type="dxa"/>
            <w:vAlign w:val="bottom"/>
            <w:hideMark/>
          </w:tcPr>
          <w:p w14:paraId="406E2B1C" w14:textId="77777777" w:rsidR="006A07F5" w:rsidRPr="000E759B" w:rsidRDefault="006A07F5" w:rsidP="003174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ภายใน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vAlign w:val="bottom"/>
            <w:hideMark/>
          </w:tcPr>
          <w:p w14:paraId="5D78A5B1" w14:textId="77777777" w:rsidR="006A07F5" w:rsidRPr="000E759B" w:rsidRDefault="006A07F5" w:rsidP="003174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มากกว่า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 xml:space="preserve"> 1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ปี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  <w:hideMark/>
          </w:tcPr>
          <w:p w14:paraId="78794CF1" w14:textId="77777777" w:rsidR="006A07F5" w:rsidRPr="000E759B" w:rsidRDefault="006A07F5" w:rsidP="003174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6A07F5" w:rsidRPr="000E759B" w14:paraId="274CA38E" w14:textId="77777777" w:rsidTr="003174F5">
        <w:trPr>
          <w:tblHeader/>
        </w:trPr>
        <w:tc>
          <w:tcPr>
            <w:tcW w:w="2778" w:type="dxa"/>
            <w:tcBorders>
              <w:bottom w:val="nil"/>
            </w:tcBorders>
            <w:hideMark/>
          </w:tcPr>
          <w:p w14:paraId="1C71AC6A" w14:textId="77777777" w:rsidR="006A07F5" w:rsidRPr="000E759B" w:rsidRDefault="006A07F5" w:rsidP="003174F5">
            <w:pPr>
              <w:spacing w:line="240" w:lineRule="auto"/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4FF025B0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AE2C035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77F480F9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A04DAD9" w14:textId="77777777" w:rsidR="006A07F5" w:rsidRPr="000E759B" w:rsidRDefault="006A07F5" w:rsidP="003174F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6A07F5" w:rsidRPr="000E759B" w14:paraId="620852DF" w14:textId="77777777" w:rsidTr="003174F5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422B47A4" w14:textId="77777777" w:rsidR="006A07F5" w:rsidRPr="000E759B" w:rsidRDefault="006A07F5" w:rsidP="003174F5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เงินกู้ยืมระยะสั้นจากบุคคลอื่น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1683C3E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6DBCBF2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50,000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92BF050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5AEE808" w14:textId="77777777" w:rsidR="006A07F5" w:rsidRPr="000E759B" w:rsidRDefault="006A07F5" w:rsidP="003174F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50,000</w:t>
            </w:r>
          </w:p>
        </w:tc>
      </w:tr>
      <w:tr w:rsidR="006A07F5" w:rsidRPr="000E759B" w14:paraId="39B2BB0A" w14:textId="77777777" w:rsidTr="003174F5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7460184A" w14:textId="77777777" w:rsidR="006A07F5" w:rsidRPr="000E759B" w:rsidRDefault="006A07F5" w:rsidP="003174F5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เจ้าหนี้การค้า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ผู้ค้าทั่วไป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590C293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170,310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D854643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3CE54F68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424252B" w14:textId="77777777" w:rsidR="006A07F5" w:rsidRPr="000E759B" w:rsidRDefault="006A07F5" w:rsidP="003174F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170,310</w:t>
            </w:r>
          </w:p>
        </w:tc>
      </w:tr>
      <w:tr w:rsidR="006A07F5" w:rsidRPr="000E759B" w14:paraId="562B0CD6" w14:textId="77777777" w:rsidTr="003174F5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18BE2F00" w14:textId="77777777" w:rsidR="006A07F5" w:rsidRPr="000E759B" w:rsidRDefault="006A07F5" w:rsidP="003174F5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color w:val="FFFFFF" w:themeColor="background1"/>
                <w:sz w:val="24"/>
                <w:szCs w:val="24"/>
                <w:cs/>
              </w:rPr>
              <w:t xml:space="preserve">เจ้าหนี้การค้า 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31DC799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30,866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87F260E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0E3A907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8D81F06" w14:textId="77777777" w:rsidR="006A07F5" w:rsidRPr="000E759B" w:rsidRDefault="006A07F5" w:rsidP="003174F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30,866</w:t>
            </w:r>
          </w:p>
        </w:tc>
      </w:tr>
      <w:tr w:rsidR="006A07F5" w:rsidRPr="000E759B" w14:paraId="56D29499" w14:textId="77777777" w:rsidTr="003174F5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4C984303" w14:textId="77777777" w:rsidR="006A07F5" w:rsidRPr="000E759B" w:rsidRDefault="006A07F5" w:rsidP="003174F5">
            <w:pPr>
              <w:tabs>
                <w:tab w:val="clear" w:pos="2580"/>
                <w:tab w:val="left" w:pos="2024"/>
              </w:tabs>
              <w:spacing w:line="240" w:lineRule="auto"/>
              <w:ind w:right="-309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เจ้าหนี้อื่น</w:t>
            </w:r>
            <w:r w:rsidRPr="000E759B">
              <w:rPr>
                <w:rFonts w:ascii="BrowalliaUPC" w:hAnsi="BrowalliaUPC" w:cs="BrowalliaUPC"/>
                <w:sz w:val="24"/>
                <w:szCs w:val="24"/>
              </w:rPr>
              <w:t xml:space="preserve"> -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84F98B1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46,551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0A18687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FB2ED23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E4060E9" w14:textId="77777777" w:rsidR="006A07F5" w:rsidRPr="000E759B" w:rsidRDefault="006A07F5" w:rsidP="003174F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46,551</w:t>
            </w:r>
          </w:p>
        </w:tc>
      </w:tr>
      <w:tr w:rsidR="006A07F5" w:rsidRPr="000E759B" w14:paraId="2346B79D" w14:textId="77777777" w:rsidTr="003174F5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679B9622" w14:textId="77777777" w:rsidR="006A07F5" w:rsidRPr="000E759B" w:rsidRDefault="006A07F5" w:rsidP="003174F5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6DB8D69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FCCE709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32C821B5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2C1E3A3" w14:textId="77777777" w:rsidR="006A07F5" w:rsidRPr="000E759B" w:rsidRDefault="006A07F5" w:rsidP="003174F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6A07F5" w:rsidRPr="000E759B" w14:paraId="27C67A46" w14:textId="77777777" w:rsidTr="003174F5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6AFEBBE1" w14:textId="77777777" w:rsidR="006A07F5" w:rsidRPr="000E759B" w:rsidRDefault="006A07F5" w:rsidP="003174F5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</w:rPr>
              <w:t xml:space="preserve">     -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97A8945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16,757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CF0F082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20,258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247A044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0DC200D" w14:textId="77777777" w:rsidR="006A07F5" w:rsidRPr="000E759B" w:rsidRDefault="006A07F5" w:rsidP="003174F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37,015</w:t>
            </w:r>
          </w:p>
        </w:tc>
      </w:tr>
      <w:tr w:rsidR="006A07F5" w:rsidRPr="000E759B" w14:paraId="690DFE92" w14:textId="77777777" w:rsidTr="003174F5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044DAA52" w14:textId="77777777" w:rsidR="006A07F5" w:rsidRPr="000E759B" w:rsidRDefault="006A07F5" w:rsidP="003174F5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328BCBEE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81B2F85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7,627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5FAD4CA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18,173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2C20A33" w14:textId="77777777" w:rsidR="006A07F5" w:rsidRPr="000E759B" w:rsidRDefault="006A07F5" w:rsidP="003174F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25,800</w:t>
            </w:r>
          </w:p>
        </w:tc>
      </w:tr>
      <w:tr w:rsidR="006A07F5" w:rsidRPr="000E759B" w14:paraId="3EAA520C" w14:textId="77777777" w:rsidTr="003174F5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58EC2226" w14:textId="77777777" w:rsidR="006A07F5" w:rsidRPr="000E759B" w:rsidRDefault="006A07F5" w:rsidP="003174F5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เงินกู้ยืมระยะยาวจากบุคคลที่เกี่ยวข้อง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75E6E6FD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6387A49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11,964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FB81E75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48,843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5754379" w14:textId="77777777" w:rsidR="006A07F5" w:rsidRPr="000E759B" w:rsidRDefault="006A07F5" w:rsidP="003174F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60,807</w:t>
            </w:r>
          </w:p>
        </w:tc>
      </w:tr>
      <w:tr w:rsidR="006A07F5" w:rsidRPr="000E759B" w14:paraId="30D92AE9" w14:textId="77777777" w:rsidTr="003174F5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271A6F14" w14:textId="77777777" w:rsidR="006A07F5" w:rsidRPr="000E759B" w:rsidRDefault="006A07F5" w:rsidP="003174F5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เงินกู้ยืมระยะยาวจากผู้ถือหุ้นและ</w:t>
            </w:r>
          </w:p>
          <w:p w14:paraId="3C240824" w14:textId="77777777" w:rsidR="006A07F5" w:rsidRPr="000E759B" w:rsidRDefault="006A07F5" w:rsidP="003174F5">
            <w:pPr>
              <w:spacing w:line="240" w:lineRule="auto"/>
              <w:ind w:firstLine="31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บุคคลอื่น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4D59178E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DE9918D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35,856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3481CECD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146,622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2E75C9F" w14:textId="77777777" w:rsidR="006A07F5" w:rsidRPr="000E759B" w:rsidRDefault="006A07F5" w:rsidP="003174F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182,478</w:t>
            </w:r>
          </w:p>
        </w:tc>
      </w:tr>
      <w:tr w:rsidR="006A07F5" w:rsidRPr="000E759B" w14:paraId="02F45697" w14:textId="77777777" w:rsidTr="003174F5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164FFCE5" w14:textId="77777777" w:rsidR="006A07F5" w:rsidRPr="000E759B" w:rsidRDefault="006A07F5" w:rsidP="003174F5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หนี้สินจากภาระค้ำประกันเงินกู้ยืม</w:t>
            </w:r>
          </w:p>
          <w:p w14:paraId="15A5A546" w14:textId="77777777" w:rsidR="006A07F5" w:rsidRPr="000E759B" w:rsidRDefault="006A07F5" w:rsidP="003174F5">
            <w:pPr>
              <w:spacing w:line="240" w:lineRule="auto"/>
              <w:ind w:firstLine="314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ของบริษัทอื่น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EC23E3B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CDA2211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46,384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6759CEB3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3,905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B5B91C6" w14:textId="77777777" w:rsidR="006A07F5" w:rsidRPr="000E759B" w:rsidRDefault="006A07F5" w:rsidP="003174F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50,289</w:t>
            </w:r>
          </w:p>
        </w:tc>
      </w:tr>
      <w:tr w:rsidR="006A07F5" w:rsidRPr="000E759B" w14:paraId="4C3A98AC" w14:textId="77777777" w:rsidTr="003174F5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72AA837E" w14:textId="77777777" w:rsidR="006A07F5" w:rsidRPr="000E759B" w:rsidRDefault="006A07F5" w:rsidP="003174F5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283722A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7BF6356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38,073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6452CF47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7E6CC5B" w14:textId="77777777" w:rsidR="006A07F5" w:rsidRPr="000E759B" w:rsidRDefault="006A07F5" w:rsidP="003174F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38,073</w:t>
            </w:r>
          </w:p>
        </w:tc>
      </w:tr>
      <w:tr w:rsidR="006A07F5" w:rsidRPr="000E759B" w14:paraId="069F36BA" w14:textId="77777777" w:rsidTr="003174F5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7EFFE19C" w14:textId="77777777" w:rsidR="006A07F5" w:rsidRPr="000E759B" w:rsidRDefault="006A07F5" w:rsidP="003174F5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397F29CA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58,230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E72F7A2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B92E61A" w14:textId="77777777" w:rsidR="006A07F5" w:rsidRPr="000E759B" w:rsidRDefault="006A07F5" w:rsidP="003174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D9274FF" w14:textId="77777777" w:rsidR="006A07F5" w:rsidRPr="000E759B" w:rsidRDefault="006A07F5" w:rsidP="003174F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58,230</w:t>
            </w:r>
          </w:p>
        </w:tc>
      </w:tr>
      <w:tr w:rsidR="006A07F5" w:rsidRPr="000E759B" w14:paraId="13D2CCCC" w14:textId="77777777" w:rsidTr="003174F5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25033A1D" w14:textId="77777777" w:rsidR="006A07F5" w:rsidRPr="000E759B" w:rsidRDefault="006A07F5" w:rsidP="003174F5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7D93B63" w14:textId="77777777" w:rsidR="006A07F5" w:rsidRPr="000E759B" w:rsidRDefault="006A07F5" w:rsidP="003174F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514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3C7F811" w14:textId="77777777" w:rsidR="006A07F5" w:rsidRPr="000E759B" w:rsidRDefault="006A07F5" w:rsidP="003174F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984795F" w14:textId="77777777" w:rsidR="006A07F5" w:rsidRPr="000E759B" w:rsidRDefault="006A07F5" w:rsidP="003174F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A30F926" w14:textId="77777777" w:rsidR="006A07F5" w:rsidRPr="000E759B" w:rsidRDefault="006A07F5" w:rsidP="003174F5">
            <w:pPr>
              <w:pBdr>
                <w:bottom w:val="single" w:sz="4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514</w:t>
            </w:r>
          </w:p>
        </w:tc>
      </w:tr>
      <w:tr w:rsidR="006A07F5" w:rsidRPr="000E759B" w14:paraId="29989D59" w14:textId="77777777" w:rsidTr="003174F5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1907651C" w14:textId="77777777" w:rsidR="006A07F5" w:rsidRPr="000E759B" w:rsidRDefault="006A07F5" w:rsidP="003174F5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</w:t>
            </w:r>
            <w:r w:rsidRPr="000E759B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BBEA316" w14:textId="77777777" w:rsidR="006A07F5" w:rsidRPr="000E759B" w:rsidRDefault="006A07F5" w:rsidP="003174F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323,228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B835A82" w14:textId="77777777" w:rsidR="006A07F5" w:rsidRPr="000E759B" w:rsidRDefault="006A07F5" w:rsidP="003174F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210,162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9340D10" w14:textId="77777777" w:rsidR="006A07F5" w:rsidRPr="000E759B" w:rsidRDefault="006A07F5" w:rsidP="003174F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217,543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CE5DE93" w14:textId="77777777" w:rsidR="006A07F5" w:rsidRPr="000E759B" w:rsidRDefault="006A07F5" w:rsidP="003174F5">
            <w:pPr>
              <w:pBdr>
                <w:bottom w:val="single" w:sz="12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4"/>
                <w:szCs w:val="24"/>
                <w:lang w:val="en-GB"/>
              </w:rPr>
              <w:t>750,933</w:t>
            </w:r>
          </w:p>
        </w:tc>
      </w:tr>
    </w:tbl>
    <w:p w14:paraId="75833518" w14:textId="7ACAC39A" w:rsidR="00645126" w:rsidRPr="000E759B" w:rsidRDefault="00645126" w:rsidP="00B32928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  <w:r w:rsidRPr="000E759B">
        <w:rPr>
          <w:rFonts w:ascii="BrowalliaUPC" w:hAnsi="BrowalliaUPC" w:cs="BrowalliaUPC"/>
          <w:color w:val="auto"/>
          <w:sz w:val="28"/>
          <w:szCs w:val="28"/>
          <w:u w:val="single"/>
          <w:cs/>
        </w:rPr>
        <w:t>ความเสี่ยงด้านการให้สินเชื่อ</w:t>
      </w:r>
    </w:p>
    <w:p w14:paraId="5F8498F4" w14:textId="58623F34" w:rsidR="00EE4AC3" w:rsidRPr="000E759B" w:rsidRDefault="00C66BB2" w:rsidP="00B32928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color w:val="auto"/>
          <w:spacing w:val="-4"/>
          <w:sz w:val="28"/>
          <w:szCs w:val="28"/>
        </w:rPr>
      </w:pPr>
      <w:r w:rsidRPr="000E759B">
        <w:rPr>
          <w:rFonts w:ascii="BrowalliaUPC" w:hAnsi="BrowalliaUPC" w:cs="BrowalliaUPC"/>
          <w:color w:val="auto"/>
          <w:spacing w:val="-4"/>
          <w:sz w:val="28"/>
          <w:szCs w:val="28"/>
          <w:cs/>
        </w:rPr>
        <w:t>กลุ่มบริษัท</w:t>
      </w:r>
      <w:r w:rsidR="00645126" w:rsidRPr="000E759B">
        <w:rPr>
          <w:rFonts w:ascii="BrowalliaUPC" w:hAnsi="BrowalliaUPC" w:cs="BrowalliaUPC"/>
          <w:color w:val="auto"/>
          <w:spacing w:val="-4"/>
          <w:sz w:val="28"/>
          <w:szCs w:val="28"/>
          <w:cs/>
        </w:rPr>
        <w:t>ไม่มีการกระจุกตัวของลูกหนี้ที่เป็นสาระสำคัญ เนื่องจาก</w:t>
      </w:r>
      <w:r w:rsidR="000720F0" w:rsidRPr="000E759B">
        <w:rPr>
          <w:rFonts w:ascii="BrowalliaUPC" w:hAnsi="BrowalliaUPC" w:cs="BrowalliaUPC"/>
          <w:color w:val="auto"/>
          <w:spacing w:val="-4"/>
          <w:sz w:val="28"/>
          <w:szCs w:val="28"/>
          <w:cs/>
        </w:rPr>
        <w:t>กลุ่มบริษัท</w:t>
      </w:r>
      <w:r w:rsidR="00645126" w:rsidRPr="000E759B">
        <w:rPr>
          <w:rFonts w:ascii="BrowalliaUPC" w:hAnsi="BrowalliaUPC" w:cs="BrowalliaUPC"/>
          <w:color w:val="auto"/>
          <w:spacing w:val="-4"/>
          <w:sz w:val="28"/>
          <w:szCs w:val="28"/>
          <w:cs/>
        </w:rPr>
        <w:t>มีลูกค้าเป็นจำนวนมากและ</w:t>
      </w:r>
      <w:r w:rsidR="00C57C8D" w:rsidRPr="000E759B">
        <w:rPr>
          <w:rFonts w:ascii="BrowalliaUPC" w:hAnsi="BrowalliaUPC" w:cs="BrowalliaUPC"/>
          <w:color w:val="auto"/>
          <w:spacing w:val="-4"/>
          <w:sz w:val="28"/>
          <w:szCs w:val="28"/>
        </w:rPr>
        <w:br/>
      </w:r>
      <w:r w:rsidR="000720F0" w:rsidRPr="000E759B">
        <w:rPr>
          <w:rFonts w:ascii="BrowalliaUPC" w:hAnsi="BrowalliaUPC" w:cs="BrowalliaUPC"/>
          <w:color w:val="auto"/>
          <w:spacing w:val="-4"/>
          <w:sz w:val="28"/>
          <w:szCs w:val="28"/>
          <w:cs/>
        </w:rPr>
        <w:t>กลุ่มบริษัท</w:t>
      </w:r>
      <w:r w:rsidR="00645126" w:rsidRPr="000E759B">
        <w:rPr>
          <w:rFonts w:ascii="BrowalliaUPC" w:hAnsi="BrowalliaUPC" w:cs="BrowalliaUPC"/>
          <w:color w:val="auto"/>
          <w:spacing w:val="-4"/>
          <w:sz w:val="28"/>
          <w:szCs w:val="28"/>
          <w:cs/>
        </w:rPr>
        <w:t>มีนโยบายที่ดีในการควบคุมการให้สินเชื่อแก่ลูกหนี้ อย่างไรก็ตาม</w:t>
      </w:r>
      <w:r w:rsidR="00992183" w:rsidRPr="000E759B">
        <w:rPr>
          <w:rFonts w:ascii="BrowalliaUPC" w:hAnsi="BrowalliaUPC" w:cs="BrowalliaUPC"/>
          <w:color w:val="auto"/>
          <w:spacing w:val="-4"/>
          <w:sz w:val="28"/>
          <w:szCs w:val="28"/>
        </w:rPr>
        <w:t xml:space="preserve"> </w:t>
      </w:r>
      <w:r w:rsidR="00645126" w:rsidRPr="000E759B">
        <w:rPr>
          <w:rFonts w:ascii="BrowalliaUPC" w:hAnsi="BrowalliaUPC" w:cs="BrowalliaUPC"/>
          <w:color w:val="auto"/>
          <w:spacing w:val="-4"/>
          <w:sz w:val="28"/>
          <w:szCs w:val="28"/>
          <w:cs/>
        </w:rPr>
        <w:t>หากมีลูกหนี้ที่</w:t>
      </w:r>
      <w:r w:rsidR="000720F0" w:rsidRPr="000E759B">
        <w:rPr>
          <w:rFonts w:ascii="BrowalliaUPC" w:hAnsi="BrowalliaUPC" w:cs="BrowalliaUPC"/>
          <w:color w:val="auto"/>
          <w:spacing w:val="-4"/>
          <w:sz w:val="28"/>
          <w:szCs w:val="28"/>
          <w:cs/>
        </w:rPr>
        <w:t>กลุ่มบริษัท</w:t>
      </w:r>
      <w:r w:rsidR="00645126" w:rsidRPr="000E759B">
        <w:rPr>
          <w:rFonts w:ascii="BrowalliaUPC" w:hAnsi="BrowalliaUPC" w:cs="BrowalliaUPC"/>
          <w:color w:val="auto"/>
          <w:spacing w:val="-4"/>
          <w:sz w:val="28"/>
          <w:szCs w:val="28"/>
          <w:cs/>
        </w:rPr>
        <w:t>คาดว่าอาจจะมีปัญหาด้านการชำระเงินแล้ว ผู้บริหารของกิจการมีนโยบายที่จะบันทึกค่าเผื่อ</w:t>
      </w:r>
      <w:r w:rsidR="00EB25A4" w:rsidRPr="000E759B">
        <w:rPr>
          <w:rFonts w:ascii="BrowalliaUPC" w:hAnsi="BrowalliaUPC" w:cs="BrowalliaUPC"/>
          <w:color w:val="auto"/>
          <w:spacing w:val="-4"/>
          <w:sz w:val="28"/>
          <w:szCs w:val="28"/>
          <w:cs/>
        </w:rPr>
        <w:t>ผลขาดทุนที่คาดว่าจะเกิดขึ้น</w:t>
      </w:r>
      <w:r w:rsidR="00645126" w:rsidRPr="000E759B">
        <w:rPr>
          <w:rFonts w:ascii="BrowalliaUPC" w:hAnsi="BrowalliaUPC" w:cs="BrowalliaUPC"/>
          <w:color w:val="auto"/>
          <w:spacing w:val="-4"/>
          <w:sz w:val="28"/>
          <w:szCs w:val="28"/>
          <w:cs/>
        </w:rPr>
        <w:t>ให้เพียงพอกับโอกาสที่จะเกิดความสูญเสียดังกล่าว</w:t>
      </w:r>
      <w:r w:rsidR="00222A55" w:rsidRPr="000E759B">
        <w:rPr>
          <w:rFonts w:ascii="BrowalliaUPC" w:hAnsi="BrowalliaUPC" w:cs="BrowalliaUPC"/>
          <w:color w:val="auto"/>
          <w:spacing w:val="-4"/>
          <w:sz w:val="28"/>
          <w:szCs w:val="28"/>
        </w:rPr>
        <w:t xml:space="preserve"> (</w:t>
      </w:r>
      <w:r w:rsidR="00222A55" w:rsidRPr="000E759B">
        <w:rPr>
          <w:rFonts w:ascii="BrowalliaUPC" w:hAnsi="BrowalliaUPC" w:cs="BrowalliaUPC"/>
          <w:color w:val="auto"/>
          <w:spacing w:val="-4"/>
          <w:sz w:val="28"/>
          <w:szCs w:val="28"/>
          <w:cs/>
        </w:rPr>
        <w:t>ข้อมูลเกี่ยวกับลูกหนี้การค้าเปิดเผยในหมายเหตุข้อ</w:t>
      </w:r>
      <w:r w:rsidR="00222A55" w:rsidRPr="000E759B">
        <w:rPr>
          <w:rFonts w:ascii="BrowalliaUPC" w:hAnsi="BrowalliaUPC" w:cs="BrowalliaUPC"/>
          <w:color w:val="auto"/>
          <w:spacing w:val="-4"/>
          <w:sz w:val="28"/>
          <w:szCs w:val="28"/>
        </w:rPr>
        <w:t xml:space="preserve"> 8)</w:t>
      </w:r>
    </w:p>
    <w:p w14:paraId="04F9403D" w14:textId="77777777" w:rsidR="00F57725" w:rsidRPr="000E759B" w:rsidRDefault="00F57725" w:rsidP="00B32928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color w:val="auto"/>
          <w:sz w:val="18"/>
          <w:szCs w:val="18"/>
        </w:rPr>
      </w:pPr>
    </w:p>
    <w:p w14:paraId="3E42C0C1" w14:textId="1019B82A" w:rsidR="00645126" w:rsidRPr="000E759B" w:rsidRDefault="00645126" w:rsidP="00B32928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  <w:r w:rsidRPr="000E759B">
        <w:rPr>
          <w:rFonts w:ascii="BrowalliaUPC" w:hAnsi="BrowalliaUPC" w:cs="BrowalliaUPC"/>
          <w:color w:val="auto"/>
          <w:sz w:val="28"/>
          <w:szCs w:val="28"/>
          <w:u w:val="single"/>
          <w:cs/>
        </w:rPr>
        <w:t>ความเสี่ยงของอัตราแลกเปลี่ยน</w:t>
      </w:r>
    </w:p>
    <w:p w14:paraId="20E30E3A" w14:textId="4D736305" w:rsidR="00236476" w:rsidRPr="000E759B" w:rsidRDefault="00BE151D" w:rsidP="003D4FB0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color w:val="auto"/>
          <w:spacing w:val="-2"/>
          <w:sz w:val="28"/>
          <w:szCs w:val="28"/>
        </w:rPr>
      </w:pPr>
      <w:r w:rsidRPr="000E759B">
        <w:rPr>
          <w:rFonts w:ascii="BrowalliaUPC" w:hAnsi="BrowalliaUPC" w:cs="BrowalliaUPC"/>
          <w:color w:val="auto"/>
          <w:spacing w:val="-2"/>
          <w:sz w:val="28"/>
          <w:szCs w:val="28"/>
          <w:cs/>
        </w:rPr>
        <w:t>กลุ่มบริษัท</w:t>
      </w:r>
      <w:r w:rsidR="00645126" w:rsidRPr="000E759B">
        <w:rPr>
          <w:rFonts w:ascii="BrowalliaUPC" w:hAnsi="BrowalliaUPC" w:cs="BrowalliaUPC"/>
          <w:color w:val="auto"/>
          <w:spacing w:val="-2"/>
          <w:sz w:val="28"/>
          <w:szCs w:val="28"/>
          <w:cs/>
        </w:rPr>
        <w:t>มีรายการบางรายการเป็นเงินตราต่างประเทศ ซึ่งทำให้เกิดความเสี่ยงจากการเปลี่ยนแปลงของอัตราแลกเปลี่ยนเงินตราต่างประเทศ</w:t>
      </w:r>
      <w:r w:rsidR="001E2E2C" w:rsidRPr="000E759B">
        <w:rPr>
          <w:rFonts w:ascii="BrowalliaUPC" w:hAnsi="BrowalliaUPC" w:cs="BrowalliaUPC"/>
          <w:color w:val="auto"/>
          <w:spacing w:val="-2"/>
          <w:sz w:val="28"/>
          <w:szCs w:val="28"/>
          <w:cs/>
        </w:rPr>
        <w:t xml:space="preserve"> บริษัทจะทำสัญญาซื้อขายเงินตราต่างประเทศล่วงหน้าโดยพิจารณาจากความเหมาะสมตามสถานการณ์และความจำเป็น</w:t>
      </w:r>
      <w:r w:rsidR="00BA2194" w:rsidRPr="000E759B">
        <w:rPr>
          <w:rFonts w:ascii="BrowalliaUPC" w:hAnsi="BrowalliaUPC" w:cs="BrowalliaUPC"/>
          <w:color w:val="auto"/>
          <w:spacing w:val="-2"/>
          <w:sz w:val="28"/>
          <w:szCs w:val="28"/>
          <w:cs/>
        </w:rPr>
        <w:t xml:space="preserve"> เพื่อลดความเสี่ยงจากอัตราแลกเปลี่ยนที่อาจเกิดขึ้น</w:t>
      </w:r>
    </w:p>
    <w:p w14:paraId="0F75DDC6" w14:textId="77777777" w:rsidR="00E279C9" w:rsidRPr="000E759B" w:rsidRDefault="00E279C9" w:rsidP="001E16A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/>
        <w:rPr>
          <w:rFonts w:ascii="BrowalliaUPC" w:hAnsi="BrowalliaUPC" w:cs="BrowalliaUPC"/>
          <w:sz w:val="24"/>
          <w:szCs w:val="24"/>
          <w:u w:val="single"/>
        </w:rPr>
      </w:pPr>
    </w:p>
    <w:p w14:paraId="4C398504" w14:textId="234FF472" w:rsidR="00645126" w:rsidRPr="000E759B" w:rsidRDefault="00645126" w:rsidP="00DF447F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0E759B">
        <w:rPr>
          <w:rFonts w:ascii="BrowalliaUPC" w:hAnsi="BrowalliaUPC" w:cs="BrowalliaUPC"/>
          <w:color w:val="auto"/>
          <w:sz w:val="28"/>
          <w:szCs w:val="28"/>
          <w:cs/>
        </w:rPr>
        <w:t xml:space="preserve">ณ วันที่ </w:t>
      </w:r>
      <w:r w:rsidRPr="000E759B">
        <w:rPr>
          <w:rFonts w:ascii="BrowalliaUPC" w:hAnsi="BrowalliaUPC" w:cs="BrowalliaUPC"/>
          <w:color w:val="auto"/>
          <w:sz w:val="28"/>
          <w:szCs w:val="28"/>
        </w:rPr>
        <w:t xml:space="preserve">31 </w:t>
      </w:r>
      <w:r w:rsidRPr="000E759B">
        <w:rPr>
          <w:rFonts w:ascii="BrowalliaUPC" w:hAnsi="BrowalliaUPC" w:cs="BrowalliaUPC"/>
          <w:color w:val="auto"/>
          <w:sz w:val="28"/>
          <w:szCs w:val="28"/>
          <w:cs/>
        </w:rPr>
        <w:t xml:space="preserve">ธันวาคม </w:t>
      </w:r>
      <w:r w:rsidRPr="000E759B">
        <w:rPr>
          <w:rFonts w:ascii="BrowalliaUPC" w:hAnsi="BrowalliaUPC" w:cs="BrowalliaUPC"/>
          <w:color w:val="auto"/>
          <w:sz w:val="28"/>
          <w:szCs w:val="28"/>
        </w:rPr>
        <w:t>25</w:t>
      </w:r>
      <w:r w:rsidR="00860507" w:rsidRPr="000E759B">
        <w:rPr>
          <w:rFonts w:ascii="BrowalliaUPC" w:hAnsi="BrowalliaUPC" w:cs="BrowalliaUPC"/>
          <w:color w:val="auto"/>
          <w:sz w:val="28"/>
          <w:szCs w:val="28"/>
        </w:rPr>
        <w:t>6</w:t>
      </w:r>
      <w:r w:rsidR="005A3D36" w:rsidRPr="000E759B">
        <w:rPr>
          <w:rFonts w:ascii="BrowalliaUPC" w:hAnsi="BrowalliaUPC" w:cs="BrowalliaUPC"/>
          <w:color w:val="auto"/>
          <w:sz w:val="28"/>
          <w:szCs w:val="28"/>
        </w:rPr>
        <w:t>7</w:t>
      </w:r>
      <w:r w:rsidRPr="000E759B">
        <w:rPr>
          <w:rFonts w:ascii="BrowalliaUPC" w:hAnsi="BrowalliaUPC" w:cs="BrowalliaUPC"/>
          <w:color w:val="auto"/>
          <w:sz w:val="28"/>
          <w:szCs w:val="28"/>
          <w:cs/>
        </w:rPr>
        <w:t xml:space="preserve"> บริษัทมีหนี้สินที่เป็นเงินตราต่างประเทศดังนี้</w:t>
      </w:r>
    </w:p>
    <w:p w14:paraId="55B0BA2D" w14:textId="77777777" w:rsidR="00645126" w:rsidRPr="000E759B" w:rsidRDefault="00645126" w:rsidP="004055A2">
      <w:pPr>
        <w:tabs>
          <w:tab w:val="left" w:pos="1440"/>
          <w:tab w:val="right" w:pos="7200"/>
          <w:tab w:val="right" w:pos="8540"/>
        </w:tabs>
        <w:spacing w:line="240" w:lineRule="auto"/>
        <w:ind w:left="426" w:right="-45"/>
        <w:jc w:val="thaiDistribute"/>
        <w:rPr>
          <w:rFonts w:ascii="BrowalliaUPC" w:hAnsi="BrowalliaUPC" w:cs="BrowalliaUPC"/>
          <w:sz w:val="24"/>
          <w:szCs w:val="24"/>
          <w:cs/>
          <w:lang w:val="en-GB"/>
        </w:rPr>
      </w:pPr>
    </w:p>
    <w:tbl>
      <w:tblPr>
        <w:tblW w:w="8509" w:type="dxa"/>
        <w:tblInd w:w="851" w:type="dxa"/>
        <w:tblLook w:val="04A0" w:firstRow="1" w:lastRow="0" w:firstColumn="1" w:lastColumn="0" w:noHBand="0" w:noVBand="1"/>
      </w:tblPr>
      <w:tblGrid>
        <w:gridCol w:w="2430"/>
        <w:gridCol w:w="1881"/>
        <w:gridCol w:w="254"/>
        <w:gridCol w:w="1729"/>
        <w:gridCol w:w="232"/>
        <w:gridCol w:w="1983"/>
      </w:tblGrid>
      <w:tr w:rsidR="006C1D50" w:rsidRPr="000E759B" w14:paraId="2C8E5DD8" w14:textId="77777777" w:rsidTr="00457C15">
        <w:trPr>
          <w:trHeight w:val="214"/>
        </w:trPr>
        <w:tc>
          <w:tcPr>
            <w:tcW w:w="2430" w:type="dxa"/>
            <w:vAlign w:val="bottom"/>
          </w:tcPr>
          <w:p w14:paraId="77E33460" w14:textId="77777777" w:rsidR="00645126" w:rsidRPr="000E759B" w:rsidRDefault="00645126" w:rsidP="004055A2">
            <w:pPr>
              <w:spacing w:line="240" w:lineRule="auto"/>
              <w:ind w:left="426"/>
              <w:rPr>
                <w:rFonts w:ascii="BrowalliaUPC" w:hAnsi="BrowalliaUPC" w:cs="BrowalliaUPC"/>
                <w:b/>
                <w:sz w:val="28"/>
                <w:szCs w:val="28"/>
              </w:rPr>
            </w:pPr>
          </w:p>
        </w:tc>
        <w:tc>
          <w:tcPr>
            <w:tcW w:w="607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5D3385" w14:textId="63FAE999" w:rsidR="00645126" w:rsidRPr="000E759B" w:rsidRDefault="00645126" w:rsidP="0031261E">
            <w:pPr>
              <w:pStyle w:val="Heading4"/>
              <w:framePr w:wrap="around"/>
              <w:spacing w:line="240" w:lineRule="auto"/>
              <w:ind w:right="-49"/>
              <w:jc w:val="center"/>
              <w:rPr>
                <w:rFonts w:ascii="BrowalliaUPC" w:hAnsi="BrowalliaUPC" w:cs="BrowalliaUPC"/>
                <w:bCs w:val="0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bCs w:val="0"/>
                <w:sz w:val="28"/>
                <w:szCs w:val="28"/>
                <w:cs/>
              </w:rPr>
              <w:t>งบการเงินรวม</w:t>
            </w:r>
            <w:r w:rsidR="00A55DAD" w:rsidRPr="000E759B">
              <w:rPr>
                <w:rFonts w:ascii="BrowalliaUPC" w:hAnsi="BrowalliaUPC" w:cs="BrowalliaUPC" w:hint="cs"/>
                <w:bCs w:val="0"/>
                <w:sz w:val="28"/>
                <w:szCs w:val="28"/>
                <w:cs/>
              </w:rPr>
              <w:t>และ</w:t>
            </w:r>
            <w:r w:rsidR="00A55DAD" w:rsidRPr="000E759B">
              <w:rPr>
                <w:rFonts w:ascii="BrowalliaUPC" w:hAnsi="BrowalliaUPC" w:cs="BrowalliaUPC"/>
                <w:bCs w:val="0"/>
                <w:sz w:val="28"/>
                <w:szCs w:val="28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bCs w:val="0"/>
                <w:sz w:val="28"/>
                <w:szCs w:val="28"/>
                <w:cs/>
              </w:rPr>
              <w:t>เฉพาะบริษัท</w:t>
            </w:r>
          </w:p>
        </w:tc>
      </w:tr>
      <w:tr w:rsidR="006C1D50" w:rsidRPr="000E759B" w14:paraId="07316F34" w14:textId="77777777" w:rsidTr="00457C15">
        <w:trPr>
          <w:trHeight w:val="214"/>
        </w:trPr>
        <w:tc>
          <w:tcPr>
            <w:tcW w:w="2430" w:type="dxa"/>
            <w:vAlign w:val="bottom"/>
          </w:tcPr>
          <w:p w14:paraId="6CB2E9DA" w14:textId="77777777" w:rsidR="00645126" w:rsidRPr="000E759B" w:rsidRDefault="00645126" w:rsidP="004055A2">
            <w:pPr>
              <w:spacing w:line="240" w:lineRule="auto"/>
              <w:ind w:left="42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60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6C24DDA" w14:textId="3768C6F0" w:rsidR="00645126" w:rsidRPr="000E759B" w:rsidRDefault="00645126" w:rsidP="0031261E">
            <w:pPr>
              <w:pStyle w:val="a8"/>
              <w:tabs>
                <w:tab w:val="left" w:pos="0"/>
                <w:tab w:val="left" w:pos="709"/>
              </w:tabs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/>
                <w:sz w:val="28"/>
                <w:szCs w:val="28"/>
                <w:lang w:val="en-GB"/>
              </w:rPr>
              <w:t xml:space="preserve">31 </w:t>
            </w:r>
            <w:r w:rsidRPr="000E759B">
              <w:rPr>
                <w:rFonts w:ascii="BrowalliaUPC" w:hAnsi="BrowalliaUPC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0E759B">
              <w:rPr>
                <w:rFonts w:ascii="BrowalliaUPC" w:hAnsi="BrowalliaUPC"/>
                <w:sz w:val="28"/>
                <w:szCs w:val="28"/>
                <w:lang w:val="en-GB"/>
              </w:rPr>
              <w:t>25</w:t>
            </w:r>
            <w:r w:rsidR="00860507" w:rsidRPr="000E759B">
              <w:rPr>
                <w:rFonts w:ascii="BrowalliaUPC" w:hAnsi="BrowalliaUPC"/>
                <w:sz w:val="28"/>
                <w:szCs w:val="28"/>
                <w:lang w:val="en-GB"/>
              </w:rPr>
              <w:t>6</w:t>
            </w:r>
            <w:r w:rsidR="005A3D36" w:rsidRPr="000E759B">
              <w:rPr>
                <w:rFonts w:ascii="BrowalliaUPC" w:hAnsi="BrowalliaUPC"/>
                <w:sz w:val="28"/>
                <w:szCs w:val="28"/>
                <w:lang w:val="en-GB"/>
              </w:rPr>
              <w:t>7</w:t>
            </w:r>
          </w:p>
        </w:tc>
      </w:tr>
      <w:tr w:rsidR="006C1D50" w:rsidRPr="000E759B" w14:paraId="540B92DA" w14:textId="77777777" w:rsidTr="00457C15">
        <w:trPr>
          <w:cantSplit/>
        </w:trPr>
        <w:tc>
          <w:tcPr>
            <w:tcW w:w="2430" w:type="dxa"/>
          </w:tcPr>
          <w:p w14:paraId="0E83CA8D" w14:textId="77777777" w:rsidR="00645126" w:rsidRPr="000E759B" w:rsidRDefault="00645126" w:rsidP="004055A2">
            <w:pPr>
              <w:pStyle w:val="a8"/>
              <w:tabs>
                <w:tab w:val="left" w:pos="0"/>
                <w:tab w:val="left" w:pos="709"/>
              </w:tabs>
              <w:ind w:left="426"/>
              <w:rPr>
                <w:rFonts w:ascii="BrowalliaUPC" w:hAnsi="BrowalliaUPC"/>
                <w:sz w:val="28"/>
                <w:szCs w:val="28"/>
                <w:cs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FE4096" w14:textId="3038BFDF" w:rsidR="00645126" w:rsidRPr="000E759B" w:rsidRDefault="00604767" w:rsidP="00604767">
            <w:pPr>
              <w:pStyle w:val="a8"/>
              <w:tabs>
                <w:tab w:val="left" w:pos="709"/>
              </w:tabs>
              <w:ind w:left="426" w:right="-108" w:hanging="426"/>
              <w:rPr>
                <w:rFonts w:ascii="BrowalliaUPC" w:hAnsi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/>
                <w:sz w:val="28"/>
                <w:szCs w:val="28"/>
                <w:cs/>
              </w:rPr>
              <w:t xml:space="preserve">      </w:t>
            </w:r>
            <w:r w:rsidR="00645126" w:rsidRPr="000E759B">
              <w:rPr>
                <w:rFonts w:ascii="BrowalliaUPC" w:hAnsi="BrowalliaUPC"/>
                <w:sz w:val="28"/>
                <w:szCs w:val="28"/>
                <w:cs/>
              </w:rPr>
              <w:t>จำนวนเงิน</w:t>
            </w:r>
          </w:p>
          <w:p w14:paraId="6500B1A0" w14:textId="77777777" w:rsidR="00645126" w:rsidRPr="000E759B" w:rsidRDefault="00645126" w:rsidP="00E44291">
            <w:pPr>
              <w:pStyle w:val="a8"/>
              <w:tabs>
                <w:tab w:val="left" w:pos="709"/>
              </w:tabs>
              <w:ind w:left="426" w:right="-108" w:hanging="528"/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/>
                <w:sz w:val="28"/>
                <w:szCs w:val="28"/>
                <w:cs/>
              </w:rPr>
              <w:t>ตราต่างประเทศ</w:t>
            </w:r>
          </w:p>
        </w:tc>
        <w:tc>
          <w:tcPr>
            <w:tcW w:w="2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B4022" w14:textId="77777777" w:rsidR="00645126" w:rsidRPr="000E759B" w:rsidRDefault="00645126" w:rsidP="00E44291">
            <w:pPr>
              <w:pStyle w:val="a8"/>
              <w:tabs>
                <w:tab w:val="left" w:pos="709"/>
              </w:tabs>
              <w:ind w:left="426" w:right="-108"/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413783" w14:textId="77777777" w:rsidR="00E44291" w:rsidRPr="000E759B" w:rsidRDefault="00645126" w:rsidP="00E44291">
            <w:pPr>
              <w:pStyle w:val="a8"/>
              <w:tabs>
                <w:tab w:val="left" w:pos="709"/>
              </w:tabs>
              <w:ind w:right="-108" w:hanging="107"/>
              <w:jc w:val="center"/>
              <w:rPr>
                <w:rFonts w:ascii="BrowalliaUPC" w:hAnsi="BrowalliaUPC"/>
                <w:sz w:val="28"/>
                <w:szCs w:val="28"/>
              </w:rPr>
            </w:pPr>
            <w:r w:rsidRPr="000E759B">
              <w:rPr>
                <w:rFonts w:ascii="BrowalliaUPC" w:hAnsi="BrowalliaUPC"/>
                <w:sz w:val="28"/>
                <w:szCs w:val="28"/>
                <w:cs/>
              </w:rPr>
              <w:t>อัตราแลกเปลี่ยนที่</w:t>
            </w:r>
          </w:p>
          <w:p w14:paraId="52C83F9A" w14:textId="550BD6ED" w:rsidR="00645126" w:rsidRPr="000E759B" w:rsidRDefault="00645126" w:rsidP="00E44291">
            <w:pPr>
              <w:pStyle w:val="a8"/>
              <w:tabs>
                <w:tab w:val="left" w:pos="709"/>
              </w:tabs>
              <w:ind w:right="-108" w:hanging="107"/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/>
                <w:sz w:val="28"/>
                <w:szCs w:val="28"/>
                <w:cs/>
              </w:rPr>
              <w:t>บันทึกบัญชี</w:t>
            </w:r>
          </w:p>
        </w:tc>
        <w:tc>
          <w:tcPr>
            <w:tcW w:w="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3CDC52" w14:textId="77777777" w:rsidR="00645126" w:rsidRPr="000E759B" w:rsidRDefault="00645126" w:rsidP="00E44291">
            <w:pPr>
              <w:pStyle w:val="a8"/>
              <w:tabs>
                <w:tab w:val="left" w:pos="709"/>
              </w:tabs>
              <w:ind w:left="426" w:right="-108"/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EF456C" w14:textId="77777777" w:rsidR="00E44291" w:rsidRPr="000E759B" w:rsidRDefault="00645126" w:rsidP="00E44291">
            <w:pPr>
              <w:pStyle w:val="a8"/>
              <w:tabs>
                <w:tab w:val="left" w:pos="709"/>
              </w:tabs>
              <w:ind w:left="208" w:right="39" w:hanging="283"/>
              <w:jc w:val="center"/>
              <w:rPr>
                <w:rFonts w:ascii="BrowalliaUPC" w:hAnsi="BrowalliaUPC"/>
                <w:sz w:val="28"/>
                <w:szCs w:val="28"/>
              </w:rPr>
            </w:pPr>
            <w:r w:rsidRPr="000E759B">
              <w:rPr>
                <w:rFonts w:ascii="BrowalliaUPC" w:hAnsi="BrowalliaUPC"/>
                <w:sz w:val="28"/>
                <w:szCs w:val="28"/>
                <w:cs/>
              </w:rPr>
              <w:t>จำนวนเงิ</w:t>
            </w:r>
            <w:r w:rsidR="00E44291" w:rsidRPr="000E759B">
              <w:rPr>
                <w:rFonts w:ascii="BrowalliaUPC" w:hAnsi="BrowalliaUPC"/>
                <w:sz w:val="28"/>
                <w:szCs w:val="28"/>
                <w:cs/>
              </w:rPr>
              <w:t>น</w:t>
            </w:r>
          </w:p>
          <w:p w14:paraId="24DD2CC7" w14:textId="03C991E9" w:rsidR="00645126" w:rsidRPr="000E759B" w:rsidRDefault="00645126" w:rsidP="00E44291">
            <w:pPr>
              <w:pStyle w:val="a8"/>
              <w:tabs>
                <w:tab w:val="left" w:pos="709"/>
              </w:tabs>
              <w:ind w:left="208" w:right="39" w:hanging="283"/>
              <w:jc w:val="center"/>
              <w:rPr>
                <w:rFonts w:ascii="BrowalliaUPC" w:hAnsi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/>
                <w:sz w:val="28"/>
                <w:szCs w:val="28"/>
                <w:cs/>
              </w:rPr>
              <w:t>เทียบเท่าเงินบาท</w:t>
            </w:r>
          </w:p>
        </w:tc>
      </w:tr>
      <w:tr w:rsidR="006C1D50" w:rsidRPr="000E759B" w14:paraId="1563A009" w14:textId="77777777" w:rsidTr="005A3D36">
        <w:trPr>
          <w:cantSplit/>
        </w:trPr>
        <w:tc>
          <w:tcPr>
            <w:tcW w:w="2430" w:type="dxa"/>
            <w:hideMark/>
          </w:tcPr>
          <w:p w14:paraId="5B0D96C0" w14:textId="728E69D9" w:rsidR="00645126" w:rsidRPr="000E759B" w:rsidRDefault="00645126" w:rsidP="00C57C8D">
            <w:pPr>
              <w:pStyle w:val="a8"/>
              <w:tabs>
                <w:tab w:val="left" w:pos="317"/>
              </w:tabs>
              <w:ind w:left="426" w:hanging="369"/>
              <w:rPr>
                <w:rFonts w:ascii="BrowalliaUPC" w:hAnsi="BrowalliaUPC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nil"/>
              <w:right w:val="nil"/>
            </w:tcBorders>
          </w:tcPr>
          <w:p w14:paraId="335D309F" w14:textId="77777777" w:rsidR="00645126" w:rsidRPr="000E759B" w:rsidRDefault="00645126" w:rsidP="004055A2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</w:tcPr>
          <w:p w14:paraId="191F1AAE" w14:textId="77777777" w:rsidR="00645126" w:rsidRPr="000E759B" w:rsidRDefault="00645126" w:rsidP="004055A2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</w:tcPr>
          <w:p w14:paraId="594F53A9" w14:textId="77777777" w:rsidR="00645126" w:rsidRPr="000E759B" w:rsidRDefault="00645126" w:rsidP="004055A2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232" w:type="dxa"/>
          </w:tcPr>
          <w:p w14:paraId="53495B0D" w14:textId="77777777" w:rsidR="00645126" w:rsidRPr="000E759B" w:rsidRDefault="00645126" w:rsidP="004055A2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right w:val="nil"/>
            </w:tcBorders>
          </w:tcPr>
          <w:p w14:paraId="4036E7B3" w14:textId="77777777" w:rsidR="00645126" w:rsidRPr="000E759B" w:rsidRDefault="00645126" w:rsidP="004055A2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</w:tr>
      <w:tr w:rsidR="005A3D36" w:rsidRPr="000E759B" w14:paraId="1B0169FA" w14:textId="77777777" w:rsidTr="005A3D36">
        <w:trPr>
          <w:cantSplit/>
        </w:trPr>
        <w:tc>
          <w:tcPr>
            <w:tcW w:w="2430" w:type="dxa"/>
          </w:tcPr>
          <w:p w14:paraId="42DFD0E9" w14:textId="5C7FAF6E" w:rsidR="005A3D36" w:rsidRPr="000E759B" w:rsidRDefault="005A3D36" w:rsidP="00C57C8D">
            <w:pPr>
              <w:pStyle w:val="a8"/>
              <w:tabs>
                <w:tab w:val="left" w:pos="317"/>
              </w:tabs>
              <w:ind w:left="426" w:hanging="369"/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</w:pPr>
            <w:r w:rsidRPr="000E759B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เจ้าหนี้</w:t>
            </w:r>
            <w:r w:rsidRPr="000E759B">
              <w:rPr>
                <w:rFonts w:ascii="BrowalliaUPC" w:hAnsi="BrowalliaUPC"/>
                <w:sz w:val="28"/>
                <w:szCs w:val="28"/>
                <w:u w:val="single"/>
                <w:cs/>
              </w:rPr>
              <w:t>การค้า</w:t>
            </w:r>
          </w:p>
        </w:tc>
        <w:tc>
          <w:tcPr>
            <w:tcW w:w="1881" w:type="dxa"/>
            <w:tcBorders>
              <w:left w:val="nil"/>
              <w:bottom w:val="nil"/>
              <w:right w:val="nil"/>
            </w:tcBorders>
          </w:tcPr>
          <w:p w14:paraId="1F5E4E91" w14:textId="77777777" w:rsidR="005A3D36" w:rsidRPr="000E759B" w:rsidRDefault="005A3D36" w:rsidP="004055A2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</w:tcPr>
          <w:p w14:paraId="7FF8D4EF" w14:textId="77777777" w:rsidR="005A3D36" w:rsidRPr="000E759B" w:rsidRDefault="005A3D36" w:rsidP="004055A2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</w:tcPr>
          <w:p w14:paraId="080DC0E0" w14:textId="77777777" w:rsidR="005A3D36" w:rsidRPr="000E759B" w:rsidRDefault="005A3D36" w:rsidP="004055A2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232" w:type="dxa"/>
          </w:tcPr>
          <w:p w14:paraId="12AD0228" w14:textId="77777777" w:rsidR="005A3D36" w:rsidRPr="000E759B" w:rsidRDefault="005A3D36" w:rsidP="004055A2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983" w:type="dxa"/>
            <w:tcBorders>
              <w:left w:val="nil"/>
              <w:bottom w:val="nil"/>
              <w:right w:val="nil"/>
            </w:tcBorders>
          </w:tcPr>
          <w:p w14:paraId="12387587" w14:textId="77777777" w:rsidR="005A3D36" w:rsidRPr="000E759B" w:rsidRDefault="005A3D36" w:rsidP="004055A2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</w:tr>
      <w:tr w:rsidR="00247CDE" w:rsidRPr="000E759B" w14:paraId="49A5C53C" w14:textId="77777777" w:rsidTr="00280697">
        <w:trPr>
          <w:cantSplit/>
        </w:trPr>
        <w:tc>
          <w:tcPr>
            <w:tcW w:w="2430" w:type="dxa"/>
            <w:shd w:val="clear" w:color="auto" w:fill="auto"/>
            <w:hideMark/>
          </w:tcPr>
          <w:p w14:paraId="29FF433A" w14:textId="744F0853" w:rsidR="00247CDE" w:rsidRPr="000E759B" w:rsidRDefault="00247CDE" w:rsidP="00247CDE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426" w:hanging="369"/>
              <w:rPr>
                <w:rFonts w:ascii="BrowalliaUPC" w:hAnsi="BrowalliaUPC" w:cs="BrowalliaUPC"/>
                <w:sz w:val="28"/>
                <w:szCs w:val="28"/>
                <w:lang w:val="en-GB" w:bidi="th-TH"/>
              </w:rPr>
            </w:pPr>
            <w:bookmarkStart w:id="15" w:name="_Hlk284875292"/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ดอลลาร์สหรัฐ</w:t>
            </w:r>
          </w:p>
        </w:tc>
        <w:tc>
          <w:tcPr>
            <w:tcW w:w="1881" w:type="dxa"/>
            <w:shd w:val="clear" w:color="auto" w:fill="auto"/>
          </w:tcPr>
          <w:p w14:paraId="40C2C643" w14:textId="65C5503C" w:rsidR="00247CDE" w:rsidRPr="000E759B" w:rsidRDefault="00247CDE" w:rsidP="00247CDE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0E759B">
              <w:rPr>
                <w:rFonts w:ascii="BrowalliaUPC" w:eastAsia="Calibri" w:hAnsi="BrowalliaUPC" w:cs="BrowalliaUPC"/>
                <w:sz w:val="28"/>
                <w:szCs w:val="28"/>
              </w:rPr>
              <w:t>2,360,163</w:t>
            </w:r>
          </w:p>
        </w:tc>
        <w:tc>
          <w:tcPr>
            <w:tcW w:w="254" w:type="dxa"/>
          </w:tcPr>
          <w:p w14:paraId="0B3CC90B" w14:textId="77777777" w:rsidR="00247CDE" w:rsidRPr="000E759B" w:rsidRDefault="00247CDE" w:rsidP="00247CDE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14:paraId="35F95029" w14:textId="5DA3F5DF" w:rsidR="00247CDE" w:rsidRPr="000E759B" w:rsidRDefault="00247CDE" w:rsidP="00247CDE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0E759B">
              <w:rPr>
                <w:rFonts w:ascii="BrowalliaUPC" w:eastAsia="Calibri" w:hAnsi="BrowalliaUPC" w:cs="BrowalliaUPC"/>
                <w:sz w:val="28"/>
                <w:szCs w:val="28"/>
              </w:rPr>
              <w:t>34.15</w:t>
            </w:r>
          </w:p>
        </w:tc>
        <w:tc>
          <w:tcPr>
            <w:tcW w:w="232" w:type="dxa"/>
          </w:tcPr>
          <w:p w14:paraId="38851255" w14:textId="77777777" w:rsidR="00247CDE" w:rsidRPr="000E759B" w:rsidRDefault="00247CDE" w:rsidP="00247CDE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983" w:type="dxa"/>
          </w:tcPr>
          <w:p w14:paraId="641D0DC2" w14:textId="761C5150" w:rsidR="00247CDE" w:rsidRPr="000E759B" w:rsidRDefault="00247CDE" w:rsidP="00247CDE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0E759B">
              <w:rPr>
                <w:rFonts w:ascii="BrowalliaUPC" w:eastAsia="Calibri" w:hAnsi="BrowalliaUPC" w:cs="BrowalliaUPC"/>
                <w:sz w:val="28"/>
                <w:szCs w:val="28"/>
              </w:rPr>
              <w:t>80,590,354</w:t>
            </w:r>
          </w:p>
        </w:tc>
      </w:tr>
      <w:tr w:rsidR="00247CDE" w:rsidRPr="000E759B" w14:paraId="12C154AA" w14:textId="77777777" w:rsidTr="00280697">
        <w:trPr>
          <w:cantSplit/>
        </w:trPr>
        <w:tc>
          <w:tcPr>
            <w:tcW w:w="2430" w:type="dxa"/>
            <w:shd w:val="clear" w:color="auto" w:fill="auto"/>
            <w:hideMark/>
          </w:tcPr>
          <w:p w14:paraId="778C6F00" w14:textId="5E70922E" w:rsidR="00247CDE" w:rsidRPr="000E759B" w:rsidRDefault="00247CDE" w:rsidP="00247CDE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426" w:hanging="369"/>
              <w:rPr>
                <w:rFonts w:ascii="BrowalliaUPC" w:hAnsi="BrowalliaUPC" w:cs="BrowalliaUPC"/>
                <w:sz w:val="28"/>
                <w:szCs w:val="28"/>
                <w:lang w:val="en-GB" w:bidi="th-TH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ยู</w:t>
            </w:r>
            <w:proofErr w:type="spellStart"/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โร</w:t>
            </w:r>
            <w:proofErr w:type="spellEnd"/>
          </w:p>
        </w:tc>
        <w:tc>
          <w:tcPr>
            <w:tcW w:w="1881" w:type="dxa"/>
            <w:shd w:val="clear" w:color="auto" w:fill="auto"/>
          </w:tcPr>
          <w:p w14:paraId="618B5BE4" w14:textId="37685A15" w:rsidR="00247CDE" w:rsidRPr="000E759B" w:rsidRDefault="00247CDE" w:rsidP="00247CDE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0E759B">
              <w:rPr>
                <w:rFonts w:ascii="BrowalliaUPC" w:eastAsia="Calibri" w:hAnsi="BrowalliaUPC" w:cs="BrowalliaUPC"/>
                <w:sz w:val="28"/>
                <w:szCs w:val="28"/>
              </w:rPr>
              <w:t>348,260</w:t>
            </w:r>
          </w:p>
        </w:tc>
        <w:tc>
          <w:tcPr>
            <w:tcW w:w="254" w:type="dxa"/>
          </w:tcPr>
          <w:p w14:paraId="3A5134A3" w14:textId="77777777" w:rsidR="00247CDE" w:rsidRPr="000E759B" w:rsidRDefault="00247CDE" w:rsidP="00247CDE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14:paraId="585D1FE3" w14:textId="3954A063" w:rsidR="00247CDE" w:rsidRPr="000E759B" w:rsidRDefault="00247CDE" w:rsidP="00247CDE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0E759B">
              <w:rPr>
                <w:rFonts w:ascii="BrowalliaUPC" w:eastAsia="Calibri" w:hAnsi="BrowalliaUPC" w:cs="BrowalliaUPC"/>
                <w:sz w:val="28"/>
                <w:szCs w:val="28"/>
              </w:rPr>
              <w:t>35.78</w:t>
            </w:r>
          </w:p>
        </w:tc>
        <w:tc>
          <w:tcPr>
            <w:tcW w:w="232" w:type="dxa"/>
          </w:tcPr>
          <w:p w14:paraId="079D3D08" w14:textId="77777777" w:rsidR="00247CDE" w:rsidRPr="000E759B" w:rsidRDefault="00247CDE" w:rsidP="00247CDE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983" w:type="dxa"/>
          </w:tcPr>
          <w:p w14:paraId="363B0F28" w14:textId="7E99B7C0" w:rsidR="00247CDE" w:rsidRPr="000E759B" w:rsidRDefault="00247CDE" w:rsidP="00247CDE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0E759B">
              <w:rPr>
                <w:rFonts w:ascii="BrowalliaUPC" w:eastAsia="Calibri" w:hAnsi="BrowalliaUPC" w:cs="BrowalliaUPC"/>
                <w:sz w:val="28"/>
                <w:szCs w:val="28"/>
              </w:rPr>
              <w:t>12,461,407</w:t>
            </w:r>
          </w:p>
        </w:tc>
      </w:tr>
      <w:tr w:rsidR="00247CDE" w:rsidRPr="000E759B" w14:paraId="4C2B2F68" w14:textId="77777777" w:rsidTr="00280697">
        <w:trPr>
          <w:cantSplit/>
        </w:trPr>
        <w:tc>
          <w:tcPr>
            <w:tcW w:w="2430" w:type="dxa"/>
            <w:shd w:val="clear" w:color="auto" w:fill="auto"/>
          </w:tcPr>
          <w:p w14:paraId="1DD9BD26" w14:textId="1379EAF0" w:rsidR="00247CDE" w:rsidRPr="000E759B" w:rsidRDefault="00247CDE" w:rsidP="00247CDE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426" w:hanging="369"/>
              <w:rPr>
                <w:rFonts w:ascii="BrowalliaUPC" w:hAnsi="BrowalliaUPC" w:cs="BrowalliaUPC"/>
                <w:sz w:val="28"/>
                <w:szCs w:val="28"/>
                <w:lang w:val="en-GB" w:bidi="th-TH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สวิตเซอร์แลนด์</w:t>
            </w:r>
          </w:p>
        </w:tc>
        <w:tc>
          <w:tcPr>
            <w:tcW w:w="1881" w:type="dxa"/>
            <w:shd w:val="clear" w:color="auto" w:fill="auto"/>
          </w:tcPr>
          <w:p w14:paraId="453A27E8" w14:textId="6A2B2D05" w:rsidR="00247CDE" w:rsidRPr="000E759B" w:rsidRDefault="00247CDE" w:rsidP="00247CDE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0E759B">
              <w:rPr>
                <w:rFonts w:ascii="BrowalliaUPC" w:eastAsia="Calibri" w:hAnsi="BrowalliaUPC" w:cs="BrowalliaUPC"/>
                <w:sz w:val="28"/>
                <w:szCs w:val="28"/>
              </w:rPr>
              <w:t>1,447,560</w:t>
            </w:r>
          </w:p>
        </w:tc>
        <w:tc>
          <w:tcPr>
            <w:tcW w:w="254" w:type="dxa"/>
          </w:tcPr>
          <w:p w14:paraId="6319C599" w14:textId="77777777" w:rsidR="00247CDE" w:rsidRPr="000E759B" w:rsidRDefault="00247CDE" w:rsidP="00247CDE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14:paraId="6EBE6202" w14:textId="156B04CA" w:rsidR="00247CDE" w:rsidRPr="000E759B" w:rsidRDefault="00247CDE" w:rsidP="00247CDE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0E759B">
              <w:rPr>
                <w:rFonts w:ascii="BrowalliaUPC" w:eastAsia="Calibri" w:hAnsi="BrowalliaUPC" w:cs="BrowalliaUPC"/>
                <w:sz w:val="28"/>
                <w:szCs w:val="28"/>
              </w:rPr>
              <w:t>38.05</w:t>
            </w:r>
          </w:p>
        </w:tc>
        <w:tc>
          <w:tcPr>
            <w:tcW w:w="232" w:type="dxa"/>
          </w:tcPr>
          <w:p w14:paraId="18C2E85B" w14:textId="77777777" w:rsidR="00247CDE" w:rsidRPr="000E759B" w:rsidRDefault="00247CDE" w:rsidP="00247CDE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983" w:type="dxa"/>
          </w:tcPr>
          <w:p w14:paraId="0858A7D4" w14:textId="45A38968" w:rsidR="00247CDE" w:rsidRPr="000E759B" w:rsidRDefault="00247CDE" w:rsidP="00247CDE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0E759B">
              <w:rPr>
                <w:rFonts w:ascii="BrowalliaUPC" w:eastAsia="Calibri" w:hAnsi="BrowalliaUPC" w:cs="BrowalliaUPC"/>
                <w:sz w:val="28"/>
                <w:szCs w:val="28"/>
              </w:rPr>
              <w:t>55,078,503</w:t>
            </w:r>
          </w:p>
        </w:tc>
      </w:tr>
      <w:bookmarkEnd w:id="15"/>
    </w:tbl>
    <w:p w14:paraId="19833B8F" w14:textId="305173BB" w:rsidR="00DD70E5" w:rsidRPr="000E759B" w:rsidRDefault="00DD70E5" w:rsidP="006E548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/>
        <w:rPr>
          <w:rFonts w:ascii="BrowalliaUPC" w:hAnsi="BrowalliaUPC" w:cs="BrowalliaUPC"/>
          <w:sz w:val="18"/>
          <w:szCs w:val="18"/>
          <w:u w:val="single"/>
        </w:rPr>
      </w:pPr>
    </w:p>
    <w:p w14:paraId="067F724A" w14:textId="7B1D611E" w:rsidR="00FC4E1A" w:rsidRPr="000E759B" w:rsidRDefault="00990035" w:rsidP="00E57F35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0E759B">
        <w:rPr>
          <w:rFonts w:ascii="BrowalliaUPC" w:hAnsi="BrowalliaUPC" w:cs="BrowalliaUPC"/>
          <w:i/>
          <w:iCs/>
          <w:sz w:val="28"/>
          <w:szCs w:val="28"/>
          <w:cs/>
        </w:rPr>
        <w:t>ตราสารอนุพันธ์ทางการเงิน</w:t>
      </w:r>
    </w:p>
    <w:p w14:paraId="3D410859" w14:textId="625035A2" w:rsidR="000256CE" w:rsidRPr="000E759B" w:rsidRDefault="000256CE" w:rsidP="00E57F35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กลุ่มบริษัททำสัญญาซื้อขายเงินตราต่างประเทศล่วงหน้าไว้เพื่อจุดประสงค์ในการป้องกันความเสี่ยงที่เกิดจากการผันผวนของอัตราแลกเปลี่ยนเงินตราต่างประเทศ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ไม่ใช่เพื่อการเก็งกำไรหรือเพื่อการค้า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อย่างไรก็ตาม สัญญาอนุพันธ์ดังกล่าวไม่เข้าเงื่อนไขการป้องกันความเสี่ยง จึงถูกจัดประเภทเป็นตราสารอนุพันธ์ทางการเงินวัดมูลค่าด้วยมูลค่ายุติธรรมผ่านกำไรหรือขาดทุน และแสดงรายการไว้เป็นสินทรัพย์หรือหนี้สินหมุนเวียน เนื่องจากจะครบกำหนดภายใน </w:t>
      </w:r>
      <w:r w:rsidRPr="000E759B">
        <w:rPr>
          <w:rFonts w:ascii="BrowalliaUPC" w:hAnsi="BrowalliaUPC" w:cs="BrowalliaUPC"/>
          <w:sz w:val="28"/>
          <w:szCs w:val="28"/>
        </w:rPr>
        <w:t>12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เดือนหลังรอบระยะเวลาบัญชี</w:t>
      </w:r>
    </w:p>
    <w:p w14:paraId="0CA89F90" w14:textId="37D8630E" w:rsidR="00A55DAD" w:rsidRPr="000E759B" w:rsidRDefault="00A55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color w:val="000000"/>
          <w:sz w:val="24"/>
          <w:szCs w:val="24"/>
          <w:lang w:eastAsia="th-TH"/>
        </w:rPr>
      </w:pPr>
    </w:p>
    <w:p w14:paraId="66E261DB" w14:textId="77777777" w:rsidR="000256CE" w:rsidRPr="000E759B" w:rsidRDefault="000256CE" w:rsidP="00E57F35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ตราสารอนุพันธ์ทางการเงินของกลุ่มบริษัทที่วัดมูลค่าด้วยวิธีมูลค่ายุติธรรมผ่านกำไรหรือขาดทุนมีรายละเอียดดังนี้</w:t>
      </w:r>
    </w:p>
    <w:p w14:paraId="15D104A7" w14:textId="77777777" w:rsidR="000256CE" w:rsidRPr="000E759B" w:rsidRDefault="000256CE" w:rsidP="000256CE">
      <w:pPr>
        <w:tabs>
          <w:tab w:val="clear" w:pos="454"/>
          <w:tab w:val="clear" w:pos="907"/>
          <w:tab w:val="left" w:pos="993"/>
        </w:tabs>
        <w:spacing w:line="240" w:lineRule="auto"/>
        <w:ind w:left="851"/>
        <w:jc w:val="thaiDistribute"/>
        <w:rPr>
          <w:rFonts w:ascii="BrowalliaUPC" w:hAnsi="BrowalliaUPC" w:cs="BrowalliaUPC"/>
          <w:sz w:val="24"/>
          <w:szCs w:val="24"/>
        </w:rPr>
      </w:pPr>
    </w:p>
    <w:tbl>
      <w:tblPr>
        <w:tblW w:w="8524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544"/>
        <w:gridCol w:w="2381"/>
        <w:gridCol w:w="238"/>
        <w:gridCol w:w="2361"/>
      </w:tblGrid>
      <w:tr w:rsidR="000256CE" w:rsidRPr="000E759B" w14:paraId="66B68E78" w14:textId="77777777" w:rsidTr="000D05EF">
        <w:trPr>
          <w:cantSplit/>
          <w:trHeight w:val="385"/>
        </w:trPr>
        <w:tc>
          <w:tcPr>
            <w:tcW w:w="3544" w:type="dxa"/>
          </w:tcPr>
          <w:p w14:paraId="0EAC28FA" w14:textId="77777777" w:rsidR="000256CE" w:rsidRPr="000E759B" w:rsidRDefault="000256CE" w:rsidP="00CE5B5B">
            <w:pPr>
              <w:ind w:left="851"/>
              <w:rPr>
                <w:rFonts w:ascii="BrowalliaUPC" w:eastAsia="Calibri" w:hAnsi="BrowalliaUPC" w:cs="BrowalliaUPC"/>
                <w:sz w:val="26"/>
                <w:szCs w:val="26"/>
              </w:rPr>
            </w:pPr>
          </w:p>
        </w:tc>
        <w:tc>
          <w:tcPr>
            <w:tcW w:w="4980" w:type="dxa"/>
            <w:gridSpan w:val="3"/>
          </w:tcPr>
          <w:p w14:paraId="7DACBC09" w14:textId="77777777" w:rsidR="000256CE" w:rsidRPr="000E759B" w:rsidRDefault="000256CE" w:rsidP="00CE5B5B">
            <w:pPr>
              <w:ind w:left="851"/>
              <w:jc w:val="right"/>
              <w:rPr>
                <w:rFonts w:ascii="BrowalliaUPC" w:eastAsia="Calibri" w:hAnsi="BrowalliaUPC" w:cs="BrowalliaUPC"/>
                <w:sz w:val="26"/>
                <w:szCs w:val="26"/>
              </w:rPr>
            </w:pPr>
            <w:r w:rsidRPr="000E759B">
              <w:rPr>
                <w:rFonts w:ascii="BrowalliaUPC" w:hAnsi="BrowalliaUPC" w:cs="BrowalliaUPC"/>
                <w:sz w:val="26"/>
                <w:szCs w:val="26"/>
                <w:cs/>
              </w:rPr>
              <w:t>(หน่วย : พันบาท)</w:t>
            </w:r>
          </w:p>
        </w:tc>
      </w:tr>
      <w:tr w:rsidR="000256CE" w:rsidRPr="000E759B" w14:paraId="233BD0B7" w14:textId="77777777" w:rsidTr="00BC69DA">
        <w:trPr>
          <w:cantSplit/>
          <w:trHeight w:val="385"/>
        </w:trPr>
        <w:tc>
          <w:tcPr>
            <w:tcW w:w="3544" w:type="dxa"/>
          </w:tcPr>
          <w:p w14:paraId="04846C56" w14:textId="77777777" w:rsidR="000256CE" w:rsidRPr="000E759B" w:rsidRDefault="000256CE" w:rsidP="00CE5B5B">
            <w:pPr>
              <w:ind w:left="851"/>
              <w:rPr>
                <w:rFonts w:ascii="BrowalliaUPC" w:eastAsia="Calibri" w:hAnsi="BrowalliaUPC" w:cs="BrowalliaUPC"/>
                <w:sz w:val="26"/>
                <w:szCs w:val="26"/>
              </w:rPr>
            </w:pPr>
          </w:p>
        </w:tc>
        <w:tc>
          <w:tcPr>
            <w:tcW w:w="4980" w:type="dxa"/>
            <w:gridSpan w:val="3"/>
            <w:vAlign w:val="bottom"/>
          </w:tcPr>
          <w:p w14:paraId="673CD171" w14:textId="5E8EFBAB" w:rsidR="000256CE" w:rsidRPr="000E759B" w:rsidRDefault="000256CE" w:rsidP="00BC69DA">
            <w:pPr>
              <w:pBdr>
                <w:bottom w:val="single" w:sz="4" w:space="1" w:color="auto"/>
              </w:pBdr>
              <w:tabs>
                <w:tab w:val="clear" w:pos="907"/>
                <w:tab w:val="left" w:pos="1449"/>
              </w:tabs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0E759B">
              <w:rPr>
                <w:rFonts w:ascii="BrowalliaUPC" w:hAnsi="BrowalliaUPC" w:cs="BrowalliaUPC"/>
                <w:sz w:val="26"/>
                <w:szCs w:val="26"/>
                <w:cs/>
              </w:rPr>
              <w:t>งบการเงินรวมและงบการเงิน</w:t>
            </w:r>
            <w:r w:rsidR="006E63D2" w:rsidRPr="000E759B">
              <w:rPr>
                <w:rFonts w:ascii="BrowalliaUPC" w:hAnsi="BrowalliaUPC" w:cs="BrowalliaUPC"/>
                <w:sz w:val="26"/>
                <w:szCs w:val="26"/>
                <w:cs/>
              </w:rPr>
              <w:t>เฉพาะบริษัท</w:t>
            </w:r>
          </w:p>
        </w:tc>
      </w:tr>
      <w:tr w:rsidR="000256CE" w:rsidRPr="000E759B" w14:paraId="19361955" w14:textId="77777777" w:rsidTr="000D05EF">
        <w:trPr>
          <w:cantSplit/>
          <w:trHeight w:val="67"/>
        </w:trPr>
        <w:tc>
          <w:tcPr>
            <w:tcW w:w="3544" w:type="dxa"/>
            <w:vAlign w:val="bottom"/>
          </w:tcPr>
          <w:p w14:paraId="48C2CF33" w14:textId="77777777" w:rsidR="000256CE" w:rsidRPr="000E759B" w:rsidRDefault="000256CE" w:rsidP="00CE5B5B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1734"/>
              </w:tabs>
              <w:ind w:firstLine="33"/>
              <w:jc w:val="center"/>
              <w:rPr>
                <w:rFonts w:ascii="BrowalliaUPC" w:eastAsia="Calibri" w:hAnsi="BrowalliaUPC" w:cs="BrowalliaUPC"/>
                <w:sz w:val="26"/>
                <w:szCs w:val="26"/>
                <w:cs/>
              </w:rPr>
            </w:pPr>
            <w:r w:rsidRPr="000E759B">
              <w:rPr>
                <w:rFonts w:ascii="BrowalliaUPC" w:eastAsia="Calibri" w:hAnsi="BrowalliaUPC" w:cs="BrowalliaUPC"/>
                <w:sz w:val="26"/>
                <w:szCs w:val="26"/>
                <w:cs/>
              </w:rPr>
              <w:t>ตราสารอนุพันธ์ทางการเงิน</w:t>
            </w:r>
          </w:p>
        </w:tc>
        <w:tc>
          <w:tcPr>
            <w:tcW w:w="2381" w:type="dxa"/>
            <w:vAlign w:val="bottom"/>
          </w:tcPr>
          <w:p w14:paraId="7493C5BE" w14:textId="77AC0FB5" w:rsidR="000256CE" w:rsidRPr="000E759B" w:rsidRDefault="000256CE" w:rsidP="00CE5B5B">
            <w:pPr>
              <w:pBdr>
                <w:bottom w:val="single" w:sz="4" w:space="1" w:color="auto"/>
              </w:pBdr>
              <w:tabs>
                <w:tab w:val="clear" w:pos="907"/>
                <w:tab w:val="left" w:pos="1730"/>
              </w:tabs>
              <w:ind w:right="-13"/>
              <w:jc w:val="center"/>
              <w:rPr>
                <w:rFonts w:ascii="BrowalliaUPC" w:eastAsia="Calibri" w:hAnsi="BrowalliaUPC" w:cs="BrowalliaUPC"/>
                <w:sz w:val="26"/>
                <w:szCs w:val="26"/>
              </w:rPr>
            </w:pPr>
            <w:r w:rsidRPr="000E759B">
              <w:rPr>
                <w:rFonts w:ascii="BrowalliaUPC" w:eastAsia="Calibri" w:hAnsi="BrowalliaUPC" w:cs="BrowalliaUPC"/>
                <w:sz w:val="26"/>
                <w:szCs w:val="26"/>
              </w:rPr>
              <w:t>31</w:t>
            </w:r>
            <w:r w:rsidRPr="000E759B">
              <w:rPr>
                <w:rFonts w:ascii="BrowalliaUPC" w:eastAsia="Calibri" w:hAnsi="BrowalliaUPC" w:cs="BrowalliaUPC"/>
                <w:sz w:val="26"/>
                <w:szCs w:val="26"/>
                <w:cs/>
              </w:rPr>
              <w:t xml:space="preserve"> ธันวาคม </w:t>
            </w:r>
            <w:r w:rsidRPr="000E759B">
              <w:rPr>
                <w:rFonts w:ascii="BrowalliaUPC" w:eastAsia="Calibri" w:hAnsi="BrowalliaUPC" w:cs="BrowalliaUPC"/>
                <w:sz w:val="26"/>
                <w:szCs w:val="26"/>
              </w:rPr>
              <w:t>256</w:t>
            </w:r>
            <w:r w:rsidR="005A3D36" w:rsidRPr="000E759B">
              <w:rPr>
                <w:rFonts w:ascii="BrowalliaUPC" w:eastAsia="Calibri" w:hAnsi="BrowalliaUPC" w:cs="BrowalliaUPC"/>
                <w:sz w:val="26"/>
                <w:szCs w:val="26"/>
              </w:rPr>
              <w:t>7</w:t>
            </w:r>
          </w:p>
        </w:tc>
        <w:tc>
          <w:tcPr>
            <w:tcW w:w="238" w:type="dxa"/>
            <w:vAlign w:val="center"/>
          </w:tcPr>
          <w:p w14:paraId="641611A4" w14:textId="77777777" w:rsidR="000256CE" w:rsidRPr="000E759B" w:rsidRDefault="000256CE" w:rsidP="00CE5B5B">
            <w:pPr>
              <w:ind w:left="851" w:right="-13"/>
              <w:jc w:val="center"/>
              <w:rPr>
                <w:rFonts w:ascii="BrowalliaUPC" w:eastAsia="Calibri" w:hAnsi="BrowalliaUPC" w:cs="BrowalliaUPC"/>
                <w:sz w:val="26"/>
                <w:szCs w:val="26"/>
              </w:rPr>
            </w:pPr>
          </w:p>
        </w:tc>
        <w:tc>
          <w:tcPr>
            <w:tcW w:w="2361" w:type="dxa"/>
            <w:vAlign w:val="bottom"/>
          </w:tcPr>
          <w:p w14:paraId="3DAFB817" w14:textId="5B04AEA2" w:rsidR="000256CE" w:rsidRPr="000E759B" w:rsidRDefault="000256CE" w:rsidP="00CE5B5B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1572"/>
              </w:tabs>
              <w:ind w:right="-13"/>
              <w:jc w:val="center"/>
              <w:rPr>
                <w:rFonts w:ascii="BrowalliaUPC" w:eastAsia="Calibri" w:hAnsi="BrowalliaUPC" w:cs="BrowalliaUPC"/>
                <w:sz w:val="26"/>
                <w:szCs w:val="26"/>
              </w:rPr>
            </w:pPr>
            <w:r w:rsidRPr="000E759B">
              <w:rPr>
                <w:rFonts w:ascii="BrowalliaUPC" w:eastAsia="Calibri" w:hAnsi="BrowalliaUPC" w:cs="BrowalliaUPC"/>
                <w:sz w:val="26"/>
                <w:szCs w:val="26"/>
              </w:rPr>
              <w:t>31</w:t>
            </w:r>
            <w:r w:rsidRPr="000E759B">
              <w:rPr>
                <w:rFonts w:ascii="BrowalliaUPC" w:eastAsia="Calibri" w:hAnsi="BrowalliaUPC" w:cs="BrowalliaUPC"/>
                <w:sz w:val="26"/>
                <w:szCs w:val="26"/>
                <w:cs/>
              </w:rPr>
              <w:t xml:space="preserve"> ธันวาคม </w:t>
            </w:r>
            <w:r w:rsidRPr="000E759B">
              <w:rPr>
                <w:rFonts w:ascii="BrowalliaUPC" w:eastAsia="Calibri" w:hAnsi="BrowalliaUPC" w:cs="BrowalliaUPC"/>
                <w:sz w:val="26"/>
                <w:szCs w:val="26"/>
              </w:rPr>
              <w:t>256</w:t>
            </w:r>
            <w:r w:rsidR="005A3D36" w:rsidRPr="000E759B">
              <w:rPr>
                <w:rFonts w:ascii="BrowalliaUPC" w:eastAsia="Calibri" w:hAnsi="BrowalliaUPC" w:cs="BrowalliaUPC"/>
                <w:sz w:val="26"/>
                <w:szCs w:val="26"/>
              </w:rPr>
              <w:t>6</w:t>
            </w:r>
          </w:p>
        </w:tc>
      </w:tr>
      <w:tr w:rsidR="000256CE" w:rsidRPr="000E759B" w14:paraId="41204A03" w14:textId="77777777" w:rsidTr="000D05EF">
        <w:trPr>
          <w:cantSplit/>
          <w:trHeight w:val="67"/>
        </w:trPr>
        <w:tc>
          <w:tcPr>
            <w:tcW w:w="3544" w:type="dxa"/>
            <w:vAlign w:val="bottom"/>
          </w:tcPr>
          <w:p w14:paraId="4B769696" w14:textId="77777777" w:rsidR="000256CE" w:rsidRPr="000E759B" w:rsidRDefault="000256CE" w:rsidP="00CE5B5B">
            <w:pPr>
              <w:ind w:left="851"/>
              <w:rPr>
                <w:rFonts w:ascii="BrowalliaUPC" w:eastAsia="Calibri" w:hAnsi="BrowalliaUPC" w:cs="BrowalliaUPC"/>
                <w:sz w:val="26"/>
                <w:szCs w:val="26"/>
                <w:cs/>
              </w:rPr>
            </w:pPr>
          </w:p>
        </w:tc>
        <w:tc>
          <w:tcPr>
            <w:tcW w:w="2381" w:type="dxa"/>
            <w:vAlign w:val="bottom"/>
          </w:tcPr>
          <w:p w14:paraId="1F7BE7FD" w14:textId="77777777" w:rsidR="000256CE" w:rsidRPr="000E759B" w:rsidRDefault="000256CE" w:rsidP="00CE5B5B">
            <w:pPr>
              <w:ind w:left="851" w:right="-13"/>
              <w:jc w:val="right"/>
              <w:rPr>
                <w:rFonts w:ascii="BrowalliaUPC" w:eastAsia="Calibri" w:hAnsi="BrowalliaUPC" w:cs="BrowalliaUPC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F7F932C" w14:textId="77777777" w:rsidR="000256CE" w:rsidRPr="000E759B" w:rsidRDefault="000256CE" w:rsidP="00CE5B5B">
            <w:pPr>
              <w:ind w:left="851" w:right="-13"/>
              <w:rPr>
                <w:rFonts w:ascii="BrowalliaUPC" w:eastAsia="Calibri" w:hAnsi="BrowalliaUPC" w:cs="BrowalliaUPC"/>
                <w:sz w:val="26"/>
                <w:szCs w:val="26"/>
              </w:rPr>
            </w:pPr>
          </w:p>
        </w:tc>
        <w:tc>
          <w:tcPr>
            <w:tcW w:w="2361" w:type="dxa"/>
            <w:vAlign w:val="bottom"/>
          </w:tcPr>
          <w:p w14:paraId="0C3DFD04" w14:textId="77777777" w:rsidR="000256CE" w:rsidRPr="000E759B" w:rsidRDefault="000256CE" w:rsidP="00CE5B5B">
            <w:pPr>
              <w:ind w:left="851" w:right="-13"/>
              <w:jc w:val="right"/>
              <w:rPr>
                <w:rFonts w:ascii="BrowalliaUPC" w:eastAsia="Calibri" w:hAnsi="BrowalliaUPC" w:cs="BrowalliaUPC"/>
                <w:sz w:val="26"/>
                <w:szCs w:val="26"/>
              </w:rPr>
            </w:pPr>
          </w:p>
        </w:tc>
      </w:tr>
      <w:tr w:rsidR="00E86FA2" w:rsidRPr="000E759B" w14:paraId="309AB545" w14:textId="77777777" w:rsidTr="000D05EF">
        <w:trPr>
          <w:cantSplit/>
          <w:trHeight w:val="155"/>
        </w:trPr>
        <w:tc>
          <w:tcPr>
            <w:tcW w:w="3544" w:type="dxa"/>
          </w:tcPr>
          <w:p w14:paraId="0EC41A7A" w14:textId="77777777" w:rsidR="00E86FA2" w:rsidRPr="000E759B" w:rsidRDefault="00E86FA2" w:rsidP="00953968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426" w:hanging="405"/>
              <w:rPr>
                <w:rFonts w:ascii="BrowalliaUPC" w:eastAsia="Calibri" w:hAnsi="BrowalliaUPC" w:cs="BrowalliaUPC"/>
                <w:sz w:val="26"/>
                <w:szCs w:val="26"/>
                <w:cs/>
              </w:rPr>
            </w:pPr>
            <w:r w:rsidRPr="000E759B">
              <w:rPr>
                <w:rFonts w:ascii="BrowalliaUPC" w:eastAsia="Calibri" w:hAnsi="BrowalliaUPC" w:cs="BrowalliaUPC"/>
                <w:sz w:val="26"/>
                <w:szCs w:val="26"/>
                <w:cs/>
                <w:lang w:bidi="th-TH"/>
              </w:rPr>
              <w:t>สัญญา</w:t>
            </w:r>
            <w:r w:rsidRPr="000E759B">
              <w:rPr>
                <w:rFonts w:ascii="BrowalliaUPC" w:hAnsi="BrowalliaUPC" w:cs="BrowalliaUPC"/>
                <w:sz w:val="26"/>
                <w:szCs w:val="26"/>
                <w:cs/>
                <w:lang w:bidi="th-TH"/>
              </w:rPr>
              <w:t>ซื้อ</w:t>
            </w:r>
            <w:r w:rsidRPr="000E759B">
              <w:rPr>
                <w:rFonts w:ascii="BrowalliaUPC" w:hAnsi="BrowalliaUPC" w:cs="BrowalliaUPC"/>
                <w:sz w:val="26"/>
                <w:szCs w:val="26"/>
                <w:cs/>
                <w:lang w:val="en-GB" w:bidi="th-TH"/>
              </w:rPr>
              <w:t>ขาย</w:t>
            </w:r>
            <w:r w:rsidRPr="000E759B">
              <w:rPr>
                <w:rFonts w:ascii="BrowalliaUPC" w:eastAsia="Calibri" w:hAnsi="BrowalliaUPC" w:cs="BrowalliaUPC"/>
                <w:sz w:val="26"/>
                <w:szCs w:val="26"/>
                <w:cs/>
                <w:lang w:bidi="th-TH"/>
              </w:rPr>
              <w:t>เงินตราต่างประเทศ</w:t>
            </w:r>
          </w:p>
        </w:tc>
        <w:tc>
          <w:tcPr>
            <w:tcW w:w="2381" w:type="dxa"/>
            <w:shd w:val="clear" w:color="auto" w:fill="auto"/>
          </w:tcPr>
          <w:p w14:paraId="14387571" w14:textId="538394BB" w:rsidR="00E86FA2" w:rsidRPr="000E759B" w:rsidRDefault="00E86FA2" w:rsidP="00E86FA2">
            <w:pPr>
              <w:ind w:left="851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0E759B">
              <w:rPr>
                <w:rFonts w:ascii="BrowalliaUPC" w:hAnsi="BrowalliaUPC" w:cs="BrowalliaUPC"/>
                <w:sz w:val="26"/>
                <w:szCs w:val="26"/>
              </w:rPr>
              <w:t>726</w:t>
            </w:r>
          </w:p>
        </w:tc>
        <w:tc>
          <w:tcPr>
            <w:tcW w:w="238" w:type="dxa"/>
            <w:vAlign w:val="center"/>
          </w:tcPr>
          <w:p w14:paraId="54FE2F97" w14:textId="77777777" w:rsidR="00E86FA2" w:rsidRPr="000E759B" w:rsidRDefault="00E86FA2" w:rsidP="00E86FA2">
            <w:pPr>
              <w:tabs>
                <w:tab w:val="left" w:pos="988"/>
              </w:tabs>
              <w:ind w:left="851" w:right="34"/>
              <w:jc w:val="right"/>
              <w:rPr>
                <w:rFonts w:ascii="BrowalliaUPC" w:eastAsia="Calibri" w:hAnsi="BrowalliaUPC" w:cs="BrowalliaUPC"/>
                <w:sz w:val="26"/>
                <w:szCs w:val="26"/>
              </w:rPr>
            </w:pPr>
          </w:p>
        </w:tc>
        <w:tc>
          <w:tcPr>
            <w:tcW w:w="2361" w:type="dxa"/>
            <w:shd w:val="clear" w:color="auto" w:fill="auto"/>
          </w:tcPr>
          <w:p w14:paraId="36748EE5" w14:textId="30094E10" w:rsidR="00E86FA2" w:rsidRPr="000E759B" w:rsidRDefault="00E86FA2" w:rsidP="00E86FA2">
            <w:pPr>
              <w:ind w:left="851"/>
              <w:jc w:val="right"/>
              <w:rPr>
                <w:rFonts w:ascii="BrowalliaUPC" w:eastAsia="Calibri" w:hAnsi="BrowalliaUPC" w:cs="BrowalliaUPC"/>
                <w:sz w:val="26"/>
                <w:szCs w:val="26"/>
              </w:rPr>
            </w:pPr>
            <w:r w:rsidRPr="000E759B">
              <w:rPr>
                <w:rFonts w:ascii="BrowalliaUPC" w:hAnsi="BrowalliaUPC" w:cs="BrowalliaUPC"/>
                <w:sz w:val="26"/>
                <w:szCs w:val="26"/>
              </w:rPr>
              <w:t>34</w:t>
            </w:r>
          </w:p>
        </w:tc>
      </w:tr>
    </w:tbl>
    <w:p w14:paraId="18CEF9C8" w14:textId="77777777" w:rsidR="005B0630" w:rsidRPr="000E759B" w:rsidRDefault="005B0630" w:rsidP="000D05EF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p w14:paraId="4BA21352" w14:textId="186FEC75" w:rsidR="000256CE" w:rsidRPr="000E759B" w:rsidRDefault="000256CE" w:rsidP="000D05EF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0E759B">
        <w:rPr>
          <w:rFonts w:ascii="BrowalliaUPC" w:hAnsi="BrowalliaUPC" w:cs="BrowalliaUPC"/>
          <w:sz w:val="28"/>
          <w:szCs w:val="28"/>
        </w:rPr>
        <w:t xml:space="preserve">31 </w:t>
      </w:r>
      <w:r w:rsidRPr="000E759B">
        <w:rPr>
          <w:rFonts w:ascii="BrowalliaUPC" w:hAnsi="BrowalliaUPC" w:cs="BrowalliaUPC"/>
          <w:sz w:val="28"/>
          <w:szCs w:val="28"/>
          <w:cs/>
        </w:rPr>
        <w:t>ธันวาคม</w:t>
      </w:r>
      <w:r w:rsidRPr="000E759B">
        <w:rPr>
          <w:rFonts w:ascii="BrowalliaUPC" w:hAnsi="BrowalliaUPC" w:cs="BrowalliaUPC"/>
          <w:sz w:val="28"/>
          <w:szCs w:val="28"/>
        </w:rPr>
        <w:t xml:space="preserve"> 256</w:t>
      </w:r>
      <w:r w:rsidR="005A3D36" w:rsidRPr="000E759B">
        <w:rPr>
          <w:rFonts w:ascii="BrowalliaUPC" w:hAnsi="BrowalliaUPC" w:cs="BrowalliaUPC"/>
          <w:sz w:val="28"/>
          <w:szCs w:val="28"/>
        </w:rPr>
        <w:t>7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บริษัทมีสัญญาซื้อขายเงินตราต่างประเทศล่วงหน้าที่มีสถานะเปิด ดังนี้</w:t>
      </w:r>
    </w:p>
    <w:p w14:paraId="786C8C68" w14:textId="77777777" w:rsidR="006179CC" w:rsidRPr="000E759B" w:rsidRDefault="006179CC" w:rsidP="000D05EF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540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2381"/>
        <w:gridCol w:w="236"/>
        <w:gridCol w:w="2379"/>
      </w:tblGrid>
      <w:tr w:rsidR="000256CE" w:rsidRPr="000E759B" w14:paraId="553489C7" w14:textId="77777777" w:rsidTr="000D05EF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6B2094B" w14:textId="77777777" w:rsidR="000256CE" w:rsidRPr="000E759B" w:rsidRDefault="000256CE" w:rsidP="00CE5B5B">
            <w:pPr>
              <w:pStyle w:val="a8"/>
              <w:tabs>
                <w:tab w:val="left" w:pos="0"/>
                <w:tab w:val="left" w:pos="709"/>
              </w:tabs>
              <w:ind w:left="851"/>
              <w:rPr>
                <w:rFonts w:ascii="BrowalliaUPC" w:hAnsi="BrowalliaUPC"/>
                <w:sz w:val="26"/>
                <w:szCs w:val="26"/>
                <w:lang w:val="en-GB" w:eastAsia="en-US"/>
              </w:rPr>
            </w:pPr>
          </w:p>
        </w:tc>
        <w:tc>
          <w:tcPr>
            <w:tcW w:w="499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71B8119" w14:textId="42E43DD2" w:rsidR="000256CE" w:rsidRPr="000E759B" w:rsidRDefault="000256CE" w:rsidP="00CE5B5B">
            <w:pPr>
              <w:pBdr>
                <w:bottom w:val="single" w:sz="4" w:space="1" w:color="auto"/>
              </w:pBdr>
              <w:tabs>
                <w:tab w:val="clear" w:pos="907"/>
                <w:tab w:val="left" w:pos="1449"/>
              </w:tabs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0E759B">
              <w:rPr>
                <w:rFonts w:ascii="BrowalliaUPC" w:hAnsi="BrowalliaUPC" w:cs="BrowalliaUPC"/>
                <w:sz w:val="26"/>
                <w:szCs w:val="26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6"/>
                <w:szCs w:val="26"/>
                <w:cs/>
              </w:rPr>
              <w:t>เฉพาะบริษัท</w:t>
            </w:r>
          </w:p>
        </w:tc>
      </w:tr>
      <w:tr w:rsidR="000256CE" w:rsidRPr="000E759B" w14:paraId="49C9B2B2" w14:textId="77777777" w:rsidTr="000D05EF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B966E22" w14:textId="77777777" w:rsidR="000256CE" w:rsidRPr="000E759B" w:rsidRDefault="000256CE" w:rsidP="00CE5B5B">
            <w:pPr>
              <w:pStyle w:val="a8"/>
              <w:tabs>
                <w:tab w:val="left" w:pos="0"/>
                <w:tab w:val="left" w:pos="709"/>
              </w:tabs>
              <w:ind w:left="851"/>
              <w:rPr>
                <w:rFonts w:ascii="BrowalliaUPC" w:hAnsi="BrowalliaUPC"/>
                <w:sz w:val="26"/>
                <w:szCs w:val="26"/>
                <w:lang w:val="en-US" w:eastAsia="en-US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0BFC33" w14:textId="77777777" w:rsidR="000256CE" w:rsidRPr="000E759B" w:rsidRDefault="000256CE" w:rsidP="00CE5B5B">
            <w:pPr>
              <w:pBdr>
                <w:bottom w:val="single" w:sz="4" w:space="1" w:color="auto"/>
              </w:pBdr>
              <w:tabs>
                <w:tab w:val="clear" w:pos="907"/>
                <w:tab w:val="left" w:pos="1730"/>
              </w:tabs>
              <w:ind w:right="-13"/>
              <w:jc w:val="center"/>
              <w:rPr>
                <w:rFonts w:ascii="BrowalliaUPC" w:eastAsia="Calibri" w:hAnsi="BrowalliaUPC" w:cs="BrowalliaUPC"/>
                <w:sz w:val="26"/>
                <w:szCs w:val="26"/>
              </w:rPr>
            </w:pPr>
            <w:r w:rsidRPr="000E759B">
              <w:rPr>
                <w:rFonts w:ascii="BrowalliaUPC" w:eastAsia="Calibri" w:hAnsi="BrowalliaUPC" w:cs="BrowalliaUPC"/>
                <w:sz w:val="26"/>
                <w:szCs w:val="26"/>
                <w:cs/>
              </w:rPr>
              <w:t>จำนวนเงินตราต่างประเทศ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D6EEF2" w14:textId="77777777" w:rsidR="000256CE" w:rsidRPr="000E759B" w:rsidRDefault="000256CE" w:rsidP="00CE5B5B">
            <w:pPr>
              <w:tabs>
                <w:tab w:val="clear" w:pos="907"/>
                <w:tab w:val="left" w:pos="1730"/>
              </w:tabs>
              <w:ind w:right="-13"/>
              <w:jc w:val="center"/>
              <w:rPr>
                <w:rFonts w:ascii="BrowalliaUPC" w:eastAsia="Calibri" w:hAnsi="BrowalliaUPC" w:cs="BrowalliaUPC"/>
                <w:sz w:val="26"/>
                <w:szCs w:val="26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997926" w14:textId="77777777" w:rsidR="000256CE" w:rsidRPr="000E759B" w:rsidRDefault="000256CE" w:rsidP="00CE5B5B">
            <w:pPr>
              <w:pBdr>
                <w:bottom w:val="single" w:sz="4" w:space="1" w:color="auto"/>
              </w:pBdr>
              <w:tabs>
                <w:tab w:val="clear" w:pos="907"/>
                <w:tab w:val="left" w:pos="1730"/>
              </w:tabs>
              <w:ind w:right="-13"/>
              <w:jc w:val="center"/>
              <w:rPr>
                <w:rFonts w:ascii="BrowalliaUPC" w:eastAsia="Calibri" w:hAnsi="BrowalliaUPC" w:cs="BrowalliaUPC"/>
                <w:sz w:val="26"/>
                <w:szCs w:val="26"/>
              </w:rPr>
            </w:pPr>
            <w:r w:rsidRPr="000E759B">
              <w:rPr>
                <w:rFonts w:ascii="BrowalliaUPC" w:eastAsia="Calibri" w:hAnsi="BrowalliaUPC" w:cs="BrowalliaUPC"/>
                <w:sz w:val="26"/>
                <w:szCs w:val="26"/>
                <w:cs/>
              </w:rPr>
              <w:t>อัตราแลกเปลี่ยนตามสัญญา</w:t>
            </w:r>
          </w:p>
        </w:tc>
      </w:tr>
      <w:tr w:rsidR="000256CE" w:rsidRPr="000E759B" w14:paraId="6E018680" w14:textId="77777777" w:rsidTr="000D05EF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9D9354C" w14:textId="77777777" w:rsidR="000256CE" w:rsidRPr="000E759B" w:rsidRDefault="000256CE" w:rsidP="00CE5B5B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ind w:left="851"/>
              <w:rPr>
                <w:rFonts w:ascii="BrowalliaUPC" w:hAnsi="BrowalliaUPC" w:cs="BrowalliaUPC"/>
                <w:sz w:val="26"/>
                <w:szCs w:val="26"/>
                <w:lang w:val="en-GB" w:bidi="th-TH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7CDE8E41" w14:textId="77777777" w:rsidR="000256CE" w:rsidRPr="000E759B" w:rsidRDefault="000256CE" w:rsidP="00CE5B5B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6"/>
                <w:szCs w:val="26"/>
                <w:lang w:val="en-GB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04582A" w14:textId="77777777" w:rsidR="000256CE" w:rsidRPr="000E759B" w:rsidRDefault="000256CE" w:rsidP="00CE5B5B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6"/>
                <w:szCs w:val="26"/>
                <w:lang w:val="en-GB" w:eastAsia="en-US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1EB7032D" w14:textId="77777777" w:rsidR="000256CE" w:rsidRPr="000E759B" w:rsidRDefault="000256CE" w:rsidP="00CE5B5B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6"/>
                <w:szCs w:val="26"/>
                <w:lang w:val="en-GB" w:eastAsia="en-US"/>
              </w:rPr>
            </w:pPr>
          </w:p>
        </w:tc>
      </w:tr>
      <w:tr w:rsidR="00014990" w:rsidRPr="000E759B" w14:paraId="61AE15B0" w14:textId="77777777" w:rsidTr="000D05EF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91C7D6" w14:textId="77777777" w:rsidR="00014990" w:rsidRPr="000E759B" w:rsidRDefault="00014990" w:rsidP="00014990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426" w:hanging="257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  <w:r w:rsidRPr="000E759B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ดอลลาร์สหรัฐ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32AC2B31" w14:textId="367E132C" w:rsidR="00014990" w:rsidRPr="000E759B" w:rsidRDefault="00014990" w:rsidP="00014990">
            <w:pPr>
              <w:ind w:left="851"/>
              <w:jc w:val="right"/>
              <w:rPr>
                <w:rFonts w:ascii="BrowalliaUPC" w:eastAsia="Calibri" w:hAnsi="BrowalliaUPC" w:cs="BrowalliaUPC"/>
                <w:sz w:val="26"/>
                <w:szCs w:val="26"/>
              </w:rPr>
            </w:pPr>
            <w:r w:rsidRPr="000E759B">
              <w:rPr>
                <w:rFonts w:ascii="BrowalliaUPC" w:eastAsia="Calibri" w:hAnsi="BrowalliaUPC" w:cs="BrowalliaUPC"/>
                <w:sz w:val="26"/>
                <w:szCs w:val="26"/>
              </w:rPr>
              <w:t>2,136,720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01D776" w14:textId="77777777" w:rsidR="00014990" w:rsidRPr="000E759B" w:rsidRDefault="00014990" w:rsidP="00014990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6"/>
                <w:szCs w:val="26"/>
                <w:lang w:val="en-GB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3897B" w14:textId="1DB25408" w:rsidR="00014990" w:rsidRPr="000E759B" w:rsidRDefault="00014990" w:rsidP="00014990">
            <w:pPr>
              <w:ind w:left="851"/>
              <w:jc w:val="right"/>
              <w:rPr>
                <w:rFonts w:ascii="BrowalliaUPC" w:eastAsia="Calibri" w:hAnsi="BrowalliaUPC" w:cs="BrowalliaUPC"/>
                <w:sz w:val="26"/>
                <w:szCs w:val="26"/>
              </w:rPr>
            </w:pPr>
            <w:r w:rsidRPr="000E759B">
              <w:rPr>
                <w:rFonts w:ascii="BrowalliaUPC" w:eastAsia="Calibri" w:hAnsi="BrowalliaUPC" w:cs="BrowalliaUPC"/>
                <w:sz w:val="26"/>
                <w:szCs w:val="26"/>
              </w:rPr>
              <w:t>31.97 - 35.46</w:t>
            </w:r>
          </w:p>
        </w:tc>
      </w:tr>
    </w:tbl>
    <w:p w14:paraId="271DE87D" w14:textId="416CD71B" w:rsidR="000256CE" w:rsidRPr="000E759B" w:rsidRDefault="000256CE" w:rsidP="006E548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/>
        <w:rPr>
          <w:rFonts w:ascii="BrowalliaUPC" w:hAnsi="BrowalliaUPC" w:cs="BrowalliaUPC"/>
          <w:sz w:val="28"/>
          <w:szCs w:val="28"/>
          <w:u w:val="single"/>
        </w:rPr>
      </w:pPr>
    </w:p>
    <w:p w14:paraId="7D4E208A" w14:textId="77777777" w:rsidR="00645126" w:rsidRPr="000E759B" w:rsidRDefault="00645126" w:rsidP="0010679F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sz w:val="28"/>
          <w:szCs w:val="28"/>
          <w:u w:val="single"/>
          <w:cs/>
        </w:rPr>
      </w:pPr>
      <w:r w:rsidRPr="000E759B">
        <w:rPr>
          <w:rFonts w:ascii="BrowalliaUPC" w:hAnsi="BrowalliaUPC" w:cs="BrowalliaUPC"/>
          <w:sz w:val="28"/>
          <w:szCs w:val="28"/>
          <w:u w:val="single"/>
          <w:cs/>
        </w:rPr>
        <w:t>ความเสี่ยงของอัตราดอกเบี้ย</w:t>
      </w:r>
    </w:p>
    <w:p w14:paraId="623C1DD8" w14:textId="0D32BDAE" w:rsidR="006E6C6C" w:rsidRPr="000E759B" w:rsidRDefault="00645126" w:rsidP="0010679F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ความเสี่ยงจากอัตราดอกเบี้ย หมายถึง ความเสี่ยงที่เกิดจากการเปลี่ยนแปลงของอัตราดอกเบี้ยในตลาดในอนาคต ซึ่งส่งผลกระทบต่อกระแสเงินสดของ</w:t>
      </w:r>
      <w:r w:rsidR="009C2DF9" w:rsidRPr="000E759B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="009C2DF9"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เนื่องจากเงินกู้ยืมส่วนใหญ่มีอัตราดอกเบี้ยแบบลอยตัว </w:t>
      </w:r>
      <w:r w:rsidR="009C2DF9" w:rsidRPr="000E759B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Pr="000E759B">
        <w:rPr>
          <w:rFonts w:ascii="BrowalliaUPC" w:hAnsi="BrowalliaUPC" w:cs="BrowalliaUPC"/>
          <w:sz w:val="28"/>
          <w:szCs w:val="28"/>
          <w:cs/>
        </w:rPr>
        <w:t>มีความเสี่ยงด้านอัตราดอกเบี้ยของกระแสเงินสดที่เกิดจากเงินกู้ยืม โดยความเสี่ยงจากอัตราดอกเบี้ยดังกล่าวเกิดจากความเปลี่ยนแปลงของอัตราดอกเบี้ยในตลาด</w:t>
      </w:r>
    </w:p>
    <w:p w14:paraId="13B52F49" w14:textId="28E3CB01" w:rsidR="006E68C3" w:rsidRPr="000E759B" w:rsidRDefault="006E68C3" w:rsidP="00053A7B">
      <w:pPr>
        <w:pStyle w:val="CordiaNew"/>
        <w:tabs>
          <w:tab w:val="clear" w:pos="4153"/>
          <w:tab w:val="left" w:pos="720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08E298E9" w14:textId="55069C58" w:rsidR="006E6C6C" w:rsidRPr="000E759B" w:rsidRDefault="00B50E89" w:rsidP="004A4110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0E759B">
        <w:rPr>
          <w:rFonts w:ascii="BrowalliaUPC" w:hAnsi="BrowalliaUPC" w:cs="BrowalliaUPC"/>
          <w:sz w:val="28"/>
          <w:szCs w:val="28"/>
        </w:rPr>
        <w:t>31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0E759B">
        <w:rPr>
          <w:rFonts w:ascii="BrowalliaUPC" w:hAnsi="BrowalliaUPC" w:cs="BrowalliaUPC"/>
          <w:sz w:val="28"/>
          <w:szCs w:val="28"/>
        </w:rPr>
        <w:t>256</w:t>
      </w:r>
      <w:r w:rsidR="005A3D36" w:rsidRPr="000E759B">
        <w:rPr>
          <w:rFonts w:ascii="BrowalliaUPC" w:hAnsi="BrowalliaUPC" w:cs="BrowalliaUPC"/>
          <w:sz w:val="28"/>
          <w:szCs w:val="28"/>
        </w:rPr>
        <w:t>7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0E759B">
        <w:rPr>
          <w:rFonts w:ascii="BrowalliaUPC" w:hAnsi="BrowalliaUPC" w:cs="BrowalliaUPC"/>
          <w:sz w:val="28"/>
          <w:szCs w:val="28"/>
        </w:rPr>
        <w:t>256</w:t>
      </w:r>
      <w:r w:rsidR="005A3D36" w:rsidRPr="000E759B">
        <w:rPr>
          <w:rFonts w:ascii="BrowalliaUPC" w:hAnsi="BrowalliaUPC" w:cs="BrowalliaUPC"/>
          <w:sz w:val="28"/>
          <w:szCs w:val="28"/>
        </w:rPr>
        <w:t>6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สินทรัพย์ทางการเงินและหนี้สินทางการเงินที่มีความเสี่ยงด้านราคา และด้านกระแสเงินสดอันเกิดจากการเปลี่ยนแปลงอัตราดอกเบี้ยสรุปได้ดังนี้</w:t>
      </w:r>
    </w:p>
    <w:p w14:paraId="0336CF03" w14:textId="77777777" w:rsidR="00CD3B49" w:rsidRPr="000E759B" w:rsidRDefault="00CD3B49" w:rsidP="004A4110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W w:w="8478" w:type="dxa"/>
        <w:tblInd w:w="909" w:type="dxa"/>
        <w:tblLayout w:type="fixed"/>
        <w:tblLook w:val="0000" w:firstRow="0" w:lastRow="0" w:firstColumn="0" w:lastColumn="0" w:noHBand="0" w:noVBand="0"/>
      </w:tblPr>
      <w:tblGrid>
        <w:gridCol w:w="2601"/>
        <w:gridCol w:w="1166"/>
        <w:gridCol w:w="1166"/>
        <w:gridCol w:w="1167"/>
        <w:gridCol w:w="1166"/>
        <w:gridCol w:w="1212"/>
      </w:tblGrid>
      <w:tr w:rsidR="00C30F7A" w:rsidRPr="000E759B" w14:paraId="78A6A8D2" w14:textId="77777777" w:rsidTr="00EF6F53">
        <w:trPr>
          <w:cantSplit/>
          <w:trHeight w:val="286"/>
          <w:tblHeader/>
        </w:trPr>
        <w:tc>
          <w:tcPr>
            <w:tcW w:w="2601" w:type="dxa"/>
            <w:vAlign w:val="bottom"/>
          </w:tcPr>
          <w:p w14:paraId="003363D1" w14:textId="77777777" w:rsidR="00C30F7A" w:rsidRPr="000E759B" w:rsidRDefault="00C30F7A" w:rsidP="00CE5B5B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5877" w:type="dxa"/>
            <w:gridSpan w:val="5"/>
            <w:noWrap/>
          </w:tcPr>
          <w:p w14:paraId="4E88FEE0" w14:textId="64B515D0" w:rsidR="00C30F7A" w:rsidRPr="000E759B" w:rsidRDefault="00873A5C" w:rsidP="00CE5B5B">
            <w:pPr>
              <w:pStyle w:val="Heading4"/>
              <w:framePr w:wrap="around"/>
              <w:ind w:left="-108" w:right="-49"/>
              <w:jc w:val="right"/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</w:rPr>
              <w:t>(หน่วย : พันบาท)</w:t>
            </w:r>
          </w:p>
        </w:tc>
      </w:tr>
      <w:tr w:rsidR="00C30F7A" w:rsidRPr="000E759B" w14:paraId="53A8BDB6" w14:textId="77777777" w:rsidTr="00EF6F53">
        <w:trPr>
          <w:cantSplit/>
          <w:trHeight w:val="286"/>
          <w:tblHeader/>
        </w:trPr>
        <w:tc>
          <w:tcPr>
            <w:tcW w:w="2601" w:type="dxa"/>
            <w:vAlign w:val="bottom"/>
          </w:tcPr>
          <w:p w14:paraId="2CA77986" w14:textId="77777777" w:rsidR="00C30F7A" w:rsidRPr="000E759B" w:rsidRDefault="00C30F7A" w:rsidP="00CE5B5B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5877" w:type="dxa"/>
            <w:gridSpan w:val="5"/>
            <w:noWrap/>
            <w:vAlign w:val="bottom"/>
          </w:tcPr>
          <w:p w14:paraId="2FEDDFA0" w14:textId="77777777" w:rsidR="00C30F7A" w:rsidRPr="000E759B" w:rsidRDefault="00C30F7A" w:rsidP="00873A5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งบการเงินรวม</w:t>
            </w:r>
          </w:p>
        </w:tc>
      </w:tr>
      <w:tr w:rsidR="00C30F7A" w:rsidRPr="000E759B" w14:paraId="4A89D217" w14:textId="77777777" w:rsidTr="00EF6F53">
        <w:trPr>
          <w:cantSplit/>
          <w:trHeight w:val="286"/>
          <w:tblHeader/>
        </w:trPr>
        <w:tc>
          <w:tcPr>
            <w:tcW w:w="2601" w:type="dxa"/>
            <w:vAlign w:val="bottom"/>
          </w:tcPr>
          <w:p w14:paraId="0B82DEFD" w14:textId="77777777" w:rsidR="00C30F7A" w:rsidRPr="000E759B" w:rsidRDefault="00C30F7A" w:rsidP="00CE5B5B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5877" w:type="dxa"/>
            <w:gridSpan w:val="5"/>
            <w:noWrap/>
            <w:vAlign w:val="bottom"/>
          </w:tcPr>
          <w:p w14:paraId="36B14AA8" w14:textId="1E80387B" w:rsidR="00C30F7A" w:rsidRPr="000E759B" w:rsidRDefault="00C30F7A" w:rsidP="00873A5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256</w:t>
            </w:r>
            <w:r w:rsidR="007C33CB" w:rsidRPr="000E759B">
              <w:rPr>
                <w:rFonts w:ascii="BrowalliaUPC" w:hAnsi="BrowalliaUPC" w:cs="BrowalliaUPC"/>
                <w:sz w:val="22"/>
                <w:szCs w:val="22"/>
              </w:rPr>
              <w:t>7</w:t>
            </w:r>
          </w:p>
        </w:tc>
      </w:tr>
      <w:tr w:rsidR="00C30F7A" w:rsidRPr="000E759B" w14:paraId="626F127F" w14:textId="77777777" w:rsidTr="00EF6F53">
        <w:trPr>
          <w:cantSplit/>
          <w:trHeight w:val="286"/>
          <w:tblHeader/>
        </w:trPr>
        <w:tc>
          <w:tcPr>
            <w:tcW w:w="2601" w:type="dxa"/>
            <w:vAlign w:val="bottom"/>
          </w:tcPr>
          <w:p w14:paraId="244DAC00" w14:textId="77777777" w:rsidR="00C30F7A" w:rsidRPr="000E759B" w:rsidRDefault="00C30F7A" w:rsidP="00CE5B5B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6" w:type="dxa"/>
            <w:noWrap/>
            <w:vAlign w:val="bottom"/>
          </w:tcPr>
          <w:p w14:paraId="52CC4834" w14:textId="77777777" w:rsidR="00C30F7A" w:rsidRPr="000E759B" w:rsidRDefault="00C30F7A" w:rsidP="00873A5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มีอัตราดอกเบี้ยลอยตัว</w:t>
            </w:r>
          </w:p>
        </w:tc>
        <w:tc>
          <w:tcPr>
            <w:tcW w:w="1166" w:type="dxa"/>
            <w:vAlign w:val="bottom"/>
          </w:tcPr>
          <w:p w14:paraId="01FAC252" w14:textId="77777777" w:rsidR="00C30F7A" w:rsidRPr="000E759B" w:rsidRDefault="00C30F7A" w:rsidP="00CE5B5B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มีอัตราดอกเบี้ย</w:t>
            </w:r>
          </w:p>
          <w:p w14:paraId="0BFD6596" w14:textId="77777777" w:rsidR="00C30F7A" w:rsidRPr="000E759B" w:rsidRDefault="00C30F7A" w:rsidP="00CE5B5B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คงที่</w:t>
            </w:r>
          </w:p>
        </w:tc>
        <w:tc>
          <w:tcPr>
            <w:tcW w:w="1167" w:type="dxa"/>
            <w:noWrap/>
            <w:vAlign w:val="bottom"/>
          </w:tcPr>
          <w:p w14:paraId="132EDBE7" w14:textId="77777777" w:rsidR="00C30F7A" w:rsidRPr="000E759B" w:rsidRDefault="00C30F7A" w:rsidP="00CE5B5B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1166" w:type="dxa"/>
            <w:noWrap/>
            <w:vAlign w:val="bottom"/>
          </w:tcPr>
          <w:p w14:paraId="07B6DE11" w14:textId="77777777" w:rsidR="00C30F7A" w:rsidRPr="000E759B" w:rsidRDefault="00C30F7A" w:rsidP="00873A5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  <w:tc>
          <w:tcPr>
            <w:tcW w:w="1212" w:type="dxa"/>
            <w:noWrap/>
            <w:vAlign w:val="bottom"/>
          </w:tcPr>
          <w:p w14:paraId="0D71DC67" w14:textId="77777777" w:rsidR="00C30F7A" w:rsidRPr="000E759B" w:rsidRDefault="00C30F7A" w:rsidP="00873A5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อัตราดอกเบี้ย</w:t>
            </w:r>
          </w:p>
          <w:p w14:paraId="6421094F" w14:textId="77777777" w:rsidR="00C30F7A" w:rsidRPr="000E759B" w:rsidRDefault="00C30F7A" w:rsidP="00873A5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(ร้อยละต่อปี)</w:t>
            </w:r>
          </w:p>
        </w:tc>
      </w:tr>
      <w:tr w:rsidR="00873A5C" w:rsidRPr="000E759B" w14:paraId="64DC0014" w14:textId="77777777" w:rsidTr="00EF6F53">
        <w:trPr>
          <w:cantSplit/>
          <w:trHeight w:val="286"/>
        </w:trPr>
        <w:tc>
          <w:tcPr>
            <w:tcW w:w="2601" w:type="dxa"/>
          </w:tcPr>
          <w:p w14:paraId="6AB2BA9C" w14:textId="5DCB4E0D" w:rsidR="00873A5C" w:rsidRPr="000E759B" w:rsidRDefault="00873A5C" w:rsidP="00873A5C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66" w:type="dxa"/>
            <w:noWrap/>
            <w:vAlign w:val="bottom"/>
          </w:tcPr>
          <w:p w14:paraId="65ADEBE7" w14:textId="43435E52" w:rsidR="00873A5C" w:rsidRPr="000E759B" w:rsidRDefault="00873A5C" w:rsidP="00873A5C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5C3FF913" w14:textId="5F2FAE6C" w:rsidR="00873A5C" w:rsidRPr="000E759B" w:rsidRDefault="00873A5C" w:rsidP="00873A5C">
            <w:pPr>
              <w:ind w:right="227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7" w:type="dxa"/>
            <w:noWrap/>
            <w:vAlign w:val="bottom"/>
          </w:tcPr>
          <w:p w14:paraId="1D4326EB" w14:textId="2CFC1EA0" w:rsidR="00873A5C" w:rsidRPr="000E759B" w:rsidRDefault="00873A5C" w:rsidP="00873A5C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6" w:type="dxa"/>
            <w:noWrap/>
            <w:vAlign w:val="bottom"/>
          </w:tcPr>
          <w:p w14:paraId="3438D71E" w14:textId="29A7FF5B" w:rsidR="00873A5C" w:rsidRPr="000E759B" w:rsidRDefault="00873A5C" w:rsidP="00873A5C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12" w:type="dxa"/>
            <w:noWrap/>
            <w:vAlign w:val="bottom"/>
          </w:tcPr>
          <w:p w14:paraId="03A17A43" w14:textId="51F47136" w:rsidR="00873A5C" w:rsidRPr="000E759B" w:rsidRDefault="00873A5C" w:rsidP="00873A5C">
            <w:pPr>
              <w:ind w:left="-18" w:right="-18" w:firstLine="1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0E1CBD" w:rsidRPr="000E759B" w14:paraId="7020F29C" w14:textId="77777777" w:rsidTr="00EF6F53">
        <w:trPr>
          <w:cantSplit/>
          <w:trHeight w:val="286"/>
        </w:trPr>
        <w:tc>
          <w:tcPr>
            <w:tcW w:w="2601" w:type="dxa"/>
          </w:tcPr>
          <w:p w14:paraId="51B7A358" w14:textId="5B7E40AE" w:rsidR="000E1CBD" w:rsidRPr="000E759B" w:rsidRDefault="000E1CBD" w:rsidP="00873A5C">
            <w:pPr>
              <w:ind w:left="175" w:hanging="175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66" w:type="dxa"/>
            <w:noWrap/>
            <w:vAlign w:val="bottom"/>
          </w:tcPr>
          <w:p w14:paraId="0D024322" w14:textId="77777777" w:rsidR="000E1CBD" w:rsidRPr="000E759B" w:rsidRDefault="000E1CBD" w:rsidP="00873A5C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2AD632DD" w14:textId="77777777" w:rsidR="000E1CBD" w:rsidRPr="000E759B" w:rsidRDefault="000E1CBD" w:rsidP="00873A5C">
            <w:pPr>
              <w:ind w:right="227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7" w:type="dxa"/>
            <w:noWrap/>
            <w:vAlign w:val="bottom"/>
          </w:tcPr>
          <w:p w14:paraId="766A1502" w14:textId="77777777" w:rsidR="000E1CBD" w:rsidRPr="000E759B" w:rsidRDefault="000E1CBD" w:rsidP="00873A5C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6" w:type="dxa"/>
            <w:noWrap/>
            <w:vAlign w:val="bottom"/>
          </w:tcPr>
          <w:p w14:paraId="5EB4EDED" w14:textId="77777777" w:rsidR="000E1CBD" w:rsidRPr="000E759B" w:rsidRDefault="000E1CBD" w:rsidP="00873A5C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12" w:type="dxa"/>
            <w:noWrap/>
            <w:vAlign w:val="bottom"/>
          </w:tcPr>
          <w:p w14:paraId="5E189535" w14:textId="77777777" w:rsidR="000E1CBD" w:rsidRPr="000E759B" w:rsidRDefault="000E1CBD" w:rsidP="00873A5C">
            <w:pPr>
              <w:ind w:left="-18" w:right="-18" w:firstLine="1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981911" w:rsidRPr="000E759B" w14:paraId="57831EB3" w14:textId="77777777" w:rsidTr="00EF6F53">
        <w:trPr>
          <w:cantSplit/>
          <w:trHeight w:val="286"/>
        </w:trPr>
        <w:tc>
          <w:tcPr>
            <w:tcW w:w="2601" w:type="dxa"/>
          </w:tcPr>
          <w:p w14:paraId="66FBF1C1" w14:textId="6E7A5374" w:rsidR="00981911" w:rsidRPr="000E759B" w:rsidRDefault="00981911" w:rsidP="00981911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6" w:type="dxa"/>
            <w:noWrap/>
            <w:vAlign w:val="bottom"/>
          </w:tcPr>
          <w:p w14:paraId="6A7667EE" w14:textId="1D73490D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82,327</w:t>
            </w:r>
          </w:p>
        </w:tc>
        <w:tc>
          <w:tcPr>
            <w:tcW w:w="1166" w:type="dxa"/>
            <w:vAlign w:val="bottom"/>
          </w:tcPr>
          <w:p w14:paraId="5B7E081A" w14:textId="6AC631B7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7" w:type="dxa"/>
            <w:noWrap/>
            <w:vAlign w:val="bottom"/>
          </w:tcPr>
          <w:p w14:paraId="0D09A3D7" w14:textId="506E29F2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45DF3324" w14:textId="2D4C1B7B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82,327</w:t>
            </w:r>
          </w:p>
        </w:tc>
        <w:tc>
          <w:tcPr>
            <w:tcW w:w="1212" w:type="dxa"/>
            <w:noWrap/>
            <w:vAlign w:val="bottom"/>
          </w:tcPr>
          <w:p w14:paraId="1EB9C339" w14:textId="5BC70D1B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ind w:firstLine="1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0.125 - 0.60</w:t>
            </w:r>
          </w:p>
        </w:tc>
      </w:tr>
      <w:tr w:rsidR="00981911" w:rsidRPr="000E759B" w14:paraId="05DBAFEB" w14:textId="77777777" w:rsidTr="00EF6F53">
        <w:trPr>
          <w:cantSplit/>
          <w:trHeight w:val="286"/>
        </w:trPr>
        <w:tc>
          <w:tcPr>
            <w:tcW w:w="2601" w:type="dxa"/>
          </w:tcPr>
          <w:p w14:paraId="35C7BF4F" w14:textId="7761F0F0" w:rsidR="00981911" w:rsidRPr="000E759B" w:rsidRDefault="00981911" w:rsidP="00981911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ลูกหนี้ตามสัญญาเช่า</w:t>
            </w:r>
          </w:p>
        </w:tc>
        <w:tc>
          <w:tcPr>
            <w:tcW w:w="1166" w:type="dxa"/>
            <w:noWrap/>
            <w:vAlign w:val="bottom"/>
          </w:tcPr>
          <w:p w14:paraId="4B030500" w14:textId="7E4EB353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vAlign w:val="bottom"/>
          </w:tcPr>
          <w:p w14:paraId="4DE3BFE5" w14:textId="2C427449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8,234</w:t>
            </w:r>
          </w:p>
        </w:tc>
        <w:tc>
          <w:tcPr>
            <w:tcW w:w="1167" w:type="dxa"/>
            <w:noWrap/>
            <w:vAlign w:val="bottom"/>
          </w:tcPr>
          <w:p w14:paraId="35458770" w14:textId="0C73D530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4769A5F5" w14:textId="52C63C8C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8,234</w:t>
            </w:r>
          </w:p>
        </w:tc>
        <w:tc>
          <w:tcPr>
            <w:tcW w:w="1212" w:type="dxa"/>
            <w:noWrap/>
            <w:vAlign w:val="bottom"/>
          </w:tcPr>
          <w:p w14:paraId="3B1092C7" w14:textId="1A0DA3D9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5.00 - 26.62</w:t>
            </w:r>
          </w:p>
        </w:tc>
      </w:tr>
      <w:tr w:rsidR="00981911" w:rsidRPr="000E759B" w14:paraId="2C1B0A02" w14:textId="77777777" w:rsidTr="00EF6F53">
        <w:trPr>
          <w:cantSplit/>
          <w:trHeight w:val="286"/>
        </w:trPr>
        <w:tc>
          <w:tcPr>
            <w:tcW w:w="2601" w:type="dxa"/>
          </w:tcPr>
          <w:p w14:paraId="0C6B1B37" w14:textId="03650CF2" w:rsidR="00981911" w:rsidRPr="000E759B" w:rsidRDefault="00981911" w:rsidP="00981911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166" w:type="dxa"/>
            <w:noWrap/>
            <w:vAlign w:val="bottom"/>
          </w:tcPr>
          <w:p w14:paraId="03FFCBED" w14:textId="18537F45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vAlign w:val="bottom"/>
          </w:tcPr>
          <w:p w14:paraId="073EE665" w14:textId="791A78A5" w:rsidR="00981911" w:rsidRPr="000E759B" w:rsidRDefault="00F259F2" w:rsidP="0098191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7" w:type="dxa"/>
            <w:noWrap/>
            <w:vAlign w:val="bottom"/>
          </w:tcPr>
          <w:p w14:paraId="13195303" w14:textId="600B5F9C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121,976</w:t>
            </w:r>
          </w:p>
        </w:tc>
        <w:tc>
          <w:tcPr>
            <w:tcW w:w="1166" w:type="dxa"/>
            <w:noWrap/>
            <w:vAlign w:val="bottom"/>
          </w:tcPr>
          <w:p w14:paraId="4D9254E8" w14:textId="3AD71AC6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121,97</w:t>
            </w:r>
            <w:r w:rsidR="00F259F2" w:rsidRPr="000E759B">
              <w:rPr>
                <w:rFonts w:ascii="BrowalliaUPC" w:hAnsi="BrowalliaUPC" w:cs="BrowalliaUPC"/>
                <w:sz w:val="22"/>
                <w:szCs w:val="22"/>
              </w:rPr>
              <w:t>6</w:t>
            </w:r>
          </w:p>
        </w:tc>
        <w:tc>
          <w:tcPr>
            <w:tcW w:w="1212" w:type="dxa"/>
            <w:noWrap/>
            <w:vAlign w:val="bottom"/>
          </w:tcPr>
          <w:p w14:paraId="01D038AE" w14:textId="0B6E28CB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0.15</w:t>
            </w:r>
          </w:p>
        </w:tc>
      </w:tr>
      <w:tr w:rsidR="00981911" w:rsidRPr="000E759B" w14:paraId="2C98410A" w14:textId="77777777" w:rsidTr="00EF6F53">
        <w:trPr>
          <w:cantSplit/>
          <w:trHeight w:val="135"/>
        </w:trPr>
        <w:tc>
          <w:tcPr>
            <w:tcW w:w="2601" w:type="dxa"/>
          </w:tcPr>
          <w:p w14:paraId="436D48D0" w14:textId="77777777" w:rsidR="00981911" w:rsidRPr="000E759B" w:rsidRDefault="00981911" w:rsidP="00981911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66" w:type="dxa"/>
            <w:noWrap/>
            <w:vAlign w:val="bottom"/>
          </w:tcPr>
          <w:p w14:paraId="528F3678" w14:textId="77777777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5B296A71" w14:textId="77777777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7" w:type="dxa"/>
            <w:noWrap/>
            <w:vAlign w:val="bottom"/>
          </w:tcPr>
          <w:p w14:paraId="5EE54A83" w14:textId="77777777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6" w:type="dxa"/>
            <w:noWrap/>
            <w:vAlign w:val="bottom"/>
          </w:tcPr>
          <w:p w14:paraId="1D687F26" w14:textId="77777777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12" w:type="dxa"/>
            <w:noWrap/>
            <w:vAlign w:val="bottom"/>
          </w:tcPr>
          <w:p w14:paraId="4CE29C70" w14:textId="77777777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981911" w:rsidRPr="000E759B" w14:paraId="7FC9C97B" w14:textId="77777777" w:rsidTr="00EF6F53">
        <w:trPr>
          <w:cantSplit/>
          <w:trHeight w:val="286"/>
        </w:trPr>
        <w:tc>
          <w:tcPr>
            <w:tcW w:w="2601" w:type="dxa"/>
          </w:tcPr>
          <w:p w14:paraId="4B959492" w14:textId="56AE46CD" w:rsidR="00981911" w:rsidRPr="000E759B" w:rsidRDefault="00981911" w:rsidP="00981911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166" w:type="dxa"/>
            <w:noWrap/>
            <w:vAlign w:val="bottom"/>
          </w:tcPr>
          <w:p w14:paraId="4471938F" w14:textId="77777777" w:rsidR="00981911" w:rsidRPr="000E759B" w:rsidRDefault="00981911" w:rsidP="00981911">
            <w:pPr>
              <w:ind w:right="227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5436ABB7" w14:textId="77777777" w:rsidR="00981911" w:rsidRPr="000E759B" w:rsidRDefault="00981911" w:rsidP="00981911">
            <w:pPr>
              <w:ind w:right="227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7" w:type="dxa"/>
            <w:noWrap/>
            <w:vAlign w:val="bottom"/>
          </w:tcPr>
          <w:p w14:paraId="5066725B" w14:textId="77777777" w:rsidR="00981911" w:rsidRPr="000E759B" w:rsidRDefault="00981911" w:rsidP="00981911">
            <w:pPr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66" w:type="dxa"/>
            <w:noWrap/>
            <w:vAlign w:val="bottom"/>
          </w:tcPr>
          <w:p w14:paraId="053DF5F6" w14:textId="77777777" w:rsidR="00981911" w:rsidRPr="000E759B" w:rsidRDefault="00981911" w:rsidP="00981911">
            <w:pPr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12" w:type="dxa"/>
            <w:noWrap/>
            <w:vAlign w:val="bottom"/>
          </w:tcPr>
          <w:p w14:paraId="35119D3C" w14:textId="77777777" w:rsidR="00981911" w:rsidRPr="000E759B" w:rsidRDefault="00981911" w:rsidP="00981911">
            <w:pPr>
              <w:ind w:right="-345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981911" w:rsidRPr="000E759B" w14:paraId="0D7EE66E" w14:textId="77777777" w:rsidTr="00EF6F53">
        <w:trPr>
          <w:cantSplit/>
          <w:trHeight w:val="286"/>
        </w:trPr>
        <w:tc>
          <w:tcPr>
            <w:tcW w:w="2601" w:type="dxa"/>
          </w:tcPr>
          <w:p w14:paraId="15A42C85" w14:textId="76DF0AB9" w:rsidR="00981911" w:rsidRPr="000E759B" w:rsidRDefault="00981911" w:rsidP="00981911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66" w:type="dxa"/>
            <w:noWrap/>
            <w:vAlign w:val="bottom"/>
          </w:tcPr>
          <w:p w14:paraId="564CA49C" w14:textId="1EAB0B46" w:rsidR="00981911" w:rsidRPr="000E759B" w:rsidRDefault="005B3D4E" w:rsidP="0098191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vAlign w:val="bottom"/>
          </w:tcPr>
          <w:p w14:paraId="5553DAA6" w14:textId="3EAD6FE9" w:rsidR="00981911" w:rsidRPr="000E759B" w:rsidRDefault="005B3D4E" w:rsidP="0098191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11,739</w:t>
            </w:r>
          </w:p>
        </w:tc>
        <w:tc>
          <w:tcPr>
            <w:tcW w:w="1167" w:type="dxa"/>
            <w:noWrap/>
            <w:vAlign w:val="bottom"/>
          </w:tcPr>
          <w:p w14:paraId="0CF7F450" w14:textId="5AAC9082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1F646B05" w14:textId="2930A00C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11,739</w:t>
            </w:r>
          </w:p>
        </w:tc>
        <w:tc>
          <w:tcPr>
            <w:tcW w:w="1212" w:type="dxa"/>
            <w:noWrap/>
            <w:vAlign w:val="bottom"/>
          </w:tcPr>
          <w:p w14:paraId="6A6A5D01" w14:textId="01206412" w:rsidR="00981911" w:rsidRPr="000E759B" w:rsidRDefault="007766F4" w:rsidP="00981911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3.7</w:t>
            </w:r>
            <w:r w:rsidR="00981911" w:rsidRPr="000E759B">
              <w:rPr>
                <w:rFonts w:ascii="BrowalliaUPC" w:hAnsi="BrowalliaUPC" w:cs="BrowalliaUPC"/>
                <w:sz w:val="22"/>
                <w:szCs w:val="22"/>
              </w:rPr>
              <w:t>5 - 4.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60</w:t>
            </w:r>
          </w:p>
        </w:tc>
      </w:tr>
      <w:tr w:rsidR="00981911" w:rsidRPr="000E759B" w14:paraId="55DD1395" w14:textId="77777777" w:rsidTr="00EF6F53">
        <w:trPr>
          <w:cantSplit/>
          <w:trHeight w:val="286"/>
        </w:trPr>
        <w:tc>
          <w:tcPr>
            <w:tcW w:w="2601" w:type="dxa"/>
          </w:tcPr>
          <w:p w14:paraId="641B20F8" w14:textId="6655EF0E" w:rsidR="00981911" w:rsidRPr="000E759B" w:rsidRDefault="00981911" w:rsidP="00981911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เงินกู้ยืมระยะสั้นจากบุคคลอื่น</w:t>
            </w:r>
          </w:p>
        </w:tc>
        <w:tc>
          <w:tcPr>
            <w:tcW w:w="1166" w:type="dxa"/>
            <w:noWrap/>
            <w:vAlign w:val="bottom"/>
          </w:tcPr>
          <w:p w14:paraId="7FCCBAEF" w14:textId="3724FD8C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vAlign w:val="bottom"/>
          </w:tcPr>
          <w:p w14:paraId="6C2C51CA" w14:textId="211FBF59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57,000</w:t>
            </w:r>
          </w:p>
        </w:tc>
        <w:tc>
          <w:tcPr>
            <w:tcW w:w="1167" w:type="dxa"/>
            <w:noWrap/>
            <w:vAlign w:val="bottom"/>
          </w:tcPr>
          <w:p w14:paraId="7B4AB308" w14:textId="59FC8ADA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7BC33576" w14:textId="4867BF03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57,000</w:t>
            </w:r>
          </w:p>
        </w:tc>
        <w:tc>
          <w:tcPr>
            <w:tcW w:w="1212" w:type="dxa"/>
            <w:noWrap/>
            <w:vAlign w:val="bottom"/>
          </w:tcPr>
          <w:p w14:paraId="0AE6DDF1" w14:textId="4F17AC8E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12.00 - 14.00</w:t>
            </w:r>
          </w:p>
        </w:tc>
      </w:tr>
      <w:tr w:rsidR="00981911" w:rsidRPr="000E759B" w14:paraId="5F4A5D94" w14:textId="77777777" w:rsidTr="00EF6F53">
        <w:trPr>
          <w:cantSplit/>
          <w:trHeight w:val="286"/>
        </w:trPr>
        <w:tc>
          <w:tcPr>
            <w:tcW w:w="2601" w:type="dxa"/>
          </w:tcPr>
          <w:p w14:paraId="66B0E26C" w14:textId="74EF6C56" w:rsidR="00981911" w:rsidRPr="000E759B" w:rsidRDefault="00981911" w:rsidP="00981911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เงินกู้ยืมระยะสั้นและดอกเบี้ยค้างจ่าย</w:t>
            </w: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66" w:type="dxa"/>
            <w:noWrap/>
            <w:vAlign w:val="bottom"/>
          </w:tcPr>
          <w:p w14:paraId="2AEB4252" w14:textId="5754BB2E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1E5C0BA6" w14:textId="77777777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7" w:type="dxa"/>
            <w:noWrap/>
            <w:vAlign w:val="bottom"/>
          </w:tcPr>
          <w:p w14:paraId="4C379A33" w14:textId="77777777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6" w:type="dxa"/>
            <w:noWrap/>
            <w:vAlign w:val="bottom"/>
          </w:tcPr>
          <w:p w14:paraId="0C236787" w14:textId="77777777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12" w:type="dxa"/>
            <w:noWrap/>
            <w:vAlign w:val="bottom"/>
          </w:tcPr>
          <w:p w14:paraId="45476715" w14:textId="77777777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981911" w:rsidRPr="000E759B" w14:paraId="7B85A595" w14:textId="77777777" w:rsidTr="00EF6F53">
        <w:trPr>
          <w:cantSplit/>
          <w:trHeight w:val="286"/>
        </w:trPr>
        <w:tc>
          <w:tcPr>
            <w:tcW w:w="2601" w:type="dxa"/>
          </w:tcPr>
          <w:p w14:paraId="671B584D" w14:textId="42C954FC" w:rsidR="00981911" w:rsidRPr="000E759B" w:rsidRDefault="00981911" w:rsidP="00981911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- 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1166" w:type="dxa"/>
            <w:noWrap/>
            <w:vAlign w:val="bottom"/>
          </w:tcPr>
          <w:p w14:paraId="1F17718C" w14:textId="5A43B4F3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vAlign w:val="bottom"/>
          </w:tcPr>
          <w:p w14:paraId="616BBDBB" w14:textId="152DBF38" w:rsidR="00981911" w:rsidRPr="000E759B" w:rsidRDefault="00EF4752" w:rsidP="0098191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45,146</w:t>
            </w:r>
          </w:p>
        </w:tc>
        <w:tc>
          <w:tcPr>
            <w:tcW w:w="1167" w:type="dxa"/>
            <w:noWrap/>
            <w:vAlign w:val="bottom"/>
          </w:tcPr>
          <w:p w14:paraId="7D5A9FC6" w14:textId="77D5821F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18B05DE7" w14:textId="62A1B7B8" w:rsidR="00981911" w:rsidRPr="000E759B" w:rsidRDefault="00EF4752" w:rsidP="0098191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45,146</w:t>
            </w:r>
          </w:p>
        </w:tc>
        <w:tc>
          <w:tcPr>
            <w:tcW w:w="1212" w:type="dxa"/>
            <w:noWrap/>
            <w:vAlign w:val="bottom"/>
          </w:tcPr>
          <w:p w14:paraId="410F1AD8" w14:textId="4349B97F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5.00 - 6.00</w:t>
            </w:r>
          </w:p>
        </w:tc>
      </w:tr>
      <w:tr w:rsidR="00981911" w:rsidRPr="000E759B" w14:paraId="2CC974A2" w14:textId="77777777" w:rsidTr="00EF6F53">
        <w:trPr>
          <w:cantSplit/>
          <w:trHeight w:val="286"/>
        </w:trPr>
        <w:tc>
          <w:tcPr>
            <w:tcW w:w="2601" w:type="dxa"/>
          </w:tcPr>
          <w:p w14:paraId="2578FFEE" w14:textId="67F2717A" w:rsidR="00981911" w:rsidRPr="000E759B" w:rsidRDefault="00981911" w:rsidP="00981911">
            <w:pPr>
              <w:ind w:left="175" w:hanging="175"/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66" w:type="dxa"/>
            <w:noWrap/>
            <w:vAlign w:val="bottom"/>
          </w:tcPr>
          <w:p w14:paraId="2DFF26ED" w14:textId="7E5E194C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vAlign w:val="bottom"/>
          </w:tcPr>
          <w:p w14:paraId="3085274B" w14:textId="7AFD627B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19,296</w:t>
            </w:r>
          </w:p>
        </w:tc>
        <w:tc>
          <w:tcPr>
            <w:tcW w:w="1167" w:type="dxa"/>
            <w:noWrap/>
            <w:vAlign w:val="bottom"/>
          </w:tcPr>
          <w:p w14:paraId="7F412FE0" w14:textId="65B7FBD9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02D69718" w14:textId="5E4594B6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19,296</w:t>
            </w:r>
          </w:p>
        </w:tc>
        <w:tc>
          <w:tcPr>
            <w:tcW w:w="1212" w:type="dxa"/>
            <w:noWrap/>
            <w:vAlign w:val="bottom"/>
          </w:tcPr>
          <w:p w14:paraId="7D6F2ACA" w14:textId="3B62349D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4.50</w:t>
            </w:r>
            <w:r w:rsidR="005B3D4E" w:rsidRPr="000E759B">
              <w:rPr>
                <w:rFonts w:ascii="BrowalliaUPC" w:hAnsi="BrowalliaUPC" w:cs="BrowalliaUPC"/>
                <w:sz w:val="22"/>
                <w:szCs w:val="22"/>
              </w:rPr>
              <w:t xml:space="preserve"> -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6.90</w:t>
            </w:r>
          </w:p>
        </w:tc>
      </w:tr>
      <w:tr w:rsidR="00D51E42" w:rsidRPr="000E759B" w14:paraId="75DAFC1A" w14:textId="77777777" w:rsidTr="00EF6F53">
        <w:trPr>
          <w:cantSplit/>
          <w:trHeight w:val="286"/>
        </w:trPr>
        <w:tc>
          <w:tcPr>
            <w:tcW w:w="2601" w:type="dxa"/>
            <w:vAlign w:val="center"/>
          </w:tcPr>
          <w:p w14:paraId="67239030" w14:textId="19046474" w:rsidR="00D51E42" w:rsidRPr="000E759B" w:rsidRDefault="00D51E42" w:rsidP="00D51E42">
            <w:pPr>
              <w:ind w:left="175" w:hanging="175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เงินกู้ยืมระยะยาวจากบุคคล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br/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ที่เกี่ยวข้อง</w:t>
            </w:r>
          </w:p>
        </w:tc>
        <w:tc>
          <w:tcPr>
            <w:tcW w:w="1166" w:type="dxa"/>
            <w:noWrap/>
            <w:vAlign w:val="bottom"/>
          </w:tcPr>
          <w:p w14:paraId="5A5F66E4" w14:textId="0B5102DB" w:rsidR="00D51E42" w:rsidRPr="000E759B" w:rsidRDefault="00D51E42" w:rsidP="00D51E4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56,819</w:t>
            </w:r>
          </w:p>
        </w:tc>
        <w:tc>
          <w:tcPr>
            <w:tcW w:w="1166" w:type="dxa"/>
            <w:vAlign w:val="bottom"/>
          </w:tcPr>
          <w:p w14:paraId="18FB106C" w14:textId="74EF6D48" w:rsidR="00D51E42" w:rsidRPr="000E759B" w:rsidRDefault="00D51E42" w:rsidP="00D51E4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7" w:type="dxa"/>
            <w:noWrap/>
            <w:vAlign w:val="bottom"/>
          </w:tcPr>
          <w:p w14:paraId="72B1BFAC" w14:textId="2DAC40CF" w:rsidR="00D51E42" w:rsidRPr="000E759B" w:rsidRDefault="00D51E42" w:rsidP="00D51E4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28130B6B" w14:textId="443EFE72" w:rsidR="00D51E42" w:rsidRPr="000E759B" w:rsidRDefault="00D51E42" w:rsidP="00D51E4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56,819</w:t>
            </w:r>
          </w:p>
        </w:tc>
        <w:tc>
          <w:tcPr>
            <w:tcW w:w="1212" w:type="dxa"/>
            <w:noWrap/>
            <w:vAlign w:val="bottom"/>
          </w:tcPr>
          <w:p w14:paraId="7DA9CAEE" w14:textId="3FB42C90" w:rsidR="00D51E42" w:rsidRPr="000E759B" w:rsidRDefault="00D51E42" w:rsidP="00D51E42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MLR - 0.25</w:t>
            </w:r>
          </w:p>
        </w:tc>
      </w:tr>
      <w:tr w:rsidR="00D51E42" w:rsidRPr="000E759B" w14:paraId="46893234" w14:textId="77777777" w:rsidTr="00EF6F53">
        <w:trPr>
          <w:cantSplit/>
          <w:trHeight w:val="286"/>
        </w:trPr>
        <w:tc>
          <w:tcPr>
            <w:tcW w:w="2601" w:type="dxa"/>
            <w:vAlign w:val="center"/>
          </w:tcPr>
          <w:p w14:paraId="44C12C20" w14:textId="7A4A8D80" w:rsidR="00D51E42" w:rsidRPr="000E759B" w:rsidRDefault="00D51E42" w:rsidP="00D51E42">
            <w:pPr>
              <w:ind w:left="175" w:hanging="175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เงินกู้ยืมระยะยาวจากผู้ถือหุ้น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br/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และบุคคลอื่น</w:t>
            </w:r>
          </w:p>
        </w:tc>
        <w:tc>
          <w:tcPr>
            <w:tcW w:w="1166" w:type="dxa"/>
            <w:noWrap/>
            <w:vAlign w:val="bottom"/>
          </w:tcPr>
          <w:p w14:paraId="41C6A7C2" w14:textId="6C97E05C" w:rsidR="00D51E42" w:rsidRPr="000E759B" w:rsidRDefault="00D51E42" w:rsidP="00D51E4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182,478</w:t>
            </w:r>
          </w:p>
        </w:tc>
        <w:tc>
          <w:tcPr>
            <w:tcW w:w="1166" w:type="dxa"/>
            <w:vAlign w:val="bottom"/>
          </w:tcPr>
          <w:p w14:paraId="7D1E9909" w14:textId="616A0F95" w:rsidR="00D51E42" w:rsidRPr="000E759B" w:rsidRDefault="00D51E42" w:rsidP="00D51E4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7" w:type="dxa"/>
            <w:noWrap/>
            <w:vAlign w:val="bottom"/>
          </w:tcPr>
          <w:p w14:paraId="19E1ED20" w14:textId="504BB66C" w:rsidR="00D51E42" w:rsidRPr="000E759B" w:rsidRDefault="00D51E42" w:rsidP="00D51E4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0B52AC09" w14:textId="03A238E9" w:rsidR="00D51E42" w:rsidRPr="000E759B" w:rsidRDefault="00D51E42" w:rsidP="00D51E4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182,478</w:t>
            </w:r>
          </w:p>
        </w:tc>
        <w:tc>
          <w:tcPr>
            <w:tcW w:w="1212" w:type="dxa"/>
            <w:noWrap/>
            <w:vAlign w:val="bottom"/>
          </w:tcPr>
          <w:p w14:paraId="7D9E8CB7" w14:textId="016DF6CC" w:rsidR="00D51E42" w:rsidRPr="000E759B" w:rsidRDefault="00D51E42" w:rsidP="00D51E42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MLR - 0.25</w:t>
            </w:r>
          </w:p>
        </w:tc>
      </w:tr>
      <w:tr w:rsidR="00981911" w:rsidRPr="000E759B" w14:paraId="2DD2C209" w14:textId="77777777" w:rsidTr="00EF6F53">
        <w:trPr>
          <w:cantSplit/>
          <w:trHeight w:val="286"/>
        </w:trPr>
        <w:tc>
          <w:tcPr>
            <w:tcW w:w="2601" w:type="dxa"/>
            <w:vAlign w:val="center"/>
          </w:tcPr>
          <w:p w14:paraId="25C9CEE5" w14:textId="19235F3D" w:rsidR="00981911" w:rsidRPr="000E759B" w:rsidRDefault="00981911" w:rsidP="00981911">
            <w:pPr>
              <w:ind w:left="175" w:hanging="175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หนี้สินจากภาระค้ำประกัน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br/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เงินกู้ยืมของบริษัทอื่น</w:t>
            </w:r>
          </w:p>
        </w:tc>
        <w:tc>
          <w:tcPr>
            <w:tcW w:w="1166" w:type="dxa"/>
            <w:noWrap/>
            <w:vAlign w:val="bottom"/>
          </w:tcPr>
          <w:p w14:paraId="4A12DAE4" w14:textId="72A1B3C4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vAlign w:val="bottom"/>
          </w:tcPr>
          <w:p w14:paraId="50644367" w14:textId="407A673B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3,905</w:t>
            </w:r>
          </w:p>
        </w:tc>
        <w:tc>
          <w:tcPr>
            <w:tcW w:w="1167" w:type="dxa"/>
            <w:noWrap/>
            <w:vAlign w:val="bottom"/>
          </w:tcPr>
          <w:p w14:paraId="317AB9CF" w14:textId="32D71F92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4C37098C" w14:textId="01E2F56A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3,905</w:t>
            </w:r>
          </w:p>
        </w:tc>
        <w:tc>
          <w:tcPr>
            <w:tcW w:w="1212" w:type="dxa"/>
            <w:noWrap/>
            <w:vAlign w:val="bottom"/>
          </w:tcPr>
          <w:p w14:paraId="76762768" w14:textId="3D182C2F" w:rsidR="00981911" w:rsidRPr="000E759B" w:rsidRDefault="00981911" w:rsidP="00981911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 xml:space="preserve">5.00 </w:t>
            </w:r>
            <w:r w:rsidR="005B3D4E" w:rsidRPr="000E759B">
              <w:rPr>
                <w:rFonts w:ascii="BrowalliaUPC" w:hAnsi="BrowalliaUPC" w:cs="BrowalliaUPC"/>
                <w:sz w:val="22"/>
                <w:szCs w:val="22"/>
              </w:rPr>
              <w:t xml:space="preserve">- 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15.00</w:t>
            </w:r>
          </w:p>
        </w:tc>
      </w:tr>
    </w:tbl>
    <w:p w14:paraId="5FE9207C" w14:textId="77777777" w:rsidR="009B399F" w:rsidRPr="000E759B" w:rsidRDefault="009B399F" w:rsidP="00BC69DA">
      <w:pPr>
        <w:tabs>
          <w:tab w:val="left" w:pos="1134"/>
          <w:tab w:val="left" w:pos="1276"/>
        </w:tabs>
        <w:rPr>
          <w:rFonts w:ascii="BrowalliaUPC" w:hAnsi="BrowalliaUPC" w:cs="BrowalliaUPC"/>
        </w:rPr>
      </w:pPr>
    </w:p>
    <w:p w14:paraId="5EA211CB" w14:textId="77777777" w:rsidR="00D51E42" w:rsidRPr="000E759B" w:rsidRDefault="00D51E42" w:rsidP="00BC69DA">
      <w:pPr>
        <w:tabs>
          <w:tab w:val="left" w:pos="1134"/>
          <w:tab w:val="left" w:pos="1276"/>
        </w:tabs>
        <w:rPr>
          <w:rFonts w:ascii="BrowalliaUPC" w:hAnsi="BrowalliaUPC" w:cs="BrowalliaUPC"/>
        </w:rPr>
      </w:pPr>
    </w:p>
    <w:p w14:paraId="0AB1A17A" w14:textId="77777777" w:rsidR="00D51E42" w:rsidRPr="000E759B" w:rsidRDefault="00D51E42" w:rsidP="00BC69DA">
      <w:pPr>
        <w:tabs>
          <w:tab w:val="left" w:pos="1134"/>
          <w:tab w:val="left" w:pos="1276"/>
        </w:tabs>
        <w:rPr>
          <w:rFonts w:ascii="BrowalliaUPC" w:hAnsi="BrowalliaUPC" w:cs="BrowalliaUPC"/>
        </w:rPr>
      </w:pPr>
    </w:p>
    <w:p w14:paraId="35DDC8F9" w14:textId="77777777" w:rsidR="00D51E42" w:rsidRPr="000E759B" w:rsidRDefault="00D51E42" w:rsidP="00BC69DA">
      <w:pPr>
        <w:tabs>
          <w:tab w:val="left" w:pos="1134"/>
          <w:tab w:val="left" w:pos="1276"/>
        </w:tabs>
        <w:rPr>
          <w:rFonts w:ascii="BrowalliaUPC" w:hAnsi="BrowalliaUPC" w:cs="BrowalliaUPC"/>
        </w:rPr>
      </w:pPr>
    </w:p>
    <w:p w14:paraId="2E0702E7" w14:textId="77777777" w:rsidR="00D51E42" w:rsidRPr="000E759B" w:rsidRDefault="00D51E42" w:rsidP="00BC69DA">
      <w:pPr>
        <w:tabs>
          <w:tab w:val="left" w:pos="1134"/>
          <w:tab w:val="left" w:pos="1276"/>
        </w:tabs>
        <w:rPr>
          <w:rFonts w:ascii="BrowalliaUPC" w:hAnsi="BrowalliaUPC" w:cs="BrowalliaUPC"/>
        </w:rPr>
      </w:pPr>
    </w:p>
    <w:tbl>
      <w:tblPr>
        <w:tblW w:w="8397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520"/>
        <w:gridCol w:w="1166"/>
        <w:gridCol w:w="1166"/>
        <w:gridCol w:w="1167"/>
        <w:gridCol w:w="1166"/>
        <w:gridCol w:w="1212"/>
      </w:tblGrid>
      <w:tr w:rsidR="007C33CB" w:rsidRPr="000E759B" w14:paraId="57863A71" w14:textId="77777777" w:rsidTr="003174F5">
        <w:trPr>
          <w:cantSplit/>
          <w:trHeight w:val="286"/>
          <w:tblHeader/>
        </w:trPr>
        <w:tc>
          <w:tcPr>
            <w:tcW w:w="2520" w:type="dxa"/>
            <w:vAlign w:val="bottom"/>
          </w:tcPr>
          <w:p w14:paraId="030C064F" w14:textId="77777777" w:rsidR="007C33CB" w:rsidRPr="000E759B" w:rsidRDefault="007C33CB" w:rsidP="003174F5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5877" w:type="dxa"/>
            <w:gridSpan w:val="5"/>
            <w:noWrap/>
          </w:tcPr>
          <w:p w14:paraId="7F5AC00A" w14:textId="77777777" w:rsidR="007C33CB" w:rsidRPr="000E759B" w:rsidRDefault="007C33CB" w:rsidP="003174F5">
            <w:pPr>
              <w:pStyle w:val="Heading4"/>
              <w:framePr w:wrap="around"/>
              <w:ind w:left="-108" w:right="-49"/>
              <w:jc w:val="right"/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</w:rPr>
              <w:t>(หน่วย : พันบาท)</w:t>
            </w:r>
          </w:p>
        </w:tc>
      </w:tr>
      <w:tr w:rsidR="007C33CB" w:rsidRPr="000E759B" w14:paraId="6408189D" w14:textId="77777777" w:rsidTr="003174F5">
        <w:trPr>
          <w:cantSplit/>
          <w:trHeight w:val="286"/>
          <w:tblHeader/>
        </w:trPr>
        <w:tc>
          <w:tcPr>
            <w:tcW w:w="2520" w:type="dxa"/>
            <w:vAlign w:val="bottom"/>
          </w:tcPr>
          <w:p w14:paraId="537CE6BA" w14:textId="77777777" w:rsidR="007C33CB" w:rsidRPr="000E759B" w:rsidRDefault="007C33CB" w:rsidP="003174F5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5877" w:type="dxa"/>
            <w:gridSpan w:val="5"/>
            <w:noWrap/>
            <w:vAlign w:val="bottom"/>
          </w:tcPr>
          <w:p w14:paraId="79AC5A10" w14:textId="77777777" w:rsidR="007C33CB" w:rsidRPr="000E759B" w:rsidRDefault="007C33CB" w:rsidP="003174F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งบการเงินรวม</w:t>
            </w:r>
          </w:p>
        </w:tc>
      </w:tr>
      <w:tr w:rsidR="007C33CB" w:rsidRPr="000E759B" w14:paraId="210DBF31" w14:textId="77777777" w:rsidTr="003174F5">
        <w:trPr>
          <w:cantSplit/>
          <w:trHeight w:val="286"/>
          <w:tblHeader/>
        </w:trPr>
        <w:tc>
          <w:tcPr>
            <w:tcW w:w="2520" w:type="dxa"/>
            <w:vAlign w:val="bottom"/>
          </w:tcPr>
          <w:p w14:paraId="25A5222B" w14:textId="77777777" w:rsidR="007C33CB" w:rsidRPr="000E759B" w:rsidRDefault="007C33CB" w:rsidP="003174F5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5877" w:type="dxa"/>
            <w:gridSpan w:val="5"/>
            <w:noWrap/>
            <w:vAlign w:val="bottom"/>
          </w:tcPr>
          <w:p w14:paraId="4B1C8B03" w14:textId="77777777" w:rsidR="007C33CB" w:rsidRPr="000E759B" w:rsidRDefault="007C33CB" w:rsidP="003174F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2566</w:t>
            </w:r>
          </w:p>
        </w:tc>
      </w:tr>
      <w:tr w:rsidR="007C33CB" w:rsidRPr="000E759B" w14:paraId="66BA2ECE" w14:textId="77777777" w:rsidTr="003174F5">
        <w:trPr>
          <w:cantSplit/>
          <w:trHeight w:val="286"/>
          <w:tblHeader/>
        </w:trPr>
        <w:tc>
          <w:tcPr>
            <w:tcW w:w="2520" w:type="dxa"/>
            <w:vAlign w:val="bottom"/>
          </w:tcPr>
          <w:p w14:paraId="276C911F" w14:textId="77777777" w:rsidR="007C33CB" w:rsidRPr="000E759B" w:rsidRDefault="007C33CB" w:rsidP="003174F5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6" w:type="dxa"/>
            <w:noWrap/>
            <w:vAlign w:val="bottom"/>
          </w:tcPr>
          <w:p w14:paraId="0B080F55" w14:textId="77777777" w:rsidR="007C33CB" w:rsidRPr="000E759B" w:rsidRDefault="007C33CB" w:rsidP="003174F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มีอัตราดอกเบี้ยลอยตัว</w:t>
            </w:r>
          </w:p>
        </w:tc>
        <w:tc>
          <w:tcPr>
            <w:tcW w:w="1166" w:type="dxa"/>
            <w:vAlign w:val="bottom"/>
          </w:tcPr>
          <w:p w14:paraId="4F40E4C7" w14:textId="77777777" w:rsidR="007C33CB" w:rsidRPr="000E759B" w:rsidRDefault="007C33CB" w:rsidP="003174F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มีอัตราดอกเบี้ย</w:t>
            </w:r>
          </w:p>
          <w:p w14:paraId="07958947" w14:textId="77777777" w:rsidR="007C33CB" w:rsidRPr="000E759B" w:rsidRDefault="007C33CB" w:rsidP="003174F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คงที่</w:t>
            </w:r>
          </w:p>
        </w:tc>
        <w:tc>
          <w:tcPr>
            <w:tcW w:w="1167" w:type="dxa"/>
            <w:noWrap/>
            <w:vAlign w:val="bottom"/>
          </w:tcPr>
          <w:p w14:paraId="0EC01A40" w14:textId="77777777" w:rsidR="007C33CB" w:rsidRPr="000E759B" w:rsidRDefault="007C33CB" w:rsidP="003174F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1166" w:type="dxa"/>
            <w:noWrap/>
            <w:vAlign w:val="bottom"/>
          </w:tcPr>
          <w:p w14:paraId="7ABBB83A" w14:textId="77777777" w:rsidR="007C33CB" w:rsidRPr="000E759B" w:rsidRDefault="007C33CB" w:rsidP="003174F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  <w:tc>
          <w:tcPr>
            <w:tcW w:w="1212" w:type="dxa"/>
            <w:noWrap/>
            <w:vAlign w:val="bottom"/>
          </w:tcPr>
          <w:p w14:paraId="0E978501" w14:textId="77777777" w:rsidR="007C33CB" w:rsidRPr="000E759B" w:rsidRDefault="007C33CB" w:rsidP="003174F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อัตราดอกเบี้ย</w:t>
            </w:r>
          </w:p>
          <w:p w14:paraId="65D63B9F" w14:textId="77777777" w:rsidR="007C33CB" w:rsidRPr="000E759B" w:rsidRDefault="007C33CB" w:rsidP="003174F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(ร้อยละต่อปี)</w:t>
            </w:r>
          </w:p>
        </w:tc>
      </w:tr>
      <w:tr w:rsidR="007C33CB" w:rsidRPr="000E759B" w14:paraId="703B404B" w14:textId="77777777" w:rsidTr="003174F5">
        <w:trPr>
          <w:cantSplit/>
          <w:trHeight w:val="286"/>
        </w:trPr>
        <w:tc>
          <w:tcPr>
            <w:tcW w:w="2520" w:type="dxa"/>
          </w:tcPr>
          <w:p w14:paraId="0FA29232" w14:textId="77777777" w:rsidR="007C33CB" w:rsidRPr="000E759B" w:rsidRDefault="007C33CB" w:rsidP="003174F5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66" w:type="dxa"/>
            <w:noWrap/>
            <w:vAlign w:val="bottom"/>
          </w:tcPr>
          <w:p w14:paraId="6ACF3737" w14:textId="77777777" w:rsidR="007C33CB" w:rsidRPr="000E759B" w:rsidRDefault="007C33CB" w:rsidP="003174F5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2A863BE2" w14:textId="77777777" w:rsidR="007C33CB" w:rsidRPr="000E759B" w:rsidRDefault="007C33CB" w:rsidP="003174F5">
            <w:pPr>
              <w:ind w:right="227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7" w:type="dxa"/>
            <w:noWrap/>
            <w:vAlign w:val="bottom"/>
          </w:tcPr>
          <w:p w14:paraId="7AB40D29" w14:textId="77777777" w:rsidR="007C33CB" w:rsidRPr="000E759B" w:rsidRDefault="007C33CB" w:rsidP="003174F5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6" w:type="dxa"/>
            <w:noWrap/>
            <w:vAlign w:val="bottom"/>
          </w:tcPr>
          <w:p w14:paraId="6869E9B5" w14:textId="77777777" w:rsidR="007C33CB" w:rsidRPr="000E759B" w:rsidRDefault="007C33CB" w:rsidP="003174F5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12" w:type="dxa"/>
            <w:noWrap/>
            <w:vAlign w:val="bottom"/>
          </w:tcPr>
          <w:p w14:paraId="4237C2DC" w14:textId="77777777" w:rsidR="007C33CB" w:rsidRPr="000E759B" w:rsidRDefault="007C33CB" w:rsidP="003174F5">
            <w:pPr>
              <w:ind w:left="-18" w:right="-18" w:firstLine="1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7C33CB" w:rsidRPr="000E759B" w14:paraId="51FCE4F7" w14:textId="77777777" w:rsidTr="003174F5">
        <w:trPr>
          <w:cantSplit/>
          <w:trHeight w:val="286"/>
        </w:trPr>
        <w:tc>
          <w:tcPr>
            <w:tcW w:w="2520" w:type="dxa"/>
          </w:tcPr>
          <w:p w14:paraId="2C1E7D4D" w14:textId="77777777" w:rsidR="007C33CB" w:rsidRPr="000E759B" w:rsidRDefault="007C33CB" w:rsidP="003174F5">
            <w:pPr>
              <w:ind w:left="175" w:hanging="175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66" w:type="dxa"/>
            <w:noWrap/>
            <w:vAlign w:val="bottom"/>
          </w:tcPr>
          <w:p w14:paraId="28B9B6C9" w14:textId="77777777" w:rsidR="007C33CB" w:rsidRPr="000E759B" w:rsidRDefault="007C33CB" w:rsidP="003174F5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77A5FF41" w14:textId="77777777" w:rsidR="007C33CB" w:rsidRPr="000E759B" w:rsidRDefault="007C33CB" w:rsidP="003174F5">
            <w:pPr>
              <w:ind w:right="227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7" w:type="dxa"/>
            <w:noWrap/>
            <w:vAlign w:val="bottom"/>
          </w:tcPr>
          <w:p w14:paraId="363E5055" w14:textId="77777777" w:rsidR="007C33CB" w:rsidRPr="000E759B" w:rsidRDefault="007C33CB" w:rsidP="003174F5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6" w:type="dxa"/>
            <w:noWrap/>
            <w:vAlign w:val="bottom"/>
          </w:tcPr>
          <w:p w14:paraId="0F9CA021" w14:textId="77777777" w:rsidR="007C33CB" w:rsidRPr="000E759B" w:rsidRDefault="007C33CB" w:rsidP="003174F5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12" w:type="dxa"/>
            <w:noWrap/>
            <w:vAlign w:val="bottom"/>
          </w:tcPr>
          <w:p w14:paraId="06B7BDE6" w14:textId="77777777" w:rsidR="007C33CB" w:rsidRPr="000E759B" w:rsidRDefault="007C33CB" w:rsidP="003174F5">
            <w:pPr>
              <w:ind w:left="-18" w:right="-18" w:firstLine="1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7C33CB" w:rsidRPr="000E759B" w14:paraId="3306026D" w14:textId="77777777" w:rsidTr="003174F5">
        <w:trPr>
          <w:cantSplit/>
          <w:trHeight w:val="286"/>
        </w:trPr>
        <w:tc>
          <w:tcPr>
            <w:tcW w:w="2520" w:type="dxa"/>
          </w:tcPr>
          <w:p w14:paraId="6DE8AB59" w14:textId="77777777" w:rsidR="007C33CB" w:rsidRPr="000E759B" w:rsidRDefault="007C33CB" w:rsidP="003174F5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6" w:type="dxa"/>
            <w:noWrap/>
            <w:vAlign w:val="bottom"/>
          </w:tcPr>
          <w:p w14:paraId="12026A73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40,584</w:t>
            </w:r>
          </w:p>
        </w:tc>
        <w:tc>
          <w:tcPr>
            <w:tcW w:w="1166" w:type="dxa"/>
            <w:vAlign w:val="bottom"/>
          </w:tcPr>
          <w:p w14:paraId="01BA6DA9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7" w:type="dxa"/>
            <w:noWrap/>
            <w:vAlign w:val="bottom"/>
          </w:tcPr>
          <w:p w14:paraId="680DA27E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6E1F9B28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40,584</w:t>
            </w:r>
          </w:p>
        </w:tc>
        <w:tc>
          <w:tcPr>
            <w:tcW w:w="1212" w:type="dxa"/>
            <w:noWrap/>
            <w:vAlign w:val="bottom"/>
          </w:tcPr>
          <w:p w14:paraId="4D904724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ind w:firstLine="1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0.050 - 0.125</w:t>
            </w:r>
          </w:p>
        </w:tc>
      </w:tr>
      <w:tr w:rsidR="007C33CB" w:rsidRPr="000E759B" w14:paraId="1B256044" w14:textId="77777777" w:rsidTr="003174F5">
        <w:trPr>
          <w:cantSplit/>
          <w:trHeight w:val="286"/>
        </w:trPr>
        <w:tc>
          <w:tcPr>
            <w:tcW w:w="2520" w:type="dxa"/>
          </w:tcPr>
          <w:p w14:paraId="0897DAFB" w14:textId="77777777" w:rsidR="007C33CB" w:rsidRPr="000E759B" w:rsidRDefault="007C33CB" w:rsidP="003174F5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ลูกหนี้ตามสัญญาเช่า</w:t>
            </w:r>
          </w:p>
        </w:tc>
        <w:tc>
          <w:tcPr>
            <w:tcW w:w="1166" w:type="dxa"/>
            <w:noWrap/>
            <w:vAlign w:val="bottom"/>
          </w:tcPr>
          <w:p w14:paraId="44B87852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vAlign w:val="bottom"/>
          </w:tcPr>
          <w:p w14:paraId="73ECB0E9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13,874</w:t>
            </w:r>
          </w:p>
        </w:tc>
        <w:tc>
          <w:tcPr>
            <w:tcW w:w="1167" w:type="dxa"/>
            <w:noWrap/>
            <w:vAlign w:val="bottom"/>
          </w:tcPr>
          <w:p w14:paraId="5A4BD3A7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2A0394FF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13,874</w:t>
            </w:r>
          </w:p>
        </w:tc>
        <w:tc>
          <w:tcPr>
            <w:tcW w:w="1212" w:type="dxa"/>
            <w:noWrap/>
            <w:vAlign w:val="bottom"/>
          </w:tcPr>
          <w:p w14:paraId="6677C09E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5.00 - 26.62</w:t>
            </w:r>
          </w:p>
        </w:tc>
      </w:tr>
      <w:tr w:rsidR="007C33CB" w:rsidRPr="000E759B" w14:paraId="66EE74B9" w14:textId="77777777" w:rsidTr="003174F5">
        <w:trPr>
          <w:cantSplit/>
          <w:trHeight w:val="286"/>
        </w:trPr>
        <w:tc>
          <w:tcPr>
            <w:tcW w:w="2520" w:type="dxa"/>
          </w:tcPr>
          <w:p w14:paraId="03EAD5A4" w14:textId="77777777" w:rsidR="007C33CB" w:rsidRPr="000E759B" w:rsidRDefault="007C33CB" w:rsidP="003174F5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166" w:type="dxa"/>
            <w:noWrap/>
            <w:vAlign w:val="bottom"/>
          </w:tcPr>
          <w:p w14:paraId="6312AC3F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vAlign w:val="bottom"/>
          </w:tcPr>
          <w:p w14:paraId="5E66EB84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4</w:t>
            </w:r>
          </w:p>
        </w:tc>
        <w:tc>
          <w:tcPr>
            <w:tcW w:w="1167" w:type="dxa"/>
            <w:noWrap/>
            <w:vAlign w:val="bottom"/>
          </w:tcPr>
          <w:p w14:paraId="2D65FFBF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121,974</w:t>
            </w:r>
          </w:p>
        </w:tc>
        <w:tc>
          <w:tcPr>
            <w:tcW w:w="1166" w:type="dxa"/>
            <w:noWrap/>
            <w:vAlign w:val="bottom"/>
          </w:tcPr>
          <w:p w14:paraId="3D10FF3B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121,978</w:t>
            </w:r>
          </w:p>
        </w:tc>
        <w:tc>
          <w:tcPr>
            <w:tcW w:w="1212" w:type="dxa"/>
            <w:noWrap/>
            <w:vAlign w:val="bottom"/>
          </w:tcPr>
          <w:p w14:paraId="501C40CA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0.15</w:t>
            </w:r>
          </w:p>
        </w:tc>
      </w:tr>
      <w:tr w:rsidR="007C33CB" w:rsidRPr="000E759B" w14:paraId="30862B1B" w14:textId="77777777" w:rsidTr="003174F5">
        <w:trPr>
          <w:cantSplit/>
          <w:trHeight w:val="135"/>
        </w:trPr>
        <w:tc>
          <w:tcPr>
            <w:tcW w:w="2520" w:type="dxa"/>
          </w:tcPr>
          <w:p w14:paraId="6500DA43" w14:textId="77777777" w:rsidR="007C33CB" w:rsidRPr="000E759B" w:rsidRDefault="007C33CB" w:rsidP="003174F5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66" w:type="dxa"/>
            <w:noWrap/>
            <w:vAlign w:val="bottom"/>
          </w:tcPr>
          <w:p w14:paraId="6CC21C3F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6DC289E8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7" w:type="dxa"/>
            <w:noWrap/>
            <w:vAlign w:val="bottom"/>
          </w:tcPr>
          <w:p w14:paraId="5B316E35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6" w:type="dxa"/>
            <w:noWrap/>
            <w:vAlign w:val="bottom"/>
          </w:tcPr>
          <w:p w14:paraId="125DDADF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12" w:type="dxa"/>
            <w:noWrap/>
            <w:vAlign w:val="bottom"/>
          </w:tcPr>
          <w:p w14:paraId="35A25AE7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7C33CB" w:rsidRPr="000E759B" w14:paraId="75EEA0EF" w14:textId="77777777" w:rsidTr="003174F5">
        <w:trPr>
          <w:cantSplit/>
          <w:trHeight w:val="286"/>
        </w:trPr>
        <w:tc>
          <w:tcPr>
            <w:tcW w:w="2520" w:type="dxa"/>
          </w:tcPr>
          <w:p w14:paraId="263086D3" w14:textId="77777777" w:rsidR="007C33CB" w:rsidRPr="000E759B" w:rsidRDefault="007C33CB" w:rsidP="003174F5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166" w:type="dxa"/>
            <w:noWrap/>
            <w:vAlign w:val="bottom"/>
          </w:tcPr>
          <w:p w14:paraId="2EB1023A" w14:textId="77777777" w:rsidR="007C33CB" w:rsidRPr="000E759B" w:rsidRDefault="007C33CB" w:rsidP="003174F5">
            <w:pPr>
              <w:ind w:right="227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57AF400A" w14:textId="77777777" w:rsidR="007C33CB" w:rsidRPr="000E759B" w:rsidRDefault="007C33CB" w:rsidP="003174F5">
            <w:pPr>
              <w:ind w:right="227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7" w:type="dxa"/>
            <w:noWrap/>
            <w:vAlign w:val="bottom"/>
          </w:tcPr>
          <w:p w14:paraId="793898B8" w14:textId="77777777" w:rsidR="007C33CB" w:rsidRPr="000E759B" w:rsidRDefault="007C33CB" w:rsidP="003174F5">
            <w:pPr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66" w:type="dxa"/>
            <w:noWrap/>
            <w:vAlign w:val="bottom"/>
          </w:tcPr>
          <w:p w14:paraId="0B47C9ED" w14:textId="77777777" w:rsidR="007C33CB" w:rsidRPr="000E759B" w:rsidRDefault="007C33CB" w:rsidP="003174F5">
            <w:pPr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12" w:type="dxa"/>
            <w:noWrap/>
            <w:vAlign w:val="bottom"/>
          </w:tcPr>
          <w:p w14:paraId="5C1A3EF8" w14:textId="77777777" w:rsidR="007C33CB" w:rsidRPr="000E759B" w:rsidRDefault="007C33CB" w:rsidP="003174F5">
            <w:pPr>
              <w:ind w:right="-345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7C33CB" w:rsidRPr="000E759B" w14:paraId="2DC4E163" w14:textId="77777777" w:rsidTr="003174F5">
        <w:trPr>
          <w:cantSplit/>
          <w:trHeight w:val="286"/>
        </w:trPr>
        <w:tc>
          <w:tcPr>
            <w:tcW w:w="2520" w:type="dxa"/>
          </w:tcPr>
          <w:p w14:paraId="5EA0DFCB" w14:textId="77777777" w:rsidR="007C33CB" w:rsidRPr="000E759B" w:rsidRDefault="007C33CB" w:rsidP="003174F5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66" w:type="dxa"/>
            <w:noWrap/>
            <w:vAlign w:val="bottom"/>
          </w:tcPr>
          <w:p w14:paraId="5CB64909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vAlign w:val="bottom"/>
          </w:tcPr>
          <w:p w14:paraId="581CB363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5,000</w:t>
            </w:r>
          </w:p>
        </w:tc>
        <w:tc>
          <w:tcPr>
            <w:tcW w:w="1167" w:type="dxa"/>
            <w:noWrap/>
            <w:vAlign w:val="bottom"/>
          </w:tcPr>
          <w:p w14:paraId="601AC3FD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7DDDB7BE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5,000</w:t>
            </w:r>
          </w:p>
        </w:tc>
        <w:tc>
          <w:tcPr>
            <w:tcW w:w="1212" w:type="dxa"/>
            <w:noWrap/>
            <w:vAlign w:val="bottom"/>
          </w:tcPr>
          <w:p w14:paraId="3DDEF760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3.75 - 4.75</w:t>
            </w:r>
          </w:p>
        </w:tc>
      </w:tr>
      <w:tr w:rsidR="007C33CB" w:rsidRPr="000E759B" w14:paraId="346B902B" w14:textId="77777777" w:rsidTr="003174F5">
        <w:trPr>
          <w:cantSplit/>
          <w:trHeight w:val="286"/>
        </w:trPr>
        <w:tc>
          <w:tcPr>
            <w:tcW w:w="2520" w:type="dxa"/>
          </w:tcPr>
          <w:p w14:paraId="75075FB0" w14:textId="77777777" w:rsidR="007C33CB" w:rsidRPr="000E759B" w:rsidRDefault="007C33CB" w:rsidP="003174F5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เงินกู้ยืมระยะสั้นจากบุคคลอื่น</w:t>
            </w:r>
          </w:p>
        </w:tc>
        <w:tc>
          <w:tcPr>
            <w:tcW w:w="1166" w:type="dxa"/>
            <w:noWrap/>
            <w:vAlign w:val="bottom"/>
          </w:tcPr>
          <w:p w14:paraId="36EEE324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vAlign w:val="bottom"/>
          </w:tcPr>
          <w:p w14:paraId="058CADD4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55,000</w:t>
            </w:r>
          </w:p>
        </w:tc>
        <w:tc>
          <w:tcPr>
            <w:tcW w:w="1167" w:type="dxa"/>
            <w:noWrap/>
            <w:vAlign w:val="bottom"/>
          </w:tcPr>
          <w:p w14:paraId="00F55804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5F3E3531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55,000</w:t>
            </w:r>
          </w:p>
        </w:tc>
        <w:tc>
          <w:tcPr>
            <w:tcW w:w="1212" w:type="dxa"/>
            <w:noWrap/>
            <w:vAlign w:val="bottom"/>
          </w:tcPr>
          <w:p w14:paraId="708B8B4A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12.00 - 14.00</w:t>
            </w:r>
          </w:p>
        </w:tc>
      </w:tr>
      <w:tr w:rsidR="007C33CB" w:rsidRPr="000E759B" w14:paraId="413DEA49" w14:textId="77777777" w:rsidTr="003174F5">
        <w:trPr>
          <w:cantSplit/>
          <w:trHeight w:val="286"/>
        </w:trPr>
        <w:tc>
          <w:tcPr>
            <w:tcW w:w="2520" w:type="dxa"/>
          </w:tcPr>
          <w:p w14:paraId="1D8685E2" w14:textId="77777777" w:rsidR="007C33CB" w:rsidRPr="000E759B" w:rsidRDefault="007C33CB" w:rsidP="003174F5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เงินกู้ยืมระยะสั้นและดอกเบี้ยค้างจ่าย</w:t>
            </w: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66" w:type="dxa"/>
            <w:noWrap/>
            <w:vAlign w:val="bottom"/>
          </w:tcPr>
          <w:p w14:paraId="4CCAF4C9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211D9A03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7" w:type="dxa"/>
            <w:noWrap/>
            <w:vAlign w:val="bottom"/>
          </w:tcPr>
          <w:p w14:paraId="07AA3A83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6" w:type="dxa"/>
            <w:noWrap/>
            <w:vAlign w:val="bottom"/>
          </w:tcPr>
          <w:p w14:paraId="289369C4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12" w:type="dxa"/>
            <w:noWrap/>
            <w:vAlign w:val="bottom"/>
          </w:tcPr>
          <w:p w14:paraId="3A4D4431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7C33CB" w:rsidRPr="000E759B" w14:paraId="4D1DC378" w14:textId="77777777" w:rsidTr="003174F5">
        <w:trPr>
          <w:cantSplit/>
          <w:trHeight w:val="286"/>
        </w:trPr>
        <w:tc>
          <w:tcPr>
            <w:tcW w:w="2520" w:type="dxa"/>
          </w:tcPr>
          <w:p w14:paraId="7F51CE3A" w14:textId="77777777" w:rsidR="007C33CB" w:rsidRPr="000E759B" w:rsidRDefault="007C33CB" w:rsidP="003174F5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- 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1166" w:type="dxa"/>
            <w:noWrap/>
            <w:vAlign w:val="bottom"/>
          </w:tcPr>
          <w:p w14:paraId="006193DD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vAlign w:val="bottom"/>
          </w:tcPr>
          <w:p w14:paraId="3A724473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51,232</w:t>
            </w:r>
          </w:p>
        </w:tc>
        <w:tc>
          <w:tcPr>
            <w:tcW w:w="1167" w:type="dxa"/>
            <w:noWrap/>
            <w:vAlign w:val="bottom"/>
          </w:tcPr>
          <w:p w14:paraId="4CB8CE56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68D0AA4F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51,232</w:t>
            </w:r>
          </w:p>
        </w:tc>
        <w:tc>
          <w:tcPr>
            <w:tcW w:w="1212" w:type="dxa"/>
            <w:noWrap/>
            <w:vAlign w:val="bottom"/>
          </w:tcPr>
          <w:p w14:paraId="28227636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5.00 - 6.00</w:t>
            </w:r>
          </w:p>
        </w:tc>
      </w:tr>
      <w:tr w:rsidR="007C33CB" w:rsidRPr="000E759B" w14:paraId="6E1B394E" w14:textId="77777777" w:rsidTr="003174F5">
        <w:trPr>
          <w:cantSplit/>
          <w:trHeight w:val="286"/>
        </w:trPr>
        <w:tc>
          <w:tcPr>
            <w:tcW w:w="2520" w:type="dxa"/>
          </w:tcPr>
          <w:p w14:paraId="09E0A1DF" w14:textId="77777777" w:rsidR="007C33CB" w:rsidRPr="000E759B" w:rsidRDefault="007C33CB" w:rsidP="003174F5">
            <w:pPr>
              <w:ind w:left="175" w:hanging="175"/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66" w:type="dxa"/>
            <w:noWrap/>
            <w:vAlign w:val="bottom"/>
          </w:tcPr>
          <w:p w14:paraId="09AEA23C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vAlign w:val="bottom"/>
          </w:tcPr>
          <w:p w14:paraId="0B929072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25,800</w:t>
            </w:r>
          </w:p>
        </w:tc>
        <w:tc>
          <w:tcPr>
            <w:tcW w:w="1167" w:type="dxa"/>
            <w:noWrap/>
            <w:vAlign w:val="bottom"/>
          </w:tcPr>
          <w:p w14:paraId="10BC252E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1CEB1F4B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25,800</w:t>
            </w:r>
          </w:p>
        </w:tc>
        <w:tc>
          <w:tcPr>
            <w:tcW w:w="1212" w:type="dxa"/>
            <w:noWrap/>
            <w:vAlign w:val="bottom"/>
          </w:tcPr>
          <w:p w14:paraId="031C41F6" w14:textId="77777777" w:rsidR="007C33CB" w:rsidRPr="000E759B" w:rsidRDefault="007C33CB" w:rsidP="003174F5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4.50 - 5.25</w:t>
            </w:r>
          </w:p>
        </w:tc>
      </w:tr>
      <w:tr w:rsidR="001E46AE" w:rsidRPr="000E759B" w14:paraId="78512DB5" w14:textId="77777777" w:rsidTr="003174F5">
        <w:trPr>
          <w:cantSplit/>
          <w:trHeight w:val="286"/>
        </w:trPr>
        <w:tc>
          <w:tcPr>
            <w:tcW w:w="2520" w:type="dxa"/>
            <w:vAlign w:val="center"/>
          </w:tcPr>
          <w:p w14:paraId="2572555C" w14:textId="77777777" w:rsidR="001E46AE" w:rsidRPr="000E759B" w:rsidRDefault="001E46AE" w:rsidP="001E46AE">
            <w:pPr>
              <w:ind w:left="175" w:hanging="175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เงินกู้ยืมระยะยาวจากบุคคล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br/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ที่เกี่ยวข้อง</w:t>
            </w:r>
          </w:p>
        </w:tc>
        <w:tc>
          <w:tcPr>
            <w:tcW w:w="1166" w:type="dxa"/>
            <w:noWrap/>
            <w:vAlign w:val="bottom"/>
          </w:tcPr>
          <w:p w14:paraId="2E4163BE" w14:textId="65F1539B" w:rsidR="001E46AE" w:rsidRPr="000E759B" w:rsidRDefault="001E46AE" w:rsidP="001E46AE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60,807</w:t>
            </w:r>
          </w:p>
        </w:tc>
        <w:tc>
          <w:tcPr>
            <w:tcW w:w="1166" w:type="dxa"/>
            <w:vAlign w:val="bottom"/>
          </w:tcPr>
          <w:p w14:paraId="1D9C4824" w14:textId="773CAC10" w:rsidR="001E46AE" w:rsidRPr="000E759B" w:rsidRDefault="001E46AE" w:rsidP="001E46AE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7" w:type="dxa"/>
            <w:noWrap/>
            <w:vAlign w:val="bottom"/>
          </w:tcPr>
          <w:p w14:paraId="0F8857EF" w14:textId="77777777" w:rsidR="001E46AE" w:rsidRPr="000E759B" w:rsidRDefault="001E46AE" w:rsidP="001E46AE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7CA230E8" w14:textId="77777777" w:rsidR="001E46AE" w:rsidRPr="000E759B" w:rsidRDefault="001E46AE" w:rsidP="001E46AE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60,807</w:t>
            </w:r>
          </w:p>
        </w:tc>
        <w:tc>
          <w:tcPr>
            <w:tcW w:w="1212" w:type="dxa"/>
            <w:noWrap/>
            <w:vAlign w:val="bottom"/>
          </w:tcPr>
          <w:p w14:paraId="753B2040" w14:textId="77777777" w:rsidR="001E46AE" w:rsidRPr="000E759B" w:rsidRDefault="001E46AE" w:rsidP="001E46AE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MLR - 0.25</w:t>
            </w:r>
          </w:p>
        </w:tc>
      </w:tr>
      <w:tr w:rsidR="001E46AE" w:rsidRPr="000E759B" w14:paraId="3C3BB8FB" w14:textId="77777777" w:rsidTr="003174F5">
        <w:trPr>
          <w:cantSplit/>
          <w:trHeight w:val="286"/>
        </w:trPr>
        <w:tc>
          <w:tcPr>
            <w:tcW w:w="2520" w:type="dxa"/>
            <w:vAlign w:val="center"/>
          </w:tcPr>
          <w:p w14:paraId="5D537FB3" w14:textId="77777777" w:rsidR="001E46AE" w:rsidRPr="000E759B" w:rsidRDefault="001E46AE" w:rsidP="001E46AE">
            <w:pPr>
              <w:ind w:left="175" w:hanging="175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เงินกู้ยืมระยะยาวจากผู้ถือหุ้น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br/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และบุคคลอื่น</w:t>
            </w:r>
          </w:p>
        </w:tc>
        <w:tc>
          <w:tcPr>
            <w:tcW w:w="1166" w:type="dxa"/>
            <w:noWrap/>
            <w:vAlign w:val="bottom"/>
          </w:tcPr>
          <w:p w14:paraId="6756D51C" w14:textId="76E6FF82" w:rsidR="001E46AE" w:rsidRPr="000E759B" w:rsidRDefault="001E46AE" w:rsidP="001E46AE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187,478</w:t>
            </w:r>
          </w:p>
        </w:tc>
        <w:tc>
          <w:tcPr>
            <w:tcW w:w="1166" w:type="dxa"/>
            <w:vAlign w:val="bottom"/>
          </w:tcPr>
          <w:p w14:paraId="093A8045" w14:textId="6B9CD86F" w:rsidR="001E46AE" w:rsidRPr="000E759B" w:rsidRDefault="001E46AE" w:rsidP="001E46AE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7" w:type="dxa"/>
            <w:noWrap/>
            <w:vAlign w:val="bottom"/>
          </w:tcPr>
          <w:p w14:paraId="24579C87" w14:textId="77777777" w:rsidR="001E46AE" w:rsidRPr="000E759B" w:rsidRDefault="001E46AE" w:rsidP="001E46AE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501CA921" w14:textId="77777777" w:rsidR="001E46AE" w:rsidRPr="000E759B" w:rsidRDefault="001E46AE" w:rsidP="001E46AE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182,478</w:t>
            </w:r>
          </w:p>
        </w:tc>
        <w:tc>
          <w:tcPr>
            <w:tcW w:w="1212" w:type="dxa"/>
            <w:noWrap/>
            <w:vAlign w:val="bottom"/>
          </w:tcPr>
          <w:p w14:paraId="769138C4" w14:textId="77777777" w:rsidR="001E46AE" w:rsidRPr="000E759B" w:rsidRDefault="001E46AE" w:rsidP="001E46AE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MLR - 0.25</w:t>
            </w:r>
          </w:p>
        </w:tc>
      </w:tr>
      <w:tr w:rsidR="001E46AE" w:rsidRPr="000E759B" w14:paraId="3CB88079" w14:textId="77777777" w:rsidTr="003174F5">
        <w:trPr>
          <w:cantSplit/>
          <w:trHeight w:val="286"/>
        </w:trPr>
        <w:tc>
          <w:tcPr>
            <w:tcW w:w="2520" w:type="dxa"/>
            <w:vAlign w:val="center"/>
          </w:tcPr>
          <w:p w14:paraId="5A343FBC" w14:textId="77777777" w:rsidR="001E46AE" w:rsidRPr="000E759B" w:rsidRDefault="001E46AE" w:rsidP="001E46AE">
            <w:pPr>
              <w:ind w:left="175" w:hanging="175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หนี้สินจากภาระค้ำประกัน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br/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เงินกู้ยืมของบริษัทอื่น</w:t>
            </w:r>
          </w:p>
        </w:tc>
        <w:tc>
          <w:tcPr>
            <w:tcW w:w="1166" w:type="dxa"/>
            <w:noWrap/>
            <w:vAlign w:val="bottom"/>
          </w:tcPr>
          <w:p w14:paraId="217E053C" w14:textId="77777777" w:rsidR="001E46AE" w:rsidRPr="000E759B" w:rsidRDefault="001E46AE" w:rsidP="001E46AE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vAlign w:val="bottom"/>
          </w:tcPr>
          <w:p w14:paraId="7A9BA4E3" w14:textId="77777777" w:rsidR="001E46AE" w:rsidRPr="000E759B" w:rsidRDefault="001E46AE" w:rsidP="001E46AE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50,289</w:t>
            </w:r>
          </w:p>
        </w:tc>
        <w:tc>
          <w:tcPr>
            <w:tcW w:w="1167" w:type="dxa"/>
            <w:noWrap/>
            <w:vAlign w:val="bottom"/>
          </w:tcPr>
          <w:p w14:paraId="40118D5A" w14:textId="77777777" w:rsidR="001E46AE" w:rsidRPr="000E759B" w:rsidRDefault="001E46AE" w:rsidP="001E46AE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7C689D51" w14:textId="77777777" w:rsidR="001E46AE" w:rsidRPr="000E759B" w:rsidRDefault="001E46AE" w:rsidP="001E46AE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50,289</w:t>
            </w:r>
          </w:p>
        </w:tc>
        <w:tc>
          <w:tcPr>
            <w:tcW w:w="1212" w:type="dxa"/>
            <w:noWrap/>
            <w:vAlign w:val="bottom"/>
          </w:tcPr>
          <w:p w14:paraId="546834A5" w14:textId="77777777" w:rsidR="001E46AE" w:rsidRPr="000E759B" w:rsidRDefault="001E46AE" w:rsidP="001E46AE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5.00, 15.00</w:t>
            </w:r>
          </w:p>
        </w:tc>
      </w:tr>
      <w:tr w:rsidR="001E46AE" w:rsidRPr="000E759B" w14:paraId="312313E5" w14:textId="77777777" w:rsidTr="003174F5">
        <w:trPr>
          <w:cantSplit/>
          <w:trHeight w:val="286"/>
        </w:trPr>
        <w:tc>
          <w:tcPr>
            <w:tcW w:w="2520" w:type="dxa"/>
            <w:vAlign w:val="center"/>
          </w:tcPr>
          <w:p w14:paraId="0D257654" w14:textId="77777777" w:rsidR="001E46AE" w:rsidRPr="000E759B" w:rsidRDefault="001E46AE" w:rsidP="001E46AE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6" w:type="dxa"/>
            <w:noWrap/>
            <w:vAlign w:val="bottom"/>
          </w:tcPr>
          <w:p w14:paraId="71393C38" w14:textId="77777777" w:rsidR="001E46AE" w:rsidRPr="000E759B" w:rsidRDefault="001E46AE" w:rsidP="001E46AE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38,073</w:t>
            </w:r>
          </w:p>
        </w:tc>
        <w:tc>
          <w:tcPr>
            <w:tcW w:w="1166" w:type="dxa"/>
            <w:vAlign w:val="bottom"/>
          </w:tcPr>
          <w:p w14:paraId="3BC82A07" w14:textId="77777777" w:rsidR="001E46AE" w:rsidRPr="000E759B" w:rsidRDefault="001E46AE" w:rsidP="001E46AE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7" w:type="dxa"/>
            <w:noWrap/>
            <w:vAlign w:val="bottom"/>
          </w:tcPr>
          <w:p w14:paraId="090127C9" w14:textId="77777777" w:rsidR="001E46AE" w:rsidRPr="000E759B" w:rsidRDefault="001E46AE" w:rsidP="001E46AE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0C600A50" w14:textId="77777777" w:rsidR="001E46AE" w:rsidRPr="000E759B" w:rsidRDefault="001E46AE" w:rsidP="001E46AE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38,073</w:t>
            </w:r>
          </w:p>
        </w:tc>
        <w:tc>
          <w:tcPr>
            <w:tcW w:w="1212" w:type="dxa"/>
            <w:noWrap/>
            <w:vAlign w:val="bottom"/>
          </w:tcPr>
          <w:p w14:paraId="5B784CB1" w14:textId="77777777" w:rsidR="001E46AE" w:rsidRPr="000E759B" w:rsidRDefault="001E46AE" w:rsidP="001E46AE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MLR - 1.00</w:t>
            </w:r>
          </w:p>
        </w:tc>
      </w:tr>
    </w:tbl>
    <w:p w14:paraId="44779B11" w14:textId="77777777" w:rsidR="005A3D36" w:rsidRPr="000E759B" w:rsidRDefault="005A3D36">
      <w:pPr>
        <w:rPr>
          <w:rFonts w:ascii="BrowalliaUPC" w:hAnsi="BrowalliaUPC" w:cs="BrowalliaUPC"/>
        </w:rPr>
      </w:pPr>
    </w:p>
    <w:p w14:paraId="17316987" w14:textId="77777777" w:rsidR="002B036E" w:rsidRPr="000E759B" w:rsidRDefault="002B036E">
      <w:pPr>
        <w:rPr>
          <w:rFonts w:ascii="BrowalliaUPC" w:hAnsi="BrowalliaUPC" w:cs="BrowalliaUPC"/>
        </w:rPr>
      </w:pPr>
    </w:p>
    <w:p w14:paraId="64C6786E" w14:textId="77777777" w:rsidR="002B036E" w:rsidRPr="000E759B" w:rsidRDefault="002B036E">
      <w:pPr>
        <w:rPr>
          <w:rFonts w:ascii="BrowalliaUPC" w:hAnsi="BrowalliaUPC" w:cs="BrowalliaUPC"/>
        </w:rPr>
      </w:pPr>
    </w:p>
    <w:p w14:paraId="7FAF4E31" w14:textId="77777777" w:rsidR="002B036E" w:rsidRPr="000E759B" w:rsidRDefault="002B036E">
      <w:pPr>
        <w:rPr>
          <w:rFonts w:ascii="BrowalliaUPC" w:hAnsi="BrowalliaUPC" w:cs="BrowalliaUPC"/>
        </w:rPr>
      </w:pPr>
    </w:p>
    <w:p w14:paraId="5359C987" w14:textId="77777777" w:rsidR="002B036E" w:rsidRPr="000E759B" w:rsidRDefault="002B036E">
      <w:pPr>
        <w:rPr>
          <w:rFonts w:ascii="BrowalliaUPC" w:hAnsi="BrowalliaUPC" w:cs="BrowalliaUPC"/>
        </w:rPr>
      </w:pPr>
    </w:p>
    <w:p w14:paraId="10BB6887" w14:textId="77777777" w:rsidR="002B036E" w:rsidRPr="000E759B" w:rsidRDefault="002B036E">
      <w:pPr>
        <w:rPr>
          <w:rFonts w:ascii="BrowalliaUPC" w:hAnsi="BrowalliaUPC" w:cs="BrowalliaUPC"/>
        </w:rPr>
      </w:pPr>
    </w:p>
    <w:p w14:paraId="70F03722" w14:textId="77777777" w:rsidR="002B036E" w:rsidRPr="000E759B" w:rsidRDefault="002B036E">
      <w:pPr>
        <w:rPr>
          <w:rFonts w:ascii="BrowalliaUPC" w:hAnsi="BrowalliaUPC" w:cs="BrowalliaUPC"/>
        </w:rPr>
      </w:pPr>
    </w:p>
    <w:p w14:paraId="2A6D5A7C" w14:textId="77777777" w:rsidR="002B036E" w:rsidRPr="000E759B" w:rsidRDefault="002B036E">
      <w:pPr>
        <w:rPr>
          <w:rFonts w:ascii="BrowalliaUPC" w:hAnsi="BrowalliaUPC" w:cs="BrowalliaUPC"/>
        </w:rPr>
      </w:pPr>
    </w:p>
    <w:p w14:paraId="4FBD2756" w14:textId="77777777" w:rsidR="002B036E" w:rsidRPr="000E759B" w:rsidRDefault="002B036E">
      <w:pPr>
        <w:rPr>
          <w:rFonts w:ascii="BrowalliaUPC" w:hAnsi="BrowalliaUPC" w:cs="BrowalliaUPC"/>
        </w:rPr>
      </w:pPr>
    </w:p>
    <w:p w14:paraId="215B8D11" w14:textId="77777777" w:rsidR="002B036E" w:rsidRPr="000E759B" w:rsidRDefault="002B036E">
      <w:pPr>
        <w:rPr>
          <w:rFonts w:ascii="BrowalliaUPC" w:hAnsi="BrowalliaUPC" w:cs="BrowalliaUPC"/>
        </w:rPr>
      </w:pPr>
    </w:p>
    <w:p w14:paraId="32DB589A" w14:textId="77777777" w:rsidR="002B036E" w:rsidRPr="000E759B" w:rsidRDefault="002B036E">
      <w:pPr>
        <w:rPr>
          <w:rFonts w:ascii="BrowalliaUPC" w:hAnsi="BrowalliaUPC" w:cs="BrowalliaUPC"/>
        </w:rPr>
      </w:pPr>
    </w:p>
    <w:p w14:paraId="50CD1641" w14:textId="77777777" w:rsidR="002B036E" w:rsidRPr="000E759B" w:rsidRDefault="002B036E">
      <w:pPr>
        <w:rPr>
          <w:rFonts w:ascii="BrowalliaUPC" w:hAnsi="BrowalliaUPC" w:cs="BrowalliaUPC"/>
        </w:rPr>
      </w:pPr>
    </w:p>
    <w:p w14:paraId="1165F04A" w14:textId="77777777" w:rsidR="002B036E" w:rsidRPr="000E759B" w:rsidRDefault="002B036E">
      <w:pPr>
        <w:rPr>
          <w:rFonts w:ascii="BrowalliaUPC" w:hAnsi="BrowalliaUPC" w:cs="BrowalliaUPC"/>
        </w:rPr>
      </w:pPr>
    </w:p>
    <w:p w14:paraId="7744BDF6" w14:textId="77777777" w:rsidR="002B036E" w:rsidRPr="000E759B" w:rsidRDefault="002B036E">
      <w:pPr>
        <w:rPr>
          <w:rFonts w:ascii="BrowalliaUPC" w:hAnsi="BrowalliaUPC" w:cs="BrowalliaUPC"/>
        </w:rPr>
      </w:pPr>
    </w:p>
    <w:p w14:paraId="4739A745" w14:textId="77777777" w:rsidR="002B036E" w:rsidRPr="000E759B" w:rsidRDefault="002B036E">
      <w:pPr>
        <w:rPr>
          <w:rFonts w:ascii="BrowalliaUPC" w:hAnsi="BrowalliaUPC" w:cs="BrowalliaUPC"/>
        </w:rPr>
      </w:pPr>
    </w:p>
    <w:p w14:paraId="7AC3B402" w14:textId="77777777" w:rsidR="002B036E" w:rsidRPr="000E759B" w:rsidRDefault="002B036E">
      <w:pPr>
        <w:rPr>
          <w:rFonts w:ascii="BrowalliaUPC" w:hAnsi="BrowalliaUPC" w:cs="BrowalliaUPC"/>
        </w:rPr>
      </w:pPr>
    </w:p>
    <w:p w14:paraId="135DD1B2" w14:textId="77777777" w:rsidR="002B036E" w:rsidRPr="000E759B" w:rsidRDefault="002B036E">
      <w:pPr>
        <w:rPr>
          <w:rFonts w:ascii="BrowalliaUPC" w:hAnsi="BrowalliaUPC" w:cs="BrowalliaUPC"/>
        </w:rPr>
      </w:pPr>
    </w:p>
    <w:p w14:paraId="3B142788" w14:textId="77777777" w:rsidR="002B036E" w:rsidRPr="000E759B" w:rsidRDefault="002B036E">
      <w:pPr>
        <w:rPr>
          <w:rFonts w:ascii="BrowalliaUPC" w:hAnsi="BrowalliaUPC" w:cs="BrowalliaUPC"/>
        </w:rPr>
      </w:pPr>
    </w:p>
    <w:p w14:paraId="3F1E4C5D" w14:textId="77777777" w:rsidR="002B036E" w:rsidRPr="000E759B" w:rsidRDefault="002B036E">
      <w:pPr>
        <w:rPr>
          <w:rFonts w:ascii="BrowalliaUPC" w:hAnsi="BrowalliaUPC" w:cs="BrowalliaUPC"/>
        </w:rPr>
      </w:pPr>
    </w:p>
    <w:p w14:paraId="0F17173D" w14:textId="77777777" w:rsidR="002B036E" w:rsidRPr="000E759B" w:rsidRDefault="002B036E">
      <w:pPr>
        <w:rPr>
          <w:rFonts w:ascii="BrowalliaUPC" w:hAnsi="BrowalliaUPC" w:cs="BrowalliaUPC"/>
        </w:rPr>
      </w:pPr>
    </w:p>
    <w:p w14:paraId="4039B072" w14:textId="77777777" w:rsidR="002B036E" w:rsidRPr="000E759B" w:rsidRDefault="002B036E">
      <w:pPr>
        <w:rPr>
          <w:rFonts w:ascii="BrowalliaUPC" w:hAnsi="BrowalliaUPC" w:cs="BrowalliaUPC"/>
        </w:rPr>
      </w:pPr>
    </w:p>
    <w:p w14:paraId="38DCC71B" w14:textId="77777777" w:rsidR="002B036E" w:rsidRPr="000E759B" w:rsidRDefault="002B036E">
      <w:pPr>
        <w:rPr>
          <w:rFonts w:ascii="BrowalliaUPC" w:hAnsi="BrowalliaUPC" w:cs="BrowalliaUPC"/>
        </w:rPr>
      </w:pPr>
    </w:p>
    <w:p w14:paraId="112AFD9D" w14:textId="77777777" w:rsidR="002B036E" w:rsidRPr="000E759B" w:rsidRDefault="002B036E">
      <w:pPr>
        <w:rPr>
          <w:rFonts w:ascii="BrowalliaUPC" w:hAnsi="BrowalliaUPC" w:cs="BrowalliaUPC"/>
        </w:rPr>
      </w:pPr>
    </w:p>
    <w:p w14:paraId="5415B740" w14:textId="77777777" w:rsidR="002B036E" w:rsidRPr="000E759B" w:rsidRDefault="002B036E">
      <w:pPr>
        <w:rPr>
          <w:rFonts w:ascii="BrowalliaUPC" w:hAnsi="BrowalliaUPC" w:cs="BrowalliaUPC"/>
        </w:rPr>
      </w:pPr>
    </w:p>
    <w:p w14:paraId="5E4752F7" w14:textId="77777777" w:rsidR="002B036E" w:rsidRPr="000E759B" w:rsidRDefault="002B036E">
      <w:pPr>
        <w:rPr>
          <w:rFonts w:ascii="BrowalliaUPC" w:hAnsi="BrowalliaUPC" w:cs="BrowalliaUPC"/>
        </w:rPr>
      </w:pPr>
    </w:p>
    <w:p w14:paraId="70CA302B" w14:textId="5AFAF942" w:rsidR="00EF4752" w:rsidRPr="000E759B" w:rsidRDefault="00EF4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</w:rPr>
      </w:pPr>
      <w:r w:rsidRPr="000E759B">
        <w:rPr>
          <w:rFonts w:ascii="BrowalliaUPC" w:hAnsi="BrowalliaUPC" w:cs="BrowalliaUPC"/>
        </w:rPr>
        <w:br w:type="page"/>
      </w:r>
    </w:p>
    <w:tbl>
      <w:tblPr>
        <w:tblW w:w="8379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520"/>
        <w:gridCol w:w="1152"/>
        <w:gridCol w:w="1197"/>
        <w:gridCol w:w="1152"/>
        <w:gridCol w:w="1152"/>
        <w:gridCol w:w="1206"/>
      </w:tblGrid>
      <w:tr w:rsidR="00C14824" w:rsidRPr="000E759B" w14:paraId="2CF0A119" w14:textId="77777777" w:rsidTr="002F612E">
        <w:trPr>
          <w:cantSplit/>
          <w:trHeight w:val="286"/>
        </w:trPr>
        <w:tc>
          <w:tcPr>
            <w:tcW w:w="2520" w:type="dxa"/>
            <w:vAlign w:val="bottom"/>
          </w:tcPr>
          <w:p w14:paraId="6A5F4559" w14:textId="77777777" w:rsidR="00C14824" w:rsidRPr="000E759B" w:rsidRDefault="00C14824" w:rsidP="00CE5B5B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5859" w:type="dxa"/>
            <w:gridSpan w:val="5"/>
            <w:noWrap/>
          </w:tcPr>
          <w:p w14:paraId="63F44464" w14:textId="77777777" w:rsidR="00C14824" w:rsidRPr="000E759B" w:rsidRDefault="00C14824" w:rsidP="00CE5B5B">
            <w:pPr>
              <w:pStyle w:val="Heading4"/>
              <w:framePr w:wrap="around"/>
              <w:ind w:left="-108" w:right="-49"/>
              <w:jc w:val="right"/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</w:rPr>
              <w:t>(หน่วย : พันบาท)</w:t>
            </w:r>
          </w:p>
        </w:tc>
      </w:tr>
      <w:tr w:rsidR="00C14824" w:rsidRPr="000E759B" w14:paraId="797A647C" w14:textId="77777777" w:rsidTr="002F612E">
        <w:trPr>
          <w:cantSplit/>
          <w:trHeight w:val="286"/>
        </w:trPr>
        <w:tc>
          <w:tcPr>
            <w:tcW w:w="2520" w:type="dxa"/>
            <w:vAlign w:val="bottom"/>
          </w:tcPr>
          <w:p w14:paraId="2660FDB9" w14:textId="77777777" w:rsidR="00C14824" w:rsidRPr="000E759B" w:rsidRDefault="00C14824" w:rsidP="00CE5B5B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5859" w:type="dxa"/>
            <w:gridSpan w:val="5"/>
            <w:noWrap/>
            <w:vAlign w:val="bottom"/>
          </w:tcPr>
          <w:p w14:paraId="71F25A2D" w14:textId="17D0CFF2" w:rsidR="00C14824" w:rsidRPr="000E759B" w:rsidRDefault="00C14824" w:rsidP="00CE5B5B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2"/>
                <w:szCs w:val="22"/>
                <w:cs/>
              </w:rPr>
              <w:t>เฉพาะบริษัท</w:t>
            </w:r>
          </w:p>
        </w:tc>
      </w:tr>
      <w:tr w:rsidR="00C14824" w:rsidRPr="000E759B" w14:paraId="0747D95D" w14:textId="77777777" w:rsidTr="002F612E">
        <w:trPr>
          <w:cantSplit/>
          <w:trHeight w:val="286"/>
        </w:trPr>
        <w:tc>
          <w:tcPr>
            <w:tcW w:w="2520" w:type="dxa"/>
            <w:vAlign w:val="bottom"/>
          </w:tcPr>
          <w:p w14:paraId="676DD7DD" w14:textId="77777777" w:rsidR="00C14824" w:rsidRPr="000E759B" w:rsidRDefault="00C14824" w:rsidP="00CE5B5B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5859" w:type="dxa"/>
            <w:gridSpan w:val="5"/>
            <w:noWrap/>
            <w:vAlign w:val="bottom"/>
          </w:tcPr>
          <w:p w14:paraId="7BFF2BFF" w14:textId="4A3F750C" w:rsidR="00C14824" w:rsidRPr="000E759B" w:rsidRDefault="00C14824" w:rsidP="00CE5B5B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256</w:t>
            </w:r>
            <w:r w:rsidR="002B036E" w:rsidRPr="000E759B">
              <w:rPr>
                <w:rFonts w:ascii="BrowalliaUPC" w:hAnsi="BrowalliaUPC" w:cs="BrowalliaUPC"/>
                <w:sz w:val="22"/>
                <w:szCs w:val="22"/>
              </w:rPr>
              <w:t>7</w:t>
            </w:r>
          </w:p>
        </w:tc>
      </w:tr>
      <w:tr w:rsidR="00C14824" w:rsidRPr="000E759B" w14:paraId="19BABC99" w14:textId="77777777" w:rsidTr="002F612E">
        <w:trPr>
          <w:cantSplit/>
          <w:trHeight w:val="286"/>
        </w:trPr>
        <w:tc>
          <w:tcPr>
            <w:tcW w:w="2520" w:type="dxa"/>
            <w:vAlign w:val="bottom"/>
          </w:tcPr>
          <w:p w14:paraId="6A6A84D9" w14:textId="77777777" w:rsidR="00C14824" w:rsidRPr="000E759B" w:rsidRDefault="00C14824" w:rsidP="00CE5B5B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13775E4A" w14:textId="77777777" w:rsidR="00C14824" w:rsidRPr="000E759B" w:rsidRDefault="00C14824" w:rsidP="00CE5B5B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มีอัตราดอกเบี้ยลอยตัว</w:t>
            </w:r>
          </w:p>
        </w:tc>
        <w:tc>
          <w:tcPr>
            <w:tcW w:w="1197" w:type="dxa"/>
            <w:vAlign w:val="bottom"/>
          </w:tcPr>
          <w:p w14:paraId="6568EE1C" w14:textId="77777777" w:rsidR="00C14824" w:rsidRPr="000E759B" w:rsidRDefault="00C14824" w:rsidP="00CE5B5B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มีอัตราดอกเบี้ย</w:t>
            </w:r>
          </w:p>
          <w:p w14:paraId="05838EFA" w14:textId="77777777" w:rsidR="00C14824" w:rsidRPr="000E759B" w:rsidRDefault="00C14824" w:rsidP="00CE5B5B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คงที่</w:t>
            </w:r>
          </w:p>
        </w:tc>
        <w:tc>
          <w:tcPr>
            <w:tcW w:w="1152" w:type="dxa"/>
            <w:noWrap/>
            <w:vAlign w:val="bottom"/>
          </w:tcPr>
          <w:p w14:paraId="2310C864" w14:textId="77777777" w:rsidR="00C14824" w:rsidRPr="000E759B" w:rsidRDefault="00C14824" w:rsidP="00CE5B5B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1152" w:type="dxa"/>
            <w:noWrap/>
            <w:vAlign w:val="bottom"/>
          </w:tcPr>
          <w:p w14:paraId="55E46750" w14:textId="77777777" w:rsidR="00C14824" w:rsidRPr="000E759B" w:rsidRDefault="00C14824" w:rsidP="00CE5B5B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  <w:tc>
          <w:tcPr>
            <w:tcW w:w="1206" w:type="dxa"/>
            <w:noWrap/>
            <w:vAlign w:val="bottom"/>
          </w:tcPr>
          <w:p w14:paraId="365C50BD" w14:textId="77777777" w:rsidR="00C14824" w:rsidRPr="000E759B" w:rsidRDefault="00C14824" w:rsidP="00CE5B5B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อัตราดอกเบี้ย</w:t>
            </w:r>
          </w:p>
          <w:p w14:paraId="0E9232FD" w14:textId="77777777" w:rsidR="00C14824" w:rsidRPr="000E759B" w:rsidRDefault="00C14824" w:rsidP="00CE5B5B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(ร้อยละต่อปี)</w:t>
            </w:r>
          </w:p>
        </w:tc>
      </w:tr>
      <w:tr w:rsidR="00C14824" w:rsidRPr="000E759B" w14:paraId="6D7E9057" w14:textId="77777777" w:rsidTr="002F612E">
        <w:trPr>
          <w:cantSplit/>
          <w:trHeight w:val="286"/>
        </w:trPr>
        <w:tc>
          <w:tcPr>
            <w:tcW w:w="2520" w:type="dxa"/>
            <w:vAlign w:val="bottom"/>
          </w:tcPr>
          <w:p w14:paraId="2BE20543" w14:textId="74207565" w:rsidR="00C14824" w:rsidRPr="000E759B" w:rsidRDefault="00C14824" w:rsidP="00CE5B5B">
            <w:pPr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noWrap/>
            <w:vAlign w:val="bottom"/>
          </w:tcPr>
          <w:p w14:paraId="18F0A05A" w14:textId="77777777" w:rsidR="00C14824" w:rsidRPr="000E759B" w:rsidRDefault="00C14824" w:rsidP="00CE5B5B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62445B55" w14:textId="77777777" w:rsidR="00C14824" w:rsidRPr="000E759B" w:rsidRDefault="00C14824" w:rsidP="00CE5B5B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7370C662" w14:textId="77777777" w:rsidR="00C14824" w:rsidRPr="000E759B" w:rsidRDefault="00C14824" w:rsidP="00CE5B5B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48779D21" w14:textId="77777777" w:rsidR="00C14824" w:rsidRPr="000E759B" w:rsidRDefault="00C14824" w:rsidP="00CE5B5B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06" w:type="dxa"/>
            <w:noWrap/>
            <w:vAlign w:val="bottom"/>
          </w:tcPr>
          <w:p w14:paraId="2FD3DAD3" w14:textId="77777777" w:rsidR="00C14824" w:rsidRPr="000E759B" w:rsidRDefault="00C14824" w:rsidP="00CE5B5B">
            <w:pPr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13728C" w:rsidRPr="000E759B" w14:paraId="4CF8908F" w14:textId="77777777" w:rsidTr="002F612E">
        <w:trPr>
          <w:cantSplit/>
          <w:trHeight w:val="286"/>
        </w:trPr>
        <w:tc>
          <w:tcPr>
            <w:tcW w:w="2520" w:type="dxa"/>
          </w:tcPr>
          <w:p w14:paraId="2B744295" w14:textId="4515D110" w:rsidR="0013728C" w:rsidRPr="000E759B" w:rsidRDefault="0013728C" w:rsidP="0013728C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52" w:type="dxa"/>
            <w:noWrap/>
            <w:vAlign w:val="bottom"/>
          </w:tcPr>
          <w:p w14:paraId="262B140A" w14:textId="77777777" w:rsidR="0013728C" w:rsidRPr="000E759B" w:rsidRDefault="0013728C" w:rsidP="0013728C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5DAC892A" w14:textId="77777777" w:rsidR="0013728C" w:rsidRPr="000E759B" w:rsidRDefault="0013728C" w:rsidP="0013728C">
            <w:pPr>
              <w:ind w:right="227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3F16FFAD" w14:textId="77777777" w:rsidR="0013728C" w:rsidRPr="000E759B" w:rsidRDefault="0013728C" w:rsidP="0013728C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705B6D81" w14:textId="77777777" w:rsidR="0013728C" w:rsidRPr="000E759B" w:rsidRDefault="0013728C" w:rsidP="0013728C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06" w:type="dxa"/>
            <w:noWrap/>
            <w:vAlign w:val="bottom"/>
          </w:tcPr>
          <w:p w14:paraId="7E84F003" w14:textId="77777777" w:rsidR="0013728C" w:rsidRPr="000E759B" w:rsidRDefault="0013728C" w:rsidP="0013728C">
            <w:pPr>
              <w:ind w:left="-18" w:right="-18" w:firstLine="1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13728C" w:rsidRPr="000E759B" w14:paraId="3E4BE924" w14:textId="77777777" w:rsidTr="002F612E">
        <w:trPr>
          <w:cantSplit/>
          <w:trHeight w:val="286"/>
        </w:trPr>
        <w:tc>
          <w:tcPr>
            <w:tcW w:w="2520" w:type="dxa"/>
          </w:tcPr>
          <w:p w14:paraId="76CEA652" w14:textId="7AD9BB73" w:rsidR="0013728C" w:rsidRPr="000E759B" w:rsidRDefault="0013728C" w:rsidP="0013728C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noWrap/>
            <w:vAlign w:val="center"/>
          </w:tcPr>
          <w:p w14:paraId="70CF98F6" w14:textId="0DF92716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76,796</w:t>
            </w:r>
          </w:p>
        </w:tc>
        <w:tc>
          <w:tcPr>
            <w:tcW w:w="1197" w:type="dxa"/>
            <w:vAlign w:val="center"/>
          </w:tcPr>
          <w:p w14:paraId="672C1B43" w14:textId="2A5D37A8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221EC9F6" w14:textId="552CF881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12369612" w14:textId="394649DA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76,796</w:t>
            </w:r>
          </w:p>
        </w:tc>
        <w:tc>
          <w:tcPr>
            <w:tcW w:w="1206" w:type="dxa"/>
            <w:noWrap/>
            <w:vAlign w:val="center"/>
          </w:tcPr>
          <w:p w14:paraId="5327F0C0" w14:textId="752F1D0D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ind w:left="-18" w:firstLine="1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 xml:space="preserve">0.125 </w:t>
            </w:r>
            <w:r w:rsidR="005B3D4E"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 xml:space="preserve"> 0.300</w:t>
            </w:r>
          </w:p>
        </w:tc>
      </w:tr>
      <w:tr w:rsidR="0013728C" w:rsidRPr="000E759B" w14:paraId="0135B889" w14:textId="77777777" w:rsidTr="002F612E">
        <w:trPr>
          <w:cantSplit/>
          <w:trHeight w:val="286"/>
        </w:trPr>
        <w:tc>
          <w:tcPr>
            <w:tcW w:w="2520" w:type="dxa"/>
          </w:tcPr>
          <w:p w14:paraId="7E7F39A4" w14:textId="1CAA65A2" w:rsidR="0013728C" w:rsidRPr="000E759B" w:rsidRDefault="0013728C" w:rsidP="0013728C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ลูกหนี้ตามสัญญาเช่า</w:t>
            </w:r>
          </w:p>
        </w:tc>
        <w:tc>
          <w:tcPr>
            <w:tcW w:w="1152" w:type="dxa"/>
            <w:noWrap/>
            <w:vAlign w:val="center"/>
          </w:tcPr>
          <w:p w14:paraId="71D33A04" w14:textId="5009C926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97" w:type="dxa"/>
            <w:vAlign w:val="center"/>
          </w:tcPr>
          <w:p w14:paraId="4F65ABF4" w14:textId="227693B8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5,026</w:t>
            </w:r>
          </w:p>
        </w:tc>
        <w:tc>
          <w:tcPr>
            <w:tcW w:w="1152" w:type="dxa"/>
            <w:noWrap/>
            <w:vAlign w:val="center"/>
          </w:tcPr>
          <w:p w14:paraId="0A829D44" w14:textId="3A0DB650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4FD7E336" w14:textId="0A1A3323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</w:t>
            </w:r>
            <w:r w:rsidR="002B7EE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>026</w:t>
            </w:r>
          </w:p>
        </w:tc>
        <w:tc>
          <w:tcPr>
            <w:tcW w:w="1206" w:type="dxa"/>
            <w:noWrap/>
            <w:vAlign w:val="center"/>
          </w:tcPr>
          <w:p w14:paraId="28348096" w14:textId="158C3DDD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 xml:space="preserve">5.00 </w:t>
            </w:r>
            <w:r w:rsidR="005B3D4E"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 xml:space="preserve"> 26.62</w:t>
            </w:r>
          </w:p>
        </w:tc>
      </w:tr>
      <w:tr w:rsidR="0013728C" w:rsidRPr="000E759B" w14:paraId="61B827A6" w14:textId="77777777" w:rsidTr="002F612E">
        <w:trPr>
          <w:cantSplit/>
          <w:trHeight w:val="286"/>
        </w:trPr>
        <w:tc>
          <w:tcPr>
            <w:tcW w:w="2520" w:type="dxa"/>
          </w:tcPr>
          <w:p w14:paraId="04F52289" w14:textId="24DFC0ED" w:rsidR="0013728C" w:rsidRPr="000E759B" w:rsidRDefault="0013728C" w:rsidP="0013728C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152" w:type="dxa"/>
            <w:noWrap/>
            <w:vAlign w:val="center"/>
          </w:tcPr>
          <w:p w14:paraId="4B3A8F2D" w14:textId="36F8FEB1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97" w:type="dxa"/>
            <w:vAlign w:val="center"/>
          </w:tcPr>
          <w:p w14:paraId="20939988" w14:textId="6EB1E4A9" w:rsidR="0013728C" w:rsidRPr="000E759B" w:rsidRDefault="000170F4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5975CB60" w14:textId="4FE4C1E7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121,976</w:t>
            </w:r>
          </w:p>
        </w:tc>
        <w:tc>
          <w:tcPr>
            <w:tcW w:w="1152" w:type="dxa"/>
            <w:noWrap/>
            <w:vAlign w:val="center"/>
          </w:tcPr>
          <w:p w14:paraId="1707FAF8" w14:textId="48ADBF91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121,97</w:t>
            </w:r>
            <w:r w:rsidR="000170F4" w:rsidRPr="000E759B">
              <w:rPr>
                <w:rFonts w:ascii="BrowalliaUPC" w:hAnsi="BrowalliaUPC" w:cs="BrowalliaUPC"/>
                <w:sz w:val="22"/>
                <w:szCs w:val="22"/>
              </w:rPr>
              <w:t>6</w:t>
            </w:r>
          </w:p>
        </w:tc>
        <w:tc>
          <w:tcPr>
            <w:tcW w:w="1206" w:type="dxa"/>
            <w:noWrap/>
            <w:vAlign w:val="center"/>
          </w:tcPr>
          <w:p w14:paraId="2833AE73" w14:textId="26C27EC4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0.15</w:t>
            </w:r>
          </w:p>
        </w:tc>
      </w:tr>
      <w:tr w:rsidR="0013728C" w:rsidRPr="000E759B" w14:paraId="23A0BFA6" w14:textId="77777777" w:rsidTr="002F612E">
        <w:trPr>
          <w:cantSplit/>
          <w:trHeight w:val="286"/>
        </w:trPr>
        <w:tc>
          <w:tcPr>
            <w:tcW w:w="2520" w:type="dxa"/>
          </w:tcPr>
          <w:p w14:paraId="70D5FC25" w14:textId="77777777" w:rsidR="0013728C" w:rsidRPr="000E759B" w:rsidRDefault="0013728C" w:rsidP="0013728C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52" w:type="dxa"/>
            <w:noWrap/>
            <w:vAlign w:val="bottom"/>
          </w:tcPr>
          <w:p w14:paraId="5C370669" w14:textId="77777777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45FDC46F" w14:textId="77777777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3365AB72" w14:textId="77777777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5E6EF513" w14:textId="77777777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06" w:type="dxa"/>
            <w:noWrap/>
            <w:vAlign w:val="bottom"/>
          </w:tcPr>
          <w:p w14:paraId="61BCD0BD" w14:textId="77777777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13728C" w:rsidRPr="000E759B" w14:paraId="79571A9F" w14:textId="77777777" w:rsidTr="002F612E">
        <w:trPr>
          <w:cantSplit/>
          <w:trHeight w:val="286"/>
        </w:trPr>
        <w:tc>
          <w:tcPr>
            <w:tcW w:w="2520" w:type="dxa"/>
          </w:tcPr>
          <w:p w14:paraId="6A5E6509" w14:textId="435CF446" w:rsidR="0013728C" w:rsidRPr="000E759B" w:rsidRDefault="0013728C" w:rsidP="0013728C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152" w:type="dxa"/>
            <w:noWrap/>
            <w:vAlign w:val="bottom"/>
          </w:tcPr>
          <w:p w14:paraId="4257012E" w14:textId="77777777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1ED525AB" w14:textId="77777777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7212D06F" w14:textId="77777777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56D31ED2" w14:textId="77777777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06" w:type="dxa"/>
            <w:noWrap/>
            <w:vAlign w:val="bottom"/>
          </w:tcPr>
          <w:p w14:paraId="7C5238B9" w14:textId="77777777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13728C" w:rsidRPr="000E759B" w14:paraId="49067B82" w14:textId="77777777" w:rsidTr="00C90714">
        <w:trPr>
          <w:cantSplit/>
          <w:trHeight w:val="286"/>
        </w:trPr>
        <w:tc>
          <w:tcPr>
            <w:tcW w:w="2520" w:type="dxa"/>
            <w:vAlign w:val="center"/>
          </w:tcPr>
          <w:p w14:paraId="49D11296" w14:textId="7B16C6AA" w:rsidR="0013728C" w:rsidRPr="000E759B" w:rsidRDefault="0013728C" w:rsidP="0013728C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2" w:type="dxa"/>
            <w:noWrap/>
            <w:vAlign w:val="center"/>
          </w:tcPr>
          <w:p w14:paraId="74C2DA82" w14:textId="33D0609E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97" w:type="dxa"/>
            <w:vAlign w:val="center"/>
          </w:tcPr>
          <w:p w14:paraId="72459B25" w14:textId="5C1766C9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5,205</w:t>
            </w:r>
          </w:p>
        </w:tc>
        <w:tc>
          <w:tcPr>
            <w:tcW w:w="1152" w:type="dxa"/>
            <w:noWrap/>
            <w:vAlign w:val="center"/>
          </w:tcPr>
          <w:p w14:paraId="735DC643" w14:textId="08CF219D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6F8BE0DD" w14:textId="0D49296E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5,205</w:t>
            </w:r>
          </w:p>
        </w:tc>
        <w:tc>
          <w:tcPr>
            <w:tcW w:w="1206" w:type="dxa"/>
            <w:noWrap/>
            <w:vAlign w:val="center"/>
          </w:tcPr>
          <w:p w14:paraId="643E671C" w14:textId="4AC70693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4.60</w:t>
            </w:r>
          </w:p>
        </w:tc>
      </w:tr>
      <w:tr w:rsidR="0013728C" w:rsidRPr="000E759B" w14:paraId="55AF1BD6" w14:textId="77777777" w:rsidTr="002F612E">
        <w:trPr>
          <w:cantSplit/>
          <w:trHeight w:val="286"/>
        </w:trPr>
        <w:tc>
          <w:tcPr>
            <w:tcW w:w="2520" w:type="dxa"/>
          </w:tcPr>
          <w:p w14:paraId="05218F38" w14:textId="50541649" w:rsidR="0013728C" w:rsidRPr="000E759B" w:rsidRDefault="0013728C" w:rsidP="0013728C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เงินกู้ยืมระยะสั้นจากบุคคลอื่น</w:t>
            </w:r>
          </w:p>
        </w:tc>
        <w:tc>
          <w:tcPr>
            <w:tcW w:w="1152" w:type="dxa"/>
            <w:noWrap/>
            <w:vAlign w:val="center"/>
          </w:tcPr>
          <w:p w14:paraId="738009D8" w14:textId="44E7C30A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97" w:type="dxa"/>
            <w:vAlign w:val="center"/>
          </w:tcPr>
          <w:p w14:paraId="12068DA5" w14:textId="0A322C48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50,000</w:t>
            </w:r>
          </w:p>
        </w:tc>
        <w:tc>
          <w:tcPr>
            <w:tcW w:w="1152" w:type="dxa"/>
            <w:noWrap/>
            <w:vAlign w:val="center"/>
          </w:tcPr>
          <w:p w14:paraId="2074B541" w14:textId="41D96ADF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385A4EF0" w14:textId="4CE5C700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50,000</w:t>
            </w:r>
          </w:p>
        </w:tc>
        <w:tc>
          <w:tcPr>
            <w:tcW w:w="1206" w:type="dxa"/>
            <w:noWrap/>
            <w:vAlign w:val="center"/>
          </w:tcPr>
          <w:p w14:paraId="7B931C3C" w14:textId="26102A9C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14.00</w:t>
            </w:r>
          </w:p>
        </w:tc>
      </w:tr>
      <w:tr w:rsidR="0013728C" w:rsidRPr="000E759B" w14:paraId="4AA1D094" w14:textId="77777777" w:rsidTr="002F612E">
        <w:trPr>
          <w:cantSplit/>
          <w:trHeight w:val="286"/>
        </w:trPr>
        <w:tc>
          <w:tcPr>
            <w:tcW w:w="2520" w:type="dxa"/>
          </w:tcPr>
          <w:p w14:paraId="535306AD" w14:textId="7E4B0E43" w:rsidR="0013728C" w:rsidRPr="000E759B" w:rsidRDefault="0013728C" w:rsidP="0013728C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เงินกู้ยืมระยะสั้นและดอกเบี้ยค้างจ่าย</w:t>
            </w: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noWrap/>
            <w:vAlign w:val="center"/>
          </w:tcPr>
          <w:p w14:paraId="3333ECF8" w14:textId="339B91F3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97" w:type="dxa"/>
            <w:vAlign w:val="center"/>
          </w:tcPr>
          <w:p w14:paraId="6A16C2ED" w14:textId="77777777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center"/>
          </w:tcPr>
          <w:p w14:paraId="06410054" w14:textId="77777777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center"/>
          </w:tcPr>
          <w:p w14:paraId="06B63E28" w14:textId="77777777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06" w:type="dxa"/>
            <w:noWrap/>
            <w:vAlign w:val="center"/>
          </w:tcPr>
          <w:p w14:paraId="187B3B62" w14:textId="77777777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13728C" w:rsidRPr="000E759B" w14:paraId="5A18B2F2" w14:textId="77777777" w:rsidTr="002F612E">
        <w:trPr>
          <w:cantSplit/>
          <w:trHeight w:val="286"/>
        </w:trPr>
        <w:tc>
          <w:tcPr>
            <w:tcW w:w="2520" w:type="dxa"/>
          </w:tcPr>
          <w:p w14:paraId="302F139C" w14:textId="5F15AAB6" w:rsidR="0013728C" w:rsidRPr="000E759B" w:rsidRDefault="0013728C" w:rsidP="0013728C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- 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1152" w:type="dxa"/>
            <w:noWrap/>
            <w:vAlign w:val="center"/>
          </w:tcPr>
          <w:p w14:paraId="19100C29" w14:textId="5D42F3B6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97" w:type="dxa"/>
            <w:vAlign w:val="center"/>
          </w:tcPr>
          <w:p w14:paraId="17AF351F" w14:textId="6C8C8706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37,915</w:t>
            </w:r>
          </w:p>
        </w:tc>
        <w:tc>
          <w:tcPr>
            <w:tcW w:w="1152" w:type="dxa"/>
            <w:noWrap/>
            <w:vAlign w:val="center"/>
          </w:tcPr>
          <w:p w14:paraId="3795B0E4" w14:textId="6624DF53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04AFF160" w14:textId="2F984D98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37,915</w:t>
            </w:r>
          </w:p>
        </w:tc>
        <w:tc>
          <w:tcPr>
            <w:tcW w:w="1206" w:type="dxa"/>
            <w:noWrap/>
            <w:vAlign w:val="center"/>
          </w:tcPr>
          <w:p w14:paraId="6CCB9B7B" w14:textId="00E57CEA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5.00 - 6.00</w:t>
            </w:r>
          </w:p>
        </w:tc>
      </w:tr>
      <w:tr w:rsidR="0013728C" w:rsidRPr="000E759B" w14:paraId="32579798" w14:textId="77777777" w:rsidTr="002F612E">
        <w:trPr>
          <w:cantSplit/>
          <w:trHeight w:val="286"/>
        </w:trPr>
        <w:tc>
          <w:tcPr>
            <w:tcW w:w="2520" w:type="dxa"/>
          </w:tcPr>
          <w:p w14:paraId="633A061C" w14:textId="3809AE2F" w:rsidR="0013728C" w:rsidRPr="000E759B" w:rsidRDefault="0013728C" w:rsidP="0013728C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noWrap/>
            <w:vAlign w:val="center"/>
          </w:tcPr>
          <w:p w14:paraId="44093D28" w14:textId="666C228E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97" w:type="dxa"/>
            <w:vAlign w:val="center"/>
          </w:tcPr>
          <w:p w14:paraId="317C1155" w14:textId="5D76877D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19,296</w:t>
            </w:r>
          </w:p>
        </w:tc>
        <w:tc>
          <w:tcPr>
            <w:tcW w:w="1152" w:type="dxa"/>
            <w:noWrap/>
            <w:vAlign w:val="center"/>
          </w:tcPr>
          <w:p w14:paraId="7FB1AFA2" w14:textId="2738A173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5EABDE2C" w14:textId="429686DA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19,296</w:t>
            </w:r>
          </w:p>
        </w:tc>
        <w:tc>
          <w:tcPr>
            <w:tcW w:w="1206" w:type="dxa"/>
            <w:noWrap/>
            <w:vAlign w:val="center"/>
          </w:tcPr>
          <w:p w14:paraId="027735CC" w14:textId="41192412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 xml:space="preserve">4.50 </w:t>
            </w:r>
            <w:r w:rsidR="005B3D4E"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 xml:space="preserve"> 6.90</w:t>
            </w:r>
          </w:p>
        </w:tc>
      </w:tr>
      <w:tr w:rsidR="001D0B94" w:rsidRPr="000E759B" w14:paraId="611980AF" w14:textId="77777777" w:rsidTr="002F612E">
        <w:trPr>
          <w:cantSplit/>
          <w:trHeight w:val="286"/>
        </w:trPr>
        <w:tc>
          <w:tcPr>
            <w:tcW w:w="2520" w:type="dxa"/>
            <w:vAlign w:val="center"/>
          </w:tcPr>
          <w:p w14:paraId="772B9855" w14:textId="001658DB" w:rsidR="001D0B94" w:rsidRPr="000E759B" w:rsidRDefault="001D0B94" w:rsidP="001D0B94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เงินกู้ยืมระยะยาวจากบุคคลที่เกี่ยวข้อง</w:t>
            </w:r>
          </w:p>
        </w:tc>
        <w:tc>
          <w:tcPr>
            <w:tcW w:w="1152" w:type="dxa"/>
            <w:noWrap/>
            <w:vAlign w:val="center"/>
          </w:tcPr>
          <w:p w14:paraId="12399476" w14:textId="77777777" w:rsidR="001D0B94" w:rsidRPr="000E759B" w:rsidRDefault="001D0B94" w:rsidP="001D0B9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5E7FD9F5" w14:textId="46013BFF" w:rsidR="001D0B94" w:rsidRPr="000E759B" w:rsidRDefault="001D0B94" w:rsidP="001D0B9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56,819</w:t>
            </w:r>
          </w:p>
        </w:tc>
        <w:tc>
          <w:tcPr>
            <w:tcW w:w="1197" w:type="dxa"/>
            <w:vAlign w:val="center"/>
          </w:tcPr>
          <w:p w14:paraId="77302A5E" w14:textId="77777777" w:rsidR="001D0B94" w:rsidRPr="000E759B" w:rsidRDefault="001D0B94" w:rsidP="001D0B9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69D96730" w14:textId="0DD645EC" w:rsidR="001D0B94" w:rsidRPr="000E759B" w:rsidRDefault="001D0B94" w:rsidP="001D0B9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58BFED65" w14:textId="77777777" w:rsidR="001D0B94" w:rsidRPr="000E759B" w:rsidRDefault="001D0B94" w:rsidP="001D0B9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54589ED0" w14:textId="5603142E" w:rsidR="001D0B94" w:rsidRPr="000E759B" w:rsidRDefault="001D0B94" w:rsidP="001D0B9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4F2A1668" w14:textId="77777777" w:rsidR="001D0B94" w:rsidRPr="000E759B" w:rsidRDefault="001D0B94" w:rsidP="001D0B9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66D16D7F" w14:textId="1CAA6AA0" w:rsidR="001D0B94" w:rsidRPr="000E759B" w:rsidRDefault="001D0B94" w:rsidP="001D0B9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56,819</w:t>
            </w:r>
          </w:p>
        </w:tc>
        <w:tc>
          <w:tcPr>
            <w:tcW w:w="1206" w:type="dxa"/>
            <w:noWrap/>
            <w:vAlign w:val="center"/>
          </w:tcPr>
          <w:p w14:paraId="50C9439B" w14:textId="77777777" w:rsidR="001D0B94" w:rsidRPr="000E759B" w:rsidRDefault="001D0B94" w:rsidP="001D0B94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0B629C79" w14:textId="54337616" w:rsidR="001D0B94" w:rsidRPr="000E759B" w:rsidRDefault="001D0B94" w:rsidP="001D0B94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MLR - 0.25</w:t>
            </w:r>
          </w:p>
        </w:tc>
      </w:tr>
      <w:tr w:rsidR="001D0B94" w:rsidRPr="000E759B" w14:paraId="3FDC4B48" w14:textId="77777777" w:rsidTr="002F612E">
        <w:trPr>
          <w:cantSplit/>
          <w:trHeight w:val="286"/>
        </w:trPr>
        <w:tc>
          <w:tcPr>
            <w:tcW w:w="2520" w:type="dxa"/>
            <w:vAlign w:val="center"/>
          </w:tcPr>
          <w:p w14:paraId="2A6A924A" w14:textId="7BD11FBE" w:rsidR="001D0B94" w:rsidRPr="000E759B" w:rsidRDefault="001D0B94" w:rsidP="001D0B94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เงินกู้ยืมระยะยาวจากผู้ถือหุ้น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br/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และบุคคลอื่น</w:t>
            </w:r>
          </w:p>
        </w:tc>
        <w:tc>
          <w:tcPr>
            <w:tcW w:w="1152" w:type="dxa"/>
            <w:noWrap/>
            <w:vAlign w:val="center"/>
          </w:tcPr>
          <w:p w14:paraId="27D97C4F" w14:textId="77777777" w:rsidR="001D0B94" w:rsidRPr="000E759B" w:rsidRDefault="001D0B94" w:rsidP="001D0B9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557AFD1E" w14:textId="5D829D5E" w:rsidR="001D0B94" w:rsidRPr="000E759B" w:rsidRDefault="001D0B94" w:rsidP="001D0B9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182,478</w:t>
            </w:r>
          </w:p>
        </w:tc>
        <w:tc>
          <w:tcPr>
            <w:tcW w:w="1197" w:type="dxa"/>
            <w:vAlign w:val="center"/>
          </w:tcPr>
          <w:p w14:paraId="713664B5" w14:textId="77777777" w:rsidR="001D0B94" w:rsidRPr="000E759B" w:rsidRDefault="001D0B94" w:rsidP="001D0B9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6A4D58BD" w14:textId="4EC26605" w:rsidR="001D0B94" w:rsidRPr="000E759B" w:rsidRDefault="001D0B94" w:rsidP="001D0B9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1EC1F0B4" w14:textId="77777777" w:rsidR="001D0B94" w:rsidRPr="000E759B" w:rsidRDefault="001D0B94" w:rsidP="001D0B9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345239A1" w14:textId="113BF48C" w:rsidR="001D0B94" w:rsidRPr="000E759B" w:rsidRDefault="001D0B94" w:rsidP="001D0B9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44215974" w14:textId="77777777" w:rsidR="001D0B94" w:rsidRPr="000E759B" w:rsidRDefault="001D0B94" w:rsidP="001D0B9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5179AFB4" w14:textId="4E7192A1" w:rsidR="001D0B94" w:rsidRPr="000E759B" w:rsidRDefault="001D0B94" w:rsidP="001D0B9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182,478</w:t>
            </w:r>
          </w:p>
        </w:tc>
        <w:tc>
          <w:tcPr>
            <w:tcW w:w="1206" w:type="dxa"/>
            <w:noWrap/>
            <w:vAlign w:val="center"/>
          </w:tcPr>
          <w:p w14:paraId="7612FC02" w14:textId="77777777" w:rsidR="001D0B94" w:rsidRPr="000E759B" w:rsidRDefault="001D0B94" w:rsidP="001D0B94">
            <w:pPr>
              <w:tabs>
                <w:tab w:val="clear" w:pos="907"/>
                <w:tab w:val="left" w:pos="1051"/>
              </w:tabs>
              <w:spacing w:line="240" w:lineRule="auto"/>
              <w:ind w:left="-18" w:firstLine="1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44565A8A" w14:textId="515ACA8B" w:rsidR="001D0B94" w:rsidRPr="000E759B" w:rsidRDefault="001D0B94" w:rsidP="001D0B94">
            <w:pPr>
              <w:tabs>
                <w:tab w:val="clear" w:pos="907"/>
                <w:tab w:val="left" w:pos="1051"/>
              </w:tabs>
              <w:spacing w:line="240" w:lineRule="auto"/>
              <w:ind w:left="-18" w:firstLine="1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MLR - 0.25</w:t>
            </w:r>
          </w:p>
        </w:tc>
      </w:tr>
      <w:tr w:rsidR="0013728C" w:rsidRPr="000E759B" w14:paraId="115DE46F" w14:textId="77777777" w:rsidTr="002F612E">
        <w:trPr>
          <w:cantSplit/>
          <w:trHeight w:val="286"/>
        </w:trPr>
        <w:tc>
          <w:tcPr>
            <w:tcW w:w="2520" w:type="dxa"/>
            <w:vAlign w:val="center"/>
          </w:tcPr>
          <w:p w14:paraId="21AD9E06" w14:textId="13160A9C" w:rsidR="0013728C" w:rsidRPr="000E759B" w:rsidRDefault="0013728C" w:rsidP="0013728C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หนี้สินจากภาระค้ำประกัน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br/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เงินกู้ยืมของบริษัทอื่น</w:t>
            </w:r>
          </w:p>
        </w:tc>
        <w:tc>
          <w:tcPr>
            <w:tcW w:w="1152" w:type="dxa"/>
            <w:noWrap/>
            <w:vAlign w:val="center"/>
          </w:tcPr>
          <w:p w14:paraId="4FA1AB35" w14:textId="77777777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1C94038E" w14:textId="0831F45D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97" w:type="dxa"/>
            <w:vAlign w:val="center"/>
          </w:tcPr>
          <w:p w14:paraId="7F783AAB" w14:textId="77777777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75591AFA" w14:textId="426FBCBD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3,905</w:t>
            </w:r>
          </w:p>
        </w:tc>
        <w:tc>
          <w:tcPr>
            <w:tcW w:w="1152" w:type="dxa"/>
            <w:noWrap/>
            <w:vAlign w:val="center"/>
          </w:tcPr>
          <w:p w14:paraId="53A879FF" w14:textId="77777777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766CD217" w14:textId="015D1597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6B11EF2F" w14:textId="77777777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47C4C480" w14:textId="2A11DA29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3,905</w:t>
            </w:r>
          </w:p>
        </w:tc>
        <w:tc>
          <w:tcPr>
            <w:tcW w:w="1206" w:type="dxa"/>
            <w:noWrap/>
            <w:vAlign w:val="center"/>
          </w:tcPr>
          <w:p w14:paraId="09EB0E1F" w14:textId="77777777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ind w:left="-18" w:firstLine="1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62B33DFC" w14:textId="198969B8" w:rsidR="0013728C" w:rsidRPr="000E759B" w:rsidRDefault="0013728C" w:rsidP="0013728C">
            <w:pPr>
              <w:tabs>
                <w:tab w:val="clear" w:pos="907"/>
                <w:tab w:val="left" w:pos="1051"/>
              </w:tabs>
              <w:spacing w:line="240" w:lineRule="auto"/>
              <w:ind w:left="-18" w:firstLine="1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 xml:space="preserve">5.00, 15.00 </w:t>
            </w:r>
          </w:p>
        </w:tc>
      </w:tr>
    </w:tbl>
    <w:p w14:paraId="2B886692" w14:textId="77777777" w:rsidR="009B399F" w:rsidRPr="000E759B" w:rsidRDefault="009B399F">
      <w:pPr>
        <w:rPr>
          <w:rFonts w:ascii="BrowalliaUPC" w:hAnsi="BrowalliaUPC" w:cs="BrowalliaUPC"/>
          <w:sz w:val="28"/>
          <w:szCs w:val="28"/>
        </w:rPr>
      </w:pPr>
    </w:p>
    <w:p w14:paraId="01316E93" w14:textId="77777777" w:rsidR="002B036E" w:rsidRPr="000E759B" w:rsidRDefault="002B036E">
      <w:pPr>
        <w:rPr>
          <w:rFonts w:ascii="BrowalliaUPC" w:hAnsi="BrowalliaUPC" w:cs="BrowalliaUPC"/>
          <w:sz w:val="28"/>
          <w:szCs w:val="28"/>
        </w:rPr>
      </w:pPr>
    </w:p>
    <w:p w14:paraId="1E8A381F" w14:textId="77777777" w:rsidR="002B036E" w:rsidRPr="000E759B" w:rsidRDefault="002B036E">
      <w:pPr>
        <w:rPr>
          <w:rFonts w:ascii="BrowalliaUPC" w:hAnsi="BrowalliaUPC" w:cs="BrowalliaUPC"/>
          <w:sz w:val="28"/>
          <w:szCs w:val="28"/>
        </w:rPr>
      </w:pPr>
    </w:p>
    <w:p w14:paraId="529D663C" w14:textId="77777777" w:rsidR="002B036E" w:rsidRPr="000E759B" w:rsidRDefault="002B036E">
      <w:pPr>
        <w:rPr>
          <w:rFonts w:ascii="BrowalliaUPC" w:hAnsi="BrowalliaUPC" w:cs="BrowalliaUPC"/>
          <w:sz w:val="28"/>
          <w:szCs w:val="28"/>
        </w:rPr>
      </w:pPr>
    </w:p>
    <w:p w14:paraId="5D7C7D64" w14:textId="77777777" w:rsidR="002B036E" w:rsidRPr="000E759B" w:rsidRDefault="002B036E">
      <w:pPr>
        <w:rPr>
          <w:rFonts w:ascii="BrowalliaUPC" w:hAnsi="BrowalliaUPC" w:cs="BrowalliaUPC"/>
          <w:sz w:val="28"/>
          <w:szCs w:val="28"/>
        </w:rPr>
      </w:pPr>
    </w:p>
    <w:p w14:paraId="2B98BCA7" w14:textId="77777777" w:rsidR="002B036E" w:rsidRPr="000E759B" w:rsidRDefault="002B036E">
      <w:pPr>
        <w:rPr>
          <w:rFonts w:ascii="BrowalliaUPC" w:hAnsi="BrowalliaUPC" w:cs="BrowalliaUPC"/>
          <w:sz w:val="28"/>
          <w:szCs w:val="28"/>
        </w:rPr>
      </w:pPr>
    </w:p>
    <w:p w14:paraId="5564F0BB" w14:textId="77777777" w:rsidR="002B036E" w:rsidRPr="000E759B" w:rsidRDefault="002B036E">
      <w:pPr>
        <w:rPr>
          <w:rFonts w:ascii="BrowalliaUPC" w:hAnsi="BrowalliaUPC" w:cs="BrowalliaUPC"/>
          <w:sz w:val="28"/>
          <w:szCs w:val="28"/>
        </w:rPr>
      </w:pPr>
    </w:p>
    <w:p w14:paraId="2BFB2BB0" w14:textId="77777777" w:rsidR="002B036E" w:rsidRPr="000E759B" w:rsidRDefault="002B036E">
      <w:pPr>
        <w:rPr>
          <w:rFonts w:ascii="BrowalliaUPC" w:hAnsi="BrowalliaUPC" w:cs="BrowalliaUPC"/>
          <w:sz w:val="28"/>
          <w:szCs w:val="28"/>
        </w:rPr>
      </w:pPr>
    </w:p>
    <w:p w14:paraId="564A222C" w14:textId="77777777" w:rsidR="002B036E" w:rsidRPr="000E759B" w:rsidRDefault="002B036E">
      <w:pPr>
        <w:rPr>
          <w:rFonts w:ascii="BrowalliaUPC" w:hAnsi="BrowalliaUPC" w:cs="BrowalliaUPC"/>
          <w:sz w:val="28"/>
          <w:szCs w:val="28"/>
        </w:rPr>
      </w:pPr>
    </w:p>
    <w:p w14:paraId="2E25E5C1" w14:textId="77777777" w:rsidR="002B036E" w:rsidRPr="000E759B" w:rsidRDefault="002B036E">
      <w:pPr>
        <w:rPr>
          <w:rFonts w:ascii="BrowalliaUPC" w:hAnsi="BrowalliaUPC" w:cs="BrowalliaUPC"/>
          <w:sz w:val="28"/>
          <w:szCs w:val="28"/>
        </w:rPr>
      </w:pPr>
    </w:p>
    <w:p w14:paraId="3DA73DBA" w14:textId="77777777" w:rsidR="002B036E" w:rsidRPr="000E759B" w:rsidRDefault="002B036E">
      <w:pPr>
        <w:rPr>
          <w:rFonts w:ascii="BrowalliaUPC" w:hAnsi="BrowalliaUPC" w:cs="BrowalliaUPC"/>
          <w:sz w:val="28"/>
          <w:szCs w:val="28"/>
        </w:rPr>
      </w:pPr>
    </w:p>
    <w:p w14:paraId="66CFB229" w14:textId="77777777" w:rsidR="002B036E" w:rsidRPr="000E759B" w:rsidRDefault="002B036E">
      <w:pPr>
        <w:rPr>
          <w:rFonts w:ascii="BrowalliaUPC" w:hAnsi="BrowalliaUPC" w:cs="BrowalliaUPC"/>
          <w:sz w:val="28"/>
          <w:szCs w:val="28"/>
        </w:rPr>
      </w:pPr>
    </w:p>
    <w:p w14:paraId="23989F6F" w14:textId="77777777" w:rsidR="002B036E" w:rsidRPr="000E759B" w:rsidRDefault="002B036E">
      <w:pPr>
        <w:rPr>
          <w:rFonts w:ascii="BrowalliaUPC" w:hAnsi="BrowalliaUPC" w:cs="BrowalliaUPC"/>
          <w:sz w:val="28"/>
          <w:szCs w:val="28"/>
        </w:rPr>
      </w:pPr>
    </w:p>
    <w:p w14:paraId="1086C3B3" w14:textId="77777777" w:rsidR="002B036E" w:rsidRPr="000E759B" w:rsidRDefault="002B036E">
      <w:pPr>
        <w:rPr>
          <w:rFonts w:ascii="BrowalliaUPC" w:hAnsi="BrowalliaUPC" w:cs="BrowalliaUPC"/>
          <w:sz w:val="28"/>
          <w:szCs w:val="28"/>
        </w:rPr>
      </w:pPr>
    </w:p>
    <w:p w14:paraId="4CBE1D2C" w14:textId="77777777" w:rsidR="002B036E" w:rsidRPr="000E759B" w:rsidRDefault="002B036E">
      <w:pPr>
        <w:rPr>
          <w:rFonts w:ascii="BrowalliaUPC" w:hAnsi="BrowalliaUPC" w:cs="BrowalliaUPC"/>
          <w:sz w:val="28"/>
          <w:szCs w:val="28"/>
        </w:rPr>
      </w:pPr>
    </w:p>
    <w:p w14:paraId="122953EA" w14:textId="77777777" w:rsidR="002B036E" w:rsidRPr="000E759B" w:rsidRDefault="002B036E">
      <w:pPr>
        <w:rPr>
          <w:rFonts w:ascii="BrowalliaUPC" w:hAnsi="BrowalliaUPC" w:cs="BrowalliaUPC"/>
          <w:sz w:val="28"/>
          <w:szCs w:val="28"/>
        </w:rPr>
      </w:pPr>
    </w:p>
    <w:p w14:paraId="47BA5E25" w14:textId="77777777" w:rsidR="002B036E" w:rsidRPr="000E759B" w:rsidRDefault="002B036E">
      <w:pPr>
        <w:rPr>
          <w:rFonts w:ascii="BrowalliaUPC" w:hAnsi="BrowalliaUPC" w:cs="BrowalliaUPC"/>
          <w:sz w:val="28"/>
          <w:szCs w:val="28"/>
        </w:rPr>
      </w:pPr>
    </w:p>
    <w:p w14:paraId="372A9312" w14:textId="26337199" w:rsidR="00EF4752" w:rsidRPr="000E759B" w:rsidRDefault="00EF4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</w:rPr>
        <w:br w:type="page"/>
      </w:r>
    </w:p>
    <w:tbl>
      <w:tblPr>
        <w:tblW w:w="8379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520"/>
        <w:gridCol w:w="1152"/>
        <w:gridCol w:w="1197"/>
        <w:gridCol w:w="1152"/>
        <w:gridCol w:w="1152"/>
        <w:gridCol w:w="1206"/>
      </w:tblGrid>
      <w:tr w:rsidR="002B036E" w:rsidRPr="000E759B" w14:paraId="720F61CD" w14:textId="77777777" w:rsidTr="003174F5">
        <w:trPr>
          <w:cantSplit/>
          <w:trHeight w:val="286"/>
        </w:trPr>
        <w:tc>
          <w:tcPr>
            <w:tcW w:w="2520" w:type="dxa"/>
            <w:vAlign w:val="bottom"/>
          </w:tcPr>
          <w:p w14:paraId="48F092A9" w14:textId="77777777" w:rsidR="002B036E" w:rsidRPr="000E759B" w:rsidRDefault="002B036E" w:rsidP="003174F5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5859" w:type="dxa"/>
            <w:gridSpan w:val="5"/>
            <w:noWrap/>
          </w:tcPr>
          <w:p w14:paraId="50373C41" w14:textId="77777777" w:rsidR="002B036E" w:rsidRPr="000E759B" w:rsidRDefault="002B036E" w:rsidP="003174F5">
            <w:pPr>
              <w:pStyle w:val="Heading4"/>
              <w:framePr w:wrap="around"/>
              <w:ind w:left="-108" w:right="-49"/>
              <w:jc w:val="right"/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</w:rPr>
              <w:t>(หน่วย : พันบาท)</w:t>
            </w:r>
          </w:p>
        </w:tc>
      </w:tr>
      <w:tr w:rsidR="002B036E" w:rsidRPr="000E759B" w14:paraId="3639E868" w14:textId="77777777" w:rsidTr="003174F5">
        <w:trPr>
          <w:cantSplit/>
          <w:trHeight w:val="286"/>
        </w:trPr>
        <w:tc>
          <w:tcPr>
            <w:tcW w:w="2520" w:type="dxa"/>
            <w:vAlign w:val="bottom"/>
          </w:tcPr>
          <w:p w14:paraId="5327EDA8" w14:textId="77777777" w:rsidR="002B036E" w:rsidRPr="000E759B" w:rsidRDefault="002B036E" w:rsidP="003174F5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5859" w:type="dxa"/>
            <w:gridSpan w:val="5"/>
            <w:noWrap/>
            <w:vAlign w:val="bottom"/>
          </w:tcPr>
          <w:p w14:paraId="3DD52D5C" w14:textId="118AFF82" w:rsidR="002B036E" w:rsidRPr="000E759B" w:rsidRDefault="002B036E" w:rsidP="003174F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2"/>
                <w:szCs w:val="22"/>
                <w:cs/>
              </w:rPr>
              <w:t>เฉพาะบริษัท</w:t>
            </w:r>
          </w:p>
        </w:tc>
      </w:tr>
      <w:tr w:rsidR="002B036E" w:rsidRPr="000E759B" w14:paraId="579D7B2D" w14:textId="77777777" w:rsidTr="003174F5">
        <w:trPr>
          <w:cantSplit/>
          <w:trHeight w:val="286"/>
        </w:trPr>
        <w:tc>
          <w:tcPr>
            <w:tcW w:w="2520" w:type="dxa"/>
            <w:vAlign w:val="bottom"/>
          </w:tcPr>
          <w:p w14:paraId="6695AA48" w14:textId="77777777" w:rsidR="002B036E" w:rsidRPr="000E759B" w:rsidRDefault="002B036E" w:rsidP="003174F5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5859" w:type="dxa"/>
            <w:gridSpan w:val="5"/>
            <w:noWrap/>
            <w:vAlign w:val="bottom"/>
          </w:tcPr>
          <w:p w14:paraId="16B27775" w14:textId="77777777" w:rsidR="002B036E" w:rsidRPr="000E759B" w:rsidRDefault="002B036E" w:rsidP="003174F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2566</w:t>
            </w:r>
          </w:p>
        </w:tc>
      </w:tr>
      <w:tr w:rsidR="002B036E" w:rsidRPr="000E759B" w14:paraId="08C42FDC" w14:textId="77777777" w:rsidTr="003174F5">
        <w:trPr>
          <w:cantSplit/>
          <w:trHeight w:val="286"/>
        </w:trPr>
        <w:tc>
          <w:tcPr>
            <w:tcW w:w="2520" w:type="dxa"/>
            <w:vAlign w:val="bottom"/>
          </w:tcPr>
          <w:p w14:paraId="4F8B459D" w14:textId="77777777" w:rsidR="002B036E" w:rsidRPr="000E759B" w:rsidRDefault="002B036E" w:rsidP="003174F5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2CFA70D4" w14:textId="77777777" w:rsidR="002B036E" w:rsidRPr="000E759B" w:rsidRDefault="002B036E" w:rsidP="003174F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มีอัตราดอกเบี้ยลอยตัว</w:t>
            </w:r>
          </w:p>
        </w:tc>
        <w:tc>
          <w:tcPr>
            <w:tcW w:w="1197" w:type="dxa"/>
            <w:vAlign w:val="bottom"/>
          </w:tcPr>
          <w:p w14:paraId="1EC731DC" w14:textId="77777777" w:rsidR="002B036E" w:rsidRPr="000E759B" w:rsidRDefault="002B036E" w:rsidP="003174F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มีอัตราดอกเบี้ย</w:t>
            </w:r>
          </w:p>
          <w:p w14:paraId="5AD08B47" w14:textId="77777777" w:rsidR="002B036E" w:rsidRPr="000E759B" w:rsidRDefault="002B036E" w:rsidP="003174F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คงที่</w:t>
            </w:r>
          </w:p>
        </w:tc>
        <w:tc>
          <w:tcPr>
            <w:tcW w:w="1152" w:type="dxa"/>
            <w:noWrap/>
            <w:vAlign w:val="bottom"/>
          </w:tcPr>
          <w:p w14:paraId="0D7C1224" w14:textId="77777777" w:rsidR="002B036E" w:rsidRPr="000E759B" w:rsidRDefault="002B036E" w:rsidP="003174F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1152" w:type="dxa"/>
            <w:noWrap/>
            <w:vAlign w:val="bottom"/>
          </w:tcPr>
          <w:p w14:paraId="6BD09F68" w14:textId="77777777" w:rsidR="002B036E" w:rsidRPr="000E759B" w:rsidRDefault="002B036E" w:rsidP="003174F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  <w:tc>
          <w:tcPr>
            <w:tcW w:w="1206" w:type="dxa"/>
            <w:noWrap/>
            <w:vAlign w:val="bottom"/>
          </w:tcPr>
          <w:p w14:paraId="3D8038B1" w14:textId="77777777" w:rsidR="002B036E" w:rsidRPr="000E759B" w:rsidRDefault="002B036E" w:rsidP="003174F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อัตราดอกเบี้ย</w:t>
            </w:r>
          </w:p>
          <w:p w14:paraId="7B0BA4F4" w14:textId="77777777" w:rsidR="002B036E" w:rsidRPr="000E759B" w:rsidRDefault="002B036E" w:rsidP="003174F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(ร้อยละต่อปี)</w:t>
            </w:r>
          </w:p>
        </w:tc>
      </w:tr>
      <w:tr w:rsidR="002B036E" w:rsidRPr="000E759B" w14:paraId="2D8FA722" w14:textId="77777777" w:rsidTr="003174F5">
        <w:trPr>
          <w:cantSplit/>
          <w:trHeight w:val="286"/>
        </w:trPr>
        <w:tc>
          <w:tcPr>
            <w:tcW w:w="2520" w:type="dxa"/>
            <w:vAlign w:val="bottom"/>
          </w:tcPr>
          <w:p w14:paraId="696CD147" w14:textId="77777777" w:rsidR="002B036E" w:rsidRPr="000E759B" w:rsidRDefault="002B036E" w:rsidP="003174F5">
            <w:pPr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noWrap/>
            <w:vAlign w:val="bottom"/>
          </w:tcPr>
          <w:p w14:paraId="0EA58024" w14:textId="77777777" w:rsidR="002B036E" w:rsidRPr="000E759B" w:rsidRDefault="002B036E" w:rsidP="003174F5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7E319567" w14:textId="77777777" w:rsidR="002B036E" w:rsidRPr="000E759B" w:rsidRDefault="002B036E" w:rsidP="003174F5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4F3D96B0" w14:textId="77777777" w:rsidR="002B036E" w:rsidRPr="000E759B" w:rsidRDefault="002B036E" w:rsidP="003174F5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08CACAF6" w14:textId="77777777" w:rsidR="002B036E" w:rsidRPr="000E759B" w:rsidRDefault="002B036E" w:rsidP="003174F5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06" w:type="dxa"/>
            <w:noWrap/>
            <w:vAlign w:val="bottom"/>
          </w:tcPr>
          <w:p w14:paraId="66D8FDDB" w14:textId="77777777" w:rsidR="002B036E" w:rsidRPr="000E759B" w:rsidRDefault="002B036E" w:rsidP="003174F5">
            <w:pPr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2B036E" w:rsidRPr="000E759B" w14:paraId="00E3865B" w14:textId="77777777" w:rsidTr="003174F5">
        <w:trPr>
          <w:cantSplit/>
          <w:trHeight w:val="286"/>
        </w:trPr>
        <w:tc>
          <w:tcPr>
            <w:tcW w:w="2520" w:type="dxa"/>
          </w:tcPr>
          <w:p w14:paraId="7B0B7E64" w14:textId="77777777" w:rsidR="002B036E" w:rsidRPr="000E759B" w:rsidRDefault="002B036E" w:rsidP="003174F5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52" w:type="dxa"/>
            <w:noWrap/>
            <w:vAlign w:val="bottom"/>
          </w:tcPr>
          <w:p w14:paraId="02FCC7A1" w14:textId="77777777" w:rsidR="002B036E" w:rsidRPr="000E759B" w:rsidRDefault="002B036E" w:rsidP="003174F5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3683245C" w14:textId="77777777" w:rsidR="002B036E" w:rsidRPr="000E759B" w:rsidRDefault="002B036E" w:rsidP="003174F5">
            <w:pPr>
              <w:ind w:right="227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6016B217" w14:textId="77777777" w:rsidR="002B036E" w:rsidRPr="000E759B" w:rsidRDefault="002B036E" w:rsidP="003174F5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61BB16F0" w14:textId="77777777" w:rsidR="002B036E" w:rsidRPr="000E759B" w:rsidRDefault="002B036E" w:rsidP="003174F5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06" w:type="dxa"/>
            <w:noWrap/>
            <w:vAlign w:val="bottom"/>
          </w:tcPr>
          <w:p w14:paraId="616BD552" w14:textId="77777777" w:rsidR="002B036E" w:rsidRPr="000E759B" w:rsidRDefault="002B036E" w:rsidP="003174F5">
            <w:pPr>
              <w:ind w:left="-18" w:right="-18" w:firstLine="1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2B036E" w:rsidRPr="000E759B" w14:paraId="7B32116A" w14:textId="77777777" w:rsidTr="003174F5">
        <w:trPr>
          <w:cantSplit/>
          <w:trHeight w:val="286"/>
        </w:trPr>
        <w:tc>
          <w:tcPr>
            <w:tcW w:w="2520" w:type="dxa"/>
          </w:tcPr>
          <w:p w14:paraId="33A60330" w14:textId="77777777" w:rsidR="002B036E" w:rsidRPr="000E759B" w:rsidRDefault="002B036E" w:rsidP="003174F5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noWrap/>
            <w:vAlign w:val="center"/>
          </w:tcPr>
          <w:p w14:paraId="02D50FC6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33,659</w:t>
            </w:r>
          </w:p>
        </w:tc>
        <w:tc>
          <w:tcPr>
            <w:tcW w:w="1197" w:type="dxa"/>
            <w:vAlign w:val="center"/>
          </w:tcPr>
          <w:p w14:paraId="42CADAE9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7B3CF2C6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6C3A9215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33,659</w:t>
            </w:r>
          </w:p>
        </w:tc>
        <w:tc>
          <w:tcPr>
            <w:tcW w:w="1206" w:type="dxa"/>
            <w:noWrap/>
            <w:vAlign w:val="center"/>
          </w:tcPr>
          <w:p w14:paraId="1E032F16" w14:textId="62FC41CB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ind w:left="-18" w:firstLine="1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 xml:space="preserve">0.050 </w:t>
            </w:r>
            <w:r w:rsidR="005B3D4E"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 xml:space="preserve"> 0.125</w:t>
            </w:r>
          </w:p>
        </w:tc>
      </w:tr>
      <w:tr w:rsidR="002B036E" w:rsidRPr="000E759B" w14:paraId="41E34454" w14:textId="77777777" w:rsidTr="003174F5">
        <w:trPr>
          <w:cantSplit/>
          <w:trHeight w:val="286"/>
        </w:trPr>
        <w:tc>
          <w:tcPr>
            <w:tcW w:w="2520" w:type="dxa"/>
          </w:tcPr>
          <w:p w14:paraId="4AD31913" w14:textId="77777777" w:rsidR="002B036E" w:rsidRPr="000E759B" w:rsidRDefault="002B036E" w:rsidP="003174F5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ลูกหนี้ตามสัญญาเช่า</w:t>
            </w:r>
          </w:p>
        </w:tc>
        <w:tc>
          <w:tcPr>
            <w:tcW w:w="1152" w:type="dxa"/>
            <w:noWrap/>
            <w:vAlign w:val="center"/>
          </w:tcPr>
          <w:p w14:paraId="1F75DAA0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97" w:type="dxa"/>
            <w:vAlign w:val="center"/>
          </w:tcPr>
          <w:p w14:paraId="0750F51C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9,242</w:t>
            </w:r>
          </w:p>
        </w:tc>
        <w:tc>
          <w:tcPr>
            <w:tcW w:w="1152" w:type="dxa"/>
            <w:noWrap/>
            <w:vAlign w:val="center"/>
          </w:tcPr>
          <w:p w14:paraId="47D7E380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403F8569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9,242</w:t>
            </w:r>
          </w:p>
        </w:tc>
        <w:tc>
          <w:tcPr>
            <w:tcW w:w="1206" w:type="dxa"/>
            <w:noWrap/>
            <w:vAlign w:val="center"/>
          </w:tcPr>
          <w:p w14:paraId="5FEDD3CD" w14:textId="24DC088F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 xml:space="preserve">5.00 </w:t>
            </w:r>
            <w:r w:rsidR="005B3D4E"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t xml:space="preserve"> 26.62</w:t>
            </w:r>
          </w:p>
        </w:tc>
      </w:tr>
      <w:tr w:rsidR="002B036E" w:rsidRPr="000E759B" w14:paraId="7595EC9B" w14:textId="77777777" w:rsidTr="003174F5">
        <w:trPr>
          <w:cantSplit/>
          <w:trHeight w:val="286"/>
        </w:trPr>
        <w:tc>
          <w:tcPr>
            <w:tcW w:w="2520" w:type="dxa"/>
          </w:tcPr>
          <w:p w14:paraId="46C110B9" w14:textId="77777777" w:rsidR="002B036E" w:rsidRPr="000E759B" w:rsidRDefault="002B036E" w:rsidP="003174F5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152" w:type="dxa"/>
            <w:noWrap/>
            <w:vAlign w:val="center"/>
          </w:tcPr>
          <w:p w14:paraId="77AB6A9C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97" w:type="dxa"/>
            <w:vAlign w:val="center"/>
          </w:tcPr>
          <w:p w14:paraId="0625E7F9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4</w:t>
            </w:r>
          </w:p>
        </w:tc>
        <w:tc>
          <w:tcPr>
            <w:tcW w:w="1152" w:type="dxa"/>
            <w:noWrap/>
            <w:vAlign w:val="center"/>
          </w:tcPr>
          <w:p w14:paraId="7740F453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121,974</w:t>
            </w:r>
          </w:p>
        </w:tc>
        <w:tc>
          <w:tcPr>
            <w:tcW w:w="1152" w:type="dxa"/>
            <w:noWrap/>
            <w:vAlign w:val="center"/>
          </w:tcPr>
          <w:p w14:paraId="11EA0F30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121,978</w:t>
            </w:r>
          </w:p>
        </w:tc>
        <w:tc>
          <w:tcPr>
            <w:tcW w:w="1206" w:type="dxa"/>
            <w:noWrap/>
            <w:vAlign w:val="center"/>
          </w:tcPr>
          <w:p w14:paraId="5B5561CD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0.15</w:t>
            </w:r>
          </w:p>
        </w:tc>
      </w:tr>
      <w:tr w:rsidR="002B036E" w:rsidRPr="000E759B" w14:paraId="1F8B3ECF" w14:textId="77777777" w:rsidTr="003174F5">
        <w:trPr>
          <w:cantSplit/>
          <w:trHeight w:val="286"/>
        </w:trPr>
        <w:tc>
          <w:tcPr>
            <w:tcW w:w="2520" w:type="dxa"/>
          </w:tcPr>
          <w:p w14:paraId="13A2EF2C" w14:textId="77777777" w:rsidR="002B036E" w:rsidRPr="000E759B" w:rsidRDefault="002B036E" w:rsidP="003174F5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52" w:type="dxa"/>
            <w:noWrap/>
            <w:vAlign w:val="bottom"/>
          </w:tcPr>
          <w:p w14:paraId="6CBE1E02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54922750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05FB1A2F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0D2822B1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06" w:type="dxa"/>
            <w:noWrap/>
            <w:vAlign w:val="bottom"/>
          </w:tcPr>
          <w:p w14:paraId="57C79AD2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2B036E" w:rsidRPr="000E759B" w14:paraId="7289FDB8" w14:textId="77777777" w:rsidTr="003174F5">
        <w:trPr>
          <w:cantSplit/>
          <w:trHeight w:val="286"/>
        </w:trPr>
        <w:tc>
          <w:tcPr>
            <w:tcW w:w="2520" w:type="dxa"/>
          </w:tcPr>
          <w:p w14:paraId="3BF560D8" w14:textId="77777777" w:rsidR="002B036E" w:rsidRPr="000E759B" w:rsidRDefault="002B036E" w:rsidP="003174F5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152" w:type="dxa"/>
            <w:noWrap/>
            <w:vAlign w:val="bottom"/>
          </w:tcPr>
          <w:p w14:paraId="4F91098C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0A2819DA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3F747971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7263B532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06" w:type="dxa"/>
            <w:noWrap/>
            <w:vAlign w:val="bottom"/>
          </w:tcPr>
          <w:p w14:paraId="762B3480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2B036E" w:rsidRPr="000E759B" w14:paraId="335F22C4" w14:textId="77777777" w:rsidTr="003174F5">
        <w:trPr>
          <w:cantSplit/>
          <w:trHeight w:val="286"/>
        </w:trPr>
        <w:tc>
          <w:tcPr>
            <w:tcW w:w="2520" w:type="dxa"/>
          </w:tcPr>
          <w:p w14:paraId="32D7795A" w14:textId="77777777" w:rsidR="002B036E" w:rsidRPr="000E759B" w:rsidRDefault="002B036E" w:rsidP="003174F5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เงินกู้ยืมระยะสั้นจากบุคคลอื่น</w:t>
            </w:r>
          </w:p>
        </w:tc>
        <w:tc>
          <w:tcPr>
            <w:tcW w:w="1152" w:type="dxa"/>
            <w:noWrap/>
            <w:vAlign w:val="center"/>
          </w:tcPr>
          <w:p w14:paraId="0F572EC4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97" w:type="dxa"/>
            <w:vAlign w:val="center"/>
          </w:tcPr>
          <w:p w14:paraId="1EA9CA1B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50,000</w:t>
            </w:r>
          </w:p>
        </w:tc>
        <w:tc>
          <w:tcPr>
            <w:tcW w:w="1152" w:type="dxa"/>
            <w:noWrap/>
            <w:vAlign w:val="center"/>
          </w:tcPr>
          <w:p w14:paraId="72BB2A6C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11576F6B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50,000</w:t>
            </w:r>
          </w:p>
        </w:tc>
        <w:tc>
          <w:tcPr>
            <w:tcW w:w="1206" w:type="dxa"/>
            <w:noWrap/>
            <w:vAlign w:val="center"/>
          </w:tcPr>
          <w:p w14:paraId="625A0AD9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14.00</w:t>
            </w:r>
          </w:p>
        </w:tc>
      </w:tr>
      <w:tr w:rsidR="002B036E" w:rsidRPr="000E759B" w14:paraId="2CCCA787" w14:textId="77777777" w:rsidTr="003174F5">
        <w:trPr>
          <w:cantSplit/>
          <w:trHeight w:val="286"/>
        </w:trPr>
        <w:tc>
          <w:tcPr>
            <w:tcW w:w="2520" w:type="dxa"/>
          </w:tcPr>
          <w:p w14:paraId="63C57D50" w14:textId="77777777" w:rsidR="002B036E" w:rsidRPr="000E759B" w:rsidRDefault="002B036E" w:rsidP="003174F5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เงินกู้ยืมระยะสั้นและดอกเบี้ยค้างจ่าย</w:t>
            </w: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noWrap/>
            <w:vAlign w:val="center"/>
          </w:tcPr>
          <w:p w14:paraId="2A65442D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97" w:type="dxa"/>
            <w:vAlign w:val="center"/>
          </w:tcPr>
          <w:p w14:paraId="09F52B39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center"/>
          </w:tcPr>
          <w:p w14:paraId="1D87D804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center"/>
          </w:tcPr>
          <w:p w14:paraId="7F76CEAA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06" w:type="dxa"/>
            <w:noWrap/>
            <w:vAlign w:val="center"/>
          </w:tcPr>
          <w:p w14:paraId="0BE35F53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2B036E" w:rsidRPr="000E759B" w14:paraId="4C61A2B1" w14:textId="77777777" w:rsidTr="003174F5">
        <w:trPr>
          <w:cantSplit/>
          <w:trHeight w:val="286"/>
        </w:trPr>
        <w:tc>
          <w:tcPr>
            <w:tcW w:w="2520" w:type="dxa"/>
          </w:tcPr>
          <w:p w14:paraId="4243BE9C" w14:textId="77777777" w:rsidR="002B036E" w:rsidRPr="000E759B" w:rsidRDefault="002B036E" w:rsidP="003174F5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- </w:t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1152" w:type="dxa"/>
            <w:noWrap/>
            <w:vAlign w:val="center"/>
          </w:tcPr>
          <w:p w14:paraId="3BF434F9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97" w:type="dxa"/>
            <w:vAlign w:val="center"/>
          </w:tcPr>
          <w:p w14:paraId="22A1072E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37,015</w:t>
            </w:r>
          </w:p>
        </w:tc>
        <w:tc>
          <w:tcPr>
            <w:tcW w:w="1152" w:type="dxa"/>
            <w:noWrap/>
            <w:vAlign w:val="center"/>
          </w:tcPr>
          <w:p w14:paraId="169D3792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286996EF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37,015</w:t>
            </w:r>
          </w:p>
        </w:tc>
        <w:tc>
          <w:tcPr>
            <w:tcW w:w="1206" w:type="dxa"/>
            <w:noWrap/>
            <w:vAlign w:val="center"/>
          </w:tcPr>
          <w:p w14:paraId="75D01FD2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5.00 - 6.00</w:t>
            </w:r>
          </w:p>
        </w:tc>
      </w:tr>
      <w:tr w:rsidR="002B036E" w:rsidRPr="000E759B" w14:paraId="268BDB32" w14:textId="77777777" w:rsidTr="003174F5">
        <w:trPr>
          <w:cantSplit/>
          <w:trHeight w:val="286"/>
        </w:trPr>
        <w:tc>
          <w:tcPr>
            <w:tcW w:w="2520" w:type="dxa"/>
          </w:tcPr>
          <w:p w14:paraId="58AB2D40" w14:textId="77777777" w:rsidR="002B036E" w:rsidRPr="000E759B" w:rsidRDefault="002B036E" w:rsidP="003174F5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noWrap/>
            <w:vAlign w:val="center"/>
          </w:tcPr>
          <w:p w14:paraId="39F3DEFF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97" w:type="dxa"/>
            <w:vAlign w:val="center"/>
          </w:tcPr>
          <w:p w14:paraId="5BBEA1F2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25,800</w:t>
            </w:r>
          </w:p>
        </w:tc>
        <w:tc>
          <w:tcPr>
            <w:tcW w:w="1152" w:type="dxa"/>
            <w:noWrap/>
            <w:vAlign w:val="center"/>
          </w:tcPr>
          <w:p w14:paraId="3B579B6E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2AF28E9F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25,800</w:t>
            </w:r>
          </w:p>
        </w:tc>
        <w:tc>
          <w:tcPr>
            <w:tcW w:w="1206" w:type="dxa"/>
            <w:noWrap/>
            <w:vAlign w:val="center"/>
          </w:tcPr>
          <w:p w14:paraId="3656446D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4.50 - 5.25</w:t>
            </w:r>
          </w:p>
        </w:tc>
      </w:tr>
      <w:tr w:rsidR="001D0B94" w:rsidRPr="000E759B" w14:paraId="6DCAE6F4" w14:textId="77777777" w:rsidTr="003174F5">
        <w:trPr>
          <w:cantSplit/>
          <w:trHeight w:val="286"/>
        </w:trPr>
        <w:tc>
          <w:tcPr>
            <w:tcW w:w="2520" w:type="dxa"/>
            <w:vAlign w:val="center"/>
          </w:tcPr>
          <w:p w14:paraId="5E64DF95" w14:textId="77777777" w:rsidR="001D0B94" w:rsidRPr="000E759B" w:rsidRDefault="001D0B94" w:rsidP="001D0B94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เงินกู้ยืมระยะยาวจากบุคคลที่เกี่ยวข้อง</w:t>
            </w:r>
          </w:p>
        </w:tc>
        <w:tc>
          <w:tcPr>
            <w:tcW w:w="1152" w:type="dxa"/>
            <w:noWrap/>
            <w:vAlign w:val="center"/>
          </w:tcPr>
          <w:p w14:paraId="40DA95C7" w14:textId="77777777" w:rsidR="001D0B94" w:rsidRPr="000E759B" w:rsidRDefault="001D0B94" w:rsidP="001D0B9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2B1DB67C" w14:textId="1CB0C245" w:rsidR="001D0B94" w:rsidRPr="000E759B" w:rsidRDefault="001D0B94" w:rsidP="001D0B9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60,807</w:t>
            </w:r>
          </w:p>
        </w:tc>
        <w:tc>
          <w:tcPr>
            <w:tcW w:w="1197" w:type="dxa"/>
            <w:vAlign w:val="center"/>
          </w:tcPr>
          <w:p w14:paraId="2493BC6D" w14:textId="77777777" w:rsidR="001D0B94" w:rsidRPr="000E759B" w:rsidRDefault="001D0B94" w:rsidP="001D0B9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321303FC" w14:textId="52B05FDD" w:rsidR="001D0B94" w:rsidRPr="000E759B" w:rsidRDefault="001D0B94" w:rsidP="001D0B9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1E8CAD32" w14:textId="77777777" w:rsidR="001D0B94" w:rsidRPr="000E759B" w:rsidRDefault="001D0B94" w:rsidP="001D0B9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15DD180E" w14:textId="77777777" w:rsidR="001D0B94" w:rsidRPr="000E759B" w:rsidRDefault="001D0B94" w:rsidP="001D0B9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5DF09019" w14:textId="77777777" w:rsidR="001D0B94" w:rsidRPr="000E759B" w:rsidRDefault="001D0B94" w:rsidP="001D0B9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70D50611" w14:textId="77777777" w:rsidR="001D0B94" w:rsidRPr="000E759B" w:rsidRDefault="001D0B94" w:rsidP="001D0B9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60,807</w:t>
            </w:r>
          </w:p>
        </w:tc>
        <w:tc>
          <w:tcPr>
            <w:tcW w:w="1206" w:type="dxa"/>
            <w:noWrap/>
            <w:vAlign w:val="center"/>
          </w:tcPr>
          <w:p w14:paraId="3756A519" w14:textId="77777777" w:rsidR="001D0B94" w:rsidRPr="000E759B" w:rsidRDefault="001D0B94" w:rsidP="001D0B94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120891B7" w14:textId="77777777" w:rsidR="001D0B94" w:rsidRPr="000E759B" w:rsidRDefault="001D0B94" w:rsidP="001D0B94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MLR - 0.25</w:t>
            </w:r>
          </w:p>
        </w:tc>
      </w:tr>
      <w:tr w:rsidR="001D0B94" w:rsidRPr="000E759B" w14:paraId="3E7ACDC1" w14:textId="77777777" w:rsidTr="003174F5">
        <w:trPr>
          <w:cantSplit/>
          <w:trHeight w:val="286"/>
        </w:trPr>
        <w:tc>
          <w:tcPr>
            <w:tcW w:w="2520" w:type="dxa"/>
            <w:vAlign w:val="center"/>
          </w:tcPr>
          <w:p w14:paraId="1C0B17CD" w14:textId="77777777" w:rsidR="001D0B94" w:rsidRPr="000E759B" w:rsidRDefault="001D0B94" w:rsidP="001D0B94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เงินกู้ยืมระยะยาวจากผู้ถือหุ้น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br/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และบุคคลอื่น</w:t>
            </w:r>
          </w:p>
        </w:tc>
        <w:tc>
          <w:tcPr>
            <w:tcW w:w="1152" w:type="dxa"/>
            <w:noWrap/>
            <w:vAlign w:val="center"/>
          </w:tcPr>
          <w:p w14:paraId="50DEF00C" w14:textId="77777777" w:rsidR="001D0B94" w:rsidRPr="000E759B" w:rsidRDefault="001D0B94" w:rsidP="001D0B9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4DA53A9E" w14:textId="13ABDA2C" w:rsidR="001D0B94" w:rsidRPr="000E759B" w:rsidRDefault="001D0B94" w:rsidP="001D0B9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182,478</w:t>
            </w:r>
          </w:p>
        </w:tc>
        <w:tc>
          <w:tcPr>
            <w:tcW w:w="1197" w:type="dxa"/>
            <w:vAlign w:val="center"/>
          </w:tcPr>
          <w:p w14:paraId="48844E1F" w14:textId="77777777" w:rsidR="001D0B94" w:rsidRPr="000E759B" w:rsidRDefault="001D0B94" w:rsidP="001D0B9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1A0EA090" w14:textId="16B5DD58" w:rsidR="001D0B94" w:rsidRPr="000E759B" w:rsidRDefault="001D0B94" w:rsidP="001D0B9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3E326923" w14:textId="77777777" w:rsidR="001D0B94" w:rsidRPr="000E759B" w:rsidRDefault="001D0B94" w:rsidP="001D0B9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2EF83FBA" w14:textId="77777777" w:rsidR="001D0B94" w:rsidRPr="000E759B" w:rsidRDefault="001D0B94" w:rsidP="001D0B9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04B19E83" w14:textId="77777777" w:rsidR="001D0B94" w:rsidRPr="000E759B" w:rsidRDefault="001D0B94" w:rsidP="001D0B9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2D1AB632" w14:textId="77777777" w:rsidR="001D0B94" w:rsidRPr="000E759B" w:rsidRDefault="001D0B94" w:rsidP="001D0B9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182,478</w:t>
            </w:r>
          </w:p>
        </w:tc>
        <w:tc>
          <w:tcPr>
            <w:tcW w:w="1206" w:type="dxa"/>
            <w:noWrap/>
            <w:vAlign w:val="center"/>
          </w:tcPr>
          <w:p w14:paraId="74CC7540" w14:textId="77777777" w:rsidR="001D0B94" w:rsidRPr="000E759B" w:rsidRDefault="001D0B94" w:rsidP="001D0B94">
            <w:pPr>
              <w:tabs>
                <w:tab w:val="clear" w:pos="907"/>
                <w:tab w:val="left" w:pos="1051"/>
              </w:tabs>
              <w:spacing w:line="240" w:lineRule="auto"/>
              <w:ind w:left="-18" w:firstLine="1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62BB1754" w14:textId="77777777" w:rsidR="001D0B94" w:rsidRPr="000E759B" w:rsidRDefault="001D0B94" w:rsidP="001D0B94">
            <w:pPr>
              <w:tabs>
                <w:tab w:val="clear" w:pos="907"/>
                <w:tab w:val="left" w:pos="1051"/>
              </w:tabs>
              <w:spacing w:line="240" w:lineRule="auto"/>
              <w:ind w:left="-18" w:firstLine="1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MLR - 0.25</w:t>
            </w:r>
          </w:p>
        </w:tc>
      </w:tr>
      <w:tr w:rsidR="002B036E" w:rsidRPr="000E759B" w14:paraId="38849E0C" w14:textId="77777777" w:rsidTr="003174F5">
        <w:trPr>
          <w:cantSplit/>
          <w:trHeight w:val="286"/>
        </w:trPr>
        <w:tc>
          <w:tcPr>
            <w:tcW w:w="2520" w:type="dxa"/>
            <w:vAlign w:val="center"/>
          </w:tcPr>
          <w:p w14:paraId="08342F99" w14:textId="77777777" w:rsidR="002B036E" w:rsidRPr="000E759B" w:rsidRDefault="002B036E" w:rsidP="003174F5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หนี้สินจากภาระค้ำประกัน</w:t>
            </w:r>
            <w:r w:rsidRPr="000E759B">
              <w:rPr>
                <w:rFonts w:ascii="BrowalliaUPC" w:hAnsi="BrowalliaUPC" w:cs="BrowalliaUPC"/>
                <w:sz w:val="22"/>
                <w:szCs w:val="22"/>
              </w:rPr>
              <w:br/>
            </w: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เงินกู้ยืมของบริษัทอื่น</w:t>
            </w:r>
          </w:p>
        </w:tc>
        <w:tc>
          <w:tcPr>
            <w:tcW w:w="1152" w:type="dxa"/>
            <w:noWrap/>
            <w:vAlign w:val="center"/>
          </w:tcPr>
          <w:p w14:paraId="5512A2D3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46FD52DE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97" w:type="dxa"/>
            <w:vAlign w:val="center"/>
          </w:tcPr>
          <w:p w14:paraId="7F60DCCC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42036942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50,289</w:t>
            </w:r>
          </w:p>
        </w:tc>
        <w:tc>
          <w:tcPr>
            <w:tcW w:w="1152" w:type="dxa"/>
            <w:noWrap/>
            <w:vAlign w:val="center"/>
          </w:tcPr>
          <w:p w14:paraId="17E9D93A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013F4E28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74A5FDF7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1F0CD7BB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50,289</w:t>
            </w:r>
          </w:p>
        </w:tc>
        <w:tc>
          <w:tcPr>
            <w:tcW w:w="1206" w:type="dxa"/>
            <w:noWrap/>
            <w:vAlign w:val="center"/>
          </w:tcPr>
          <w:p w14:paraId="4ABCEEA2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ind w:left="-18" w:firstLine="1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4D1BA48D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ind w:left="-18" w:firstLine="1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 xml:space="preserve">5.00, 15.00 </w:t>
            </w:r>
          </w:p>
        </w:tc>
      </w:tr>
      <w:tr w:rsidR="002B036E" w:rsidRPr="000E759B" w14:paraId="2134F257" w14:textId="77777777" w:rsidTr="003174F5">
        <w:trPr>
          <w:cantSplit/>
          <w:trHeight w:val="286"/>
        </w:trPr>
        <w:tc>
          <w:tcPr>
            <w:tcW w:w="2520" w:type="dxa"/>
            <w:vAlign w:val="center"/>
          </w:tcPr>
          <w:p w14:paraId="52B0109E" w14:textId="77777777" w:rsidR="002B036E" w:rsidRPr="000E759B" w:rsidRDefault="002B036E" w:rsidP="003174F5">
            <w:pPr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noWrap/>
            <w:vAlign w:val="center"/>
          </w:tcPr>
          <w:p w14:paraId="477A6A92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38,073</w:t>
            </w:r>
          </w:p>
        </w:tc>
        <w:tc>
          <w:tcPr>
            <w:tcW w:w="1197" w:type="dxa"/>
            <w:vAlign w:val="center"/>
          </w:tcPr>
          <w:p w14:paraId="3E572F77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31C4CC90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65E86C1A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38,073</w:t>
            </w:r>
          </w:p>
        </w:tc>
        <w:tc>
          <w:tcPr>
            <w:tcW w:w="1206" w:type="dxa"/>
            <w:noWrap/>
            <w:vAlign w:val="center"/>
          </w:tcPr>
          <w:p w14:paraId="20881FB4" w14:textId="77777777" w:rsidR="002B036E" w:rsidRPr="000E759B" w:rsidRDefault="002B036E" w:rsidP="003174F5">
            <w:pPr>
              <w:tabs>
                <w:tab w:val="clear" w:pos="907"/>
                <w:tab w:val="left" w:pos="1051"/>
              </w:tabs>
              <w:spacing w:line="240" w:lineRule="auto"/>
              <w:ind w:left="-18" w:firstLine="1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0E759B">
              <w:rPr>
                <w:rFonts w:ascii="BrowalliaUPC" w:hAnsi="BrowalliaUPC" w:cs="BrowalliaUPC"/>
                <w:sz w:val="22"/>
                <w:szCs w:val="22"/>
              </w:rPr>
              <w:t>MLR - 1.00</w:t>
            </w:r>
          </w:p>
        </w:tc>
      </w:tr>
    </w:tbl>
    <w:p w14:paraId="18B4067A" w14:textId="77777777" w:rsidR="00452B0F" w:rsidRPr="000E759B" w:rsidRDefault="00452B0F">
      <w:pPr>
        <w:rPr>
          <w:rFonts w:ascii="BrowalliaUPC" w:hAnsi="BrowalliaUPC" w:cs="BrowalliaUPC"/>
          <w:sz w:val="28"/>
          <w:szCs w:val="28"/>
        </w:rPr>
      </w:pPr>
    </w:p>
    <w:p w14:paraId="52737C8D" w14:textId="77777777" w:rsidR="00CB455C" w:rsidRPr="000E759B" w:rsidRDefault="00CB455C" w:rsidP="00CB455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17"/>
        </w:tabs>
        <w:spacing w:line="240" w:lineRule="auto"/>
        <w:ind w:left="450" w:hanging="45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0E759B">
        <w:rPr>
          <w:rFonts w:ascii="BrowalliaUPC" w:hAnsi="BrowalliaUPC" w:cs="BrowalliaUPC"/>
          <w:b/>
          <w:bCs/>
          <w:sz w:val="28"/>
          <w:szCs w:val="28"/>
          <w:cs/>
        </w:rPr>
        <w:t>การจัดการความเสี่ยงในส่วนของทุน</w:t>
      </w:r>
    </w:p>
    <w:p w14:paraId="337DFBE6" w14:textId="77777777" w:rsidR="00CB455C" w:rsidRPr="000E759B" w:rsidRDefault="00CB455C" w:rsidP="00CB455C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094D6702" w14:textId="6755E111" w:rsidR="00DD1536" w:rsidRPr="000E759B" w:rsidRDefault="00CB455C" w:rsidP="00CB455C">
      <w:pPr>
        <w:tabs>
          <w:tab w:val="clear" w:pos="680"/>
          <w:tab w:val="clear" w:pos="90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  <w:lang w:val="en-GB"/>
        </w:rPr>
        <w:t>วัตถุประสงค์ของบริษัทในการบริหารทุนนั้นเพื่อดำรงไว้ซึ่งความสามารถในการดำเนินงานอย่างต่อเนื่องของบริษัท เพื่อสร้างผลตอบแทนต่อผู้ถือหุ้นและเป็นประโยชน์ต่อผู้ที่มีส่วนได้เสียอื่น เพื่อดำรงไว้ซึ่งโครงสร้างของทุนที่เหมาะสม ในการดำรงไว้หรือปรับโครงสร้างของทุน บริษัทอาจออกหุ้นใหม่หรือออกหุ้นกู้เพื่อปรับโครงสร้างหนี้ หรือขายสินทรัพย์เพื่อลดภาระหนี้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</w:t>
      </w:r>
    </w:p>
    <w:p w14:paraId="277C28A0" w14:textId="77777777" w:rsidR="00DD1536" w:rsidRPr="000E759B" w:rsidRDefault="00DD1536" w:rsidP="00CB455C">
      <w:pPr>
        <w:tabs>
          <w:tab w:val="clear" w:pos="680"/>
          <w:tab w:val="clear" w:pos="90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p w14:paraId="6FFC2F01" w14:textId="77777777" w:rsidR="00DD1536" w:rsidRPr="000E759B" w:rsidRDefault="00DD1536" w:rsidP="00CB455C">
      <w:pPr>
        <w:tabs>
          <w:tab w:val="clear" w:pos="680"/>
          <w:tab w:val="clear" w:pos="90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p w14:paraId="0E164EE0" w14:textId="77777777" w:rsidR="00DD1536" w:rsidRPr="000E759B" w:rsidRDefault="00DD1536" w:rsidP="00CB455C">
      <w:pPr>
        <w:tabs>
          <w:tab w:val="clear" w:pos="680"/>
          <w:tab w:val="clear" w:pos="90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p w14:paraId="1424783D" w14:textId="77777777" w:rsidR="00DD1536" w:rsidRPr="000E759B" w:rsidRDefault="00DD1536" w:rsidP="00CB455C">
      <w:pPr>
        <w:tabs>
          <w:tab w:val="clear" w:pos="680"/>
          <w:tab w:val="clear" w:pos="90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p w14:paraId="764F6557" w14:textId="77777777" w:rsidR="00DD1536" w:rsidRPr="000E759B" w:rsidRDefault="00DD1536" w:rsidP="00CB455C">
      <w:pPr>
        <w:tabs>
          <w:tab w:val="clear" w:pos="680"/>
          <w:tab w:val="clear" w:pos="90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p w14:paraId="2B63259A" w14:textId="77777777" w:rsidR="00DD1536" w:rsidRPr="000E759B" w:rsidRDefault="00DD1536" w:rsidP="00CB455C">
      <w:pPr>
        <w:tabs>
          <w:tab w:val="clear" w:pos="680"/>
          <w:tab w:val="clear" w:pos="90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p w14:paraId="2B16309D" w14:textId="77777777" w:rsidR="00DD1536" w:rsidRPr="000E759B" w:rsidRDefault="00DD1536" w:rsidP="00CB455C">
      <w:pPr>
        <w:tabs>
          <w:tab w:val="clear" w:pos="680"/>
          <w:tab w:val="clear" w:pos="90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p w14:paraId="6327D70E" w14:textId="77777777" w:rsidR="00DD1536" w:rsidRPr="000E759B" w:rsidRDefault="00DD1536" w:rsidP="00CB455C">
      <w:pPr>
        <w:tabs>
          <w:tab w:val="clear" w:pos="680"/>
          <w:tab w:val="clear" w:pos="90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p w14:paraId="566199B0" w14:textId="77777777" w:rsidR="00DD1536" w:rsidRPr="000E759B" w:rsidRDefault="00DD1536" w:rsidP="00CB455C">
      <w:pPr>
        <w:tabs>
          <w:tab w:val="clear" w:pos="680"/>
          <w:tab w:val="clear" w:pos="90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p w14:paraId="2EB03535" w14:textId="77777777" w:rsidR="009B2327" w:rsidRPr="000E759B" w:rsidRDefault="009B2327" w:rsidP="00C07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cs/>
        </w:rPr>
      </w:pPr>
    </w:p>
    <w:p w14:paraId="6D723FC8" w14:textId="77777777" w:rsidR="00CB455C" w:rsidRPr="000E759B" w:rsidRDefault="00CB455C" w:rsidP="00CB455C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6D085039" w14:textId="77777777" w:rsidR="000852DB" w:rsidRPr="000E759B" w:rsidRDefault="00085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cs/>
        </w:rPr>
        <w:sectPr w:rsidR="000852DB" w:rsidRPr="000E759B" w:rsidSect="00F54EA6">
          <w:headerReference w:type="default" r:id="rId16"/>
          <w:footerReference w:type="default" r:id="rId17"/>
          <w:pgSz w:w="11909" w:h="16834" w:code="9"/>
          <w:pgMar w:top="2250" w:right="994" w:bottom="1259" w:left="1531" w:header="720" w:footer="459" w:gutter="0"/>
          <w:cols w:space="720"/>
          <w:docGrid w:linePitch="245"/>
        </w:sectPr>
      </w:pPr>
    </w:p>
    <w:p w14:paraId="51371C55" w14:textId="167FBC45" w:rsidR="00CB455C" w:rsidRPr="000E759B" w:rsidRDefault="008B68C4" w:rsidP="00923F41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0E759B">
        <w:rPr>
          <w:rFonts w:ascii="BrowalliaUPC" w:hAnsi="BrowalliaUPC" w:cs="BrowalliaUPC"/>
          <w:b/>
          <w:bCs/>
          <w:sz w:val="28"/>
          <w:szCs w:val="28"/>
          <w:cs/>
        </w:rPr>
        <w:t>กา</w:t>
      </w:r>
      <w:r w:rsidR="00CB455C" w:rsidRPr="000E759B">
        <w:rPr>
          <w:rFonts w:ascii="BrowalliaUPC" w:hAnsi="BrowalliaUPC" w:cs="BrowalliaUPC"/>
          <w:b/>
          <w:bCs/>
          <w:sz w:val="28"/>
          <w:szCs w:val="28"/>
          <w:cs/>
        </w:rPr>
        <w:t>รปรับกระทบหนี้สินที่เกิดขึ้นจากกิจกรรมจัดหาเงิน</w:t>
      </w:r>
    </w:p>
    <w:p w14:paraId="44F1EC2A" w14:textId="77777777" w:rsidR="00A23B3D" w:rsidRPr="000E759B" w:rsidRDefault="00A23B3D" w:rsidP="00A23B3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16782C3A" w14:textId="6C22A301" w:rsidR="00CB455C" w:rsidRPr="000E759B" w:rsidRDefault="00CB455C" w:rsidP="00A23B3D">
      <w:pPr>
        <w:tabs>
          <w:tab w:val="clear" w:pos="227"/>
          <w:tab w:val="clear" w:pos="454"/>
          <w:tab w:val="left" w:pos="450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การเปลี่ยนแปลงต่อหนี้สินที่เกิดขึ้นจากกิจกรรมจัดหาเงินของกลุ่มบริษัท มีดังนี้</w:t>
      </w:r>
    </w:p>
    <w:p w14:paraId="10AF40A0" w14:textId="77777777" w:rsidR="00A23B3D" w:rsidRPr="000E759B" w:rsidRDefault="00A23B3D" w:rsidP="00A23B3D">
      <w:pPr>
        <w:tabs>
          <w:tab w:val="clear" w:pos="227"/>
          <w:tab w:val="clear" w:pos="454"/>
          <w:tab w:val="left" w:pos="450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Style w:val="TableGrid"/>
        <w:tblW w:w="14685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096"/>
        <w:gridCol w:w="261"/>
        <w:gridCol w:w="1003"/>
        <w:gridCol w:w="261"/>
        <w:gridCol w:w="1027"/>
        <w:gridCol w:w="261"/>
        <w:gridCol w:w="1137"/>
        <w:gridCol w:w="261"/>
        <w:gridCol w:w="1165"/>
        <w:gridCol w:w="261"/>
        <w:gridCol w:w="1138"/>
        <w:gridCol w:w="261"/>
        <w:gridCol w:w="1187"/>
        <w:gridCol w:w="261"/>
        <w:gridCol w:w="1077"/>
        <w:gridCol w:w="261"/>
        <w:gridCol w:w="1073"/>
      </w:tblGrid>
      <w:tr w:rsidR="00913B91" w:rsidRPr="000E759B" w14:paraId="70D821CD" w14:textId="77777777" w:rsidTr="00AB426F">
        <w:trPr>
          <w:tblHeader/>
        </w:trPr>
        <w:tc>
          <w:tcPr>
            <w:tcW w:w="2694" w:type="dxa"/>
          </w:tcPr>
          <w:p w14:paraId="1B456EEF" w14:textId="77777777" w:rsidR="00E35AF5" w:rsidRPr="000E759B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991" w:type="dxa"/>
            <w:gridSpan w:val="17"/>
          </w:tcPr>
          <w:p w14:paraId="51BD93B3" w14:textId="2D1D8DD0" w:rsidR="00E35AF5" w:rsidRPr="000E759B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หน่วย</w:t>
            </w:r>
            <w:r w:rsidRPr="000E759B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: </w:t>
            </w: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พันบาท</w:t>
            </w:r>
            <w:r w:rsidRPr="000E759B">
              <w:rPr>
                <w:rFonts w:ascii="BrowalliaUPC" w:hAnsi="BrowalliaUPC" w:cs="BrowalliaUPC"/>
                <w:sz w:val="20"/>
                <w:szCs w:val="20"/>
                <w:lang w:val="en-GB"/>
              </w:rPr>
              <w:t>)</w:t>
            </w:r>
          </w:p>
        </w:tc>
      </w:tr>
      <w:tr w:rsidR="00913B91" w:rsidRPr="000E759B" w14:paraId="075754A8" w14:textId="77777777" w:rsidTr="00AB426F">
        <w:trPr>
          <w:tblHeader/>
        </w:trPr>
        <w:tc>
          <w:tcPr>
            <w:tcW w:w="2694" w:type="dxa"/>
          </w:tcPr>
          <w:p w14:paraId="2E95A544" w14:textId="77777777" w:rsidR="00E35AF5" w:rsidRPr="000E759B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991" w:type="dxa"/>
            <w:gridSpan w:val="17"/>
          </w:tcPr>
          <w:p w14:paraId="3DF1FBD8" w14:textId="10E487DF" w:rsidR="00E35AF5" w:rsidRPr="000E759B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งบการเงินรวม</w:t>
            </w:r>
          </w:p>
        </w:tc>
      </w:tr>
      <w:tr w:rsidR="00913B91" w:rsidRPr="000E759B" w14:paraId="2B5F98EB" w14:textId="77777777" w:rsidTr="00AB426F">
        <w:trPr>
          <w:tblHeader/>
        </w:trPr>
        <w:tc>
          <w:tcPr>
            <w:tcW w:w="2694" w:type="dxa"/>
          </w:tcPr>
          <w:p w14:paraId="3C575393" w14:textId="77777777" w:rsidR="00E35AF5" w:rsidRPr="000E759B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7D2DFE1F" w14:textId="77777777" w:rsidR="00E35AF5" w:rsidRPr="000E759B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  <w:p w14:paraId="687AF5A7" w14:textId="75D59C6B" w:rsidR="00E35AF5" w:rsidRPr="000E759B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หนี้สินตามสัญญา</w:t>
            </w:r>
            <w:r w:rsidR="001A500C"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เช่า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502EF463" w14:textId="77777777" w:rsidR="00E35AF5" w:rsidRPr="000E759B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</w:tcPr>
          <w:p w14:paraId="3462694F" w14:textId="6B063E16" w:rsidR="00E35AF5" w:rsidRPr="000E759B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เงินกู้ยืม</w:t>
            </w:r>
            <w:r w:rsidR="00D33C95" w:rsidRPr="000E759B">
              <w:rPr>
                <w:rFonts w:ascii="BrowalliaUPC" w:hAnsi="BrowalliaUPC" w:cs="BrowalliaUPC"/>
                <w:sz w:val="20"/>
                <w:szCs w:val="20"/>
                <w:lang w:val="en-GB"/>
              </w:rPr>
              <w:br/>
            </w: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ระยะสั้นจากสถาบันการเงิน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3E6ED264" w14:textId="77777777" w:rsidR="00E35AF5" w:rsidRPr="000E759B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A263D" w14:textId="25A2BFC1" w:rsidR="00E35AF5" w:rsidRPr="000E759B" w:rsidRDefault="00C64E44" w:rsidP="00C64E4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เงินกู้ยืม</w:t>
            </w:r>
            <w:r w:rsidR="000B062A" w:rsidRPr="000E759B">
              <w:rPr>
                <w:rFonts w:ascii="BrowalliaUPC" w:hAnsi="BrowalliaUPC" w:cs="BrowalliaUPC"/>
                <w:sz w:val="20"/>
                <w:szCs w:val="20"/>
                <w:lang w:val="en-GB"/>
              </w:rPr>
              <w:br/>
            </w: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ระยะสั้นจากบุคคอื่น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AE9B8D2" w14:textId="77777777" w:rsidR="00E35AF5" w:rsidRPr="000E759B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13640EC8" w14:textId="466274B2" w:rsidR="00E35AF5" w:rsidRPr="000E759B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เงินกู้ยืม</w:t>
            </w:r>
            <w:r w:rsidR="000B062A" w:rsidRPr="000E759B">
              <w:rPr>
                <w:rFonts w:ascii="BrowalliaUPC" w:hAnsi="BrowalliaUPC" w:cs="BrowalliaUPC"/>
                <w:sz w:val="20"/>
                <w:szCs w:val="20"/>
                <w:lang w:val="en-GB"/>
              </w:rPr>
              <w:br/>
            </w: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ระยะสั้นจากบุคคลที่เกี่ยวข้อง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0097D4DE" w14:textId="77777777" w:rsidR="00E35AF5" w:rsidRPr="000E759B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5DB81D0D" w14:textId="31C6E1B6" w:rsidR="00E35AF5" w:rsidRPr="000E759B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เงินกู้ยืมระยะยาวจากบุคคลที่เกี่ยวข้อง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39C6312" w14:textId="77777777" w:rsidR="00E35AF5" w:rsidRPr="000E759B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09C98486" w14:textId="29D3ADBF" w:rsidR="00E35AF5" w:rsidRPr="000E759B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เงินกู้ยืมระยะยาวจากผู้ถือหุ้นและบุคคลอื่น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6FA7F94D" w14:textId="38BB7021" w:rsidR="00E35AF5" w:rsidRPr="000E759B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951D0E4" w14:textId="3856A5AF" w:rsidR="00E35AF5" w:rsidRPr="000E759B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หนี้สินจากภาระค้ำประกันเงินกู้ยืมของบริษัทอื่น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C81462B" w14:textId="77777777" w:rsidR="00E35AF5" w:rsidRPr="000E759B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782D064F" w14:textId="6FA327E7" w:rsidR="00E35AF5" w:rsidRPr="000E759B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เงินกู้ยืม</w:t>
            </w:r>
            <w:r w:rsidR="000B062A" w:rsidRPr="000E759B">
              <w:rPr>
                <w:rFonts w:ascii="BrowalliaUPC" w:hAnsi="BrowalliaUPC" w:cs="BrowalliaUPC"/>
                <w:sz w:val="20"/>
                <w:szCs w:val="20"/>
              </w:rPr>
              <w:br/>
            </w: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ระยะยาวจากสถาบันการเงิน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E000812" w14:textId="77777777" w:rsidR="00E35AF5" w:rsidRPr="000E759B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14:paraId="5BCE03B1" w14:textId="1B476BD2" w:rsidR="00E35AF5" w:rsidRPr="000E759B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09707C3D" w14:textId="77777777" w:rsidR="00E35AF5" w:rsidRPr="000E759B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3B5AF46C" w14:textId="77777777" w:rsidR="00E35AF5" w:rsidRPr="000E759B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รวม</w:t>
            </w:r>
          </w:p>
        </w:tc>
      </w:tr>
      <w:tr w:rsidR="00913B91" w:rsidRPr="000E759B" w14:paraId="03CCF490" w14:textId="77777777" w:rsidTr="00AB426F">
        <w:trPr>
          <w:tblHeader/>
        </w:trPr>
        <w:tc>
          <w:tcPr>
            <w:tcW w:w="2694" w:type="dxa"/>
          </w:tcPr>
          <w:p w14:paraId="0D7A465E" w14:textId="77777777" w:rsidR="00E35AF5" w:rsidRPr="000E759B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26EA3335" w14:textId="77777777" w:rsidR="00E35AF5" w:rsidRPr="000E759B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01BB2E6E" w14:textId="77777777" w:rsidR="00E35AF5" w:rsidRPr="000E759B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04F0F1F4" w14:textId="77777777" w:rsidR="00E35AF5" w:rsidRPr="000E759B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2A7ED5C4" w14:textId="77777777" w:rsidR="00E35AF5" w:rsidRPr="000E759B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5EDB8C8B" w14:textId="77777777" w:rsidR="00E35AF5" w:rsidRPr="000E759B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27ABA4F9" w14:textId="77777777" w:rsidR="00E35AF5" w:rsidRPr="000E759B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7EE4B8F9" w14:textId="77777777" w:rsidR="00E35AF5" w:rsidRPr="000E759B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27992477" w14:textId="77777777" w:rsidR="00E35AF5" w:rsidRPr="000E759B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</w:tcPr>
          <w:p w14:paraId="149FD03A" w14:textId="77777777" w:rsidR="00E35AF5" w:rsidRPr="000E759B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31B277DA" w14:textId="77777777" w:rsidR="00E35AF5" w:rsidRPr="000E759B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</w:tcPr>
          <w:p w14:paraId="74064994" w14:textId="6C05B30A" w:rsidR="00E35AF5" w:rsidRPr="000E759B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0408A2A2" w14:textId="6E2A9E42" w:rsidR="00E35AF5" w:rsidRPr="000E759B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6C1081D0" w14:textId="14405BA6" w:rsidR="00E35AF5" w:rsidRPr="000E759B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8AD949A" w14:textId="77777777" w:rsidR="00E35AF5" w:rsidRPr="000E759B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2F9956B0" w14:textId="4EAFC88C" w:rsidR="00E35AF5" w:rsidRPr="000E759B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E93C26F" w14:textId="77777777" w:rsidR="00E35AF5" w:rsidRPr="000E759B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3918B462" w14:textId="0D674A22" w:rsidR="00E35AF5" w:rsidRPr="000E759B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6E2242" w:rsidRPr="000E759B" w14:paraId="07AC72C3" w14:textId="77777777" w:rsidTr="00AB426F">
        <w:tc>
          <w:tcPr>
            <w:tcW w:w="2694" w:type="dxa"/>
          </w:tcPr>
          <w:p w14:paraId="68CEED6F" w14:textId="66C4494B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 xml:space="preserve">1 </w:t>
            </w:r>
            <w:r w:rsidRPr="000E759B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 xml:space="preserve">มกราคม </w:t>
            </w:r>
            <w:r w:rsidRPr="000E759B">
              <w:rPr>
                <w:rFonts w:ascii="BrowalliaUPC" w:hAnsi="BrowalliaUPC" w:cs="BrowalliaUPC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6577B335" w14:textId="0D26655A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32,933</w:t>
            </w:r>
          </w:p>
        </w:tc>
        <w:tc>
          <w:tcPr>
            <w:tcW w:w="261" w:type="dxa"/>
            <w:vAlign w:val="center"/>
          </w:tcPr>
          <w:p w14:paraId="3C22EA12" w14:textId="344BF01D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14:paraId="227A8B02" w14:textId="150AD735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30,930</w:t>
            </w:r>
          </w:p>
        </w:tc>
        <w:tc>
          <w:tcPr>
            <w:tcW w:w="261" w:type="dxa"/>
            <w:vAlign w:val="center"/>
          </w:tcPr>
          <w:p w14:paraId="523396BB" w14:textId="66630EDA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14:paraId="202A56F5" w14:textId="5BEED7DB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1356B260" w14:textId="3E668CDA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0005B74A" w14:textId="74DBD0F6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59,000</w:t>
            </w:r>
          </w:p>
        </w:tc>
        <w:tc>
          <w:tcPr>
            <w:tcW w:w="261" w:type="dxa"/>
            <w:vAlign w:val="center"/>
          </w:tcPr>
          <w:p w14:paraId="76553E03" w14:textId="1A184F5B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center"/>
          </w:tcPr>
          <w:p w14:paraId="3277FABE" w14:textId="2FEC567E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64,795</w:t>
            </w:r>
          </w:p>
        </w:tc>
        <w:tc>
          <w:tcPr>
            <w:tcW w:w="261" w:type="dxa"/>
            <w:vAlign w:val="center"/>
          </w:tcPr>
          <w:p w14:paraId="7FC39F52" w14:textId="0ADD3111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4A9B5F65" w14:textId="18BEF39F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194,430</w:t>
            </w:r>
          </w:p>
        </w:tc>
        <w:tc>
          <w:tcPr>
            <w:tcW w:w="261" w:type="dxa"/>
            <w:vAlign w:val="center"/>
          </w:tcPr>
          <w:p w14:paraId="549DFD3D" w14:textId="08D08B5F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21229B63" w14:textId="7094D80D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90,962</w:t>
            </w:r>
          </w:p>
        </w:tc>
        <w:tc>
          <w:tcPr>
            <w:tcW w:w="261" w:type="dxa"/>
            <w:vAlign w:val="center"/>
          </w:tcPr>
          <w:p w14:paraId="3D6F809F" w14:textId="58584DFD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4D7E3483" w14:textId="19315AE5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100,473</w:t>
            </w:r>
          </w:p>
        </w:tc>
        <w:tc>
          <w:tcPr>
            <w:tcW w:w="261" w:type="dxa"/>
            <w:vAlign w:val="center"/>
          </w:tcPr>
          <w:p w14:paraId="551CDF40" w14:textId="00305887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14:paraId="3F38F8C5" w14:textId="1578B386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573,523</w:t>
            </w:r>
          </w:p>
        </w:tc>
      </w:tr>
      <w:tr w:rsidR="006E2242" w:rsidRPr="000E759B" w14:paraId="31D20183" w14:textId="77777777" w:rsidTr="00AB426F">
        <w:tc>
          <w:tcPr>
            <w:tcW w:w="2694" w:type="dxa"/>
          </w:tcPr>
          <w:p w14:paraId="7DBB6A78" w14:textId="77777777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19F07050" w14:textId="77777777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38116423" w14:textId="77777777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0E3B599A" w14:textId="77777777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15E915FB" w14:textId="77777777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29FCF808" w14:textId="77777777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68C40712" w14:textId="77777777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43503846" w14:textId="77777777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778B9D22" w14:textId="77777777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34B45708" w14:textId="77777777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E5F9B75" w14:textId="77777777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13D17A0D" w14:textId="3CCE38A3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5FA0189C" w14:textId="2F5610DB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73867086" w14:textId="2EC1E5F8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6DFE49D1" w14:textId="77777777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58AC213" w14:textId="69FB6FD6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0AD7190" w14:textId="77777777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42181B09" w14:textId="3B15716F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6E2242" w:rsidRPr="000E759B" w14:paraId="47AA96E0" w14:textId="77777777" w:rsidTr="00AB426F">
        <w:tc>
          <w:tcPr>
            <w:tcW w:w="2694" w:type="dxa"/>
          </w:tcPr>
          <w:p w14:paraId="77091569" w14:textId="469C6095" w:rsidR="006E2242" w:rsidRPr="000E759B" w:rsidRDefault="006E2242" w:rsidP="006E2242">
            <w:pPr>
              <w:tabs>
                <w:tab w:val="clear" w:pos="227"/>
                <w:tab w:val="clear" w:pos="454"/>
                <w:tab w:val="left" w:pos="2085"/>
                <w:tab w:val="right" w:pos="7280"/>
                <w:tab w:val="right" w:pos="8540"/>
              </w:tabs>
              <w:spacing w:line="240" w:lineRule="auto"/>
              <w:ind w:right="-112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>รายการที่เกิดขึ้นจากกระแสเงินสด</w:t>
            </w:r>
            <w:r w:rsidRPr="000E759B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>:</w:t>
            </w:r>
          </w:p>
        </w:tc>
        <w:tc>
          <w:tcPr>
            <w:tcW w:w="1096" w:type="dxa"/>
            <w:vAlign w:val="bottom"/>
          </w:tcPr>
          <w:p w14:paraId="32874F30" w14:textId="77777777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0BF5A99A" w14:textId="77777777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6A781F28" w14:textId="77777777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1D5033CD" w14:textId="77777777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28DFF306" w14:textId="77777777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327B05D2" w14:textId="77777777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7" w:type="dxa"/>
            <w:vAlign w:val="bottom"/>
          </w:tcPr>
          <w:p w14:paraId="349B1E8F" w14:textId="77777777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3DF0228D" w14:textId="77777777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2B5BF55A" w14:textId="77777777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52D485EF" w14:textId="77777777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2ED54737" w14:textId="7BED1F3E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1D616728" w14:textId="61199E28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bottom"/>
          </w:tcPr>
          <w:p w14:paraId="36F91C7F" w14:textId="0BC4F115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32F97DCF" w14:textId="77777777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3A3CB74E" w14:textId="77CA9D17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523A7543" w14:textId="77777777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bottom"/>
          </w:tcPr>
          <w:p w14:paraId="406A4374" w14:textId="7F49C558" w:rsidR="006E2242" w:rsidRPr="000E759B" w:rsidRDefault="006E2242" w:rsidP="006E22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1B4593" w:rsidRPr="000E759B" w14:paraId="45EFD14E" w14:textId="77777777" w:rsidTr="00AB426F">
        <w:tc>
          <w:tcPr>
            <w:tcW w:w="2694" w:type="dxa"/>
          </w:tcPr>
          <w:p w14:paraId="766AF221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การจ่ายคืน</w:t>
            </w:r>
          </w:p>
        </w:tc>
        <w:tc>
          <w:tcPr>
            <w:tcW w:w="1096" w:type="dxa"/>
            <w:vAlign w:val="center"/>
          </w:tcPr>
          <w:p w14:paraId="7FD7C542" w14:textId="78CE7A25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0"/>
                <w:szCs w:val="20"/>
              </w:rPr>
              <w:t>8,848</w:t>
            </w: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13B77D20" w14:textId="794BE765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0147E9C1" w14:textId="2430CCA3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0"/>
                <w:szCs w:val="20"/>
              </w:rPr>
              <w:t>147,942</w:t>
            </w: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3EDF3C46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151814E3" w14:textId="7F2751F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57E60408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2E359042" w14:textId="22807F3F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0"/>
                <w:szCs w:val="20"/>
              </w:rPr>
              <w:t>10,000</w:t>
            </w: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57EBF649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7DCBBCD4" w14:textId="369E59F2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0"/>
                <w:szCs w:val="20"/>
              </w:rPr>
              <w:t>3,988</w:t>
            </w: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1B16AB61" w14:textId="4DB52868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1A07B8CD" w14:textId="73ED6C62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0"/>
                <w:szCs w:val="20"/>
              </w:rPr>
              <w:t>11,952</w:t>
            </w: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02994EE9" w14:textId="5D8DB30F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33010FCE" w14:textId="7663D2C6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0"/>
                <w:szCs w:val="20"/>
              </w:rPr>
              <w:t>48,294</w:t>
            </w: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0A3E44CC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7B068F48" w14:textId="6E99FAC6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0"/>
                <w:szCs w:val="20"/>
              </w:rPr>
              <w:t>62,400</w:t>
            </w: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0651B901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12544536" w14:textId="24368015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0"/>
                <w:szCs w:val="20"/>
              </w:rPr>
              <w:t>293,424</w:t>
            </w: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)</w:t>
            </w:r>
          </w:p>
        </w:tc>
      </w:tr>
      <w:tr w:rsidR="001B4593" w:rsidRPr="000E759B" w14:paraId="46C82D35" w14:textId="77777777" w:rsidTr="00AB426F">
        <w:tc>
          <w:tcPr>
            <w:tcW w:w="2694" w:type="dxa"/>
          </w:tcPr>
          <w:p w14:paraId="1C3D6904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เงินสดรับ</w:t>
            </w:r>
          </w:p>
        </w:tc>
        <w:tc>
          <w:tcPr>
            <w:tcW w:w="1096" w:type="dxa"/>
            <w:vAlign w:val="center"/>
          </w:tcPr>
          <w:p w14:paraId="7AF28375" w14:textId="59DC6CBC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4AA2ADF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4F3B8128" w14:textId="78445098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122,011</w:t>
            </w:r>
          </w:p>
        </w:tc>
        <w:tc>
          <w:tcPr>
            <w:tcW w:w="261" w:type="dxa"/>
            <w:vAlign w:val="center"/>
          </w:tcPr>
          <w:p w14:paraId="38D6B4B2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1FDEF05A" w14:textId="6FD4D16D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55,000</w:t>
            </w:r>
          </w:p>
        </w:tc>
        <w:tc>
          <w:tcPr>
            <w:tcW w:w="261" w:type="dxa"/>
            <w:vAlign w:val="center"/>
          </w:tcPr>
          <w:p w14:paraId="46B75E73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03AF2CA2" w14:textId="52732654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725007EF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56F8D71F" w14:textId="2692355D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E49285A" w14:textId="3A1AB27B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39A01251" w14:textId="52160A40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35CCCF3" w14:textId="2D9EF4A4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1993FAC2" w14:textId="32940E72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6F7C9395" w14:textId="1F66ECE5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59443EC6" w14:textId="74FAF30B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8443EA6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034D47CD" w14:textId="5A4ADFB6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177,011</w:t>
            </w:r>
          </w:p>
        </w:tc>
      </w:tr>
      <w:tr w:rsidR="001B4593" w:rsidRPr="000E759B" w14:paraId="54F58586" w14:textId="77777777" w:rsidTr="00AB426F">
        <w:tc>
          <w:tcPr>
            <w:tcW w:w="2694" w:type="dxa"/>
          </w:tcPr>
          <w:p w14:paraId="0F6B9FCA" w14:textId="505BB351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96" w:type="dxa"/>
            <w:vAlign w:val="center"/>
          </w:tcPr>
          <w:p w14:paraId="2EDDBE08" w14:textId="7AE6FADF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0BD014D9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48BC7770" w14:textId="3A7A24EA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013EDCC8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63A89702" w14:textId="4347F476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55B603F7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42C2F0AC" w14:textId="291C71D6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4B97DD6F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1C16DB32" w14:textId="1A1B6C75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33E3C7E9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4478F8B5" w14:textId="25ED4276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6FEA0108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7F368278" w14:textId="510773AB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69382B74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2AE7F6B4" w14:textId="2717A451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1FF03102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5C94D67E" w14:textId="117DEDC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1B4593" w:rsidRPr="000E759B" w14:paraId="71707952" w14:textId="77777777" w:rsidTr="003174F5">
        <w:tc>
          <w:tcPr>
            <w:tcW w:w="2694" w:type="dxa"/>
          </w:tcPr>
          <w:p w14:paraId="375B7ABE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>รายการที่ไม่ใช่กระแสเงินสด</w:t>
            </w:r>
            <w:r w:rsidRPr="000E759B">
              <w:rPr>
                <w:rFonts w:ascii="BrowalliaUPC" w:hAnsi="BrowalliaUPC" w:cs="BrowalliaUPC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096" w:type="dxa"/>
            <w:vAlign w:val="bottom"/>
          </w:tcPr>
          <w:p w14:paraId="4B808BC3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1D7E8F49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1B4B9606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3DC727FE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1C55FD83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29EB53F2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7" w:type="dxa"/>
            <w:vAlign w:val="bottom"/>
          </w:tcPr>
          <w:p w14:paraId="44003E16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585A9D4B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7C41D478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5B3D2329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30A361D5" w14:textId="24653F61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068B3516" w14:textId="2C8620C1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bottom"/>
          </w:tcPr>
          <w:p w14:paraId="18CCB145" w14:textId="03704EC9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5C4C91CF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428AC8CE" w14:textId="2489FA1B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0E5D4A32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bottom"/>
          </w:tcPr>
          <w:p w14:paraId="27513524" w14:textId="6C390E6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1B4593" w:rsidRPr="000E759B" w14:paraId="63B803F5" w14:textId="77777777" w:rsidTr="00AB426F">
        <w:tc>
          <w:tcPr>
            <w:tcW w:w="2694" w:type="dxa"/>
            <w:vAlign w:val="center"/>
          </w:tcPr>
          <w:p w14:paraId="77A3D27D" w14:textId="27AA4EC9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ค่าธรรมเนียมรอตัดบัญชี</w:t>
            </w:r>
          </w:p>
        </w:tc>
        <w:tc>
          <w:tcPr>
            <w:tcW w:w="1096" w:type="dxa"/>
            <w:vAlign w:val="bottom"/>
          </w:tcPr>
          <w:p w14:paraId="62CF0217" w14:textId="0575268F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3A900FC9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43BA6D48" w14:textId="7A54DC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61FF4623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19328489" w14:textId="249ABAFE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42132AC0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7" w:type="dxa"/>
            <w:vAlign w:val="bottom"/>
          </w:tcPr>
          <w:p w14:paraId="745BDD51" w14:textId="5F045C31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034656E7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3C8093BD" w14:textId="4551AD4D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2BB09FDE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31F1C8D6" w14:textId="69723338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23B294A2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bottom"/>
          </w:tcPr>
          <w:p w14:paraId="14FCCAFE" w14:textId="5D23D9C9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520</w:t>
            </w:r>
          </w:p>
        </w:tc>
        <w:tc>
          <w:tcPr>
            <w:tcW w:w="261" w:type="dxa"/>
            <w:vAlign w:val="bottom"/>
          </w:tcPr>
          <w:p w14:paraId="41043855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59F1E859" w14:textId="4366EA2E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306B8582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bottom"/>
          </w:tcPr>
          <w:p w14:paraId="27EDAAA3" w14:textId="5E32D1B5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520</w:t>
            </w:r>
          </w:p>
        </w:tc>
      </w:tr>
      <w:tr w:rsidR="001B4593" w:rsidRPr="000E759B" w14:paraId="57C90150" w14:textId="77777777" w:rsidTr="00AB426F">
        <w:tc>
          <w:tcPr>
            <w:tcW w:w="2694" w:type="dxa"/>
            <w:vAlign w:val="center"/>
          </w:tcPr>
          <w:p w14:paraId="24CAE757" w14:textId="4B9D3BFA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ดอกเบี้ยรอตัดบัญชี</w:t>
            </w:r>
          </w:p>
        </w:tc>
        <w:tc>
          <w:tcPr>
            <w:tcW w:w="1096" w:type="dxa"/>
            <w:vAlign w:val="center"/>
          </w:tcPr>
          <w:p w14:paraId="1719BCEA" w14:textId="5EA3F54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1,648</w:t>
            </w:r>
          </w:p>
        </w:tc>
        <w:tc>
          <w:tcPr>
            <w:tcW w:w="261" w:type="dxa"/>
            <w:vAlign w:val="center"/>
          </w:tcPr>
          <w:p w14:paraId="51711B59" w14:textId="5BF380E3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7B3303F7" w14:textId="53058D8B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6F2C0460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06B0DB94" w14:textId="1713E4CA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9E46441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59E6E0E3" w14:textId="713CE44F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94E450D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1ABBBC5F" w14:textId="480F9D1D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2F364847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507F955F" w14:textId="1A0B49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9924596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0B8470CC" w14:textId="3E0E0B3C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7,101</w:t>
            </w:r>
          </w:p>
        </w:tc>
        <w:tc>
          <w:tcPr>
            <w:tcW w:w="261" w:type="dxa"/>
            <w:vAlign w:val="center"/>
          </w:tcPr>
          <w:p w14:paraId="72E80BC3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4B1826E2" w14:textId="3BD1CEB2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78988D6E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0F76B34B" w14:textId="7AF34A98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8,749</w:t>
            </w:r>
          </w:p>
        </w:tc>
      </w:tr>
      <w:tr w:rsidR="001B4593" w:rsidRPr="000E759B" w14:paraId="6EA32A67" w14:textId="77777777" w:rsidTr="00AB426F">
        <w:tc>
          <w:tcPr>
            <w:tcW w:w="2694" w:type="dxa"/>
            <w:vAlign w:val="center"/>
          </w:tcPr>
          <w:p w14:paraId="7CBC1716" w14:textId="6A12C02E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อัตราแลกเปลี่ยน</w:t>
            </w:r>
          </w:p>
        </w:tc>
        <w:tc>
          <w:tcPr>
            <w:tcW w:w="1096" w:type="dxa"/>
            <w:vAlign w:val="center"/>
          </w:tcPr>
          <w:p w14:paraId="56CEB14F" w14:textId="62819171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52750987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6EFB541C" w14:textId="1FB58F5E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1</w:t>
            </w:r>
          </w:p>
        </w:tc>
        <w:tc>
          <w:tcPr>
            <w:tcW w:w="261" w:type="dxa"/>
            <w:vAlign w:val="center"/>
          </w:tcPr>
          <w:p w14:paraId="3AD6AEBB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58FA1FD0" w14:textId="1349D188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EA34D46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29D840AF" w14:textId="11F813B8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683653A3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07337ACC" w14:textId="75192DFE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5CFA8AC5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12AA9D48" w14:textId="6206534C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6609458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3227CEDC" w14:textId="27B66559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C378E10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3A51C1DF" w14:textId="1B5ADFE6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6D875B7B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7CCD64DB" w14:textId="084C48DC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1</w:t>
            </w:r>
          </w:p>
        </w:tc>
      </w:tr>
      <w:tr w:rsidR="001B4593" w:rsidRPr="000E759B" w14:paraId="71941288" w14:textId="77777777" w:rsidTr="00AB426F">
        <w:tc>
          <w:tcPr>
            <w:tcW w:w="2694" w:type="dxa"/>
            <w:vAlign w:val="center"/>
          </w:tcPr>
          <w:p w14:paraId="6741E661" w14:textId="22A7A0B4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สินทรัพย์สิทธิการใช้และหนี้สินตามสัญญาเช่า</w:t>
            </w:r>
            <w:r w:rsidRPr="000E759B">
              <w:rPr>
                <w:rFonts w:ascii="BrowalliaUPC" w:hAnsi="BrowalliaUPC" w:cs="BrowalliaUPC"/>
                <w:sz w:val="20"/>
                <w:szCs w:val="20"/>
                <w:lang w:val="en-GB"/>
              </w:rPr>
              <w:br/>
              <w:t xml:space="preserve">    </w:t>
            </w: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ลดลงจากการเปลี่ยนแปลงสัญญา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66300143" w14:textId="7193CC4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67</w:t>
            </w:r>
          </w:p>
        </w:tc>
        <w:tc>
          <w:tcPr>
            <w:tcW w:w="261" w:type="dxa"/>
            <w:vAlign w:val="bottom"/>
          </w:tcPr>
          <w:p w14:paraId="5AAD4200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14:paraId="43C9F1F6" w14:textId="4E10AE03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35543CCA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7BACE3BA" w14:textId="70F08A6B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32A94850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2347F4B7" w14:textId="56FB2933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1A83C72E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56671120" w14:textId="7C686CF4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38984A72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4D702066" w14:textId="4D28CE44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458D1CAE" w14:textId="52D84230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bottom"/>
          </w:tcPr>
          <w:p w14:paraId="59020B61" w14:textId="317DE9D6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0B99B65D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684458B" w14:textId="46807622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56EE5EC5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4C7CFA1D" w14:textId="4940C374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67</w:t>
            </w:r>
          </w:p>
        </w:tc>
      </w:tr>
      <w:tr w:rsidR="001B4593" w:rsidRPr="000E759B" w14:paraId="241CAAAB" w14:textId="77777777" w:rsidTr="00AB426F">
        <w:tc>
          <w:tcPr>
            <w:tcW w:w="2694" w:type="dxa"/>
          </w:tcPr>
          <w:p w14:paraId="5897F01A" w14:textId="178CEA09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 xml:space="preserve">31 </w:t>
            </w:r>
            <w:r w:rsidRPr="000E759B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0E759B">
              <w:rPr>
                <w:rFonts w:ascii="BrowalliaUPC" w:hAnsi="BrowalliaUPC" w:cs="BrowalliaUPC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7E309A8" w14:textId="54970F75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25,800</w:t>
            </w:r>
          </w:p>
        </w:tc>
        <w:tc>
          <w:tcPr>
            <w:tcW w:w="261" w:type="dxa"/>
            <w:vAlign w:val="center"/>
          </w:tcPr>
          <w:p w14:paraId="3BF667AB" w14:textId="4A50426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6F3EBB3" w14:textId="4238DEEF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5,000</w:t>
            </w:r>
          </w:p>
        </w:tc>
        <w:tc>
          <w:tcPr>
            <w:tcW w:w="261" w:type="dxa"/>
            <w:vAlign w:val="center"/>
          </w:tcPr>
          <w:p w14:paraId="06A63767" w14:textId="78CDFA9B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1A82A2F" w14:textId="1ACD521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55,000</w:t>
            </w:r>
          </w:p>
        </w:tc>
        <w:tc>
          <w:tcPr>
            <w:tcW w:w="261" w:type="dxa"/>
            <w:vAlign w:val="center"/>
          </w:tcPr>
          <w:p w14:paraId="1B6716A8" w14:textId="0D5016A3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CDCECBE" w14:textId="51D2F8F9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49,000</w:t>
            </w:r>
          </w:p>
        </w:tc>
        <w:tc>
          <w:tcPr>
            <w:tcW w:w="261" w:type="dxa"/>
            <w:vAlign w:val="center"/>
          </w:tcPr>
          <w:p w14:paraId="22731A54" w14:textId="2679F94B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923573E" w14:textId="25A64046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60,807</w:t>
            </w:r>
          </w:p>
        </w:tc>
        <w:tc>
          <w:tcPr>
            <w:tcW w:w="261" w:type="dxa"/>
            <w:vAlign w:val="center"/>
          </w:tcPr>
          <w:p w14:paraId="0E7B073D" w14:textId="7F9E434E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EB8BA3D" w14:textId="75FC92C5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182,478</w:t>
            </w:r>
          </w:p>
        </w:tc>
        <w:tc>
          <w:tcPr>
            <w:tcW w:w="261" w:type="dxa"/>
            <w:vAlign w:val="center"/>
          </w:tcPr>
          <w:p w14:paraId="48A07FC0" w14:textId="3DF55BDE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AACE804" w14:textId="75978B7F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50,289</w:t>
            </w:r>
          </w:p>
        </w:tc>
        <w:tc>
          <w:tcPr>
            <w:tcW w:w="261" w:type="dxa"/>
            <w:vAlign w:val="center"/>
          </w:tcPr>
          <w:p w14:paraId="5B8E27BC" w14:textId="6EF643DD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30F59DE" w14:textId="51CF71C2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38,073</w:t>
            </w:r>
          </w:p>
        </w:tc>
        <w:tc>
          <w:tcPr>
            <w:tcW w:w="261" w:type="dxa"/>
            <w:vAlign w:val="center"/>
          </w:tcPr>
          <w:p w14:paraId="06EE8C2F" w14:textId="287BB9B0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C5D22C" w14:textId="1E4C0B9A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466,447</w:t>
            </w:r>
          </w:p>
        </w:tc>
      </w:tr>
      <w:tr w:rsidR="001B4593" w:rsidRPr="000E759B" w14:paraId="265B5411" w14:textId="77777777" w:rsidTr="00AB426F">
        <w:tc>
          <w:tcPr>
            <w:tcW w:w="2694" w:type="dxa"/>
          </w:tcPr>
          <w:p w14:paraId="7ACC1CF0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12" w:space="0" w:color="auto"/>
            </w:tcBorders>
          </w:tcPr>
          <w:p w14:paraId="037F1395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3D1F004A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12" w:space="0" w:color="auto"/>
            </w:tcBorders>
          </w:tcPr>
          <w:p w14:paraId="695AE375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5ED4F1C5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12" w:space="0" w:color="auto"/>
            </w:tcBorders>
          </w:tcPr>
          <w:p w14:paraId="2A4BEC7B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3DBC0353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37" w:type="dxa"/>
            <w:tcBorders>
              <w:top w:val="single" w:sz="12" w:space="0" w:color="auto"/>
            </w:tcBorders>
          </w:tcPr>
          <w:p w14:paraId="70D85C6B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375E69D6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12" w:space="0" w:color="auto"/>
            </w:tcBorders>
          </w:tcPr>
          <w:p w14:paraId="3D26D853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5D70EEF0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12" w:space="0" w:color="auto"/>
            </w:tcBorders>
          </w:tcPr>
          <w:p w14:paraId="07FDF0E5" w14:textId="0E75EF7B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5416C24D" w14:textId="6C6C0B64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12" w:space="0" w:color="auto"/>
            </w:tcBorders>
          </w:tcPr>
          <w:p w14:paraId="39F02647" w14:textId="4ED17232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2F135D99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12" w:space="0" w:color="auto"/>
            </w:tcBorders>
          </w:tcPr>
          <w:p w14:paraId="1AD49320" w14:textId="36F9FAB2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0F14E791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12" w:space="0" w:color="auto"/>
            </w:tcBorders>
          </w:tcPr>
          <w:p w14:paraId="3C0EFF0C" w14:textId="4AE00461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1B4593" w:rsidRPr="000E759B" w14:paraId="1E9CF94B" w14:textId="77777777" w:rsidTr="00AB426F">
        <w:tc>
          <w:tcPr>
            <w:tcW w:w="2694" w:type="dxa"/>
          </w:tcPr>
          <w:p w14:paraId="7E4D3C17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</w:tcPr>
          <w:p w14:paraId="74072A06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51E42921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</w:tcPr>
          <w:p w14:paraId="390AC80E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6DA99E98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</w:tcPr>
          <w:p w14:paraId="1F36216F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7AAD6EAC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37" w:type="dxa"/>
          </w:tcPr>
          <w:p w14:paraId="6A7BA408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2450C84F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</w:tcPr>
          <w:p w14:paraId="4A214CC6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7A8B2C1B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</w:tcPr>
          <w:p w14:paraId="48280264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1F09676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45C9086E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C553C73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7CFCF578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0F61F9CD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</w:tcPr>
          <w:p w14:paraId="3CB8F508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1B4593" w:rsidRPr="000E759B" w14:paraId="1B073F44" w14:textId="77777777" w:rsidTr="00AB426F">
        <w:tc>
          <w:tcPr>
            <w:tcW w:w="2694" w:type="dxa"/>
          </w:tcPr>
          <w:p w14:paraId="0FF8F848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</w:tcPr>
          <w:p w14:paraId="5D59A870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539FB910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</w:tcPr>
          <w:p w14:paraId="318B75A0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4E2C5AA8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</w:tcPr>
          <w:p w14:paraId="169ECF94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658E0D7F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37" w:type="dxa"/>
          </w:tcPr>
          <w:p w14:paraId="15A8ABD6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02D4FD66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</w:tcPr>
          <w:p w14:paraId="4009DE90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55AC101B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</w:tcPr>
          <w:p w14:paraId="44F2CBD4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31824CB3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6EC529D8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1CE333DD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53496A71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28563FE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</w:tcPr>
          <w:p w14:paraId="1259D32E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1B4593" w:rsidRPr="000E759B" w14:paraId="0403FC27" w14:textId="77777777" w:rsidTr="00AB426F">
        <w:tc>
          <w:tcPr>
            <w:tcW w:w="2694" w:type="dxa"/>
          </w:tcPr>
          <w:p w14:paraId="56D79DF9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</w:tcPr>
          <w:p w14:paraId="28D448F4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72FF76E7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</w:tcPr>
          <w:p w14:paraId="4D8179F2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7B3026D5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</w:tcPr>
          <w:p w14:paraId="014EA521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41219E42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37" w:type="dxa"/>
          </w:tcPr>
          <w:p w14:paraId="41C11774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27AD9B67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</w:tcPr>
          <w:p w14:paraId="4A2F853A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1C16CE80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</w:tcPr>
          <w:p w14:paraId="31FCC278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8BD3163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1D1C7ADC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68A1FFDE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29E1DF76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5946765A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</w:tcPr>
          <w:p w14:paraId="7F373548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1B4593" w:rsidRPr="000E759B" w14:paraId="2E9FBC70" w14:textId="77777777" w:rsidTr="00AB426F">
        <w:tc>
          <w:tcPr>
            <w:tcW w:w="2694" w:type="dxa"/>
          </w:tcPr>
          <w:p w14:paraId="11FC8430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</w:tcPr>
          <w:p w14:paraId="1F67D2C4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6D0D774B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</w:tcPr>
          <w:p w14:paraId="38A67AEC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65C6812E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</w:tcPr>
          <w:p w14:paraId="0B56AC90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1726C48A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37" w:type="dxa"/>
          </w:tcPr>
          <w:p w14:paraId="454EACC3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76468B61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</w:tcPr>
          <w:p w14:paraId="0B5E0094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3048D674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</w:tcPr>
          <w:p w14:paraId="7557EBD1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8FE9C4C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6ABEF4AF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3ABDDF0D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2122CAC5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EC9A143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</w:tcPr>
          <w:p w14:paraId="283C5BF0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1B4593" w:rsidRPr="000E759B" w14:paraId="50E88E85" w14:textId="77777777" w:rsidTr="00AB426F">
        <w:tc>
          <w:tcPr>
            <w:tcW w:w="2694" w:type="dxa"/>
          </w:tcPr>
          <w:p w14:paraId="0F7722EF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</w:tcPr>
          <w:p w14:paraId="6883E5DE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27165496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</w:tcPr>
          <w:p w14:paraId="1EB7B74A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08FF5F96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</w:tcPr>
          <w:p w14:paraId="4802BED4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2C5FB3D8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37" w:type="dxa"/>
          </w:tcPr>
          <w:p w14:paraId="6E831D5D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370A65F5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</w:tcPr>
          <w:p w14:paraId="24F63482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1449242A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</w:tcPr>
          <w:p w14:paraId="54FD16EE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0C6580BB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2D08385D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2F6704A1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1E295AD9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338EFFD0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</w:tcPr>
          <w:p w14:paraId="0FF8A542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1B4593" w:rsidRPr="000E759B" w14:paraId="55413565" w14:textId="77777777" w:rsidTr="00AB426F">
        <w:tc>
          <w:tcPr>
            <w:tcW w:w="2694" w:type="dxa"/>
          </w:tcPr>
          <w:p w14:paraId="52E4CA62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</w:tcPr>
          <w:p w14:paraId="2E34F69B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40E56C74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</w:tcPr>
          <w:p w14:paraId="3C7E774E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5AB3CB05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</w:tcPr>
          <w:p w14:paraId="3E8056EF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5C93D9AD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37" w:type="dxa"/>
          </w:tcPr>
          <w:p w14:paraId="2F12AD4C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7A8F0237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</w:tcPr>
          <w:p w14:paraId="5B54EE5E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644965B0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</w:tcPr>
          <w:p w14:paraId="6ECEED19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136AC1F5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019FA0CF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63E8DFA4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77D88A7E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945E900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</w:tcPr>
          <w:p w14:paraId="1A088E21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1B4593" w:rsidRPr="000E759B" w14:paraId="6893298D" w14:textId="77777777" w:rsidTr="00AB426F">
        <w:tc>
          <w:tcPr>
            <w:tcW w:w="2694" w:type="dxa"/>
          </w:tcPr>
          <w:p w14:paraId="2FEAFAF9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</w:tcPr>
          <w:p w14:paraId="64AAE5F7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0B4527D3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</w:tcPr>
          <w:p w14:paraId="77157D20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0E6E2CAA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</w:tcPr>
          <w:p w14:paraId="33B428EF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219334FD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37" w:type="dxa"/>
          </w:tcPr>
          <w:p w14:paraId="2764916C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582BA8F6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</w:tcPr>
          <w:p w14:paraId="1DFDBF35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2A9D25ED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</w:tcPr>
          <w:p w14:paraId="69C4CE7C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3E325FA3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2D8BBBF8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64B6E512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577EC46C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354237C1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</w:tcPr>
          <w:p w14:paraId="4861BCC2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1B4593" w:rsidRPr="000E759B" w14:paraId="6347B830" w14:textId="77777777" w:rsidTr="00AB426F">
        <w:tc>
          <w:tcPr>
            <w:tcW w:w="2694" w:type="dxa"/>
          </w:tcPr>
          <w:p w14:paraId="69175846" w14:textId="507825A4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>รายการที่เกิดขึ้นจากกระแสเงินสด</w:t>
            </w:r>
            <w:r w:rsidRPr="000E759B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>:</w:t>
            </w:r>
          </w:p>
        </w:tc>
        <w:tc>
          <w:tcPr>
            <w:tcW w:w="1096" w:type="dxa"/>
            <w:vAlign w:val="center"/>
          </w:tcPr>
          <w:p w14:paraId="3FA2678C" w14:textId="4C141123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546B31D6" w14:textId="64592CAF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2F63BFA0" w14:textId="0307FBF2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20BB31A5" w14:textId="72ECD72E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486C5C96" w14:textId="5A97217E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0028B193" w14:textId="51AC5073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34310807" w14:textId="2DF601B5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580DD427" w14:textId="76EE45BB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2590BBB4" w14:textId="4C265DEE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3C7DB292" w14:textId="2AF9CC7B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3D385E23" w14:textId="1BD08E8F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3680290D" w14:textId="6A09FA34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6DB3A45F" w14:textId="5CE2209C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1FB5C9BF" w14:textId="44827C2A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1C097A55" w14:textId="6C4F97E1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32A6CF78" w14:textId="32A7D97E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4471F819" w14:textId="0890B622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DE165F" w:rsidRPr="000E759B" w14:paraId="2B80A1FF" w14:textId="77777777" w:rsidTr="00AB426F">
        <w:tc>
          <w:tcPr>
            <w:tcW w:w="2694" w:type="dxa"/>
          </w:tcPr>
          <w:p w14:paraId="75518CC7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การจ่ายคืน</w:t>
            </w:r>
          </w:p>
        </w:tc>
        <w:tc>
          <w:tcPr>
            <w:tcW w:w="1096" w:type="dxa"/>
            <w:vAlign w:val="center"/>
          </w:tcPr>
          <w:p w14:paraId="549292FF" w14:textId="09D02EF1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0"/>
                <w:szCs w:val="20"/>
              </w:rPr>
              <w:t>8,602</w:t>
            </w: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161E1F46" w14:textId="559862A1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1CA283B8" w14:textId="57360FB1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0"/>
                <w:szCs w:val="20"/>
              </w:rPr>
              <w:t>58,</w:t>
            </w:r>
            <w:r w:rsidR="00553E92" w:rsidRPr="000E759B">
              <w:rPr>
                <w:rFonts w:ascii="BrowalliaUPC" w:hAnsi="BrowalliaUPC" w:cs="BrowalliaUPC"/>
                <w:sz w:val="20"/>
                <w:szCs w:val="20"/>
              </w:rPr>
              <w:t>68</w:t>
            </w:r>
            <w:r w:rsidR="00455A04" w:rsidRPr="000E759B">
              <w:rPr>
                <w:rFonts w:ascii="BrowalliaUPC" w:hAnsi="BrowalliaUPC" w:cs="BrowalliaUPC"/>
                <w:sz w:val="20"/>
                <w:szCs w:val="20"/>
              </w:rPr>
              <w:t>0</w:t>
            </w: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21A3E1AB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27151CF6" w14:textId="71D57940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(4,000)</w:t>
            </w:r>
          </w:p>
        </w:tc>
        <w:tc>
          <w:tcPr>
            <w:tcW w:w="261" w:type="dxa"/>
            <w:vAlign w:val="center"/>
          </w:tcPr>
          <w:p w14:paraId="7004D9EA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0528C9F7" w14:textId="531DDE80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(</w:t>
            </w:r>
            <w:r w:rsidR="001C2164" w:rsidRPr="000E759B">
              <w:rPr>
                <w:rFonts w:ascii="BrowalliaUPC" w:hAnsi="BrowalliaUPC" w:cs="BrowalliaUPC"/>
                <w:sz w:val="20"/>
                <w:szCs w:val="20"/>
              </w:rPr>
              <w:t>16</w:t>
            </w:r>
            <w:r w:rsidRPr="000E759B">
              <w:rPr>
                <w:rFonts w:ascii="BrowalliaUPC" w:hAnsi="BrowalliaUPC" w:cs="BrowalliaUPC"/>
                <w:sz w:val="20"/>
                <w:szCs w:val="20"/>
              </w:rPr>
              <w:t>,000)</w:t>
            </w:r>
          </w:p>
        </w:tc>
        <w:tc>
          <w:tcPr>
            <w:tcW w:w="261" w:type="dxa"/>
            <w:vAlign w:val="center"/>
          </w:tcPr>
          <w:p w14:paraId="08D8C833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4C2DB62A" w14:textId="0AB47DAC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0"/>
                <w:szCs w:val="20"/>
              </w:rPr>
              <w:t>3,988</w:t>
            </w: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4D1209FD" w14:textId="6CFAF001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72D0EA96" w14:textId="4945EA8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76D8363E" w14:textId="67512408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22D48850" w14:textId="1A431BFB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0"/>
                <w:szCs w:val="20"/>
              </w:rPr>
              <w:t>49,804</w:t>
            </w: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04D04E4C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6CD9A73D" w14:textId="1B9524FB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0"/>
                <w:szCs w:val="20"/>
              </w:rPr>
              <w:t>38,073</w:t>
            </w: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24B4B3BB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7F84FA3B" w14:textId="6CACC15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(170,1</w:t>
            </w:r>
            <w:r w:rsidR="00B8740C" w:rsidRPr="000E759B">
              <w:rPr>
                <w:rFonts w:ascii="BrowalliaUPC" w:hAnsi="BrowalliaUPC" w:cs="BrowalliaUPC"/>
                <w:sz w:val="20"/>
                <w:szCs w:val="20"/>
              </w:rPr>
              <w:t>97</w:t>
            </w:r>
            <w:r w:rsidRPr="000E759B">
              <w:rPr>
                <w:rFonts w:ascii="BrowalliaUPC" w:hAnsi="BrowalliaUPC" w:cs="BrowalliaUPC"/>
                <w:sz w:val="20"/>
                <w:szCs w:val="20"/>
              </w:rPr>
              <w:t>)</w:t>
            </w:r>
          </w:p>
        </w:tc>
      </w:tr>
      <w:tr w:rsidR="00DE165F" w:rsidRPr="000E759B" w14:paraId="3A50E429" w14:textId="77777777" w:rsidTr="00AB426F">
        <w:tc>
          <w:tcPr>
            <w:tcW w:w="2694" w:type="dxa"/>
          </w:tcPr>
          <w:p w14:paraId="00D37128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เงินสดรับ</w:t>
            </w:r>
          </w:p>
        </w:tc>
        <w:tc>
          <w:tcPr>
            <w:tcW w:w="1096" w:type="dxa"/>
            <w:vAlign w:val="center"/>
          </w:tcPr>
          <w:p w14:paraId="4AA8C3E1" w14:textId="17E88BCE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76F58FE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15B5EDCE" w14:textId="4F48204C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65,444</w:t>
            </w:r>
          </w:p>
        </w:tc>
        <w:tc>
          <w:tcPr>
            <w:tcW w:w="261" w:type="dxa"/>
            <w:vAlign w:val="center"/>
          </w:tcPr>
          <w:p w14:paraId="7F70B007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211E0597" w14:textId="1D0BE1DF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6,000</w:t>
            </w:r>
          </w:p>
        </w:tc>
        <w:tc>
          <w:tcPr>
            <w:tcW w:w="261" w:type="dxa"/>
            <w:vAlign w:val="center"/>
          </w:tcPr>
          <w:p w14:paraId="17C92DE0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1BF1B0CF" w14:textId="23DC2B8D" w:rsidR="00DE165F" w:rsidRPr="000E759B" w:rsidRDefault="001C2164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9,000</w:t>
            </w:r>
          </w:p>
        </w:tc>
        <w:tc>
          <w:tcPr>
            <w:tcW w:w="261" w:type="dxa"/>
            <w:vAlign w:val="center"/>
          </w:tcPr>
          <w:p w14:paraId="2218C526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2F5028D1" w14:textId="48AABAB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7D59CBD8" w14:textId="693194EA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28BCB853" w14:textId="58C9E2CF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6C970CA" w14:textId="17B9D64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359DDF7A" w14:textId="540F015B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122DEAF8" w14:textId="5E485728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7963243D" w14:textId="5EB3D7F3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3AE9DFD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2B501561" w14:textId="3470619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71,444</w:t>
            </w:r>
          </w:p>
        </w:tc>
      </w:tr>
      <w:tr w:rsidR="00DE165F" w:rsidRPr="000E759B" w14:paraId="115137ED" w14:textId="77777777" w:rsidTr="00AB426F">
        <w:tc>
          <w:tcPr>
            <w:tcW w:w="2694" w:type="dxa"/>
          </w:tcPr>
          <w:p w14:paraId="43CABC32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96" w:type="dxa"/>
            <w:vAlign w:val="center"/>
          </w:tcPr>
          <w:p w14:paraId="53A2AC2B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22B3DDF1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695624BD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28CC5DB9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43344DBC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489702BB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6450AD2D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0610911C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449B9904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204A10FC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547A67EA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76F16A13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267F5496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7DDCD7BA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1C4D0796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5228D9A3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04321B62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DE165F" w:rsidRPr="000E759B" w14:paraId="5F8567DD" w14:textId="77777777" w:rsidTr="00AB426F">
        <w:tc>
          <w:tcPr>
            <w:tcW w:w="2694" w:type="dxa"/>
          </w:tcPr>
          <w:p w14:paraId="05397C56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>รายการที่ไม่ใช่กระแสเงินสด</w:t>
            </w:r>
            <w:r w:rsidRPr="000E759B">
              <w:rPr>
                <w:rFonts w:ascii="BrowalliaUPC" w:hAnsi="BrowalliaUPC" w:cs="BrowalliaUPC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096" w:type="dxa"/>
            <w:vAlign w:val="bottom"/>
          </w:tcPr>
          <w:p w14:paraId="09639888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4CDF501A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2E10E637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595C8D9E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4EB1C4BC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14D52E13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7" w:type="dxa"/>
            <w:vAlign w:val="bottom"/>
          </w:tcPr>
          <w:p w14:paraId="51555735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51FF70F5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53E18C2D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51898745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588BF923" w14:textId="291CD0F8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2EC798CF" w14:textId="4AF29D5E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bottom"/>
          </w:tcPr>
          <w:p w14:paraId="2A0410C4" w14:textId="1EE0BD3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5F6E7C3A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729F0D7A" w14:textId="6BD181D3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0911D2F9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bottom"/>
          </w:tcPr>
          <w:p w14:paraId="4F9D45A3" w14:textId="1342E9D9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DE165F" w:rsidRPr="000E759B" w14:paraId="5BFF3167" w14:textId="77777777" w:rsidTr="00C90714">
        <w:tc>
          <w:tcPr>
            <w:tcW w:w="2694" w:type="dxa"/>
            <w:vAlign w:val="center"/>
          </w:tcPr>
          <w:p w14:paraId="1129D387" w14:textId="7F5138B2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ค่าธรรมเนียมรอตัดบัญชี</w:t>
            </w:r>
          </w:p>
        </w:tc>
        <w:tc>
          <w:tcPr>
            <w:tcW w:w="1096" w:type="dxa"/>
            <w:vAlign w:val="center"/>
          </w:tcPr>
          <w:p w14:paraId="0CA49C44" w14:textId="565CAF4D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220B955A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316D5D76" w14:textId="3CBE07D2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BA74172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6A869A7D" w14:textId="613EDDE0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8E192B7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10C64023" w14:textId="43D2CB5E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20974766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06A0106C" w14:textId="08D0ABB2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1425C1FA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1BD69F49" w14:textId="48577746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16D88F32" w14:textId="68E10701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10ED5DED" w14:textId="5E878754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520</w:t>
            </w:r>
          </w:p>
        </w:tc>
        <w:tc>
          <w:tcPr>
            <w:tcW w:w="261" w:type="dxa"/>
            <w:vAlign w:val="center"/>
          </w:tcPr>
          <w:p w14:paraId="38FAEE25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609ADEAC" w14:textId="105F85A0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1464BB03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669ACEDF" w14:textId="3B95F203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520</w:t>
            </w:r>
          </w:p>
        </w:tc>
      </w:tr>
      <w:tr w:rsidR="00DE165F" w:rsidRPr="000E759B" w14:paraId="00C21F5C" w14:textId="77777777" w:rsidTr="00AB426F">
        <w:tc>
          <w:tcPr>
            <w:tcW w:w="2694" w:type="dxa"/>
            <w:vAlign w:val="center"/>
          </w:tcPr>
          <w:p w14:paraId="681727F0" w14:textId="1064F406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ดอกเบี้ยรอตัดบัญชี</w:t>
            </w:r>
          </w:p>
        </w:tc>
        <w:tc>
          <w:tcPr>
            <w:tcW w:w="1096" w:type="dxa"/>
            <w:vAlign w:val="center"/>
          </w:tcPr>
          <w:p w14:paraId="5B641520" w14:textId="02724159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1,266</w:t>
            </w:r>
          </w:p>
        </w:tc>
        <w:tc>
          <w:tcPr>
            <w:tcW w:w="261" w:type="dxa"/>
            <w:vAlign w:val="center"/>
          </w:tcPr>
          <w:p w14:paraId="298B5EE4" w14:textId="6FC23D4D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62C42ABE" w14:textId="7441A82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1AA893AB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5035B607" w14:textId="15DCE28C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794F925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6926C8AC" w14:textId="55EBE183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FED4C39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5A813BD8" w14:textId="55373176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A4B27D8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7D5F570A" w14:textId="417151A9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5CB5473" w14:textId="1DDE89F6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68A66215" w14:textId="33569969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2,900</w:t>
            </w:r>
          </w:p>
        </w:tc>
        <w:tc>
          <w:tcPr>
            <w:tcW w:w="261" w:type="dxa"/>
            <w:vAlign w:val="center"/>
          </w:tcPr>
          <w:p w14:paraId="3C9572F9" w14:textId="6D46F46E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717C1A1D" w14:textId="1C4822E5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93907BA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1D91E31A" w14:textId="166F6530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4,166</w:t>
            </w:r>
          </w:p>
        </w:tc>
      </w:tr>
      <w:tr w:rsidR="00DE165F" w:rsidRPr="000E759B" w14:paraId="3755743F" w14:textId="77777777" w:rsidTr="00AB426F">
        <w:tc>
          <w:tcPr>
            <w:tcW w:w="2694" w:type="dxa"/>
            <w:vAlign w:val="center"/>
          </w:tcPr>
          <w:p w14:paraId="3239C7C4" w14:textId="677644BA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อัตราแลกเปลี่ยน</w:t>
            </w:r>
          </w:p>
        </w:tc>
        <w:tc>
          <w:tcPr>
            <w:tcW w:w="1096" w:type="dxa"/>
            <w:vAlign w:val="center"/>
          </w:tcPr>
          <w:p w14:paraId="6DB17EA5" w14:textId="4A89AC8B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D54807B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3DD1CC92" w14:textId="64081F0B" w:rsidR="00DE165F" w:rsidRPr="000E759B" w:rsidRDefault="00553E92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(</w:t>
            </w:r>
            <w:r w:rsidR="00455A04" w:rsidRPr="000E759B">
              <w:rPr>
                <w:rFonts w:ascii="BrowalliaUPC" w:hAnsi="BrowalliaUPC" w:cs="BrowalliaUPC"/>
                <w:sz w:val="20"/>
                <w:szCs w:val="20"/>
              </w:rPr>
              <w:t>25</w:t>
            </w:r>
            <w:r w:rsidRPr="000E759B">
              <w:rPr>
                <w:rFonts w:ascii="BrowalliaUPC" w:hAnsi="BrowalliaUPC" w:cs="BrowalliaUPC"/>
                <w:sz w:val="20"/>
                <w:szCs w:val="20"/>
              </w:rPr>
              <w:t>)</w:t>
            </w:r>
          </w:p>
        </w:tc>
        <w:tc>
          <w:tcPr>
            <w:tcW w:w="261" w:type="dxa"/>
            <w:vAlign w:val="center"/>
          </w:tcPr>
          <w:p w14:paraId="34A1C75E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3D6A422E" w14:textId="722FEE94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079C12B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49F45C06" w14:textId="33E09668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E7B1E02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13BDDF1D" w14:textId="49F6EA53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23883C7F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044D95BB" w14:textId="20884420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4178F2C" w14:textId="59ED6BCE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2B67AA10" w14:textId="26AA4E8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172EA4C6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7525F07D" w14:textId="6E934EC8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52390639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143B05AD" w14:textId="5B0406C9" w:rsidR="00DE165F" w:rsidRPr="000E759B" w:rsidRDefault="00B8740C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25</w:t>
            </w:r>
          </w:p>
        </w:tc>
      </w:tr>
      <w:tr w:rsidR="00DE165F" w:rsidRPr="000E759B" w14:paraId="0ABAB117" w14:textId="77777777" w:rsidTr="00AB426F">
        <w:tc>
          <w:tcPr>
            <w:tcW w:w="2694" w:type="dxa"/>
            <w:vAlign w:val="center"/>
          </w:tcPr>
          <w:p w14:paraId="1A5CACA7" w14:textId="7246F9EB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สินทรัพย์สิทธิการใช้และหนี้สินตามสัญญาเช่า</w:t>
            </w:r>
            <w:r w:rsidRPr="000E759B">
              <w:rPr>
                <w:rFonts w:ascii="BrowalliaUPC" w:hAnsi="BrowalliaUPC" w:cs="BrowalliaUPC"/>
                <w:sz w:val="20"/>
                <w:szCs w:val="20"/>
                <w:lang w:val="en-GB"/>
              </w:rPr>
              <w:br/>
              <w:t xml:space="preserve">    </w:t>
            </w: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ลดลงจากการเปลี่ยนแปลงสัญญา</w:t>
            </w:r>
          </w:p>
        </w:tc>
        <w:tc>
          <w:tcPr>
            <w:tcW w:w="1096" w:type="dxa"/>
            <w:vAlign w:val="bottom"/>
          </w:tcPr>
          <w:p w14:paraId="705848B9" w14:textId="1CF53566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832</w:t>
            </w:r>
          </w:p>
        </w:tc>
        <w:tc>
          <w:tcPr>
            <w:tcW w:w="261" w:type="dxa"/>
            <w:vAlign w:val="bottom"/>
          </w:tcPr>
          <w:p w14:paraId="05EADB0B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1DE1F5F6" w14:textId="060E45DA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00A5A45B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6D9EDD32" w14:textId="6C9A6DB8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0298B277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7" w:type="dxa"/>
            <w:vAlign w:val="bottom"/>
          </w:tcPr>
          <w:p w14:paraId="37034271" w14:textId="7B702E84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1318C046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3794F208" w14:textId="19B575C4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6815E403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2AD92F64" w14:textId="6173A4C3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68FBE32C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bottom"/>
          </w:tcPr>
          <w:p w14:paraId="2246F2A4" w14:textId="2C84AE66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16D74763" w14:textId="4EFB733E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5BDA5138" w14:textId="7923458F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616AAA48" w14:textId="7777777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4137D4C" w14:textId="59307C3A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832</w:t>
            </w:r>
          </w:p>
        </w:tc>
      </w:tr>
      <w:tr w:rsidR="00DE165F" w:rsidRPr="000E759B" w14:paraId="097CCA10" w14:textId="77777777" w:rsidTr="00AB426F">
        <w:tc>
          <w:tcPr>
            <w:tcW w:w="2694" w:type="dxa"/>
          </w:tcPr>
          <w:p w14:paraId="645969C7" w14:textId="6C309D54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 xml:space="preserve">31 </w:t>
            </w:r>
            <w:r w:rsidRPr="000E759B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0E759B">
              <w:rPr>
                <w:rFonts w:ascii="BrowalliaUPC" w:hAnsi="BrowalliaUPC" w:cs="BrowalliaUPC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53BEFC7" w14:textId="341AB1E2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19,296</w:t>
            </w:r>
          </w:p>
        </w:tc>
        <w:tc>
          <w:tcPr>
            <w:tcW w:w="261" w:type="dxa"/>
            <w:vAlign w:val="center"/>
          </w:tcPr>
          <w:p w14:paraId="776A8220" w14:textId="073FEAEF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C0F07DA" w14:textId="7F270BC1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11,739</w:t>
            </w:r>
          </w:p>
        </w:tc>
        <w:tc>
          <w:tcPr>
            <w:tcW w:w="261" w:type="dxa"/>
            <w:vAlign w:val="center"/>
          </w:tcPr>
          <w:p w14:paraId="77AD0458" w14:textId="4D436EE6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38C8F1E" w14:textId="17FAF775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57,000</w:t>
            </w:r>
          </w:p>
        </w:tc>
        <w:tc>
          <w:tcPr>
            <w:tcW w:w="261" w:type="dxa"/>
            <w:vAlign w:val="center"/>
          </w:tcPr>
          <w:p w14:paraId="025B4227" w14:textId="1C1A5266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20573E4" w14:textId="11F3FF3A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42,000</w:t>
            </w:r>
          </w:p>
        </w:tc>
        <w:tc>
          <w:tcPr>
            <w:tcW w:w="261" w:type="dxa"/>
            <w:vAlign w:val="center"/>
          </w:tcPr>
          <w:p w14:paraId="263B9B45" w14:textId="36BC05A7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F02B2F8" w14:textId="5892FEA1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56,819</w:t>
            </w:r>
          </w:p>
        </w:tc>
        <w:tc>
          <w:tcPr>
            <w:tcW w:w="261" w:type="dxa"/>
            <w:vAlign w:val="center"/>
          </w:tcPr>
          <w:p w14:paraId="61E11F95" w14:textId="5866AFF9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37DDE58" w14:textId="1A3F46EC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182,478</w:t>
            </w:r>
          </w:p>
        </w:tc>
        <w:tc>
          <w:tcPr>
            <w:tcW w:w="261" w:type="dxa"/>
            <w:vAlign w:val="center"/>
          </w:tcPr>
          <w:p w14:paraId="2F646DA8" w14:textId="7EBFE835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83F59C7" w14:textId="08909CCF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3,905</w:t>
            </w:r>
          </w:p>
        </w:tc>
        <w:tc>
          <w:tcPr>
            <w:tcW w:w="261" w:type="dxa"/>
            <w:vAlign w:val="center"/>
          </w:tcPr>
          <w:p w14:paraId="51146DD9" w14:textId="3A8256ED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98DD712" w14:textId="2EDC7935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72901240" w14:textId="6DAA1EEC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7C05B56" w14:textId="5B22AF15" w:rsidR="00DE165F" w:rsidRPr="000E759B" w:rsidRDefault="00DE165F" w:rsidP="00DE16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373,237</w:t>
            </w:r>
          </w:p>
        </w:tc>
      </w:tr>
    </w:tbl>
    <w:p w14:paraId="4F6E67AB" w14:textId="598BFDD6" w:rsidR="00BD45CF" w:rsidRPr="000E759B" w:rsidRDefault="00BD45CF" w:rsidP="00CB455C">
      <w:pPr>
        <w:rPr>
          <w:rFonts w:ascii="BrowalliaUPC" w:hAnsi="BrowalliaUPC" w:cs="BrowalliaUPC"/>
          <w:sz w:val="28"/>
          <w:szCs w:val="28"/>
        </w:rPr>
      </w:pPr>
    </w:p>
    <w:p w14:paraId="4D326C4E" w14:textId="77777777" w:rsidR="00EA41BA" w:rsidRPr="000E759B" w:rsidRDefault="00EA41BA" w:rsidP="00CB455C">
      <w:pPr>
        <w:rPr>
          <w:rFonts w:ascii="BrowalliaUPC" w:hAnsi="BrowalliaUPC" w:cs="BrowalliaUPC"/>
          <w:sz w:val="28"/>
          <w:szCs w:val="28"/>
        </w:rPr>
      </w:pPr>
    </w:p>
    <w:p w14:paraId="0028D0E8" w14:textId="77777777" w:rsidR="00EA41BA" w:rsidRPr="000E759B" w:rsidRDefault="00EA41BA" w:rsidP="00CB455C">
      <w:pPr>
        <w:rPr>
          <w:rFonts w:ascii="BrowalliaUPC" w:hAnsi="BrowalliaUPC" w:cs="BrowalliaUPC"/>
          <w:sz w:val="28"/>
          <w:szCs w:val="28"/>
        </w:rPr>
      </w:pPr>
    </w:p>
    <w:p w14:paraId="76CA84E0" w14:textId="77777777" w:rsidR="00EA41BA" w:rsidRPr="000E759B" w:rsidRDefault="00EA41BA" w:rsidP="00CB455C">
      <w:pPr>
        <w:rPr>
          <w:rFonts w:ascii="BrowalliaUPC" w:hAnsi="BrowalliaUPC" w:cs="BrowalliaUPC"/>
          <w:sz w:val="28"/>
          <w:szCs w:val="28"/>
        </w:rPr>
      </w:pPr>
    </w:p>
    <w:p w14:paraId="25A53792" w14:textId="77777777" w:rsidR="00EA41BA" w:rsidRPr="000E759B" w:rsidRDefault="00EA41BA" w:rsidP="00CB455C">
      <w:pPr>
        <w:rPr>
          <w:rFonts w:ascii="BrowalliaUPC" w:hAnsi="BrowalliaUPC" w:cs="BrowalliaUPC"/>
          <w:sz w:val="28"/>
          <w:szCs w:val="28"/>
        </w:rPr>
      </w:pPr>
    </w:p>
    <w:p w14:paraId="3C5E0DFC" w14:textId="77777777" w:rsidR="000B062A" w:rsidRPr="000E759B" w:rsidRDefault="000B062A" w:rsidP="00CB455C">
      <w:pPr>
        <w:rPr>
          <w:rFonts w:ascii="BrowalliaUPC" w:hAnsi="BrowalliaUPC" w:cs="BrowalliaUPC"/>
          <w:sz w:val="28"/>
          <w:szCs w:val="28"/>
        </w:rPr>
      </w:pPr>
    </w:p>
    <w:p w14:paraId="05B722BD" w14:textId="77777777" w:rsidR="000B062A" w:rsidRPr="000E759B" w:rsidRDefault="000B062A" w:rsidP="00CB455C">
      <w:pPr>
        <w:rPr>
          <w:rFonts w:ascii="BrowalliaUPC" w:hAnsi="BrowalliaUPC" w:cs="BrowalliaUPC"/>
          <w:sz w:val="28"/>
          <w:szCs w:val="28"/>
        </w:rPr>
      </w:pPr>
    </w:p>
    <w:tbl>
      <w:tblPr>
        <w:tblStyle w:val="TableGrid"/>
        <w:tblW w:w="146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096"/>
        <w:gridCol w:w="261"/>
        <w:gridCol w:w="1003"/>
        <w:gridCol w:w="261"/>
        <w:gridCol w:w="1027"/>
        <w:gridCol w:w="261"/>
        <w:gridCol w:w="1137"/>
        <w:gridCol w:w="261"/>
        <w:gridCol w:w="1165"/>
        <w:gridCol w:w="261"/>
        <w:gridCol w:w="1138"/>
        <w:gridCol w:w="261"/>
        <w:gridCol w:w="1187"/>
        <w:gridCol w:w="261"/>
        <w:gridCol w:w="1077"/>
        <w:gridCol w:w="261"/>
        <w:gridCol w:w="1073"/>
      </w:tblGrid>
      <w:tr w:rsidR="00913B91" w:rsidRPr="000E759B" w14:paraId="36F020C9" w14:textId="77777777" w:rsidTr="001B4593">
        <w:trPr>
          <w:tblHeader/>
        </w:trPr>
        <w:tc>
          <w:tcPr>
            <w:tcW w:w="2694" w:type="dxa"/>
          </w:tcPr>
          <w:p w14:paraId="38D54B3B" w14:textId="77777777" w:rsidR="003224D9" w:rsidRPr="000E759B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991" w:type="dxa"/>
            <w:gridSpan w:val="17"/>
          </w:tcPr>
          <w:p w14:paraId="69B3EF4C" w14:textId="77777777" w:rsidR="003224D9" w:rsidRPr="000E759B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หน่วย</w:t>
            </w:r>
            <w:r w:rsidRPr="000E759B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: </w:t>
            </w: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พันบาท</w:t>
            </w:r>
            <w:r w:rsidRPr="000E759B">
              <w:rPr>
                <w:rFonts w:ascii="BrowalliaUPC" w:hAnsi="BrowalliaUPC" w:cs="BrowalliaUPC"/>
                <w:sz w:val="20"/>
                <w:szCs w:val="20"/>
                <w:lang w:val="en-GB"/>
              </w:rPr>
              <w:t>)</w:t>
            </w:r>
          </w:p>
        </w:tc>
      </w:tr>
      <w:tr w:rsidR="00913B91" w:rsidRPr="000E759B" w14:paraId="377CB20D" w14:textId="77777777" w:rsidTr="001B4593">
        <w:trPr>
          <w:tblHeader/>
        </w:trPr>
        <w:tc>
          <w:tcPr>
            <w:tcW w:w="2694" w:type="dxa"/>
          </w:tcPr>
          <w:p w14:paraId="35268142" w14:textId="77777777" w:rsidR="003224D9" w:rsidRPr="000E759B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991" w:type="dxa"/>
            <w:gridSpan w:val="17"/>
          </w:tcPr>
          <w:p w14:paraId="21398A55" w14:textId="605FAB97" w:rsidR="003224D9" w:rsidRPr="000E759B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0"/>
                <w:szCs w:val="20"/>
                <w:cs/>
              </w:rPr>
              <w:t>เฉพาะบริษัท</w:t>
            </w:r>
          </w:p>
        </w:tc>
      </w:tr>
      <w:tr w:rsidR="00913B91" w:rsidRPr="000E759B" w14:paraId="0E2AE5FD" w14:textId="77777777" w:rsidTr="000B062A">
        <w:trPr>
          <w:tblHeader/>
        </w:trPr>
        <w:tc>
          <w:tcPr>
            <w:tcW w:w="2694" w:type="dxa"/>
          </w:tcPr>
          <w:p w14:paraId="45C76807" w14:textId="77777777" w:rsidR="003224D9" w:rsidRPr="000E759B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0DEE9D14" w14:textId="77777777" w:rsidR="003224D9" w:rsidRPr="000E759B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  <w:p w14:paraId="160CB527" w14:textId="3C7D0476" w:rsidR="003224D9" w:rsidRPr="000E759B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หนี้สินตามสัญญา</w:t>
            </w:r>
            <w:r w:rsidR="00F523A7"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เช่า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008E4515" w14:textId="77777777" w:rsidR="003224D9" w:rsidRPr="000E759B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</w:tcPr>
          <w:p w14:paraId="6CFCD4AC" w14:textId="5DBC6647" w:rsidR="003224D9" w:rsidRPr="000E759B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เงินกู้ยืม</w:t>
            </w:r>
            <w:r w:rsidR="000B062A" w:rsidRPr="000E759B">
              <w:rPr>
                <w:rFonts w:ascii="BrowalliaUPC" w:hAnsi="BrowalliaUPC" w:cs="BrowalliaUPC"/>
                <w:sz w:val="20"/>
                <w:szCs w:val="20"/>
                <w:lang w:val="en-GB"/>
              </w:rPr>
              <w:br/>
            </w: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ระยะสั้นจากสถาบันการเงิน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3A77C478" w14:textId="77777777" w:rsidR="003224D9" w:rsidRPr="000E759B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909E2" w14:textId="1FACA5C9" w:rsidR="003224D9" w:rsidRPr="000E759B" w:rsidRDefault="00F523A7" w:rsidP="00B42E5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</w:t>
            </w:r>
            <w:r w:rsidR="003224D9"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งินกู้ยืม</w:t>
            </w:r>
            <w:r w:rsidR="000B062A" w:rsidRPr="000E759B">
              <w:rPr>
                <w:rFonts w:ascii="BrowalliaUPC" w:hAnsi="BrowalliaUPC" w:cs="BrowalliaUPC"/>
                <w:sz w:val="20"/>
                <w:szCs w:val="20"/>
                <w:lang w:val="en-GB"/>
              </w:rPr>
              <w:br/>
            </w:r>
            <w:r w:rsidR="003224D9"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ระยะสั้นจากบุคคอื่น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8BCF839" w14:textId="77777777" w:rsidR="003224D9" w:rsidRPr="000E759B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248B635F" w14:textId="3D60CA64" w:rsidR="003224D9" w:rsidRPr="000E759B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เงินกู้ยืม</w:t>
            </w:r>
            <w:r w:rsidR="000B062A" w:rsidRPr="000E759B">
              <w:rPr>
                <w:rFonts w:ascii="BrowalliaUPC" w:hAnsi="BrowalliaUPC" w:cs="BrowalliaUPC"/>
                <w:sz w:val="20"/>
                <w:szCs w:val="20"/>
                <w:lang w:val="en-GB"/>
              </w:rPr>
              <w:br/>
            </w: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ระยะสั้นจากบุคคลที่เกี่ยวข้อง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27003FD" w14:textId="77777777" w:rsidR="003224D9" w:rsidRPr="000E759B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6E55B788" w14:textId="17A6742B" w:rsidR="003224D9" w:rsidRPr="000E759B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เงินกู้ยืมระยะยาวจากบุคคลที่เกี่ยวข้อง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696EC634" w14:textId="77777777" w:rsidR="003224D9" w:rsidRPr="000E759B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59B6A503" w14:textId="77777777" w:rsidR="003224D9" w:rsidRPr="000E759B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เงินกู้ยืมระยะยาวจากผู้ถือหุ้นและบุคคลอื่น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4EE5420D" w14:textId="77777777" w:rsidR="003224D9" w:rsidRPr="000E759B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4C23BE05" w14:textId="77777777" w:rsidR="003224D9" w:rsidRPr="000E759B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หนี้สินจากภาระค้ำประกันเงินกู้ยืมของบริษัทอื่น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23DA2BB" w14:textId="77777777" w:rsidR="003224D9" w:rsidRPr="000E759B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61989C66" w14:textId="4F568CC0" w:rsidR="003224D9" w:rsidRPr="000E759B" w:rsidRDefault="006A4D3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เงินกู้ยืม</w:t>
            </w:r>
            <w:r w:rsidR="000B062A" w:rsidRPr="000E759B">
              <w:rPr>
                <w:rFonts w:ascii="BrowalliaUPC" w:hAnsi="BrowalliaUPC" w:cs="BrowalliaUPC"/>
                <w:sz w:val="20"/>
                <w:szCs w:val="20"/>
              </w:rPr>
              <w:br/>
            </w: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ระยะยาวจากสถาบันการเงิน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36B4E54C" w14:textId="77777777" w:rsidR="003224D9" w:rsidRPr="000E759B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14:paraId="54CD7232" w14:textId="77777777" w:rsidR="003224D9" w:rsidRPr="000E759B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68A2BCFB" w14:textId="77777777" w:rsidR="003224D9" w:rsidRPr="000E759B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4638DAB3" w14:textId="77777777" w:rsidR="003224D9" w:rsidRPr="000E759B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รวม</w:t>
            </w:r>
          </w:p>
        </w:tc>
      </w:tr>
      <w:tr w:rsidR="00913B91" w:rsidRPr="000E759B" w14:paraId="094C8FD0" w14:textId="77777777" w:rsidTr="000B062A">
        <w:trPr>
          <w:tblHeader/>
        </w:trPr>
        <w:tc>
          <w:tcPr>
            <w:tcW w:w="2694" w:type="dxa"/>
          </w:tcPr>
          <w:p w14:paraId="1EC5D009" w14:textId="77777777" w:rsidR="003224D9" w:rsidRPr="000E759B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25CABACB" w14:textId="77777777" w:rsidR="003224D9" w:rsidRPr="000E759B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6D6CC932" w14:textId="77777777" w:rsidR="003224D9" w:rsidRPr="000E759B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016F8000" w14:textId="77777777" w:rsidR="003224D9" w:rsidRPr="000E759B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2D8E24CB" w14:textId="77777777" w:rsidR="003224D9" w:rsidRPr="000E759B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41263A57" w14:textId="77777777" w:rsidR="003224D9" w:rsidRPr="000E759B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72990297" w14:textId="77777777" w:rsidR="003224D9" w:rsidRPr="000E759B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7305616D" w14:textId="77777777" w:rsidR="003224D9" w:rsidRPr="000E759B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30777521" w14:textId="77777777" w:rsidR="003224D9" w:rsidRPr="000E759B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71D5476E" w14:textId="77777777" w:rsidR="003224D9" w:rsidRPr="000E759B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1E223C00" w14:textId="77777777" w:rsidR="003224D9" w:rsidRPr="000E759B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22649B5A" w14:textId="77777777" w:rsidR="003224D9" w:rsidRPr="000E759B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08A88CE3" w14:textId="77777777" w:rsidR="003224D9" w:rsidRPr="000E759B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453194FD" w14:textId="77777777" w:rsidR="003224D9" w:rsidRPr="000E759B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1A2D946A" w14:textId="77777777" w:rsidR="003224D9" w:rsidRPr="000E759B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61A36C90" w14:textId="77777777" w:rsidR="003224D9" w:rsidRPr="000E759B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5588CA25" w14:textId="77777777" w:rsidR="003224D9" w:rsidRPr="000E759B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7BBFD49D" w14:textId="77777777" w:rsidR="003224D9" w:rsidRPr="000E759B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1B4593" w:rsidRPr="000E759B" w14:paraId="01D8A25A" w14:textId="77777777" w:rsidTr="000B062A">
        <w:tc>
          <w:tcPr>
            <w:tcW w:w="2694" w:type="dxa"/>
          </w:tcPr>
          <w:p w14:paraId="5935CCF1" w14:textId="53D38E1D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 xml:space="preserve">1 </w:t>
            </w:r>
            <w:r w:rsidRPr="000E759B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 xml:space="preserve">มกราคม </w:t>
            </w:r>
            <w:r w:rsidRPr="000E759B">
              <w:rPr>
                <w:rFonts w:ascii="BrowalliaUPC" w:hAnsi="BrowalliaUPC" w:cs="BrowalliaUPC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0004241A" w14:textId="20AC9EAD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32,933</w:t>
            </w:r>
          </w:p>
        </w:tc>
        <w:tc>
          <w:tcPr>
            <w:tcW w:w="261" w:type="dxa"/>
            <w:vAlign w:val="center"/>
          </w:tcPr>
          <w:p w14:paraId="39E9B829" w14:textId="43A6352C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14:paraId="564AD802" w14:textId="19502772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18,319</w:t>
            </w:r>
          </w:p>
        </w:tc>
        <w:tc>
          <w:tcPr>
            <w:tcW w:w="261" w:type="dxa"/>
            <w:vAlign w:val="center"/>
          </w:tcPr>
          <w:p w14:paraId="104DA7A3" w14:textId="3EAEACDB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14:paraId="0E24C2B4" w14:textId="3305F6AA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34E267E" w14:textId="5EBC55E1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582784F7" w14:textId="06D49EB8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35,000</w:t>
            </w:r>
          </w:p>
        </w:tc>
        <w:tc>
          <w:tcPr>
            <w:tcW w:w="261" w:type="dxa"/>
            <w:vAlign w:val="center"/>
          </w:tcPr>
          <w:p w14:paraId="7F24E5B9" w14:textId="662CB321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center"/>
          </w:tcPr>
          <w:p w14:paraId="458DDCEC" w14:textId="25D9ACD9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64,795</w:t>
            </w:r>
          </w:p>
        </w:tc>
        <w:tc>
          <w:tcPr>
            <w:tcW w:w="261" w:type="dxa"/>
            <w:vAlign w:val="center"/>
          </w:tcPr>
          <w:p w14:paraId="6E61272B" w14:textId="33868F30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202889DE" w14:textId="2AC8B68F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194,430</w:t>
            </w:r>
          </w:p>
        </w:tc>
        <w:tc>
          <w:tcPr>
            <w:tcW w:w="261" w:type="dxa"/>
            <w:vAlign w:val="center"/>
          </w:tcPr>
          <w:p w14:paraId="4E3DDD31" w14:textId="24815EE2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365B8EF2" w14:textId="7110487D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90,962</w:t>
            </w:r>
          </w:p>
        </w:tc>
        <w:tc>
          <w:tcPr>
            <w:tcW w:w="261" w:type="dxa"/>
            <w:vAlign w:val="center"/>
          </w:tcPr>
          <w:p w14:paraId="7187B433" w14:textId="2A7DE83E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7E190401" w14:textId="18B9DAA0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100,473</w:t>
            </w:r>
          </w:p>
        </w:tc>
        <w:tc>
          <w:tcPr>
            <w:tcW w:w="261" w:type="dxa"/>
            <w:vAlign w:val="center"/>
          </w:tcPr>
          <w:p w14:paraId="20BBA7C1" w14:textId="35D269F0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14:paraId="5A1F67A9" w14:textId="2D04DF4D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536,912</w:t>
            </w:r>
          </w:p>
        </w:tc>
      </w:tr>
      <w:tr w:rsidR="001B4593" w:rsidRPr="000E759B" w14:paraId="1FC2E729" w14:textId="77777777" w:rsidTr="000B062A">
        <w:tc>
          <w:tcPr>
            <w:tcW w:w="2694" w:type="dxa"/>
          </w:tcPr>
          <w:p w14:paraId="6ED91602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192E373A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1D09773A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0F2FA6AB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3219A33F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1C987969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20767C99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7C96D00C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0B84DBA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798AABAA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57E88374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0E07EC29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60FB8D66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2D6C7E36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3632B6A2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2953699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15C6BF1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11A5C6A8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1B4593" w:rsidRPr="000E759B" w14:paraId="371C4F54" w14:textId="77777777" w:rsidTr="000B062A">
        <w:tc>
          <w:tcPr>
            <w:tcW w:w="2694" w:type="dxa"/>
          </w:tcPr>
          <w:p w14:paraId="4B1AB75B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>รายการที่เกิดขึ้นจากกระแสเงินสด</w:t>
            </w:r>
            <w:r w:rsidRPr="000E759B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>:</w:t>
            </w:r>
          </w:p>
        </w:tc>
        <w:tc>
          <w:tcPr>
            <w:tcW w:w="1096" w:type="dxa"/>
            <w:vAlign w:val="bottom"/>
          </w:tcPr>
          <w:p w14:paraId="5AF9059C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1E590C90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5943B073" w14:textId="5BBC472F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14D51834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4E0E2FFF" w14:textId="1BE5D8D6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115430D1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7" w:type="dxa"/>
            <w:vAlign w:val="bottom"/>
          </w:tcPr>
          <w:p w14:paraId="65E179F8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16111A34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29270114" w14:textId="58B110FF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58611AFB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2054EA4C" w14:textId="2A13E7D1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74AD3AA6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bottom"/>
          </w:tcPr>
          <w:p w14:paraId="34AFF8BA" w14:textId="34C95022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5DE5CC50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53DC039C" w14:textId="3B9741EF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3A835CC0" w14:textId="77777777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bottom"/>
          </w:tcPr>
          <w:p w14:paraId="5C8A0CDD" w14:textId="63C94635" w:rsidR="001B4593" w:rsidRPr="000E759B" w:rsidRDefault="001B4593" w:rsidP="001B459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4E54FD" w:rsidRPr="000E759B" w14:paraId="760A93F2" w14:textId="77777777" w:rsidTr="000B062A">
        <w:tc>
          <w:tcPr>
            <w:tcW w:w="2694" w:type="dxa"/>
          </w:tcPr>
          <w:p w14:paraId="541C2993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การจ่ายคืน</w:t>
            </w:r>
          </w:p>
        </w:tc>
        <w:tc>
          <w:tcPr>
            <w:tcW w:w="1096" w:type="dxa"/>
            <w:vAlign w:val="center"/>
          </w:tcPr>
          <w:p w14:paraId="5773C0FF" w14:textId="32DB6C10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0"/>
                <w:szCs w:val="20"/>
              </w:rPr>
              <w:t>8,848</w:t>
            </w: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0EBFD340" w14:textId="42FF8035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70180534" w14:textId="26CD6F24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0"/>
                <w:szCs w:val="20"/>
              </w:rPr>
              <w:t>109,311</w:t>
            </w: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648C9C9E" w14:textId="3415F72E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016135A4" w14:textId="322D7CF0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95378B2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624A0D45" w14:textId="161EDA42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DEBF5C8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7040D66A" w14:textId="38A7CC00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0"/>
                <w:szCs w:val="20"/>
              </w:rPr>
              <w:t>3,988</w:t>
            </w: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026E9BC5" w14:textId="3D4FA591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685A8066" w14:textId="1849F46B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0"/>
                <w:szCs w:val="20"/>
              </w:rPr>
              <w:t>11,952</w:t>
            </w: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72FCACDC" w14:textId="01CFD976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628062AA" w14:textId="68326D3B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0"/>
                <w:szCs w:val="20"/>
              </w:rPr>
              <w:t>48,294</w:t>
            </w: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7255FF94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683AB937" w14:textId="719571C2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0"/>
                <w:szCs w:val="20"/>
              </w:rPr>
              <w:t>62,400</w:t>
            </w: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2FE054EA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4C2657FE" w14:textId="0D3A0CF3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0"/>
                <w:szCs w:val="20"/>
              </w:rPr>
              <w:t>244,793</w:t>
            </w: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)</w:t>
            </w:r>
          </w:p>
        </w:tc>
      </w:tr>
      <w:tr w:rsidR="004E54FD" w:rsidRPr="000E759B" w14:paraId="5DF2209A" w14:textId="77777777" w:rsidTr="000B062A">
        <w:tc>
          <w:tcPr>
            <w:tcW w:w="2694" w:type="dxa"/>
          </w:tcPr>
          <w:p w14:paraId="0EDAA19B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เงินสดรับ</w:t>
            </w:r>
          </w:p>
        </w:tc>
        <w:tc>
          <w:tcPr>
            <w:tcW w:w="1096" w:type="dxa"/>
            <w:vAlign w:val="center"/>
          </w:tcPr>
          <w:p w14:paraId="74765FFE" w14:textId="070F884B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7C4D8550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45003996" w14:textId="79EC59B1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90,991</w:t>
            </w:r>
          </w:p>
        </w:tc>
        <w:tc>
          <w:tcPr>
            <w:tcW w:w="261" w:type="dxa"/>
            <w:vAlign w:val="center"/>
          </w:tcPr>
          <w:p w14:paraId="34ADFC25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11AEEA51" w14:textId="7B39E132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50,000</w:t>
            </w:r>
          </w:p>
        </w:tc>
        <w:tc>
          <w:tcPr>
            <w:tcW w:w="261" w:type="dxa"/>
            <w:vAlign w:val="center"/>
          </w:tcPr>
          <w:p w14:paraId="7E5FD4DA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3D75AE93" w14:textId="76812BC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66B70F26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17CD052A" w14:textId="547971CB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2F4BE65D" w14:textId="27C23D26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0DD149EA" w14:textId="520F665E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10D5E77" w14:textId="0F91AB6F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68EDC781" w14:textId="33D6F406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50B9C9F" w14:textId="5624E621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298443CC" w14:textId="585C55C8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5229C040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26C13A9B" w14:textId="6953BE0F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140,991</w:t>
            </w:r>
          </w:p>
        </w:tc>
      </w:tr>
      <w:tr w:rsidR="004E54FD" w:rsidRPr="000E759B" w14:paraId="24ECF5C3" w14:textId="77777777" w:rsidTr="003174F5">
        <w:tc>
          <w:tcPr>
            <w:tcW w:w="2694" w:type="dxa"/>
          </w:tcPr>
          <w:p w14:paraId="3251B5A3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>รายการที่ไม่ใช่กระแสเงินสด</w:t>
            </w:r>
            <w:r w:rsidRPr="000E759B">
              <w:rPr>
                <w:rFonts w:ascii="BrowalliaUPC" w:hAnsi="BrowalliaUPC" w:cs="BrowalliaUPC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096" w:type="dxa"/>
            <w:vAlign w:val="center"/>
          </w:tcPr>
          <w:p w14:paraId="03B1ED62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5BEC80CC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1B15F4CB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345CCBB1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66FF04C3" w14:textId="7C3E1A0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6066A745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5D2BFAA0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7B3AAFED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157C1534" w14:textId="44E35932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54463A57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2538FC44" w14:textId="425152D4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16327C52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29D8116F" w14:textId="51F515C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61219947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61021D58" w14:textId="6F3EA962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292CB008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3269EE6F" w14:textId="5C611223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4E54FD" w:rsidRPr="000E759B" w14:paraId="60F4AFE1" w14:textId="77777777" w:rsidTr="000B062A">
        <w:tc>
          <w:tcPr>
            <w:tcW w:w="2694" w:type="dxa"/>
            <w:vAlign w:val="center"/>
          </w:tcPr>
          <w:p w14:paraId="316EC9D9" w14:textId="5D5B79C6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ค่าธรรมเนียมรอตัดบัญชี</w:t>
            </w:r>
          </w:p>
        </w:tc>
        <w:tc>
          <w:tcPr>
            <w:tcW w:w="1096" w:type="dxa"/>
            <w:vAlign w:val="center"/>
          </w:tcPr>
          <w:p w14:paraId="02425357" w14:textId="4CAF2E93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583EB59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70E89EC1" w14:textId="779A912B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271F58C3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789CF40C" w14:textId="7FC021AB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84B6DF1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40C57A83" w14:textId="08D8917D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72F9C3C3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72D7F750" w14:textId="77521F54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6237B26B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0DC4A48A" w14:textId="2488DF31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BE90AAA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464AEF01" w14:textId="31E71013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520</w:t>
            </w:r>
          </w:p>
        </w:tc>
        <w:tc>
          <w:tcPr>
            <w:tcW w:w="261" w:type="dxa"/>
            <w:vAlign w:val="center"/>
          </w:tcPr>
          <w:p w14:paraId="43BFCBA2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2FF3F0A0" w14:textId="0860885D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C62FDBF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3CAD5723" w14:textId="7A5C1AFE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520</w:t>
            </w:r>
          </w:p>
        </w:tc>
      </w:tr>
      <w:tr w:rsidR="004E54FD" w:rsidRPr="000E759B" w14:paraId="046AC35B" w14:textId="77777777" w:rsidTr="000B062A">
        <w:tc>
          <w:tcPr>
            <w:tcW w:w="2694" w:type="dxa"/>
            <w:vAlign w:val="center"/>
          </w:tcPr>
          <w:p w14:paraId="47774DC0" w14:textId="195B7AEC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ดอกเบี้ยรอตัดบัญชี</w:t>
            </w:r>
          </w:p>
        </w:tc>
        <w:tc>
          <w:tcPr>
            <w:tcW w:w="1096" w:type="dxa"/>
            <w:vAlign w:val="center"/>
          </w:tcPr>
          <w:p w14:paraId="46EE894E" w14:textId="3A847FDB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1,648</w:t>
            </w:r>
          </w:p>
        </w:tc>
        <w:tc>
          <w:tcPr>
            <w:tcW w:w="261" w:type="dxa"/>
            <w:vAlign w:val="center"/>
          </w:tcPr>
          <w:p w14:paraId="481644E9" w14:textId="7D956759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195E74BD" w14:textId="0829B886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57B1452F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46B803B3" w14:textId="4398967D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1C72CBE3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7B047F7B" w14:textId="4FD220E3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769B7E7A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465004A2" w14:textId="4B447862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6CE8D80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3D172863" w14:textId="1CCB323A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C754358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79A55797" w14:textId="3A52A0C1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7,101</w:t>
            </w:r>
          </w:p>
        </w:tc>
        <w:tc>
          <w:tcPr>
            <w:tcW w:w="261" w:type="dxa"/>
            <w:vAlign w:val="center"/>
          </w:tcPr>
          <w:p w14:paraId="571E26C7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3AC281ED" w14:textId="0EEDE31C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52FF2E93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22AA9033" w14:textId="572E583A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8,749</w:t>
            </w:r>
          </w:p>
        </w:tc>
      </w:tr>
      <w:tr w:rsidR="004E54FD" w:rsidRPr="000E759B" w14:paraId="7A2405CF" w14:textId="77777777" w:rsidTr="000B062A">
        <w:tc>
          <w:tcPr>
            <w:tcW w:w="2694" w:type="dxa"/>
            <w:vAlign w:val="center"/>
          </w:tcPr>
          <w:p w14:paraId="32278923" w14:textId="658768FA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อัตราแลกเปลี่ยน</w:t>
            </w:r>
          </w:p>
        </w:tc>
        <w:tc>
          <w:tcPr>
            <w:tcW w:w="1096" w:type="dxa"/>
            <w:vAlign w:val="center"/>
          </w:tcPr>
          <w:p w14:paraId="31C4D35D" w14:textId="27FB859C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66ED73D8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3E82163C" w14:textId="774171A8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1</w:t>
            </w:r>
          </w:p>
        </w:tc>
        <w:tc>
          <w:tcPr>
            <w:tcW w:w="261" w:type="dxa"/>
            <w:vAlign w:val="center"/>
          </w:tcPr>
          <w:p w14:paraId="1F9BE3CD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3A7EE772" w14:textId="24B23EE2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181CE31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5BCFF61B" w14:textId="65231986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54214E83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1CCDD63A" w14:textId="0E971714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1FA0325C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5FB8AB3E" w14:textId="555D153C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A8E4FBA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5095631E" w14:textId="6F0476C3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E0859DB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716BE5DF" w14:textId="194CFA1F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535E8882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6CA7BDAA" w14:textId="392444AA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1</w:t>
            </w:r>
          </w:p>
        </w:tc>
      </w:tr>
      <w:tr w:rsidR="004E54FD" w:rsidRPr="000E759B" w14:paraId="1D6AF43F" w14:textId="77777777" w:rsidTr="000B062A">
        <w:tc>
          <w:tcPr>
            <w:tcW w:w="2694" w:type="dxa"/>
            <w:vAlign w:val="center"/>
          </w:tcPr>
          <w:p w14:paraId="115C9A54" w14:textId="036D721A" w:rsidR="004E54FD" w:rsidRPr="000E759B" w:rsidRDefault="004E54FD" w:rsidP="004E54FD">
            <w:pPr>
              <w:tabs>
                <w:tab w:val="clear" w:pos="227"/>
                <w:tab w:val="clear" w:pos="454"/>
                <w:tab w:val="left" w:pos="26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สินทรัพย์สิทธิการใช้และหนี้สินตามสัญญาเช่า</w:t>
            </w:r>
            <w:r w:rsidRPr="000E759B">
              <w:rPr>
                <w:rFonts w:ascii="BrowalliaUPC" w:hAnsi="BrowalliaUPC" w:cs="BrowalliaUPC"/>
                <w:sz w:val="20"/>
                <w:szCs w:val="20"/>
                <w:lang w:val="en-GB"/>
              </w:rPr>
              <w:br/>
              <w:t xml:space="preserve">    </w:t>
            </w: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ลดลงจากการเปลี่ยนแปลงสัญญา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289943C9" w14:textId="3F6AF996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67</w:t>
            </w:r>
          </w:p>
        </w:tc>
        <w:tc>
          <w:tcPr>
            <w:tcW w:w="261" w:type="dxa"/>
            <w:vAlign w:val="bottom"/>
          </w:tcPr>
          <w:p w14:paraId="1ACA437F" w14:textId="419EE1AF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14:paraId="5C8C31EE" w14:textId="05F5C271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09646CA7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6CA8F970" w14:textId="40311F73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2976356D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36EC5444" w14:textId="379053AC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23697AFD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209FFDED" w14:textId="36E6BF9B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34DD218C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225CD765" w14:textId="4D517A25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5EC007DE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bottom"/>
          </w:tcPr>
          <w:p w14:paraId="07FAC91C" w14:textId="49C7B94E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3B01FB82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61A76E1" w14:textId="0E1CB35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504F689C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116CFE78" w14:textId="7E18C773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67</w:t>
            </w:r>
          </w:p>
        </w:tc>
      </w:tr>
      <w:tr w:rsidR="004E54FD" w:rsidRPr="000E759B" w14:paraId="6E9F5893" w14:textId="77777777" w:rsidTr="000B062A">
        <w:tc>
          <w:tcPr>
            <w:tcW w:w="2694" w:type="dxa"/>
          </w:tcPr>
          <w:p w14:paraId="2B28E6A3" w14:textId="1EC7970D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 xml:space="preserve">31 </w:t>
            </w:r>
            <w:r w:rsidRPr="000E759B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0E759B">
              <w:rPr>
                <w:rFonts w:ascii="BrowalliaUPC" w:hAnsi="BrowalliaUPC" w:cs="BrowalliaUPC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B24B535" w14:textId="17A8857C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25,800</w:t>
            </w:r>
          </w:p>
        </w:tc>
        <w:tc>
          <w:tcPr>
            <w:tcW w:w="261" w:type="dxa"/>
            <w:vAlign w:val="center"/>
          </w:tcPr>
          <w:p w14:paraId="2A48A2B9" w14:textId="3961EAD1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F975F56" w14:textId="37159F85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2D312EB3" w14:textId="4E81DC63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2D9554E" w14:textId="53957101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50,000</w:t>
            </w:r>
          </w:p>
        </w:tc>
        <w:tc>
          <w:tcPr>
            <w:tcW w:w="261" w:type="dxa"/>
            <w:vAlign w:val="center"/>
          </w:tcPr>
          <w:p w14:paraId="76AA67BA" w14:textId="3A04696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25A34F9" w14:textId="271D1C5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35,000</w:t>
            </w:r>
          </w:p>
        </w:tc>
        <w:tc>
          <w:tcPr>
            <w:tcW w:w="261" w:type="dxa"/>
            <w:vAlign w:val="center"/>
          </w:tcPr>
          <w:p w14:paraId="59AEE53C" w14:textId="52CB8AE5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59D1228" w14:textId="22D4FB71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60,807</w:t>
            </w:r>
          </w:p>
        </w:tc>
        <w:tc>
          <w:tcPr>
            <w:tcW w:w="261" w:type="dxa"/>
            <w:vAlign w:val="center"/>
          </w:tcPr>
          <w:p w14:paraId="15CE4D78" w14:textId="135D8701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67EAC44" w14:textId="5FBEDC9D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182,478</w:t>
            </w:r>
          </w:p>
        </w:tc>
        <w:tc>
          <w:tcPr>
            <w:tcW w:w="261" w:type="dxa"/>
            <w:vAlign w:val="center"/>
          </w:tcPr>
          <w:p w14:paraId="64A384F7" w14:textId="50A10D25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030F6E2" w14:textId="38226693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50,289</w:t>
            </w:r>
          </w:p>
        </w:tc>
        <w:tc>
          <w:tcPr>
            <w:tcW w:w="261" w:type="dxa"/>
            <w:vAlign w:val="center"/>
          </w:tcPr>
          <w:p w14:paraId="217C1F4F" w14:textId="2FA2C8BA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1C9E00F" w14:textId="1AC5F2B1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38,073</w:t>
            </w:r>
          </w:p>
        </w:tc>
        <w:tc>
          <w:tcPr>
            <w:tcW w:w="261" w:type="dxa"/>
            <w:vAlign w:val="center"/>
          </w:tcPr>
          <w:p w14:paraId="28A5686E" w14:textId="2911F651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CA41AA7" w14:textId="36FC293F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442,447</w:t>
            </w:r>
          </w:p>
        </w:tc>
      </w:tr>
      <w:tr w:rsidR="004E54FD" w:rsidRPr="000E759B" w14:paraId="1BB533D5" w14:textId="77777777" w:rsidTr="000B062A">
        <w:tc>
          <w:tcPr>
            <w:tcW w:w="2694" w:type="dxa"/>
          </w:tcPr>
          <w:p w14:paraId="7215EC6C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12" w:space="0" w:color="auto"/>
            </w:tcBorders>
          </w:tcPr>
          <w:p w14:paraId="4E1BD02A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1C0DA883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12" w:space="0" w:color="auto"/>
            </w:tcBorders>
          </w:tcPr>
          <w:p w14:paraId="5306677B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37BCB4DF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12" w:space="0" w:color="auto"/>
            </w:tcBorders>
          </w:tcPr>
          <w:p w14:paraId="5D73AB06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3974E11E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37" w:type="dxa"/>
            <w:tcBorders>
              <w:top w:val="single" w:sz="12" w:space="0" w:color="auto"/>
            </w:tcBorders>
          </w:tcPr>
          <w:p w14:paraId="53ED10DE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48ACEDBD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12" w:space="0" w:color="auto"/>
            </w:tcBorders>
          </w:tcPr>
          <w:p w14:paraId="2D294460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2330F31D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12" w:space="0" w:color="auto"/>
            </w:tcBorders>
          </w:tcPr>
          <w:p w14:paraId="27EB6A04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0D4EE410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12" w:space="0" w:color="auto"/>
            </w:tcBorders>
          </w:tcPr>
          <w:p w14:paraId="268FEDAA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7A9D60E8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12" w:space="0" w:color="auto"/>
            </w:tcBorders>
          </w:tcPr>
          <w:p w14:paraId="029B8F6F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24DA3F36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12" w:space="0" w:color="auto"/>
            </w:tcBorders>
          </w:tcPr>
          <w:p w14:paraId="63B7C2B3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4E54FD" w:rsidRPr="000E759B" w14:paraId="5F06AA37" w14:textId="77777777" w:rsidTr="000B062A">
        <w:tc>
          <w:tcPr>
            <w:tcW w:w="2694" w:type="dxa"/>
          </w:tcPr>
          <w:p w14:paraId="11922DF3" w14:textId="77777777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>รายการที่เกิดขึ้นจากกระแสเงินสด</w:t>
            </w:r>
            <w:r w:rsidRPr="000E759B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>:</w:t>
            </w:r>
          </w:p>
        </w:tc>
        <w:tc>
          <w:tcPr>
            <w:tcW w:w="1096" w:type="dxa"/>
            <w:vAlign w:val="center"/>
          </w:tcPr>
          <w:p w14:paraId="2FF98644" w14:textId="0354B0C3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12A0A105" w14:textId="0167B9EF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374DE6C7" w14:textId="21D19C59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429B2F58" w14:textId="2376DB8E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56740EA5" w14:textId="10B8FAB6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3D62BB50" w14:textId="4DFA270D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0FB8D112" w14:textId="34F59FA4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40394D52" w14:textId="5C153741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71581BF3" w14:textId="7057318F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5C353F53" w14:textId="707C6C64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01CB2B59" w14:textId="20B8E6D6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6A4AA0CA" w14:textId="5A05847F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4C074CB6" w14:textId="45AEB293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4F16BF1A" w14:textId="6F2DA8B9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36AE323F" w14:textId="0AEE332B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53CA60A5" w14:textId="52365F2D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15EA77E8" w14:textId="7F8CA8D8" w:rsidR="004E54FD" w:rsidRPr="000E759B" w:rsidRDefault="004E54FD" w:rsidP="004E54F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80759A" w:rsidRPr="000E759B" w14:paraId="436DFD33" w14:textId="77777777" w:rsidTr="000B062A">
        <w:tc>
          <w:tcPr>
            <w:tcW w:w="2694" w:type="dxa"/>
          </w:tcPr>
          <w:p w14:paraId="1DBCDCE5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การจ่ายคืน</w:t>
            </w:r>
          </w:p>
        </w:tc>
        <w:tc>
          <w:tcPr>
            <w:tcW w:w="1096" w:type="dxa"/>
            <w:vAlign w:val="center"/>
          </w:tcPr>
          <w:p w14:paraId="7172F9A8" w14:textId="388643B6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0"/>
                <w:szCs w:val="20"/>
              </w:rPr>
              <w:t>8,602</w:t>
            </w: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62E09246" w14:textId="75031AC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5C58652A" w14:textId="2C65C265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0"/>
                <w:szCs w:val="20"/>
              </w:rPr>
              <w:t>58,</w:t>
            </w:r>
            <w:r w:rsidR="00902CAA" w:rsidRPr="000E759B">
              <w:rPr>
                <w:rFonts w:ascii="BrowalliaUPC" w:hAnsi="BrowalliaUPC" w:cs="BrowalliaUPC"/>
                <w:sz w:val="20"/>
                <w:szCs w:val="20"/>
              </w:rPr>
              <w:t>680</w:t>
            </w: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462DDF03" w14:textId="0F6269CB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68D15F5D" w14:textId="69C217E0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344547E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2F6A3A38" w14:textId="561AD0C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19484505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048CA005" w14:textId="5DC84B6A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0"/>
                <w:szCs w:val="20"/>
              </w:rPr>
              <w:t>3,988</w:t>
            </w: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21E39312" w14:textId="513CBE38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328DD64F" w14:textId="68021BA4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6635418" w14:textId="711E7E8B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2B9DC375" w14:textId="33EB3F44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0"/>
                <w:szCs w:val="20"/>
              </w:rPr>
              <w:t>49,804</w:t>
            </w: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5E6035D2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2BFD9CB8" w14:textId="62E6E1A0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(</w:t>
            </w:r>
            <w:r w:rsidRPr="000E759B">
              <w:rPr>
                <w:rFonts w:ascii="BrowalliaUPC" w:hAnsi="BrowalliaUPC" w:cs="BrowalliaUPC"/>
                <w:sz w:val="20"/>
                <w:szCs w:val="20"/>
              </w:rPr>
              <w:t>38,073</w:t>
            </w:r>
            <w:r w:rsidRPr="000E759B">
              <w:rPr>
                <w:rFonts w:ascii="BrowalliaUPC" w:hAnsi="BrowalliaUPC" w:cs="BrowalliaUPC"/>
                <w:sz w:val="20"/>
                <w:szCs w:val="20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3B721A1B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236060CA" w14:textId="4E6AB3BB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(159,172)</w:t>
            </w:r>
          </w:p>
        </w:tc>
      </w:tr>
      <w:tr w:rsidR="0080759A" w:rsidRPr="000E759B" w14:paraId="5E5CFFB1" w14:textId="77777777" w:rsidTr="000B062A">
        <w:tc>
          <w:tcPr>
            <w:tcW w:w="2694" w:type="dxa"/>
          </w:tcPr>
          <w:p w14:paraId="6D9762DE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เงินสดรับ</w:t>
            </w:r>
          </w:p>
        </w:tc>
        <w:tc>
          <w:tcPr>
            <w:tcW w:w="1096" w:type="dxa"/>
            <w:vAlign w:val="center"/>
          </w:tcPr>
          <w:p w14:paraId="63B8DA94" w14:textId="6E7DE965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5A64A63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1780A404" w14:textId="6F6FA713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63,910</w:t>
            </w:r>
          </w:p>
        </w:tc>
        <w:tc>
          <w:tcPr>
            <w:tcW w:w="261" w:type="dxa"/>
            <w:vAlign w:val="center"/>
          </w:tcPr>
          <w:p w14:paraId="3D20DE15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30F4A10C" w14:textId="29696696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3D325E6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4661A88B" w14:textId="4B914482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2B8BBAFB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2A910AE6" w14:textId="1EFE1C06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195BD99F" w14:textId="7556BFC5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73B867D9" w14:textId="1585E222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474EDCA" w14:textId="4E522B3D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14D31EE6" w14:textId="4C40DE8F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2552018" w14:textId="1E959F2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16BCF796" w14:textId="6FA6F43B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6A72F82E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57A7E084" w14:textId="72F464EE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63,910</w:t>
            </w:r>
          </w:p>
        </w:tc>
      </w:tr>
      <w:tr w:rsidR="00753531" w:rsidRPr="000E759B" w14:paraId="609F937B" w14:textId="77777777" w:rsidTr="000B062A">
        <w:tc>
          <w:tcPr>
            <w:tcW w:w="2694" w:type="dxa"/>
          </w:tcPr>
          <w:p w14:paraId="2A29EF5B" w14:textId="77777777" w:rsidR="00753531" w:rsidRPr="000E759B" w:rsidRDefault="00753531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96" w:type="dxa"/>
            <w:vAlign w:val="center"/>
          </w:tcPr>
          <w:p w14:paraId="25D03CCB" w14:textId="77777777" w:rsidR="00753531" w:rsidRPr="000E759B" w:rsidRDefault="00753531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40B8FD34" w14:textId="77777777" w:rsidR="00753531" w:rsidRPr="000E759B" w:rsidRDefault="00753531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13D69C58" w14:textId="77777777" w:rsidR="00753531" w:rsidRPr="000E759B" w:rsidRDefault="00753531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2B389763" w14:textId="77777777" w:rsidR="00753531" w:rsidRPr="000E759B" w:rsidRDefault="00753531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35148C61" w14:textId="77777777" w:rsidR="00753531" w:rsidRPr="000E759B" w:rsidRDefault="00753531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705A2FCA" w14:textId="77777777" w:rsidR="00753531" w:rsidRPr="000E759B" w:rsidRDefault="00753531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4EE84E52" w14:textId="77777777" w:rsidR="00753531" w:rsidRPr="000E759B" w:rsidRDefault="00753531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41117608" w14:textId="77777777" w:rsidR="00753531" w:rsidRPr="000E759B" w:rsidRDefault="00753531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55E9ED5E" w14:textId="77777777" w:rsidR="00753531" w:rsidRPr="000E759B" w:rsidRDefault="00753531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0A440E89" w14:textId="77777777" w:rsidR="00753531" w:rsidRPr="000E759B" w:rsidRDefault="00753531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6FEE5A02" w14:textId="77777777" w:rsidR="00753531" w:rsidRPr="000E759B" w:rsidRDefault="00753531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2600006E" w14:textId="77777777" w:rsidR="00753531" w:rsidRPr="000E759B" w:rsidRDefault="00753531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691D3F9E" w14:textId="77777777" w:rsidR="00753531" w:rsidRPr="000E759B" w:rsidRDefault="00753531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221E916D" w14:textId="77777777" w:rsidR="00753531" w:rsidRPr="000E759B" w:rsidRDefault="00753531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09BDD433" w14:textId="77777777" w:rsidR="00753531" w:rsidRPr="000E759B" w:rsidRDefault="00753531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52825496" w14:textId="77777777" w:rsidR="00753531" w:rsidRPr="000E759B" w:rsidRDefault="00753531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6CF3D0D6" w14:textId="77777777" w:rsidR="00753531" w:rsidRPr="000E759B" w:rsidRDefault="00753531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80759A" w:rsidRPr="000E759B" w14:paraId="5611E499" w14:textId="77777777" w:rsidTr="000B062A">
        <w:tc>
          <w:tcPr>
            <w:tcW w:w="2694" w:type="dxa"/>
          </w:tcPr>
          <w:p w14:paraId="0F51E047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>รายการที่ไม่ใช่กระแสเงินสด</w:t>
            </w:r>
            <w:r w:rsidRPr="000E759B">
              <w:rPr>
                <w:rFonts w:ascii="BrowalliaUPC" w:hAnsi="BrowalliaUPC" w:cs="BrowalliaUPC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096" w:type="dxa"/>
            <w:vAlign w:val="center"/>
          </w:tcPr>
          <w:p w14:paraId="5315BA57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039A7E71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58F15891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3DDF9043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44AE2F29" w14:textId="2D726ABD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6954030C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5705C451" w14:textId="687265C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134932EB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7A330C87" w14:textId="55E42BD5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137488DD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78B33676" w14:textId="0834350F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0E3D4535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5F94AAF0" w14:textId="13E9B793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656EAB3A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61ABBB71" w14:textId="4F33DE73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1442C30F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6041C43B" w14:textId="445F8C04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80759A" w:rsidRPr="000E759B" w14:paraId="5819D165" w14:textId="77777777" w:rsidTr="000B062A">
        <w:tc>
          <w:tcPr>
            <w:tcW w:w="2694" w:type="dxa"/>
            <w:vAlign w:val="center"/>
          </w:tcPr>
          <w:p w14:paraId="448FD28D" w14:textId="3D49E5FC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ค่าธรรมเนียมรอตัดบัญชี</w:t>
            </w:r>
          </w:p>
        </w:tc>
        <w:tc>
          <w:tcPr>
            <w:tcW w:w="1096" w:type="dxa"/>
            <w:vAlign w:val="center"/>
          </w:tcPr>
          <w:p w14:paraId="5C8D5505" w14:textId="24D0F513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5038CF0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6442B125" w14:textId="7F56A20E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6D92D019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3446525C" w14:textId="3993F038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8D24FE5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074FA7B6" w14:textId="7B735501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15E1A858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0D03E66D" w14:textId="1290FE34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69ABAEC0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7A5BDCB4" w14:textId="5F74C7A9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12EE73E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6F6A071E" w14:textId="1E1C9622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520</w:t>
            </w:r>
          </w:p>
        </w:tc>
        <w:tc>
          <w:tcPr>
            <w:tcW w:w="261" w:type="dxa"/>
            <w:vAlign w:val="center"/>
          </w:tcPr>
          <w:p w14:paraId="51A002AF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0293C5ED" w14:textId="49B853DE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7A1CBA1C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3B1CBA09" w14:textId="3F764A5C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520</w:t>
            </w:r>
          </w:p>
        </w:tc>
      </w:tr>
      <w:tr w:rsidR="0080759A" w:rsidRPr="000E759B" w14:paraId="3473645C" w14:textId="77777777" w:rsidTr="000B062A">
        <w:tc>
          <w:tcPr>
            <w:tcW w:w="2694" w:type="dxa"/>
            <w:vAlign w:val="center"/>
          </w:tcPr>
          <w:p w14:paraId="7182FFA2" w14:textId="5708CB8A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ดอกเบี้ยรอตัดบัญชี</w:t>
            </w:r>
          </w:p>
        </w:tc>
        <w:tc>
          <w:tcPr>
            <w:tcW w:w="1096" w:type="dxa"/>
            <w:vAlign w:val="center"/>
          </w:tcPr>
          <w:p w14:paraId="4995D1ED" w14:textId="380F75AD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1,266</w:t>
            </w:r>
          </w:p>
        </w:tc>
        <w:tc>
          <w:tcPr>
            <w:tcW w:w="261" w:type="dxa"/>
            <w:vAlign w:val="center"/>
          </w:tcPr>
          <w:p w14:paraId="13A3567B" w14:textId="1ABB97E3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7C3956F1" w14:textId="442247E9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EC94679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4AA17197" w14:textId="722D9C38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2E8F7B55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517B3EAD" w14:textId="5ACF03BB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02041AD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7084409E" w14:textId="52CF12A5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1CAFE523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22F63B9F" w14:textId="6D0B2B7D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5B59F650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254B33B4" w14:textId="60905BA9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2,900</w:t>
            </w:r>
          </w:p>
        </w:tc>
        <w:tc>
          <w:tcPr>
            <w:tcW w:w="261" w:type="dxa"/>
            <w:vAlign w:val="center"/>
          </w:tcPr>
          <w:p w14:paraId="510B55A9" w14:textId="797A3209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3AE202FF" w14:textId="1D1948F9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B99B8DF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2355FA63" w14:textId="6E11457B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4,166</w:t>
            </w:r>
          </w:p>
        </w:tc>
      </w:tr>
      <w:tr w:rsidR="0080759A" w:rsidRPr="000E759B" w14:paraId="0D691FF1" w14:textId="77777777" w:rsidTr="000B062A">
        <w:tc>
          <w:tcPr>
            <w:tcW w:w="2694" w:type="dxa"/>
            <w:vAlign w:val="center"/>
          </w:tcPr>
          <w:p w14:paraId="49DDE055" w14:textId="0775428E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อัตราแลกเปลี่ยน</w:t>
            </w:r>
          </w:p>
        </w:tc>
        <w:tc>
          <w:tcPr>
            <w:tcW w:w="1096" w:type="dxa"/>
            <w:vAlign w:val="center"/>
          </w:tcPr>
          <w:p w14:paraId="5FF3FE95" w14:textId="27A37566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2E7A94F0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2FB089DD" w14:textId="2DE16A44" w:rsidR="0080759A" w:rsidRPr="000E759B" w:rsidRDefault="00902CA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(25)</w:t>
            </w:r>
          </w:p>
        </w:tc>
        <w:tc>
          <w:tcPr>
            <w:tcW w:w="261" w:type="dxa"/>
            <w:vAlign w:val="center"/>
          </w:tcPr>
          <w:p w14:paraId="22A5B27D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49BD18A9" w14:textId="357C8448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7667EE86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0C367070" w14:textId="04EBA08B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1F841F94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2ABC2EA8" w14:textId="5E7A9490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1056BE39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6ACC465A" w14:textId="1FA24EA0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9B3ECFF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4697C7AE" w14:textId="30AF22B2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7D43E45" w14:textId="5FDE7396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3465B1A9" w14:textId="49D2E6F2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C5D7D02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69917CAE" w14:textId="3AF2BB6A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</w:tr>
      <w:tr w:rsidR="0080759A" w:rsidRPr="000E759B" w14:paraId="7226635A" w14:textId="77777777" w:rsidTr="000B062A">
        <w:tc>
          <w:tcPr>
            <w:tcW w:w="2694" w:type="dxa"/>
            <w:vAlign w:val="center"/>
          </w:tcPr>
          <w:p w14:paraId="20DE1217" w14:textId="4B9E10C3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สินทรัพย์สิทธิการใช้และหนี้สินตาม</w:t>
            </w: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br/>
              <w:t xml:space="preserve">    สัญญาเช่าลดลงจากการเปลี่ยน</w:t>
            </w:r>
            <w:r w:rsidRPr="000E759B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br/>
              <w:t xml:space="preserve">    แปลงสัญญา</w:t>
            </w:r>
          </w:p>
        </w:tc>
        <w:tc>
          <w:tcPr>
            <w:tcW w:w="1096" w:type="dxa"/>
            <w:vAlign w:val="bottom"/>
          </w:tcPr>
          <w:p w14:paraId="0268B767" w14:textId="0D0CA1C2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832</w:t>
            </w:r>
          </w:p>
        </w:tc>
        <w:tc>
          <w:tcPr>
            <w:tcW w:w="261" w:type="dxa"/>
            <w:vAlign w:val="bottom"/>
          </w:tcPr>
          <w:p w14:paraId="0650A2FE" w14:textId="318A7700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5E89A312" w14:textId="38A6578F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6141CE3B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3491A326" w14:textId="6079D8BF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522CA9FE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7" w:type="dxa"/>
            <w:vAlign w:val="bottom"/>
          </w:tcPr>
          <w:p w14:paraId="1682502A" w14:textId="3D7D0263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204A1B66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5609DE1D" w14:textId="7FD1521F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539AD201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75775789" w14:textId="1C487E61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7E66278A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bottom"/>
          </w:tcPr>
          <w:p w14:paraId="3007D43E" w14:textId="24250051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376612C9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61EB6EB3" w14:textId="3A89FC4B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2002C662" w14:textId="7777777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5817306" w14:textId="5AA08D0E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832</w:t>
            </w:r>
          </w:p>
        </w:tc>
      </w:tr>
      <w:tr w:rsidR="0080759A" w:rsidRPr="000E759B" w14:paraId="15942FE3" w14:textId="77777777" w:rsidTr="000B062A">
        <w:tc>
          <w:tcPr>
            <w:tcW w:w="2694" w:type="dxa"/>
          </w:tcPr>
          <w:p w14:paraId="12E9D814" w14:textId="4E4624A4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 xml:space="preserve">31 </w:t>
            </w:r>
            <w:r w:rsidRPr="000E759B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0E759B">
              <w:rPr>
                <w:rFonts w:ascii="BrowalliaUPC" w:hAnsi="BrowalliaUPC" w:cs="BrowalliaUPC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013421F" w14:textId="5C503AAF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19,296</w:t>
            </w:r>
          </w:p>
        </w:tc>
        <w:tc>
          <w:tcPr>
            <w:tcW w:w="261" w:type="dxa"/>
            <w:vAlign w:val="center"/>
          </w:tcPr>
          <w:p w14:paraId="6DDC6458" w14:textId="73E54D42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B026FF1" w14:textId="0CE83B4C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5,205</w:t>
            </w:r>
          </w:p>
        </w:tc>
        <w:tc>
          <w:tcPr>
            <w:tcW w:w="261" w:type="dxa"/>
            <w:vAlign w:val="center"/>
          </w:tcPr>
          <w:p w14:paraId="678D40A6" w14:textId="76B89313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0F600D0" w14:textId="44377F6B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50,000</w:t>
            </w:r>
          </w:p>
        </w:tc>
        <w:tc>
          <w:tcPr>
            <w:tcW w:w="261" w:type="dxa"/>
            <w:vAlign w:val="center"/>
          </w:tcPr>
          <w:p w14:paraId="688A039A" w14:textId="68C136C5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1B91532" w14:textId="201FF72D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35,000</w:t>
            </w:r>
          </w:p>
        </w:tc>
        <w:tc>
          <w:tcPr>
            <w:tcW w:w="261" w:type="dxa"/>
            <w:vAlign w:val="center"/>
          </w:tcPr>
          <w:p w14:paraId="046EE85F" w14:textId="3C82DBE1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DD549BF" w14:textId="055A41E2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56,819</w:t>
            </w:r>
          </w:p>
        </w:tc>
        <w:tc>
          <w:tcPr>
            <w:tcW w:w="261" w:type="dxa"/>
            <w:vAlign w:val="center"/>
          </w:tcPr>
          <w:p w14:paraId="6A7AF7EE" w14:textId="2CA6F002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A86539C" w14:textId="729E27FB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182,478</w:t>
            </w:r>
          </w:p>
        </w:tc>
        <w:tc>
          <w:tcPr>
            <w:tcW w:w="261" w:type="dxa"/>
            <w:vAlign w:val="center"/>
          </w:tcPr>
          <w:p w14:paraId="5E423B98" w14:textId="439E35C4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DF531B4" w14:textId="3870C0D2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3,905</w:t>
            </w:r>
          </w:p>
        </w:tc>
        <w:tc>
          <w:tcPr>
            <w:tcW w:w="261" w:type="dxa"/>
            <w:vAlign w:val="center"/>
          </w:tcPr>
          <w:p w14:paraId="3280870E" w14:textId="5F147A05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7C9F490" w14:textId="58A1FCD9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69B7EEEF" w14:textId="0CA3B937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056309F" w14:textId="596DF263" w:rsidR="0080759A" w:rsidRPr="000E759B" w:rsidRDefault="0080759A" w:rsidP="0080759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0E759B">
              <w:rPr>
                <w:rFonts w:ascii="BrowalliaUPC" w:hAnsi="BrowalliaUPC" w:cs="BrowalliaUPC"/>
                <w:sz w:val="20"/>
                <w:szCs w:val="20"/>
              </w:rPr>
              <w:t>352,703</w:t>
            </w:r>
          </w:p>
        </w:tc>
      </w:tr>
    </w:tbl>
    <w:p w14:paraId="33260952" w14:textId="77777777" w:rsidR="0013382C" w:rsidRPr="000E759B" w:rsidRDefault="0013382C" w:rsidP="00CB455C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  <w:sectPr w:rsidR="0013382C" w:rsidRPr="000E759B" w:rsidSect="00F54EA6">
          <w:headerReference w:type="default" r:id="rId18"/>
          <w:footerReference w:type="default" r:id="rId19"/>
          <w:pgSz w:w="16834" w:h="11909" w:orient="landscape" w:code="9"/>
          <w:pgMar w:top="2520" w:right="1530" w:bottom="1019" w:left="1259" w:header="990" w:footer="398" w:gutter="0"/>
          <w:cols w:space="720"/>
          <w:docGrid w:linePitch="245"/>
        </w:sectPr>
      </w:pPr>
    </w:p>
    <w:p w14:paraId="1C637FD2" w14:textId="2A3DC755" w:rsidR="00DD1536" w:rsidRPr="000E759B" w:rsidRDefault="00A52359" w:rsidP="00A52359">
      <w:pPr>
        <w:pStyle w:val="ListParagraph"/>
        <w:numPr>
          <w:ilvl w:val="0"/>
          <w:numId w:val="16"/>
        </w:numPr>
        <w:tabs>
          <w:tab w:val="clear" w:pos="454"/>
          <w:tab w:val="left" w:pos="426"/>
        </w:tabs>
        <w:rPr>
          <w:rFonts w:ascii="BrowalliaUPC" w:eastAsia="Cordia New" w:hAnsi="BrowalliaUPC" w:cs="BrowalliaUPC"/>
          <w:b/>
          <w:bCs/>
          <w:color w:val="000000"/>
          <w:sz w:val="28"/>
          <w:szCs w:val="28"/>
          <w:lang w:eastAsia="th-TH"/>
        </w:rPr>
      </w:pPr>
      <w:r w:rsidRPr="000E759B">
        <w:rPr>
          <w:rFonts w:ascii="BrowalliaUPC" w:eastAsia="Cordia New" w:hAnsi="BrowalliaUPC" w:cs="BrowalliaUPC"/>
          <w:b/>
          <w:bCs/>
          <w:color w:val="000000"/>
          <w:sz w:val="28"/>
          <w:szCs w:val="28"/>
          <w:lang w:eastAsia="th-TH"/>
        </w:rPr>
        <w:t xml:space="preserve"> </w:t>
      </w:r>
      <w:r w:rsidR="00DD1536" w:rsidRPr="000E759B">
        <w:rPr>
          <w:rFonts w:ascii="BrowalliaUPC" w:eastAsia="Cordia New" w:hAnsi="BrowalliaUPC" w:cs="BrowalliaUPC"/>
          <w:b/>
          <w:bCs/>
          <w:color w:val="000000"/>
          <w:sz w:val="28"/>
          <w:szCs w:val="28"/>
          <w:cs/>
          <w:lang w:eastAsia="th-TH"/>
        </w:rPr>
        <w:t>ภาระผูกพันและหนี้สินที่อาจเกิดขึ้น</w:t>
      </w:r>
    </w:p>
    <w:p w14:paraId="26EC0125" w14:textId="77777777" w:rsidR="004F0ADF" w:rsidRPr="000E759B" w:rsidRDefault="004F0ADF" w:rsidP="00A52359">
      <w:pPr>
        <w:pStyle w:val="ListParagraph"/>
        <w:ind w:left="360"/>
        <w:rPr>
          <w:rFonts w:ascii="BrowalliaUPC" w:eastAsia="Cordia New" w:hAnsi="BrowalliaUPC" w:cs="BrowalliaUPC"/>
          <w:b/>
          <w:bCs/>
          <w:color w:val="000000"/>
          <w:sz w:val="28"/>
          <w:szCs w:val="28"/>
          <w:lang w:eastAsia="th-TH"/>
        </w:rPr>
      </w:pPr>
    </w:p>
    <w:p w14:paraId="446F4780" w14:textId="2138BE6E" w:rsidR="007226E5" w:rsidRPr="000E759B" w:rsidRDefault="007226E5" w:rsidP="000A5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121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0E759B">
        <w:rPr>
          <w:rFonts w:ascii="BrowalliaUPC" w:hAnsi="BrowalliaUPC" w:cs="BrowalliaUPC"/>
          <w:sz w:val="28"/>
          <w:szCs w:val="28"/>
        </w:rPr>
        <w:t xml:space="preserve">31 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0E759B">
        <w:rPr>
          <w:rFonts w:ascii="BrowalliaUPC" w:hAnsi="BrowalliaUPC" w:cs="BrowalliaUPC"/>
          <w:sz w:val="28"/>
          <w:szCs w:val="28"/>
        </w:rPr>
        <w:t>256</w:t>
      </w:r>
      <w:r w:rsidR="00D732EA" w:rsidRPr="000E759B">
        <w:rPr>
          <w:rFonts w:ascii="BrowalliaUPC" w:hAnsi="BrowalliaUPC" w:cs="BrowalliaUPC"/>
          <w:sz w:val="28"/>
          <w:szCs w:val="28"/>
        </w:rPr>
        <w:t>7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บริษัทและบริษัทย่อยมีภาระผูกพัน ดังต่อไปนี้</w:t>
      </w:r>
    </w:p>
    <w:p w14:paraId="7C16D270" w14:textId="77777777" w:rsidR="007226E5" w:rsidRPr="000E759B" w:rsidRDefault="007226E5" w:rsidP="007226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29403D5" w14:textId="77777777" w:rsidR="007226E5" w:rsidRPr="000E759B" w:rsidRDefault="007226E5" w:rsidP="000A5619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 w:hanging="585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>บริษัทและบริษัทย่อยมีภาระผูกพันเกี่ยวกับสัญญาเช่าและบริการที่จะต้องชำระมีดังนี้</w:t>
      </w:r>
    </w:p>
    <w:p w14:paraId="5363C0A5" w14:textId="77777777" w:rsidR="007226E5" w:rsidRPr="000E759B" w:rsidRDefault="007226E5" w:rsidP="007226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17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1080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368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688"/>
        <w:gridCol w:w="2159"/>
        <w:gridCol w:w="240"/>
        <w:gridCol w:w="2281"/>
      </w:tblGrid>
      <w:tr w:rsidR="007226E5" w:rsidRPr="000E759B" w14:paraId="3997C747" w14:textId="77777777" w:rsidTr="003174F5">
        <w:tc>
          <w:tcPr>
            <w:tcW w:w="3688" w:type="dxa"/>
          </w:tcPr>
          <w:p w14:paraId="34E2519C" w14:textId="77777777" w:rsidR="007226E5" w:rsidRPr="000E759B" w:rsidRDefault="007226E5" w:rsidP="003174F5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59" w:type="dxa"/>
          </w:tcPr>
          <w:p w14:paraId="69619514" w14:textId="77777777" w:rsidR="007226E5" w:rsidRPr="000E759B" w:rsidRDefault="007226E5" w:rsidP="003174F5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5FA0FE13" w14:textId="77777777" w:rsidR="007226E5" w:rsidRPr="000E759B" w:rsidRDefault="007226E5" w:rsidP="003174F5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hideMark/>
          </w:tcPr>
          <w:p w14:paraId="3E4008A0" w14:textId="77777777" w:rsidR="007226E5" w:rsidRPr="000E759B" w:rsidRDefault="007226E5" w:rsidP="003174F5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หน่วย:</w:t>
            </w: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7226E5" w:rsidRPr="000E759B" w14:paraId="4A11D3B2" w14:textId="77777777" w:rsidTr="003174F5">
        <w:tc>
          <w:tcPr>
            <w:tcW w:w="3688" w:type="dxa"/>
          </w:tcPr>
          <w:p w14:paraId="0EC4D0E1" w14:textId="77777777" w:rsidR="007226E5" w:rsidRPr="000E759B" w:rsidRDefault="007226E5" w:rsidP="003174F5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8DF24D" w14:textId="77777777" w:rsidR="007226E5" w:rsidRPr="000E759B" w:rsidRDefault="007226E5" w:rsidP="003174F5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40" w:type="dxa"/>
          </w:tcPr>
          <w:p w14:paraId="73952E0A" w14:textId="77777777" w:rsidR="007226E5" w:rsidRPr="000E759B" w:rsidRDefault="007226E5" w:rsidP="003174F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142D12" w14:textId="1DB6A580" w:rsidR="007226E5" w:rsidRPr="000E759B" w:rsidRDefault="007226E5" w:rsidP="003174F5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เฉพาะบริษัท</w:t>
            </w:r>
          </w:p>
        </w:tc>
      </w:tr>
      <w:tr w:rsidR="007226E5" w:rsidRPr="000E759B" w14:paraId="5F08DDE2" w14:textId="77777777" w:rsidTr="003174F5">
        <w:tc>
          <w:tcPr>
            <w:tcW w:w="3688" w:type="dxa"/>
          </w:tcPr>
          <w:p w14:paraId="28F32A6F" w14:textId="77777777" w:rsidR="007226E5" w:rsidRPr="000E759B" w:rsidRDefault="007226E5" w:rsidP="003174F5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AFA4D7" w14:textId="77777777" w:rsidR="007226E5" w:rsidRPr="000E759B" w:rsidRDefault="007226E5" w:rsidP="003174F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54538EA4" w14:textId="77777777" w:rsidR="007226E5" w:rsidRPr="000E759B" w:rsidRDefault="007226E5" w:rsidP="003174F5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940ECF" w14:textId="77777777" w:rsidR="007226E5" w:rsidRPr="000E759B" w:rsidRDefault="007226E5" w:rsidP="003174F5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</w:tr>
      <w:tr w:rsidR="00A0688B" w:rsidRPr="000E759B" w14:paraId="1FFA450C" w14:textId="77777777" w:rsidTr="003174F5">
        <w:tc>
          <w:tcPr>
            <w:tcW w:w="3688" w:type="dxa"/>
            <w:hideMark/>
          </w:tcPr>
          <w:p w14:paraId="72351A43" w14:textId="77777777" w:rsidR="00A0688B" w:rsidRPr="000E759B" w:rsidRDefault="00A0688B" w:rsidP="00A0688B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ภายใน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 xml:space="preserve"> 1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2159" w:type="dxa"/>
            <w:shd w:val="clear" w:color="auto" w:fill="auto"/>
          </w:tcPr>
          <w:p w14:paraId="7A3D8382" w14:textId="042A7330" w:rsidR="00A0688B" w:rsidRPr="000E759B" w:rsidRDefault="00A0688B" w:rsidP="00A0688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2,339</w:t>
            </w:r>
          </w:p>
        </w:tc>
        <w:tc>
          <w:tcPr>
            <w:tcW w:w="240" w:type="dxa"/>
          </w:tcPr>
          <w:p w14:paraId="24EB0625" w14:textId="77777777" w:rsidR="00A0688B" w:rsidRPr="000E759B" w:rsidRDefault="00A0688B" w:rsidP="00A0688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</w:tcPr>
          <w:p w14:paraId="67576CEA" w14:textId="6B91A22C" w:rsidR="00A0688B" w:rsidRPr="000E759B" w:rsidRDefault="00A0688B" w:rsidP="00A0688B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0E759B">
              <w:rPr>
                <w:rFonts w:ascii="BrowalliaUPC" w:eastAsia="Calibri" w:hAnsi="BrowalliaUPC" w:cs="BrowalliaUPC"/>
                <w:sz w:val="28"/>
                <w:szCs w:val="28"/>
              </w:rPr>
              <w:t>2,309</w:t>
            </w:r>
          </w:p>
        </w:tc>
      </w:tr>
      <w:tr w:rsidR="00A0688B" w:rsidRPr="000E759B" w14:paraId="25F57B11" w14:textId="77777777" w:rsidTr="003174F5">
        <w:tc>
          <w:tcPr>
            <w:tcW w:w="3688" w:type="dxa"/>
            <w:hideMark/>
          </w:tcPr>
          <w:p w14:paraId="5F379062" w14:textId="77777777" w:rsidR="00A0688B" w:rsidRPr="000E759B" w:rsidRDefault="00A0688B" w:rsidP="00A0688B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เกินกว่า </w:t>
            </w:r>
            <w:r w:rsidRPr="000E759B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 แต่ไม่เกิน 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>5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59" w:type="dxa"/>
            <w:shd w:val="clear" w:color="auto" w:fill="auto"/>
          </w:tcPr>
          <w:p w14:paraId="71AAF430" w14:textId="4D07527E" w:rsidR="00A0688B" w:rsidRPr="000E759B" w:rsidRDefault="00A0688B" w:rsidP="00A0688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215</w:t>
            </w:r>
          </w:p>
        </w:tc>
        <w:tc>
          <w:tcPr>
            <w:tcW w:w="240" w:type="dxa"/>
          </w:tcPr>
          <w:p w14:paraId="4666C78E" w14:textId="77777777" w:rsidR="00A0688B" w:rsidRPr="000E759B" w:rsidRDefault="00A0688B" w:rsidP="00A0688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</w:tcPr>
          <w:p w14:paraId="70025EA3" w14:textId="2CF483D1" w:rsidR="00A0688B" w:rsidRPr="000E759B" w:rsidRDefault="00A0688B" w:rsidP="00A0688B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0E759B">
              <w:rPr>
                <w:rFonts w:ascii="BrowalliaUPC" w:eastAsia="Calibri" w:hAnsi="BrowalliaUPC" w:cs="BrowalliaUPC"/>
                <w:sz w:val="28"/>
                <w:szCs w:val="28"/>
              </w:rPr>
              <w:t>174</w:t>
            </w:r>
          </w:p>
        </w:tc>
      </w:tr>
      <w:tr w:rsidR="00A0688B" w:rsidRPr="000E759B" w14:paraId="5B20C135" w14:textId="77777777" w:rsidTr="003174F5">
        <w:tc>
          <w:tcPr>
            <w:tcW w:w="3688" w:type="dxa"/>
            <w:hideMark/>
          </w:tcPr>
          <w:p w14:paraId="557F0BB9" w14:textId="77777777" w:rsidR="00A0688B" w:rsidRPr="000E759B" w:rsidRDefault="00A0688B" w:rsidP="00A0688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    รวม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05F19C2A" w14:textId="3B71ACD0" w:rsidR="00A0688B" w:rsidRPr="000E759B" w:rsidRDefault="00A0688B" w:rsidP="00A0688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0E759B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2,554</w:t>
            </w:r>
          </w:p>
        </w:tc>
        <w:tc>
          <w:tcPr>
            <w:tcW w:w="240" w:type="dxa"/>
          </w:tcPr>
          <w:p w14:paraId="2100B693" w14:textId="77777777" w:rsidR="00A0688B" w:rsidRPr="000E759B" w:rsidRDefault="00A0688B" w:rsidP="00A0688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368EB89" w14:textId="12FF70C5" w:rsidR="00A0688B" w:rsidRPr="000E759B" w:rsidRDefault="00A0688B" w:rsidP="00A0688B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0E759B">
              <w:rPr>
                <w:rFonts w:ascii="BrowalliaUPC" w:eastAsia="Calibri" w:hAnsi="BrowalliaUPC" w:cs="BrowalliaUPC"/>
                <w:sz w:val="28"/>
                <w:szCs w:val="28"/>
              </w:rPr>
              <w:t>2,483</w:t>
            </w:r>
          </w:p>
        </w:tc>
      </w:tr>
    </w:tbl>
    <w:p w14:paraId="12A0F150" w14:textId="77777777" w:rsidR="007226E5" w:rsidRPr="000E759B" w:rsidRDefault="007226E5" w:rsidP="007226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35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360"/>
        <w:contextualSpacing w:val="0"/>
        <w:jc w:val="thaiDistribute"/>
        <w:rPr>
          <w:rFonts w:ascii="BrowalliaUPC" w:hAnsi="BrowalliaUPC" w:cs="BrowalliaUPC"/>
          <w:sz w:val="28"/>
          <w:szCs w:val="28"/>
          <w:lang w:eastAsia="zh-CN"/>
        </w:rPr>
      </w:pPr>
    </w:p>
    <w:p w14:paraId="08D62335" w14:textId="77777777" w:rsidR="00896E07" w:rsidRPr="000E759B" w:rsidRDefault="00896E07" w:rsidP="007226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35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360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eastAsia="zh-CN"/>
        </w:rPr>
      </w:pPr>
    </w:p>
    <w:p w14:paraId="683698B7" w14:textId="2C1B7BF2" w:rsidR="007226E5" w:rsidRPr="000E759B" w:rsidRDefault="007226E5" w:rsidP="000A5619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 w:hanging="585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 xml:space="preserve">บริษัทและบริษัทย่อยมีภาระผูกพันจากการที่ธนาคารออกหนังสือค้ำประกันในนามของบริษัทและบริษัทย่อย </w:t>
      </w:r>
      <w:r w:rsidRPr="000E759B">
        <w:rPr>
          <w:rFonts w:ascii="BrowalliaUPC" w:hAnsi="BrowalliaUPC" w:cs="BrowalliaUPC"/>
          <w:sz w:val="28"/>
          <w:szCs w:val="28"/>
          <w:cs/>
        </w:rPr>
        <w:br/>
        <w:t xml:space="preserve">ซึ่งเกี่ยวเนื่องกับภาระผูกพันทางปฏิบัติบางประการตามปกติธุรกิจจำนวน </w:t>
      </w:r>
      <w:r w:rsidR="00A0688B" w:rsidRPr="000E759B">
        <w:rPr>
          <w:rFonts w:ascii="BrowalliaUPC" w:hAnsi="BrowalliaUPC" w:cs="BrowalliaUPC"/>
          <w:sz w:val="28"/>
          <w:szCs w:val="28"/>
        </w:rPr>
        <w:t>71.49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ล้านบาท และ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="00A0688B" w:rsidRPr="000E759B">
        <w:rPr>
          <w:rFonts w:ascii="BrowalliaUPC" w:hAnsi="BrowalliaUPC" w:cs="BrowalliaUPC"/>
          <w:sz w:val="28"/>
          <w:szCs w:val="28"/>
        </w:rPr>
        <w:t>4.09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</w:rPr>
        <w:br/>
      </w:r>
      <w:r w:rsidRPr="000E759B">
        <w:rPr>
          <w:rFonts w:ascii="BrowalliaUPC" w:hAnsi="BrowalliaUPC" w:cs="BrowalliaUPC"/>
          <w:sz w:val="28"/>
          <w:szCs w:val="28"/>
          <w:cs/>
        </w:rPr>
        <w:t>ล้านบาท ตามลำดับ</w:t>
      </w:r>
    </w:p>
    <w:p w14:paraId="118D8597" w14:textId="77777777" w:rsidR="007226E5" w:rsidRPr="000E759B" w:rsidRDefault="007226E5" w:rsidP="007226E5">
      <w:pPr>
        <w:pStyle w:val="Preformatted"/>
        <w:tabs>
          <w:tab w:val="clear" w:pos="0"/>
          <w:tab w:val="left" w:pos="720"/>
        </w:tabs>
        <w:ind w:left="990" w:hanging="540"/>
        <w:jc w:val="thaiDistribute"/>
        <w:rPr>
          <w:rFonts w:ascii="BrowalliaUPC" w:hAnsi="BrowalliaUPC" w:cs="BrowalliaUPC"/>
          <w:sz w:val="28"/>
          <w:szCs w:val="28"/>
        </w:rPr>
      </w:pPr>
    </w:p>
    <w:p w14:paraId="7D4AB4EA" w14:textId="39F6B009" w:rsidR="007226E5" w:rsidRPr="000E759B" w:rsidRDefault="007226E5" w:rsidP="00E750B9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 w:hanging="564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 xml:space="preserve">บริษัทและบริษัทย่อยตกลงทำสัญญาตัวแทนจำหน่ายเครื่องมือแพทย์กับบริษัทในต่างประเทศ </w:t>
      </w:r>
      <w:r w:rsidR="00FD35FE" w:rsidRPr="000E759B">
        <w:rPr>
          <w:rFonts w:ascii="BrowalliaUPC" w:hAnsi="BrowalliaUPC" w:cs="BrowalliaUPC"/>
          <w:sz w:val="28"/>
          <w:szCs w:val="28"/>
        </w:rPr>
        <w:t>22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แห่ง และ </w:t>
      </w:r>
      <w:r w:rsidRPr="000E759B">
        <w:rPr>
          <w:rFonts w:ascii="BrowalliaUPC" w:hAnsi="BrowalliaUPC" w:cs="BrowalliaUPC"/>
          <w:sz w:val="28"/>
          <w:szCs w:val="28"/>
          <w:cs/>
        </w:rPr>
        <w:br/>
      </w:r>
      <w:r w:rsidRPr="000E759B">
        <w:rPr>
          <w:rFonts w:ascii="BrowalliaUPC" w:hAnsi="BrowalliaUPC" w:cs="BrowalliaUPC"/>
          <w:sz w:val="28"/>
          <w:szCs w:val="28"/>
        </w:rPr>
        <w:t>9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แห่ง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ตามลำดับ โดยบริษัทและบริษัทย่อยได้รับอนุญาตให้เป็นตัวแทนจำหน่ายเครื่องมือแพทย์ใน</w:t>
      </w:r>
      <w:r w:rsidRPr="000E759B">
        <w:rPr>
          <w:rFonts w:ascii="BrowalliaUPC" w:hAnsi="BrowalliaUPC" w:cs="BrowalliaUPC"/>
          <w:sz w:val="28"/>
          <w:szCs w:val="28"/>
        </w:rPr>
        <w:br/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ประเทศไทย สัญญามีผลตั้งแต่วันที่ลงนามในสัญญา และจะสิ้นสุดเมื่อถูกบอกเลิกโดยฝ่ายใดฝ่ายหนึ่ง </w:t>
      </w:r>
    </w:p>
    <w:p w14:paraId="360B64A7" w14:textId="77777777" w:rsidR="007226E5" w:rsidRPr="000E759B" w:rsidRDefault="007226E5" w:rsidP="007226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</w:rPr>
      </w:pPr>
    </w:p>
    <w:p w14:paraId="6E212704" w14:textId="160DEE92" w:rsidR="007226E5" w:rsidRPr="000E759B" w:rsidRDefault="007226E5" w:rsidP="00E750B9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 w:hanging="564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 xml:space="preserve">บริษัทและบริษัทย่อยมีภาระผูกพันเกี่ยวกับการซื้อสินค้าจำนวน </w:t>
      </w:r>
      <w:r w:rsidR="00A0688B" w:rsidRPr="000E759B">
        <w:rPr>
          <w:rFonts w:ascii="BrowalliaUPC" w:hAnsi="BrowalliaUPC" w:cs="BrowalliaUPC"/>
          <w:sz w:val="28"/>
          <w:szCs w:val="28"/>
        </w:rPr>
        <w:t>30.03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ล้านบาท และ </w:t>
      </w:r>
      <w:r w:rsidR="00A0688B" w:rsidRPr="000E759B">
        <w:rPr>
          <w:rFonts w:ascii="BrowalliaUPC" w:hAnsi="BrowalliaUPC" w:cs="BrowalliaUPC"/>
          <w:sz w:val="28"/>
          <w:szCs w:val="28"/>
        </w:rPr>
        <w:t>0.32</w:t>
      </w:r>
      <w:r w:rsidRPr="000E759B">
        <w:rPr>
          <w:rFonts w:ascii="BrowalliaUPC" w:hAnsi="BrowalliaUPC" w:cs="BrowalliaUPC"/>
          <w:sz w:val="28"/>
          <w:szCs w:val="28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</w:rPr>
        <w:t>ล้านบาท ตามลำดับ</w:t>
      </w:r>
    </w:p>
    <w:p w14:paraId="08E2C82E" w14:textId="77777777" w:rsidR="007226E5" w:rsidRPr="000E759B" w:rsidRDefault="007226E5" w:rsidP="007226E5">
      <w:pPr>
        <w:pStyle w:val="ListParagraph"/>
        <w:rPr>
          <w:rFonts w:ascii="BrowalliaUPC" w:hAnsi="BrowalliaUPC" w:cs="BrowalliaUPC"/>
          <w:sz w:val="28"/>
          <w:szCs w:val="28"/>
          <w:cs/>
        </w:rPr>
      </w:pPr>
    </w:p>
    <w:p w14:paraId="7F264CC5" w14:textId="69E09E81" w:rsidR="007226E5" w:rsidRPr="000E759B" w:rsidRDefault="007226E5" w:rsidP="00E750B9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 w:hanging="564"/>
        <w:jc w:val="thaiDistribute"/>
        <w:rPr>
          <w:rFonts w:ascii="BrowalliaUPC" w:hAnsi="BrowalliaUPC" w:cs="BrowalliaUPC"/>
          <w:sz w:val="28"/>
          <w:szCs w:val="28"/>
        </w:rPr>
      </w:pPr>
      <w:r w:rsidRPr="000E759B">
        <w:rPr>
          <w:rFonts w:ascii="BrowalliaUPC" w:hAnsi="BrowalliaUPC" w:cs="BrowalliaUPC"/>
          <w:sz w:val="28"/>
          <w:szCs w:val="28"/>
          <w:cs/>
        </w:rPr>
        <w:t xml:space="preserve">บริษัทและบริษัทย่อยมีภาระผูกพันเกี่ยวกับการส่งมอบสินค้าให้กับลูกค้าจำนวน </w:t>
      </w:r>
      <w:r w:rsidR="00A0688B" w:rsidRPr="000E759B">
        <w:rPr>
          <w:rFonts w:ascii="BrowalliaUPC" w:hAnsi="BrowalliaUPC" w:cs="BrowalliaUPC"/>
          <w:sz w:val="28"/>
          <w:szCs w:val="28"/>
        </w:rPr>
        <w:t>159.12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ล้านบาท และ </w:t>
      </w:r>
      <w:r w:rsidR="00A0688B" w:rsidRPr="000E759B">
        <w:rPr>
          <w:rFonts w:ascii="BrowalliaUPC" w:hAnsi="BrowalliaUPC" w:cs="BrowalliaUPC"/>
          <w:sz w:val="28"/>
          <w:szCs w:val="28"/>
        </w:rPr>
        <w:t>3.27</w:t>
      </w:r>
      <w:r w:rsidRPr="000E759B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</w:rPr>
        <w:br/>
      </w:r>
      <w:r w:rsidRPr="000E759B">
        <w:rPr>
          <w:rFonts w:ascii="BrowalliaUPC" w:hAnsi="BrowalliaUPC" w:cs="BrowalliaUPC"/>
          <w:sz w:val="28"/>
          <w:szCs w:val="28"/>
          <w:cs/>
        </w:rPr>
        <w:t>ล้านบาท ตามลำดับ</w:t>
      </w:r>
    </w:p>
    <w:p w14:paraId="7B5C2D61" w14:textId="77777777" w:rsidR="007226E5" w:rsidRPr="000E759B" w:rsidRDefault="007226E5" w:rsidP="007226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1A45E058" w14:textId="0CCAF12F" w:rsidR="007226E5" w:rsidRPr="000E759B" w:rsidRDefault="007226E5" w:rsidP="00E750B9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 w:hanging="564"/>
        <w:jc w:val="thaiDistribute"/>
        <w:rPr>
          <w:rFonts w:ascii="BrowalliaUPC" w:hAnsi="BrowalliaUPC" w:cs="BrowalliaUPC"/>
          <w:sz w:val="28"/>
          <w:szCs w:val="28"/>
          <w:lang w:eastAsia="zh-CN"/>
        </w:rPr>
      </w:pPr>
      <w:r w:rsidRPr="000E759B">
        <w:rPr>
          <w:rFonts w:ascii="BrowalliaUPC" w:hAnsi="BrowalliaUPC" w:cs="BrowalliaUPC"/>
          <w:sz w:val="28"/>
          <w:szCs w:val="28"/>
          <w:cs/>
          <w:lang w:eastAsia="zh-CN"/>
        </w:rPr>
        <w:t xml:space="preserve">บริษัทและบริษัทย่อยมีวงเงินสินเชื่อและหนี้สินที่อาจเกิดขึ้นจากสถาบันการเงิน ณ วันที่ </w:t>
      </w:r>
      <w:r w:rsidRPr="000E759B">
        <w:rPr>
          <w:rFonts w:ascii="BrowalliaUPC" w:hAnsi="BrowalliaUPC" w:cs="BrowalliaUPC"/>
          <w:sz w:val="28"/>
          <w:szCs w:val="28"/>
          <w:lang w:eastAsia="zh-CN"/>
        </w:rPr>
        <w:t xml:space="preserve">31 </w:t>
      </w:r>
      <w:r w:rsidRPr="000E759B">
        <w:rPr>
          <w:rFonts w:ascii="BrowalliaUPC" w:hAnsi="BrowalliaUPC" w:cs="BrowalliaUPC"/>
          <w:sz w:val="28"/>
          <w:szCs w:val="28"/>
          <w:cs/>
          <w:lang w:eastAsia="zh-CN"/>
        </w:rPr>
        <w:t xml:space="preserve">ธันวาคม </w:t>
      </w:r>
      <w:r w:rsidRPr="000E759B">
        <w:rPr>
          <w:rFonts w:ascii="BrowalliaUPC" w:hAnsi="BrowalliaUPC" w:cs="BrowalliaUPC"/>
          <w:sz w:val="28"/>
          <w:szCs w:val="28"/>
          <w:lang w:eastAsia="zh-CN"/>
        </w:rPr>
        <w:t>256</w:t>
      </w:r>
      <w:r w:rsidR="00E20BE4" w:rsidRPr="000E759B">
        <w:rPr>
          <w:rFonts w:ascii="BrowalliaUPC" w:hAnsi="BrowalliaUPC" w:cs="BrowalliaUPC"/>
          <w:sz w:val="28"/>
          <w:szCs w:val="28"/>
          <w:lang w:eastAsia="zh-CN"/>
        </w:rPr>
        <w:t>7</w:t>
      </w:r>
      <w:r w:rsidRPr="000E759B">
        <w:rPr>
          <w:rFonts w:ascii="BrowalliaUPC" w:hAnsi="BrowalliaUPC" w:cs="BrowalliaUPC"/>
          <w:sz w:val="28"/>
          <w:szCs w:val="28"/>
          <w:lang w:eastAsia="zh-CN"/>
        </w:rPr>
        <w:t xml:space="preserve"> </w:t>
      </w:r>
      <w:r w:rsidRPr="000E759B">
        <w:rPr>
          <w:rFonts w:ascii="BrowalliaUPC" w:hAnsi="BrowalliaUPC" w:cs="BrowalliaUPC"/>
          <w:sz w:val="28"/>
          <w:szCs w:val="28"/>
          <w:cs/>
          <w:lang w:eastAsia="zh-CN"/>
        </w:rPr>
        <w:t>ดังนี้</w:t>
      </w:r>
    </w:p>
    <w:p w14:paraId="5F99ACEF" w14:textId="77777777" w:rsidR="007226E5" w:rsidRPr="000E759B" w:rsidRDefault="007226E5" w:rsidP="007226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eastAsia="zh-CN"/>
        </w:rPr>
      </w:pPr>
    </w:p>
    <w:p w14:paraId="258C2FBB" w14:textId="77777777" w:rsidR="007226E5" w:rsidRPr="000E759B" w:rsidRDefault="007226E5" w:rsidP="007226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BrowalliaUPC" w:hAnsi="BrowalliaUPC" w:cs="BrowalliaUPC"/>
          <w:sz w:val="8"/>
          <w:szCs w:val="8"/>
          <w:lang w:eastAsia="zh-CN"/>
        </w:rPr>
      </w:pP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1"/>
        <w:gridCol w:w="1182"/>
        <w:gridCol w:w="1173"/>
        <w:gridCol w:w="1227"/>
        <w:gridCol w:w="1277"/>
      </w:tblGrid>
      <w:tr w:rsidR="007226E5" w:rsidRPr="000E759B" w14:paraId="67941122" w14:textId="77777777" w:rsidTr="003174F5">
        <w:trPr>
          <w:trHeight w:val="20"/>
        </w:trPr>
        <w:tc>
          <w:tcPr>
            <w:tcW w:w="3511" w:type="dxa"/>
          </w:tcPr>
          <w:p w14:paraId="0E0FE9C9" w14:textId="77777777" w:rsidR="007226E5" w:rsidRPr="000E759B" w:rsidRDefault="007226E5" w:rsidP="003174F5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13887720" w14:textId="77777777" w:rsidR="007226E5" w:rsidRPr="000E759B" w:rsidRDefault="007226E5" w:rsidP="00317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677" w:type="dxa"/>
            <w:gridSpan w:val="3"/>
            <w:hideMark/>
          </w:tcPr>
          <w:p w14:paraId="754EB574" w14:textId="77777777" w:rsidR="007226E5" w:rsidRPr="000E759B" w:rsidRDefault="007226E5" w:rsidP="003174F5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หน่วย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7226E5" w:rsidRPr="000E759B" w14:paraId="56D122F3" w14:textId="77777777" w:rsidTr="003174F5">
        <w:trPr>
          <w:trHeight w:val="20"/>
        </w:trPr>
        <w:tc>
          <w:tcPr>
            <w:tcW w:w="3511" w:type="dxa"/>
          </w:tcPr>
          <w:p w14:paraId="36623811" w14:textId="77777777" w:rsidR="007226E5" w:rsidRPr="000E759B" w:rsidRDefault="007226E5" w:rsidP="0031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  <w:hideMark/>
          </w:tcPr>
          <w:p w14:paraId="710DC189" w14:textId="77777777" w:rsidR="007226E5" w:rsidRPr="000E759B" w:rsidRDefault="007226E5" w:rsidP="0031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677" w:type="dxa"/>
            <w:gridSpan w:val="3"/>
            <w:hideMark/>
          </w:tcPr>
          <w:p w14:paraId="37C68B0C" w14:textId="77777777" w:rsidR="007226E5" w:rsidRPr="000E759B" w:rsidRDefault="007226E5" w:rsidP="003174F5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7226E5" w:rsidRPr="000E759B" w14:paraId="1F899598" w14:textId="77777777" w:rsidTr="003174F5">
        <w:trPr>
          <w:trHeight w:val="20"/>
        </w:trPr>
        <w:tc>
          <w:tcPr>
            <w:tcW w:w="3511" w:type="dxa"/>
          </w:tcPr>
          <w:p w14:paraId="3036AB15" w14:textId="77777777" w:rsidR="007226E5" w:rsidRPr="000E759B" w:rsidRDefault="007226E5" w:rsidP="003174F5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  <w:hideMark/>
          </w:tcPr>
          <w:p w14:paraId="3C4E0033" w14:textId="77777777" w:rsidR="007226E5" w:rsidRPr="000E759B" w:rsidRDefault="007226E5" w:rsidP="003174F5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36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3" w:type="dxa"/>
            <w:hideMark/>
          </w:tcPr>
          <w:p w14:paraId="176A6784" w14:textId="77777777" w:rsidR="007226E5" w:rsidRPr="000E759B" w:rsidRDefault="007226E5" w:rsidP="003174F5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วงเงิน</w:t>
            </w:r>
          </w:p>
        </w:tc>
        <w:tc>
          <w:tcPr>
            <w:tcW w:w="1227" w:type="dxa"/>
            <w:hideMark/>
          </w:tcPr>
          <w:p w14:paraId="6811F543" w14:textId="77777777" w:rsidR="007226E5" w:rsidRPr="000E759B" w:rsidRDefault="007226E5" w:rsidP="003174F5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hideMark/>
          </w:tcPr>
          <w:p w14:paraId="13FB0207" w14:textId="77777777" w:rsidR="007226E5" w:rsidRPr="000E759B" w:rsidRDefault="007226E5" w:rsidP="003174F5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คงเหลือ</w:t>
            </w:r>
          </w:p>
        </w:tc>
      </w:tr>
      <w:tr w:rsidR="007226E5" w:rsidRPr="000E759B" w14:paraId="451D8BDA" w14:textId="77777777" w:rsidTr="003174F5">
        <w:trPr>
          <w:trHeight w:val="20"/>
        </w:trPr>
        <w:tc>
          <w:tcPr>
            <w:tcW w:w="3511" w:type="dxa"/>
            <w:hideMark/>
          </w:tcPr>
          <w:p w14:paraId="7C3CB3E5" w14:textId="77777777" w:rsidR="007226E5" w:rsidRPr="000E759B" w:rsidRDefault="007226E5" w:rsidP="003174F5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182" w:type="dxa"/>
          </w:tcPr>
          <w:p w14:paraId="3FCE4390" w14:textId="77777777" w:rsidR="007226E5" w:rsidRPr="000E759B" w:rsidRDefault="007226E5" w:rsidP="003174F5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vAlign w:val="center"/>
          </w:tcPr>
          <w:p w14:paraId="6702D064" w14:textId="77777777" w:rsidR="007226E5" w:rsidRPr="000E759B" w:rsidRDefault="007226E5" w:rsidP="003174F5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27" w:type="dxa"/>
            <w:vAlign w:val="center"/>
          </w:tcPr>
          <w:p w14:paraId="72016770" w14:textId="77777777" w:rsidR="007226E5" w:rsidRPr="000E759B" w:rsidRDefault="007226E5" w:rsidP="003174F5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3AEA2F18" w14:textId="77777777" w:rsidR="007226E5" w:rsidRPr="000E759B" w:rsidRDefault="007226E5" w:rsidP="003174F5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476213" w:rsidRPr="000E759B" w14:paraId="073E6277" w14:textId="77777777" w:rsidTr="003174F5">
        <w:trPr>
          <w:trHeight w:val="20"/>
        </w:trPr>
        <w:tc>
          <w:tcPr>
            <w:tcW w:w="3511" w:type="dxa"/>
          </w:tcPr>
          <w:p w14:paraId="713DC06A" w14:textId="77777777" w:rsidR="00476213" w:rsidRPr="000E759B" w:rsidRDefault="00476213" w:rsidP="00476213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เลต</w:t>
            </w:r>
            <w:proofErr w:type="spellStart"/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เต</w:t>
            </w:r>
            <w:proofErr w:type="spellEnd"/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อร์</w:t>
            </w:r>
            <w:proofErr w:type="spellStart"/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ออฟ</w:t>
            </w:r>
            <w:proofErr w:type="spellEnd"/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เครดิตและ</w:t>
            </w:r>
            <w:proofErr w:type="spellStart"/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ทรั</w:t>
            </w:r>
            <w:proofErr w:type="spellEnd"/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สต์รีซีท</w:t>
            </w:r>
          </w:p>
        </w:tc>
        <w:tc>
          <w:tcPr>
            <w:tcW w:w="1182" w:type="dxa"/>
          </w:tcPr>
          <w:p w14:paraId="690BA628" w14:textId="77777777" w:rsidR="00476213" w:rsidRPr="000E759B" w:rsidRDefault="00476213" w:rsidP="00476213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</w:tcPr>
          <w:p w14:paraId="7EF22BE9" w14:textId="21F06B2F" w:rsidR="00476213" w:rsidRPr="000E759B" w:rsidRDefault="00476213" w:rsidP="00476213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eastAsia="en-GB"/>
              </w:rPr>
              <w:t>324,000</w:t>
            </w:r>
          </w:p>
        </w:tc>
        <w:tc>
          <w:tcPr>
            <w:tcW w:w="1227" w:type="dxa"/>
            <w:shd w:val="clear" w:color="auto" w:fill="auto"/>
          </w:tcPr>
          <w:p w14:paraId="2B8B929D" w14:textId="1F4CA439" w:rsidR="00476213" w:rsidRPr="000E759B" w:rsidRDefault="00476213" w:rsidP="00476213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6,738</w:t>
            </w:r>
          </w:p>
        </w:tc>
        <w:tc>
          <w:tcPr>
            <w:tcW w:w="1277" w:type="dxa"/>
            <w:shd w:val="clear" w:color="auto" w:fill="auto"/>
          </w:tcPr>
          <w:p w14:paraId="24846C60" w14:textId="5A44D062" w:rsidR="00476213" w:rsidRPr="000E759B" w:rsidRDefault="00476213" w:rsidP="00476213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317,262</w:t>
            </w:r>
          </w:p>
        </w:tc>
      </w:tr>
    </w:tbl>
    <w:p w14:paraId="1ADC156B" w14:textId="00CC6B0F" w:rsidR="00571F00" w:rsidRPr="000E759B" w:rsidRDefault="00571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b/>
          <w:bCs/>
          <w:color w:val="000000"/>
          <w:sz w:val="28"/>
          <w:szCs w:val="28"/>
          <w:cs/>
          <w:lang w:eastAsia="th-TH"/>
        </w:rPr>
      </w:pPr>
      <w:r w:rsidRPr="000E759B">
        <w:rPr>
          <w:rFonts w:ascii="BrowalliaUPC" w:hAnsi="BrowalliaUPC" w:cs="BrowalliaUPC"/>
          <w:b/>
          <w:bCs/>
          <w:sz w:val="28"/>
          <w:szCs w:val="28"/>
          <w:cs/>
        </w:rPr>
        <w:br w:type="page"/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1"/>
        <w:gridCol w:w="1182"/>
        <w:gridCol w:w="1173"/>
        <w:gridCol w:w="1227"/>
        <w:gridCol w:w="1277"/>
      </w:tblGrid>
      <w:tr w:rsidR="00260F62" w:rsidRPr="000E759B" w14:paraId="3CDEB3AF" w14:textId="77777777" w:rsidTr="003174F5">
        <w:trPr>
          <w:trHeight w:val="20"/>
        </w:trPr>
        <w:tc>
          <w:tcPr>
            <w:tcW w:w="3511" w:type="dxa"/>
          </w:tcPr>
          <w:p w14:paraId="40F2A3A8" w14:textId="77777777" w:rsidR="00260F62" w:rsidRPr="000E759B" w:rsidRDefault="00260F62" w:rsidP="003174F5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377D3B53" w14:textId="77777777" w:rsidR="00260F62" w:rsidRPr="000E759B" w:rsidRDefault="00260F62" w:rsidP="00317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677" w:type="dxa"/>
            <w:gridSpan w:val="3"/>
          </w:tcPr>
          <w:p w14:paraId="5A59AA14" w14:textId="77777777" w:rsidR="00260F62" w:rsidRPr="000E759B" w:rsidRDefault="00260F62" w:rsidP="003174F5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หน่วย</w:t>
            </w:r>
            <w:r w:rsidRPr="000E759B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0E759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260F62" w:rsidRPr="000E759B" w14:paraId="596CBDC5" w14:textId="77777777" w:rsidTr="003174F5">
        <w:trPr>
          <w:trHeight w:val="20"/>
        </w:trPr>
        <w:tc>
          <w:tcPr>
            <w:tcW w:w="3511" w:type="dxa"/>
          </w:tcPr>
          <w:p w14:paraId="46A00210" w14:textId="77777777" w:rsidR="00260F62" w:rsidRPr="000E759B" w:rsidRDefault="00260F62" w:rsidP="003174F5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037BF037" w14:textId="77777777" w:rsidR="00260F62" w:rsidRPr="000E759B" w:rsidRDefault="00260F62" w:rsidP="0031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677" w:type="dxa"/>
            <w:gridSpan w:val="3"/>
            <w:shd w:val="clear" w:color="auto" w:fill="auto"/>
          </w:tcPr>
          <w:p w14:paraId="44BB1DA3" w14:textId="7B3CD1C5" w:rsidR="00260F62" w:rsidRPr="000E759B" w:rsidRDefault="00260F62" w:rsidP="003174F5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</w:t>
            </w:r>
            <w:r w:rsidR="006E63D2"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เฉพาะบริษัท</w:t>
            </w:r>
          </w:p>
        </w:tc>
      </w:tr>
      <w:tr w:rsidR="00260F62" w:rsidRPr="000E759B" w14:paraId="3FFD9413" w14:textId="77777777" w:rsidTr="003174F5">
        <w:trPr>
          <w:trHeight w:val="20"/>
        </w:trPr>
        <w:tc>
          <w:tcPr>
            <w:tcW w:w="3511" w:type="dxa"/>
          </w:tcPr>
          <w:p w14:paraId="3BB91A50" w14:textId="77777777" w:rsidR="00260F62" w:rsidRPr="000E759B" w:rsidRDefault="00260F62" w:rsidP="003174F5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4733508B" w14:textId="77777777" w:rsidR="00260F62" w:rsidRPr="000E759B" w:rsidRDefault="00260F62" w:rsidP="003174F5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36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3" w:type="dxa"/>
            <w:shd w:val="clear" w:color="auto" w:fill="auto"/>
          </w:tcPr>
          <w:p w14:paraId="16A5CA67" w14:textId="77777777" w:rsidR="00260F62" w:rsidRPr="000E759B" w:rsidRDefault="00260F62" w:rsidP="003174F5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วงเงิน</w:t>
            </w:r>
          </w:p>
        </w:tc>
        <w:tc>
          <w:tcPr>
            <w:tcW w:w="1227" w:type="dxa"/>
            <w:shd w:val="clear" w:color="auto" w:fill="auto"/>
          </w:tcPr>
          <w:p w14:paraId="71528617" w14:textId="77777777" w:rsidR="00260F62" w:rsidRPr="000E759B" w:rsidRDefault="00260F62" w:rsidP="003174F5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shd w:val="clear" w:color="auto" w:fill="auto"/>
          </w:tcPr>
          <w:p w14:paraId="05EF14CC" w14:textId="77777777" w:rsidR="00260F62" w:rsidRPr="000E759B" w:rsidRDefault="00260F62" w:rsidP="003174F5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คงเหลือ</w:t>
            </w:r>
          </w:p>
        </w:tc>
      </w:tr>
      <w:tr w:rsidR="00260F62" w:rsidRPr="000E759B" w14:paraId="40F2BDB9" w14:textId="77777777" w:rsidTr="003174F5">
        <w:trPr>
          <w:trHeight w:val="20"/>
        </w:trPr>
        <w:tc>
          <w:tcPr>
            <w:tcW w:w="3511" w:type="dxa"/>
          </w:tcPr>
          <w:p w14:paraId="7E267F0E" w14:textId="77777777" w:rsidR="00260F62" w:rsidRPr="000E759B" w:rsidRDefault="00260F62" w:rsidP="003174F5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182" w:type="dxa"/>
          </w:tcPr>
          <w:p w14:paraId="25E53A58" w14:textId="77777777" w:rsidR="00260F62" w:rsidRPr="000E759B" w:rsidRDefault="00260F62" w:rsidP="003174F5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65FBF7FD" w14:textId="77777777" w:rsidR="00260F62" w:rsidRPr="000E759B" w:rsidRDefault="00260F62" w:rsidP="003174F5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0E65A3B1" w14:textId="77777777" w:rsidR="00260F62" w:rsidRPr="000E759B" w:rsidRDefault="00260F62" w:rsidP="003174F5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6C457DA9" w14:textId="77777777" w:rsidR="00260F62" w:rsidRPr="000E759B" w:rsidRDefault="00260F62" w:rsidP="003174F5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4E16E9" w:rsidRPr="000E759B" w14:paraId="6B448B64" w14:textId="77777777" w:rsidTr="003174F5">
        <w:trPr>
          <w:trHeight w:val="20"/>
        </w:trPr>
        <w:tc>
          <w:tcPr>
            <w:tcW w:w="3511" w:type="dxa"/>
          </w:tcPr>
          <w:p w14:paraId="3B652977" w14:textId="77777777" w:rsidR="004E16E9" w:rsidRPr="000E759B" w:rsidRDefault="004E16E9" w:rsidP="004E16E9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เลต</w:t>
            </w:r>
            <w:proofErr w:type="spellStart"/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เต</w:t>
            </w:r>
            <w:proofErr w:type="spellEnd"/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อร์</w:t>
            </w:r>
            <w:proofErr w:type="spellStart"/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ออฟ</w:t>
            </w:r>
            <w:proofErr w:type="spellEnd"/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เครดิตและ</w:t>
            </w:r>
            <w:proofErr w:type="spellStart"/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ทรั</w:t>
            </w:r>
            <w:proofErr w:type="spellEnd"/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สต์รีซีท</w:t>
            </w:r>
          </w:p>
        </w:tc>
        <w:tc>
          <w:tcPr>
            <w:tcW w:w="1182" w:type="dxa"/>
          </w:tcPr>
          <w:p w14:paraId="32F48A1B" w14:textId="77777777" w:rsidR="004E16E9" w:rsidRPr="000E759B" w:rsidRDefault="004E16E9" w:rsidP="004E16E9">
            <w:pPr>
              <w:tabs>
                <w:tab w:val="clear" w:pos="454"/>
                <w:tab w:val="left" w:pos="539"/>
              </w:tabs>
              <w:spacing w:line="240" w:lineRule="auto"/>
              <w:ind w:firstLine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  <w:shd w:val="clear" w:color="auto" w:fill="auto"/>
          </w:tcPr>
          <w:p w14:paraId="6A62F969" w14:textId="66412F19" w:rsidR="004E16E9" w:rsidRPr="000E759B" w:rsidRDefault="004E16E9" w:rsidP="004E16E9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eastAsia="en-GB"/>
              </w:rPr>
              <w:t>204,000</w:t>
            </w:r>
          </w:p>
        </w:tc>
        <w:tc>
          <w:tcPr>
            <w:tcW w:w="1227" w:type="dxa"/>
            <w:shd w:val="clear" w:color="auto" w:fill="auto"/>
          </w:tcPr>
          <w:p w14:paraId="7207158C" w14:textId="6DB8CE9C" w:rsidR="004E16E9" w:rsidRPr="000E759B" w:rsidRDefault="004E16E9" w:rsidP="004E16E9">
            <w:pPr>
              <w:tabs>
                <w:tab w:val="clear" w:pos="907"/>
                <w:tab w:val="left" w:pos="798"/>
              </w:tabs>
              <w:spacing w:line="240" w:lineRule="auto"/>
              <w:ind w:right="168" w:firstLine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5,205</w:t>
            </w:r>
          </w:p>
        </w:tc>
        <w:tc>
          <w:tcPr>
            <w:tcW w:w="1277" w:type="dxa"/>
            <w:shd w:val="clear" w:color="auto" w:fill="auto"/>
          </w:tcPr>
          <w:p w14:paraId="14D284FD" w14:textId="65DB3287" w:rsidR="004E16E9" w:rsidRPr="000E759B" w:rsidRDefault="004E16E9" w:rsidP="004E16E9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0E759B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198,795</w:t>
            </w:r>
          </w:p>
        </w:tc>
      </w:tr>
    </w:tbl>
    <w:p w14:paraId="71F43719" w14:textId="77777777" w:rsidR="00260F62" w:rsidRPr="000E759B" w:rsidRDefault="00260F62" w:rsidP="00DD153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23A60E1C" w14:textId="56A8985C" w:rsidR="00CB455C" w:rsidRPr="000E759B" w:rsidRDefault="00CB455C" w:rsidP="00CB455C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0E759B">
        <w:rPr>
          <w:rFonts w:ascii="BrowalliaUPC" w:hAnsi="BrowalliaUPC" w:cs="BrowalliaUPC"/>
          <w:b/>
          <w:bCs/>
          <w:sz w:val="28"/>
          <w:szCs w:val="28"/>
          <w:cs/>
        </w:rPr>
        <w:t>คดีฟ้องร้อง</w:t>
      </w:r>
    </w:p>
    <w:p w14:paraId="347803F7" w14:textId="77777777" w:rsidR="00CB455C" w:rsidRPr="000E759B" w:rsidRDefault="00CB455C" w:rsidP="00CB455C">
      <w:pPr>
        <w:tabs>
          <w:tab w:val="clear" w:pos="227"/>
          <w:tab w:val="clear" w:pos="454"/>
          <w:tab w:val="left" w:pos="993"/>
          <w:tab w:val="left" w:pos="1134"/>
        </w:tabs>
        <w:spacing w:line="240" w:lineRule="auto"/>
        <w:rPr>
          <w:rFonts w:ascii="BrowalliaUPC" w:hAnsi="BrowalliaUPC" w:cs="BrowalliaUPC"/>
          <w:sz w:val="24"/>
          <w:szCs w:val="24"/>
        </w:rPr>
      </w:pPr>
    </w:p>
    <w:p w14:paraId="6DFF9496" w14:textId="77777777" w:rsidR="0011604C" w:rsidRPr="000E759B" w:rsidRDefault="0011604C" w:rsidP="0011604C">
      <w:pPr>
        <w:pStyle w:val="CordiaNew"/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u w:val="single"/>
          <w:lang w:eastAsia="en-US"/>
        </w:rPr>
      </w:pPr>
      <w:r w:rsidRPr="000E759B">
        <w:rPr>
          <w:rFonts w:ascii="BrowalliaUPC" w:eastAsia="Times New Roman" w:hAnsi="BrowalliaUPC" w:cs="BrowalliaUPC"/>
          <w:color w:val="auto"/>
          <w:sz w:val="28"/>
          <w:szCs w:val="28"/>
          <w:u w:val="single"/>
          <w:cs/>
          <w:lang w:eastAsia="en-US"/>
        </w:rPr>
        <w:t>คดีความเกี่ยวกับการซื้อขายหุ้น</w:t>
      </w:r>
    </w:p>
    <w:p w14:paraId="30395C7C" w14:textId="7C35B7F5" w:rsidR="0011604C" w:rsidRPr="000E759B" w:rsidRDefault="007F12D6" w:rsidP="008B77C2">
      <w:pPr>
        <w:pStyle w:val="CordiaNew"/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0E759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เมื่อวันที่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17 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กันยายน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2560 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บริษัทถูกฟ้องร้องเป็นจำเลยร่วมกับผู้อื่นอีก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5 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ราย โดยโจทก์ขอให้ศาลมีคำสั่งให้การซื้อขายหุ้นเป็นโมฆะและขอให้บริษัทชำระเงินคืนพร้อมดอกเบี้ยถึงวันฟ้องเป็นเงินจำนวน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275 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ล้านบาท และชำระดอกเบี้ยอัตราร้อยละ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7.50 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ต่อปี ของเงินต้นจำนวน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242 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ล้านบาท ให้แก่โจทก์ ซึ่งเมื่อวันที่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30 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เมษายน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2562 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br/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ศาลชั้นต้นมีคำพิพากษาให้สัญญาซื้อขายหุ้นเป็นโมฆะ อย่างไรก็ตาม บริษัทไม่เห็นด้วยกับคำพิพากษาของศาลชั้นต้น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br/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จึงดำเนินการยื่นคำร้องคัดค้านต่อศาลอุทธรณ์</w:t>
      </w:r>
    </w:p>
    <w:p w14:paraId="239DD5B8" w14:textId="77777777" w:rsidR="0011604C" w:rsidRPr="000E759B" w:rsidRDefault="0011604C" w:rsidP="0011604C">
      <w:pPr>
        <w:pStyle w:val="CordiaNew"/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791CBC8F" w14:textId="5EF67090" w:rsidR="0011604C" w:rsidRPr="000E759B" w:rsidRDefault="0011604C" w:rsidP="0011604C">
      <w:pPr>
        <w:pStyle w:val="CordiaNew"/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0E759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เมื่อวันที่ </w:t>
      </w:r>
      <w:r w:rsidR="008B77C2" w:rsidRPr="000E759B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12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มิถุนายน </w:t>
      </w:r>
      <w:r w:rsidR="008B77C2" w:rsidRPr="000E759B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2563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ศาลอุทธรณ์มีคำพิพากษายืนตามศาลชั้นต้น ซึ่งบริษัทไม่เห็นด้วยกับคำพิพากษาของศาลอุทธรณ์ จึงได้ยื่นฎีกาคัดค้านคำพิพากษาศาลอุทธรณ์เมื่อวันที่ </w:t>
      </w:r>
      <w:r w:rsidR="008B77C2" w:rsidRPr="000E759B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16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พฤศจิกายน </w:t>
      </w:r>
      <w:r w:rsidR="008B77C2" w:rsidRPr="000E759B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2563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และเมื่อวันที่ </w:t>
      </w:r>
      <w:r w:rsidR="008B77C2" w:rsidRPr="000E759B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27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ตุลาคม </w:t>
      </w:r>
      <w:r w:rsidR="008B77C2" w:rsidRPr="000E759B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2565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ศาลฎีกามีคำสั่งรับคำร้องขอฎีกาของบริษัท</w:t>
      </w:r>
    </w:p>
    <w:p w14:paraId="5E7AB1CC" w14:textId="77777777" w:rsidR="0011604C" w:rsidRPr="000E759B" w:rsidRDefault="0011604C" w:rsidP="0011604C">
      <w:pPr>
        <w:pStyle w:val="CordiaNew"/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2105605D" w14:textId="5240ABEF" w:rsidR="0018249C" w:rsidRPr="000E759B" w:rsidRDefault="0018249C" w:rsidP="0018249C">
      <w:pPr>
        <w:pStyle w:val="CordiaNew"/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0E759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เมื่อวันที่ 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24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กุมภาพันธ์ 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2568 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ศาล</w:t>
      </w:r>
      <w:r w:rsidR="00A07228" w:rsidRPr="000E759B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ฎี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กามีคำพิพากษากลับ ยกฟ้องโจทก์คดีซื้อขายหุ้น ซึ่งถือว่าคดีถึงที่สุดและบริษัทเป็นฝ่ายชนะคดี </w:t>
      </w:r>
      <w:r w:rsidRPr="000E759B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ปัจจุบัน 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บริษัทอยู่ระหว่างการพิจารณาดำเนินการตาม</w:t>
      </w:r>
      <w:r w:rsidRPr="000E759B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กฎหมาย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เพื่อเรียกค่าเสียหายกับโจท</w:t>
      </w:r>
      <w:r w:rsidR="009664E6" w:rsidRPr="000E759B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ก์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ต่อไป</w:t>
      </w:r>
    </w:p>
    <w:p w14:paraId="5AF64C8B" w14:textId="77777777" w:rsidR="00C547C8" w:rsidRPr="000E759B" w:rsidRDefault="00C547C8" w:rsidP="0011604C">
      <w:pPr>
        <w:pStyle w:val="CordiaNew"/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7036A268" w14:textId="130D5E89" w:rsidR="00C547C8" w:rsidRPr="000E759B" w:rsidRDefault="00C547C8" w:rsidP="0011604C">
      <w:pPr>
        <w:pStyle w:val="CordiaNew"/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0E759B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ณ วันที่ 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31 </w:t>
      </w:r>
      <w:r w:rsidRPr="000E759B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ธันวาคม 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2567 </w:t>
      </w:r>
      <w:r w:rsidRPr="000E759B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บริษัทมีเงินฝากธนาคารซึ่งถูกกรมบังคับคดีอายัดไว้จากคดีซื้อขายหุ้นข้างต้น จำนวน 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121.98 </w:t>
      </w:r>
      <w:r w:rsidRPr="000E759B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ล้านบาท </w:t>
      </w:r>
      <w:r w:rsidR="00792CAF" w:rsidRPr="000E759B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ซึ่ง</w:t>
      </w:r>
      <w:r w:rsidR="00976EBA" w:rsidRPr="000E759B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จำนวนเงินดังกล่าว</w:t>
      </w:r>
      <w:r w:rsidR="00792CAF" w:rsidRPr="000E759B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แสดงอยู่ภายใต้เงินฝากธนาคารที่มีข้อจำกัดการใช้ อย่างไรก็ตาม บริษัทมีการคัดค้านการบังคับคดี โดยในปัจจุบัน บริษัทอยู่ระหว่างดำเนินการเพื่อขอรับเงินคืนจากการบังคับคดี อ้างอิงจากคำพิพากษาของศาลฎีกาในคดีความข้างต้น</w:t>
      </w:r>
    </w:p>
    <w:p w14:paraId="733D7C8A" w14:textId="77777777" w:rsidR="00792CAF" w:rsidRPr="000E759B" w:rsidRDefault="00792CAF" w:rsidP="0011604C">
      <w:pPr>
        <w:pStyle w:val="CordiaNew"/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58333B7A" w14:textId="7845988E" w:rsidR="00792CAF" w:rsidRPr="000E759B" w:rsidRDefault="00792CAF" w:rsidP="0011604C">
      <w:pPr>
        <w:pStyle w:val="CordiaNew"/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</w:pPr>
      <w:r w:rsidRPr="000E759B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ทั้งนี้ บริษัทมีการดำเนินคดีกับโจทก์ทั้งคดีแพ่ง และคดีอาญา เพื่อเรียกค่าเสียหายจากโจทก์ในคดีแพ่ง และขอให้ศาลลงโทษโจทก์ในคดีอาญา แต่ศาลชั้นต้นในคดีอาญาพิพากษายกฟ้อง</w:t>
      </w:r>
      <w:r w:rsidR="002249C2" w:rsidRPr="000E759B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ของบริษัท และศาลอุทธรณ์ในคดีแพ่งพิพากษายกฟ้องของบริษัทเช่นกัน อย่างไรก็ตาม บริษัทอยู่ระหว่างโต้แย้งคำพิพากษาศาลชั</w:t>
      </w:r>
      <w:r w:rsidR="00675B5A" w:rsidRPr="000E759B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้</w:t>
      </w:r>
      <w:r w:rsidR="002249C2" w:rsidRPr="000E759B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นต้นและศาลอุทธรณ์ และเชื่อว่าเมื่อคดีถึงที่สุดแล้ว บริษัทจะเป็นฝ่ายชนะคดี</w:t>
      </w:r>
    </w:p>
    <w:p w14:paraId="3E0ED19F" w14:textId="77777777" w:rsidR="0011604C" w:rsidRPr="000E759B" w:rsidRDefault="0011604C" w:rsidP="0011604C">
      <w:pPr>
        <w:pStyle w:val="CordiaNew"/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182A21C3" w14:textId="77777777" w:rsidR="0011604C" w:rsidRPr="000E759B" w:rsidRDefault="0011604C" w:rsidP="0011604C">
      <w:pPr>
        <w:pStyle w:val="CordiaNew"/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3F580168" w14:textId="52DF68D6" w:rsidR="00870A9D" w:rsidRPr="000E759B" w:rsidRDefault="00870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cs/>
        </w:rPr>
      </w:pPr>
      <w:r w:rsidRPr="000E759B">
        <w:rPr>
          <w:rFonts w:ascii="BrowalliaUPC" w:hAnsi="BrowalliaUPC" w:cs="BrowalliaUPC"/>
          <w:sz w:val="28"/>
          <w:szCs w:val="28"/>
        </w:rPr>
        <w:br w:type="page"/>
      </w:r>
    </w:p>
    <w:p w14:paraId="235DF767" w14:textId="77777777" w:rsidR="0011604C" w:rsidRPr="000E759B" w:rsidRDefault="0011604C" w:rsidP="0011604C">
      <w:pPr>
        <w:pStyle w:val="CordiaNew"/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u w:val="single"/>
          <w:lang w:eastAsia="en-US"/>
        </w:rPr>
      </w:pPr>
      <w:r w:rsidRPr="000E759B">
        <w:rPr>
          <w:rFonts w:ascii="BrowalliaUPC" w:eastAsia="Times New Roman" w:hAnsi="BrowalliaUPC" w:cs="BrowalliaUPC"/>
          <w:color w:val="auto"/>
          <w:sz w:val="28"/>
          <w:szCs w:val="28"/>
          <w:u w:val="single"/>
          <w:cs/>
          <w:lang w:eastAsia="en-US"/>
        </w:rPr>
        <w:t>คดีความเกี่ยวกับเรื่องการซื้อขายที่ดินพร้อมสิ่งปลูกสร้างและการจำนอง</w:t>
      </w:r>
    </w:p>
    <w:p w14:paraId="66E901C8" w14:textId="355FE0B2" w:rsidR="0011604C" w:rsidRPr="000E759B" w:rsidRDefault="004456F2" w:rsidP="0011604C">
      <w:pPr>
        <w:pStyle w:val="CordiaNew"/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0E759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เมื่อวันที่ 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5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มีนาคม 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2565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บริษัท พร้อมด้วยบุคคลอื่นอีก 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lang w:val="en-AU" w:eastAsia="en-US"/>
        </w:rPr>
        <w:t xml:space="preserve">3 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ราย ถูกโจทก์ฟ้องเป็นคดีแพ่งให้ศาลมีคำสั่งเพิกถอนการ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br/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จดทะเบียนโอนกรรมสิทธิ์ในที่ดินพร้อมสิ่งปลูกสร้างของบริษัท ตามสัญญาซื้อขายที่ดิน ฉบับวันที่ 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31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มีนาคม 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2563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br/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และขอให้เพิกถอนการจำนองที่ดินพร้อมสิ่งปลูกสร้าง กับเจ้าหนี้สถาบันการเงินแห่งหนึ่ง</w:t>
      </w:r>
    </w:p>
    <w:p w14:paraId="13F64DEB" w14:textId="77777777" w:rsidR="0011604C" w:rsidRPr="000E759B" w:rsidRDefault="0011604C" w:rsidP="0011604C">
      <w:pPr>
        <w:pStyle w:val="CordiaNew"/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19682CE9" w14:textId="1C46E5BE" w:rsidR="000B7BC3" w:rsidRPr="000E759B" w:rsidRDefault="009366D9" w:rsidP="00A52359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0E759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เมื่อวันที่ 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19 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กันยายน 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2566 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ศาลชั้นต้นได้มีคำพิพากษายกฟ้องโจทก์ เนื่องจากโจทก์ไม่มีหลักฐานมาสนับสนุนคำฟ้องของโจทก์</w:t>
      </w:r>
    </w:p>
    <w:p w14:paraId="0E6880FA" w14:textId="77777777" w:rsidR="001F354B" w:rsidRPr="000E759B" w:rsidRDefault="001F354B" w:rsidP="00A52359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0F9AD1E3" w14:textId="6625E78F" w:rsidR="005753E0" w:rsidRPr="000E759B" w:rsidRDefault="001F354B" w:rsidP="001809D3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0E759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เมื่อวันที่ 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19 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กุมภาพันธ์ 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2567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โจทก์ไม่ได้ยื่นอุทธรณ์คำพิพากษาศาลชั้นต้นตามที่กำหนด จึงถือว่าคดีถึงที่สุดสิ้นและบริษัทเป็นฝ่ายชนะคดี บริษัทจึงยังคงมีกรรมสิทธิ์ในที่ดินและสิ่งปลูกสร้างตามสัญญาซื้อขายฉบับวันที่ 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31 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มีนาคม 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2563</w:t>
      </w:r>
    </w:p>
    <w:p w14:paraId="592F7799" w14:textId="77777777" w:rsidR="00571F00" w:rsidRPr="000E759B" w:rsidRDefault="00571F00" w:rsidP="00571F0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3FB32182" w14:textId="72F8A842" w:rsidR="009117D2" w:rsidRPr="000E759B" w:rsidRDefault="003F75BA" w:rsidP="009117D2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0E759B">
        <w:rPr>
          <w:rFonts w:ascii="BrowalliaUPC" w:hAnsi="BrowalliaUPC" w:cs="BrowalliaUPC"/>
          <w:b/>
          <w:bCs/>
          <w:sz w:val="28"/>
          <w:szCs w:val="28"/>
          <w:cs/>
        </w:rPr>
        <w:t>การอนุมัติงบการเงิน</w:t>
      </w:r>
    </w:p>
    <w:p w14:paraId="561960E6" w14:textId="77777777" w:rsidR="009117D2" w:rsidRPr="000E759B" w:rsidRDefault="009117D2" w:rsidP="009117D2">
      <w:pPr>
        <w:tabs>
          <w:tab w:val="clear" w:pos="227"/>
          <w:tab w:val="clear" w:pos="454"/>
          <w:tab w:val="left" w:pos="993"/>
          <w:tab w:val="left" w:pos="1134"/>
        </w:tabs>
        <w:spacing w:line="240" w:lineRule="auto"/>
        <w:rPr>
          <w:rFonts w:ascii="BrowalliaUPC" w:hAnsi="BrowalliaUPC" w:cs="BrowalliaUPC"/>
          <w:sz w:val="24"/>
          <w:szCs w:val="24"/>
        </w:rPr>
      </w:pPr>
    </w:p>
    <w:p w14:paraId="3898243E" w14:textId="71D9F609" w:rsidR="009117D2" w:rsidRDefault="003F75BA" w:rsidP="009117D2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0E759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งบการเงินนี้ได้รับอนุมัติจากคณะกรรมการของบริษัทแล้ว เมื่อวันที่ 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27 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กุมภาพันธ์ </w:t>
      </w:r>
      <w:r w:rsidRPr="000E759B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2568</w:t>
      </w:r>
    </w:p>
    <w:p w14:paraId="751542DE" w14:textId="77777777" w:rsidR="00571F00" w:rsidRDefault="00571F00" w:rsidP="009117D2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sectPr w:rsidR="00571F00" w:rsidSect="00A00C2F">
      <w:headerReference w:type="default" r:id="rId20"/>
      <w:footerReference w:type="default" r:id="rId21"/>
      <w:pgSz w:w="11909" w:h="16834" w:code="9"/>
      <w:pgMar w:top="2340" w:right="1019" w:bottom="1259" w:left="1531" w:header="720" w:footer="38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A1D60" w14:textId="77777777" w:rsidR="007A1F44" w:rsidRDefault="007A1F44">
      <w:r>
        <w:separator/>
      </w:r>
    </w:p>
  </w:endnote>
  <w:endnote w:type="continuationSeparator" w:id="0">
    <w:p w14:paraId="4DAD02FF" w14:textId="77777777" w:rsidR="007A1F44" w:rsidRDefault="007A1F44">
      <w:r>
        <w:continuationSeparator/>
      </w:r>
    </w:p>
  </w:endnote>
  <w:endnote w:type="continuationNotice" w:id="1">
    <w:p w14:paraId="45BB833C" w14:textId="77777777" w:rsidR="007A1F44" w:rsidRDefault="007A1F4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3919699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0B5ADC8A" w14:textId="09B6CC27" w:rsidR="00983A5F" w:rsidRPr="0059595E" w:rsidRDefault="00983A5F" w:rsidP="00A26356">
        <w:pPr>
          <w:pStyle w:val="Footer"/>
          <w:rPr>
            <w:rFonts w:ascii="Browallia New" w:hAnsi="Browallia New" w:cs="Browallia New"/>
            <w:sz w:val="28"/>
            <w:szCs w:val="28"/>
          </w:rPr>
        </w:pPr>
        <w:r w:rsidRPr="0059595E">
          <w:rPr>
            <w:rFonts w:ascii="Browallia New" w:hAnsi="Browallia New" w:cs="Browallia New"/>
            <w:sz w:val="28"/>
            <w:szCs w:val="28"/>
          </w:rPr>
          <w:t xml:space="preserve">____________________________ </w:t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กรรมการ                                                                                        </w:t>
        </w:r>
        <w:r w:rsidRPr="0059595E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59595E">
          <w:rPr>
            <w:rFonts w:ascii="Browallia New" w:hAnsi="Browallia New" w:cs="Browallia New"/>
            <w:sz w:val="28"/>
            <w:szCs w:val="28"/>
          </w:rPr>
          <w:instrText xml:space="preserve"> PAGE   \* MERGEFORMAT </w:instrText>
        </w:r>
        <w:r w:rsidRPr="0059595E">
          <w:rPr>
            <w:rFonts w:ascii="Browallia New" w:hAnsi="Browallia New" w:cs="Browallia New"/>
            <w:sz w:val="28"/>
            <w:szCs w:val="28"/>
          </w:rPr>
          <w:fldChar w:fldCharType="separate"/>
        </w:r>
        <w:r w:rsidRPr="0059595E">
          <w:rPr>
            <w:rFonts w:ascii="Browallia New" w:hAnsi="Browallia New" w:cs="Browallia New"/>
            <w:noProof/>
            <w:sz w:val="28"/>
            <w:szCs w:val="28"/>
          </w:rPr>
          <w:t>2</w:t>
        </w:r>
        <w:r w:rsidRPr="0059595E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  <w:p w14:paraId="23561ADB" w14:textId="38B06ADB" w:rsidR="00983A5F" w:rsidRPr="0059595E" w:rsidRDefault="00983A5F" w:rsidP="002F7058">
    <w:pPr>
      <w:pStyle w:val="Footer"/>
      <w:rPr>
        <w:rFonts w:ascii="Browallia New" w:hAnsi="Browallia New" w:cs="Browallia New"/>
        <w:sz w:val="28"/>
        <w:szCs w:val="28"/>
        <w:cs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 )</w:t>
    </w:r>
  </w:p>
  <w:p w14:paraId="6BA64DD0" w14:textId="77777777" w:rsidR="00983A5F" w:rsidRDefault="00983A5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3575C" w14:textId="5CC744F6" w:rsidR="00983A5F" w:rsidRDefault="00983A5F" w:rsidP="00ED43BF">
    <w:pPr>
      <w:pStyle w:val="CharCharCharCharCharCharCharCharCharCharCharCharCharCharCharCharCharCharChar"/>
      <w:tabs>
        <w:tab w:val="left" w:pos="8640"/>
        <w:tab w:val="left" w:pos="8820"/>
        <w:tab w:val="left" w:pos="13320"/>
      </w:tabs>
      <w:spacing w:after="0" w:line="240" w:lineRule="auto"/>
      <w:ind w:left="426"/>
      <w:rPr>
        <w:rStyle w:val="PageNumber"/>
        <w:rFonts w:ascii="Browallia New" w:hAnsi="Browallia New" w:cs="Browallia New"/>
        <w:sz w:val="28"/>
        <w:szCs w:val="28"/>
      </w:rPr>
    </w:pPr>
    <w:r>
      <w:rPr>
        <w:rStyle w:val="PageNumber"/>
        <w:rFonts w:ascii="Browallia New" w:hAnsi="Browallia New" w:cs="Browallia New"/>
        <w:sz w:val="28"/>
        <w:szCs w:val="28"/>
        <w:u w:val="single"/>
      </w:rPr>
      <w:t xml:space="preserve">                          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 xml:space="preserve"> กรรมการ                                                                             </w: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begin"/>
    </w:r>
    <w:r>
      <w:rPr>
        <w:rStyle w:val="PageNumber"/>
        <w:rFonts w:ascii="Browallia New" w:hAnsi="Browallia New" w:cs="Browallia New"/>
        <w:sz w:val="28"/>
        <w:szCs w:val="28"/>
      </w:rPr>
      <w:instrText xml:space="preserve">PAGE  </w:instrTex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separate"/>
    </w:r>
    <w:r>
      <w:rPr>
        <w:rStyle w:val="PageNumber"/>
        <w:rFonts w:ascii="Browallia New" w:hAnsi="Browallia New" w:cs="Browallia New"/>
        <w:sz w:val="28"/>
        <w:szCs w:val="28"/>
        <w:cs/>
      </w:rPr>
      <w:t>81</w: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end"/>
    </w:r>
  </w:p>
  <w:p w14:paraId="5EBB126D" w14:textId="77777777" w:rsidR="00983A5F" w:rsidRPr="00145EC5" w:rsidRDefault="00983A5F" w:rsidP="00ED43BF">
    <w:pPr>
      <w:pStyle w:val="Footer"/>
      <w:tabs>
        <w:tab w:val="clear" w:pos="454"/>
      </w:tabs>
      <w:spacing w:line="240" w:lineRule="auto"/>
      <w:ind w:left="426" w:right="360"/>
      <w:rPr>
        <w:rFonts w:ascii="Browallia New" w:hAnsi="Browallia New" w:cs="Browallia New"/>
        <w:sz w:val="28"/>
        <w:szCs w:val="28"/>
        <w:cs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)</w:t>
    </w:r>
  </w:p>
  <w:p w14:paraId="2D9A9D7E" w14:textId="7AFB0021" w:rsidR="00983A5F" w:rsidRPr="00D72094" w:rsidRDefault="00983A5F" w:rsidP="00D720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54308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1A15AB" w14:textId="4D29D997" w:rsidR="00983A5F" w:rsidRDefault="00983A5F" w:rsidP="00F9187D">
        <w:pPr>
          <w:pStyle w:val="Footer"/>
          <w:tabs>
            <w:tab w:val="clear" w:pos="9072"/>
            <w:tab w:val="left" w:pos="9356"/>
          </w:tabs>
          <w:ind w:left="369" w:right="-535"/>
        </w:pPr>
        <w:r w:rsidRPr="0059595E">
          <w:rPr>
            <w:rFonts w:ascii="Browallia New" w:hAnsi="Browallia New" w:cs="Browallia New"/>
            <w:sz w:val="28"/>
            <w:szCs w:val="28"/>
          </w:rPr>
          <w:t xml:space="preserve">____________________________ </w:t>
        </w:r>
        <w:r>
          <w:rPr>
            <w:rFonts w:ascii="Browallia New" w:hAnsi="Browallia New" w:cs="Browallia New" w:hint="cs"/>
            <w:sz w:val="28"/>
            <w:szCs w:val="28"/>
            <w:cs/>
          </w:rPr>
          <w:t>กรรมการ</w:t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                                                </w:t>
        </w:r>
        <w:r w:rsidR="00F9187D">
          <w:rPr>
            <w:rFonts w:ascii="Browallia New" w:hAnsi="Browallia New" w:cs="Browallia New"/>
            <w:sz w:val="28"/>
            <w:szCs w:val="28"/>
          </w:rPr>
          <w:t xml:space="preserve">       </w:t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EF8ED0" w14:textId="77777777" w:rsidR="00983A5F" w:rsidRPr="0059595E" w:rsidRDefault="00983A5F" w:rsidP="00F9187D">
    <w:pPr>
      <w:pStyle w:val="Footer"/>
      <w:ind w:left="369"/>
      <w:rPr>
        <w:rFonts w:ascii="Browallia New" w:hAnsi="Browallia New" w:cs="Browallia New"/>
        <w:sz w:val="28"/>
        <w:szCs w:val="28"/>
        <w:cs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 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27838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9278D2" w14:textId="29731CE6" w:rsidR="00983A5F" w:rsidRDefault="00983A5F" w:rsidP="00DA4161">
        <w:pPr>
          <w:pStyle w:val="Footer"/>
          <w:tabs>
            <w:tab w:val="clear" w:pos="9072"/>
            <w:tab w:val="left" w:pos="9356"/>
          </w:tabs>
        </w:pPr>
        <w:r w:rsidRPr="0059595E">
          <w:rPr>
            <w:rFonts w:ascii="Browallia New" w:hAnsi="Browallia New" w:cs="Browallia New"/>
            <w:sz w:val="28"/>
            <w:szCs w:val="28"/>
          </w:rPr>
          <w:t xml:space="preserve">____________________________ </w:t>
        </w:r>
        <w:r>
          <w:rPr>
            <w:rFonts w:ascii="Browallia New" w:hAnsi="Browallia New" w:cs="Browallia New" w:hint="cs"/>
            <w:sz w:val="28"/>
            <w:szCs w:val="28"/>
            <w:cs/>
          </w:rPr>
          <w:t>กรรมการ</w:t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</w:t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                          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131E03D" w14:textId="4CA474E0" w:rsidR="00983A5F" w:rsidRPr="0059595E" w:rsidRDefault="00983A5F" w:rsidP="00710558">
    <w:pPr>
      <w:pStyle w:val="Footer"/>
      <w:tabs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Browallia New" w:hAnsi="Browallia New" w:cs="Browallia New"/>
        <w:sz w:val="28"/>
        <w:szCs w:val="28"/>
        <w:cs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)</w:t>
    </w:r>
    <w:r>
      <w:rPr>
        <w:rFonts w:ascii="Browallia New" w:hAnsi="Browallia New" w:cs="Browallia New"/>
        <w:sz w:val="28"/>
        <w:szCs w:val="28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84585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9C1BD3" w14:textId="6699865B" w:rsidR="00983A5F" w:rsidRDefault="00983A5F" w:rsidP="009E1F1E">
        <w:pPr>
          <w:pStyle w:val="Footer"/>
          <w:tabs>
            <w:tab w:val="clear" w:pos="9072"/>
            <w:tab w:val="left" w:pos="9356"/>
          </w:tabs>
          <w:ind w:left="216"/>
        </w:pPr>
        <w:r w:rsidRPr="0059595E">
          <w:rPr>
            <w:rFonts w:ascii="Browallia New" w:hAnsi="Browallia New" w:cs="Browallia New"/>
            <w:sz w:val="28"/>
            <w:szCs w:val="28"/>
          </w:rPr>
          <w:t xml:space="preserve">____________________________ </w:t>
        </w:r>
        <w:r>
          <w:rPr>
            <w:rFonts w:ascii="Browallia New" w:hAnsi="Browallia New" w:cs="Browallia New" w:hint="cs"/>
            <w:sz w:val="28"/>
            <w:szCs w:val="28"/>
            <w:cs/>
          </w:rPr>
          <w:t>กรรมการ</w:t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</w:t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                                                                                                 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E46E3A" w14:textId="76A20A33" w:rsidR="00983A5F" w:rsidRPr="0059595E" w:rsidRDefault="00983A5F" w:rsidP="009E1F1E">
    <w:pPr>
      <w:pStyle w:val="Footer"/>
      <w:tabs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16"/>
      <w:rPr>
        <w:rFonts w:ascii="Browallia New" w:hAnsi="Browallia New" w:cs="Browallia New"/>
        <w:sz w:val="28"/>
        <w:szCs w:val="28"/>
        <w:cs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)</w:t>
    </w:r>
    <w:r>
      <w:rPr>
        <w:rFonts w:ascii="Browallia New" w:hAnsi="Browallia New" w:cs="Browallia New"/>
        <w:sz w:val="28"/>
        <w:szCs w:val="28"/>
        <w:cs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2571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349F18" w14:textId="49A5E54D" w:rsidR="00983A5F" w:rsidRDefault="00983A5F" w:rsidP="00DA4161">
        <w:pPr>
          <w:pStyle w:val="Footer"/>
          <w:tabs>
            <w:tab w:val="clear" w:pos="9072"/>
            <w:tab w:val="left" w:pos="9356"/>
          </w:tabs>
        </w:pPr>
        <w:r w:rsidRPr="0059595E">
          <w:rPr>
            <w:rFonts w:ascii="Browallia New" w:hAnsi="Browallia New" w:cs="Browallia New"/>
            <w:sz w:val="28"/>
            <w:szCs w:val="28"/>
          </w:rPr>
          <w:t xml:space="preserve">____________________________ </w:t>
        </w:r>
        <w:r>
          <w:rPr>
            <w:rFonts w:ascii="Browallia New" w:hAnsi="Browallia New" w:cs="Browallia New" w:hint="cs"/>
            <w:sz w:val="28"/>
            <w:szCs w:val="28"/>
            <w:cs/>
          </w:rPr>
          <w:t>กรรมการ</w:t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</w:t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                          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C82E2D" w14:textId="77777777" w:rsidR="00983A5F" w:rsidRPr="0059595E" w:rsidRDefault="00983A5F" w:rsidP="00710558">
    <w:pPr>
      <w:pStyle w:val="Footer"/>
      <w:tabs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Browallia New" w:hAnsi="Browallia New" w:cs="Browallia New"/>
        <w:sz w:val="28"/>
        <w:szCs w:val="28"/>
        <w:cs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 )</w:t>
    </w:r>
    <w:r>
      <w:rPr>
        <w:rFonts w:ascii="Browallia New" w:hAnsi="Browallia New" w:cs="Browallia New"/>
        <w:sz w:val="28"/>
        <w:szCs w:val="28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1D3CC" w14:textId="77777777" w:rsidR="007A1F44" w:rsidRDefault="007A1F44">
      <w:r>
        <w:separator/>
      </w:r>
    </w:p>
  </w:footnote>
  <w:footnote w:type="continuationSeparator" w:id="0">
    <w:p w14:paraId="48B20D65" w14:textId="77777777" w:rsidR="007A1F44" w:rsidRDefault="007A1F44">
      <w:r>
        <w:continuationSeparator/>
      </w:r>
    </w:p>
  </w:footnote>
  <w:footnote w:type="continuationNotice" w:id="1">
    <w:p w14:paraId="54ABE480" w14:textId="77777777" w:rsidR="007A1F44" w:rsidRDefault="007A1F4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ADFE7" w14:textId="77777777" w:rsidR="00FB2AB7" w:rsidRPr="00277EB1" w:rsidRDefault="00FB2AB7" w:rsidP="00FB2AB7">
    <w:pPr>
      <w:tabs>
        <w:tab w:val="left" w:pos="720"/>
      </w:tabs>
      <w:spacing w:line="240" w:lineRule="auto"/>
      <w:ind w:right="-45"/>
      <w:rPr>
        <w:rFonts w:ascii="Browallia New" w:hAnsi="Browallia New" w:cs="Browallia New"/>
        <w:b/>
        <w:bCs/>
        <w:sz w:val="28"/>
        <w:szCs w:val="28"/>
        <w:cs/>
      </w:rPr>
    </w:pPr>
    <w:r w:rsidRPr="00277EB1">
      <w:rPr>
        <w:rFonts w:ascii="Browallia New" w:hAnsi="Browallia New" w:cs="Browallia New"/>
        <w:b/>
        <w:bCs/>
        <w:sz w:val="28"/>
        <w:szCs w:val="28"/>
        <w:cs/>
      </w:rPr>
      <w:t>บริษัท อี ฟอร์ แอล เอม</w:t>
    </w:r>
    <w:r w:rsidRPr="00277EB1">
      <w:rPr>
        <w:rFonts w:ascii="Browallia New" w:hAnsi="Browallia New" w:cs="Browallia New"/>
        <w:sz w:val="28"/>
        <w:szCs w:val="28"/>
        <w:cs/>
      </w:rPr>
      <w:t xml:space="preserve"> </w:t>
    </w:r>
    <w:r w:rsidRPr="00277EB1">
      <w:rPr>
        <w:rFonts w:ascii="Browallia New" w:hAnsi="Browallia New" w:cs="Browallia New"/>
        <w:b/>
        <w:bCs/>
        <w:sz w:val="28"/>
        <w:szCs w:val="28"/>
        <w:cs/>
      </w:rPr>
      <w:t xml:space="preserve">จำกัด </w:t>
    </w:r>
    <w:r w:rsidRPr="00277EB1">
      <w:rPr>
        <w:rFonts w:ascii="Browallia New" w:hAnsi="Browallia New" w:cs="Browallia New"/>
        <w:b/>
        <w:bCs/>
        <w:sz w:val="28"/>
        <w:szCs w:val="28"/>
      </w:rPr>
      <w:t>(</w:t>
    </w:r>
    <w:r w:rsidRPr="00277EB1">
      <w:rPr>
        <w:rFonts w:ascii="Browallia New" w:hAnsi="Browallia New" w:cs="Browallia New"/>
        <w:b/>
        <w:bCs/>
        <w:sz w:val="28"/>
        <w:szCs w:val="28"/>
        <w:cs/>
      </w:rPr>
      <w:t>มหาชน</w:t>
    </w:r>
    <w:r w:rsidRPr="00277EB1">
      <w:rPr>
        <w:rFonts w:ascii="Browallia New" w:hAnsi="Browallia New" w:cs="Browallia New"/>
        <w:b/>
        <w:bCs/>
        <w:sz w:val="28"/>
        <w:szCs w:val="28"/>
      </w:rPr>
      <w:t xml:space="preserve">) </w:t>
    </w:r>
    <w:r w:rsidRPr="00277EB1">
      <w:rPr>
        <w:rFonts w:ascii="Browallia New" w:hAnsi="Browallia New" w:cs="Browallia New"/>
        <w:b/>
        <w:bCs/>
        <w:sz w:val="28"/>
        <w:szCs w:val="28"/>
        <w:cs/>
      </w:rPr>
      <w:t xml:space="preserve">และบริษัทย่อย </w:t>
    </w:r>
  </w:p>
  <w:p w14:paraId="0EBC8F11" w14:textId="77777777" w:rsidR="00FB2AB7" w:rsidRPr="00277EB1" w:rsidRDefault="00FB2AB7" w:rsidP="00FB2AB7">
    <w:pPr>
      <w:tabs>
        <w:tab w:val="left" w:pos="720"/>
      </w:tabs>
      <w:spacing w:line="240" w:lineRule="auto"/>
      <w:ind w:right="-43"/>
      <w:rPr>
        <w:rFonts w:ascii="Browallia New" w:hAnsi="Browallia New" w:cs="Browallia New"/>
        <w:b/>
        <w:bCs/>
        <w:sz w:val="28"/>
        <w:szCs w:val="28"/>
        <w:cs/>
      </w:rPr>
    </w:pPr>
    <w:r w:rsidRPr="00277EB1">
      <w:rPr>
        <w:rFonts w:ascii="Browallia New" w:hAnsi="Browallia New" w:cs="Browallia New"/>
        <w:b/>
        <w:bCs/>
        <w:sz w:val="28"/>
        <w:szCs w:val="28"/>
        <w:cs/>
      </w:rPr>
      <w:t>หมายเหตุประกอบงบการเงิน</w:t>
    </w:r>
  </w:p>
  <w:p w14:paraId="406EE002" w14:textId="5939CA28" w:rsidR="00FB2AB7" w:rsidRDefault="00FB2AB7" w:rsidP="00FB2AB7">
    <w:pPr>
      <w:pStyle w:val="Header"/>
      <w:rPr>
        <w:rFonts w:ascii="Browallia New" w:hAnsi="Browallia New" w:cs="Browallia New"/>
        <w:b/>
        <w:bCs/>
        <w:sz w:val="28"/>
        <w:szCs w:val="28"/>
      </w:rPr>
    </w:pPr>
    <w:r w:rsidRPr="00277EB1">
      <w:rPr>
        <w:rFonts w:ascii="Browallia New" w:hAnsi="Browallia New" w:cs="Browallia New"/>
        <w:b/>
        <w:bCs/>
        <w:sz w:val="28"/>
        <w:szCs w:val="28"/>
        <w:cs/>
      </w:rPr>
      <w:t xml:space="preserve">วันที่ </w:t>
    </w:r>
    <w:r w:rsidRPr="00277EB1">
      <w:rPr>
        <w:rFonts w:ascii="Browallia New" w:hAnsi="Browallia New" w:cs="Browallia New"/>
        <w:b/>
        <w:bCs/>
        <w:sz w:val="28"/>
        <w:szCs w:val="28"/>
        <w:lang w:val="en-GB"/>
      </w:rPr>
      <w:t xml:space="preserve">31 </w:t>
    </w:r>
    <w:r w:rsidRPr="00277EB1">
      <w:rPr>
        <w:rFonts w:ascii="Browallia New" w:hAnsi="Browallia New" w:cs="Browallia New"/>
        <w:b/>
        <w:bCs/>
        <w:sz w:val="28"/>
        <w:szCs w:val="28"/>
        <w:cs/>
        <w:lang w:val="en-GB"/>
      </w:rPr>
      <w:t>ธันวาคม</w:t>
    </w:r>
    <w:r w:rsidRPr="00277EB1">
      <w:rPr>
        <w:rFonts w:ascii="Browallia New" w:hAnsi="Browallia New" w:cs="Browallia New"/>
        <w:sz w:val="28"/>
        <w:szCs w:val="28"/>
        <w:cs/>
      </w:rPr>
      <w:t xml:space="preserve"> </w:t>
    </w:r>
    <w:r w:rsidRPr="00277EB1">
      <w:rPr>
        <w:rFonts w:ascii="Browallia New" w:hAnsi="Browallia New" w:cs="Browallia New"/>
        <w:b/>
        <w:bCs/>
        <w:sz w:val="28"/>
        <w:szCs w:val="28"/>
      </w:rPr>
      <w:t>256</w:t>
    </w:r>
    <w:r>
      <w:rPr>
        <w:rFonts w:ascii="Browallia New" w:hAnsi="Browallia New" w:cs="Browallia New" w:hint="cs"/>
        <w:b/>
        <w:bCs/>
        <w:sz w:val="28"/>
        <w:szCs w:val="28"/>
        <w:cs/>
      </w:rPr>
      <w:t>7</w:t>
    </w:r>
  </w:p>
  <w:p w14:paraId="2C907428" w14:textId="6C0FBA4F" w:rsidR="00FB2AB7" w:rsidRDefault="00FB2AB7" w:rsidP="00FB2AB7">
    <w:pPr>
      <w:pStyle w:val="Header"/>
    </w:pPr>
    <w:r>
      <w:rPr>
        <w:rFonts w:hint="cs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26B6C93" wp14:editId="30811DFE">
              <wp:simplePos x="0" y="0"/>
              <wp:positionH relativeFrom="column">
                <wp:posOffset>-8890</wp:posOffset>
              </wp:positionH>
              <wp:positionV relativeFrom="paragraph">
                <wp:posOffset>56515</wp:posOffset>
              </wp:positionV>
              <wp:extent cx="5951220" cy="0"/>
              <wp:effectExtent l="0" t="0" r="0" b="0"/>
              <wp:wrapNone/>
              <wp:docPr id="1026287870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5122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line w14:anchorId="679A8156" id="Straight Connector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pt,4.45pt" to="467.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" strokecolor="black [3213]" strokeweight="1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5634D" w14:textId="77777777" w:rsidR="008642CA" w:rsidRPr="00277EB1" w:rsidRDefault="008642CA" w:rsidP="008642CA">
    <w:pPr>
      <w:tabs>
        <w:tab w:val="left" w:pos="720"/>
      </w:tabs>
      <w:spacing w:line="240" w:lineRule="auto"/>
      <w:ind w:right="-45"/>
      <w:rPr>
        <w:rFonts w:ascii="Browallia New" w:hAnsi="Browallia New" w:cs="Browallia New"/>
        <w:b/>
        <w:bCs/>
        <w:sz w:val="28"/>
        <w:szCs w:val="28"/>
        <w:cs/>
      </w:rPr>
    </w:pPr>
    <w:r w:rsidRPr="00277EB1">
      <w:rPr>
        <w:rFonts w:ascii="Browallia New" w:hAnsi="Browallia New" w:cs="Browallia New"/>
        <w:b/>
        <w:bCs/>
        <w:sz w:val="28"/>
        <w:szCs w:val="28"/>
        <w:cs/>
      </w:rPr>
      <w:t>บริษัท อี ฟอร์ แอล เอม</w:t>
    </w:r>
    <w:r w:rsidRPr="00277EB1">
      <w:rPr>
        <w:rFonts w:ascii="Browallia New" w:hAnsi="Browallia New" w:cs="Browallia New"/>
        <w:sz w:val="28"/>
        <w:szCs w:val="28"/>
        <w:cs/>
      </w:rPr>
      <w:t xml:space="preserve"> </w:t>
    </w:r>
    <w:r w:rsidRPr="00277EB1">
      <w:rPr>
        <w:rFonts w:ascii="Browallia New" w:hAnsi="Browallia New" w:cs="Browallia New"/>
        <w:b/>
        <w:bCs/>
        <w:sz w:val="28"/>
        <w:szCs w:val="28"/>
        <w:cs/>
      </w:rPr>
      <w:t xml:space="preserve">จำกัด </w:t>
    </w:r>
    <w:r w:rsidRPr="00277EB1">
      <w:rPr>
        <w:rFonts w:ascii="Browallia New" w:hAnsi="Browallia New" w:cs="Browallia New"/>
        <w:b/>
        <w:bCs/>
        <w:sz w:val="28"/>
        <w:szCs w:val="28"/>
      </w:rPr>
      <w:t>(</w:t>
    </w:r>
    <w:r w:rsidRPr="00277EB1">
      <w:rPr>
        <w:rFonts w:ascii="Browallia New" w:hAnsi="Browallia New" w:cs="Browallia New"/>
        <w:b/>
        <w:bCs/>
        <w:sz w:val="28"/>
        <w:szCs w:val="28"/>
        <w:cs/>
      </w:rPr>
      <w:t>มหาชน</w:t>
    </w:r>
    <w:r w:rsidRPr="00277EB1">
      <w:rPr>
        <w:rFonts w:ascii="Browallia New" w:hAnsi="Browallia New" w:cs="Browallia New"/>
        <w:b/>
        <w:bCs/>
        <w:sz w:val="28"/>
        <w:szCs w:val="28"/>
      </w:rPr>
      <w:t xml:space="preserve">) </w:t>
    </w:r>
    <w:r w:rsidRPr="00277EB1">
      <w:rPr>
        <w:rFonts w:ascii="Browallia New" w:hAnsi="Browallia New" w:cs="Browallia New"/>
        <w:b/>
        <w:bCs/>
        <w:sz w:val="28"/>
        <w:szCs w:val="28"/>
        <w:cs/>
      </w:rPr>
      <w:t xml:space="preserve">และบริษัทย่อย </w:t>
    </w:r>
  </w:p>
  <w:p w14:paraId="551F556A" w14:textId="77777777" w:rsidR="008642CA" w:rsidRPr="00277EB1" w:rsidRDefault="008642CA" w:rsidP="008642CA">
    <w:pPr>
      <w:tabs>
        <w:tab w:val="left" w:pos="720"/>
      </w:tabs>
      <w:spacing w:line="240" w:lineRule="auto"/>
      <w:ind w:right="-43"/>
      <w:rPr>
        <w:rFonts w:ascii="Browallia New" w:hAnsi="Browallia New" w:cs="Browallia New"/>
        <w:b/>
        <w:bCs/>
        <w:sz w:val="28"/>
        <w:szCs w:val="28"/>
        <w:cs/>
      </w:rPr>
    </w:pPr>
    <w:r w:rsidRPr="00277EB1">
      <w:rPr>
        <w:rFonts w:ascii="Browallia New" w:hAnsi="Browallia New" w:cs="Browallia New"/>
        <w:b/>
        <w:bCs/>
        <w:sz w:val="28"/>
        <w:szCs w:val="28"/>
        <w:cs/>
      </w:rPr>
      <w:t>หมายเหตุประกอบงบการเงิน</w:t>
    </w:r>
  </w:p>
  <w:p w14:paraId="2E1CB88C" w14:textId="77777777" w:rsidR="008642CA" w:rsidRDefault="008642CA" w:rsidP="008642CA">
    <w:pPr>
      <w:pStyle w:val="Header"/>
      <w:rPr>
        <w:rFonts w:ascii="Browallia New" w:hAnsi="Browallia New" w:cs="Browallia New"/>
        <w:b/>
        <w:bCs/>
        <w:sz w:val="28"/>
        <w:szCs w:val="28"/>
      </w:rPr>
    </w:pPr>
    <w:r w:rsidRPr="00277EB1">
      <w:rPr>
        <w:rFonts w:ascii="Browallia New" w:hAnsi="Browallia New" w:cs="Browallia New"/>
        <w:b/>
        <w:bCs/>
        <w:sz w:val="28"/>
        <w:szCs w:val="28"/>
        <w:cs/>
      </w:rPr>
      <w:t xml:space="preserve">วันที่ </w:t>
    </w:r>
    <w:r w:rsidRPr="00277EB1">
      <w:rPr>
        <w:rFonts w:ascii="Browallia New" w:hAnsi="Browallia New" w:cs="Browallia New"/>
        <w:b/>
        <w:bCs/>
        <w:sz w:val="28"/>
        <w:szCs w:val="28"/>
        <w:lang w:val="en-GB"/>
      </w:rPr>
      <w:t xml:space="preserve">31 </w:t>
    </w:r>
    <w:r w:rsidRPr="00277EB1">
      <w:rPr>
        <w:rFonts w:ascii="Browallia New" w:hAnsi="Browallia New" w:cs="Browallia New"/>
        <w:b/>
        <w:bCs/>
        <w:sz w:val="28"/>
        <w:szCs w:val="28"/>
        <w:cs/>
        <w:lang w:val="en-GB"/>
      </w:rPr>
      <w:t>ธันวาคม</w:t>
    </w:r>
    <w:r w:rsidRPr="00277EB1">
      <w:rPr>
        <w:rFonts w:ascii="Browallia New" w:hAnsi="Browallia New" w:cs="Browallia New"/>
        <w:sz w:val="28"/>
        <w:szCs w:val="28"/>
        <w:cs/>
      </w:rPr>
      <w:t xml:space="preserve"> </w:t>
    </w:r>
    <w:r w:rsidRPr="00277EB1">
      <w:rPr>
        <w:rFonts w:ascii="Browallia New" w:hAnsi="Browallia New" w:cs="Browallia New"/>
        <w:b/>
        <w:bCs/>
        <w:sz w:val="28"/>
        <w:szCs w:val="28"/>
      </w:rPr>
      <w:t>256</w:t>
    </w:r>
    <w:r>
      <w:rPr>
        <w:rFonts w:ascii="Browallia New" w:hAnsi="Browallia New" w:cs="Browallia New" w:hint="cs"/>
        <w:b/>
        <w:bCs/>
        <w:sz w:val="28"/>
        <w:szCs w:val="28"/>
        <w:cs/>
      </w:rPr>
      <w:t>7</w:t>
    </w:r>
  </w:p>
  <w:p w14:paraId="1EE0A210" w14:textId="77777777" w:rsidR="008642CA" w:rsidRDefault="008642CA" w:rsidP="008642CA">
    <w:pPr>
      <w:pStyle w:val="Header"/>
    </w:pPr>
    <w:r>
      <w:rPr>
        <w:rFonts w:hint="cs"/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AB5F311" wp14:editId="0CB4EA44">
              <wp:simplePos x="0" y="0"/>
              <wp:positionH relativeFrom="column">
                <wp:posOffset>-6985</wp:posOffset>
              </wp:positionH>
              <wp:positionV relativeFrom="paragraph">
                <wp:posOffset>54610</wp:posOffset>
              </wp:positionV>
              <wp:extent cx="9090660" cy="0"/>
              <wp:effectExtent l="0" t="0" r="0" b="0"/>
              <wp:wrapNone/>
              <wp:docPr id="906527137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09066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137B5CA4" id="Straight Connector 1" o:spid="_x0000_s1026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55pt,4.3pt" to="715.2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" strokecolor="black [3213]" strokeweight="1.5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53440" w14:textId="77777777" w:rsidR="005C2F1F" w:rsidRPr="00277EB1" w:rsidRDefault="005C2F1F" w:rsidP="008642CA">
    <w:pPr>
      <w:tabs>
        <w:tab w:val="left" w:pos="720"/>
      </w:tabs>
      <w:spacing w:line="240" w:lineRule="auto"/>
      <w:ind w:right="-45"/>
      <w:rPr>
        <w:rFonts w:ascii="Browallia New" w:hAnsi="Browallia New" w:cs="Browallia New"/>
        <w:b/>
        <w:bCs/>
        <w:sz w:val="28"/>
        <w:szCs w:val="28"/>
        <w:cs/>
      </w:rPr>
    </w:pPr>
    <w:r w:rsidRPr="00277EB1">
      <w:rPr>
        <w:rFonts w:ascii="Browallia New" w:hAnsi="Browallia New" w:cs="Browallia New"/>
        <w:b/>
        <w:bCs/>
        <w:sz w:val="28"/>
        <w:szCs w:val="28"/>
        <w:cs/>
      </w:rPr>
      <w:t>บริษัท อี ฟอร์ แอล เอม</w:t>
    </w:r>
    <w:r w:rsidRPr="00277EB1">
      <w:rPr>
        <w:rFonts w:ascii="Browallia New" w:hAnsi="Browallia New" w:cs="Browallia New"/>
        <w:sz w:val="28"/>
        <w:szCs w:val="28"/>
        <w:cs/>
      </w:rPr>
      <w:t xml:space="preserve"> </w:t>
    </w:r>
    <w:r w:rsidRPr="00277EB1">
      <w:rPr>
        <w:rFonts w:ascii="Browallia New" w:hAnsi="Browallia New" w:cs="Browallia New"/>
        <w:b/>
        <w:bCs/>
        <w:sz w:val="28"/>
        <w:szCs w:val="28"/>
        <w:cs/>
      </w:rPr>
      <w:t xml:space="preserve">จำกัด </w:t>
    </w:r>
    <w:r w:rsidRPr="00277EB1">
      <w:rPr>
        <w:rFonts w:ascii="Browallia New" w:hAnsi="Browallia New" w:cs="Browallia New"/>
        <w:b/>
        <w:bCs/>
        <w:sz w:val="28"/>
        <w:szCs w:val="28"/>
      </w:rPr>
      <w:t>(</w:t>
    </w:r>
    <w:r w:rsidRPr="00277EB1">
      <w:rPr>
        <w:rFonts w:ascii="Browallia New" w:hAnsi="Browallia New" w:cs="Browallia New"/>
        <w:b/>
        <w:bCs/>
        <w:sz w:val="28"/>
        <w:szCs w:val="28"/>
        <w:cs/>
      </w:rPr>
      <w:t>มหาชน</w:t>
    </w:r>
    <w:r w:rsidRPr="00277EB1">
      <w:rPr>
        <w:rFonts w:ascii="Browallia New" w:hAnsi="Browallia New" w:cs="Browallia New"/>
        <w:b/>
        <w:bCs/>
        <w:sz w:val="28"/>
        <w:szCs w:val="28"/>
      </w:rPr>
      <w:t xml:space="preserve">) </w:t>
    </w:r>
    <w:r w:rsidRPr="00277EB1">
      <w:rPr>
        <w:rFonts w:ascii="Browallia New" w:hAnsi="Browallia New" w:cs="Browallia New"/>
        <w:b/>
        <w:bCs/>
        <w:sz w:val="28"/>
        <w:szCs w:val="28"/>
        <w:cs/>
      </w:rPr>
      <w:t xml:space="preserve">และบริษัทย่อย </w:t>
    </w:r>
  </w:p>
  <w:p w14:paraId="19926247" w14:textId="77777777" w:rsidR="005C2F1F" w:rsidRPr="00277EB1" w:rsidRDefault="005C2F1F" w:rsidP="008642CA">
    <w:pPr>
      <w:tabs>
        <w:tab w:val="left" w:pos="720"/>
      </w:tabs>
      <w:spacing w:line="240" w:lineRule="auto"/>
      <w:ind w:right="-43"/>
      <w:rPr>
        <w:rFonts w:ascii="Browallia New" w:hAnsi="Browallia New" w:cs="Browallia New"/>
        <w:b/>
        <w:bCs/>
        <w:sz w:val="28"/>
        <w:szCs w:val="28"/>
        <w:cs/>
      </w:rPr>
    </w:pPr>
    <w:r w:rsidRPr="00277EB1">
      <w:rPr>
        <w:rFonts w:ascii="Browallia New" w:hAnsi="Browallia New" w:cs="Browallia New"/>
        <w:b/>
        <w:bCs/>
        <w:sz w:val="28"/>
        <w:szCs w:val="28"/>
        <w:cs/>
      </w:rPr>
      <w:t>หมายเหตุประกอบงบการเงิน</w:t>
    </w:r>
  </w:p>
  <w:p w14:paraId="1FD10E45" w14:textId="77777777" w:rsidR="005C2F1F" w:rsidRDefault="005C2F1F" w:rsidP="008642CA">
    <w:pPr>
      <w:pStyle w:val="Header"/>
      <w:rPr>
        <w:rFonts w:ascii="Browallia New" w:hAnsi="Browallia New" w:cs="Browallia New"/>
        <w:b/>
        <w:bCs/>
        <w:sz w:val="28"/>
        <w:szCs w:val="28"/>
      </w:rPr>
    </w:pPr>
    <w:r w:rsidRPr="00277EB1">
      <w:rPr>
        <w:rFonts w:ascii="Browallia New" w:hAnsi="Browallia New" w:cs="Browallia New"/>
        <w:b/>
        <w:bCs/>
        <w:sz w:val="28"/>
        <w:szCs w:val="28"/>
        <w:cs/>
      </w:rPr>
      <w:t xml:space="preserve">วันที่ </w:t>
    </w:r>
    <w:r w:rsidRPr="00277EB1">
      <w:rPr>
        <w:rFonts w:ascii="Browallia New" w:hAnsi="Browallia New" w:cs="Browallia New"/>
        <w:b/>
        <w:bCs/>
        <w:sz w:val="28"/>
        <w:szCs w:val="28"/>
        <w:lang w:val="en-GB"/>
      </w:rPr>
      <w:t xml:space="preserve">31 </w:t>
    </w:r>
    <w:r w:rsidRPr="00277EB1">
      <w:rPr>
        <w:rFonts w:ascii="Browallia New" w:hAnsi="Browallia New" w:cs="Browallia New"/>
        <w:b/>
        <w:bCs/>
        <w:sz w:val="28"/>
        <w:szCs w:val="28"/>
        <w:cs/>
        <w:lang w:val="en-GB"/>
      </w:rPr>
      <w:t>ธันวาคม</w:t>
    </w:r>
    <w:r w:rsidRPr="00277EB1">
      <w:rPr>
        <w:rFonts w:ascii="Browallia New" w:hAnsi="Browallia New" w:cs="Browallia New"/>
        <w:sz w:val="28"/>
        <w:szCs w:val="28"/>
        <w:cs/>
      </w:rPr>
      <w:t xml:space="preserve"> </w:t>
    </w:r>
    <w:r w:rsidRPr="00277EB1">
      <w:rPr>
        <w:rFonts w:ascii="Browallia New" w:hAnsi="Browallia New" w:cs="Browallia New"/>
        <w:b/>
        <w:bCs/>
        <w:sz w:val="28"/>
        <w:szCs w:val="28"/>
      </w:rPr>
      <w:t>256</w:t>
    </w:r>
    <w:r>
      <w:rPr>
        <w:rFonts w:ascii="Browallia New" w:hAnsi="Browallia New" w:cs="Browallia New" w:hint="cs"/>
        <w:b/>
        <w:bCs/>
        <w:sz w:val="28"/>
        <w:szCs w:val="28"/>
        <w:cs/>
      </w:rPr>
      <w:t>7</w:t>
    </w:r>
  </w:p>
  <w:p w14:paraId="321D23B1" w14:textId="77777777" w:rsidR="005C2F1F" w:rsidRDefault="005C2F1F" w:rsidP="008642CA">
    <w:pPr>
      <w:pStyle w:val="Header"/>
    </w:pPr>
    <w:r>
      <w:rPr>
        <w:rFonts w:hint="cs"/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45FC186B" wp14:editId="0C0DFB37">
              <wp:simplePos x="0" y="0"/>
              <wp:positionH relativeFrom="column">
                <wp:posOffset>-8890</wp:posOffset>
              </wp:positionH>
              <wp:positionV relativeFrom="paragraph">
                <wp:posOffset>56515</wp:posOffset>
              </wp:positionV>
              <wp:extent cx="5951220" cy="0"/>
              <wp:effectExtent l="0" t="0" r="0" b="0"/>
              <wp:wrapNone/>
              <wp:docPr id="697123313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5122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line w14:anchorId="381687A7" id="Straight Connector 1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pt,4.45pt" to="467.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" strokecolor="black [3213]" strokeweight="1.5pt"/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E7D12" w14:textId="77777777" w:rsidR="002B036E" w:rsidRPr="00277EB1" w:rsidRDefault="002B036E" w:rsidP="008642CA">
    <w:pPr>
      <w:tabs>
        <w:tab w:val="left" w:pos="720"/>
      </w:tabs>
      <w:spacing w:line="240" w:lineRule="auto"/>
      <w:ind w:right="-45"/>
      <w:rPr>
        <w:rFonts w:ascii="Browallia New" w:hAnsi="Browallia New" w:cs="Browallia New"/>
        <w:b/>
        <w:bCs/>
        <w:sz w:val="28"/>
        <w:szCs w:val="28"/>
        <w:cs/>
      </w:rPr>
    </w:pPr>
    <w:r w:rsidRPr="00277EB1">
      <w:rPr>
        <w:rFonts w:ascii="Browallia New" w:hAnsi="Browallia New" w:cs="Browallia New"/>
        <w:b/>
        <w:bCs/>
        <w:sz w:val="28"/>
        <w:szCs w:val="28"/>
        <w:cs/>
      </w:rPr>
      <w:t>บริษัท อี ฟอร์ แอล เอม</w:t>
    </w:r>
    <w:r w:rsidRPr="00277EB1">
      <w:rPr>
        <w:rFonts w:ascii="Browallia New" w:hAnsi="Browallia New" w:cs="Browallia New"/>
        <w:sz w:val="28"/>
        <w:szCs w:val="28"/>
        <w:cs/>
      </w:rPr>
      <w:t xml:space="preserve"> </w:t>
    </w:r>
    <w:r w:rsidRPr="00277EB1">
      <w:rPr>
        <w:rFonts w:ascii="Browallia New" w:hAnsi="Browallia New" w:cs="Browallia New"/>
        <w:b/>
        <w:bCs/>
        <w:sz w:val="28"/>
        <w:szCs w:val="28"/>
        <w:cs/>
      </w:rPr>
      <w:t xml:space="preserve">จำกัด </w:t>
    </w:r>
    <w:r w:rsidRPr="00277EB1">
      <w:rPr>
        <w:rFonts w:ascii="Browallia New" w:hAnsi="Browallia New" w:cs="Browallia New"/>
        <w:b/>
        <w:bCs/>
        <w:sz w:val="28"/>
        <w:szCs w:val="28"/>
      </w:rPr>
      <w:t>(</w:t>
    </w:r>
    <w:r w:rsidRPr="00277EB1">
      <w:rPr>
        <w:rFonts w:ascii="Browallia New" w:hAnsi="Browallia New" w:cs="Browallia New"/>
        <w:b/>
        <w:bCs/>
        <w:sz w:val="28"/>
        <w:szCs w:val="28"/>
        <w:cs/>
      </w:rPr>
      <w:t>มหาชน</w:t>
    </w:r>
    <w:r w:rsidRPr="00277EB1">
      <w:rPr>
        <w:rFonts w:ascii="Browallia New" w:hAnsi="Browallia New" w:cs="Browallia New"/>
        <w:b/>
        <w:bCs/>
        <w:sz w:val="28"/>
        <w:szCs w:val="28"/>
      </w:rPr>
      <w:t xml:space="preserve">) </w:t>
    </w:r>
    <w:r w:rsidRPr="00277EB1">
      <w:rPr>
        <w:rFonts w:ascii="Browallia New" w:hAnsi="Browallia New" w:cs="Browallia New"/>
        <w:b/>
        <w:bCs/>
        <w:sz w:val="28"/>
        <w:szCs w:val="28"/>
        <w:cs/>
      </w:rPr>
      <w:t xml:space="preserve">และบริษัทย่อย </w:t>
    </w:r>
  </w:p>
  <w:p w14:paraId="53B10291" w14:textId="77777777" w:rsidR="002B036E" w:rsidRPr="00277EB1" w:rsidRDefault="002B036E" w:rsidP="008642CA">
    <w:pPr>
      <w:tabs>
        <w:tab w:val="left" w:pos="720"/>
      </w:tabs>
      <w:spacing w:line="240" w:lineRule="auto"/>
      <w:ind w:right="-43"/>
      <w:rPr>
        <w:rFonts w:ascii="Browallia New" w:hAnsi="Browallia New" w:cs="Browallia New"/>
        <w:b/>
        <w:bCs/>
        <w:sz w:val="28"/>
        <w:szCs w:val="28"/>
        <w:cs/>
      </w:rPr>
    </w:pPr>
    <w:r w:rsidRPr="00277EB1">
      <w:rPr>
        <w:rFonts w:ascii="Browallia New" w:hAnsi="Browallia New" w:cs="Browallia New"/>
        <w:b/>
        <w:bCs/>
        <w:sz w:val="28"/>
        <w:szCs w:val="28"/>
        <w:cs/>
      </w:rPr>
      <w:t>หมายเหตุประกอบงบการเงิน</w:t>
    </w:r>
  </w:p>
  <w:p w14:paraId="48BC4526" w14:textId="77777777" w:rsidR="002B036E" w:rsidRDefault="002B036E" w:rsidP="008642CA">
    <w:pPr>
      <w:pStyle w:val="Header"/>
      <w:rPr>
        <w:rFonts w:ascii="Browallia New" w:hAnsi="Browallia New" w:cs="Browallia New"/>
        <w:b/>
        <w:bCs/>
        <w:sz w:val="28"/>
        <w:szCs w:val="28"/>
      </w:rPr>
    </w:pPr>
    <w:r w:rsidRPr="00277EB1">
      <w:rPr>
        <w:rFonts w:ascii="Browallia New" w:hAnsi="Browallia New" w:cs="Browallia New"/>
        <w:b/>
        <w:bCs/>
        <w:sz w:val="28"/>
        <w:szCs w:val="28"/>
        <w:cs/>
      </w:rPr>
      <w:t xml:space="preserve">วันที่ </w:t>
    </w:r>
    <w:r w:rsidRPr="00277EB1">
      <w:rPr>
        <w:rFonts w:ascii="Browallia New" w:hAnsi="Browallia New" w:cs="Browallia New"/>
        <w:b/>
        <w:bCs/>
        <w:sz w:val="28"/>
        <w:szCs w:val="28"/>
        <w:lang w:val="en-GB"/>
      </w:rPr>
      <w:t xml:space="preserve">31 </w:t>
    </w:r>
    <w:r w:rsidRPr="00277EB1">
      <w:rPr>
        <w:rFonts w:ascii="Browallia New" w:hAnsi="Browallia New" w:cs="Browallia New"/>
        <w:b/>
        <w:bCs/>
        <w:sz w:val="28"/>
        <w:szCs w:val="28"/>
        <w:cs/>
        <w:lang w:val="en-GB"/>
      </w:rPr>
      <w:t>ธันวาคม</w:t>
    </w:r>
    <w:r w:rsidRPr="00277EB1">
      <w:rPr>
        <w:rFonts w:ascii="Browallia New" w:hAnsi="Browallia New" w:cs="Browallia New"/>
        <w:sz w:val="28"/>
        <w:szCs w:val="28"/>
        <w:cs/>
      </w:rPr>
      <w:t xml:space="preserve"> </w:t>
    </w:r>
    <w:r w:rsidRPr="00277EB1">
      <w:rPr>
        <w:rFonts w:ascii="Browallia New" w:hAnsi="Browallia New" w:cs="Browallia New"/>
        <w:b/>
        <w:bCs/>
        <w:sz w:val="28"/>
        <w:szCs w:val="28"/>
      </w:rPr>
      <w:t>256</w:t>
    </w:r>
    <w:r>
      <w:rPr>
        <w:rFonts w:ascii="Browallia New" w:hAnsi="Browallia New" w:cs="Browallia New" w:hint="cs"/>
        <w:b/>
        <w:bCs/>
        <w:sz w:val="28"/>
        <w:szCs w:val="28"/>
        <w:cs/>
      </w:rPr>
      <w:t>7</w:t>
    </w:r>
  </w:p>
  <w:p w14:paraId="47BFF22E" w14:textId="4C96565A" w:rsidR="002B036E" w:rsidRDefault="002B036E">
    <w:pPr>
      <w:pStyle w:val="Header"/>
    </w:pPr>
    <w:r>
      <w:rPr>
        <w:rFonts w:hint="cs"/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29BABAD6" wp14:editId="1970CA87">
              <wp:simplePos x="0" y="0"/>
              <wp:positionH relativeFrom="column">
                <wp:posOffset>-6985</wp:posOffset>
              </wp:positionH>
              <wp:positionV relativeFrom="paragraph">
                <wp:posOffset>54610</wp:posOffset>
              </wp:positionV>
              <wp:extent cx="9258300" cy="0"/>
              <wp:effectExtent l="0" t="0" r="0" b="0"/>
              <wp:wrapNone/>
              <wp:docPr id="806926917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25830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64FFDAEF" id="Straight Connector 1" o:spid="_x0000_s1026" style="position:absolute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55pt,4.3pt" to="728.4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" strokecolor="black [3213]" strokeweight="1.5pt"/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8C617" w14:textId="77777777" w:rsidR="002B036E" w:rsidRPr="00277EB1" w:rsidRDefault="002B036E" w:rsidP="008642CA">
    <w:pPr>
      <w:tabs>
        <w:tab w:val="left" w:pos="720"/>
      </w:tabs>
      <w:spacing w:line="240" w:lineRule="auto"/>
      <w:ind w:right="-45"/>
      <w:rPr>
        <w:rFonts w:ascii="Browallia New" w:hAnsi="Browallia New" w:cs="Browallia New"/>
        <w:b/>
        <w:bCs/>
        <w:sz w:val="28"/>
        <w:szCs w:val="28"/>
        <w:cs/>
      </w:rPr>
    </w:pPr>
    <w:r w:rsidRPr="00277EB1">
      <w:rPr>
        <w:rFonts w:ascii="Browallia New" w:hAnsi="Browallia New" w:cs="Browallia New"/>
        <w:b/>
        <w:bCs/>
        <w:sz w:val="28"/>
        <w:szCs w:val="28"/>
        <w:cs/>
      </w:rPr>
      <w:t>บริษัท อี ฟอร์ แอล เอม</w:t>
    </w:r>
    <w:r w:rsidRPr="00277EB1">
      <w:rPr>
        <w:rFonts w:ascii="Browallia New" w:hAnsi="Browallia New" w:cs="Browallia New"/>
        <w:sz w:val="28"/>
        <w:szCs w:val="28"/>
        <w:cs/>
      </w:rPr>
      <w:t xml:space="preserve"> </w:t>
    </w:r>
    <w:r w:rsidRPr="00277EB1">
      <w:rPr>
        <w:rFonts w:ascii="Browallia New" w:hAnsi="Browallia New" w:cs="Browallia New"/>
        <w:b/>
        <w:bCs/>
        <w:sz w:val="28"/>
        <w:szCs w:val="28"/>
        <w:cs/>
      </w:rPr>
      <w:t xml:space="preserve">จำกัด </w:t>
    </w:r>
    <w:r w:rsidRPr="00277EB1">
      <w:rPr>
        <w:rFonts w:ascii="Browallia New" w:hAnsi="Browallia New" w:cs="Browallia New"/>
        <w:b/>
        <w:bCs/>
        <w:sz w:val="28"/>
        <w:szCs w:val="28"/>
      </w:rPr>
      <w:t>(</w:t>
    </w:r>
    <w:r w:rsidRPr="00277EB1">
      <w:rPr>
        <w:rFonts w:ascii="Browallia New" w:hAnsi="Browallia New" w:cs="Browallia New"/>
        <w:b/>
        <w:bCs/>
        <w:sz w:val="28"/>
        <w:szCs w:val="28"/>
        <w:cs/>
      </w:rPr>
      <w:t>มหาชน</w:t>
    </w:r>
    <w:r w:rsidRPr="00277EB1">
      <w:rPr>
        <w:rFonts w:ascii="Browallia New" w:hAnsi="Browallia New" w:cs="Browallia New"/>
        <w:b/>
        <w:bCs/>
        <w:sz w:val="28"/>
        <w:szCs w:val="28"/>
      </w:rPr>
      <w:t xml:space="preserve">) </w:t>
    </w:r>
    <w:r w:rsidRPr="00277EB1">
      <w:rPr>
        <w:rFonts w:ascii="Browallia New" w:hAnsi="Browallia New" w:cs="Browallia New"/>
        <w:b/>
        <w:bCs/>
        <w:sz w:val="28"/>
        <w:szCs w:val="28"/>
        <w:cs/>
      </w:rPr>
      <w:t xml:space="preserve">และบริษัทย่อย </w:t>
    </w:r>
  </w:p>
  <w:p w14:paraId="33043DF1" w14:textId="77777777" w:rsidR="002B036E" w:rsidRPr="00277EB1" w:rsidRDefault="002B036E" w:rsidP="008642CA">
    <w:pPr>
      <w:tabs>
        <w:tab w:val="left" w:pos="720"/>
      </w:tabs>
      <w:spacing w:line="240" w:lineRule="auto"/>
      <w:ind w:right="-43"/>
      <w:rPr>
        <w:rFonts w:ascii="Browallia New" w:hAnsi="Browallia New" w:cs="Browallia New"/>
        <w:b/>
        <w:bCs/>
        <w:sz w:val="28"/>
        <w:szCs w:val="28"/>
        <w:cs/>
      </w:rPr>
    </w:pPr>
    <w:r w:rsidRPr="00277EB1">
      <w:rPr>
        <w:rFonts w:ascii="Browallia New" w:hAnsi="Browallia New" w:cs="Browallia New"/>
        <w:b/>
        <w:bCs/>
        <w:sz w:val="28"/>
        <w:szCs w:val="28"/>
        <w:cs/>
      </w:rPr>
      <w:t>หมายเหตุประกอบงบการเงิน</w:t>
    </w:r>
  </w:p>
  <w:p w14:paraId="44C91B5F" w14:textId="77777777" w:rsidR="002B036E" w:rsidRDefault="002B036E" w:rsidP="008642CA">
    <w:pPr>
      <w:pStyle w:val="Header"/>
      <w:rPr>
        <w:rFonts w:ascii="Browallia New" w:hAnsi="Browallia New" w:cs="Browallia New"/>
        <w:b/>
        <w:bCs/>
        <w:sz w:val="28"/>
        <w:szCs w:val="28"/>
      </w:rPr>
    </w:pPr>
    <w:r w:rsidRPr="00277EB1">
      <w:rPr>
        <w:rFonts w:ascii="Browallia New" w:hAnsi="Browallia New" w:cs="Browallia New"/>
        <w:b/>
        <w:bCs/>
        <w:sz w:val="28"/>
        <w:szCs w:val="28"/>
        <w:cs/>
      </w:rPr>
      <w:t xml:space="preserve">วันที่ </w:t>
    </w:r>
    <w:r w:rsidRPr="00277EB1">
      <w:rPr>
        <w:rFonts w:ascii="Browallia New" w:hAnsi="Browallia New" w:cs="Browallia New"/>
        <w:b/>
        <w:bCs/>
        <w:sz w:val="28"/>
        <w:szCs w:val="28"/>
        <w:lang w:val="en-GB"/>
      </w:rPr>
      <w:t xml:space="preserve">31 </w:t>
    </w:r>
    <w:r w:rsidRPr="00277EB1">
      <w:rPr>
        <w:rFonts w:ascii="Browallia New" w:hAnsi="Browallia New" w:cs="Browallia New"/>
        <w:b/>
        <w:bCs/>
        <w:sz w:val="28"/>
        <w:szCs w:val="28"/>
        <w:cs/>
        <w:lang w:val="en-GB"/>
      </w:rPr>
      <w:t>ธันวาคม</w:t>
    </w:r>
    <w:r w:rsidRPr="00277EB1">
      <w:rPr>
        <w:rFonts w:ascii="Browallia New" w:hAnsi="Browallia New" w:cs="Browallia New"/>
        <w:sz w:val="28"/>
        <w:szCs w:val="28"/>
        <w:cs/>
      </w:rPr>
      <w:t xml:space="preserve"> </w:t>
    </w:r>
    <w:r w:rsidRPr="00277EB1">
      <w:rPr>
        <w:rFonts w:ascii="Browallia New" w:hAnsi="Browallia New" w:cs="Browallia New"/>
        <w:b/>
        <w:bCs/>
        <w:sz w:val="28"/>
        <w:szCs w:val="28"/>
      </w:rPr>
      <w:t>256</w:t>
    </w:r>
    <w:r>
      <w:rPr>
        <w:rFonts w:ascii="Browallia New" w:hAnsi="Browallia New" w:cs="Browallia New" w:hint="cs"/>
        <w:b/>
        <w:bCs/>
        <w:sz w:val="28"/>
        <w:szCs w:val="28"/>
        <w:cs/>
      </w:rPr>
      <w:t>7</w:t>
    </w:r>
  </w:p>
  <w:p w14:paraId="722BD6A9" w14:textId="77777777" w:rsidR="002B036E" w:rsidRDefault="002B036E" w:rsidP="008642CA">
    <w:pPr>
      <w:pStyle w:val="Header"/>
    </w:pPr>
    <w:r>
      <w:rPr>
        <w:rFonts w:hint="cs"/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54DC001E" wp14:editId="6FE5286B">
              <wp:simplePos x="0" y="0"/>
              <wp:positionH relativeFrom="column">
                <wp:posOffset>-8890</wp:posOffset>
              </wp:positionH>
              <wp:positionV relativeFrom="paragraph">
                <wp:posOffset>56515</wp:posOffset>
              </wp:positionV>
              <wp:extent cx="5951220" cy="0"/>
              <wp:effectExtent l="0" t="0" r="0" b="0"/>
              <wp:wrapNone/>
              <wp:docPr id="1661944635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5122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line w14:anchorId="29263755" id="Straight Connector 1" o:spid="_x0000_s1026" style="position:absolute;z-index:2516582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pt,4.45pt" to="467.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" strokecolor="black [3213]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58B4DF0"/>
    <w:multiLevelType w:val="hybridMultilevel"/>
    <w:tmpl w:val="05BA00E0"/>
    <w:lvl w:ilvl="0" w:tplc="B0D2EB60">
      <w:start w:val="1"/>
      <w:numFmt w:val="decimal"/>
      <w:lvlText w:val="39.%1"/>
      <w:lvlJc w:val="left"/>
      <w:pPr>
        <w:ind w:left="720" w:hanging="360"/>
      </w:pPr>
      <w:rPr>
        <w:rFonts w:hint="default"/>
        <w:b w:val="0"/>
        <w:b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980964"/>
    <w:multiLevelType w:val="multilevel"/>
    <w:tmpl w:val="350EB3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170" w:hanging="360"/>
      </w:pPr>
      <w:rPr>
        <w:rFonts w:ascii="BrowalliaUPC" w:hAnsi="BrowalliaUPC" w:cs="BrowalliaUPC" w:hint="default"/>
        <w:lang w:bidi="th-TH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2" w15:restartNumberingAfterBreak="0">
    <w:nsid w:val="0B613B89"/>
    <w:multiLevelType w:val="hybridMultilevel"/>
    <w:tmpl w:val="4EC8BF66"/>
    <w:lvl w:ilvl="0" w:tplc="17FC8B64">
      <w:start w:val="1"/>
      <w:numFmt w:val="bullet"/>
      <w:lvlText w:val=""/>
      <w:lvlJc w:val="left"/>
      <w:pPr>
        <w:ind w:left="1772" w:hanging="360"/>
      </w:pPr>
      <w:rPr>
        <w:rFonts w:ascii="Symbol" w:hAnsi="Symbol" w:hint="default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</w:abstractNum>
  <w:abstractNum w:abstractNumId="13" w15:restartNumberingAfterBreak="0">
    <w:nsid w:val="0C567FBA"/>
    <w:multiLevelType w:val="hybridMultilevel"/>
    <w:tmpl w:val="C9A2E9E0"/>
    <w:lvl w:ilvl="0" w:tplc="F048BCE0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12C65C65"/>
    <w:multiLevelType w:val="hybridMultilevel"/>
    <w:tmpl w:val="D3E483E4"/>
    <w:lvl w:ilvl="0" w:tplc="8214ADDC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91" w:hanging="360"/>
      </w:pPr>
    </w:lvl>
    <w:lvl w:ilvl="2" w:tplc="0809001B" w:tentative="1">
      <w:start w:val="1"/>
      <w:numFmt w:val="lowerRoman"/>
      <w:lvlText w:val="%3."/>
      <w:lvlJc w:val="right"/>
      <w:pPr>
        <w:ind w:left="3011" w:hanging="180"/>
      </w:pPr>
    </w:lvl>
    <w:lvl w:ilvl="3" w:tplc="0809000F" w:tentative="1">
      <w:start w:val="1"/>
      <w:numFmt w:val="decimal"/>
      <w:lvlText w:val="%4."/>
      <w:lvlJc w:val="left"/>
      <w:pPr>
        <w:ind w:left="3731" w:hanging="360"/>
      </w:pPr>
    </w:lvl>
    <w:lvl w:ilvl="4" w:tplc="08090019" w:tentative="1">
      <w:start w:val="1"/>
      <w:numFmt w:val="lowerLetter"/>
      <w:lvlText w:val="%5."/>
      <w:lvlJc w:val="left"/>
      <w:pPr>
        <w:ind w:left="4451" w:hanging="360"/>
      </w:pPr>
    </w:lvl>
    <w:lvl w:ilvl="5" w:tplc="0809001B" w:tentative="1">
      <w:start w:val="1"/>
      <w:numFmt w:val="lowerRoman"/>
      <w:lvlText w:val="%6."/>
      <w:lvlJc w:val="right"/>
      <w:pPr>
        <w:ind w:left="5171" w:hanging="180"/>
      </w:pPr>
    </w:lvl>
    <w:lvl w:ilvl="6" w:tplc="0809000F" w:tentative="1">
      <w:start w:val="1"/>
      <w:numFmt w:val="decimal"/>
      <w:lvlText w:val="%7."/>
      <w:lvlJc w:val="left"/>
      <w:pPr>
        <w:ind w:left="5891" w:hanging="360"/>
      </w:pPr>
    </w:lvl>
    <w:lvl w:ilvl="7" w:tplc="08090019" w:tentative="1">
      <w:start w:val="1"/>
      <w:numFmt w:val="lowerLetter"/>
      <w:lvlText w:val="%8."/>
      <w:lvlJc w:val="left"/>
      <w:pPr>
        <w:ind w:left="6611" w:hanging="360"/>
      </w:pPr>
    </w:lvl>
    <w:lvl w:ilvl="8" w:tplc="0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22D46A02"/>
    <w:multiLevelType w:val="hybridMultilevel"/>
    <w:tmpl w:val="4D7CDF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C715D0"/>
    <w:multiLevelType w:val="multilevel"/>
    <w:tmpl w:val="8FF2E1D0"/>
    <w:styleLink w:val="Style1"/>
    <w:lvl w:ilvl="0">
      <w:start w:val="1"/>
      <w:numFmt w:val="none"/>
      <w:lvlText w:val="42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0%1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F563455"/>
    <w:multiLevelType w:val="multilevel"/>
    <w:tmpl w:val="F4C60E6A"/>
    <w:lvl w:ilvl="0">
      <w:start w:val="32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34.%2"/>
      <w:lvlJc w:val="left"/>
      <w:pPr>
        <w:ind w:left="72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b w:val="0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5E3288"/>
    <w:multiLevelType w:val="hybridMultilevel"/>
    <w:tmpl w:val="B8E6D2D6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2" w15:restartNumberingAfterBreak="0">
    <w:nsid w:val="3C6E10AC"/>
    <w:multiLevelType w:val="hybridMultilevel"/>
    <w:tmpl w:val="738C5FBA"/>
    <w:lvl w:ilvl="0" w:tplc="45426062">
      <w:start w:val="1"/>
      <w:numFmt w:val="decimal"/>
      <w:lvlText w:val="24.%1"/>
      <w:lvlJc w:val="left"/>
      <w:pPr>
        <w:ind w:left="720" w:hanging="360"/>
      </w:pPr>
      <w:rPr>
        <w:rFonts w:hint="default"/>
        <w:b w:val="0"/>
        <w:b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76432B"/>
    <w:multiLevelType w:val="multilevel"/>
    <w:tmpl w:val="149E6662"/>
    <w:lvl w:ilvl="0">
      <w:start w:val="4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CED0200"/>
    <w:multiLevelType w:val="hybridMultilevel"/>
    <w:tmpl w:val="BD34F228"/>
    <w:lvl w:ilvl="0" w:tplc="A536B6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801004"/>
    <w:multiLevelType w:val="hybridMultilevel"/>
    <w:tmpl w:val="81A88286"/>
    <w:lvl w:ilvl="0" w:tplc="FFFFFFFF">
      <w:start w:val="1"/>
      <w:numFmt w:val="thaiLetters"/>
      <w:lvlText w:val="%1)"/>
      <w:lvlJc w:val="left"/>
      <w:pPr>
        <w:ind w:left="1211" w:hanging="360"/>
      </w:pPr>
      <w:rPr>
        <w:rFonts w:eastAsia="Arial Unicode MS" w:hint="default"/>
        <w:b w:val="0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3E0759E8"/>
    <w:multiLevelType w:val="hybridMultilevel"/>
    <w:tmpl w:val="73ECB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8" w15:restartNumberingAfterBreak="0">
    <w:nsid w:val="3FFB5474"/>
    <w:multiLevelType w:val="multilevel"/>
    <w:tmpl w:val="B6ECEBE6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9" w15:restartNumberingAfterBreak="0">
    <w:nsid w:val="40C634CB"/>
    <w:multiLevelType w:val="hybridMultilevel"/>
    <w:tmpl w:val="21CC1A7A"/>
    <w:lvl w:ilvl="0" w:tplc="22C2AD20">
      <w:start w:val="1"/>
      <w:numFmt w:val="thaiLetters"/>
      <w:lvlText w:val="%1)"/>
      <w:lvlJc w:val="left"/>
      <w:pPr>
        <w:ind w:left="1211" w:hanging="360"/>
      </w:pPr>
      <w:rPr>
        <w:rFonts w:eastAsia="Arial Unicode MS" w:hint="default"/>
        <w:b/>
        <w:bCs/>
        <w:color w:val="000000" w:themeColor="text1"/>
      </w:rPr>
    </w:lvl>
    <w:lvl w:ilvl="1" w:tplc="08090019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450D57CA"/>
    <w:multiLevelType w:val="multilevel"/>
    <w:tmpl w:val="6046D5D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74"/>
        </w:tabs>
        <w:ind w:left="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48"/>
        </w:tabs>
        <w:ind w:left="1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62"/>
        </w:tabs>
        <w:ind w:left="1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76"/>
        </w:tabs>
        <w:ind w:left="23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50"/>
        </w:tabs>
        <w:ind w:left="3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38"/>
        </w:tabs>
        <w:ind w:left="4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752"/>
        </w:tabs>
        <w:ind w:left="4752" w:hanging="1440"/>
      </w:pPr>
      <w:rPr>
        <w:rFonts w:hint="default"/>
      </w:rPr>
    </w:lvl>
  </w:abstractNum>
  <w:abstractNum w:abstractNumId="31" w15:restartNumberingAfterBreak="0">
    <w:nsid w:val="4B4D1E44"/>
    <w:multiLevelType w:val="hybridMultilevel"/>
    <w:tmpl w:val="378071E8"/>
    <w:lvl w:ilvl="0" w:tplc="38663498">
      <w:numFmt w:val="bullet"/>
      <w:lvlText w:val="-"/>
      <w:lvlJc w:val="left"/>
      <w:pPr>
        <w:ind w:left="1638" w:hanging="360"/>
      </w:pPr>
      <w:rPr>
        <w:rFonts w:ascii="Arial" w:eastAsia="Calibri" w:hAnsi="Arial" w:cs="Aria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32" w15:restartNumberingAfterBreak="0">
    <w:nsid w:val="4B92727D"/>
    <w:multiLevelType w:val="multilevel"/>
    <w:tmpl w:val="043602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0D6797F"/>
    <w:multiLevelType w:val="multilevel"/>
    <w:tmpl w:val="C25A6F0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3.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5D2C1D16"/>
    <w:multiLevelType w:val="multilevel"/>
    <w:tmpl w:val="1CECDA86"/>
    <w:lvl w:ilvl="0">
      <w:start w:val="4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52" w:hanging="1440"/>
      </w:pPr>
      <w:rPr>
        <w:rFonts w:hint="default"/>
      </w:rPr>
    </w:lvl>
  </w:abstractNum>
  <w:abstractNum w:abstractNumId="35" w15:restartNumberingAfterBreak="0">
    <w:nsid w:val="5DB077A1"/>
    <w:multiLevelType w:val="multilevel"/>
    <w:tmpl w:val="3E5E15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92" w:hanging="1440"/>
      </w:pPr>
      <w:rPr>
        <w:rFonts w:hint="default"/>
      </w:rPr>
    </w:lvl>
  </w:abstractNum>
  <w:abstractNum w:abstractNumId="36" w15:restartNumberingAfterBreak="0">
    <w:nsid w:val="61B34A8B"/>
    <w:multiLevelType w:val="multilevel"/>
    <w:tmpl w:val="19423D74"/>
    <w:lvl w:ilvl="0">
      <w:start w:val="3"/>
      <w:numFmt w:val="decimal"/>
      <w:lvlText w:val="%1"/>
      <w:lvlJc w:val="left"/>
      <w:pPr>
        <w:ind w:left="360" w:hanging="360"/>
      </w:pPr>
      <w:rPr>
        <w:rFonts w:eastAsia="Arial Unicode MS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Arial Unicode M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 Unicode MS" w:hint="default"/>
      </w:rPr>
    </w:lvl>
  </w:abstractNum>
  <w:abstractNum w:abstractNumId="37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726A27C3"/>
    <w:multiLevelType w:val="multilevel"/>
    <w:tmpl w:val="12BE82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1.%2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3AE20AC"/>
    <w:multiLevelType w:val="multilevel"/>
    <w:tmpl w:val="40543A22"/>
    <w:lvl w:ilvl="0">
      <w:start w:val="3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878739E"/>
    <w:multiLevelType w:val="multilevel"/>
    <w:tmpl w:val="DA94E55C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7.%2"/>
      <w:lvlJc w:val="left"/>
      <w:pPr>
        <w:ind w:left="36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2" w15:restartNumberingAfterBreak="0">
    <w:nsid w:val="7EB527E0"/>
    <w:multiLevelType w:val="multilevel"/>
    <w:tmpl w:val="C090E8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43" w15:restartNumberingAfterBreak="0">
    <w:nsid w:val="7EEC0589"/>
    <w:multiLevelType w:val="multilevel"/>
    <w:tmpl w:val="E9A639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4578503">
    <w:abstractNumId w:val="6"/>
  </w:num>
  <w:num w:numId="2" w16cid:durableId="1183128008">
    <w:abstractNumId w:val="5"/>
  </w:num>
  <w:num w:numId="3" w16cid:durableId="1205680695">
    <w:abstractNumId w:val="9"/>
  </w:num>
  <w:num w:numId="4" w16cid:durableId="1773669489">
    <w:abstractNumId w:val="7"/>
  </w:num>
  <w:num w:numId="5" w16cid:durableId="1925795517">
    <w:abstractNumId w:val="8"/>
  </w:num>
  <w:num w:numId="6" w16cid:durableId="934435506">
    <w:abstractNumId w:val="3"/>
  </w:num>
  <w:num w:numId="7" w16cid:durableId="669481440">
    <w:abstractNumId w:val="2"/>
  </w:num>
  <w:num w:numId="8" w16cid:durableId="1063218203">
    <w:abstractNumId w:val="0"/>
  </w:num>
  <w:num w:numId="9" w16cid:durableId="1545603506">
    <w:abstractNumId w:val="1"/>
  </w:num>
  <w:num w:numId="10" w16cid:durableId="1856380460">
    <w:abstractNumId w:val="4"/>
  </w:num>
  <w:num w:numId="11" w16cid:durableId="1876309420">
    <w:abstractNumId w:val="21"/>
  </w:num>
  <w:num w:numId="12" w16cid:durableId="483475448">
    <w:abstractNumId w:val="17"/>
  </w:num>
  <w:num w:numId="13" w16cid:durableId="813183809">
    <w:abstractNumId w:val="38"/>
  </w:num>
  <w:num w:numId="14" w16cid:durableId="1792895083">
    <w:abstractNumId w:val="19"/>
  </w:num>
  <w:num w:numId="15" w16cid:durableId="1919707501">
    <w:abstractNumId w:val="27"/>
  </w:num>
  <w:num w:numId="16" w16cid:durableId="382144737">
    <w:abstractNumId w:val="39"/>
  </w:num>
  <w:num w:numId="17" w16cid:durableId="1353265462">
    <w:abstractNumId w:val="11"/>
  </w:num>
  <w:num w:numId="18" w16cid:durableId="410740624">
    <w:abstractNumId w:val="30"/>
  </w:num>
  <w:num w:numId="19" w16cid:durableId="1222793021">
    <w:abstractNumId w:val="23"/>
  </w:num>
  <w:num w:numId="20" w16cid:durableId="1143042197">
    <w:abstractNumId w:val="26"/>
  </w:num>
  <w:num w:numId="21" w16cid:durableId="754669413">
    <w:abstractNumId w:val="32"/>
  </w:num>
  <w:num w:numId="22" w16cid:durableId="1631279229">
    <w:abstractNumId w:val="42"/>
  </w:num>
  <w:num w:numId="23" w16cid:durableId="1185902719">
    <w:abstractNumId w:val="40"/>
  </w:num>
  <w:num w:numId="24" w16cid:durableId="100032246">
    <w:abstractNumId w:val="34"/>
  </w:num>
  <w:num w:numId="25" w16cid:durableId="148329169">
    <w:abstractNumId w:val="31"/>
  </w:num>
  <w:num w:numId="26" w16cid:durableId="914246776">
    <w:abstractNumId w:val="12"/>
  </w:num>
  <w:num w:numId="27" w16cid:durableId="2105883286">
    <w:abstractNumId w:val="16"/>
  </w:num>
  <w:num w:numId="28" w16cid:durableId="317734938">
    <w:abstractNumId w:val="37"/>
  </w:num>
  <w:num w:numId="29" w16cid:durableId="1043210274">
    <w:abstractNumId w:val="14"/>
  </w:num>
  <w:num w:numId="30" w16cid:durableId="1973948019">
    <w:abstractNumId w:val="28"/>
  </w:num>
  <w:num w:numId="31" w16cid:durableId="308367380">
    <w:abstractNumId w:val="18"/>
  </w:num>
  <w:num w:numId="32" w16cid:durableId="1973366790">
    <w:abstractNumId w:val="41"/>
  </w:num>
  <w:num w:numId="33" w16cid:durableId="700282395">
    <w:abstractNumId w:val="20"/>
  </w:num>
  <w:num w:numId="34" w16cid:durableId="704142343">
    <w:abstractNumId w:val="22"/>
  </w:num>
  <w:num w:numId="35" w16cid:durableId="1442072335">
    <w:abstractNumId w:val="35"/>
  </w:num>
  <w:num w:numId="36" w16cid:durableId="337929092">
    <w:abstractNumId w:val="13"/>
  </w:num>
  <w:num w:numId="37" w16cid:durableId="2127312622">
    <w:abstractNumId w:val="43"/>
  </w:num>
  <w:num w:numId="38" w16cid:durableId="877548285">
    <w:abstractNumId w:val="10"/>
  </w:num>
  <w:num w:numId="39" w16cid:durableId="1253320000">
    <w:abstractNumId w:val="29"/>
  </w:num>
  <w:num w:numId="40" w16cid:durableId="1962227903">
    <w:abstractNumId w:val="24"/>
  </w:num>
  <w:num w:numId="41" w16cid:durableId="1332677549">
    <w:abstractNumId w:val="15"/>
  </w:num>
  <w:num w:numId="42" w16cid:durableId="209920029">
    <w:abstractNumId w:val="25"/>
  </w:num>
  <w:num w:numId="43" w16cid:durableId="422189412">
    <w:abstractNumId w:val="33"/>
  </w:num>
  <w:num w:numId="44" w16cid:durableId="27218534">
    <w:abstractNumId w:val="3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02968"/>
    <w:rsid w:val="00000013"/>
    <w:rsid w:val="000000AF"/>
    <w:rsid w:val="00000493"/>
    <w:rsid w:val="000004B0"/>
    <w:rsid w:val="0000063B"/>
    <w:rsid w:val="000006B0"/>
    <w:rsid w:val="00000A17"/>
    <w:rsid w:val="00000AC9"/>
    <w:rsid w:val="00000BF1"/>
    <w:rsid w:val="0000147C"/>
    <w:rsid w:val="000016E2"/>
    <w:rsid w:val="000016F4"/>
    <w:rsid w:val="000017D6"/>
    <w:rsid w:val="000018FB"/>
    <w:rsid w:val="00001B41"/>
    <w:rsid w:val="00001D67"/>
    <w:rsid w:val="00001DD3"/>
    <w:rsid w:val="000022B6"/>
    <w:rsid w:val="0000230B"/>
    <w:rsid w:val="00002B5A"/>
    <w:rsid w:val="00002B8C"/>
    <w:rsid w:val="00002DEE"/>
    <w:rsid w:val="00002E31"/>
    <w:rsid w:val="00002ECA"/>
    <w:rsid w:val="00002ED9"/>
    <w:rsid w:val="00003061"/>
    <w:rsid w:val="00003246"/>
    <w:rsid w:val="0000339A"/>
    <w:rsid w:val="000034D0"/>
    <w:rsid w:val="000034EB"/>
    <w:rsid w:val="000035BF"/>
    <w:rsid w:val="0000366C"/>
    <w:rsid w:val="00003704"/>
    <w:rsid w:val="000038E7"/>
    <w:rsid w:val="00003942"/>
    <w:rsid w:val="00003C23"/>
    <w:rsid w:val="00003C2C"/>
    <w:rsid w:val="00003C35"/>
    <w:rsid w:val="00003EB5"/>
    <w:rsid w:val="0000408D"/>
    <w:rsid w:val="000041CA"/>
    <w:rsid w:val="00004412"/>
    <w:rsid w:val="000045E5"/>
    <w:rsid w:val="00004B3F"/>
    <w:rsid w:val="00004DC4"/>
    <w:rsid w:val="00004E04"/>
    <w:rsid w:val="0000523F"/>
    <w:rsid w:val="00005249"/>
    <w:rsid w:val="00005356"/>
    <w:rsid w:val="0000568C"/>
    <w:rsid w:val="00005904"/>
    <w:rsid w:val="00005C60"/>
    <w:rsid w:val="00005E78"/>
    <w:rsid w:val="0000603F"/>
    <w:rsid w:val="00006056"/>
    <w:rsid w:val="000061B2"/>
    <w:rsid w:val="000068DC"/>
    <w:rsid w:val="00006AF8"/>
    <w:rsid w:val="00006C77"/>
    <w:rsid w:val="00006DB8"/>
    <w:rsid w:val="00007036"/>
    <w:rsid w:val="00007043"/>
    <w:rsid w:val="00007097"/>
    <w:rsid w:val="0000737A"/>
    <w:rsid w:val="00007684"/>
    <w:rsid w:val="00007A6E"/>
    <w:rsid w:val="00007AC8"/>
    <w:rsid w:val="00007E11"/>
    <w:rsid w:val="00007E4B"/>
    <w:rsid w:val="00007F61"/>
    <w:rsid w:val="00010368"/>
    <w:rsid w:val="000105F2"/>
    <w:rsid w:val="00010661"/>
    <w:rsid w:val="0001083F"/>
    <w:rsid w:val="00010945"/>
    <w:rsid w:val="00010A6F"/>
    <w:rsid w:val="00010B06"/>
    <w:rsid w:val="00010B43"/>
    <w:rsid w:val="00010BB6"/>
    <w:rsid w:val="00010CDE"/>
    <w:rsid w:val="00010E01"/>
    <w:rsid w:val="00010EAF"/>
    <w:rsid w:val="000111BE"/>
    <w:rsid w:val="00011278"/>
    <w:rsid w:val="000112CB"/>
    <w:rsid w:val="00011E9D"/>
    <w:rsid w:val="00011FFD"/>
    <w:rsid w:val="00012460"/>
    <w:rsid w:val="000124E8"/>
    <w:rsid w:val="000126DC"/>
    <w:rsid w:val="00012800"/>
    <w:rsid w:val="00012810"/>
    <w:rsid w:val="00012983"/>
    <w:rsid w:val="000129E1"/>
    <w:rsid w:val="00012C4C"/>
    <w:rsid w:val="00012D47"/>
    <w:rsid w:val="00012FA8"/>
    <w:rsid w:val="0001304F"/>
    <w:rsid w:val="00013177"/>
    <w:rsid w:val="00013494"/>
    <w:rsid w:val="000136FE"/>
    <w:rsid w:val="0001389A"/>
    <w:rsid w:val="000139AC"/>
    <w:rsid w:val="00013A57"/>
    <w:rsid w:val="00013A8C"/>
    <w:rsid w:val="00013CAA"/>
    <w:rsid w:val="00013F8B"/>
    <w:rsid w:val="00014290"/>
    <w:rsid w:val="00014412"/>
    <w:rsid w:val="000144C8"/>
    <w:rsid w:val="000144D6"/>
    <w:rsid w:val="00014518"/>
    <w:rsid w:val="00014765"/>
    <w:rsid w:val="0001476C"/>
    <w:rsid w:val="0001480A"/>
    <w:rsid w:val="000148B7"/>
    <w:rsid w:val="00014990"/>
    <w:rsid w:val="00014AA6"/>
    <w:rsid w:val="00014CFE"/>
    <w:rsid w:val="00014DE5"/>
    <w:rsid w:val="00014F21"/>
    <w:rsid w:val="00014F9C"/>
    <w:rsid w:val="000150B5"/>
    <w:rsid w:val="000151E2"/>
    <w:rsid w:val="00015281"/>
    <w:rsid w:val="000153ED"/>
    <w:rsid w:val="00015406"/>
    <w:rsid w:val="00015518"/>
    <w:rsid w:val="000155AD"/>
    <w:rsid w:val="00015659"/>
    <w:rsid w:val="000159D6"/>
    <w:rsid w:val="00015C3C"/>
    <w:rsid w:val="00015D57"/>
    <w:rsid w:val="00015EA1"/>
    <w:rsid w:val="000160D3"/>
    <w:rsid w:val="00016408"/>
    <w:rsid w:val="000164BA"/>
    <w:rsid w:val="000164F7"/>
    <w:rsid w:val="00016572"/>
    <w:rsid w:val="00016581"/>
    <w:rsid w:val="00016691"/>
    <w:rsid w:val="00016753"/>
    <w:rsid w:val="00016771"/>
    <w:rsid w:val="000167E8"/>
    <w:rsid w:val="000168B9"/>
    <w:rsid w:val="000169BB"/>
    <w:rsid w:val="00016C7E"/>
    <w:rsid w:val="000170F4"/>
    <w:rsid w:val="00017176"/>
    <w:rsid w:val="000171D6"/>
    <w:rsid w:val="0001728C"/>
    <w:rsid w:val="000178B3"/>
    <w:rsid w:val="00017B33"/>
    <w:rsid w:val="00017C34"/>
    <w:rsid w:val="00017D2D"/>
    <w:rsid w:val="00020078"/>
    <w:rsid w:val="0002048E"/>
    <w:rsid w:val="00020883"/>
    <w:rsid w:val="00020963"/>
    <w:rsid w:val="00020983"/>
    <w:rsid w:val="00020C1A"/>
    <w:rsid w:val="00020D0D"/>
    <w:rsid w:val="0002125C"/>
    <w:rsid w:val="00021577"/>
    <w:rsid w:val="000216B2"/>
    <w:rsid w:val="00021878"/>
    <w:rsid w:val="000218F8"/>
    <w:rsid w:val="00021922"/>
    <w:rsid w:val="00021A13"/>
    <w:rsid w:val="00021BD9"/>
    <w:rsid w:val="00021DBB"/>
    <w:rsid w:val="00022012"/>
    <w:rsid w:val="000221CB"/>
    <w:rsid w:val="000222DB"/>
    <w:rsid w:val="0002246A"/>
    <w:rsid w:val="00022766"/>
    <w:rsid w:val="00022B04"/>
    <w:rsid w:val="00022EBB"/>
    <w:rsid w:val="00023014"/>
    <w:rsid w:val="00023276"/>
    <w:rsid w:val="0002339F"/>
    <w:rsid w:val="000233A6"/>
    <w:rsid w:val="0002342F"/>
    <w:rsid w:val="0002372E"/>
    <w:rsid w:val="0002376F"/>
    <w:rsid w:val="00023D37"/>
    <w:rsid w:val="00023D7B"/>
    <w:rsid w:val="00023EE4"/>
    <w:rsid w:val="00023F64"/>
    <w:rsid w:val="00023FB2"/>
    <w:rsid w:val="000240FC"/>
    <w:rsid w:val="0002414B"/>
    <w:rsid w:val="0002439D"/>
    <w:rsid w:val="000248A4"/>
    <w:rsid w:val="0002491D"/>
    <w:rsid w:val="0002497D"/>
    <w:rsid w:val="00024A01"/>
    <w:rsid w:val="00024A0A"/>
    <w:rsid w:val="00024AEC"/>
    <w:rsid w:val="00024F2B"/>
    <w:rsid w:val="000251FD"/>
    <w:rsid w:val="0002521D"/>
    <w:rsid w:val="00025424"/>
    <w:rsid w:val="00025535"/>
    <w:rsid w:val="00025618"/>
    <w:rsid w:val="00025626"/>
    <w:rsid w:val="000256CC"/>
    <w:rsid w:val="000256CE"/>
    <w:rsid w:val="00025742"/>
    <w:rsid w:val="00025957"/>
    <w:rsid w:val="00025B50"/>
    <w:rsid w:val="00025C1B"/>
    <w:rsid w:val="00025F75"/>
    <w:rsid w:val="000261D6"/>
    <w:rsid w:val="0002628F"/>
    <w:rsid w:val="000264AD"/>
    <w:rsid w:val="00026662"/>
    <w:rsid w:val="00026699"/>
    <w:rsid w:val="0002674C"/>
    <w:rsid w:val="00026876"/>
    <w:rsid w:val="000269AF"/>
    <w:rsid w:val="00026C00"/>
    <w:rsid w:val="00026ECF"/>
    <w:rsid w:val="00027025"/>
    <w:rsid w:val="00027149"/>
    <w:rsid w:val="00027255"/>
    <w:rsid w:val="0002725E"/>
    <w:rsid w:val="0002736C"/>
    <w:rsid w:val="00027601"/>
    <w:rsid w:val="000278A2"/>
    <w:rsid w:val="0002791A"/>
    <w:rsid w:val="00027922"/>
    <w:rsid w:val="00027985"/>
    <w:rsid w:val="00027A1A"/>
    <w:rsid w:val="00027AFF"/>
    <w:rsid w:val="00027B59"/>
    <w:rsid w:val="00027BD0"/>
    <w:rsid w:val="00027C9D"/>
    <w:rsid w:val="00027D78"/>
    <w:rsid w:val="00027F50"/>
    <w:rsid w:val="00027F74"/>
    <w:rsid w:val="00027F97"/>
    <w:rsid w:val="00030399"/>
    <w:rsid w:val="0003045E"/>
    <w:rsid w:val="00030511"/>
    <w:rsid w:val="0003052A"/>
    <w:rsid w:val="00030678"/>
    <w:rsid w:val="000306E1"/>
    <w:rsid w:val="000307CF"/>
    <w:rsid w:val="0003092B"/>
    <w:rsid w:val="00030981"/>
    <w:rsid w:val="00030EB4"/>
    <w:rsid w:val="00030ECC"/>
    <w:rsid w:val="0003131C"/>
    <w:rsid w:val="00031515"/>
    <w:rsid w:val="000316C2"/>
    <w:rsid w:val="00031788"/>
    <w:rsid w:val="000317EF"/>
    <w:rsid w:val="000319B5"/>
    <w:rsid w:val="000319B6"/>
    <w:rsid w:val="00031AC0"/>
    <w:rsid w:val="00031B5A"/>
    <w:rsid w:val="00031B6D"/>
    <w:rsid w:val="00031C95"/>
    <w:rsid w:val="00031DCF"/>
    <w:rsid w:val="00031F04"/>
    <w:rsid w:val="000321F3"/>
    <w:rsid w:val="000323C1"/>
    <w:rsid w:val="00032470"/>
    <w:rsid w:val="00032485"/>
    <w:rsid w:val="0003251D"/>
    <w:rsid w:val="00032547"/>
    <w:rsid w:val="0003258B"/>
    <w:rsid w:val="00032846"/>
    <w:rsid w:val="00032A15"/>
    <w:rsid w:val="00032C6E"/>
    <w:rsid w:val="00032F31"/>
    <w:rsid w:val="0003305D"/>
    <w:rsid w:val="00033329"/>
    <w:rsid w:val="00033413"/>
    <w:rsid w:val="00033520"/>
    <w:rsid w:val="000337BA"/>
    <w:rsid w:val="000339E1"/>
    <w:rsid w:val="00033A2E"/>
    <w:rsid w:val="00033BCA"/>
    <w:rsid w:val="00033C6B"/>
    <w:rsid w:val="00033DA1"/>
    <w:rsid w:val="00033E4D"/>
    <w:rsid w:val="00033EEA"/>
    <w:rsid w:val="000340D1"/>
    <w:rsid w:val="000340F7"/>
    <w:rsid w:val="00034353"/>
    <w:rsid w:val="0003438E"/>
    <w:rsid w:val="00034532"/>
    <w:rsid w:val="0003459E"/>
    <w:rsid w:val="000345F1"/>
    <w:rsid w:val="00034653"/>
    <w:rsid w:val="00034874"/>
    <w:rsid w:val="00034AA4"/>
    <w:rsid w:val="00034BB0"/>
    <w:rsid w:val="00034CF7"/>
    <w:rsid w:val="00034E0E"/>
    <w:rsid w:val="00034E10"/>
    <w:rsid w:val="00034FA2"/>
    <w:rsid w:val="00035029"/>
    <w:rsid w:val="00035037"/>
    <w:rsid w:val="00035095"/>
    <w:rsid w:val="0003524C"/>
    <w:rsid w:val="000353E5"/>
    <w:rsid w:val="00035BCC"/>
    <w:rsid w:val="00035C81"/>
    <w:rsid w:val="00035E27"/>
    <w:rsid w:val="00035F7A"/>
    <w:rsid w:val="00036109"/>
    <w:rsid w:val="00036271"/>
    <w:rsid w:val="000366A3"/>
    <w:rsid w:val="000366D5"/>
    <w:rsid w:val="00036834"/>
    <w:rsid w:val="00036CCA"/>
    <w:rsid w:val="00036DAD"/>
    <w:rsid w:val="00036DE6"/>
    <w:rsid w:val="00036F5A"/>
    <w:rsid w:val="00036FA6"/>
    <w:rsid w:val="00037385"/>
    <w:rsid w:val="0003766A"/>
    <w:rsid w:val="000379C5"/>
    <w:rsid w:val="00037A0A"/>
    <w:rsid w:val="00037C89"/>
    <w:rsid w:val="00037CBE"/>
    <w:rsid w:val="00037CC6"/>
    <w:rsid w:val="00037D7A"/>
    <w:rsid w:val="00037E95"/>
    <w:rsid w:val="00037EE1"/>
    <w:rsid w:val="00037F77"/>
    <w:rsid w:val="000400A1"/>
    <w:rsid w:val="000400E2"/>
    <w:rsid w:val="000408D4"/>
    <w:rsid w:val="0004093C"/>
    <w:rsid w:val="000409E8"/>
    <w:rsid w:val="00040BA1"/>
    <w:rsid w:val="00040C85"/>
    <w:rsid w:val="00040CE2"/>
    <w:rsid w:val="00040D43"/>
    <w:rsid w:val="00041041"/>
    <w:rsid w:val="0004116C"/>
    <w:rsid w:val="0004127D"/>
    <w:rsid w:val="00041380"/>
    <w:rsid w:val="00041684"/>
    <w:rsid w:val="00041875"/>
    <w:rsid w:val="00041B04"/>
    <w:rsid w:val="00041F7C"/>
    <w:rsid w:val="000423C0"/>
    <w:rsid w:val="00042593"/>
    <w:rsid w:val="000425E5"/>
    <w:rsid w:val="000426BB"/>
    <w:rsid w:val="0004281A"/>
    <w:rsid w:val="0004286D"/>
    <w:rsid w:val="000429D2"/>
    <w:rsid w:val="00042A53"/>
    <w:rsid w:val="00042A8A"/>
    <w:rsid w:val="00042A98"/>
    <w:rsid w:val="00042C5C"/>
    <w:rsid w:val="00042F01"/>
    <w:rsid w:val="00043897"/>
    <w:rsid w:val="00043AEC"/>
    <w:rsid w:val="00043BFC"/>
    <w:rsid w:val="00043EDE"/>
    <w:rsid w:val="0004419C"/>
    <w:rsid w:val="000441B2"/>
    <w:rsid w:val="0004420E"/>
    <w:rsid w:val="00044330"/>
    <w:rsid w:val="000445FB"/>
    <w:rsid w:val="0004468D"/>
    <w:rsid w:val="0004485C"/>
    <w:rsid w:val="00044A58"/>
    <w:rsid w:val="00044C07"/>
    <w:rsid w:val="00044C52"/>
    <w:rsid w:val="00044D6A"/>
    <w:rsid w:val="00044F4A"/>
    <w:rsid w:val="0004526E"/>
    <w:rsid w:val="00045379"/>
    <w:rsid w:val="000459DE"/>
    <w:rsid w:val="00045EB0"/>
    <w:rsid w:val="00046042"/>
    <w:rsid w:val="000461A9"/>
    <w:rsid w:val="00046538"/>
    <w:rsid w:val="00046604"/>
    <w:rsid w:val="0004667D"/>
    <w:rsid w:val="0004677F"/>
    <w:rsid w:val="0004695A"/>
    <w:rsid w:val="00046B63"/>
    <w:rsid w:val="00047061"/>
    <w:rsid w:val="000472E4"/>
    <w:rsid w:val="000472EF"/>
    <w:rsid w:val="000476AC"/>
    <w:rsid w:val="000477D1"/>
    <w:rsid w:val="00047840"/>
    <w:rsid w:val="000479BB"/>
    <w:rsid w:val="00047A36"/>
    <w:rsid w:val="00047C47"/>
    <w:rsid w:val="00047CD9"/>
    <w:rsid w:val="00047CEC"/>
    <w:rsid w:val="00047D06"/>
    <w:rsid w:val="00047DEF"/>
    <w:rsid w:val="00047E9A"/>
    <w:rsid w:val="00047F33"/>
    <w:rsid w:val="000500CF"/>
    <w:rsid w:val="00050117"/>
    <w:rsid w:val="000503DF"/>
    <w:rsid w:val="000503F0"/>
    <w:rsid w:val="00050529"/>
    <w:rsid w:val="00050ADF"/>
    <w:rsid w:val="00050CE9"/>
    <w:rsid w:val="00050DDC"/>
    <w:rsid w:val="00050EA4"/>
    <w:rsid w:val="00050F55"/>
    <w:rsid w:val="000511D6"/>
    <w:rsid w:val="00051232"/>
    <w:rsid w:val="0005136B"/>
    <w:rsid w:val="00051467"/>
    <w:rsid w:val="0005168B"/>
    <w:rsid w:val="00051699"/>
    <w:rsid w:val="000518DE"/>
    <w:rsid w:val="0005196D"/>
    <w:rsid w:val="00051B15"/>
    <w:rsid w:val="00051D54"/>
    <w:rsid w:val="00051FDE"/>
    <w:rsid w:val="000521D1"/>
    <w:rsid w:val="0005220A"/>
    <w:rsid w:val="000522C0"/>
    <w:rsid w:val="00052412"/>
    <w:rsid w:val="00052522"/>
    <w:rsid w:val="00052665"/>
    <w:rsid w:val="000528FC"/>
    <w:rsid w:val="0005299F"/>
    <w:rsid w:val="00052B32"/>
    <w:rsid w:val="00052C2D"/>
    <w:rsid w:val="00052CF0"/>
    <w:rsid w:val="00052D27"/>
    <w:rsid w:val="00053581"/>
    <w:rsid w:val="000535BC"/>
    <w:rsid w:val="000537A6"/>
    <w:rsid w:val="00053A7B"/>
    <w:rsid w:val="00053D5F"/>
    <w:rsid w:val="00053E57"/>
    <w:rsid w:val="000540BE"/>
    <w:rsid w:val="0005410B"/>
    <w:rsid w:val="00054181"/>
    <w:rsid w:val="00054311"/>
    <w:rsid w:val="000543F7"/>
    <w:rsid w:val="0005458C"/>
    <w:rsid w:val="00054679"/>
    <w:rsid w:val="00054986"/>
    <w:rsid w:val="00054C13"/>
    <w:rsid w:val="00054E94"/>
    <w:rsid w:val="000550B5"/>
    <w:rsid w:val="00055180"/>
    <w:rsid w:val="0005523F"/>
    <w:rsid w:val="00055267"/>
    <w:rsid w:val="00055276"/>
    <w:rsid w:val="000554EA"/>
    <w:rsid w:val="000555D3"/>
    <w:rsid w:val="000555F4"/>
    <w:rsid w:val="00055829"/>
    <w:rsid w:val="00055851"/>
    <w:rsid w:val="00055861"/>
    <w:rsid w:val="000558F7"/>
    <w:rsid w:val="00055A1C"/>
    <w:rsid w:val="00055EF6"/>
    <w:rsid w:val="00055F6C"/>
    <w:rsid w:val="000563AF"/>
    <w:rsid w:val="00056667"/>
    <w:rsid w:val="0005694A"/>
    <w:rsid w:val="00056BCC"/>
    <w:rsid w:val="00056FB9"/>
    <w:rsid w:val="0005708E"/>
    <w:rsid w:val="0005739A"/>
    <w:rsid w:val="000574CD"/>
    <w:rsid w:val="00057728"/>
    <w:rsid w:val="00057AF7"/>
    <w:rsid w:val="00057B13"/>
    <w:rsid w:val="00057CFF"/>
    <w:rsid w:val="00057E79"/>
    <w:rsid w:val="0006026C"/>
    <w:rsid w:val="00060354"/>
    <w:rsid w:val="000607D8"/>
    <w:rsid w:val="000608AE"/>
    <w:rsid w:val="000609D2"/>
    <w:rsid w:val="00060AA7"/>
    <w:rsid w:val="00060AB3"/>
    <w:rsid w:val="00060AE0"/>
    <w:rsid w:val="00060B5D"/>
    <w:rsid w:val="00060BF1"/>
    <w:rsid w:val="00061182"/>
    <w:rsid w:val="0006118C"/>
    <w:rsid w:val="00061667"/>
    <w:rsid w:val="000618F0"/>
    <w:rsid w:val="00061A5C"/>
    <w:rsid w:val="00061BBA"/>
    <w:rsid w:val="00061C62"/>
    <w:rsid w:val="00061CAC"/>
    <w:rsid w:val="00061F80"/>
    <w:rsid w:val="0006207D"/>
    <w:rsid w:val="00062592"/>
    <w:rsid w:val="000626AA"/>
    <w:rsid w:val="000628DF"/>
    <w:rsid w:val="000632A0"/>
    <w:rsid w:val="00063338"/>
    <w:rsid w:val="0006334F"/>
    <w:rsid w:val="00063382"/>
    <w:rsid w:val="000633BA"/>
    <w:rsid w:val="0006355A"/>
    <w:rsid w:val="000636CD"/>
    <w:rsid w:val="000637BA"/>
    <w:rsid w:val="000637F0"/>
    <w:rsid w:val="000639F7"/>
    <w:rsid w:val="00064050"/>
    <w:rsid w:val="00064062"/>
    <w:rsid w:val="00064229"/>
    <w:rsid w:val="0006449A"/>
    <w:rsid w:val="000644CA"/>
    <w:rsid w:val="00064697"/>
    <w:rsid w:val="000647C0"/>
    <w:rsid w:val="00064A2A"/>
    <w:rsid w:val="00064C88"/>
    <w:rsid w:val="00064E34"/>
    <w:rsid w:val="00064E82"/>
    <w:rsid w:val="000652D9"/>
    <w:rsid w:val="00065339"/>
    <w:rsid w:val="000654A0"/>
    <w:rsid w:val="000655F4"/>
    <w:rsid w:val="00065801"/>
    <w:rsid w:val="00065867"/>
    <w:rsid w:val="00065A7D"/>
    <w:rsid w:val="00065C02"/>
    <w:rsid w:val="00065D78"/>
    <w:rsid w:val="00065EB7"/>
    <w:rsid w:val="00065FDD"/>
    <w:rsid w:val="0006609B"/>
    <w:rsid w:val="000660A2"/>
    <w:rsid w:val="000662A9"/>
    <w:rsid w:val="000664A5"/>
    <w:rsid w:val="00066992"/>
    <w:rsid w:val="00066A01"/>
    <w:rsid w:val="00066A3B"/>
    <w:rsid w:val="00066D4B"/>
    <w:rsid w:val="00066F9A"/>
    <w:rsid w:val="00067002"/>
    <w:rsid w:val="000670FD"/>
    <w:rsid w:val="000673BE"/>
    <w:rsid w:val="000674A3"/>
    <w:rsid w:val="000678B6"/>
    <w:rsid w:val="00067A6A"/>
    <w:rsid w:val="00067BBB"/>
    <w:rsid w:val="00067CA9"/>
    <w:rsid w:val="00067CFA"/>
    <w:rsid w:val="00067DAC"/>
    <w:rsid w:val="00070329"/>
    <w:rsid w:val="0007059C"/>
    <w:rsid w:val="000705E4"/>
    <w:rsid w:val="00070656"/>
    <w:rsid w:val="00070658"/>
    <w:rsid w:val="000708B9"/>
    <w:rsid w:val="000709AD"/>
    <w:rsid w:val="00070CB1"/>
    <w:rsid w:val="000714AF"/>
    <w:rsid w:val="000714DF"/>
    <w:rsid w:val="0007164B"/>
    <w:rsid w:val="00071894"/>
    <w:rsid w:val="00071986"/>
    <w:rsid w:val="00071B9B"/>
    <w:rsid w:val="00071E13"/>
    <w:rsid w:val="00071F23"/>
    <w:rsid w:val="00071FC1"/>
    <w:rsid w:val="000720F0"/>
    <w:rsid w:val="000721D0"/>
    <w:rsid w:val="00072235"/>
    <w:rsid w:val="00072569"/>
    <w:rsid w:val="000725FD"/>
    <w:rsid w:val="000727EA"/>
    <w:rsid w:val="00072802"/>
    <w:rsid w:val="00072985"/>
    <w:rsid w:val="00072E39"/>
    <w:rsid w:val="00072EA1"/>
    <w:rsid w:val="000733D0"/>
    <w:rsid w:val="000736E8"/>
    <w:rsid w:val="000738BC"/>
    <w:rsid w:val="00073A95"/>
    <w:rsid w:val="00073AAA"/>
    <w:rsid w:val="00073C3E"/>
    <w:rsid w:val="00073CEE"/>
    <w:rsid w:val="00073F00"/>
    <w:rsid w:val="00073FD1"/>
    <w:rsid w:val="0007400D"/>
    <w:rsid w:val="0007426A"/>
    <w:rsid w:val="00074454"/>
    <w:rsid w:val="0007445D"/>
    <w:rsid w:val="000744EB"/>
    <w:rsid w:val="0007450B"/>
    <w:rsid w:val="00074A29"/>
    <w:rsid w:val="00074B38"/>
    <w:rsid w:val="00074B8D"/>
    <w:rsid w:val="00074C23"/>
    <w:rsid w:val="00075228"/>
    <w:rsid w:val="00075250"/>
    <w:rsid w:val="00075271"/>
    <w:rsid w:val="000755C1"/>
    <w:rsid w:val="00075676"/>
    <w:rsid w:val="000756FC"/>
    <w:rsid w:val="00075757"/>
    <w:rsid w:val="0007585D"/>
    <w:rsid w:val="00075BF4"/>
    <w:rsid w:val="00075DBB"/>
    <w:rsid w:val="00075E53"/>
    <w:rsid w:val="0007656D"/>
    <w:rsid w:val="0007658E"/>
    <w:rsid w:val="000765B4"/>
    <w:rsid w:val="000766FA"/>
    <w:rsid w:val="000767E6"/>
    <w:rsid w:val="00076938"/>
    <w:rsid w:val="00076C2B"/>
    <w:rsid w:val="00076CEE"/>
    <w:rsid w:val="00076D8F"/>
    <w:rsid w:val="00076E0C"/>
    <w:rsid w:val="00077099"/>
    <w:rsid w:val="000771A0"/>
    <w:rsid w:val="0007750A"/>
    <w:rsid w:val="0007754F"/>
    <w:rsid w:val="0007767A"/>
    <w:rsid w:val="00077BDA"/>
    <w:rsid w:val="000801CD"/>
    <w:rsid w:val="00080582"/>
    <w:rsid w:val="00080732"/>
    <w:rsid w:val="00080742"/>
    <w:rsid w:val="000808F7"/>
    <w:rsid w:val="00080989"/>
    <w:rsid w:val="000809DB"/>
    <w:rsid w:val="00080A0A"/>
    <w:rsid w:val="00080A2C"/>
    <w:rsid w:val="00080A4C"/>
    <w:rsid w:val="00080A9C"/>
    <w:rsid w:val="00080C94"/>
    <w:rsid w:val="00081014"/>
    <w:rsid w:val="00081375"/>
    <w:rsid w:val="00081509"/>
    <w:rsid w:val="0008154D"/>
    <w:rsid w:val="000817CC"/>
    <w:rsid w:val="00081830"/>
    <w:rsid w:val="00081923"/>
    <w:rsid w:val="00081B06"/>
    <w:rsid w:val="00081BDC"/>
    <w:rsid w:val="00081BEA"/>
    <w:rsid w:val="00081C86"/>
    <w:rsid w:val="00081D27"/>
    <w:rsid w:val="00081E00"/>
    <w:rsid w:val="00081E54"/>
    <w:rsid w:val="00081E9B"/>
    <w:rsid w:val="00081F5E"/>
    <w:rsid w:val="000820E3"/>
    <w:rsid w:val="00082150"/>
    <w:rsid w:val="00082197"/>
    <w:rsid w:val="000827DA"/>
    <w:rsid w:val="00082889"/>
    <w:rsid w:val="000828B0"/>
    <w:rsid w:val="00082926"/>
    <w:rsid w:val="00082961"/>
    <w:rsid w:val="00082A90"/>
    <w:rsid w:val="00082B5F"/>
    <w:rsid w:val="00082D3F"/>
    <w:rsid w:val="00083198"/>
    <w:rsid w:val="000832C1"/>
    <w:rsid w:val="000832D7"/>
    <w:rsid w:val="000832FE"/>
    <w:rsid w:val="000833D0"/>
    <w:rsid w:val="000839C3"/>
    <w:rsid w:val="0008401F"/>
    <w:rsid w:val="000840AD"/>
    <w:rsid w:val="00084184"/>
    <w:rsid w:val="00084206"/>
    <w:rsid w:val="00084453"/>
    <w:rsid w:val="000846D6"/>
    <w:rsid w:val="00084843"/>
    <w:rsid w:val="000848AC"/>
    <w:rsid w:val="000848CA"/>
    <w:rsid w:val="0008494F"/>
    <w:rsid w:val="00084C7F"/>
    <w:rsid w:val="00084E2C"/>
    <w:rsid w:val="00084FE2"/>
    <w:rsid w:val="000852DB"/>
    <w:rsid w:val="000852DC"/>
    <w:rsid w:val="0008556A"/>
    <w:rsid w:val="00085641"/>
    <w:rsid w:val="00085824"/>
    <w:rsid w:val="0008634D"/>
    <w:rsid w:val="00086588"/>
    <w:rsid w:val="000865ED"/>
    <w:rsid w:val="000868BF"/>
    <w:rsid w:val="00086B2B"/>
    <w:rsid w:val="00086BCE"/>
    <w:rsid w:val="00086C59"/>
    <w:rsid w:val="0008704B"/>
    <w:rsid w:val="000870DB"/>
    <w:rsid w:val="0008737E"/>
    <w:rsid w:val="00087435"/>
    <w:rsid w:val="000876D5"/>
    <w:rsid w:val="0008794A"/>
    <w:rsid w:val="00087DDC"/>
    <w:rsid w:val="00087DF5"/>
    <w:rsid w:val="00090146"/>
    <w:rsid w:val="000901EE"/>
    <w:rsid w:val="00090340"/>
    <w:rsid w:val="00090588"/>
    <w:rsid w:val="000906B9"/>
    <w:rsid w:val="0009086E"/>
    <w:rsid w:val="000909D9"/>
    <w:rsid w:val="00090AD7"/>
    <w:rsid w:val="00091036"/>
    <w:rsid w:val="0009128E"/>
    <w:rsid w:val="000912AA"/>
    <w:rsid w:val="000912E0"/>
    <w:rsid w:val="000912EA"/>
    <w:rsid w:val="000915B7"/>
    <w:rsid w:val="0009182B"/>
    <w:rsid w:val="00091958"/>
    <w:rsid w:val="00091E23"/>
    <w:rsid w:val="00091FEE"/>
    <w:rsid w:val="00092358"/>
    <w:rsid w:val="00092399"/>
    <w:rsid w:val="00092538"/>
    <w:rsid w:val="000926DB"/>
    <w:rsid w:val="0009275A"/>
    <w:rsid w:val="00092B3E"/>
    <w:rsid w:val="00092BAA"/>
    <w:rsid w:val="00092CA7"/>
    <w:rsid w:val="00092F67"/>
    <w:rsid w:val="00092F77"/>
    <w:rsid w:val="000930D6"/>
    <w:rsid w:val="00093372"/>
    <w:rsid w:val="0009360A"/>
    <w:rsid w:val="000937C5"/>
    <w:rsid w:val="000937D8"/>
    <w:rsid w:val="00093B46"/>
    <w:rsid w:val="00093B4C"/>
    <w:rsid w:val="00093C4D"/>
    <w:rsid w:val="00093D23"/>
    <w:rsid w:val="00094002"/>
    <w:rsid w:val="00094374"/>
    <w:rsid w:val="0009487D"/>
    <w:rsid w:val="000949AE"/>
    <w:rsid w:val="000949FE"/>
    <w:rsid w:val="00094BA8"/>
    <w:rsid w:val="00094CD4"/>
    <w:rsid w:val="00094E33"/>
    <w:rsid w:val="00094EF9"/>
    <w:rsid w:val="00094FB6"/>
    <w:rsid w:val="00095101"/>
    <w:rsid w:val="00095132"/>
    <w:rsid w:val="0009517F"/>
    <w:rsid w:val="000952AE"/>
    <w:rsid w:val="000952E6"/>
    <w:rsid w:val="000953EE"/>
    <w:rsid w:val="000956E6"/>
    <w:rsid w:val="00095824"/>
    <w:rsid w:val="00095836"/>
    <w:rsid w:val="000958B3"/>
    <w:rsid w:val="000959AA"/>
    <w:rsid w:val="00095A3C"/>
    <w:rsid w:val="00095CA6"/>
    <w:rsid w:val="0009609D"/>
    <w:rsid w:val="000961DE"/>
    <w:rsid w:val="000961F9"/>
    <w:rsid w:val="00096320"/>
    <w:rsid w:val="00096734"/>
    <w:rsid w:val="00096749"/>
    <w:rsid w:val="000968F3"/>
    <w:rsid w:val="00096930"/>
    <w:rsid w:val="0009695A"/>
    <w:rsid w:val="00096F48"/>
    <w:rsid w:val="000971A0"/>
    <w:rsid w:val="000972AB"/>
    <w:rsid w:val="00097386"/>
    <w:rsid w:val="00097482"/>
    <w:rsid w:val="000974FD"/>
    <w:rsid w:val="00097675"/>
    <w:rsid w:val="00097A21"/>
    <w:rsid w:val="00097B56"/>
    <w:rsid w:val="00097DC8"/>
    <w:rsid w:val="000A00B8"/>
    <w:rsid w:val="000A0150"/>
    <w:rsid w:val="000A09B7"/>
    <w:rsid w:val="000A09BC"/>
    <w:rsid w:val="000A0D48"/>
    <w:rsid w:val="000A0ED9"/>
    <w:rsid w:val="000A1034"/>
    <w:rsid w:val="000A11C7"/>
    <w:rsid w:val="000A125F"/>
    <w:rsid w:val="000A149C"/>
    <w:rsid w:val="000A15D9"/>
    <w:rsid w:val="000A169C"/>
    <w:rsid w:val="000A17B5"/>
    <w:rsid w:val="000A17D5"/>
    <w:rsid w:val="000A1841"/>
    <w:rsid w:val="000A19F1"/>
    <w:rsid w:val="000A1A61"/>
    <w:rsid w:val="000A1BEE"/>
    <w:rsid w:val="000A1DC7"/>
    <w:rsid w:val="000A1FE9"/>
    <w:rsid w:val="000A20D4"/>
    <w:rsid w:val="000A22A0"/>
    <w:rsid w:val="000A22B8"/>
    <w:rsid w:val="000A25F2"/>
    <w:rsid w:val="000A2654"/>
    <w:rsid w:val="000A29B9"/>
    <w:rsid w:val="000A2C48"/>
    <w:rsid w:val="000A2D8D"/>
    <w:rsid w:val="000A2F24"/>
    <w:rsid w:val="000A3023"/>
    <w:rsid w:val="000A31B2"/>
    <w:rsid w:val="000A31B6"/>
    <w:rsid w:val="000A3283"/>
    <w:rsid w:val="000A348F"/>
    <w:rsid w:val="000A350B"/>
    <w:rsid w:val="000A350E"/>
    <w:rsid w:val="000A364F"/>
    <w:rsid w:val="000A37F5"/>
    <w:rsid w:val="000A3A09"/>
    <w:rsid w:val="000A3A2E"/>
    <w:rsid w:val="000A3ABB"/>
    <w:rsid w:val="000A3E62"/>
    <w:rsid w:val="000A3EA9"/>
    <w:rsid w:val="000A450E"/>
    <w:rsid w:val="000A4546"/>
    <w:rsid w:val="000A4623"/>
    <w:rsid w:val="000A4825"/>
    <w:rsid w:val="000A486C"/>
    <w:rsid w:val="000A497A"/>
    <w:rsid w:val="000A4A4D"/>
    <w:rsid w:val="000A4C73"/>
    <w:rsid w:val="000A4C82"/>
    <w:rsid w:val="000A4FC8"/>
    <w:rsid w:val="000A51F4"/>
    <w:rsid w:val="000A520D"/>
    <w:rsid w:val="000A552F"/>
    <w:rsid w:val="000A55E8"/>
    <w:rsid w:val="000A5619"/>
    <w:rsid w:val="000A56B8"/>
    <w:rsid w:val="000A56CF"/>
    <w:rsid w:val="000A594A"/>
    <w:rsid w:val="000A5B8F"/>
    <w:rsid w:val="000A5BD1"/>
    <w:rsid w:val="000A5C20"/>
    <w:rsid w:val="000A5D29"/>
    <w:rsid w:val="000A5EDD"/>
    <w:rsid w:val="000A5FBD"/>
    <w:rsid w:val="000A6374"/>
    <w:rsid w:val="000A65CD"/>
    <w:rsid w:val="000A66CD"/>
    <w:rsid w:val="000A67AF"/>
    <w:rsid w:val="000A6859"/>
    <w:rsid w:val="000A68D6"/>
    <w:rsid w:val="000A697B"/>
    <w:rsid w:val="000A6A28"/>
    <w:rsid w:val="000A6D74"/>
    <w:rsid w:val="000A6FF7"/>
    <w:rsid w:val="000A71C3"/>
    <w:rsid w:val="000A7222"/>
    <w:rsid w:val="000A72CD"/>
    <w:rsid w:val="000A733D"/>
    <w:rsid w:val="000A7517"/>
    <w:rsid w:val="000A75AF"/>
    <w:rsid w:val="000A76F9"/>
    <w:rsid w:val="000A7A65"/>
    <w:rsid w:val="000B0186"/>
    <w:rsid w:val="000B0311"/>
    <w:rsid w:val="000B0401"/>
    <w:rsid w:val="000B062A"/>
    <w:rsid w:val="000B07A2"/>
    <w:rsid w:val="000B0C57"/>
    <w:rsid w:val="000B0D3C"/>
    <w:rsid w:val="000B0FC2"/>
    <w:rsid w:val="000B102B"/>
    <w:rsid w:val="000B107D"/>
    <w:rsid w:val="000B1248"/>
    <w:rsid w:val="000B144A"/>
    <w:rsid w:val="000B15BE"/>
    <w:rsid w:val="000B15F9"/>
    <w:rsid w:val="000B1855"/>
    <w:rsid w:val="000B1A7C"/>
    <w:rsid w:val="000B1E0C"/>
    <w:rsid w:val="000B1ED5"/>
    <w:rsid w:val="000B2056"/>
    <w:rsid w:val="000B20D6"/>
    <w:rsid w:val="000B21E4"/>
    <w:rsid w:val="000B2664"/>
    <w:rsid w:val="000B285F"/>
    <w:rsid w:val="000B2A7E"/>
    <w:rsid w:val="000B2B22"/>
    <w:rsid w:val="000B302A"/>
    <w:rsid w:val="000B317C"/>
    <w:rsid w:val="000B3444"/>
    <w:rsid w:val="000B3525"/>
    <w:rsid w:val="000B38A6"/>
    <w:rsid w:val="000B3CA1"/>
    <w:rsid w:val="000B3D8E"/>
    <w:rsid w:val="000B3DFC"/>
    <w:rsid w:val="000B40D7"/>
    <w:rsid w:val="000B41B4"/>
    <w:rsid w:val="000B41FF"/>
    <w:rsid w:val="000B440D"/>
    <w:rsid w:val="000B451B"/>
    <w:rsid w:val="000B455D"/>
    <w:rsid w:val="000B4A4A"/>
    <w:rsid w:val="000B4B32"/>
    <w:rsid w:val="000B4BA7"/>
    <w:rsid w:val="000B4BDE"/>
    <w:rsid w:val="000B4D9C"/>
    <w:rsid w:val="000B4E4F"/>
    <w:rsid w:val="000B53B0"/>
    <w:rsid w:val="000B54AE"/>
    <w:rsid w:val="000B579A"/>
    <w:rsid w:val="000B5891"/>
    <w:rsid w:val="000B5BAA"/>
    <w:rsid w:val="000B5BFC"/>
    <w:rsid w:val="000B5DE2"/>
    <w:rsid w:val="000B5DE6"/>
    <w:rsid w:val="000B5EB8"/>
    <w:rsid w:val="000B616E"/>
    <w:rsid w:val="000B626C"/>
    <w:rsid w:val="000B6516"/>
    <w:rsid w:val="000B6599"/>
    <w:rsid w:val="000B65F3"/>
    <w:rsid w:val="000B68E5"/>
    <w:rsid w:val="000B68E9"/>
    <w:rsid w:val="000B6A3F"/>
    <w:rsid w:val="000B6BA4"/>
    <w:rsid w:val="000B6FE5"/>
    <w:rsid w:val="000B7216"/>
    <w:rsid w:val="000B73BA"/>
    <w:rsid w:val="000B781E"/>
    <w:rsid w:val="000B7BC3"/>
    <w:rsid w:val="000B7CE4"/>
    <w:rsid w:val="000B7DD1"/>
    <w:rsid w:val="000B7F50"/>
    <w:rsid w:val="000C0166"/>
    <w:rsid w:val="000C025C"/>
    <w:rsid w:val="000C0275"/>
    <w:rsid w:val="000C044D"/>
    <w:rsid w:val="000C058D"/>
    <w:rsid w:val="000C05A6"/>
    <w:rsid w:val="000C082F"/>
    <w:rsid w:val="000C096B"/>
    <w:rsid w:val="000C0A59"/>
    <w:rsid w:val="000C113C"/>
    <w:rsid w:val="000C1140"/>
    <w:rsid w:val="000C118B"/>
    <w:rsid w:val="000C145F"/>
    <w:rsid w:val="000C162F"/>
    <w:rsid w:val="000C1657"/>
    <w:rsid w:val="000C165C"/>
    <w:rsid w:val="000C16B8"/>
    <w:rsid w:val="000C1717"/>
    <w:rsid w:val="000C1950"/>
    <w:rsid w:val="000C1CED"/>
    <w:rsid w:val="000C23F5"/>
    <w:rsid w:val="000C24EE"/>
    <w:rsid w:val="000C26DF"/>
    <w:rsid w:val="000C271C"/>
    <w:rsid w:val="000C2721"/>
    <w:rsid w:val="000C27C3"/>
    <w:rsid w:val="000C2946"/>
    <w:rsid w:val="000C2ADA"/>
    <w:rsid w:val="000C2DA1"/>
    <w:rsid w:val="000C2ECF"/>
    <w:rsid w:val="000C2FBE"/>
    <w:rsid w:val="000C3252"/>
    <w:rsid w:val="000C35E5"/>
    <w:rsid w:val="000C369F"/>
    <w:rsid w:val="000C3BC2"/>
    <w:rsid w:val="000C3F14"/>
    <w:rsid w:val="000C40FF"/>
    <w:rsid w:val="000C4125"/>
    <w:rsid w:val="000C41AD"/>
    <w:rsid w:val="000C4364"/>
    <w:rsid w:val="000C46B4"/>
    <w:rsid w:val="000C472A"/>
    <w:rsid w:val="000C48DA"/>
    <w:rsid w:val="000C4AA8"/>
    <w:rsid w:val="000C4D35"/>
    <w:rsid w:val="000C4E5A"/>
    <w:rsid w:val="000C4F23"/>
    <w:rsid w:val="000C50E4"/>
    <w:rsid w:val="000C538F"/>
    <w:rsid w:val="000C5559"/>
    <w:rsid w:val="000C5593"/>
    <w:rsid w:val="000C56F3"/>
    <w:rsid w:val="000C5731"/>
    <w:rsid w:val="000C5B36"/>
    <w:rsid w:val="000C5C9C"/>
    <w:rsid w:val="000C6071"/>
    <w:rsid w:val="000C60B2"/>
    <w:rsid w:val="000C62FA"/>
    <w:rsid w:val="000C633A"/>
    <w:rsid w:val="000C6375"/>
    <w:rsid w:val="000C6509"/>
    <w:rsid w:val="000C6588"/>
    <w:rsid w:val="000C664E"/>
    <w:rsid w:val="000C667B"/>
    <w:rsid w:val="000C686B"/>
    <w:rsid w:val="000C68B2"/>
    <w:rsid w:val="000C68C2"/>
    <w:rsid w:val="000C68F4"/>
    <w:rsid w:val="000C6956"/>
    <w:rsid w:val="000C6BF3"/>
    <w:rsid w:val="000C6C88"/>
    <w:rsid w:val="000C6D66"/>
    <w:rsid w:val="000C702E"/>
    <w:rsid w:val="000C71EF"/>
    <w:rsid w:val="000C7555"/>
    <w:rsid w:val="000C7B05"/>
    <w:rsid w:val="000C7B27"/>
    <w:rsid w:val="000C7E24"/>
    <w:rsid w:val="000C7E5B"/>
    <w:rsid w:val="000D0082"/>
    <w:rsid w:val="000D0398"/>
    <w:rsid w:val="000D05EF"/>
    <w:rsid w:val="000D069E"/>
    <w:rsid w:val="000D091B"/>
    <w:rsid w:val="000D0CF4"/>
    <w:rsid w:val="000D10A7"/>
    <w:rsid w:val="000D131C"/>
    <w:rsid w:val="000D1322"/>
    <w:rsid w:val="000D143B"/>
    <w:rsid w:val="000D1541"/>
    <w:rsid w:val="000D156A"/>
    <w:rsid w:val="000D15F3"/>
    <w:rsid w:val="000D1C44"/>
    <w:rsid w:val="000D1CA6"/>
    <w:rsid w:val="000D20FE"/>
    <w:rsid w:val="000D2249"/>
    <w:rsid w:val="000D22E0"/>
    <w:rsid w:val="000D235F"/>
    <w:rsid w:val="000D26AD"/>
    <w:rsid w:val="000D2792"/>
    <w:rsid w:val="000D2BF6"/>
    <w:rsid w:val="000D2DC7"/>
    <w:rsid w:val="000D3000"/>
    <w:rsid w:val="000D3036"/>
    <w:rsid w:val="000D30DD"/>
    <w:rsid w:val="000D31AA"/>
    <w:rsid w:val="000D3274"/>
    <w:rsid w:val="000D34CC"/>
    <w:rsid w:val="000D3550"/>
    <w:rsid w:val="000D3BC4"/>
    <w:rsid w:val="000D3E0C"/>
    <w:rsid w:val="000D40D3"/>
    <w:rsid w:val="000D437D"/>
    <w:rsid w:val="000D477C"/>
    <w:rsid w:val="000D4A48"/>
    <w:rsid w:val="000D4C82"/>
    <w:rsid w:val="000D4D74"/>
    <w:rsid w:val="000D4FD2"/>
    <w:rsid w:val="000D5321"/>
    <w:rsid w:val="000D56A2"/>
    <w:rsid w:val="000D56C8"/>
    <w:rsid w:val="000D58AA"/>
    <w:rsid w:val="000D5A30"/>
    <w:rsid w:val="000D5D66"/>
    <w:rsid w:val="000D5D89"/>
    <w:rsid w:val="000D61EF"/>
    <w:rsid w:val="000D6377"/>
    <w:rsid w:val="000D64C7"/>
    <w:rsid w:val="000D64D6"/>
    <w:rsid w:val="000D652B"/>
    <w:rsid w:val="000D6717"/>
    <w:rsid w:val="000D681F"/>
    <w:rsid w:val="000D69D4"/>
    <w:rsid w:val="000D6BC5"/>
    <w:rsid w:val="000D6D57"/>
    <w:rsid w:val="000D6FD7"/>
    <w:rsid w:val="000D710F"/>
    <w:rsid w:val="000D72E2"/>
    <w:rsid w:val="000D73EF"/>
    <w:rsid w:val="000D7743"/>
    <w:rsid w:val="000D7BFE"/>
    <w:rsid w:val="000E025C"/>
    <w:rsid w:val="000E044B"/>
    <w:rsid w:val="000E05CC"/>
    <w:rsid w:val="000E06E6"/>
    <w:rsid w:val="000E06F7"/>
    <w:rsid w:val="000E077C"/>
    <w:rsid w:val="000E0795"/>
    <w:rsid w:val="000E088B"/>
    <w:rsid w:val="000E0B26"/>
    <w:rsid w:val="000E0B97"/>
    <w:rsid w:val="000E0BE8"/>
    <w:rsid w:val="000E0DA8"/>
    <w:rsid w:val="000E0E7E"/>
    <w:rsid w:val="000E11C0"/>
    <w:rsid w:val="000E129C"/>
    <w:rsid w:val="000E1328"/>
    <w:rsid w:val="000E1B15"/>
    <w:rsid w:val="000E1C4B"/>
    <w:rsid w:val="000E1CBD"/>
    <w:rsid w:val="000E1D6C"/>
    <w:rsid w:val="000E2042"/>
    <w:rsid w:val="000E271C"/>
    <w:rsid w:val="000E28C2"/>
    <w:rsid w:val="000E2C0D"/>
    <w:rsid w:val="000E2C30"/>
    <w:rsid w:val="000E2D4A"/>
    <w:rsid w:val="000E2E69"/>
    <w:rsid w:val="000E2E82"/>
    <w:rsid w:val="000E2F54"/>
    <w:rsid w:val="000E2FA3"/>
    <w:rsid w:val="000E323D"/>
    <w:rsid w:val="000E34D0"/>
    <w:rsid w:val="000E3626"/>
    <w:rsid w:val="000E38D5"/>
    <w:rsid w:val="000E3CB4"/>
    <w:rsid w:val="000E3D11"/>
    <w:rsid w:val="000E3DEB"/>
    <w:rsid w:val="000E4100"/>
    <w:rsid w:val="000E4111"/>
    <w:rsid w:val="000E4392"/>
    <w:rsid w:val="000E43E3"/>
    <w:rsid w:val="000E450B"/>
    <w:rsid w:val="000E46CA"/>
    <w:rsid w:val="000E4714"/>
    <w:rsid w:val="000E48CD"/>
    <w:rsid w:val="000E4B06"/>
    <w:rsid w:val="000E4C10"/>
    <w:rsid w:val="000E4E29"/>
    <w:rsid w:val="000E4F23"/>
    <w:rsid w:val="000E4FE1"/>
    <w:rsid w:val="000E519E"/>
    <w:rsid w:val="000E5215"/>
    <w:rsid w:val="000E5323"/>
    <w:rsid w:val="000E53DF"/>
    <w:rsid w:val="000E5729"/>
    <w:rsid w:val="000E575B"/>
    <w:rsid w:val="000E57A8"/>
    <w:rsid w:val="000E5BB9"/>
    <w:rsid w:val="000E5DAA"/>
    <w:rsid w:val="000E5DCB"/>
    <w:rsid w:val="000E6122"/>
    <w:rsid w:val="000E627E"/>
    <w:rsid w:val="000E6386"/>
    <w:rsid w:val="000E64D4"/>
    <w:rsid w:val="000E6522"/>
    <w:rsid w:val="000E66B0"/>
    <w:rsid w:val="000E698D"/>
    <w:rsid w:val="000E6BA9"/>
    <w:rsid w:val="000E6C1E"/>
    <w:rsid w:val="000E6D33"/>
    <w:rsid w:val="000E6E6E"/>
    <w:rsid w:val="000E6E7D"/>
    <w:rsid w:val="000E6EBC"/>
    <w:rsid w:val="000E714F"/>
    <w:rsid w:val="000E74D4"/>
    <w:rsid w:val="000E759B"/>
    <w:rsid w:val="000E7706"/>
    <w:rsid w:val="000E7EA3"/>
    <w:rsid w:val="000F0022"/>
    <w:rsid w:val="000F0076"/>
    <w:rsid w:val="000F034E"/>
    <w:rsid w:val="000F03D5"/>
    <w:rsid w:val="000F07F9"/>
    <w:rsid w:val="000F085F"/>
    <w:rsid w:val="000F0ADF"/>
    <w:rsid w:val="000F0D80"/>
    <w:rsid w:val="000F0DEA"/>
    <w:rsid w:val="000F0F01"/>
    <w:rsid w:val="000F112E"/>
    <w:rsid w:val="000F1256"/>
    <w:rsid w:val="000F1371"/>
    <w:rsid w:val="000F152A"/>
    <w:rsid w:val="000F15C1"/>
    <w:rsid w:val="000F174B"/>
    <w:rsid w:val="000F178F"/>
    <w:rsid w:val="000F1875"/>
    <w:rsid w:val="000F1B79"/>
    <w:rsid w:val="000F1D37"/>
    <w:rsid w:val="000F1D39"/>
    <w:rsid w:val="000F1FE5"/>
    <w:rsid w:val="000F23AA"/>
    <w:rsid w:val="000F24BC"/>
    <w:rsid w:val="000F24E9"/>
    <w:rsid w:val="000F2779"/>
    <w:rsid w:val="000F2B8A"/>
    <w:rsid w:val="000F2D67"/>
    <w:rsid w:val="000F3074"/>
    <w:rsid w:val="000F3567"/>
    <w:rsid w:val="000F38E7"/>
    <w:rsid w:val="000F3A2F"/>
    <w:rsid w:val="000F3D81"/>
    <w:rsid w:val="000F4018"/>
    <w:rsid w:val="000F40ED"/>
    <w:rsid w:val="000F40FA"/>
    <w:rsid w:val="000F416F"/>
    <w:rsid w:val="000F41EB"/>
    <w:rsid w:val="000F42AB"/>
    <w:rsid w:val="000F4315"/>
    <w:rsid w:val="000F4370"/>
    <w:rsid w:val="000F4374"/>
    <w:rsid w:val="000F44B3"/>
    <w:rsid w:val="000F4604"/>
    <w:rsid w:val="000F478E"/>
    <w:rsid w:val="000F4880"/>
    <w:rsid w:val="000F5287"/>
    <w:rsid w:val="000F533B"/>
    <w:rsid w:val="000F5A34"/>
    <w:rsid w:val="000F5B73"/>
    <w:rsid w:val="000F5FB3"/>
    <w:rsid w:val="000F6169"/>
    <w:rsid w:val="000F6700"/>
    <w:rsid w:val="000F6B27"/>
    <w:rsid w:val="000F708C"/>
    <w:rsid w:val="000F741F"/>
    <w:rsid w:val="000F759D"/>
    <w:rsid w:val="000F7896"/>
    <w:rsid w:val="000F7B03"/>
    <w:rsid w:val="000F7DA6"/>
    <w:rsid w:val="000F7DCB"/>
    <w:rsid w:val="000F7DE0"/>
    <w:rsid w:val="000F7EAE"/>
    <w:rsid w:val="0010012B"/>
    <w:rsid w:val="00100263"/>
    <w:rsid w:val="00100284"/>
    <w:rsid w:val="00100353"/>
    <w:rsid w:val="00100506"/>
    <w:rsid w:val="00100523"/>
    <w:rsid w:val="00100594"/>
    <w:rsid w:val="00100669"/>
    <w:rsid w:val="00100687"/>
    <w:rsid w:val="0010089C"/>
    <w:rsid w:val="0010095C"/>
    <w:rsid w:val="00100A36"/>
    <w:rsid w:val="00100B14"/>
    <w:rsid w:val="00100CE1"/>
    <w:rsid w:val="00100D9C"/>
    <w:rsid w:val="00100DEE"/>
    <w:rsid w:val="00100F28"/>
    <w:rsid w:val="00100FC9"/>
    <w:rsid w:val="00101299"/>
    <w:rsid w:val="00101351"/>
    <w:rsid w:val="0010155E"/>
    <w:rsid w:val="00101805"/>
    <w:rsid w:val="00101DAA"/>
    <w:rsid w:val="00101E0C"/>
    <w:rsid w:val="00101F95"/>
    <w:rsid w:val="001023D6"/>
    <w:rsid w:val="0010270B"/>
    <w:rsid w:val="001027A8"/>
    <w:rsid w:val="0010291A"/>
    <w:rsid w:val="00102930"/>
    <w:rsid w:val="00102944"/>
    <w:rsid w:val="001029E9"/>
    <w:rsid w:val="00102B1C"/>
    <w:rsid w:val="00102B6F"/>
    <w:rsid w:val="00102F85"/>
    <w:rsid w:val="0010315E"/>
    <w:rsid w:val="001031A6"/>
    <w:rsid w:val="001031B7"/>
    <w:rsid w:val="0010333D"/>
    <w:rsid w:val="001034C4"/>
    <w:rsid w:val="001034CC"/>
    <w:rsid w:val="001035BC"/>
    <w:rsid w:val="001035EE"/>
    <w:rsid w:val="001037E7"/>
    <w:rsid w:val="00103806"/>
    <w:rsid w:val="00103AC6"/>
    <w:rsid w:val="00103C3E"/>
    <w:rsid w:val="00103CB3"/>
    <w:rsid w:val="00103DA0"/>
    <w:rsid w:val="00104065"/>
    <w:rsid w:val="001040B0"/>
    <w:rsid w:val="00104326"/>
    <w:rsid w:val="0010432D"/>
    <w:rsid w:val="00104556"/>
    <w:rsid w:val="00104786"/>
    <w:rsid w:val="00104B27"/>
    <w:rsid w:val="00104B7F"/>
    <w:rsid w:val="00104EB1"/>
    <w:rsid w:val="00104F62"/>
    <w:rsid w:val="0010518F"/>
    <w:rsid w:val="001052B6"/>
    <w:rsid w:val="00105314"/>
    <w:rsid w:val="001057E8"/>
    <w:rsid w:val="001058E7"/>
    <w:rsid w:val="00105A9D"/>
    <w:rsid w:val="00105E55"/>
    <w:rsid w:val="00105F3E"/>
    <w:rsid w:val="0010646E"/>
    <w:rsid w:val="00106695"/>
    <w:rsid w:val="0010679F"/>
    <w:rsid w:val="001068A4"/>
    <w:rsid w:val="0010696C"/>
    <w:rsid w:val="00106C59"/>
    <w:rsid w:val="00106E99"/>
    <w:rsid w:val="00106FB8"/>
    <w:rsid w:val="00107110"/>
    <w:rsid w:val="0010712E"/>
    <w:rsid w:val="0010751E"/>
    <w:rsid w:val="001079CF"/>
    <w:rsid w:val="00107A80"/>
    <w:rsid w:val="00107BF8"/>
    <w:rsid w:val="001102EE"/>
    <w:rsid w:val="00110400"/>
    <w:rsid w:val="0011043B"/>
    <w:rsid w:val="00110601"/>
    <w:rsid w:val="00110799"/>
    <w:rsid w:val="00110C05"/>
    <w:rsid w:val="00110C1B"/>
    <w:rsid w:val="00110F08"/>
    <w:rsid w:val="00110FC1"/>
    <w:rsid w:val="00110FE4"/>
    <w:rsid w:val="0011108E"/>
    <w:rsid w:val="00111371"/>
    <w:rsid w:val="00111535"/>
    <w:rsid w:val="001117CD"/>
    <w:rsid w:val="00111866"/>
    <w:rsid w:val="00111A2C"/>
    <w:rsid w:val="00111BB6"/>
    <w:rsid w:val="00111EA2"/>
    <w:rsid w:val="00111EE5"/>
    <w:rsid w:val="00112131"/>
    <w:rsid w:val="00112388"/>
    <w:rsid w:val="00112528"/>
    <w:rsid w:val="00112784"/>
    <w:rsid w:val="00112BE8"/>
    <w:rsid w:val="00112F02"/>
    <w:rsid w:val="00112F7A"/>
    <w:rsid w:val="0011320F"/>
    <w:rsid w:val="00113386"/>
    <w:rsid w:val="001133A7"/>
    <w:rsid w:val="00113666"/>
    <w:rsid w:val="001138B0"/>
    <w:rsid w:val="00113B02"/>
    <w:rsid w:val="00113B35"/>
    <w:rsid w:val="00113B86"/>
    <w:rsid w:val="00113BD0"/>
    <w:rsid w:val="00113D52"/>
    <w:rsid w:val="00113E53"/>
    <w:rsid w:val="00113E88"/>
    <w:rsid w:val="00113F82"/>
    <w:rsid w:val="00114128"/>
    <w:rsid w:val="001141D9"/>
    <w:rsid w:val="001142FA"/>
    <w:rsid w:val="00114522"/>
    <w:rsid w:val="00114908"/>
    <w:rsid w:val="00114A13"/>
    <w:rsid w:val="00114C99"/>
    <w:rsid w:val="00114CC4"/>
    <w:rsid w:val="00114FFA"/>
    <w:rsid w:val="001150B7"/>
    <w:rsid w:val="00115223"/>
    <w:rsid w:val="001154A0"/>
    <w:rsid w:val="0011566D"/>
    <w:rsid w:val="00115857"/>
    <w:rsid w:val="00115967"/>
    <w:rsid w:val="00115A83"/>
    <w:rsid w:val="00115C2D"/>
    <w:rsid w:val="00115C71"/>
    <w:rsid w:val="00115D69"/>
    <w:rsid w:val="00115E68"/>
    <w:rsid w:val="0011604C"/>
    <w:rsid w:val="001164C3"/>
    <w:rsid w:val="001166E1"/>
    <w:rsid w:val="00116A8A"/>
    <w:rsid w:val="00116A9D"/>
    <w:rsid w:val="00116B57"/>
    <w:rsid w:val="00116C20"/>
    <w:rsid w:val="00116C87"/>
    <w:rsid w:val="00116D2A"/>
    <w:rsid w:val="0011705D"/>
    <w:rsid w:val="001173F2"/>
    <w:rsid w:val="001176B1"/>
    <w:rsid w:val="00117A2B"/>
    <w:rsid w:val="00117B91"/>
    <w:rsid w:val="00117BC1"/>
    <w:rsid w:val="00117C9C"/>
    <w:rsid w:val="00120031"/>
    <w:rsid w:val="001202A8"/>
    <w:rsid w:val="001203AA"/>
    <w:rsid w:val="00120762"/>
    <w:rsid w:val="001208D8"/>
    <w:rsid w:val="00120959"/>
    <w:rsid w:val="00120B0A"/>
    <w:rsid w:val="00120B4A"/>
    <w:rsid w:val="00120CEA"/>
    <w:rsid w:val="0012102D"/>
    <w:rsid w:val="00121053"/>
    <w:rsid w:val="0012106D"/>
    <w:rsid w:val="001210B2"/>
    <w:rsid w:val="001210ED"/>
    <w:rsid w:val="0012111D"/>
    <w:rsid w:val="00121180"/>
    <w:rsid w:val="0012181F"/>
    <w:rsid w:val="00121908"/>
    <w:rsid w:val="00121EE0"/>
    <w:rsid w:val="00122435"/>
    <w:rsid w:val="001224C5"/>
    <w:rsid w:val="001225A3"/>
    <w:rsid w:val="001226C3"/>
    <w:rsid w:val="00122C19"/>
    <w:rsid w:val="00122C3E"/>
    <w:rsid w:val="00122D1F"/>
    <w:rsid w:val="001230EA"/>
    <w:rsid w:val="0012322F"/>
    <w:rsid w:val="00123291"/>
    <w:rsid w:val="00123577"/>
    <w:rsid w:val="00123786"/>
    <w:rsid w:val="00123887"/>
    <w:rsid w:val="00123A10"/>
    <w:rsid w:val="00123A45"/>
    <w:rsid w:val="00123AF8"/>
    <w:rsid w:val="0012402A"/>
    <w:rsid w:val="00124041"/>
    <w:rsid w:val="00124059"/>
    <w:rsid w:val="001241D1"/>
    <w:rsid w:val="001243E6"/>
    <w:rsid w:val="0012440F"/>
    <w:rsid w:val="0012449B"/>
    <w:rsid w:val="00124500"/>
    <w:rsid w:val="00124652"/>
    <w:rsid w:val="001246C2"/>
    <w:rsid w:val="00124B9C"/>
    <w:rsid w:val="00124BBE"/>
    <w:rsid w:val="00124CA6"/>
    <w:rsid w:val="00124F50"/>
    <w:rsid w:val="0012542E"/>
    <w:rsid w:val="001255FE"/>
    <w:rsid w:val="00125854"/>
    <w:rsid w:val="00125946"/>
    <w:rsid w:val="00125AA4"/>
    <w:rsid w:val="00125E73"/>
    <w:rsid w:val="00126159"/>
    <w:rsid w:val="0012620A"/>
    <w:rsid w:val="00126274"/>
    <w:rsid w:val="001264E8"/>
    <w:rsid w:val="001267CC"/>
    <w:rsid w:val="0012684D"/>
    <w:rsid w:val="00126C7A"/>
    <w:rsid w:val="00126CFA"/>
    <w:rsid w:val="00127079"/>
    <w:rsid w:val="00127400"/>
    <w:rsid w:val="00127465"/>
    <w:rsid w:val="00127475"/>
    <w:rsid w:val="00127483"/>
    <w:rsid w:val="001274ED"/>
    <w:rsid w:val="0012782A"/>
    <w:rsid w:val="001278CA"/>
    <w:rsid w:val="0012796B"/>
    <w:rsid w:val="00127B66"/>
    <w:rsid w:val="00127D56"/>
    <w:rsid w:val="00127F7B"/>
    <w:rsid w:val="0013015C"/>
    <w:rsid w:val="0013028B"/>
    <w:rsid w:val="001302E0"/>
    <w:rsid w:val="001303C6"/>
    <w:rsid w:val="00130507"/>
    <w:rsid w:val="00130530"/>
    <w:rsid w:val="0013085D"/>
    <w:rsid w:val="0013088A"/>
    <w:rsid w:val="00130892"/>
    <w:rsid w:val="001309D7"/>
    <w:rsid w:val="00130BE7"/>
    <w:rsid w:val="001311F1"/>
    <w:rsid w:val="00131367"/>
    <w:rsid w:val="001315F5"/>
    <w:rsid w:val="00131BB9"/>
    <w:rsid w:val="00131BEC"/>
    <w:rsid w:val="00131D05"/>
    <w:rsid w:val="00131E18"/>
    <w:rsid w:val="00132B62"/>
    <w:rsid w:val="00132CBE"/>
    <w:rsid w:val="00132E9F"/>
    <w:rsid w:val="0013303C"/>
    <w:rsid w:val="001330DB"/>
    <w:rsid w:val="001331D5"/>
    <w:rsid w:val="00133260"/>
    <w:rsid w:val="00133430"/>
    <w:rsid w:val="0013382C"/>
    <w:rsid w:val="00133A94"/>
    <w:rsid w:val="00133AE9"/>
    <w:rsid w:val="00134312"/>
    <w:rsid w:val="0013439F"/>
    <w:rsid w:val="00134693"/>
    <w:rsid w:val="00134799"/>
    <w:rsid w:val="00134887"/>
    <w:rsid w:val="001349D7"/>
    <w:rsid w:val="00134CF3"/>
    <w:rsid w:val="00134D22"/>
    <w:rsid w:val="00134DD3"/>
    <w:rsid w:val="00134EA9"/>
    <w:rsid w:val="00134F35"/>
    <w:rsid w:val="00134FE8"/>
    <w:rsid w:val="0013505C"/>
    <w:rsid w:val="00135394"/>
    <w:rsid w:val="00135462"/>
    <w:rsid w:val="00135464"/>
    <w:rsid w:val="00135536"/>
    <w:rsid w:val="00135644"/>
    <w:rsid w:val="001356A1"/>
    <w:rsid w:val="0013585C"/>
    <w:rsid w:val="00135964"/>
    <w:rsid w:val="00135988"/>
    <w:rsid w:val="00135CCF"/>
    <w:rsid w:val="00135ECC"/>
    <w:rsid w:val="0013614B"/>
    <w:rsid w:val="00136389"/>
    <w:rsid w:val="0013654F"/>
    <w:rsid w:val="001366BE"/>
    <w:rsid w:val="00136EE3"/>
    <w:rsid w:val="00136FAF"/>
    <w:rsid w:val="00136FB8"/>
    <w:rsid w:val="00136FDA"/>
    <w:rsid w:val="00136FEA"/>
    <w:rsid w:val="001371AD"/>
    <w:rsid w:val="00137257"/>
    <w:rsid w:val="0013728C"/>
    <w:rsid w:val="00137331"/>
    <w:rsid w:val="001373C4"/>
    <w:rsid w:val="0013743B"/>
    <w:rsid w:val="0013799D"/>
    <w:rsid w:val="001379BF"/>
    <w:rsid w:val="00137BEA"/>
    <w:rsid w:val="00137D5A"/>
    <w:rsid w:val="00137FE9"/>
    <w:rsid w:val="0014006A"/>
    <w:rsid w:val="0014021F"/>
    <w:rsid w:val="0014064D"/>
    <w:rsid w:val="0014081B"/>
    <w:rsid w:val="00140CF6"/>
    <w:rsid w:val="00141166"/>
    <w:rsid w:val="00141285"/>
    <w:rsid w:val="001413B4"/>
    <w:rsid w:val="001415BC"/>
    <w:rsid w:val="001416A1"/>
    <w:rsid w:val="0014180B"/>
    <w:rsid w:val="00141A31"/>
    <w:rsid w:val="00141A72"/>
    <w:rsid w:val="00141A9A"/>
    <w:rsid w:val="00141AAE"/>
    <w:rsid w:val="00141D06"/>
    <w:rsid w:val="00141D21"/>
    <w:rsid w:val="00141EDB"/>
    <w:rsid w:val="00142164"/>
    <w:rsid w:val="0014228A"/>
    <w:rsid w:val="00142563"/>
    <w:rsid w:val="001426D8"/>
    <w:rsid w:val="00142946"/>
    <w:rsid w:val="00142A14"/>
    <w:rsid w:val="00142AEE"/>
    <w:rsid w:val="00142AF2"/>
    <w:rsid w:val="00142B78"/>
    <w:rsid w:val="00142C34"/>
    <w:rsid w:val="00142C64"/>
    <w:rsid w:val="00142D1E"/>
    <w:rsid w:val="00142D70"/>
    <w:rsid w:val="00142E26"/>
    <w:rsid w:val="00143343"/>
    <w:rsid w:val="001433C6"/>
    <w:rsid w:val="00143556"/>
    <w:rsid w:val="001439D3"/>
    <w:rsid w:val="00143C5A"/>
    <w:rsid w:val="00143EA8"/>
    <w:rsid w:val="0014449B"/>
    <w:rsid w:val="00144648"/>
    <w:rsid w:val="00144B4B"/>
    <w:rsid w:val="00144BCF"/>
    <w:rsid w:val="00144C4F"/>
    <w:rsid w:val="00145181"/>
    <w:rsid w:val="001456DC"/>
    <w:rsid w:val="001458CF"/>
    <w:rsid w:val="00145E9C"/>
    <w:rsid w:val="00145EC5"/>
    <w:rsid w:val="00146018"/>
    <w:rsid w:val="001463C1"/>
    <w:rsid w:val="0014665D"/>
    <w:rsid w:val="001467DF"/>
    <w:rsid w:val="00146857"/>
    <w:rsid w:val="00146B0E"/>
    <w:rsid w:val="00146C59"/>
    <w:rsid w:val="00146F4E"/>
    <w:rsid w:val="0014701A"/>
    <w:rsid w:val="001471A1"/>
    <w:rsid w:val="0014746F"/>
    <w:rsid w:val="00147996"/>
    <w:rsid w:val="00147F54"/>
    <w:rsid w:val="00147FA0"/>
    <w:rsid w:val="00150041"/>
    <w:rsid w:val="0015010E"/>
    <w:rsid w:val="001506A6"/>
    <w:rsid w:val="00150786"/>
    <w:rsid w:val="00150DA0"/>
    <w:rsid w:val="00150FD2"/>
    <w:rsid w:val="001512A1"/>
    <w:rsid w:val="001512AC"/>
    <w:rsid w:val="00151300"/>
    <w:rsid w:val="0015140D"/>
    <w:rsid w:val="001516A0"/>
    <w:rsid w:val="00151825"/>
    <w:rsid w:val="0015189A"/>
    <w:rsid w:val="001519D7"/>
    <w:rsid w:val="00151AB8"/>
    <w:rsid w:val="00151AEF"/>
    <w:rsid w:val="00151BD9"/>
    <w:rsid w:val="00151BF0"/>
    <w:rsid w:val="00152146"/>
    <w:rsid w:val="00152313"/>
    <w:rsid w:val="0015232D"/>
    <w:rsid w:val="00152465"/>
    <w:rsid w:val="0015258E"/>
    <w:rsid w:val="001525DD"/>
    <w:rsid w:val="001526E7"/>
    <w:rsid w:val="001527F6"/>
    <w:rsid w:val="001529B6"/>
    <w:rsid w:val="00152AE6"/>
    <w:rsid w:val="00152CEE"/>
    <w:rsid w:val="00152D38"/>
    <w:rsid w:val="0015308E"/>
    <w:rsid w:val="001532EF"/>
    <w:rsid w:val="00153AAC"/>
    <w:rsid w:val="00153C1D"/>
    <w:rsid w:val="00153D32"/>
    <w:rsid w:val="00153D54"/>
    <w:rsid w:val="00153F1A"/>
    <w:rsid w:val="001540A2"/>
    <w:rsid w:val="001540CC"/>
    <w:rsid w:val="001542BA"/>
    <w:rsid w:val="00154458"/>
    <w:rsid w:val="001545BF"/>
    <w:rsid w:val="0015470E"/>
    <w:rsid w:val="00154820"/>
    <w:rsid w:val="00154A2F"/>
    <w:rsid w:val="00154DAD"/>
    <w:rsid w:val="00154F02"/>
    <w:rsid w:val="00154FCC"/>
    <w:rsid w:val="0015513E"/>
    <w:rsid w:val="00155177"/>
    <w:rsid w:val="0015549E"/>
    <w:rsid w:val="00155575"/>
    <w:rsid w:val="0015564F"/>
    <w:rsid w:val="001557A0"/>
    <w:rsid w:val="001558B2"/>
    <w:rsid w:val="001558E9"/>
    <w:rsid w:val="001559A4"/>
    <w:rsid w:val="001559D0"/>
    <w:rsid w:val="001559E6"/>
    <w:rsid w:val="00155CD5"/>
    <w:rsid w:val="00155D54"/>
    <w:rsid w:val="0015666D"/>
    <w:rsid w:val="001568E0"/>
    <w:rsid w:val="00156B42"/>
    <w:rsid w:val="00156EA7"/>
    <w:rsid w:val="00156F48"/>
    <w:rsid w:val="00157069"/>
    <w:rsid w:val="0015707C"/>
    <w:rsid w:val="001570C2"/>
    <w:rsid w:val="001570EC"/>
    <w:rsid w:val="0015731A"/>
    <w:rsid w:val="00157383"/>
    <w:rsid w:val="00157439"/>
    <w:rsid w:val="001574D1"/>
    <w:rsid w:val="0015754A"/>
    <w:rsid w:val="001575B4"/>
    <w:rsid w:val="0015796D"/>
    <w:rsid w:val="00157D5E"/>
    <w:rsid w:val="00160007"/>
    <w:rsid w:val="00160103"/>
    <w:rsid w:val="00160109"/>
    <w:rsid w:val="0016028F"/>
    <w:rsid w:val="00160299"/>
    <w:rsid w:val="00160632"/>
    <w:rsid w:val="00160683"/>
    <w:rsid w:val="00160775"/>
    <w:rsid w:val="0016081B"/>
    <w:rsid w:val="001608DB"/>
    <w:rsid w:val="00160A0C"/>
    <w:rsid w:val="00160AC8"/>
    <w:rsid w:val="00160C03"/>
    <w:rsid w:val="00160C2B"/>
    <w:rsid w:val="00160ED2"/>
    <w:rsid w:val="001610AC"/>
    <w:rsid w:val="00161447"/>
    <w:rsid w:val="001616FD"/>
    <w:rsid w:val="0016189B"/>
    <w:rsid w:val="001619A8"/>
    <w:rsid w:val="00161A33"/>
    <w:rsid w:val="00161A86"/>
    <w:rsid w:val="00161BEE"/>
    <w:rsid w:val="00161EB5"/>
    <w:rsid w:val="00162064"/>
    <w:rsid w:val="00162188"/>
    <w:rsid w:val="00162217"/>
    <w:rsid w:val="00162435"/>
    <w:rsid w:val="00162565"/>
    <w:rsid w:val="001625E1"/>
    <w:rsid w:val="0016264D"/>
    <w:rsid w:val="001627F4"/>
    <w:rsid w:val="00162967"/>
    <w:rsid w:val="001629AA"/>
    <w:rsid w:val="00162BDC"/>
    <w:rsid w:val="00162D75"/>
    <w:rsid w:val="001630A9"/>
    <w:rsid w:val="001631C3"/>
    <w:rsid w:val="0016325D"/>
    <w:rsid w:val="00163370"/>
    <w:rsid w:val="001633C2"/>
    <w:rsid w:val="00163441"/>
    <w:rsid w:val="0016389F"/>
    <w:rsid w:val="001638BD"/>
    <w:rsid w:val="00163B3B"/>
    <w:rsid w:val="00163B77"/>
    <w:rsid w:val="00163B7D"/>
    <w:rsid w:val="00163C03"/>
    <w:rsid w:val="00163E72"/>
    <w:rsid w:val="00163F8C"/>
    <w:rsid w:val="00163F97"/>
    <w:rsid w:val="001640A8"/>
    <w:rsid w:val="001641A0"/>
    <w:rsid w:val="00164263"/>
    <w:rsid w:val="00164302"/>
    <w:rsid w:val="001643AF"/>
    <w:rsid w:val="0016454D"/>
    <w:rsid w:val="00164796"/>
    <w:rsid w:val="00164836"/>
    <w:rsid w:val="00164887"/>
    <w:rsid w:val="0016490A"/>
    <w:rsid w:val="00164ABB"/>
    <w:rsid w:val="00164B8A"/>
    <w:rsid w:val="00164C28"/>
    <w:rsid w:val="00164DCC"/>
    <w:rsid w:val="00164E93"/>
    <w:rsid w:val="00164EE6"/>
    <w:rsid w:val="00165018"/>
    <w:rsid w:val="0016514A"/>
    <w:rsid w:val="0016532D"/>
    <w:rsid w:val="00165423"/>
    <w:rsid w:val="001654DF"/>
    <w:rsid w:val="00165530"/>
    <w:rsid w:val="0016559E"/>
    <w:rsid w:val="00165898"/>
    <w:rsid w:val="001659F1"/>
    <w:rsid w:val="00165B82"/>
    <w:rsid w:val="00165D99"/>
    <w:rsid w:val="00165F1A"/>
    <w:rsid w:val="00165FD8"/>
    <w:rsid w:val="0016627F"/>
    <w:rsid w:val="001662CD"/>
    <w:rsid w:val="001663B5"/>
    <w:rsid w:val="0016665E"/>
    <w:rsid w:val="0016689F"/>
    <w:rsid w:val="00166ABD"/>
    <w:rsid w:val="00166FC0"/>
    <w:rsid w:val="0016707C"/>
    <w:rsid w:val="00167110"/>
    <w:rsid w:val="001673DB"/>
    <w:rsid w:val="0016750F"/>
    <w:rsid w:val="001675D7"/>
    <w:rsid w:val="001676BB"/>
    <w:rsid w:val="00167722"/>
    <w:rsid w:val="00167793"/>
    <w:rsid w:val="001677FF"/>
    <w:rsid w:val="00167898"/>
    <w:rsid w:val="001678EF"/>
    <w:rsid w:val="00167989"/>
    <w:rsid w:val="00167AEC"/>
    <w:rsid w:val="00167CA6"/>
    <w:rsid w:val="00167D7C"/>
    <w:rsid w:val="00167EE1"/>
    <w:rsid w:val="00170336"/>
    <w:rsid w:val="00170447"/>
    <w:rsid w:val="00170554"/>
    <w:rsid w:val="001705AC"/>
    <w:rsid w:val="00170835"/>
    <w:rsid w:val="001708BE"/>
    <w:rsid w:val="001708EA"/>
    <w:rsid w:val="00170A77"/>
    <w:rsid w:val="00170C00"/>
    <w:rsid w:val="00170C18"/>
    <w:rsid w:val="00170CA0"/>
    <w:rsid w:val="00170E71"/>
    <w:rsid w:val="00171180"/>
    <w:rsid w:val="0017118E"/>
    <w:rsid w:val="001711C6"/>
    <w:rsid w:val="00171213"/>
    <w:rsid w:val="00171665"/>
    <w:rsid w:val="001716AA"/>
    <w:rsid w:val="00171833"/>
    <w:rsid w:val="00171A1A"/>
    <w:rsid w:val="00171C61"/>
    <w:rsid w:val="00171E5A"/>
    <w:rsid w:val="00172013"/>
    <w:rsid w:val="00172076"/>
    <w:rsid w:val="0017219C"/>
    <w:rsid w:val="0017221E"/>
    <w:rsid w:val="00172800"/>
    <w:rsid w:val="0017283E"/>
    <w:rsid w:val="00172939"/>
    <w:rsid w:val="00172999"/>
    <w:rsid w:val="00172C0B"/>
    <w:rsid w:val="00172CAA"/>
    <w:rsid w:val="001730E0"/>
    <w:rsid w:val="0017318A"/>
    <w:rsid w:val="00173216"/>
    <w:rsid w:val="0017323F"/>
    <w:rsid w:val="00173316"/>
    <w:rsid w:val="001735D0"/>
    <w:rsid w:val="00173624"/>
    <w:rsid w:val="001739A9"/>
    <w:rsid w:val="00173AF5"/>
    <w:rsid w:val="00173B10"/>
    <w:rsid w:val="00173C7E"/>
    <w:rsid w:val="00173C94"/>
    <w:rsid w:val="00174369"/>
    <w:rsid w:val="001743A2"/>
    <w:rsid w:val="001743DB"/>
    <w:rsid w:val="0017444D"/>
    <w:rsid w:val="00174689"/>
    <w:rsid w:val="00174690"/>
    <w:rsid w:val="001747BD"/>
    <w:rsid w:val="001748E9"/>
    <w:rsid w:val="00174A29"/>
    <w:rsid w:val="00174A61"/>
    <w:rsid w:val="00174D70"/>
    <w:rsid w:val="00174DD4"/>
    <w:rsid w:val="00174ED7"/>
    <w:rsid w:val="001751B5"/>
    <w:rsid w:val="0017538E"/>
    <w:rsid w:val="00175656"/>
    <w:rsid w:val="0017569B"/>
    <w:rsid w:val="00175862"/>
    <w:rsid w:val="0017587F"/>
    <w:rsid w:val="00175A2A"/>
    <w:rsid w:val="00175C66"/>
    <w:rsid w:val="00175C88"/>
    <w:rsid w:val="00175CED"/>
    <w:rsid w:val="00175E6D"/>
    <w:rsid w:val="00175EBE"/>
    <w:rsid w:val="00176088"/>
    <w:rsid w:val="001760AB"/>
    <w:rsid w:val="0017613C"/>
    <w:rsid w:val="0017620A"/>
    <w:rsid w:val="00176219"/>
    <w:rsid w:val="0017630C"/>
    <w:rsid w:val="001768CA"/>
    <w:rsid w:val="001768EF"/>
    <w:rsid w:val="00176968"/>
    <w:rsid w:val="001769CA"/>
    <w:rsid w:val="00176C20"/>
    <w:rsid w:val="00176D57"/>
    <w:rsid w:val="00176D59"/>
    <w:rsid w:val="00176EAD"/>
    <w:rsid w:val="00176F3B"/>
    <w:rsid w:val="001771D4"/>
    <w:rsid w:val="001771E4"/>
    <w:rsid w:val="0017720D"/>
    <w:rsid w:val="0017731C"/>
    <w:rsid w:val="0017749B"/>
    <w:rsid w:val="00177781"/>
    <w:rsid w:val="00177941"/>
    <w:rsid w:val="00177DB5"/>
    <w:rsid w:val="0018028C"/>
    <w:rsid w:val="001803D0"/>
    <w:rsid w:val="001808F6"/>
    <w:rsid w:val="001809D3"/>
    <w:rsid w:val="00180AB5"/>
    <w:rsid w:val="00180AD3"/>
    <w:rsid w:val="00180F06"/>
    <w:rsid w:val="00180FD4"/>
    <w:rsid w:val="00180FFC"/>
    <w:rsid w:val="001812A8"/>
    <w:rsid w:val="001819EB"/>
    <w:rsid w:val="00181A6F"/>
    <w:rsid w:val="00181BD7"/>
    <w:rsid w:val="00181CF9"/>
    <w:rsid w:val="00181E32"/>
    <w:rsid w:val="00181E35"/>
    <w:rsid w:val="00181ECC"/>
    <w:rsid w:val="00181F1C"/>
    <w:rsid w:val="00182062"/>
    <w:rsid w:val="00182066"/>
    <w:rsid w:val="00182084"/>
    <w:rsid w:val="001820C7"/>
    <w:rsid w:val="0018214D"/>
    <w:rsid w:val="00182320"/>
    <w:rsid w:val="0018249C"/>
    <w:rsid w:val="001826BA"/>
    <w:rsid w:val="001827E0"/>
    <w:rsid w:val="0018280D"/>
    <w:rsid w:val="00182834"/>
    <w:rsid w:val="0018296A"/>
    <w:rsid w:val="00182B20"/>
    <w:rsid w:val="00182BA2"/>
    <w:rsid w:val="00182F2D"/>
    <w:rsid w:val="0018317C"/>
    <w:rsid w:val="00183260"/>
    <w:rsid w:val="0018340B"/>
    <w:rsid w:val="00183699"/>
    <w:rsid w:val="00183B3E"/>
    <w:rsid w:val="00183BA2"/>
    <w:rsid w:val="00183C1C"/>
    <w:rsid w:val="00183D19"/>
    <w:rsid w:val="00183E60"/>
    <w:rsid w:val="00183F28"/>
    <w:rsid w:val="001840AF"/>
    <w:rsid w:val="00184237"/>
    <w:rsid w:val="0018428C"/>
    <w:rsid w:val="001842DA"/>
    <w:rsid w:val="001846B3"/>
    <w:rsid w:val="001847EE"/>
    <w:rsid w:val="00184808"/>
    <w:rsid w:val="00184868"/>
    <w:rsid w:val="00184C07"/>
    <w:rsid w:val="00184C81"/>
    <w:rsid w:val="00184F2B"/>
    <w:rsid w:val="00184FB3"/>
    <w:rsid w:val="00185044"/>
    <w:rsid w:val="00185186"/>
    <w:rsid w:val="00185231"/>
    <w:rsid w:val="0018527C"/>
    <w:rsid w:val="001852E5"/>
    <w:rsid w:val="001853CD"/>
    <w:rsid w:val="00185667"/>
    <w:rsid w:val="001857C6"/>
    <w:rsid w:val="00185E50"/>
    <w:rsid w:val="0018609F"/>
    <w:rsid w:val="001861EE"/>
    <w:rsid w:val="00186334"/>
    <w:rsid w:val="00186885"/>
    <w:rsid w:val="0018691B"/>
    <w:rsid w:val="0018694B"/>
    <w:rsid w:val="00186A2A"/>
    <w:rsid w:val="00186C87"/>
    <w:rsid w:val="00186D92"/>
    <w:rsid w:val="00186DD3"/>
    <w:rsid w:val="00187053"/>
    <w:rsid w:val="0018711C"/>
    <w:rsid w:val="00187132"/>
    <w:rsid w:val="00187142"/>
    <w:rsid w:val="001871EF"/>
    <w:rsid w:val="001875EC"/>
    <w:rsid w:val="0018767F"/>
    <w:rsid w:val="001878A4"/>
    <w:rsid w:val="00187B1C"/>
    <w:rsid w:val="00187E08"/>
    <w:rsid w:val="00187E88"/>
    <w:rsid w:val="00190141"/>
    <w:rsid w:val="00190215"/>
    <w:rsid w:val="0019038D"/>
    <w:rsid w:val="00190B74"/>
    <w:rsid w:val="00190F4C"/>
    <w:rsid w:val="001910C5"/>
    <w:rsid w:val="0019129C"/>
    <w:rsid w:val="0019155E"/>
    <w:rsid w:val="001915DA"/>
    <w:rsid w:val="001916C6"/>
    <w:rsid w:val="001919E3"/>
    <w:rsid w:val="00191ADE"/>
    <w:rsid w:val="00192044"/>
    <w:rsid w:val="0019206D"/>
    <w:rsid w:val="001920F2"/>
    <w:rsid w:val="001923B6"/>
    <w:rsid w:val="00192493"/>
    <w:rsid w:val="001926DD"/>
    <w:rsid w:val="001928CE"/>
    <w:rsid w:val="0019293B"/>
    <w:rsid w:val="001929FA"/>
    <w:rsid w:val="00192C7F"/>
    <w:rsid w:val="00192D97"/>
    <w:rsid w:val="00192EC8"/>
    <w:rsid w:val="00192FF3"/>
    <w:rsid w:val="00193454"/>
    <w:rsid w:val="001934C2"/>
    <w:rsid w:val="0019353C"/>
    <w:rsid w:val="00193597"/>
    <w:rsid w:val="001935EF"/>
    <w:rsid w:val="0019364C"/>
    <w:rsid w:val="0019376F"/>
    <w:rsid w:val="00193C76"/>
    <w:rsid w:val="00193CDD"/>
    <w:rsid w:val="00193EC2"/>
    <w:rsid w:val="00193FC9"/>
    <w:rsid w:val="00194242"/>
    <w:rsid w:val="00194557"/>
    <w:rsid w:val="00194689"/>
    <w:rsid w:val="00194B85"/>
    <w:rsid w:val="00194BE5"/>
    <w:rsid w:val="00194FE6"/>
    <w:rsid w:val="00195261"/>
    <w:rsid w:val="001954ED"/>
    <w:rsid w:val="001956F3"/>
    <w:rsid w:val="0019570B"/>
    <w:rsid w:val="001958A7"/>
    <w:rsid w:val="00195B8D"/>
    <w:rsid w:val="00195CDA"/>
    <w:rsid w:val="00195E20"/>
    <w:rsid w:val="00196160"/>
    <w:rsid w:val="001961D1"/>
    <w:rsid w:val="00196460"/>
    <w:rsid w:val="00196511"/>
    <w:rsid w:val="00196659"/>
    <w:rsid w:val="001967AF"/>
    <w:rsid w:val="0019683F"/>
    <w:rsid w:val="00196B78"/>
    <w:rsid w:val="00196B97"/>
    <w:rsid w:val="00196DA6"/>
    <w:rsid w:val="00196DB6"/>
    <w:rsid w:val="00196DE9"/>
    <w:rsid w:val="00196E8D"/>
    <w:rsid w:val="001970A9"/>
    <w:rsid w:val="0019724A"/>
    <w:rsid w:val="001975C8"/>
    <w:rsid w:val="001976A3"/>
    <w:rsid w:val="001977E3"/>
    <w:rsid w:val="0019780A"/>
    <w:rsid w:val="00197876"/>
    <w:rsid w:val="00197949"/>
    <w:rsid w:val="00197A2B"/>
    <w:rsid w:val="00197B93"/>
    <w:rsid w:val="00197BFD"/>
    <w:rsid w:val="00197D71"/>
    <w:rsid w:val="00197F92"/>
    <w:rsid w:val="001A02F5"/>
    <w:rsid w:val="001A036F"/>
    <w:rsid w:val="001A03CA"/>
    <w:rsid w:val="001A05B7"/>
    <w:rsid w:val="001A05F0"/>
    <w:rsid w:val="001A0CF7"/>
    <w:rsid w:val="001A0D28"/>
    <w:rsid w:val="001A1399"/>
    <w:rsid w:val="001A13A2"/>
    <w:rsid w:val="001A146F"/>
    <w:rsid w:val="001A1657"/>
    <w:rsid w:val="001A16B4"/>
    <w:rsid w:val="001A18ED"/>
    <w:rsid w:val="001A19D8"/>
    <w:rsid w:val="001A1AC3"/>
    <w:rsid w:val="001A1ADC"/>
    <w:rsid w:val="001A2594"/>
    <w:rsid w:val="001A25A4"/>
    <w:rsid w:val="001A2691"/>
    <w:rsid w:val="001A28A2"/>
    <w:rsid w:val="001A2AD0"/>
    <w:rsid w:val="001A2BD2"/>
    <w:rsid w:val="001A2CD6"/>
    <w:rsid w:val="001A2D07"/>
    <w:rsid w:val="001A2D4C"/>
    <w:rsid w:val="001A2EA4"/>
    <w:rsid w:val="001A3320"/>
    <w:rsid w:val="001A3327"/>
    <w:rsid w:val="001A3577"/>
    <w:rsid w:val="001A360F"/>
    <w:rsid w:val="001A3618"/>
    <w:rsid w:val="001A39E9"/>
    <w:rsid w:val="001A3AB7"/>
    <w:rsid w:val="001A3BFE"/>
    <w:rsid w:val="001A3C91"/>
    <w:rsid w:val="001A3DFA"/>
    <w:rsid w:val="001A3F48"/>
    <w:rsid w:val="001A43FC"/>
    <w:rsid w:val="001A448A"/>
    <w:rsid w:val="001A473A"/>
    <w:rsid w:val="001A4A0E"/>
    <w:rsid w:val="001A4A39"/>
    <w:rsid w:val="001A4B48"/>
    <w:rsid w:val="001A4C43"/>
    <w:rsid w:val="001A4C59"/>
    <w:rsid w:val="001A4D50"/>
    <w:rsid w:val="001A4F1C"/>
    <w:rsid w:val="001A500C"/>
    <w:rsid w:val="001A50C8"/>
    <w:rsid w:val="001A5541"/>
    <w:rsid w:val="001A55B4"/>
    <w:rsid w:val="001A5647"/>
    <w:rsid w:val="001A5990"/>
    <w:rsid w:val="001A5FBE"/>
    <w:rsid w:val="001A603D"/>
    <w:rsid w:val="001A61AC"/>
    <w:rsid w:val="001A630B"/>
    <w:rsid w:val="001A6321"/>
    <w:rsid w:val="001A63AB"/>
    <w:rsid w:val="001A668E"/>
    <w:rsid w:val="001A691E"/>
    <w:rsid w:val="001A6B1C"/>
    <w:rsid w:val="001A6BF5"/>
    <w:rsid w:val="001A6C2C"/>
    <w:rsid w:val="001A6ED5"/>
    <w:rsid w:val="001A6F14"/>
    <w:rsid w:val="001A70C0"/>
    <w:rsid w:val="001A7106"/>
    <w:rsid w:val="001A71D7"/>
    <w:rsid w:val="001A73A7"/>
    <w:rsid w:val="001A7454"/>
    <w:rsid w:val="001A7470"/>
    <w:rsid w:val="001A75D1"/>
    <w:rsid w:val="001A75DB"/>
    <w:rsid w:val="001A7673"/>
    <w:rsid w:val="001A7817"/>
    <w:rsid w:val="001A7A60"/>
    <w:rsid w:val="001A7BEC"/>
    <w:rsid w:val="001A7D1A"/>
    <w:rsid w:val="001A7DFB"/>
    <w:rsid w:val="001A7FBA"/>
    <w:rsid w:val="001B0022"/>
    <w:rsid w:val="001B00A4"/>
    <w:rsid w:val="001B0391"/>
    <w:rsid w:val="001B05C4"/>
    <w:rsid w:val="001B085F"/>
    <w:rsid w:val="001B0942"/>
    <w:rsid w:val="001B0955"/>
    <w:rsid w:val="001B0BC9"/>
    <w:rsid w:val="001B0BCB"/>
    <w:rsid w:val="001B0C95"/>
    <w:rsid w:val="001B0E02"/>
    <w:rsid w:val="001B0F77"/>
    <w:rsid w:val="001B1100"/>
    <w:rsid w:val="001B1227"/>
    <w:rsid w:val="001B13D3"/>
    <w:rsid w:val="001B15A4"/>
    <w:rsid w:val="001B165A"/>
    <w:rsid w:val="001B1880"/>
    <w:rsid w:val="001B1C14"/>
    <w:rsid w:val="001B1D3A"/>
    <w:rsid w:val="001B1E6D"/>
    <w:rsid w:val="001B1ECF"/>
    <w:rsid w:val="001B1FE3"/>
    <w:rsid w:val="001B2017"/>
    <w:rsid w:val="001B20CD"/>
    <w:rsid w:val="001B2400"/>
    <w:rsid w:val="001B2417"/>
    <w:rsid w:val="001B26C4"/>
    <w:rsid w:val="001B29F7"/>
    <w:rsid w:val="001B2AB6"/>
    <w:rsid w:val="001B301C"/>
    <w:rsid w:val="001B30CF"/>
    <w:rsid w:val="001B316E"/>
    <w:rsid w:val="001B3486"/>
    <w:rsid w:val="001B348D"/>
    <w:rsid w:val="001B3538"/>
    <w:rsid w:val="001B37E3"/>
    <w:rsid w:val="001B38C5"/>
    <w:rsid w:val="001B3B80"/>
    <w:rsid w:val="001B3DBC"/>
    <w:rsid w:val="001B3FF4"/>
    <w:rsid w:val="001B41D4"/>
    <w:rsid w:val="001B4207"/>
    <w:rsid w:val="001B4289"/>
    <w:rsid w:val="001B4365"/>
    <w:rsid w:val="001B453B"/>
    <w:rsid w:val="001B4593"/>
    <w:rsid w:val="001B45D1"/>
    <w:rsid w:val="001B49D7"/>
    <w:rsid w:val="001B4F3C"/>
    <w:rsid w:val="001B51C6"/>
    <w:rsid w:val="001B51ED"/>
    <w:rsid w:val="001B528B"/>
    <w:rsid w:val="001B52E8"/>
    <w:rsid w:val="001B569C"/>
    <w:rsid w:val="001B57EA"/>
    <w:rsid w:val="001B59E0"/>
    <w:rsid w:val="001B5ABA"/>
    <w:rsid w:val="001B5C6E"/>
    <w:rsid w:val="001B5D3A"/>
    <w:rsid w:val="001B5D5E"/>
    <w:rsid w:val="001B5DF7"/>
    <w:rsid w:val="001B5E87"/>
    <w:rsid w:val="001B5EFB"/>
    <w:rsid w:val="001B6165"/>
    <w:rsid w:val="001B6343"/>
    <w:rsid w:val="001B636F"/>
    <w:rsid w:val="001B64F5"/>
    <w:rsid w:val="001B6657"/>
    <w:rsid w:val="001B67C4"/>
    <w:rsid w:val="001B6969"/>
    <w:rsid w:val="001B6CC3"/>
    <w:rsid w:val="001B6CFB"/>
    <w:rsid w:val="001B6D06"/>
    <w:rsid w:val="001B6E86"/>
    <w:rsid w:val="001B7092"/>
    <w:rsid w:val="001B72E3"/>
    <w:rsid w:val="001B76D4"/>
    <w:rsid w:val="001C01F8"/>
    <w:rsid w:val="001C0315"/>
    <w:rsid w:val="001C036E"/>
    <w:rsid w:val="001C038E"/>
    <w:rsid w:val="001C0558"/>
    <w:rsid w:val="001C05A3"/>
    <w:rsid w:val="001C09C8"/>
    <w:rsid w:val="001C0A32"/>
    <w:rsid w:val="001C0ADE"/>
    <w:rsid w:val="001C0B92"/>
    <w:rsid w:val="001C0CE7"/>
    <w:rsid w:val="001C0CEA"/>
    <w:rsid w:val="001C0E92"/>
    <w:rsid w:val="001C0F69"/>
    <w:rsid w:val="001C0FC4"/>
    <w:rsid w:val="001C149C"/>
    <w:rsid w:val="001C1582"/>
    <w:rsid w:val="001C19FB"/>
    <w:rsid w:val="001C1CEF"/>
    <w:rsid w:val="001C1E9B"/>
    <w:rsid w:val="001C202B"/>
    <w:rsid w:val="001C211A"/>
    <w:rsid w:val="001C2164"/>
    <w:rsid w:val="001C236E"/>
    <w:rsid w:val="001C2370"/>
    <w:rsid w:val="001C257F"/>
    <w:rsid w:val="001C2A01"/>
    <w:rsid w:val="001C2A29"/>
    <w:rsid w:val="001C2A43"/>
    <w:rsid w:val="001C2C36"/>
    <w:rsid w:val="001C2D08"/>
    <w:rsid w:val="001C3281"/>
    <w:rsid w:val="001C335A"/>
    <w:rsid w:val="001C33F7"/>
    <w:rsid w:val="001C346A"/>
    <w:rsid w:val="001C3546"/>
    <w:rsid w:val="001C37ED"/>
    <w:rsid w:val="001C3AF6"/>
    <w:rsid w:val="001C3B0B"/>
    <w:rsid w:val="001C3B5A"/>
    <w:rsid w:val="001C3CE4"/>
    <w:rsid w:val="001C4258"/>
    <w:rsid w:val="001C4339"/>
    <w:rsid w:val="001C4456"/>
    <w:rsid w:val="001C45D2"/>
    <w:rsid w:val="001C48E0"/>
    <w:rsid w:val="001C4932"/>
    <w:rsid w:val="001C495F"/>
    <w:rsid w:val="001C499D"/>
    <w:rsid w:val="001C49F6"/>
    <w:rsid w:val="001C4B58"/>
    <w:rsid w:val="001C4BAB"/>
    <w:rsid w:val="001C4C56"/>
    <w:rsid w:val="001C4C93"/>
    <w:rsid w:val="001C4DCD"/>
    <w:rsid w:val="001C4FD5"/>
    <w:rsid w:val="001C50C8"/>
    <w:rsid w:val="001C5189"/>
    <w:rsid w:val="001C5381"/>
    <w:rsid w:val="001C5511"/>
    <w:rsid w:val="001C5522"/>
    <w:rsid w:val="001C56A5"/>
    <w:rsid w:val="001C57D1"/>
    <w:rsid w:val="001C57D6"/>
    <w:rsid w:val="001C58B7"/>
    <w:rsid w:val="001C596F"/>
    <w:rsid w:val="001C59C0"/>
    <w:rsid w:val="001C5A18"/>
    <w:rsid w:val="001C5EDF"/>
    <w:rsid w:val="001C5F00"/>
    <w:rsid w:val="001C6053"/>
    <w:rsid w:val="001C60F4"/>
    <w:rsid w:val="001C6316"/>
    <w:rsid w:val="001C6465"/>
    <w:rsid w:val="001C65B4"/>
    <w:rsid w:val="001C68CE"/>
    <w:rsid w:val="001C6BC1"/>
    <w:rsid w:val="001C6BEA"/>
    <w:rsid w:val="001C6C55"/>
    <w:rsid w:val="001C6D05"/>
    <w:rsid w:val="001C6DBB"/>
    <w:rsid w:val="001C6ED1"/>
    <w:rsid w:val="001C7388"/>
    <w:rsid w:val="001C7867"/>
    <w:rsid w:val="001C7CD0"/>
    <w:rsid w:val="001C7CE6"/>
    <w:rsid w:val="001D026C"/>
    <w:rsid w:val="001D039D"/>
    <w:rsid w:val="001D056A"/>
    <w:rsid w:val="001D05BB"/>
    <w:rsid w:val="001D05BE"/>
    <w:rsid w:val="001D0A1D"/>
    <w:rsid w:val="001D0B94"/>
    <w:rsid w:val="001D0D27"/>
    <w:rsid w:val="001D0D63"/>
    <w:rsid w:val="001D0E01"/>
    <w:rsid w:val="001D0EAD"/>
    <w:rsid w:val="001D0EB2"/>
    <w:rsid w:val="001D0FA2"/>
    <w:rsid w:val="001D109C"/>
    <w:rsid w:val="001D1125"/>
    <w:rsid w:val="001D1419"/>
    <w:rsid w:val="001D14A5"/>
    <w:rsid w:val="001D151C"/>
    <w:rsid w:val="001D1789"/>
    <w:rsid w:val="001D1791"/>
    <w:rsid w:val="001D180C"/>
    <w:rsid w:val="001D1A75"/>
    <w:rsid w:val="001D1AF5"/>
    <w:rsid w:val="001D1C09"/>
    <w:rsid w:val="001D1EAA"/>
    <w:rsid w:val="001D1FD5"/>
    <w:rsid w:val="001D22C1"/>
    <w:rsid w:val="001D2614"/>
    <w:rsid w:val="001D2664"/>
    <w:rsid w:val="001D2BC7"/>
    <w:rsid w:val="001D2CFB"/>
    <w:rsid w:val="001D2DE1"/>
    <w:rsid w:val="001D2E5E"/>
    <w:rsid w:val="001D2F0F"/>
    <w:rsid w:val="001D3082"/>
    <w:rsid w:val="001D3436"/>
    <w:rsid w:val="001D3477"/>
    <w:rsid w:val="001D3649"/>
    <w:rsid w:val="001D383C"/>
    <w:rsid w:val="001D39C8"/>
    <w:rsid w:val="001D39E3"/>
    <w:rsid w:val="001D3B10"/>
    <w:rsid w:val="001D3C7E"/>
    <w:rsid w:val="001D3C80"/>
    <w:rsid w:val="001D3C82"/>
    <w:rsid w:val="001D40E5"/>
    <w:rsid w:val="001D419E"/>
    <w:rsid w:val="001D4443"/>
    <w:rsid w:val="001D448B"/>
    <w:rsid w:val="001D4572"/>
    <w:rsid w:val="001D45A8"/>
    <w:rsid w:val="001D471C"/>
    <w:rsid w:val="001D4971"/>
    <w:rsid w:val="001D4CFF"/>
    <w:rsid w:val="001D4D0E"/>
    <w:rsid w:val="001D4EAC"/>
    <w:rsid w:val="001D51FB"/>
    <w:rsid w:val="001D5386"/>
    <w:rsid w:val="001D54F2"/>
    <w:rsid w:val="001D5661"/>
    <w:rsid w:val="001D5705"/>
    <w:rsid w:val="001D5BA6"/>
    <w:rsid w:val="001D5D69"/>
    <w:rsid w:val="001D5DA2"/>
    <w:rsid w:val="001D61B6"/>
    <w:rsid w:val="001D61EE"/>
    <w:rsid w:val="001D6334"/>
    <w:rsid w:val="001D66A7"/>
    <w:rsid w:val="001D6A7F"/>
    <w:rsid w:val="001D6AA9"/>
    <w:rsid w:val="001D6BD7"/>
    <w:rsid w:val="001D6CA6"/>
    <w:rsid w:val="001D6DBA"/>
    <w:rsid w:val="001D746D"/>
    <w:rsid w:val="001D76AE"/>
    <w:rsid w:val="001D76F6"/>
    <w:rsid w:val="001D7A73"/>
    <w:rsid w:val="001D7B65"/>
    <w:rsid w:val="001D7C59"/>
    <w:rsid w:val="001D7ED1"/>
    <w:rsid w:val="001E01B6"/>
    <w:rsid w:val="001E02E4"/>
    <w:rsid w:val="001E046E"/>
    <w:rsid w:val="001E0495"/>
    <w:rsid w:val="001E0532"/>
    <w:rsid w:val="001E079E"/>
    <w:rsid w:val="001E0B38"/>
    <w:rsid w:val="001E0C8E"/>
    <w:rsid w:val="001E0CEF"/>
    <w:rsid w:val="001E158A"/>
    <w:rsid w:val="001E15A7"/>
    <w:rsid w:val="001E160D"/>
    <w:rsid w:val="001E16A2"/>
    <w:rsid w:val="001E16BE"/>
    <w:rsid w:val="001E1844"/>
    <w:rsid w:val="001E18E4"/>
    <w:rsid w:val="001E1AB9"/>
    <w:rsid w:val="001E1C6D"/>
    <w:rsid w:val="001E1D45"/>
    <w:rsid w:val="001E2007"/>
    <w:rsid w:val="001E2025"/>
    <w:rsid w:val="001E2599"/>
    <w:rsid w:val="001E2A6B"/>
    <w:rsid w:val="001E2AF6"/>
    <w:rsid w:val="001E2C5F"/>
    <w:rsid w:val="001E2DD1"/>
    <w:rsid w:val="001E2E2C"/>
    <w:rsid w:val="001E2F02"/>
    <w:rsid w:val="001E2FCD"/>
    <w:rsid w:val="001E36D1"/>
    <w:rsid w:val="001E3983"/>
    <w:rsid w:val="001E39F8"/>
    <w:rsid w:val="001E3A8C"/>
    <w:rsid w:val="001E3A9A"/>
    <w:rsid w:val="001E3DDF"/>
    <w:rsid w:val="001E3F9D"/>
    <w:rsid w:val="001E3FFB"/>
    <w:rsid w:val="001E401B"/>
    <w:rsid w:val="001E4098"/>
    <w:rsid w:val="001E4114"/>
    <w:rsid w:val="001E4299"/>
    <w:rsid w:val="001E429A"/>
    <w:rsid w:val="001E4441"/>
    <w:rsid w:val="001E46AE"/>
    <w:rsid w:val="001E4847"/>
    <w:rsid w:val="001E4EC3"/>
    <w:rsid w:val="001E514E"/>
    <w:rsid w:val="001E5548"/>
    <w:rsid w:val="001E570B"/>
    <w:rsid w:val="001E5CA2"/>
    <w:rsid w:val="001E5D29"/>
    <w:rsid w:val="001E5D55"/>
    <w:rsid w:val="001E5E73"/>
    <w:rsid w:val="001E5F49"/>
    <w:rsid w:val="001E639A"/>
    <w:rsid w:val="001E6631"/>
    <w:rsid w:val="001E66B5"/>
    <w:rsid w:val="001E684A"/>
    <w:rsid w:val="001E68FD"/>
    <w:rsid w:val="001E6A64"/>
    <w:rsid w:val="001E6E05"/>
    <w:rsid w:val="001E7183"/>
    <w:rsid w:val="001E7292"/>
    <w:rsid w:val="001E72B9"/>
    <w:rsid w:val="001E7613"/>
    <w:rsid w:val="001E7784"/>
    <w:rsid w:val="001E7861"/>
    <w:rsid w:val="001E786D"/>
    <w:rsid w:val="001E7A9E"/>
    <w:rsid w:val="001E7ADD"/>
    <w:rsid w:val="001E7D13"/>
    <w:rsid w:val="001E7D2C"/>
    <w:rsid w:val="001E7DCD"/>
    <w:rsid w:val="001E7DFB"/>
    <w:rsid w:val="001E7EB2"/>
    <w:rsid w:val="001F0254"/>
    <w:rsid w:val="001F0513"/>
    <w:rsid w:val="001F0831"/>
    <w:rsid w:val="001F0852"/>
    <w:rsid w:val="001F0F23"/>
    <w:rsid w:val="001F0FE5"/>
    <w:rsid w:val="001F1121"/>
    <w:rsid w:val="001F116B"/>
    <w:rsid w:val="001F11E6"/>
    <w:rsid w:val="001F139A"/>
    <w:rsid w:val="001F166C"/>
    <w:rsid w:val="001F19B1"/>
    <w:rsid w:val="001F1F8C"/>
    <w:rsid w:val="001F1FC4"/>
    <w:rsid w:val="001F2523"/>
    <w:rsid w:val="001F2C1C"/>
    <w:rsid w:val="001F2C83"/>
    <w:rsid w:val="001F3278"/>
    <w:rsid w:val="001F3304"/>
    <w:rsid w:val="001F340E"/>
    <w:rsid w:val="001F354B"/>
    <w:rsid w:val="001F356A"/>
    <w:rsid w:val="001F36C0"/>
    <w:rsid w:val="001F3938"/>
    <w:rsid w:val="001F3A12"/>
    <w:rsid w:val="001F3A47"/>
    <w:rsid w:val="001F3F9D"/>
    <w:rsid w:val="001F422A"/>
    <w:rsid w:val="001F443F"/>
    <w:rsid w:val="001F44DB"/>
    <w:rsid w:val="001F454C"/>
    <w:rsid w:val="001F4843"/>
    <w:rsid w:val="001F4A53"/>
    <w:rsid w:val="001F4DEC"/>
    <w:rsid w:val="001F509A"/>
    <w:rsid w:val="001F5418"/>
    <w:rsid w:val="001F56BC"/>
    <w:rsid w:val="001F57B9"/>
    <w:rsid w:val="001F58A7"/>
    <w:rsid w:val="001F5941"/>
    <w:rsid w:val="001F5AC0"/>
    <w:rsid w:val="001F5D3C"/>
    <w:rsid w:val="001F5DD9"/>
    <w:rsid w:val="001F5E83"/>
    <w:rsid w:val="001F5EFF"/>
    <w:rsid w:val="001F5F60"/>
    <w:rsid w:val="001F5FC0"/>
    <w:rsid w:val="001F6059"/>
    <w:rsid w:val="001F605B"/>
    <w:rsid w:val="001F6072"/>
    <w:rsid w:val="001F62DF"/>
    <w:rsid w:val="001F6363"/>
    <w:rsid w:val="001F6402"/>
    <w:rsid w:val="001F6472"/>
    <w:rsid w:val="001F64AD"/>
    <w:rsid w:val="001F65D9"/>
    <w:rsid w:val="001F67AE"/>
    <w:rsid w:val="001F695F"/>
    <w:rsid w:val="001F6AEC"/>
    <w:rsid w:val="001F6BBC"/>
    <w:rsid w:val="001F6F76"/>
    <w:rsid w:val="001F7049"/>
    <w:rsid w:val="001F70C6"/>
    <w:rsid w:val="001F7249"/>
    <w:rsid w:val="001F7279"/>
    <w:rsid w:val="001F747D"/>
    <w:rsid w:val="001F74A4"/>
    <w:rsid w:val="001F7577"/>
    <w:rsid w:val="001F7918"/>
    <w:rsid w:val="001F7A82"/>
    <w:rsid w:val="001F7B59"/>
    <w:rsid w:val="001F7B7F"/>
    <w:rsid w:val="001F7D95"/>
    <w:rsid w:val="001F7F6E"/>
    <w:rsid w:val="001F7FD4"/>
    <w:rsid w:val="0020004E"/>
    <w:rsid w:val="00200174"/>
    <w:rsid w:val="002003ED"/>
    <w:rsid w:val="00200797"/>
    <w:rsid w:val="002007EF"/>
    <w:rsid w:val="00200824"/>
    <w:rsid w:val="00200925"/>
    <w:rsid w:val="002009E1"/>
    <w:rsid w:val="00200A62"/>
    <w:rsid w:val="00200B36"/>
    <w:rsid w:val="00200C70"/>
    <w:rsid w:val="00200E0D"/>
    <w:rsid w:val="00200F41"/>
    <w:rsid w:val="00200F4D"/>
    <w:rsid w:val="00200F83"/>
    <w:rsid w:val="00200F8F"/>
    <w:rsid w:val="00200FC8"/>
    <w:rsid w:val="00200FF4"/>
    <w:rsid w:val="00201109"/>
    <w:rsid w:val="002012E5"/>
    <w:rsid w:val="00201720"/>
    <w:rsid w:val="00201834"/>
    <w:rsid w:val="002018AC"/>
    <w:rsid w:val="002018CA"/>
    <w:rsid w:val="00201996"/>
    <w:rsid w:val="00201CA4"/>
    <w:rsid w:val="00201CB3"/>
    <w:rsid w:val="00201EC5"/>
    <w:rsid w:val="00201ED0"/>
    <w:rsid w:val="00201F5E"/>
    <w:rsid w:val="00201F66"/>
    <w:rsid w:val="00202061"/>
    <w:rsid w:val="00202390"/>
    <w:rsid w:val="0020239D"/>
    <w:rsid w:val="0020278C"/>
    <w:rsid w:val="00202BAE"/>
    <w:rsid w:val="00202C38"/>
    <w:rsid w:val="00202CDF"/>
    <w:rsid w:val="00202D76"/>
    <w:rsid w:val="00202E30"/>
    <w:rsid w:val="00202EA4"/>
    <w:rsid w:val="00203036"/>
    <w:rsid w:val="00203394"/>
    <w:rsid w:val="00203403"/>
    <w:rsid w:val="00203604"/>
    <w:rsid w:val="00203682"/>
    <w:rsid w:val="00203737"/>
    <w:rsid w:val="002039F0"/>
    <w:rsid w:val="00203A12"/>
    <w:rsid w:val="00203B3C"/>
    <w:rsid w:val="00203D16"/>
    <w:rsid w:val="00203E2A"/>
    <w:rsid w:val="00203FAD"/>
    <w:rsid w:val="00203FB1"/>
    <w:rsid w:val="00204195"/>
    <w:rsid w:val="00204222"/>
    <w:rsid w:val="002042E4"/>
    <w:rsid w:val="00204791"/>
    <w:rsid w:val="0020480D"/>
    <w:rsid w:val="00204C2E"/>
    <w:rsid w:val="00204DC9"/>
    <w:rsid w:val="00204E3B"/>
    <w:rsid w:val="00204FFE"/>
    <w:rsid w:val="00205109"/>
    <w:rsid w:val="002051B0"/>
    <w:rsid w:val="00205300"/>
    <w:rsid w:val="0020568D"/>
    <w:rsid w:val="00205925"/>
    <w:rsid w:val="002059B0"/>
    <w:rsid w:val="002059BA"/>
    <w:rsid w:val="00205A93"/>
    <w:rsid w:val="00205CFE"/>
    <w:rsid w:val="00205D4C"/>
    <w:rsid w:val="00205EF3"/>
    <w:rsid w:val="0020663B"/>
    <w:rsid w:val="0020687E"/>
    <w:rsid w:val="0020699F"/>
    <w:rsid w:val="002069AD"/>
    <w:rsid w:val="00206A82"/>
    <w:rsid w:val="00206AA9"/>
    <w:rsid w:val="00206E4B"/>
    <w:rsid w:val="00206F07"/>
    <w:rsid w:val="00206FFA"/>
    <w:rsid w:val="00207056"/>
    <w:rsid w:val="00207098"/>
    <w:rsid w:val="0020715B"/>
    <w:rsid w:val="002072AB"/>
    <w:rsid w:val="0020734B"/>
    <w:rsid w:val="00207421"/>
    <w:rsid w:val="00207741"/>
    <w:rsid w:val="00207785"/>
    <w:rsid w:val="00207818"/>
    <w:rsid w:val="002078ED"/>
    <w:rsid w:val="00207CCB"/>
    <w:rsid w:val="00207ED0"/>
    <w:rsid w:val="00207EE2"/>
    <w:rsid w:val="00210122"/>
    <w:rsid w:val="00210C84"/>
    <w:rsid w:val="00210D34"/>
    <w:rsid w:val="00210D96"/>
    <w:rsid w:val="00210F9B"/>
    <w:rsid w:val="002113F2"/>
    <w:rsid w:val="00211525"/>
    <w:rsid w:val="0021166D"/>
    <w:rsid w:val="002117A9"/>
    <w:rsid w:val="0021184C"/>
    <w:rsid w:val="00211C88"/>
    <w:rsid w:val="00211CFE"/>
    <w:rsid w:val="00211D84"/>
    <w:rsid w:val="00211E36"/>
    <w:rsid w:val="00212053"/>
    <w:rsid w:val="00212130"/>
    <w:rsid w:val="00212260"/>
    <w:rsid w:val="0021234E"/>
    <w:rsid w:val="002123D9"/>
    <w:rsid w:val="002125B2"/>
    <w:rsid w:val="00212670"/>
    <w:rsid w:val="00212C87"/>
    <w:rsid w:val="00212CBE"/>
    <w:rsid w:val="00212DAC"/>
    <w:rsid w:val="00212EB2"/>
    <w:rsid w:val="0021306C"/>
    <w:rsid w:val="0021320C"/>
    <w:rsid w:val="00213297"/>
    <w:rsid w:val="0021340D"/>
    <w:rsid w:val="002134CA"/>
    <w:rsid w:val="002135E2"/>
    <w:rsid w:val="002136E3"/>
    <w:rsid w:val="0021379A"/>
    <w:rsid w:val="0021379B"/>
    <w:rsid w:val="0021392D"/>
    <w:rsid w:val="002141FB"/>
    <w:rsid w:val="0021438E"/>
    <w:rsid w:val="00214824"/>
    <w:rsid w:val="00214A33"/>
    <w:rsid w:val="00214A71"/>
    <w:rsid w:val="00214AA8"/>
    <w:rsid w:val="00214B8E"/>
    <w:rsid w:val="00214BAC"/>
    <w:rsid w:val="00214DFE"/>
    <w:rsid w:val="002150B6"/>
    <w:rsid w:val="002150C5"/>
    <w:rsid w:val="0021524D"/>
    <w:rsid w:val="002154C0"/>
    <w:rsid w:val="002156C7"/>
    <w:rsid w:val="002158D7"/>
    <w:rsid w:val="00215C9A"/>
    <w:rsid w:val="00215CFE"/>
    <w:rsid w:val="00215F90"/>
    <w:rsid w:val="00216164"/>
    <w:rsid w:val="0021633C"/>
    <w:rsid w:val="002165E4"/>
    <w:rsid w:val="002166F8"/>
    <w:rsid w:val="00216AE2"/>
    <w:rsid w:val="00216B63"/>
    <w:rsid w:val="00216BBE"/>
    <w:rsid w:val="00216D60"/>
    <w:rsid w:val="00216ED4"/>
    <w:rsid w:val="00216F8A"/>
    <w:rsid w:val="00217183"/>
    <w:rsid w:val="0021720F"/>
    <w:rsid w:val="0021722F"/>
    <w:rsid w:val="00217266"/>
    <w:rsid w:val="002173B2"/>
    <w:rsid w:val="00217528"/>
    <w:rsid w:val="00217F5E"/>
    <w:rsid w:val="002200EA"/>
    <w:rsid w:val="002201AC"/>
    <w:rsid w:val="00220473"/>
    <w:rsid w:val="00220547"/>
    <w:rsid w:val="0022065E"/>
    <w:rsid w:val="0022066A"/>
    <w:rsid w:val="002207A6"/>
    <w:rsid w:val="00220AE8"/>
    <w:rsid w:val="00220E24"/>
    <w:rsid w:val="00220F4C"/>
    <w:rsid w:val="00221070"/>
    <w:rsid w:val="00221236"/>
    <w:rsid w:val="00221760"/>
    <w:rsid w:val="00221AC9"/>
    <w:rsid w:val="00221B6D"/>
    <w:rsid w:val="00221C63"/>
    <w:rsid w:val="0022264C"/>
    <w:rsid w:val="002228C5"/>
    <w:rsid w:val="0022290B"/>
    <w:rsid w:val="00222982"/>
    <w:rsid w:val="002229F3"/>
    <w:rsid w:val="00222A55"/>
    <w:rsid w:val="00222E50"/>
    <w:rsid w:val="00222E56"/>
    <w:rsid w:val="00222EEB"/>
    <w:rsid w:val="00222EFC"/>
    <w:rsid w:val="00223255"/>
    <w:rsid w:val="002232B6"/>
    <w:rsid w:val="00223350"/>
    <w:rsid w:val="00223539"/>
    <w:rsid w:val="0022354D"/>
    <w:rsid w:val="00223984"/>
    <w:rsid w:val="00223A02"/>
    <w:rsid w:val="00223E11"/>
    <w:rsid w:val="00224010"/>
    <w:rsid w:val="0022417F"/>
    <w:rsid w:val="00224385"/>
    <w:rsid w:val="00224386"/>
    <w:rsid w:val="002245BE"/>
    <w:rsid w:val="00224705"/>
    <w:rsid w:val="00224770"/>
    <w:rsid w:val="00224845"/>
    <w:rsid w:val="00224927"/>
    <w:rsid w:val="00224941"/>
    <w:rsid w:val="002249C2"/>
    <w:rsid w:val="00224F59"/>
    <w:rsid w:val="0022520F"/>
    <w:rsid w:val="002253FD"/>
    <w:rsid w:val="002255B0"/>
    <w:rsid w:val="002255DD"/>
    <w:rsid w:val="00225640"/>
    <w:rsid w:val="002259E9"/>
    <w:rsid w:val="00225B4B"/>
    <w:rsid w:val="00225B9B"/>
    <w:rsid w:val="00225BD3"/>
    <w:rsid w:val="00225EC6"/>
    <w:rsid w:val="00225FAC"/>
    <w:rsid w:val="00226056"/>
    <w:rsid w:val="002260FE"/>
    <w:rsid w:val="002262DD"/>
    <w:rsid w:val="00226538"/>
    <w:rsid w:val="00226609"/>
    <w:rsid w:val="00226756"/>
    <w:rsid w:val="002269E9"/>
    <w:rsid w:val="00226D4F"/>
    <w:rsid w:val="00226DB8"/>
    <w:rsid w:val="00226EB0"/>
    <w:rsid w:val="00227259"/>
    <w:rsid w:val="002275D1"/>
    <w:rsid w:val="00227BCB"/>
    <w:rsid w:val="00227DAD"/>
    <w:rsid w:val="0023066F"/>
    <w:rsid w:val="002307BC"/>
    <w:rsid w:val="002307C5"/>
    <w:rsid w:val="00230BB6"/>
    <w:rsid w:val="00230CA1"/>
    <w:rsid w:val="00230D31"/>
    <w:rsid w:val="00231249"/>
    <w:rsid w:val="002315E3"/>
    <w:rsid w:val="002316C3"/>
    <w:rsid w:val="0023176F"/>
    <w:rsid w:val="0023179B"/>
    <w:rsid w:val="00231886"/>
    <w:rsid w:val="00231C16"/>
    <w:rsid w:val="00231D4D"/>
    <w:rsid w:val="00231DD7"/>
    <w:rsid w:val="00231DDA"/>
    <w:rsid w:val="00231FCE"/>
    <w:rsid w:val="00232054"/>
    <w:rsid w:val="00232301"/>
    <w:rsid w:val="00232318"/>
    <w:rsid w:val="002326BF"/>
    <w:rsid w:val="002328FE"/>
    <w:rsid w:val="00232958"/>
    <w:rsid w:val="00232AE8"/>
    <w:rsid w:val="00232B43"/>
    <w:rsid w:val="00232D17"/>
    <w:rsid w:val="00232D33"/>
    <w:rsid w:val="002334B3"/>
    <w:rsid w:val="002336EF"/>
    <w:rsid w:val="00233708"/>
    <w:rsid w:val="0023387A"/>
    <w:rsid w:val="00233A3E"/>
    <w:rsid w:val="00233C88"/>
    <w:rsid w:val="00233D75"/>
    <w:rsid w:val="00233DFF"/>
    <w:rsid w:val="00233E7F"/>
    <w:rsid w:val="00234108"/>
    <w:rsid w:val="00234620"/>
    <w:rsid w:val="00234653"/>
    <w:rsid w:val="00234762"/>
    <w:rsid w:val="002348EC"/>
    <w:rsid w:val="0023490C"/>
    <w:rsid w:val="00234A84"/>
    <w:rsid w:val="00234BEB"/>
    <w:rsid w:val="00234E83"/>
    <w:rsid w:val="00234FA6"/>
    <w:rsid w:val="0023503A"/>
    <w:rsid w:val="0023520D"/>
    <w:rsid w:val="002352F1"/>
    <w:rsid w:val="002357E0"/>
    <w:rsid w:val="002357F9"/>
    <w:rsid w:val="0023590C"/>
    <w:rsid w:val="002359A5"/>
    <w:rsid w:val="00235F9A"/>
    <w:rsid w:val="002360C9"/>
    <w:rsid w:val="00236476"/>
    <w:rsid w:val="00236594"/>
    <w:rsid w:val="002365BF"/>
    <w:rsid w:val="00236614"/>
    <w:rsid w:val="00236679"/>
    <w:rsid w:val="0023668F"/>
    <w:rsid w:val="00236A83"/>
    <w:rsid w:val="00236E4C"/>
    <w:rsid w:val="00236FB6"/>
    <w:rsid w:val="002370EF"/>
    <w:rsid w:val="0023726C"/>
    <w:rsid w:val="002374A7"/>
    <w:rsid w:val="00237BBC"/>
    <w:rsid w:val="00237CE7"/>
    <w:rsid w:val="0024002E"/>
    <w:rsid w:val="00240193"/>
    <w:rsid w:val="00240423"/>
    <w:rsid w:val="0024051F"/>
    <w:rsid w:val="00240549"/>
    <w:rsid w:val="00240837"/>
    <w:rsid w:val="00240B20"/>
    <w:rsid w:val="00240DB0"/>
    <w:rsid w:val="00240E2F"/>
    <w:rsid w:val="00240E6B"/>
    <w:rsid w:val="002410A7"/>
    <w:rsid w:val="002410D7"/>
    <w:rsid w:val="00241100"/>
    <w:rsid w:val="002412EE"/>
    <w:rsid w:val="00241579"/>
    <w:rsid w:val="002415C7"/>
    <w:rsid w:val="00241AE0"/>
    <w:rsid w:val="00241D32"/>
    <w:rsid w:val="00241E1C"/>
    <w:rsid w:val="00241F8C"/>
    <w:rsid w:val="0024218A"/>
    <w:rsid w:val="0024256E"/>
    <w:rsid w:val="00242732"/>
    <w:rsid w:val="0024275C"/>
    <w:rsid w:val="00242D55"/>
    <w:rsid w:val="00242EE5"/>
    <w:rsid w:val="00242F58"/>
    <w:rsid w:val="00242F81"/>
    <w:rsid w:val="0024329A"/>
    <w:rsid w:val="002432CC"/>
    <w:rsid w:val="002434A6"/>
    <w:rsid w:val="0024384C"/>
    <w:rsid w:val="002439F2"/>
    <w:rsid w:val="00243A01"/>
    <w:rsid w:val="00243E63"/>
    <w:rsid w:val="002442DE"/>
    <w:rsid w:val="0024436E"/>
    <w:rsid w:val="0024453F"/>
    <w:rsid w:val="00244570"/>
    <w:rsid w:val="0024457A"/>
    <w:rsid w:val="002446F7"/>
    <w:rsid w:val="00244719"/>
    <w:rsid w:val="00244822"/>
    <w:rsid w:val="00244A80"/>
    <w:rsid w:val="00244BB1"/>
    <w:rsid w:val="0024543D"/>
    <w:rsid w:val="0024569D"/>
    <w:rsid w:val="00245817"/>
    <w:rsid w:val="0024582C"/>
    <w:rsid w:val="00245C80"/>
    <w:rsid w:val="00245CA5"/>
    <w:rsid w:val="00245CC4"/>
    <w:rsid w:val="00245E61"/>
    <w:rsid w:val="00246017"/>
    <w:rsid w:val="00246056"/>
    <w:rsid w:val="0024609C"/>
    <w:rsid w:val="00246105"/>
    <w:rsid w:val="00246241"/>
    <w:rsid w:val="002463D3"/>
    <w:rsid w:val="0024644C"/>
    <w:rsid w:val="002464FB"/>
    <w:rsid w:val="00246808"/>
    <w:rsid w:val="002468CE"/>
    <w:rsid w:val="002469CC"/>
    <w:rsid w:val="00246A02"/>
    <w:rsid w:val="00246A15"/>
    <w:rsid w:val="00246A51"/>
    <w:rsid w:val="00246CE3"/>
    <w:rsid w:val="00247157"/>
    <w:rsid w:val="002471B8"/>
    <w:rsid w:val="0024741B"/>
    <w:rsid w:val="002475C5"/>
    <w:rsid w:val="00247609"/>
    <w:rsid w:val="002476A2"/>
    <w:rsid w:val="002476D7"/>
    <w:rsid w:val="00247BFC"/>
    <w:rsid w:val="00247CDE"/>
    <w:rsid w:val="00247E22"/>
    <w:rsid w:val="00247E94"/>
    <w:rsid w:val="00247F7B"/>
    <w:rsid w:val="0025020B"/>
    <w:rsid w:val="00250241"/>
    <w:rsid w:val="00250296"/>
    <w:rsid w:val="0025032D"/>
    <w:rsid w:val="002503E2"/>
    <w:rsid w:val="00250B0F"/>
    <w:rsid w:val="00250D03"/>
    <w:rsid w:val="00250F4F"/>
    <w:rsid w:val="00250FF3"/>
    <w:rsid w:val="002510ED"/>
    <w:rsid w:val="0025112A"/>
    <w:rsid w:val="002511D8"/>
    <w:rsid w:val="002511DE"/>
    <w:rsid w:val="002511E2"/>
    <w:rsid w:val="0025133A"/>
    <w:rsid w:val="00251B0D"/>
    <w:rsid w:val="00251B35"/>
    <w:rsid w:val="00251CBD"/>
    <w:rsid w:val="00251D2B"/>
    <w:rsid w:val="00251D49"/>
    <w:rsid w:val="00251D7D"/>
    <w:rsid w:val="00251ED7"/>
    <w:rsid w:val="0025200D"/>
    <w:rsid w:val="002521CC"/>
    <w:rsid w:val="002521E9"/>
    <w:rsid w:val="00252390"/>
    <w:rsid w:val="0025243C"/>
    <w:rsid w:val="00252544"/>
    <w:rsid w:val="0025257D"/>
    <w:rsid w:val="0025261B"/>
    <w:rsid w:val="00252822"/>
    <w:rsid w:val="002528AC"/>
    <w:rsid w:val="00252F1C"/>
    <w:rsid w:val="0025305A"/>
    <w:rsid w:val="002530B7"/>
    <w:rsid w:val="002536BF"/>
    <w:rsid w:val="00253AD9"/>
    <w:rsid w:val="00253B8F"/>
    <w:rsid w:val="00253BEB"/>
    <w:rsid w:val="00253FB1"/>
    <w:rsid w:val="0025404B"/>
    <w:rsid w:val="0025413B"/>
    <w:rsid w:val="00254274"/>
    <w:rsid w:val="00254351"/>
    <w:rsid w:val="00254406"/>
    <w:rsid w:val="002544FA"/>
    <w:rsid w:val="002546AB"/>
    <w:rsid w:val="002547E0"/>
    <w:rsid w:val="00254901"/>
    <w:rsid w:val="0025490A"/>
    <w:rsid w:val="00254912"/>
    <w:rsid w:val="00254A9D"/>
    <w:rsid w:val="00254D5F"/>
    <w:rsid w:val="00254ED2"/>
    <w:rsid w:val="00255371"/>
    <w:rsid w:val="002558AD"/>
    <w:rsid w:val="00255A0D"/>
    <w:rsid w:val="00255BFC"/>
    <w:rsid w:val="00255FAF"/>
    <w:rsid w:val="00256377"/>
    <w:rsid w:val="00256380"/>
    <w:rsid w:val="0025666D"/>
    <w:rsid w:val="0025679D"/>
    <w:rsid w:val="0025680A"/>
    <w:rsid w:val="00256F0D"/>
    <w:rsid w:val="00256F7A"/>
    <w:rsid w:val="002571B4"/>
    <w:rsid w:val="002571BF"/>
    <w:rsid w:val="0025725E"/>
    <w:rsid w:val="0025727E"/>
    <w:rsid w:val="0025733B"/>
    <w:rsid w:val="002576CD"/>
    <w:rsid w:val="002579BD"/>
    <w:rsid w:val="00257D26"/>
    <w:rsid w:val="00257FE3"/>
    <w:rsid w:val="00260012"/>
    <w:rsid w:val="002600C2"/>
    <w:rsid w:val="00260106"/>
    <w:rsid w:val="00260182"/>
    <w:rsid w:val="002602DA"/>
    <w:rsid w:val="00260324"/>
    <w:rsid w:val="0026036B"/>
    <w:rsid w:val="002605EF"/>
    <w:rsid w:val="002608A5"/>
    <w:rsid w:val="00260925"/>
    <w:rsid w:val="0026093B"/>
    <w:rsid w:val="00260974"/>
    <w:rsid w:val="00260F56"/>
    <w:rsid w:val="00260F62"/>
    <w:rsid w:val="0026101D"/>
    <w:rsid w:val="0026116D"/>
    <w:rsid w:val="002616B4"/>
    <w:rsid w:val="0026193E"/>
    <w:rsid w:val="002619D4"/>
    <w:rsid w:val="00261B89"/>
    <w:rsid w:val="00261C7B"/>
    <w:rsid w:val="00261C7E"/>
    <w:rsid w:val="00261F19"/>
    <w:rsid w:val="00261F52"/>
    <w:rsid w:val="0026223C"/>
    <w:rsid w:val="002622E0"/>
    <w:rsid w:val="00262504"/>
    <w:rsid w:val="002625AC"/>
    <w:rsid w:val="00262641"/>
    <w:rsid w:val="002629E2"/>
    <w:rsid w:val="00262A17"/>
    <w:rsid w:val="00262A50"/>
    <w:rsid w:val="00263238"/>
    <w:rsid w:val="002634AE"/>
    <w:rsid w:val="002638FC"/>
    <w:rsid w:val="00263B28"/>
    <w:rsid w:val="00263B72"/>
    <w:rsid w:val="00263BEB"/>
    <w:rsid w:val="00263C9F"/>
    <w:rsid w:val="00263CE7"/>
    <w:rsid w:val="00263D32"/>
    <w:rsid w:val="00263F48"/>
    <w:rsid w:val="00263FCB"/>
    <w:rsid w:val="00263FCE"/>
    <w:rsid w:val="002640A8"/>
    <w:rsid w:val="0026434C"/>
    <w:rsid w:val="002644DB"/>
    <w:rsid w:val="0026466C"/>
    <w:rsid w:val="0026493A"/>
    <w:rsid w:val="00264B54"/>
    <w:rsid w:val="00264BC9"/>
    <w:rsid w:val="00264C04"/>
    <w:rsid w:val="00264F49"/>
    <w:rsid w:val="00265089"/>
    <w:rsid w:val="002651AE"/>
    <w:rsid w:val="00265322"/>
    <w:rsid w:val="00265468"/>
    <w:rsid w:val="00265616"/>
    <w:rsid w:val="00265619"/>
    <w:rsid w:val="00265765"/>
    <w:rsid w:val="002658F1"/>
    <w:rsid w:val="00265A44"/>
    <w:rsid w:val="00265AC5"/>
    <w:rsid w:val="002661CA"/>
    <w:rsid w:val="0026635F"/>
    <w:rsid w:val="0026639B"/>
    <w:rsid w:val="0026661F"/>
    <w:rsid w:val="0026668C"/>
    <w:rsid w:val="002669E0"/>
    <w:rsid w:val="002669E7"/>
    <w:rsid w:val="00266A21"/>
    <w:rsid w:val="00266A83"/>
    <w:rsid w:val="00266B4F"/>
    <w:rsid w:val="00266B52"/>
    <w:rsid w:val="00266CE0"/>
    <w:rsid w:val="00266E31"/>
    <w:rsid w:val="00266ED5"/>
    <w:rsid w:val="00266FB5"/>
    <w:rsid w:val="0026709F"/>
    <w:rsid w:val="00267267"/>
    <w:rsid w:val="002675DC"/>
    <w:rsid w:val="002675F9"/>
    <w:rsid w:val="00267AB3"/>
    <w:rsid w:val="00267B1A"/>
    <w:rsid w:val="00267BC8"/>
    <w:rsid w:val="00267C4E"/>
    <w:rsid w:val="00267EC8"/>
    <w:rsid w:val="00267EEA"/>
    <w:rsid w:val="00270000"/>
    <w:rsid w:val="002701E3"/>
    <w:rsid w:val="00270394"/>
    <w:rsid w:val="002704AF"/>
    <w:rsid w:val="00270709"/>
    <w:rsid w:val="00270997"/>
    <w:rsid w:val="002709AB"/>
    <w:rsid w:val="00270BD1"/>
    <w:rsid w:val="00270C51"/>
    <w:rsid w:val="00271152"/>
    <w:rsid w:val="00271744"/>
    <w:rsid w:val="00271749"/>
    <w:rsid w:val="00271775"/>
    <w:rsid w:val="002717BC"/>
    <w:rsid w:val="002719F2"/>
    <w:rsid w:val="00271A25"/>
    <w:rsid w:val="00271A84"/>
    <w:rsid w:val="00271ABE"/>
    <w:rsid w:val="00271B11"/>
    <w:rsid w:val="00271DDF"/>
    <w:rsid w:val="00272192"/>
    <w:rsid w:val="00272227"/>
    <w:rsid w:val="002729A2"/>
    <w:rsid w:val="00272DFE"/>
    <w:rsid w:val="002730FE"/>
    <w:rsid w:val="002732FC"/>
    <w:rsid w:val="002733C5"/>
    <w:rsid w:val="00273590"/>
    <w:rsid w:val="0027377B"/>
    <w:rsid w:val="00273B61"/>
    <w:rsid w:val="00273DCF"/>
    <w:rsid w:val="00274284"/>
    <w:rsid w:val="0027449C"/>
    <w:rsid w:val="002746EF"/>
    <w:rsid w:val="0027484E"/>
    <w:rsid w:val="002748A6"/>
    <w:rsid w:val="00274944"/>
    <w:rsid w:val="00274A8B"/>
    <w:rsid w:val="00274AA2"/>
    <w:rsid w:val="00274C24"/>
    <w:rsid w:val="00274E7A"/>
    <w:rsid w:val="00274E92"/>
    <w:rsid w:val="0027517F"/>
    <w:rsid w:val="00275472"/>
    <w:rsid w:val="00275556"/>
    <w:rsid w:val="00275658"/>
    <w:rsid w:val="0027567D"/>
    <w:rsid w:val="0027570D"/>
    <w:rsid w:val="002757EB"/>
    <w:rsid w:val="002759E0"/>
    <w:rsid w:val="00275ABD"/>
    <w:rsid w:val="00275ADD"/>
    <w:rsid w:val="00275CB2"/>
    <w:rsid w:val="00275D53"/>
    <w:rsid w:val="00275D5E"/>
    <w:rsid w:val="00275E8E"/>
    <w:rsid w:val="002760C9"/>
    <w:rsid w:val="002762D9"/>
    <w:rsid w:val="002764B2"/>
    <w:rsid w:val="0027689D"/>
    <w:rsid w:val="00276C0C"/>
    <w:rsid w:val="00276D18"/>
    <w:rsid w:val="00276E99"/>
    <w:rsid w:val="00277029"/>
    <w:rsid w:val="002770F7"/>
    <w:rsid w:val="00277121"/>
    <w:rsid w:val="002771AE"/>
    <w:rsid w:val="0027723E"/>
    <w:rsid w:val="00277407"/>
    <w:rsid w:val="0027749D"/>
    <w:rsid w:val="002775EE"/>
    <w:rsid w:val="00277B4F"/>
    <w:rsid w:val="00277DDB"/>
    <w:rsid w:val="00277E1D"/>
    <w:rsid w:val="00277EB1"/>
    <w:rsid w:val="00280057"/>
    <w:rsid w:val="00280193"/>
    <w:rsid w:val="0028029F"/>
    <w:rsid w:val="00280309"/>
    <w:rsid w:val="0028038A"/>
    <w:rsid w:val="00280697"/>
    <w:rsid w:val="002809CB"/>
    <w:rsid w:val="00280B07"/>
    <w:rsid w:val="0028112F"/>
    <w:rsid w:val="00281158"/>
    <w:rsid w:val="002812A8"/>
    <w:rsid w:val="002816EB"/>
    <w:rsid w:val="0028189A"/>
    <w:rsid w:val="00281C1D"/>
    <w:rsid w:val="00281E4B"/>
    <w:rsid w:val="00282233"/>
    <w:rsid w:val="002824E6"/>
    <w:rsid w:val="0028253D"/>
    <w:rsid w:val="00282541"/>
    <w:rsid w:val="002825EB"/>
    <w:rsid w:val="00282622"/>
    <w:rsid w:val="00282666"/>
    <w:rsid w:val="00282668"/>
    <w:rsid w:val="0028266A"/>
    <w:rsid w:val="002826A1"/>
    <w:rsid w:val="002826D1"/>
    <w:rsid w:val="00282732"/>
    <w:rsid w:val="00282752"/>
    <w:rsid w:val="00282857"/>
    <w:rsid w:val="00282862"/>
    <w:rsid w:val="00282AB8"/>
    <w:rsid w:val="00282DA8"/>
    <w:rsid w:val="00283232"/>
    <w:rsid w:val="002832CD"/>
    <w:rsid w:val="002833CE"/>
    <w:rsid w:val="002834DF"/>
    <w:rsid w:val="002839DC"/>
    <w:rsid w:val="00283A06"/>
    <w:rsid w:val="00283A8D"/>
    <w:rsid w:val="00283C6F"/>
    <w:rsid w:val="00283D95"/>
    <w:rsid w:val="002840E0"/>
    <w:rsid w:val="002841A8"/>
    <w:rsid w:val="00284204"/>
    <w:rsid w:val="00284668"/>
    <w:rsid w:val="002847C4"/>
    <w:rsid w:val="00284963"/>
    <w:rsid w:val="00284AAA"/>
    <w:rsid w:val="00284DFA"/>
    <w:rsid w:val="00284F18"/>
    <w:rsid w:val="00285110"/>
    <w:rsid w:val="00285407"/>
    <w:rsid w:val="0028544F"/>
    <w:rsid w:val="0028549A"/>
    <w:rsid w:val="0028579C"/>
    <w:rsid w:val="002858DE"/>
    <w:rsid w:val="00285B73"/>
    <w:rsid w:val="00285E73"/>
    <w:rsid w:val="0028609D"/>
    <w:rsid w:val="002861D5"/>
    <w:rsid w:val="00286594"/>
    <w:rsid w:val="00286712"/>
    <w:rsid w:val="00286BCC"/>
    <w:rsid w:val="00286BD7"/>
    <w:rsid w:val="00286DC6"/>
    <w:rsid w:val="00287016"/>
    <w:rsid w:val="00287185"/>
    <w:rsid w:val="002871A9"/>
    <w:rsid w:val="00287220"/>
    <w:rsid w:val="00287307"/>
    <w:rsid w:val="002873B0"/>
    <w:rsid w:val="0028745A"/>
    <w:rsid w:val="002875BF"/>
    <w:rsid w:val="00287A06"/>
    <w:rsid w:val="00287B05"/>
    <w:rsid w:val="00287B70"/>
    <w:rsid w:val="00287C07"/>
    <w:rsid w:val="00287E8B"/>
    <w:rsid w:val="00287FE8"/>
    <w:rsid w:val="0029015E"/>
    <w:rsid w:val="002901FF"/>
    <w:rsid w:val="00290269"/>
    <w:rsid w:val="002904CF"/>
    <w:rsid w:val="00290734"/>
    <w:rsid w:val="002907F1"/>
    <w:rsid w:val="00290B3A"/>
    <w:rsid w:val="00290BB3"/>
    <w:rsid w:val="00290E8F"/>
    <w:rsid w:val="002913B7"/>
    <w:rsid w:val="002914E5"/>
    <w:rsid w:val="00291560"/>
    <w:rsid w:val="00291875"/>
    <w:rsid w:val="0029187E"/>
    <w:rsid w:val="00291909"/>
    <w:rsid w:val="00291973"/>
    <w:rsid w:val="00291A06"/>
    <w:rsid w:val="00291D0D"/>
    <w:rsid w:val="002921C2"/>
    <w:rsid w:val="0029259A"/>
    <w:rsid w:val="002926A8"/>
    <w:rsid w:val="002926BD"/>
    <w:rsid w:val="002927CC"/>
    <w:rsid w:val="00292909"/>
    <w:rsid w:val="00292951"/>
    <w:rsid w:val="0029295A"/>
    <w:rsid w:val="00292B1F"/>
    <w:rsid w:val="00292C02"/>
    <w:rsid w:val="00293262"/>
    <w:rsid w:val="0029329E"/>
    <w:rsid w:val="00293414"/>
    <w:rsid w:val="00293466"/>
    <w:rsid w:val="002935D1"/>
    <w:rsid w:val="0029360F"/>
    <w:rsid w:val="002936BE"/>
    <w:rsid w:val="002936E2"/>
    <w:rsid w:val="00293A53"/>
    <w:rsid w:val="00293B1D"/>
    <w:rsid w:val="00293BA0"/>
    <w:rsid w:val="00293C85"/>
    <w:rsid w:val="00293C9A"/>
    <w:rsid w:val="00293D54"/>
    <w:rsid w:val="00293F75"/>
    <w:rsid w:val="00293FF0"/>
    <w:rsid w:val="00294073"/>
    <w:rsid w:val="002940CF"/>
    <w:rsid w:val="002940E7"/>
    <w:rsid w:val="0029419C"/>
    <w:rsid w:val="0029491A"/>
    <w:rsid w:val="00294A9C"/>
    <w:rsid w:val="00294ACC"/>
    <w:rsid w:val="00294B78"/>
    <w:rsid w:val="0029539B"/>
    <w:rsid w:val="00295579"/>
    <w:rsid w:val="00295AB1"/>
    <w:rsid w:val="00295B72"/>
    <w:rsid w:val="00295C9E"/>
    <w:rsid w:val="00295DA1"/>
    <w:rsid w:val="00296193"/>
    <w:rsid w:val="0029665B"/>
    <w:rsid w:val="00296737"/>
    <w:rsid w:val="002967A8"/>
    <w:rsid w:val="00296948"/>
    <w:rsid w:val="00296C26"/>
    <w:rsid w:val="00296D19"/>
    <w:rsid w:val="002973D7"/>
    <w:rsid w:val="00297433"/>
    <w:rsid w:val="00297824"/>
    <w:rsid w:val="0029785E"/>
    <w:rsid w:val="002978A8"/>
    <w:rsid w:val="00297A37"/>
    <w:rsid w:val="00297AEF"/>
    <w:rsid w:val="00297B68"/>
    <w:rsid w:val="00297D02"/>
    <w:rsid w:val="00297D1E"/>
    <w:rsid w:val="00297E68"/>
    <w:rsid w:val="00297E96"/>
    <w:rsid w:val="00297FBB"/>
    <w:rsid w:val="002A0055"/>
    <w:rsid w:val="002A00C7"/>
    <w:rsid w:val="002A02AC"/>
    <w:rsid w:val="002A0360"/>
    <w:rsid w:val="002A03BC"/>
    <w:rsid w:val="002A049B"/>
    <w:rsid w:val="002A0851"/>
    <w:rsid w:val="002A0CCB"/>
    <w:rsid w:val="002A0D33"/>
    <w:rsid w:val="002A10F3"/>
    <w:rsid w:val="002A1111"/>
    <w:rsid w:val="002A15AF"/>
    <w:rsid w:val="002A160C"/>
    <w:rsid w:val="002A17C4"/>
    <w:rsid w:val="002A18C4"/>
    <w:rsid w:val="002A1AB0"/>
    <w:rsid w:val="002A1B6E"/>
    <w:rsid w:val="002A1C8D"/>
    <w:rsid w:val="002A1CB0"/>
    <w:rsid w:val="002A1DE5"/>
    <w:rsid w:val="002A202F"/>
    <w:rsid w:val="002A2150"/>
    <w:rsid w:val="002A22E3"/>
    <w:rsid w:val="002A25F6"/>
    <w:rsid w:val="002A287E"/>
    <w:rsid w:val="002A2A02"/>
    <w:rsid w:val="002A2A20"/>
    <w:rsid w:val="002A2ACD"/>
    <w:rsid w:val="002A2B39"/>
    <w:rsid w:val="002A2CC6"/>
    <w:rsid w:val="002A2E23"/>
    <w:rsid w:val="002A3027"/>
    <w:rsid w:val="002A31D3"/>
    <w:rsid w:val="002A377D"/>
    <w:rsid w:val="002A38AE"/>
    <w:rsid w:val="002A3BF3"/>
    <w:rsid w:val="002A4153"/>
    <w:rsid w:val="002A42B4"/>
    <w:rsid w:val="002A43CF"/>
    <w:rsid w:val="002A4434"/>
    <w:rsid w:val="002A4441"/>
    <w:rsid w:val="002A44BF"/>
    <w:rsid w:val="002A4686"/>
    <w:rsid w:val="002A4709"/>
    <w:rsid w:val="002A48A7"/>
    <w:rsid w:val="002A49B0"/>
    <w:rsid w:val="002A49B8"/>
    <w:rsid w:val="002A4AAC"/>
    <w:rsid w:val="002A4B39"/>
    <w:rsid w:val="002A4B8D"/>
    <w:rsid w:val="002A4C29"/>
    <w:rsid w:val="002A4F44"/>
    <w:rsid w:val="002A502F"/>
    <w:rsid w:val="002A5126"/>
    <w:rsid w:val="002A51B4"/>
    <w:rsid w:val="002A540E"/>
    <w:rsid w:val="002A56B4"/>
    <w:rsid w:val="002A57DC"/>
    <w:rsid w:val="002A593F"/>
    <w:rsid w:val="002A5A17"/>
    <w:rsid w:val="002A5B20"/>
    <w:rsid w:val="002A5CD2"/>
    <w:rsid w:val="002A5CD8"/>
    <w:rsid w:val="002A5F32"/>
    <w:rsid w:val="002A5FFB"/>
    <w:rsid w:val="002A6351"/>
    <w:rsid w:val="002A6655"/>
    <w:rsid w:val="002A6702"/>
    <w:rsid w:val="002A6846"/>
    <w:rsid w:val="002A6BF1"/>
    <w:rsid w:val="002A7314"/>
    <w:rsid w:val="002A7394"/>
    <w:rsid w:val="002A7456"/>
    <w:rsid w:val="002A749A"/>
    <w:rsid w:val="002A7550"/>
    <w:rsid w:val="002A7554"/>
    <w:rsid w:val="002A761C"/>
    <w:rsid w:val="002A78BD"/>
    <w:rsid w:val="002A7A83"/>
    <w:rsid w:val="002A7BEB"/>
    <w:rsid w:val="002A7D02"/>
    <w:rsid w:val="002A7D39"/>
    <w:rsid w:val="002A7F05"/>
    <w:rsid w:val="002A7F17"/>
    <w:rsid w:val="002A7F83"/>
    <w:rsid w:val="002A7FF5"/>
    <w:rsid w:val="002B005F"/>
    <w:rsid w:val="002B0164"/>
    <w:rsid w:val="002B0326"/>
    <w:rsid w:val="002B036E"/>
    <w:rsid w:val="002B0673"/>
    <w:rsid w:val="002B089C"/>
    <w:rsid w:val="002B09A1"/>
    <w:rsid w:val="002B0A70"/>
    <w:rsid w:val="002B0C6E"/>
    <w:rsid w:val="002B0D97"/>
    <w:rsid w:val="002B1106"/>
    <w:rsid w:val="002B123B"/>
    <w:rsid w:val="002B124E"/>
    <w:rsid w:val="002B14C5"/>
    <w:rsid w:val="002B15B0"/>
    <w:rsid w:val="002B1650"/>
    <w:rsid w:val="002B189B"/>
    <w:rsid w:val="002B195E"/>
    <w:rsid w:val="002B19BD"/>
    <w:rsid w:val="002B1B1A"/>
    <w:rsid w:val="002B1BE6"/>
    <w:rsid w:val="002B1D20"/>
    <w:rsid w:val="002B1FA3"/>
    <w:rsid w:val="002B2046"/>
    <w:rsid w:val="002B20F3"/>
    <w:rsid w:val="002B262A"/>
    <w:rsid w:val="002B2658"/>
    <w:rsid w:val="002B27AD"/>
    <w:rsid w:val="002B2A4E"/>
    <w:rsid w:val="002B2AEB"/>
    <w:rsid w:val="002B2C79"/>
    <w:rsid w:val="002B2D37"/>
    <w:rsid w:val="002B2EA7"/>
    <w:rsid w:val="002B2F3A"/>
    <w:rsid w:val="002B306F"/>
    <w:rsid w:val="002B318D"/>
    <w:rsid w:val="002B3370"/>
    <w:rsid w:val="002B34D7"/>
    <w:rsid w:val="002B36C8"/>
    <w:rsid w:val="002B3921"/>
    <w:rsid w:val="002B3A46"/>
    <w:rsid w:val="002B3A6E"/>
    <w:rsid w:val="002B3DA8"/>
    <w:rsid w:val="002B4055"/>
    <w:rsid w:val="002B40CB"/>
    <w:rsid w:val="002B4196"/>
    <w:rsid w:val="002B428A"/>
    <w:rsid w:val="002B42C4"/>
    <w:rsid w:val="002B4446"/>
    <w:rsid w:val="002B4520"/>
    <w:rsid w:val="002B4645"/>
    <w:rsid w:val="002B46AB"/>
    <w:rsid w:val="002B4850"/>
    <w:rsid w:val="002B4B3A"/>
    <w:rsid w:val="002B4B8A"/>
    <w:rsid w:val="002B4F01"/>
    <w:rsid w:val="002B4F27"/>
    <w:rsid w:val="002B4F65"/>
    <w:rsid w:val="002B4FCD"/>
    <w:rsid w:val="002B503E"/>
    <w:rsid w:val="002B5163"/>
    <w:rsid w:val="002B5465"/>
    <w:rsid w:val="002B5B1F"/>
    <w:rsid w:val="002B5F01"/>
    <w:rsid w:val="002B5F32"/>
    <w:rsid w:val="002B5F62"/>
    <w:rsid w:val="002B60C4"/>
    <w:rsid w:val="002B6141"/>
    <w:rsid w:val="002B6180"/>
    <w:rsid w:val="002B634D"/>
    <w:rsid w:val="002B6413"/>
    <w:rsid w:val="002B64C8"/>
    <w:rsid w:val="002B66CC"/>
    <w:rsid w:val="002B67EA"/>
    <w:rsid w:val="002B6C2A"/>
    <w:rsid w:val="002B6D3A"/>
    <w:rsid w:val="002B709D"/>
    <w:rsid w:val="002B7271"/>
    <w:rsid w:val="002B72DD"/>
    <w:rsid w:val="002B7440"/>
    <w:rsid w:val="002B768E"/>
    <w:rsid w:val="002B7715"/>
    <w:rsid w:val="002B77A8"/>
    <w:rsid w:val="002B7AEA"/>
    <w:rsid w:val="002B7B27"/>
    <w:rsid w:val="002B7EEE"/>
    <w:rsid w:val="002B7FF0"/>
    <w:rsid w:val="002C0039"/>
    <w:rsid w:val="002C0171"/>
    <w:rsid w:val="002C0173"/>
    <w:rsid w:val="002C0271"/>
    <w:rsid w:val="002C0402"/>
    <w:rsid w:val="002C04ED"/>
    <w:rsid w:val="002C096F"/>
    <w:rsid w:val="002C0970"/>
    <w:rsid w:val="002C0D54"/>
    <w:rsid w:val="002C0DD4"/>
    <w:rsid w:val="002C11CC"/>
    <w:rsid w:val="002C14CB"/>
    <w:rsid w:val="002C15CE"/>
    <w:rsid w:val="002C198A"/>
    <w:rsid w:val="002C1A2C"/>
    <w:rsid w:val="002C1B79"/>
    <w:rsid w:val="002C1BBC"/>
    <w:rsid w:val="002C1BE9"/>
    <w:rsid w:val="002C1C67"/>
    <w:rsid w:val="002C1C95"/>
    <w:rsid w:val="002C23E7"/>
    <w:rsid w:val="002C263A"/>
    <w:rsid w:val="002C2879"/>
    <w:rsid w:val="002C28FB"/>
    <w:rsid w:val="002C2B6A"/>
    <w:rsid w:val="002C2C23"/>
    <w:rsid w:val="002C2DA0"/>
    <w:rsid w:val="002C2F89"/>
    <w:rsid w:val="002C316D"/>
    <w:rsid w:val="002C31E0"/>
    <w:rsid w:val="002C328E"/>
    <w:rsid w:val="002C32A3"/>
    <w:rsid w:val="002C3485"/>
    <w:rsid w:val="002C36AE"/>
    <w:rsid w:val="002C389F"/>
    <w:rsid w:val="002C3965"/>
    <w:rsid w:val="002C39BA"/>
    <w:rsid w:val="002C39E6"/>
    <w:rsid w:val="002C3AD6"/>
    <w:rsid w:val="002C3E9E"/>
    <w:rsid w:val="002C403A"/>
    <w:rsid w:val="002C4416"/>
    <w:rsid w:val="002C4509"/>
    <w:rsid w:val="002C45A2"/>
    <w:rsid w:val="002C463E"/>
    <w:rsid w:val="002C4731"/>
    <w:rsid w:val="002C4764"/>
    <w:rsid w:val="002C4989"/>
    <w:rsid w:val="002C4D5A"/>
    <w:rsid w:val="002C4D6C"/>
    <w:rsid w:val="002C4DB2"/>
    <w:rsid w:val="002C4EA9"/>
    <w:rsid w:val="002C5032"/>
    <w:rsid w:val="002C51C4"/>
    <w:rsid w:val="002C541D"/>
    <w:rsid w:val="002C569B"/>
    <w:rsid w:val="002C5934"/>
    <w:rsid w:val="002C5B6D"/>
    <w:rsid w:val="002C5C4C"/>
    <w:rsid w:val="002C5E5F"/>
    <w:rsid w:val="002C5F90"/>
    <w:rsid w:val="002C601A"/>
    <w:rsid w:val="002C6398"/>
    <w:rsid w:val="002C6423"/>
    <w:rsid w:val="002C6647"/>
    <w:rsid w:val="002C66AE"/>
    <w:rsid w:val="002C69A9"/>
    <w:rsid w:val="002C69B3"/>
    <w:rsid w:val="002C6C41"/>
    <w:rsid w:val="002C6CEB"/>
    <w:rsid w:val="002C6D45"/>
    <w:rsid w:val="002C6D6B"/>
    <w:rsid w:val="002C6E55"/>
    <w:rsid w:val="002C7084"/>
    <w:rsid w:val="002C7129"/>
    <w:rsid w:val="002C7326"/>
    <w:rsid w:val="002C7397"/>
    <w:rsid w:val="002C75D2"/>
    <w:rsid w:val="002C777C"/>
    <w:rsid w:val="002C78EA"/>
    <w:rsid w:val="002C7B8A"/>
    <w:rsid w:val="002C7E25"/>
    <w:rsid w:val="002D002D"/>
    <w:rsid w:val="002D01AB"/>
    <w:rsid w:val="002D0359"/>
    <w:rsid w:val="002D0637"/>
    <w:rsid w:val="002D069A"/>
    <w:rsid w:val="002D0911"/>
    <w:rsid w:val="002D0A69"/>
    <w:rsid w:val="002D0B7E"/>
    <w:rsid w:val="002D0C15"/>
    <w:rsid w:val="002D0C24"/>
    <w:rsid w:val="002D0D6E"/>
    <w:rsid w:val="002D1021"/>
    <w:rsid w:val="002D1436"/>
    <w:rsid w:val="002D1451"/>
    <w:rsid w:val="002D1734"/>
    <w:rsid w:val="002D1770"/>
    <w:rsid w:val="002D18D5"/>
    <w:rsid w:val="002D1AB7"/>
    <w:rsid w:val="002D1DB0"/>
    <w:rsid w:val="002D1F13"/>
    <w:rsid w:val="002D2008"/>
    <w:rsid w:val="002D227F"/>
    <w:rsid w:val="002D24C1"/>
    <w:rsid w:val="002D26F3"/>
    <w:rsid w:val="002D2760"/>
    <w:rsid w:val="002D29D0"/>
    <w:rsid w:val="002D2A64"/>
    <w:rsid w:val="002D2AD9"/>
    <w:rsid w:val="002D2B6A"/>
    <w:rsid w:val="002D2E6C"/>
    <w:rsid w:val="002D2FDA"/>
    <w:rsid w:val="002D3185"/>
    <w:rsid w:val="002D329B"/>
    <w:rsid w:val="002D32DC"/>
    <w:rsid w:val="002D3385"/>
    <w:rsid w:val="002D3785"/>
    <w:rsid w:val="002D3923"/>
    <w:rsid w:val="002D3B21"/>
    <w:rsid w:val="002D3D24"/>
    <w:rsid w:val="002D3F51"/>
    <w:rsid w:val="002D430B"/>
    <w:rsid w:val="002D437F"/>
    <w:rsid w:val="002D44FC"/>
    <w:rsid w:val="002D4599"/>
    <w:rsid w:val="002D4AD6"/>
    <w:rsid w:val="002D4B67"/>
    <w:rsid w:val="002D4E58"/>
    <w:rsid w:val="002D4F89"/>
    <w:rsid w:val="002D54C3"/>
    <w:rsid w:val="002D54F3"/>
    <w:rsid w:val="002D55C9"/>
    <w:rsid w:val="002D573B"/>
    <w:rsid w:val="002D58DF"/>
    <w:rsid w:val="002D593D"/>
    <w:rsid w:val="002D5A18"/>
    <w:rsid w:val="002D5AC6"/>
    <w:rsid w:val="002D5D6C"/>
    <w:rsid w:val="002D61BF"/>
    <w:rsid w:val="002D63B0"/>
    <w:rsid w:val="002D6420"/>
    <w:rsid w:val="002D6427"/>
    <w:rsid w:val="002D6482"/>
    <w:rsid w:val="002D64B9"/>
    <w:rsid w:val="002D652B"/>
    <w:rsid w:val="002D6651"/>
    <w:rsid w:val="002D66A4"/>
    <w:rsid w:val="002D66B7"/>
    <w:rsid w:val="002D68EC"/>
    <w:rsid w:val="002D6BB2"/>
    <w:rsid w:val="002D6DF2"/>
    <w:rsid w:val="002D6DF7"/>
    <w:rsid w:val="002D7022"/>
    <w:rsid w:val="002D746E"/>
    <w:rsid w:val="002D75F8"/>
    <w:rsid w:val="002D766E"/>
    <w:rsid w:val="002D7C11"/>
    <w:rsid w:val="002D7CF8"/>
    <w:rsid w:val="002D7E16"/>
    <w:rsid w:val="002D7F6B"/>
    <w:rsid w:val="002E0263"/>
    <w:rsid w:val="002E03FC"/>
    <w:rsid w:val="002E04F8"/>
    <w:rsid w:val="002E0541"/>
    <w:rsid w:val="002E0930"/>
    <w:rsid w:val="002E094F"/>
    <w:rsid w:val="002E0B08"/>
    <w:rsid w:val="002E0B6F"/>
    <w:rsid w:val="002E0C74"/>
    <w:rsid w:val="002E0D19"/>
    <w:rsid w:val="002E0F4D"/>
    <w:rsid w:val="002E0F5E"/>
    <w:rsid w:val="002E104E"/>
    <w:rsid w:val="002E1065"/>
    <w:rsid w:val="002E112D"/>
    <w:rsid w:val="002E124C"/>
    <w:rsid w:val="002E1283"/>
    <w:rsid w:val="002E12D0"/>
    <w:rsid w:val="002E12F2"/>
    <w:rsid w:val="002E1753"/>
    <w:rsid w:val="002E180C"/>
    <w:rsid w:val="002E18C2"/>
    <w:rsid w:val="002E19A8"/>
    <w:rsid w:val="002E1A91"/>
    <w:rsid w:val="002E1D16"/>
    <w:rsid w:val="002E1E4D"/>
    <w:rsid w:val="002E203E"/>
    <w:rsid w:val="002E2043"/>
    <w:rsid w:val="002E2100"/>
    <w:rsid w:val="002E2171"/>
    <w:rsid w:val="002E24C8"/>
    <w:rsid w:val="002E2A25"/>
    <w:rsid w:val="002E2B8B"/>
    <w:rsid w:val="002E2D04"/>
    <w:rsid w:val="002E2E32"/>
    <w:rsid w:val="002E2F54"/>
    <w:rsid w:val="002E2FBD"/>
    <w:rsid w:val="002E33D2"/>
    <w:rsid w:val="002E3503"/>
    <w:rsid w:val="002E3560"/>
    <w:rsid w:val="002E3781"/>
    <w:rsid w:val="002E37EB"/>
    <w:rsid w:val="002E382B"/>
    <w:rsid w:val="002E382E"/>
    <w:rsid w:val="002E3854"/>
    <w:rsid w:val="002E38B3"/>
    <w:rsid w:val="002E3A87"/>
    <w:rsid w:val="002E3B6C"/>
    <w:rsid w:val="002E3EEA"/>
    <w:rsid w:val="002E4156"/>
    <w:rsid w:val="002E4442"/>
    <w:rsid w:val="002E44D3"/>
    <w:rsid w:val="002E4A21"/>
    <w:rsid w:val="002E4BD7"/>
    <w:rsid w:val="002E5145"/>
    <w:rsid w:val="002E5205"/>
    <w:rsid w:val="002E533B"/>
    <w:rsid w:val="002E54C9"/>
    <w:rsid w:val="002E55EF"/>
    <w:rsid w:val="002E56CF"/>
    <w:rsid w:val="002E59C7"/>
    <w:rsid w:val="002E5CDB"/>
    <w:rsid w:val="002E6044"/>
    <w:rsid w:val="002E6342"/>
    <w:rsid w:val="002E6DD8"/>
    <w:rsid w:val="002E6EAA"/>
    <w:rsid w:val="002E724A"/>
    <w:rsid w:val="002E7428"/>
    <w:rsid w:val="002E74C0"/>
    <w:rsid w:val="002E75C4"/>
    <w:rsid w:val="002E77C1"/>
    <w:rsid w:val="002E7BC4"/>
    <w:rsid w:val="002E7C53"/>
    <w:rsid w:val="002E7CEC"/>
    <w:rsid w:val="002E7D32"/>
    <w:rsid w:val="002E7E25"/>
    <w:rsid w:val="002E7F31"/>
    <w:rsid w:val="002F017C"/>
    <w:rsid w:val="002F0193"/>
    <w:rsid w:val="002F0202"/>
    <w:rsid w:val="002F0229"/>
    <w:rsid w:val="002F033E"/>
    <w:rsid w:val="002F0949"/>
    <w:rsid w:val="002F0EB4"/>
    <w:rsid w:val="002F115F"/>
    <w:rsid w:val="002F12C9"/>
    <w:rsid w:val="002F1485"/>
    <w:rsid w:val="002F14CE"/>
    <w:rsid w:val="002F19AD"/>
    <w:rsid w:val="002F1B74"/>
    <w:rsid w:val="002F1BE2"/>
    <w:rsid w:val="002F1C7C"/>
    <w:rsid w:val="002F1E0D"/>
    <w:rsid w:val="002F1FE8"/>
    <w:rsid w:val="002F235F"/>
    <w:rsid w:val="002F25FB"/>
    <w:rsid w:val="002F268B"/>
    <w:rsid w:val="002F2697"/>
    <w:rsid w:val="002F2F27"/>
    <w:rsid w:val="002F302A"/>
    <w:rsid w:val="002F30C0"/>
    <w:rsid w:val="002F3872"/>
    <w:rsid w:val="002F39CA"/>
    <w:rsid w:val="002F3A8F"/>
    <w:rsid w:val="002F3B52"/>
    <w:rsid w:val="002F3B8C"/>
    <w:rsid w:val="002F3C70"/>
    <w:rsid w:val="002F3EAE"/>
    <w:rsid w:val="002F402D"/>
    <w:rsid w:val="002F407F"/>
    <w:rsid w:val="002F40CE"/>
    <w:rsid w:val="002F4554"/>
    <w:rsid w:val="002F4640"/>
    <w:rsid w:val="002F479E"/>
    <w:rsid w:val="002F47B3"/>
    <w:rsid w:val="002F485B"/>
    <w:rsid w:val="002F498C"/>
    <w:rsid w:val="002F4D16"/>
    <w:rsid w:val="002F4E4B"/>
    <w:rsid w:val="002F4F34"/>
    <w:rsid w:val="002F5021"/>
    <w:rsid w:val="002F53CB"/>
    <w:rsid w:val="002F543D"/>
    <w:rsid w:val="002F54A7"/>
    <w:rsid w:val="002F567A"/>
    <w:rsid w:val="002F5A0F"/>
    <w:rsid w:val="002F5A87"/>
    <w:rsid w:val="002F5AF6"/>
    <w:rsid w:val="002F5ECB"/>
    <w:rsid w:val="002F5F2C"/>
    <w:rsid w:val="002F606F"/>
    <w:rsid w:val="002F612E"/>
    <w:rsid w:val="002F6135"/>
    <w:rsid w:val="002F6146"/>
    <w:rsid w:val="002F6572"/>
    <w:rsid w:val="002F6677"/>
    <w:rsid w:val="002F66B0"/>
    <w:rsid w:val="002F6762"/>
    <w:rsid w:val="002F6AA0"/>
    <w:rsid w:val="002F6D5A"/>
    <w:rsid w:val="002F6E8F"/>
    <w:rsid w:val="002F7058"/>
    <w:rsid w:val="002F7240"/>
    <w:rsid w:val="002F727D"/>
    <w:rsid w:val="002F72B0"/>
    <w:rsid w:val="002F73FC"/>
    <w:rsid w:val="002F744C"/>
    <w:rsid w:val="002F7784"/>
    <w:rsid w:val="002F789A"/>
    <w:rsid w:val="002F79A1"/>
    <w:rsid w:val="002F7D11"/>
    <w:rsid w:val="002F7D9F"/>
    <w:rsid w:val="002F7F49"/>
    <w:rsid w:val="002F7FF3"/>
    <w:rsid w:val="00300181"/>
    <w:rsid w:val="00300258"/>
    <w:rsid w:val="00300344"/>
    <w:rsid w:val="003005D1"/>
    <w:rsid w:val="00300614"/>
    <w:rsid w:val="00300925"/>
    <w:rsid w:val="00300936"/>
    <w:rsid w:val="0030094E"/>
    <w:rsid w:val="00300B7A"/>
    <w:rsid w:val="00300BB8"/>
    <w:rsid w:val="00300BF1"/>
    <w:rsid w:val="00300CB9"/>
    <w:rsid w:val="00301286"/>
    <w:rsid w:val="00301486"/>
    <w:rsid w:val="003016CE"/>
    <w:rsid w:val="00301A1A"/>
    <w:rsid w:val="00301B4B"/>
    <w:rsid w:val="00301C5B"/>
    <w:rsid w:val="00301D45"/>
    <w:rsid w:val="00301D6F"/>
    <w:rsid w:val="00301EF4"/>
    <w:rsid w:val="00301F80"/>
    <w:rsid w:val="00301FAC"/>
    <w:rsid w:val="00301FAD"/>
    <w:rsid w:val="003020AF"/>
    <w:rsid w:val="0030226D"/>
    <w:rsid w:val="00302873"/>
    <w:rsid w:val="003028CF"/>
    <w:rsid w:val="00302A52"/>
    <w:rsid w:val="00302B2E"/>
    <w:rsid w:val="00302C4A"/>
    <w:rsid w:val="00302DE9"/>
    <w:rsid w:val="00302E8C"/>
    <w:rsid w:val="003030EB"/>
    <w:rsid w:val="0030341B"/>
    <w:rsid w:val="003034E9"/>
    <w:rsid w:val="00303524"/>
    <w:rsid w:val="003036B8"/>
    <w:rsid w:val="00303C0C"/>
    <w:rsid w:val="003041E8"/>
    <w:rsid w:val="003041FB"/>
    <w:rsid w:val="003043A6"/>
    <w:rsid w:val="00304420"/>
    <w:rsid w:val="0030447B"/>
    <w:rsid w:val="0030447D"/>
    <w:rsid w:val="003044CD"/>
    <w:rsid w:val="0030459C"/>
    <w:rsid w:val="003045E8"/>
    <w:rsid w:val="00304602"/>
    <w:rsid w:val="0030470F"/>
    <w:rsid w:val="00304720"/>
    <w:rsid w:val="00304945"/>
    <w:rsid w:val="003049C5"/>
    <w:rsid w:val="00304D3A"/>
    <w:rsid w:val="003052E5"/>
    <w:rsid w:val="0030534B"/>
    <w:rsid w:val="003054AA"/>
    <w:rsid w:val="003054ED"/>
    <w:rsid w:val="003055E4"/>
    <w:rsid w:val="00305AD0"/>
    <w:rsid w:val="00305B84"/>
    <w:rsid w:val="00305F73"/>
    <w:rsid w:val="0030619C"/>
    <w:rsid w:val="00306243"/>
    <w:rsid w:val="003064AF"/>
    <w:rsid w:val="00306708"/>
    <w:rsid w:val="0030676F"/>
    <w:rsid w:val="00306791"/>
    <w:rsid w:val="00306891"/>
    <w:rsid w:val="00306DF5"/>
    <w:rsid w:val="003070AA"/>
    <w:rsid w:val="00307175"/>
    <w:rsid w:val="00307369"/>
    <w:rsid w:val="00307433"/>
    <w:rsid w:val="003076BA"/>
    <w:rsid w:val="003076ED"/>
    <w:rsid w:val="0030786C"/>
    <w:rsid w:val="00307ADF"/>
    <w:rsid w:val="00307B17"/>
    <w:rsid w:val="00307B70"/>
    <w:rsid w:val="00307BCC"/>
    <w:rsid w:val="003100A4"/>
    <w:rsid w:val="003102AE"/>
    <w:rsid w:val="00310901"/>
    <w:rsid w:val="003109D3"/>
    <w:rsid w:val="003111E6"/>
    <w:rsid w:val="00311302"/>
    <w:rsid w:val="00311448"/>
    <w:rsid w:val="00311641"/>
    <w:rsid w:val="003116DD"/>
    <w:rsid w:val="00311810"/>
    <w:rsid w:val="00311898"/>
    <w:rsid w:val="003119D6"/>
    <w:rsid w:val="00311B86"/>
    <w:rsid w:val="00311CCC"/>
    <w:rsid w:val="00312123"/>
    <w:rsid w:val="0031213B"/>
    <w:rsid w:val="0031230F"/>
    <w:rsid w:val="00312363"/>
    <w:rsid w:val="0031261E"/>
    <w:rsid w:val="003126A3"/>
    <w:rsid w:val="00312871"/>
    <w:rsid w:val="003128B3"/>
    <w:rsid w:val="0031294E"/>
    <w:rsid w:val="00312ABB"/>
    <w:rsid w:val="00312BF5"/>
    <w:rsid w:val="00312D51"/>
    <w:rsid w:val="00312EF3"/>
    <w:rsid w:val="00312FBC"/>
    <w:rsid w:val="00313026"/>
    <w:rsid w:val="0031314A"/>
    <w:rsid w:val="0031316A"/>
    <w:rsid w:val="003131B5"/>
    <w:rsid w:val="0031322F"/>
    <w:rsid w:val="0031399F"/>
    <w:rsid w:val="00313B78"/>
    <w:rsid w:val="00313B79"/>
    <w:rsid w:val="00313F57"/>
    <w:rsid w:val="00313F59"/>
    <w:rsid w:val="00314525"/>
    <w:rsid w:val="003146A9"/>
    <w:rsid w:val="003148C2"/>
    <w:rsid w:val="00314AB0"/>
    <w:rsid w:val="00314EDC"/>
    <w:rsid w:val="0031504D"/>
    <w:rsid w:val="0031507C"/>
    <w:rsid w:val="003150FB"/>
    <w:rsid w:val="0031517F"/>
    <w:rsid w:val="003155CB"/>
    <w:rsid w:val="00315735"/>
    <w:rsid w:val="00315784"/>
    <w:rsid w:val="0031584F"/>
    <w:rsid w:val="00315A13"/>
    <w:rsid w:val="00315A67"/>
    <w:rsid w:val="00315C0B"/>
    <w:rsid w:val="00315E57"/>
    <w:rsid w:val="003161E4"/>
    <w:rsid w:val="00316487"/>
    <w:rsid w:val="003164A2"/>
    <w:rsid w:val="0031657C"/>
    <w:rsid w:val="0031667D"/>
    <w:rsid w:val="00316AC2"/>
    <w:rsid w:val="00316B09"/>
    <w:rsid w:val="00316B15"/>
    <w:rsid w:val="00316B8C"/>
    <w:rsid w:val="00316CC3"/>
    <w:rsid w:val="00316D37"/>
    <w:rsid w:val="00316E94"/>
    <w:rsid w:val="00316F5B"/>
    <w:rsid w:val="0031708A"/>
    <w:rsid w:val="003170F1"/>
    <w:rsid w:val="0031729A"/>
    <w:rsid w:val="003172CE"/>
    <w:rsid w:val="003174D0"/>
    <w:rsid w:val="003174F5"/>
    <w:rsid w:val="00317507"/>
    <w:rsid w:val="0031753C"/>
    <w:rsid w:val="00317778"/>
    <w:rsid w:val="00317A60"/>
    <w:rsid w:val="00317B27"/>
    <w:rsid w:val="00317C2B"/>
    <w:rsid w:val="00317C4B"/>
    <w:rsid w:val="00317D08"/>
    <w:rsid w:val="00317F04"/>
    <w:rsid w:val="00320017"/>
    <w:rsid w:val="00320314"/>
    <w:rsid w:val="003207A2"/>
    <w:rsid w:val="003210C4"/>
    <w:rsid w:val="003212DB"/>
    <w:rsid w:val="00321576"/>
    <w:rsid w:val="003216E4"/>
    <w:rsid w:val="00321723"/>
    <w:rsid w:val="0032184E"/>
    <w:rsid w:val="0032185A"/>
    <w:rsid w:val="00321B8A"/>
    <w:rsid w:val="00321BC6"/>
    <w:rsid w:val="00321C85"/>
    <w:rsid w:val="00321F49"/>
    <w:rsid w:val="0032235D"/>
    <w:rsid w:val="0032237D"/>
    <w:rsid w:val="00322421"/>
    <w:rsid w:val="003224D9"/>
    <w:rsid w:val="00322507"/>
    <w:rsid w:val="003229B5"/>
    <w:rsid w:val="00322BBA"/>
    <w:rsid w:val="00322DE2"/>
    <w:rsid w:val="0032333A"/>
    <w:rsid w:val="00323421"/>
    <w:rsid w:val="0032366F"/>
    <w:rsid w:val="00323706"/>
    <w:rsid w:val="003237A8"/>
    <w:rsid w:val="00323A36"/>
    <w:rsid w:val="00323A37"/>
    <w:rsid w:val="00323A46"/>
    <w:rsid w:val="00323B3E"/>
    <w:rsid w:val="00323D00"/>
    <w:rsid w:val="00323F5E"/>
    <w:rsid w:val="003242B0"/>
    <w:rsid w:val="0032458F"/>
    <w:rsid w:val="003245AE"/>
    <w:rsid w:val="003245E4"/>
    <w:rsid w:val="0032471B"/>
    <w:rsid w:val="00324799"/>
    <w:rsid w:val="0032480C"/>
    <w:rsid w:val="003248D9"/>
    <w:rsid w:val="003249B5"/>
    <w:rsid w:val="00324E22"/>
    <w:rsid w:val="00324EB0"/>
    <w:rsid w:val="00325001"/>
    <w:rsid w:val="00325070"/>
    <w:rsid w:val="003250B2"/>
    <w:rsid w:val="003253A3"/>
    <w:rsid w:val="003259B7"/>
    <w:rsid w:val="00325E48"/>
    <w:rsid w:val="00326418"/>
    <w:rsid w:val="003266F1"/>
    <w:rsid w:val="00326796"/>
    <w:rsid w:val="003267D7"/>
    <w:rsid w:val="00326C61"/>
    <w:rsid w:val="00326E99"/>
    <w:rsid w:val="00326F37"/>
    <w:rsid w:val="003270EE"/>
    <w:rsid w:val="003273F5"/>
    <w:rsid w:val="003276C2"/>
    <w:rsid w:val="003278A5"/>
    <w:rsid w:val="00327A47"/>
    <w:rsid w:val="00327ABA"/>
    <w:rsid w:val="00327B71"/>
    <w:rsid w:val="003301E2"/>
    <w:rsid w:val="00330233"/>
    <w:rsid w:val="00330AA1"/>
    <w:rsid w:val="00331403"/>
    <w:rsid w:val="0033146B"/>
    <w:rsid w:val="0033170E"/>
    <w:rsid w:val="0033175F"/>
    <w:rsid w:val="00331B7A"/>
    <w:rsid w:val="00331C92"/>
    <w:rsid w:val="00331CC0"/>
    <w:rsid w:val="00331D16"/>
    <w:rsid w:val="00331DF8"/>
    <w:rsid w:val="00331E56"/>
    <w:rsid w:val="003320F5"/>
    <w:rsid w:val="003322B0"/>
    <w:rsid w:val="003322E8"/>
    <w:rsid w:val="00332482"/>
    <w:rsid w:val="00332533"/>
    <w:rsid w:val="00332606"/>
    <w:rsid w:val="00332614"/>
    <w:rsid w:val="00332621"/>
    <w:rsid w:val="00332752"/>
    <w:rsid w:val="003327FA"/>
    <w:rsid w:val="00332832"/>
    <w:rsid w:val="00332949"/>
    <w:rsid w:val="00332A21"/>
    <w:rsid w:val="00332E31"/>
    <w:rsid w:val="00332E70"/>
    <w:rsid w:val="00333293"/>
    <w:rsid w:val="00333315"/>
    <w:rsid w:val="00333480"/>
    <w:rsid w:val="00333781"/>
    <w:rsid w:val="00333897"/>
    <w:rsid w:val="00333AF6"/>
    <w:rsid w:val="00333D12"/>
    <w:rsid w:val="00333D91"/>
    <w:rsid w:val="00334187"/>
    <w:rsid w:val="0033486C"/>
    <w:rsid w:val="00334A55"/>
    <w:rsid w:val="00334C61"/>
    <w:rsid w:val="00334E16"/>
    <w:rsid w:val="00334F0B"/>
    <w:rsid w:val="00335074"/>
    <w:rsid w:val="003350FC"/>
    <w:rsid w:val="003352C5"/>
    <w:rsid w:val="00335496"/>
    <w:rsid w:val="00335557"/>
    <w:rsid w:val="003356D8"/>
    <w:rsid w:val="003357D0"/>
    <w:rsid w:val="00335A27"/>
    <w:rsid w:val="00335BAD"/>
    <w:rsid w:val="00335DA5"/>
    <w:rsid w:val="00335E39"/>
    <w:rsid w:val="00335F19"/>
    <w:rsid w:val="0033608D"/>
    <w:rsid w:val="003363B3"/>
    <w:rsid w:val="00336646"/>
    <w:rsid w:val="00336696"/>
    <w:rsid w:val="003366AB"/>
    <w:rsid w:val="003367B7"/>
    <w:rsid w:val="00336857"/>
    <w:rsid w:val="0033687B"/>
    <w:rsid w:val="00336891"/>
    <w:rsid w:val="00336AD7"/>
    <w:rsid w:val="00336CFB"/>
    <w:rsid w:val="00336F95"/>
    <w:rsid w:val="0033714F"/>
    <w:rsid w:val="003372AA"/>
    <w:rsid w:val="003372BF"/>
    <w:rsid w:val="003373CE"/>
    <w:rsid w:val="00337753"/>
    <w:rsid w:val="00337AB7"/>
    <w:rsid w:val="00337BFA"/>
    <w:rsid w:val="00337CB5"/>
    <w:rsid w:val="00337E20"/>
    <w:rsid w:val="00337E22"/>
    <w:rsid w:val="00337EA1"/>
    <w:rsid w:val="00337FA2"/>
    <w:rsid w:val="003402C9"/>
    <w:rsid w:val="00340623"/>
    <w:rsid w:val="00340ACE"/>
    <w:rsid w:val="00340AD8"/>
    <w:rsid w:val="00340C3D"/>
    <w:rsid w:val="00340C93"/>
    <w:rsid w:val="00340D66"/>
    <w:rsid w:val="00340E57"/>
    <w:rsid w:val="00340F58"/>
    <w:rsid w:val="00341005"/>
    <w:rsid w:val="00341305"/>
    <w:rsid w:val="00341403"/>
    <w:rsid w:val="00341AB4"/>
    <w:rsid w:val="00341B4A"/>
    <w:rsid w:val="00341C7B"/>
    <w:rsid w:val="00342253"/>
    <w:rsid w:val="0034243B"/>
    <w:rsid w:val="003424D4"/>
    <w:rsid w:val="00342AD4"/>
    <w:rsid w:val="00342C21"/>
    <w:rsid w:val="00342EDA"/>
    <w:rsid w:val="00343083"/>
    <w:rsid w:val="00343236"/>
    <w:rsid w:val="003432E9"/>
    <w:rsid w:val="00343320"/>
    <w:rsid w:val="003433CB"/>
    <w:rsid w:val="003434E8"/>
    <w:rsid w:val="0034365A"/>
    <w:rsid w:val="003438DF"/>
    <w:rsid w:val="00343923"/>
    <w:rsid w:val="00343A70"/>
    <w:rsid w:val="00343CA4"/>
    <w:rsid w:val="00343EE3"/>
    <w:rsid w:val="00343FC1"/>
    <w:rsid w:val="0034414B"/>
    <w:rsid w:val="003441C8"/>
    <w:rsid w:val="00344256"/>
    <w:rsid w:val="00344698"/>
    <w:rsid w:val="003446DB"/>
    <w:rsid w:val="00344704"/>
    <w:rsid w:val="0034475A"/>
    <w:rsid w:val="003448F4"/>
    <w:rsid w:val="00344902"/>
    <w:rsid w:val="00344B95"/>
    <w:rsid w:val="00344BAF"/>
    <w:rsid w:val="00344E15"/>
    <w:rsid w:val="00344E9B"/>
    <w:rsid w:val="00345554"/>
    <w:rsid w:val="00345693"/>
    <w:rsid w:val="00345735"/>
    <w:rsid w:val="00345877"/>
    <w:rsid w:val="003458F4"/>
    <w:rsid w:val="00345A27"/>
    <w:rsid w:val="00345BCE"/>
    <w:rsid w:val="00345BF4"/>
    <w:rsid w:val="00345CD0"/>
    <w:rsid w:val="00345EA7"/>
    <w:rsid w:val="00346005"/>
    <w:rsid w:val="00346147"/>
    <w:rsid w:val="00346362"/>
    <w:rsid w:val="00346367"/>
    <w:rsid w:val="00346888"/>
    <w:rsid w:val="00346EB1"/>
    <w:rsid w:val="00346F9C"/>
    <w:rsid w:val="00346FC1"/>
    <w:rsid w:val="0034704C"/>
    <w:rsid w:val="0034724E"/>
    <w:rsid w:val="003472A7"/>
    <w:rsid w:val="003477ED"/>
    <w:rsid w:val="00347834"/>
    <w:rsid w:val="003478C1"/>
    <w:rsid w:val="00347C64"/>
    <w:rsid w:val="00347D20"/>
    <w:rsid w:val="0035024F"/>
    <w:rsid w:val="00350331"/>
    <w:rsid w:val="00350406"/>
    <w:rsid w:val="00350576"/>
    <w:rsid w:val="0035058B"/>
    <w:rsid w:val="00350B06"/>
    <w:rsid w:val="00350CBC"/>
    <w:rsid w:val="00350E79"/>
    <w:rsid w:val="00350E90"/>
    <w:rsid w:val="00350F1A"/>
    <w:rsid w:val="0035112C"/>
    <w:rsid w:val="00351638"/>
    <w:rsid w:val="00351768"/>
    <w:rsid w:val="003517F2"/>
    <w:rsid w:val="00351A07"/>
    <w:rsid w:val="00351BF6"/>
    <w:rsid w:val="00352661"/>
    <w:rsid w:val="0035279F"/>
    <w:rsid w:val="00352EC9"/>
    <w:rsid w:val="00352EDB"/>
    <w:rsid w:val="00352EEF"/>
    <w:rsid w:val="0035317A"/>
    <w:rsid w:val="003531DD"/>
    <w:rsid w:val="003532F8"/>
    <w:rsid w:val="0035337F"/>
    <w:rsid w:val="003535D0"/>
    <w:rsid w:val="0035380F"/>
    <w:rsid w:val="00353A74"/>
    <w:rsid w:val="00353DFE"/>
    <w:rsid w:val="00353F61"/>
    <w:rsid w:val="00353F97"/>
    <w:rsid w:val="003540B8"/>
    <w:rsid w:val="00354142"/>
    <w:rsid w:val="0035421F"/>
    <w:rsid w:val="003544E6"/>
    <w:rsid w:val="003545BF"/>
    <w:rsid w:val="003548D8"/>
    <w:rsid w:val="00354AAD"/>
    <w:rsid w:val="00354BCB"/>
    <w:rsid w:val="00354CF1"/>
    <w:rsid w:val="00354FF3"/>
    <w:rsid w:val="00355241"/>
    <w:rsid w:val="003553B2"/>
    <w:rsid w:val="003553B8"/>
    <w:rsid w:val="003553BD"/>
    <w:rsid w:val="0035565C"/>
    <w:rsid w:val="00355843"/>
    <w:rsid w:val="00355972"/>
    <w:rsid w:val="00355A11"/>
    <w:rsid w:val="00355D27"/>
    <w:rsid w:val="00355E12"/>
    <w:rsid w:val="00355EA9"/>
    <w:rsid w:val="00356168"/>
    <w:rsid w:val="00356171"/>
    <w:rsid w:val="00356349"/>
    <w:rsid w:val="0035658D"/>
    <w:rsid w:val="003567AF"/>
    <w:rsid w:val="003568E2"/>
    <w:rsid w:val="003569F0"/>
    <w:rsid w:val="00356AE9"/>
    <w:rsid w:val="00356B12"/>
    <w:rsid w:val="00356E79"/>
    <w:rsid w:val="00356F56"/>
    <w:rsid w:val="00357146"/>
    <w:rsid w:val="00357550"/>
    <w:rsid w:val="003578A6"/>
    <w:rsid w:val="003579FB"/>
    <w:rsid w:val="00357A33"/>
    <w:rsid w:val="00357CDB"/>
    <w:rsid w:val="00357E1A"/>
    <w:rsid w:val="00357ED3"/>
    <w:rsid w:val="003602EF"/>
    <w:rsid w:val="00360515"/>
    <w:rsid w:val="00360643"/>
    <w:rsid w:val="00360647"/>
    <w:rsid w:val="003606B3"/>
    <w:rsid w:val="00360716"/>
    <w:rsid w:val="003608DC"/>
    <w:rsid w:val="00360B38"/>
    <w:rsid w:val="00360B97"/>
    <w:rsid w:val="00360DC8"/>
    <w:rsid w:val="00360DCE"/>
    <w:rsid w:val="00360F95"/>
    <w:rsid w:val="0036115D"/>
    <w:rsid w:val="00361402"/>
    <w:rsid w:val="003614A5"/>
    <w:rsid w:val="003614C6"/>
    <w:rsid w:val="003615E7"/>
    <w:rsid w:val="003616FB"/>
    <w:rsid w:val="00361834"/>
    <w:rsid w:val="0036187D"/>
    <w:rsid w:val="003618D0"/>
    <w:rsid w:val="003618EB"/>
    <w:rsid w:val="0036192D"/>
    <w:rsid w:val="003619BE"/>
    <w:rsid w:val="00361ACB"/>
    <w:rsid w:val="00361B29"/>
    <w:rsid w:val="00361BB5"/>
    <w:rsid w:val="00361D43"/>
    <w:rsid w:val="00361DAA"/>
    <w:rsid w:val="00361F96"/>
    <w:rsid w:val="00361FC4"/>
    <w:rsid w:val="003621CA"/>
    <w:rsid w:val="00362288"/>
    <w:rsid w:val="003623DE"/>
    <w:rsid w:val="00362668"/>
    <w:rsid w:val="0036294C"/>
    <w:rsid w:val="003629D2"/>
    <w:rsid w:val="00362E67"/>
    <w:rsid w:val="00362E6B"/>
    <w:rsid w:val="00362E90"/>
    <w:rsid w:val="00363019"/>
    <w:rsid w:val="003632BE"/>
    <w:rsid w:val="003632E5"/>
    <w:rsid w:val="00363394"/>
    <w:rsid w:val="003633C8"/>
    <w:rsid w:val="0036341D"/>
    <w:rsid w:val="0036348F"/>
    <w:rsid w:val="00363515"/>
    <w:rsid w:val="00363559"/>
    <w:rsid w:val="00363826"/>
    <w:rsid w:val="003638BE"/>
    <w:rsid w:val="003638C5"/>
    <w:rsid w:val="00364342"/>
    <w:rsid w:val="00364412"/>
    <w:rsid w:val="0036450A"/>
    <w:rsid w:val="0036450E"/>
    <w:rsid w:val="003648CD"/>
    <w:rsid w:val="003648EF"/>
    <w:rsid w:val="00364C8C"/>
    <w:rsid w:val="00364E79"/>
    <w:rsid w:val="00364EA2"/>
    <w:rsid w:val="00364F1B"/>
    <w:rsid w:val="00364F2B"/>
    <w:rsid w:val="003658C7"/>
    <w:rsid w:val="00365A1D"/>
    <w:rsid w:val="00365D17"/>
    <w:rsid w:val="00365D69"/>
    <w:rsid w:val="00365F46"/>
    <w:rsid w:val="00365F47"/>
    <w:rsid w:val="00365FD5"/>
    <w:rsid w:val="0036625A"/>
    <w:rsid w:val="003665C2"/>
    <w:rsid w:val="003666D3"/>
    <w:rsid w:val="00366784"/>
    <w:rsid w:val="003667FC"/>
    <w:rsid w:val="003667FF"/>
    <w:rsid w:val="00366950"/>
    <w:rsid w:val="00366997"/>
    <w:rsid w:val="00366FB7"/>
    <w:rsid w:val="00366FB8"/>
    <w:rsid w:val="00366FBD"/>
    <w:rsid w:val="0036712D"/>
    <w:rsid w:val="0036716F"/>
    <w:rsid w:val="003673F5"/>
    <w:rsid w:val="003676E8"/>
    <w:rsid w:val="0036771A"/>
    <w:rsid w:val="00367723"/>
    <w:rsid w:val="0037028B"/>
    <w:rsid w:val="003704A3"/>
    <w:rsid w:val="00370615"/>
    <w:rsid w:val="0037062B"/>
    <w:rsid w:val="00370652"/>
    <w:rsid w:val="003706EA"/>
    <w:rsid w:val="00370950"/>
    <w:rsid w:val="003709FD"/>
    <w:rsid w:val="00370BAA"/>
    <w:rsid w:val="00370D78"/>
    <w:rsid w:val="00370D91"/>
    <w:rsid w:val="00370DB0"/>
    <w:rsid w:val="00370DD5"/>
    <w:rsid w:val="00371031"/>
    <w:rsid w:val="0037112D"/>
    <w:rsid w:val="00371268"/>
    <w:rsid w:val="00371324"/>
    <w:rsid w:val="003713A2"/>
    <w:rsid w:val="003714AA"/>
    <w:rsid w:val="003714D4"/>
    <w:rsid w:val="00371759"/>
    <w:rsid w:val="003717AE"/>
    <w:rsid w:val="00371B7E"/>
    <w:rsid w:val="003720D7"/>
    <w:rsid w:val="0037213E"/>
    <w:rsid w:val="00372270"/>
    <w:rsid w:val="0037249F"/>
    <w:rsid w:val="003726DC"/>
    <w:rsid w:val="00372A05"/>
    <w:rsid w:val="00372C78"/>
    <w:rsid w:val="00372F1E"/>
    <w:rsid w:val="00373412"/>
    <w:rsid w:val="0037353B"/>
    <w:rsid w:val="0037363E"/>
    <w:rsid w:val="00373780"/>
    <w:rsid w:val="00373C2B"/>
    <w:rsid w:val="00373D16"/>
    <w:rsid w:val="00373D29"/>
    <w:rsid w:val="00373E45"/>
    <w:rsid w:val="00373FF5"/>
    <w:rsid w:val="00374036"/>
    <w:rsid w:val="003740F6"/>
    <w:rsid w:val="00374909"/>
    <w:rsid w:val="00374CD9"/>
    <w:rsid w:val="00374D4A"/>
    <w:rsid w:val="00374F9E"/>
    <w:rsid w:val="00375008"/>
    <w:rsid w:val="00375365"/>
    <w:rsid w:val="003756B3"/>
    <w:rsid w:val="00375B01"/>
    <w:rsid w:val="00375B39"/>
    <w:rsid w:val="00375E13"/>
    <w:rsid w:val="00375F48"/>
    <w:rsid w:val="00376014"/>
    <w:rsid w:val="003761C4"/>
    <w:rsid w:val="00376406"/>
    <w:rsid w:val="00376478"/>
    <w:rsid w:val="0037675E"/>
    <w:rsid w:val="00376BF0"/>
    <w:rsid w:val="00376D32"/>
    <w:rsid w:val="00377476"/>
    <w:rsid w:val="00377533"/>
    <w:rsid w:val="0037761D"/>
    <w:rsid w:val="00377723"/>
    <w:rsid w:val="00377A63"/>
    <w:rsid w:val="00377AE2"/>
    <w:rsid w:val="00377D22"/>
    <w:rsid w:val="00377E50"/>
    <w:rsid w:val="00377FB2"/>
    <w:rsid w:val="00380186"/>
    <w:rsid w:val="0038029D"/>
    <w:rsid w:val="003802A6"/>
    <w:rsid w:val="00380341"/>
    <w:rsid w:val="003805A5"/>
    <w:rsid w:val="003805DF"/>
    <w:rsid w:val="003807F6"/>
    <w:rsid w:val="003809A7"/>
    <w:rsid w:val="00380B6E"/>
    <w:rsid w:val="00380D7E"/>
    <w:rsid w:val="003812BE"/>
    <w:rsid w:val="003813B5"/>
    <w:rsid w:val="0038143A"/>
    <w:rsid w:val="00381AE7"/>
    <w:rsid w:val="00381B46"/>
    <w:rsid w:val="0038219B"/>
    <w:rsid w:val="0038230A"/>
    <w:rsid w:val="00382535"/>
    <w:rsid w:val="003825F0"/>
    <w:rsid w:val="00382760"/>
    <w:rsid w:val="0038292E"/>
    <w:rsid w:val="003829D5"/>
    <w:rsid w:val="00382CF0"/>
    <w:rsid w:val="00382D96"/>
    <w:rsid w:val="003831CF"/>
    <w:rsid w:val="0038331F"/>
    <w:rsid w:val="0038353A"/>
    <w:rsid w:val="00383775"/>
    <w:rsid w:val="003838D2"/>
    <w:rsid w:val="00383965"/>
    <w:rsid w:val="003839C9"/>
    <w:rsid w:val="00383C77"/>
    <w:rsid w:val="00383CC8"/>
    <w:rsid w:val="00383CEF"/>
    <w:rsid w:val="00383D5C"/>
    <w:rsid w:val="00383DB4"/>
    <w:rsid w:val="003840A5"/>
    <w:rsid w:val="003841EA"/>
    <w:rsid w:val="00384234"/>
    <w:rsid w:val="00384300"/>
    <w:rsid w:val="00384303"/>
    <w:rsid w:val="003843E9"/>
    <w:rsid w:val="00384498"/>
    <w:rsid w:val="003849E1"/>
    <w:rsid w:val="00384C08"/>
    <w:rsid w:val="00384CBA"/>
    <w:rsid w:val="00385720"/>
    <w:rsid w:val="003857C3"/>
    <w:rsid w:val="00385905"/>
    <w:rsid w:val="00385F01"/>
    <w:rsid w:val="00386015"/>
    <w:rsid w:val="00386231"/>
    <w:rsid w:val="003863F5"/>
    <w:rsid w:val="003865E5"/>
    <w:rsid w:val="00386759"/>
    <w:rsid w:val="00386ABF"/>
    <w:rsid w:val="00386C89"/>
    <w:rsid w:val="00386FB0"/>
    <w:rsid w:val="00386FF7"/>
    <w:rsid w:val="00387120"/>
    <w:rsid w:val="003871F9"/>
    <w:rsid w:val="0038723D"/>
    <w:rsid w:val="00387857"/>
    <w:rsid w:val="00387879"/>
    <w:rsid w:val="0038795A"/>
    <w:rsid w:val="00387A15"/>
    <w:rsid w:val="00387A20"/>
    <w:rsid w:val="00387A5B"/>
    <w:rsid w:val="00387D0E"/>
    <w:rsid w:val="00387E32"/>
    <w:rsid w:val="00387EBC"/>
    <w:rsid w:val="00387FC8"/>
    <w:rsid w:val="003900C3"/>
    <w:rsid w:val="0039019C"/>
    <w:rsid w:val="0039019F"/>
    <w:rsid w:val="0039048D"/>
    <w:rsid w:val="003907C7"/>
    <w:rsid w:val="00390C3E"/>
    <w:rsid w:val="00390D0A"/>
    <w:rsid w:val="00391055"/>
    <w:rsid w:val="003910F5"/>
    <w:rsid w:val="00391316"/>
    <w:rsid w:val="00391368"/>
    <w:rsid w:val="003913C1"/>
    <w:rsid w:val="003914CE"/>
    <w:rsid w:val="0039163C"/>
    <w:rsid w:val="0039207F"/>
    <w:rsid w:val="00392200"/>
    <w:rsid w:val="003924C5"/>
    <w:rsid w:val="00392556"/>
    <w:rsid w:val="00392926"/>
    <w:rsid w:val="0039296A"/>
    <w:rsid w:val="00392AA1"/>
    <w:rsid w:val="00392B33"/>
    <w:rsid w:val="00392B43"/>
    <w:rsid w:val="00392DBF"/>
    <w:rsid w:val="00392ECF"/>
    <w:rsid w:val="00392EDC"/>
    <w:rsid w:val="003932D5"/>
    <w:rsid w:val="0039342F"/>
    <w:rsid w:val="00393B5E"/>
    <w:rsid w:val="00393FDA"/>
    <w:rsid w:val="00394291"/>
    <w:rsid w:val="003944B5"/>
    <w:rsid w:val="0039466D"/>
    <w:rsid w:val="0039493C"/>
    <w:rsid w:val="00394EDA"/>
    <w:rsid w:val="00395247"/>
    <w:rsid w:val="00395296"/>
    <w:rsid w:val="00395379"/>
    <w:rsid w:val="00395382"/>
    <w:rsid w:val="00395576"/>
    <w:rsid w:val="003958DC"/>
    <w:rsid w:val="00395C47"/>
    <w:rsid w:val="00395D66"/>
    <w:rsid w:val="00395F1C"/>
    <w:rsid w:val="003964F6"/>
    <w:rsid w:val="0039661B"/>
    <w:rsid w:val="00396759"/>
    <w:rsid w:val="00396781"/>
    <w:rsid w:val="003968BA"/>
    <w:rsid w:val="003969AF"/>
    <w:rsid w:val="00396A92"/>
    <w:rsid w:val="00396E7F"/>
    <w:rsid w:val="00396E83"/>
    <w:rsid w:val="003971BC"/>
    <w:rsid w:val="00397315"/>
    <w:rsid w:val="003973EC"/>
    <w:rsid w:val="003974D3"/>
    <w:rsid w:val="00397730"/>
    <w:rsid w:val="0039796F"/>
    <w:rsid w:val="00397B13"/>
    <w:rsid w:val="00397D45"/>
    <w:rsid w:val="003A0464"/>
    <w:rsid w:val="003A04FA"/>
    <w:rsid w:val="003A065E"/>
    <w:rsid w:val="003A0708"/>
    <w:rsid w:val="003A0CBB"/>
    <w:rsid w:val="003A10B9"/>
    <w:rsid w:val="003A10D3"/>
    <w:rsid w:val="003A10DD"/>
    <w:rsid w:val="003A1619"/>
    <w:rsid w:val="003A1638"/>
    <w:rsid w:val="003A168D"/>
    <w:rsid w:val="003A1700"/>
    <w:rsid w:val="003A194F"/>
    <w:rsid w:val="003A1A70"/>
    <w:rsid w:val="003A1B02"/>
    <w:rsid w:val="003A1D70"/>
    <w:rsid w:val="003A1D7C"/>
    <w:rsid w:val="003A1F65"/>
    <w:rsid w:val="003A1FE9"/>
    <w:rsid w:val="003A2282"/>
    <w:rsid w:val="003A2475"/>
    <w:rsid w:val="003A2632"/>
    <w:rsid w:val="003A2947"/>
    <w:rsid w:val="003A2A2C"/>
    <w:rsid w:val="003A2BD9"/>
    <w:rsid w:val="003A2CAA"/>
    <w:rsid w:val="003A2CFB"/>
    <w:rsid w:val="003A2F17"/>
    <w:rsid w:val="003A2F5A"/>
    <w:rsid w:val="003A3057"/>
    <w:rsid w:val="003A35FB"/>
    <w:rsid w:val="003A3689"/>
    <w:rsid w:val="003A3A31"/>
    <w:rsid w:val="003A3B2E"/>
    <w:rsid w:val="003A3EC4"/>
    <w:rsid w:val="003A435C"/>
    <w:rsid w:val="003A43EE"/>
    <w:rsid w:val="003A43F6"/>
    <w:rsid w:val="003A4482"/>
    <w:rsid w:val="003A4776"/>
    <w:rsid w:val="003A4A63"/>
    <w:rsid w:val="003A4B70"/>
    <w:rsid w:val="003A4C34"/>
    <w:rsid w:val="003A4C4A"/>
    <w:rsid w:val="003A4CBD"/>
    <w:rsid w:val="003A4D74"/>
    <w:rsid w:val="003A4E86"/>
    <w:rsid w:val="003A5453"/>
    <w:rsid w:val="003A5735"/>
    <w:rsid w:val="003A573D"/>
    <w:rsid w:val="003A5742"/>
    <w:rsid w:val="003A57E4"/>
    <w:rsid w:val="003A58F0"/>
    <w:rsid w:val="003A5BA3"/>
    <w:rsid w:val="003A5D66"/>
    <w:rsid w:val="003A5D70"/>
    <w:rsid w:val="003A5F7E"/>
    <w:rsid w:val="003A5FED"/>
    <w:rsid w:val="003A60B9"/>
    <w:rsid w:val="003A6151"/>
    <w:rsid w:val="003A6170"/>
    <w:rsid w:val="003A6215"/>
    <w:rsid w:val="003A6534"/>
    <w:rsid w:val="003A6653"/>
    <w:rsid w:val="003A68FF"/>
    <w:rsid w:val="003A6970"/>
    <w:rsid w:val="003A69BF"/>
    <w:rsid w:val="003A6A1A"/>
    <w:rsid w:val="003A6C6F"/>
    <w:rsid w:val="003A6CA8"/>
    <w:rsid w:val="003A6FDF"/>
    <w:rsid w:val="003A70E2"/>
    <w:rsid w:val="003A71B0"/>
    <w:rsid w:val="003A73F2"/>
    <w:rsid w:val="003A74C8"/>
    <w:rsid w:val="003A7694"/>
    <w:rsid w:val="003A78F2"/>
    <w:rsid w:val="003A791C"/>
    <w:rsid w:val="003A7A66"/>
    <w:rsid w:val="003A7FBE"/>
    <w:rsid w:val="003A7FCF"/>
    <w:rsid w:val="003B0655"/>
    <w:rsid w:val="003B0770"/>
    <w:rsid w:val="003B0B94"/>
    <w:rsid w:val="003B0C0A"/>
    <w:rsid w:val="003B0F39"/>
    <w:rsid w:val="003B1144"/>
    <w:rsid w:val="003B1319"/>
    <w:rsid w:val="003B1379"/>
    <w:rsid w:val="003B14DD"/>
    <w:rsid w:val="003B1670"/>
    <w:rsid w:val="003B16B2"/>
    <w:rsid w:val="003B176D"/>
    <w:rsid w:val="003B1C63"/>
    <w:rsid w:val="003B1D8C"/>
    <w:rsid w:val="003B2211"/>
    <w:rsid w:val="003B2505"/>
    <w:rsid w:val="003B255C"/>
    <w:rsid w:val="003B258B"/>
    <w:rsid w:val="003B265C"/>
    <w:rsid w:val="003B279F"/>
    <w:rsid w:val="003B27D6"/>
    <w:rsid w:val="003B287E"/>
    <w:rsid w:val="003B2A64"/>
    <w:rsid w:val="003B2B60"/>
    <w:rsid w:val="003B2E1A"/>
    <w:rsid w:val="003B2E21"/>
    <w:rsid w:val="003B2E22"/>
    <w:rsid w:val="003B2F93"/>
    <w:rsid w:val="003B3024"/>
    <w:rsid w:val="003B339D"/>
    <w:rsid w:val="003B3546"/>
    <w:rsid w:val="003B36B2"/>
    <w:rsid w:val="003B376D"/>
    <w:rsid w:val="003B3BEE"/>
    <w:rsid w:val="003B3DAA"/>
    <w:rsid w:val="003B4662"/>
    <w:rsid w:val="003B467F"/>
    <w:rsid w:val="003B488A"/>
    <w:rsid w:val="003B4BF3"/>
    <w:rsid w:val="003B4CBB"/>
    <w:rsid w:val="003B4E2E"/>
    <w:rsid w:val="003B4E53"/>
    <w:rsid w:val="003B51E4"/>
    <w:rsid w:val="003B52AF"/>
    <w:rsid w:val="003B5341"/>
    <w:rsid w:val="003B5698"/>
    <w:rsid w:val="003B5737"/>
    <w:rsid w:val="003B5795"/>
    <w:rsid w:val="003B57A1"/>
    <w:rsid w:val="003B5805"/>
    <w:rsid w:val="003B586C"/>
    <w:rsid w:val="003B5924"/>
    <w:rsid w:val="003B5BB9"/>
    <w:rsid w:val="003B5C90"/>
    <w:rsid w:val="003B5DC0"/>
    <w:rsid w:val="003B5DF5"/>
    <w:rsid w:val="003B5EA9"/>
    <w:rsid w:val="003B5FB0"/>
    <w:rsid w:val="003B62EE"/>
    <w:rsid w:val="003B6341"/>
    <w:rsid w:val="003B6460"/>
    <w:rsid w:val="003B678A"/>
    <w:rsid w:val="003B6796"/>
    <w:rsid w:val="003B6877"/>
    <w:rsid w:val="003B6E12"/>
    <w:rsid w:val="003B7106"/>
    <w:rsid w:val="003B71F6"/>
    <w:rsid w:val="003B72E4"/>
    <w:rsid w:val="003B7696"/>
    <w:rsid w:val="003B7942"/>
    <w:rsid w:val="003B7B72"/>
    <w:rsid w:val="003B7BE9"/>
    <w:rsid w:val="003B7D94"/>
    <w:rsid w:val="003B7E98"/>
    <w:rsid w:val="003C0332"/>
    <w:rsid w:val="003C0555"/>
    <w:rsid w:val="003C05BB"/>
    <w:rsid w:val="003C0763"/>
    <w:rsid w:val="003C07A9"/>
    <w:rsid w:val="003C0840"/>
    <w:rsid w:val="003C08F5"/>
    <w:rsid w:val="003C0AA0"/>
    <w:rsid w:val="003C0C8D"/>
    <w:rsid w:val="003C0CB5"/>
    <w:rsid w:val="003C0F82"/>
    <w:rsid w:val="003C1164"/>
    <w:rsid w:val="003C148F"/>
    <w:rsid w:val="003C1B75"/>
    <w:rsid w:val="003C2095"/>
    <w:rsid w:val="003C2302"/>
    <w:rsid w:val="003C2384"/>
    <w:rsid w:val="003C2496"/>
    <w:rsid w:val="003C2534"/>
    <w:rsid w:val="003C259D"/>
    <w:rsid w:val="003C285E"/>
    <w:rsid w:val="003C2866"/>
    <w:rsid w:val="003C29BF"/>
    <w:rsid w:val="003C2A3B"/>
    <w:rsid w:val="003C2BAD"/>
    <w:rsid w:val="003C3111"/>
    <w:rsid w:val="003C3283"/>
    <w:rsid w:val="003C3287"/>
    <w:rsid w:val="003C35D0"/>
    <w:rsid w:val="003C3695"/>
    <w:rsid w:val="003C373C"/>
    <w:rsid w:val="003C3883"/>
    <w:rsid w:val="003C39AB"/>
    <w:rsid w:val="003C3AAD"/>
    <w:rsid w:val="003C3BBB"/>
    <w:rsid w:val="003C3C4C"/>
    <w:rsid w:val="003C3F4F"/>
    <w:rsid w:val="003C41F6"/>
    <w:rsid w:val="003C4213"/>
    <w:rsid w:val="003C4519"/>
    <w:rsid w:val="003C456A"/>
    <w:rsid w:val="003C4632"/>
    <w:rsid w:val="003C46B5"/>
    <w:rsid w:val="003C4B7E"/>
    <w:rsid w:val="003C4C4D"/>
    <w:rsid w:val="003C4CB8"/>
    <w:rsid w:val="003C4D30"/>
    <w:rsid w:val="003C4D62"/>
    <w:rsid w:val="003C5135"/>
    <w:rsid w:val="003C55F9"/>
    <w:rsid w:val="003C58F3"/>
    <w:rsid w:val="003C5941"/>
    <w:rsid w:val="003C5F23"/>
    <w:rsid w:val="003C6111"/>
    <w:rsid w:val="003C6367"/>
    <w:rsid w:val="003C64C1"/>
    <w:rsid w:val="003C656F"/>
    <w:rsid w:val="003C672E"/>
    <w:rsid w:val="003C6ACC"/>
    <w:rsid w:val="003C6D97"/>
    <w:rsid w:val="003C6EBC"/>
    <w:rsid w:val="003C6F71"/>
    <w:rsid w:val="003C70E0"/>
    <w:rsid w:val="003C725B"/>
    <w:rsid w:val="003C7286"/>
    <w:rsid w:val="003C7347"/>
    <w:rsid w:val="003C748B"/>
    <w:rsid w:val="003C75D3"/>
    <w:rsid w:val="003C7629"/>
    <w:rsid w:val="003C7800"/>
    <w:rsid w:val="003C781E"/>
    <w:rsid w:val="003C79A4"/>
    <w:rsid w:val="003C79AE"/>
    <w:rsid w:val="003C7A01"/>
    <w:rsid w:val="003C7A65"/>
    <w:rsid w:val="003C7CCC"/>
    <w:rsid w:val="003C7F11"/>
    <w:rsid w:val="003D0073"/>
    <w:rsid w:val="003D00BF"/>
    <w:rsid w:val="003D01A7"/>
    <w:rsid w:val="003D01C7"/>
    <w:rsid w:val="003D029D"/>
    <w:rsid w:val="003D049E"/>
    <w:rsid w:val="003D0637"/>
    <w:rsid w:val="003D064B"/>
    <w:rsid w:val="003D072A"/>
    <w:rsid w:val="003D072C"/>
    <w:rsid w:val="003D0885"/>
    <w:rsid w:val="003D0A7B"/>
    <w:rsid w:val="003D0B07"/>
    <w:rsid w:val="003D0DE9"/>
    <w:rsid w:val="003D0ED1"/>
    <w:rsid w:val="003D14A4"/>
    <w:rsid w:val="003D156A"/>
    <w:rsid w:val="003D1767"/>
    <w:rsid w:val="003D1A4C"/>
    <w:rsid w:val="003D1ADB"/>
    <w:rsid w:val="003D1BB6"/>
    <w:rsid w:val="003D20F0"/>
    <w:rsid w:val="003D219C"/>
    <w:rsid w:val="003D23AB"/>
    <w:rsid w:val="003D245E"/>
    <w:rsid w:val="003D2504"/>
    <w:rsid w:val="003D253C"/>
    <w:rsid w:val="003D27D8"/>
    <w:rsid w:val="003D2892"/>
    <w:rsid w:val="003D2DDB"/>
    <w:rsid w:val="003D2DE8"/>
    <w:rsid w:val="003D2E89"/>
    <w:rsid w:val="003D2F44"/>
    <w:rsid w:val="003D325C"/>
    <w:rsid w:val="003D3544"/>
    <w:rsid w:val="003D35C5"/>
    <w:rsid w:val="003D3AC2"/>
    <w:rsid w:val="003D3ACB"/>
    <w:rsid w:val="003D3F74"/>
    <w:rsid w:val="003D414A"/>
    <w:rsid w:val="003D41B3"/>
    <w:rsid w:val="003D42F1"/>
    <w:rsid w:val="003D43DE"/>
    <w:rsid w:val="003D44ED"/>
    <w:rsid w:val="003D4691"/>
    <w:rsid w:val="003D4FA5"/>
    <w:rsid w:val="003D4FB0"/>
    <w:rsid w:val="003D5020"/>
    <w:rsid w:val="003D538E"/>
    <w:rsid w:val="003D53BA"/>
    <w:rsid w:val="003D53E5"/>
    <w:rsid w:val="003D5455"/>
    <w:rsid w:val="003D599E"/>
    <w:rsid w:val="003D5F2C"/>
    <w:rsid w:val="003D6037"/>
    <w:rsid w:val="003D6044"/>
    <w:rsid w:val="003D60DC"/>
    <w:rsid w:val="003D6363"/>
    <w:rsid w:val="003D6442"/>
    <w:rsid w:val="003D6776"/>
    <w:rsid w:val="003D678C"/>
    <w:rsid w:val="003D6846"/>
    <w:rsid w:val="003D6A30"/>
    <w:rsid w:val="003D6C38"/>
    <w:rsid w:val="003D6C9F"/>
    <w:rsid w:val="003D6EAA"/>
    <w:rsid w:val="003D6F5D"/>
    <w:rsid w:val="003D6FE8"/>
    <w:rsid w:val="003D7061"/>
    <w:rsid w:val="003D70C9"/>
    <w:rsid w:val="003D74B1"/>
    <w:rsid w:val="003D756C"/>
    <w:rsid w:val="003D7690"/>
    <w:rsid w:val="003D77E1"/>
    <w:rsid w:val="003D78C2"/>
    <w:rsid w:val="003D78D5"/>
    <w:rsid w:val="003D79DB"/>
    <w:rsid w:val="003D7B87"/>
    <w:rsid w:val="003D7D72"/>
    <w:rsid w:val="003D7D7C"/>
    <w:rsid w:val="003E0171"/>
    <w:rsid w:val="003E029E"/>
    <w:rsid w:val="003E0445"/>
    <w:rsid w:val="003E04BD"/>
    <w:rsid w:val="003E07F1"/>
    <w:rsid w:val="003E0808"/>
    <w:rsid w:val="003E0BDD"/>
    <w:rsid w:val="003E1158"/>
    <w:rsid w:val="003E1238"/>
    <w:rsid w:val="003E1446"/>
    <w:rsid w:val="003E1559"/>
    <w:rsid w:val="003E16C6"/>
    <w:rsid w:val="003E17D7"/>
    <w:rsid w:val="003E17FF"/>
    <w:rsid w:val="003E1959"/>
    <w:rsid w:val="003E1A32"/>
    <w:rsid w:val="003E1AA7"/>
    <w:rsid w:val="003E1C5C"/>
    <w:rsid w:val="003E1F50"/>
    <w:rsid w:val="003E2359"/>
    <w:rsid w:val="003E2799"/>
    <w:rsid w:val="003E296D"/>
    <w:rsid w:val="003E2A42"/>
    <w:rsid w:val="003E2CDA"/>
    <w:rsid w:val="003E2FA3"/>
    <w:rsid w:val="003E3093"/>
    <w:rsid w:val="003E33F4"/>
    <w:rsid w:val="003E3408"/>
    <w:rsid w:val="003E3443"/>
    <w:rsid w:val="003E3568"/>
    <w:rsid w:val="003E3657"/>
    <w:rsid w:val="003E3A9A"/>
    <w:rsid w:val="003E3B24"/>
    <w:rsid w:val="003E4098"/>
    <w:rsid w:val="003E42F7"/>
    <w:rsid w:val="003E438A"/>
    <w:rsid w:val="003E456D"/>
    <w:rsid w:val="003E45D3"/>
    <w:rsid w:val="003E4812"/>
    <w:rsid w:val="003E49DE"/>
    <w:rsid w:val="003E5084"/>
    <w:rsid w:val="003E53F7"/>
    <w:rsid w:val="003E553C"/>
    <w:rsid w:val="003E5556"/>
    <w:rsid w:val="003E584F"/>
    <w:rsid w:val="003E5B18"/>
    <w:rsid w:val="003E5B5A"/>
    <w:rsid w:val="003E5B61"/>
    <w:rsid w:val="003E5C26"/>
    <w:rsid w:val="003E5D8A"/>
    <w:rsid w:val="003E5F79"/>
    <w:rsid w:val="003E5FAE"/>
    <w:rsid w:val="003E6031"/>
    <w:rsid w:val="003E617E"/>
    <w:rsid w:val="003E6456"/>
    <w:rsid w:val="003E64F8"/>
    <w:rsid w:val="003E66FE"/>
    <w:rsid w:val="003E6827"/>
    <w:rsid w:val="003E6A26"/>
    <w:rsid w:val="003E6B17"/>
    <w:rsid w:val="003E6BED"/>
    <w:rsid w:val="003E6E26"/>
    <w:rsid w:val="003E734B"/>
    <w:rsid w:val="003E7355"/>
    <w:rsid w:val="003E73D4"/>
    <w:rsid w:val="003E744C"/>
    <w:rsid w:val="003E75DE"/>
    <w:rsid w:val="003E7BA4"/>
    <w:rsid w:val="003E7C47"/>
    <w:rsid w:val="003F0246"/>
    <w:rsid w:val="003F035E"/>
    <w:rsid w:val="003F0373"/>
    <w:rsid w:val="003F054C"/>
    <w:rsid w:val="003F0575"/>
    <w:rsid w:val="003F0A67"/>
    <w:rsid w:val="003F0B7C"/>
    <w:rsid w:val="003F0C93"/>
    <w:rsid w:val="003F0CA5"/>
    <w:rsid w:val="003F0CD3"/>
    <w:rsid w:val="003F0E3D"/>
    <w:rsid w:val="003F0ECE"/>
    <w:rsid w:val="003F1124"/>
    <w:rsid w:val="003F12D3"/>
    <w:rsid w:val="003F1C53"/>
    <w:rsid w:val="003F1CC9"/>
    <w:rsid w:val="003F1DDC"/>
    <w:rsid w:val="003F1F22"/>
    <w:rsid w:val="003F2147"/>
    <w:rsid w:val="003F275C"/>
    <w:rsid w:val="003F2BE2"/>
    <w:rsid w:val="003F2D40"/>
    <w:rsid w:val="003F2E5B"/>
    <w:rsid w:val="003F31D5"/>
    <w:rsid w:val="003F35A5"/>
    <w:rsid w:val="003F398B"/>
    <w:rsid w:val="003F39FD"/>
    <w:rsid w:val="003F3A05"/>
    <w:rsid w:val="003F3A45"/>
    <w:rsid w:val="003F3CB7"/>
    <w:rsid w:val="003F3EC4"/>
    <w:rsid w:val="003F3F5F"/>
    <w:rsid w:val="003F3F96"/>
    <w:rsid w:val="003F3F97"/>
    <w:rsid w:val="003F40D4"/>
    <w:rsid w:val="003F44B0"/>
    <w:rsid w:val="003F4609"/>
    <w:rsid w:val="003F4714"/>
    <w:rsid w:val="003F47EF"/>
    <w:rsid w:val="003F483B"/>
    <w:rsid w:val="003F484D"/>
    <w:rsid w:val="003F4D22"/>
    <w:rsid w:val="003F4E0F"/>
    <w:rsid w:val="003F4E9C"/>
    <w:rsid w:val="003F50FE"/>
    <w:rsid w:val="003F51DC"/>
    <w:rsid w:val="003F540C"/>
    <w:rsid w:val="003F54A6"/>
    <w:rsid w:val="003F5614"/>
    <w:rsid w:val="003F569D"/>
    <w:rsid w:val="003F56D7"/>
    <w:rsid w:val="003F56DD"/>
    <w:rsid w:val="003F56EA"/>
    <w:rsid w:val="003F5B44"/>
    <w:rsid w:val="003F5BB2"/>
    <w:rsid w:val="003F5D07"/>
    <w:rsid w:val="003F5E39"/>
    <w:rsid w:val="003F5E54"/>
    <w:rsid w:val="003F5FDF"/>
    <w:rsid w:val="003F6084"/>
    <w:rsid w:val="003F61D0"/>
    <w:rsid w:val="003F6327"/>
    <w:rsid w:val="003F6337"/>
    <w:rsid w:val="003F6565"/>
    <w:rsid w:val="003F67E6"/>
    <w:rsid w:val="003F67F7"/>
    <w:rsid w:val="003F682B"/>
    <w:rsid w:val="003F6DFB"/>
    <w:rsid w:val="003F6EA6"/>
    <w:rsid w:val="003F6F36"/>
    <w:rsid w:val="003F6FA1"/>
    <w:rsid w:val="003F7248"/>
    <w:rsid w:val="003F73D1"/>
    <w:rsid w:val="003F744A"/>
    <w:rsid w:val="003F75BA"/>
    <w:rsid w:val="003F7639"/>
    <w:rsid w:val="003F7683"/>
    <w:rsid w:val="003F7860"/>
    <w:rsid w:val="003F797A"/>
    <w:rsid w:val="003F7B04"/>
    <w:rsid w:val="003F7C65"/>
    <w:rsid w:val="003F7D52"/>
    <w:rsid w:val="003F7DA6"/>
    <w:rsid w:val="003F7F2B"/>
    <w:rsid w:val="003F7F5E"/>
    <w:rsid w:val="003F7FE6"/>
    <w:rsid w:val="0040026D"/>
    <w:rsid w:val="004003A4"/>
    <w:rsid w:val="004007AE"/>
    <w:rsid w:val="0040085B"/>
    <w:rsid w:val="004009B6"/>
    <w:rsid w:val="00400AA7"/>
    <w:rsid w:val="00400B6A"/>
    <w:rsid w:val="00400E7F"/>
    <w:rsid w:val="00400FB5"/>
    <w:rsid w:val="0040102F"/>
    <w:rsid w:val="0040117C"/>
    <w:rsid w:val="0040130D"/>
    <w:rsid w:val="0040153A"/>
    <w:rsid w:val="00401657"/>
    <w:rsid w:val="004016E4"/>
    <w:rsid w:val="00401B15"/>
    <w:rsid w:val="00401D7F"/>
    <w:rsid w:val="00401E52"/>
    <w:rsid w:val="00401F22"/>
    <w:rsid w:val="00401F71"/>
    <w:rsid w:val="00401FB7"/>
    <w:rsid w:val="00402067"/>
    <w:rsid w:val="0040216E"/>
    <w:rsid w:val="00402372"/>
    <w:rsid w:val="0040262A"/>
    <w:rsid w:val="00402747"/>
    <w:rsid w:val="00402926"/>
    <w:rsid w:val="00402CD3"/>
    <w:rsid w:val="00403095"/>
    <w:rsid w:val="004030B8"/>
    <w:rsid w:val="0040353E"/>
    <w:rsid w:val="00403816"/>
    <w:rsid w:val="00403CDA"/>
    <w:rsid w:val="00403F7B"/>
    <w:rsid w:val="004042D1"/>
    <w:rsid w:val="00404630"/>
    <w:rsid w:val="00404BCB"/>
    <w:rsid w:val="00404EE4"/>
    <w:rsid w:val="00404F02"/>
    <w:rsid w:val="004050A6"/>
    <w:rsid w:val="004051E5"/>
    <w:rsid w:val="004052F6"/>
    <w:rsid w:val="0040554B"/>
    <w:rsid w:val="004055A2"/>
    <w:rsid w:val="004056A8"/>
    <w:rsid w:val="0040577D"/>
    <w:rsid w:val="004057AC"/>
    <w:rsid w:val="00405BF4"/>
    <w:rsid w:val="00405C94"/>
    <w:rsid w:val="00405D29"/>
    <w:rsid w:val="00405D30"/>
    <w:rsid w:val="00406011"/>
    <w:rsid w:val="004062CF"/>
    <w:rsid w:val="00406629"/>
    <w:rsid w:val="0040673D"/>
    <w:rsid w:val="004069AA"/>
    <w:rsid w:val="00406A65"/>
    <w:rsid w:val="00406D49"/>
    <w:rsid w:val="00406D74"/>
    <w:rsid w:val="00406DC0"/>
    <w:rsid w:val="00406FBC"/>
    <w:rsid w:val="00406FC2"/>
    <w:rsid w:val="0040700E"/>
    <w:rsid w:val="004070C8"/>
    <w:rsid w:val="0040735D"/>
    <w:rsid w:val="004074C5"/>
    <w:rsid w:val="00407691"/>
    <w:rsid w:val="004076E7"/>
    <w:rsid w:val="00407BE0"/>
    <w:rsid w:val="00407F3A"/>
    <w:rsid w:val="00407F58"/>
    <w:rsid w:val="004101AC"/>
    <w:rsid w:val="004102B3"/>
    <w:rsid w:val="004103B5"/>
    <w:rsid w:val="004103F4"/>
    <w:rsid w:val="004104C8"/>
    <w:rsid w:val="0041063B"/>
    <w:rsid w:val="00410883"/>
    <w:rsid w:val="00410B18"/>
    <w:rsid w:val="00410D24"/>
    <w:rsid w:val="00410E15"/>
    <w:rsid w:val="00410F50"/>
    <w:rsid w:val="0041140A"/>
    <w:rsid w:val="0041174C"/>
    <w:rsid w:val="0041176B"/>
    <w:rsid w:val="00411BC8"/>
    <w:rsid w:val="00411E18"/>
    <w:rsid w:val="00411FBD"/>
    <w:rsid w:val="004121C1"/>
    <w:rsid w:val="0041254E"/>
    <w:rsid w:val="00412AD5"/>
    <w:rsid w:val="00412D74"/>
    <w:rsid w:val="00412DC9"/>
    <w:rsid w:val="00412E03"/>
    <w:rsid w:val="00412F41"/>
    <w:rsid w:val="0041366C"/>
    <w:rsid w:val="004136BB"/>
    <w:rsid w:val="0041378B"/>
    <w:rsid w:val="0041380E"/>
    <w:rsid w:val="00413BC0"/>
    <w:rsid w:val="004144B5"/>
    <w:rsid w:val="00414512"/>
    <w:rsid w:val="00414646"/>
    <w:rsid w:val="00414B10"/>
    <w:rsid w:val="00415011"/>
    <w:rsid w:val="0041529F"/>
    <w:rsid w:val="004152D6"/>
    <w:rsid w:val="00415337"/>
    <w:rsid w:val="004158A1"/>
    <w:rsid w:val="004158EF"/>
    <w:rsid w:val="00415B40"/>
    <w:rsid w:val="00415D98"/>
    <w:rsid w:val="00415EA4"/>
    <w:rsid w:val="00416049"/>
    <w:rsid w:val="0041611C"/>
    <w:rsid w:val="00416277"/>
    <w:rsid w:val="00416381"/>
    <w:rsid w:val="004164E1"/>
    <w:rsid w:val="0041659D"/>
    <w:rsid w:val="0041678B"/>
    <w:rsid w:val="00416A17"/>
    <w:rsid w:val="00416A30"/>
    <w:rsid w:val="00416A3C"/>
    <w:rsid w:val="00416B92"/>
    <w:rsid w:val="00416C5F"/>
    <w:rsid w:val="00416F33"/>
    <w:rsid w:val="0041702B"/>
    <w:rsid w:val="004170B9"/>
    <w:rsid w:val="004170D0"/>
    <w:rsid w:val="00417182"/>
    <w:rsid w:val="004171A4"/>
    <w:rsid w:val="004172AE"/>
    <w:rsid w:val="0041730B"/>
    <w:rsid w:val="00417310"/>
    <w:rsid w:val="004177EA"/>
    <w:rsid w:val="004178AA"/>
    <w:rsid w:val="00417946"/>
    <w:rsid w:val="004179A8"/>
    <w:rsid w:val="004179DE"/>
    <w:rsid w:val="00417D84"/>
    <w:rsid w:val="00417E97"/>
    <w:rsid w:val="00417F4E"/>
    <w:rsid w:val="004201DE"/>
    <w:rsid w:val="004201F5"/>
    <w:rsid w:val="00420268"/>
    <w:rsid w:val="0042047A"/>
    <w:rsid w:val="004204F8"/>
    <w:rsid w:val="004205CB"/>
    <w:rsid w:val="0042075B"/>
    <w:rsid w:val="0042094D"/>
    <w:rsid w:val="00420AB7"/>
    <w:rsid w:val="00420DB8"/>
    <w:rsid w:val="00420DEA"/>
    <w:rsid w:val="0042103E"/>
    <w:rsid w:val="004211FD"/>
    <w:rsid w:val="004212E8"/>
    <w:rsid w:val="00421345"/>
    <w:rsid w:val="0042168A"/>
    <w:rsid w:val="00421707"/>
    <w:rsid w:val="00421AE2"/>
    <w:rsid w:val="00421D5A"/>
    <w:rsid w:val="00421E2E"/>
    <w:rsid w:val="00421E6E"/>
    <w:rsid w:val="00421F3D"/>
    <w:rsid w:val="00421F7A"/>
    <w:rsid w:val="00421F82"/>
    <w:rsid w:val="00422175"/>
    <w:rsid w:val="00422345"/>
    <w:rsid w:val="0042258A"/>
    <w:rsid w:val="00422882"/>
    <w:rsid w:val="00422A73"/>
    <w:rsid w:val="00422E72"/>
    <w:rsid w:val="00423053"/>
    <w:rsid w:val="004234BA"/>
    <w:rsid w:val="004234E6"/>
    <w:rsid w:val="00423724"/>
    <w:rsid w:val="00423D28"/>
    <w:rsid w:val="00423DF8"/>
    <w:rsid w:val="00423F2F"/>
    <w:rsid w:val="00424037"/>
    <w:rsid w:val="004242D1"/>
    <w:rsid w:val="004248E3"/>
    <w:rsid w:val="00424ACE"/>
    <w:rsid w:val="00424C51"/>
    <w:rsid w:val="00424E9F"/>
    <w:rsid w:val="00425064"/>
    <w:rsid w:val="00425367"/>
    <w:rsid w:val="0042550E"/>
    <w:rsid w:val="0042555B"/>
    <w:rsid w:val="00425819"/>
    <w:rsid w:val="00425871"/>
    <w:rsid w:val="0042597B"/>
    <w:rsid w:val="00425B4B"/>
    <w:rsid w:val="00425E0F"/>
    <w:rsid w:val="00425E5E"/>
    <w:rsid w:val="00425F2E"/>
    <w:rsid w:val="00426046"/>
    <w:rsid w:val="00426068"/>
    <w:rsid w:val="00426532"/>
    <w:rsid w:val="00426593"/>
    <w:rsid w:val="00426618"/>
    <w:rsid w:val="004267C2"/>
    <w:rsid w:val="00426A73"/>
    <w:rsid w:val="00427025"/>
    <w:rsid w:val="0042705A"/>
    <w:rsid w:val="004272C3"/>
    <w:rsid w:val="00427373"/>
    <w:rsid w:val="004273C8"/>
    <w:rsid w:val="0042745C"/>
    <w:rsid w:val="00427534"/>
    <w:rsid w:val="00427853"/>
    <w:rsid w:val="00427B7A"/>
    <w:rsid w:val="00427C02"/>
    <w:rsid w:val="00427C84"/>
    <w:rsid w:val="00427E18"/>
    <w:rsid w:val="00427EE2"/>
    <w:rsid w:val="00427F5E"/>
    <w:rsid w:val="00427FFB"/>
    <w:rsid w:val="004300D0"/>
    <w:rsid w:val="00430112"/>
    <w:rsid w:val="00430416"/>
    <w:rsid w:val="0043049F"/>
    <w:rsid w:val="00430586"/>
    <w:rsid w:val="004305E1"/>
    <w:rsid w:val="004306D8"/>
    <w:rsid w:val="00430740"/>
    <w:rsid w:val="00430762"/>
    <w:rsid w:val="00430880"/>
    <w:rsid w:val="0043088D"/>
    <w:rsid w:val="00430AE7"/>
    <w:rsid w:val="00430B78"/>
    <w:rsid w:val="00430DE4"/>
    <w:rsid w:val="00430E2C"/>
    <w:rsid w:val="00430EB3"/>
    <w:rsid w:val="00430EF3"/>
    <w:rsid w:val="00431253"/>
    <w:rsid w:val="00431261"/>
    <w:rsid w:val="004312FF"/>
    <w:rsid w:val="0043141C"/>
    <w:rsid w:val="004314F3"/>
    <w:rsid w:val="00431ACB"/>
    <w:rsid w:val="00431B17"/>
    <w:rsid w:val="00431B56"/>
    <w:rsid w:val="00431CC8"/>
    <w:rsid w:val="00431DAD"/>
    <w:rsid w:val="00431DED"/>
    <w:rsid w:val="00431F2A"/>
    <w:rsid w:val="00432020"/>
    <w:rsid w:val="00432028"/>
    <w:rsid w:val="0043219E"/>
    <w:rsid w:val="0043227B"/>
    <w:rsid w:val="00432376"/>
    <w:rsid w:val="00432382"/>
    <w:rsid w:val="004324B6"/>
    <w:rsid w:val="004324F3"/>
    <w:rsid w:val="0043251E"/>
    <w:rsid w:val="00432582"/>
    <w:rsid w:val="0043264D"/>
    <w:rsid w:val="004327D6"/>
    <w:rsid w:val="00432C33"/>
    <w:rsid w:val="00432D2B"/>
    <w:rsid w:val="004330C3"/>
    <w:rsid w:val="004330D2"/>
    <w:rsid w:val="00433131"/>
    <w:rsid w:val="0043347C"/>
    <w:rsid w:val="00433508"/>
    <w:rsid w:val="00433768"/>
    <w:rsid w:val="00433776"/>
    <w:rsid w:val="00433AF0"/>
    <w:rsid w:val="00433B9C"/>
    <w:rsid w:val="00433CDB"/>
    <w:rsid w:val="00433F28"/>
    <w:rsid w:val="00433F41"/>
    <w:rsid w:val="00433FB3"/>
    <w:rsid w:val="00434453"/>
    <w:rsid w:val="004344FC"/>
    <w:rsid w:val="004345DF"/>
    <w:rsid w:val="00434751"/>
    <w:rsid w:val="004347CF"/>
    <w:rsid w:val="00434C62"/>
    <w:rsid w:val="00434C8D"/>
    <w:rsid w:val="00435023"/>
    <w:rsid w:val="00435251"/>
    <w:rsid w:val="0043549E"/>
    <w:rsid w:val="004354CA"/>
    <w:rsid w:val="00435662"/>
    <w:rsid w:val="0043588D"/>
    <w:rsid w:val="00435925"/>
    <w:rsid w:val="004359E2"/>
    <w:rsid w:val="00435A0B"/>
    <w:rsid w:val="00435E2C"/>
    <w:rsid w:val="00435E34"/>
    <w:rsid w:val="00435E53"/>
    <w:rsid w:val="00435FBD"/>
    <w:rsid w:val="004360A2"/>
    <w:rsid w:val="00436165"/>
    <w:rsid w:val="004362BA"/>
    <w:rsid w:val="00436999"/>
    <w:rsid w:val="00436A65"/>
    <w:rsid w:val="00436BE5"/>
    <w:rsid w:val="00437124"/>
    <w:rsid w:val="004371EF"/>
    <w:rsid w:val="00437416"/>
    <w:rsid w:val="004376C5"/>
    <w:rsid w:val="00437717"/>
    <w:rsid w:val="004379B1"/>
    <w:rsid w:val="00437ADD"/>
    <w:rsid w:val="00437DE7"/>
    <w:rsid w:val="00437DFA"/>
    <w:rsid w:val="00437EAB"/>
    <w:rsid w:val="00437FBA"/>
    <w:rsid w:val="00437FF2"/>
    <w:rsid w:val="004400C4"/>
    <w:rsid w:val="004400F7"/>
    <w:rsid w:val="00440328"/>
    <w:rsid w:val="0044039C"/>
    <w:rsid w:val="00440471"/>
    <w:rsid w:val="00440530"/>
    <w:rsid w:val="0044059B"/>
    <w:rsid w:val="00440680"/>
    <w:rsid w:val="004406DE"/>
    <w:rsid w:val="004407AB"/>
    <w:rsid w:val="00440814"/>
    <w:rsid w:val="00440941"/>
    <w:rsid w:val="00440D52"/>
    <w:rsid w:val="00440E20"/>
    <w:rsid w:val="00440F6C"/>
    <w:rsid w:val="00440F79"/>
    <w:rsid w:val="00440F81"/>
    <w:rsid w:val="0044103A"/>
    <w:rsid w:val="0044113F"/>
    <w:rsid w:val="00441260"/>
    <w:rsid w:val="0044129D"/>
    <w:rsid w:val="00441398"/>
    <w:rsid w:val="0044168A"/>
    <w:rsid w:val="0044168B"/>
    <w:rsid w:val="004416A8"/>
    <w:rsid w:val="004418FB"/>
    <w:rsid w:val="004419C3"/>
    <w:rsid w:val="00441AE4"/>
    <w:rsid w:val="00441DE3"/>
    <w:rsid w:val="0044206A"/>
    <w:rsid w:val="00442284"/>
    <w:rsid w:val="00442681"/>
    <w:rsid w:val="0044283D"/>
    <w:rsid w:val="004428EE"/>
    <w:rsid w:val="00442D1A"/>
    <w:rsid w:val="00442DDC"/>
    <w:rsid w:val="0044311F"/>
    <w:rsid w:val="0044318A"/>
    <w:rsid w:val="00443263"/>
    <w:rsid w:val="004432BB"/>
    <w:rsid w:val="00443452"/>
    <w:rsid w:val="0044345D"/>
    <w:rsid w:val="004438C6"/>
    <w:rsid w:val="00443932"/>
    <w:rsid w:val="00443943"/>
    <w:rsid w:val="004439ED"/>
    <w:rsid w:val="00443B39"/>
    <w:rsid w:val="00443B55"/>
    <w:rsid w:val="00443CDE"/>
    <w:rsid w:val="00443D00"/>
    <w:rsid w:val="00444167"/>
    <w:rsid w:val="00444274"/>
    <w:rsid w:val="00444317"/>
    <w:rsid w:val="00444674"/>
    <w:rsid w:val="004448A6"/>
    <w:rsid w:val="004448F7"/>
    <w:rsid w:val="004449C7"/>
    <w:rsid w:val="004449F9"/>
    <w:rsid w:val="00444A64"/>
    <w:rsid w:val="00444DA0"/>
    <w:rsid w:val="00444DD1"/>
    <w:rsid w:val="00444F14"/>
    <w:rsid w:val="00444F5C"/>
    <w:rsid w:val="00445013"/>
    <w:rsid w:val="00445327"/>
    <w:rsid w:val="00445390"/>
    <w:rsid w:val="00445547"/>
    <w:rsid w:val="0044559A"/>
    <w:rsid w:val="00445621"/>
    <w:rsid w:val="004456F2"/>
    <w:rsid w:val="00445759"/>
    <w:rsid w:val="004457C0"/>
    <w:rsid w:val="00445932"/>
    <w:rsid w:val="00445C5E"/>
    <w:rsid w:val="00445E14"/>
    <w:rsid w:val="00445FB7"/>
    <w:rsid w:val="0044608A"/>
    <w:rsid w:val="00446125"/>
    <w:rsid w:val="0044639E"/>
    <w:rsid w:val="00446C13"/>
    <w:rsid w:val="00446E62"/>
    <w:rsid w:val="00446EBD"/>
    <w:rsid w:val="00446F84"/>
    <w:rsid w:val="0044706F"/>
    <w:rsid w:val="004471E0"/>
    <w:rsid w:val="00447283"/>
    <w:rsid w:val="004472EA"/>
    <w:rsid w:val="00447897"/>
    <w:rsid w:val="00447A1C"/>
    <w:rsid w:val="00447E9B"/>
    <w:rsid w:val="00447E9C"/>
    <w:rsid w:val="00450275"/>
    <w:rsid w:val="0045068E"/>
    <w:rsid w:val="004507F0"/>
    <w:rsid w:val="00450987"/>
    <w:rsid w:val="00450EC6"/>
    <w:rsid w:val="00450FB9"/>
    <w:rsid w:val="00451066"/>
    <w:rsid w:val="0045116D"/>
    <w:rsid w:val="0045144A"/>
    <w:rsid w:val="00451488"/>
    <w:rsid w:val="0045181B"/>
    <w:rsid w:val="0045188A"/>
    <w:rsid w:val="004519CE"/>
    <w:rsid w:val="00451B4F"/>
    <w:rsid w:val="00451C54"/>
    <w:rsid w:val="00451C90"/>
    <w:rsid w:val="00451E08"/>
    <w:rsid w:val="00451FE5"/>
    <w:rsid w:val="004520B2"/>
    <w:rsid w:val="004520F0"/>
    <w:rsid w:val="00452253"/>
    <w:rsid w:val="00452396"/>
    <w:rsid w:val="00452425"/>
    <w:rsid w:val="004526CB"/>
    <w:rsid w:val="0045279F"/>
    <w:rsid w:val="00452B0F"/>
    <w:rsid w:val="00452E22"/>
    <w:rsid w:val="00453167"/>
    <w:rsid w:val="00453338"/>
    <w:rsid w:val="0045373E"/>
    <w:rsid w:val="00453903"/>
    <w:rsid w:val="00453926"/>
    <w:rsid w:val="00453946"/>
    <w:rsid w:val="004539F0"/>
    <w:rsid w:val="00453B7A"/>
    <w:rsid w:val="00453D8E"/>
    <w:rsid w:val="00453DA1"/>
    <w:rsid w:val="00453E3B"/>
    <w:rsid w:val="00454019"/>
    <w:rsid w:val="004542EC"/>
    <w:rsid w:val="00454786"/>
    <w:rsid w:val="00454826"/>
    <w:rsid w:val="004548E3"/>
    <w:rsid w:val="00454DB9"/>
    <w:rsid w:val="00454DBA"/>
    <w:rsid w:val="004550E0"/>
    <w:rsid w:val="00455166"/>
    <w:rsid w:val="00455296"/>
    <w:rsid w:val="00455331"/>
    <w:rsid w:val="00455773"/>
    <w:rsid w:val="0045591B"/>
    <w:rsid w:val="00455A04"/>
    <w:rsid w:val="00455B0D"/>
    <w:rsid w:val="00455CBC"/>
    <w:rsid w:val="00455D83"/>
    <w:rsid w:val="00455F1E"/>
    <w:rsid w:val="004568EC"/>
    <w:rsid w:val="00456971"/>
    <w:rsid w:val="00456F61"/>
    <w:rsid w:val="0045718C"/>
    <w:rsid w:val="00457428"/>
    <w:rsid w:val="004575B5"/>
    <w:rsid w:val="00457814"/>
    <w:rsid w:val="004578D7"/>
    <w:rsid w:val="004579F0"/>
    <w:rsid w:val="00457A91"/>
    <w:rsid w:val="00457B13"/>
    <w:rsid w:val="00457C15"/>
    <w:rsid w:val="00457C3A"/>
    <w:rsid w:val="00457E17"/>
    <w:rsid w:val="00457E3A"/>
    <w:rsid w:val="00457E9B"/>
    <w:rsid w:val="00457F98"/>
    <w:rsid w:val="00457FA6"/>
    <w:rsid w:val="0046006E"/>
    <w:rsid w:val="004600B3"/>
    <w:rsid w:val="00460416"/>
    <w:rsid w:val="004606B4"/>
    <w:rsid w:val="00460753"/>
    <w:rsid w:val="0046095B"/>
    <w:rsid w:val="00460B2C"/>
    <w:rsid w:val="00460E4E"/>
    <w:rsid w:val="0046122C"/>
    <w:rsid w:val="0046131A"/>
    <w:rsid w:val="0046131B"/>
    <w:rsid w:val="004613A9"/>
    <w:rsid w:val="004616B6"/>
    <w:rsid w:val="004618D4"/>
    <w:rsid w:val="00461999"/>
    <w:rsid w:val="004619E9"/>
    <w:rsid w:val="00461A06"/>
    <w:rsid w:val="00461B3E"/>
    <w:rsid w:val="00461CE5"/>
    <w:rsid w:val="00461D73"/>
    <w:rsid w:val="00461D81"/>
    <w:rsid w:val="00461DB2"/>
    <w:rsid w:val="00461F90"/>
    <w:rsid w:val="00462096"/>
    <w:rsid w:val="0046212D"/>
    <w:rsid w:val="004621EC"/>
    <w:rsid w:val="004622ED"/>
    <w:rsid w:val="00462462"/>
    <w:rsid w:val="0046252B"/>
    <w:rsid w:val="0046267E"/>
    <w:rsid w:val="004626C5"/>
    <w:rsid w:val="00462816"/>
    <w:rsid w:val="00462B25"/>
    <w:rsid w:val="00462D8B"/>
    <w:rsid w:val="00462DB6"/>
    <w:rsid w:val="00462E0E"/>
    <w:rsid w:val="00463035"/>
    <w:rsid w:val="00463174"/>
    <w:rsid w:val="0046319B"/>
    <w:rsid w:val="004632BA"/>
    <w:rsid w:val="00463626"/>
    <w:rsid w:val="00463C21"/>
    <w:rsid w:val="00463D0E"/>
    <w:rsid w:val="00464005"/>
    <w:rsid w:val="00464069"/>
    <w:rsid w:val="00464105"/>
    <w:rsid w:val="0046458C"/>
    <w:rsid w:val="00464624"/>
    <w:rsid w:val="00464C12"/>
    <w:rsid w:val="00464C99"/>
    <w:rsid w:val="00464CBE"/>
    <w:rsid w:val="00464E17"/>
    <w:rsid w:val="0046577D"/>
    <w:rsid w:val="00465783"/>
    <w:rsid w:val="00465C19"/>
    <w:rsid w:val="00465E0B"/>
    <w:rsid w:val="00465E3A"/>
    <w:rsid w:val="00465E8D"/>
    <w:rsid w:val="00465EF0"/>
    <w:rsid w:val="00465FC4"/>
    <w:rsid w:val="0046609F"/>
    <w:rsid w:val="004661DB"/>
    <w:rsid w:val="00466472"/>
    <w:rsid w:val="0046649D"/>
    <w:rsid w:val="004665B6"/>
    <w:rsid w:val="0046664A"/>
    <w:rsid w:val="00466725"/>
    <w:rsid w:val="004667FA"/>
    <w:rsid w:val="00466B9C"/>
    <w:rsid w:val="00466F85"/>
    <w:rsid w:val="00467033"/>
    <w:rsid w:val="004670E5"/>
    <w:rsid w:val="00467256"/>
    <w:rsid w:val="00467499"/>
    <w:rsid w:val="004676FB"/>
    <w:rsid w:val="00467B60"/>
    <w:rsid w:val="00467C06"/>
    <w:rsid w:val="00467E0C"/>
    <w:rsid w:val="00467EED"/>
    <w:rsid w:val="00467FAC"/>
    <w:rsid w:val="00467FE2"/>
    <w:rsid w:val="004701A9"/>
    <w:rsid w:val="004701C1"/>
    <w:rsid w:val="004702A4"/>
    <w:rsid w:val="004706E9"/>
    <w:rsid w:val="00470719"/>
    <w:rsid w:val="0047074B"/>
    <w:rsid w:val="004707E2"/>
    <w:rsid w:val="004708BA"/>
    <w:rsid w:val="00470CB9"/>
    <w:rsid w:val="00470CDA"/>
    <w:rsid w:val="00470D78"/>
    <w:rsid w:val="00470D9B"/>
    <w:rsid w:val="00470E4B"/>
    <w:rsid w:val="00470EBE"/>
    <w:rsid w:val="00470F0D"/>
    <w:rsid w:val="00470F55"/>
    <w:rsid w:val="004714C2"/>
    <w:rsid w:val="004714CA"/>
    <w:rsid w:val="004716E1"/>
    <w:rsid w:val="0047180F"/>
    <w:rsid w:val="004718FC"/>
    <w:rsid w:val="0047194C"/>
    <w:rsid w:val="004719DD"/>
    <w:rsid w:val="00471BD4"/>
    <w:rsid w:val="00471C14"/>
    <w:rsid w:val="00471CD0"/>
    <w:rsid w:val="00471CEC"/>
    <w:rsid w:val="00471D7D"/>
    <w:rsid w:val="00471D89"/>
    <w:rsid w:val="00472066"/>
    <w:rsid w:val="004720C5"/>
    <w:rsid w:val="004720D5"/>
    <w:rsid w:val="00472553"/>
    <w:rsid w:val="00472AF3"/>
    <w:rsid w:val="0047304E"/>
    <w:rsid w:val="00473298"/>
    <w:rsid w:val="00473502"/>
    <w:rsid w:val="00473564"/>
    <w:rsid w:val="0047358E"/>
    <w:rsid w:val="0047389E"/>
    <w:rsid w:val="00473C71"/>
    <w:rsid w:val="00473C88"/>
    <w:rsid w:val="00473E97"/>
    <w:rsid w:val="00473ECA"/>
    <w:rsid w:val="00473F0C"/>
    <w:rsid w:val="0047422E"/>
    <w:rsid w:val="0047437E"/>
    <w:rsid w:val="0047446B"/>
    <w:rsid w:val="004745E0"/>
    <w:rsid w:val="004746C5"/>
    <w:rsid w:val="0047496C"/>
    <w:rsid w:val="00474AAD"/>
    <w:rsid w:val="00474BA9"/>
    <w:rsid w:val="00474D6F"/>
    <w:rsid w:val="00474D85"/>
    <w:rsid w:val="00474E51"/>
    <w:rsid w:val="00474E93"/>
    <w:rsid w:val="00474F48"/>
    <w:rsid w:val="00474FF0"/>
    <w:rsid w:val="00475006"/>
    <w:rsid w:val="0047516F"/>
    <w:rsid w:val="00475249"/>
    <w:rsid w:val="00475507"/>
    <w:rsid w:val="004756E0"/>
    <w:rsid w:val="00475797"/>
    <w:rsid w:val="004757B0"/>
    <w:rsid w:val="004759A5"/>
    <w:rsid w:val="004759AC"/>
    <w:rsid w:val="00475E99"/>
    <w:rsid w:val="00475F85"/>
    <w:rsid w:val="0047610A"/>
    <w:rsid w:val="00476213"/>
    <w:rsid w:val="0047632C"/>
    <w:rsid w:val="004765DF"/>
    <w:rsid w:val="0047675E"/>
    <w:rsid w:val="004768CC"/>
    <w:rsid w:val="004769A2"/>
    <w:rsid w:val="00476A20"/>
    <w:rsid w:val="00476A3F"/>
    <w:rsid w:val="00476AF9"/>
    <w:rsid w:val="00476B92"/>
    <w:rsid w:val="00476CC4"/>
    <w:rsid w:val="00476DAB"/>
    <w:rsid w:val="00476F24"/>
    <w:rsid w:val="004772E2"/>
    <w:rsid w:val="004772F5"/>
    <w:rsid w:val="00477460"/>
    <w:rsid w:val="00477766"/>
    <w:rsid w:val="004778C9"/>
    <w:rsid w:val="0047793D"/>
    <w:rsid w:val="00477B78"/>
    <w:rsid w:val="00477C3E"/>
    <w:rsid w:val="00477E6B"/>
    <w:rsid w:val="004800F3"/>
    <w:rsid w:val="0048015A"/>
    <w:rsid w:val="00480257"/>
    <w:rsid w:val="00480418"/>
    <w:rsid w:val="00480436"/>
    <w:rsid w:val="004806D0"/>
    <w:rsid w:val="004809DD"/>
    <w:rsid w:val="00480A5C"/>
    <w:rsid w:val="00480F48"/>
    <w:rsid w:val="00480F4F"/>
    <w:rsid w:val="00480F65"/>
    <w:rsid w:val="004810A7"/>
    <w:rsid w:val="00481145"/>
    <w:rsid w:val="0048116D"/>
    <w:rsid w:val="00481346"/>
    <w:rsid w:val="004813E2"/>
    <w:rsid w:val="004814ED"/>
    <w:rsid w:val="00481525"/>
    <w:rsid w:val="0048154E"/>
    <w:rsid w:val="004817DD"/>
    <w:rsid w:val="004817E4"/>
    <w:rsid w:val="00481896"/>
    <w:rsid w:val="00482237"/>
    <w:rsid w:val="0048235E"/>
    <w:rsid w:val="00482375"/>
    <w:rsid w:val="0048238E"/>
    <w:rsid w:val="00482442"/>
    <w:rsid w:val="0048251A"/>
    <w:rsid w:val="00482918"/>
    <w:rsid w:val="00482BC3"/>
    <w:rsid w:val="00482BE1"/>
    <w:rsid w:val="00482D94"/>
    <w:rsid w:val="00482DFA"/>
    <w:rsid w:val="00482E9B"/>
    <w:rsid w:val="00482FE3"/>
    <w:rsid w:val="00483114"/>
    <w:rsid w:val="00483136"/>
    <w:rsid w:val="00483385"/>
    <w:rsid w:val="004833E8"/>
    <w:rsid w:val="0048353B"/>
    <w:rsid w:val="0048374B"/>
    <w:rsid w:val="00483B45"/>
    <w:rsid w:val="00483B4C"/>
    <w:rsid w:val="00483BA9"/>
    <w:rsid w:val="00483E31"/>
    <w:rsid w:val="0048409C"/>
    <w:rsid w:val="00484420"/>
    <w:rsid w:val="00484525"/>
    <w:rsid w:val="004847EA"/>
    <w:rsid w:val="004848BE"/>
    <w:rsid w:val="00484A5A"/>
    <w:rsid w:val="00484AF0"/>
    <w:rsid w:val="00484CCE"/>
    <w:rsid w:val="00484D01"/>
    <w:rsid w:val="00484DC7"/>
    <w:rsid w:val="00484E5C"/>
    <w:rsid w:val="00484F66"/>
    <w:rsid w:val="00485157"/>
    <w:rsid w:val="00485263"/>
    <w:rsid w:val="0048577F"/>
    <w:rsid w:val="00485799"/>
    <w:rsid w:val="004858B1"/>
    <w:rsid w:val="00485C4F"/>
    <w:rsid w:val="00485D6A"/>
    <w:rsid w:val="00485EC3"/>
    <w:rsid w:val="00485FDC"/>
    <w:rsid w:val="00486044"/>
    <w:rsid w:val="004860B4"/>
    <w:rsid w:val="00486121"/>
    <w:rsid w:val="00486238"/>
    <w:rsid w:val="00486239"/>
    <w:rsid w:val="004862D5"/>
    <w:rsid w:val="00486373"/>
    <w:rsid w:val="00486774"/>
    <w:rsid w:val="004868BF"/>
    <w:rsid w:val="004868EA"/>
    <w:rsid w:val="004869B1"/>
    <w:rsid w:val="004869ED"/>
    <w:rsid w:val="00486CC4"/>
    <w:rsid w:val="00486DE6"/>
    <w:rsid w:val="00487030"/>
    <w:rsid w:val="004872B4"/>
    <w:rsid w:val="00487B95"/>
    <w:rsid w:val="00487ECF"/>
    <w:rsid w:val="00487EED"/>
    <w:rsid w:val="0049035F"/>
    <w:rsid w:val="004905DA"/>
    <w:rsid w:val="004907D6"/>
    <w:rsid w:val="00490869"/>
    <w:rsid w:val="00491014"/>
    <w:rsid w:val="00491220"/>
    <w:rsid w:val="0049134B"/>
    <w:rsid w:val="00491887"/>
    <w:rsid w:val="00491C18"/>
    <w:rsid w:val="00492147"/>
    <w:rsid w:val="0049238B"/>
    <w:rsid w:val="0049242D"/>
    <w:rsid w:val="004924B5"/>
    <w:rsid w:val="0049267F"/>
    <w:rsid w:val="004928FA"/>
    <w:rsid w:val="004929E5"/>
    <w:rsid w:val="00492ED0"/>
    <w:rsid w:val="00493014"/>
    <w:rsid w:val="004930F1"/>
    <w:rsid w:val="00493144"/>
    <w:rsid w:val="0049335C"/>
    <w:rsid w:val="004935D4"/>
    <w:rsid w:val="004935FA"/>
    <w:rsid w:val="00493922"/>
    <w:rsid w:val="004939F4"/>
    <w:rsid w:val="00493AAA"/>
    <w:rsid w:val="00493B22"/>
    <w:rsid w:val="00493D26"/>
    <w:rsid w:val="00493E7C"/>
    <w:rsid w:val="00494045"/>
    <w:rsid w:val="00494143"/>
    <w:rsid w:val="00494264"/>
    <w:rsid w:val="00494408"/>
    <w:rsid w:val="00494426"/>
    <w:rsid w:val="004947DF"/>
    <w:rsid w:val="00494D66"/>
    <w:rsid w:val="00494E9C"/>
    <w:rsid w:val="00494F2A"/>
    <w:rsid w:val="004952DD"/>
    <w:rsid w:val="00495543"/>
    <w:rsid w:val="00495567"/>
    <w:rsid w:val="004956DD"/>
    <w:rsid w:val="0049583B"/>
    <w:rsid w:val="00495868"/>
    <w:rsid w:val="00495957"/>
    <w:rsid w:val="00495958"/>
    <w:rsid w:val="00495B1E"/>
    <w:rsid w:val="00495B27"/>
    <w:rsid w:val="00495C9C"/>
    <w:rsid w:val="00495D9D"/>
    <w:rsid w:val="00495FD6"/>
    <w:rsid w:val="00496914"/>
    <w:rsid w:val="00496937"/>
    <w:rsid w:val="00496B39"/>
    <w:rsid w:val="00496B78"/>
    <w:rsid w:val="00496C5A"/>
    <w:rsid w:val="00496C67"/>
    <w:rsid w:val="00496CCF"/>
    <w:rsid w:val="00496F6E"/>
    <w:rsid w:val="00497029"/>
    <w:rsid w:val="00497EF2"/>
    <w:rsid w:val="004A00D4"/>
    <w:rsid w:val="004A0159"/>
    <w:rsid w:val="004A040C"/>
    <w:rsid w:val="004A0468"/>
    <w:rsid w:val="004A0559"/>
    <w:rsid w:val="004A07DB"/>
    <w:rsid w:val="004A08F9"/>
    <w:rsid w:val="004A0931"/>
    <w:rsid w:val="004A0CA1"/>
    <w:rsid w:val="004A0F71"/>
    <w:rsid w:val="004A0F74"/>
    <w:rsid w:val="004A112E"/>
    <w:rsid w:val="004A121A"/>
    <w:rsid w:val="004A153F"/>
    <w:rsid w:val="004A1607"/>
    <w:rsid w:val="004A17D8"/>
    <w:rsid w:val="004A1A60"/>
    <w:rsid w:val="004A1A78"/>
    <w:rsid w:val="004A1C6E"/>
    <w:rsid w:val="004A1E78"/>
    <w:rsid w:val="004A1F63"/>
    <w:rsid w:val="004A2232"/>
    <w:rsid w:val="004A223C"/>
    <w:rsid w:val="004A2304"/>
    <w:rsid w:val="004A2313"/>
    <w:rsid w:val="004A233B"/>
    <w:rsid w:val="004A2455"/>
    <w:rsid w:val="004A27A4"/>
    <w:rsid w:val="004A2977"/>
    <w:rsid w:val="004A29EF"/>
    <w:rsid w:val="004A2A0E"/>
    <w:rsid w:val="004A2AD5"/>
    <w:rsid w:val="004A2B1A"/>
    <w:rsid w:val="004A2FBB"/>
    <w:rsid w:val="004A31CA"/>
    <w:rsid w:val="004A331A"/>
    <w:rsid w:val="004A3512"/>
    <w:rsid w:val="004A3A83"/>
    <w:rsid w:val="004A3B94"/>
    <w:rsid w:val="004A4110"/>
    <w:rsid w:val="004A44D1"/>
    <w:rsid w:val="004A4589"/>
    <w:rsid w:val="004A4C0A"/>
    <w:rsid w:val="004A4E21"/>
    <w:rsid w:val="004A4F38"/>
    <w:rsid w:val="004A51A2"/>
    <w:rsid w:val="004A52AE"/>
    <w:rsid w:val="004A5311"/>
    <w:rsid w:val="004A5542"/>
    <w:rsid w:val="004A5565"/>
    <w:rsid w:val="004A578C"/>
    <w:rsid w:val="004A59C8"/>
    <w:rsid w:val="004A5B62"/>
    <w:rsid w:val="004A5DE7"/>
    <w:rsid w:val="004A5E95"/>
    <w:rsid w:val="004A610A"/>
    <w:rsid w:val="004A612B"/>
    <w:rsid w:val="004A6263"/>
    <w:rsid w:val="004A634F"/>
    <w:rsid w:val="004A637D"/>
    <w:rsid w:val="004A63DE"/>
    <w:rsid w:val="004A6537"/>
    <w:rsid w:val="004A65BF"/>
    <w:rsid w:val="004A6896"/>
    <w:rsid w:val="004A6936"/>
    <w:rsid w:val="004A6AFA"/>
    <w:rsid w:val="004A6C19"/>
    <w:rsid w:val="004A6E39"/>
    <w:rsid w:val="004A7009"/>
    <w:rsid w:val="004A70C7"/>
    <w:rsid w:val="004A70D0"/>
    <w:rsid w:val="004A732C"/>
    <w:rsid w:val="004A74DD"/>
    <w:rsid w:val="004A75B8"/>
    <w:rsid w:val="004A76A8"/>
    <w:rsid w:val="004A7F5A"/>
    <w:rsid w:val="004B00C9"/>
    <w:rsid w:val="004B029A"/>
    <w:rsid w:val="004B0321"/>
    <w:rsid w:val="004B0327"/>
    <w:rsid w:val="004B0381"/>
    <w:rsid w:val="004B04C0"/>
    <w:rsid w:val="004B04F6"/>
    <w:rsid w:val="004B0A68"/>
    <w:rsid w:val="004B0AD1"/>
    <w:rsid w:val="004B0CC9"/>
    <w:rsid w:val="004B0D18"/>
    <w:rsid w:val="004B0D24"/>
    <w:rsid w:val="004B0EDC"/>
    <w:rsid w:val="004B0F96"/>
    <w:rsid w:val="004B1013"/>
    <w:rsid w:val="004B1367"/>
    <w:rsid w:val="004B1433"/>
    <w:rsid w:val="004B151C"/>
    <w:rsid w:val="004B1A21"/>
    <w:rsid w:val="004B1B54"/>
    <w:rsid w:val="004B1BCA"/>
    <w:rsid w:val="004B1FC4"/>
    <w:rsid w:val="004B2311"/>
    <w:rsid w:val="004B239C"/>
    <w:rsid w:val="004B2424"/>
    <w:rsid w:val="004B242C"/>
    <w:rsid w:val="004B247B"/>
    <w:rsid w:val="004B28D0"/>
    <w:rsid w:val="004B29DF"/>
    <w:rsid w:val="004B2AA2"/>
    <w:rsid w:val="004B2C4E"/>
    <w:rsid w:val="004B2CF2"/>
    <w:rsid w:val="004B2E23"/>
    <w:rsid w:val="004B2F44"/>
    <w:rsid w:val="004B3121"/>
    <w:rsid w:val="004B3277"/>
    <w:rsid w:val="004B367D"/>
    <w:rsid w:val="004B384D"/>
    <w:rsid w:val="004B3892"/>
    <w:rsid w:val="004B3ABD"/>
    <w:rsid w:val="004B3D4B"/>
    <w:rsid w:val="004B3E16"/>
    <w:rsid w:val="004B3E73"/>
    <w:rsid w:val="004B43DA"/>
    <w:rsid w:val="004B446E"/>
    <w:rsid w:val="004B4CE3"/>
    <w:rsid w:val="004B5239"/>
    <w:rsid w:val="004B53D9"/>
    <w:rsid w:val="004B54EF"/>
    <w:rsid w:val="004B5788"/>
    <w:rsid w:val="004B57C1"/>
    <w:rsid w:val="004B594F"/>
    <w:rsid w:val="004B598F"/>
    <w:rsid w:val="004B5B69"/>
    <w:rsid w:val="004B5C2B"/>
    <w:rsid w:val="004B5CF1"/>
    <w:rsid w:val="004B5E3B"/>
    <w:rsid w:val="004B5F0A"/>
    <w:rsid w:val="004B644B"/>
    <w:rsid w:val="004B64B4"/>
    <w:rsid w:val="004B6818"/>
    <w:rsid w:val="004B68E5"/>
    <w:rsid w:val="004B68E6"/>
    <w:rsid w:val="004B68EA"/>
    <w:rsid w:val="004B6B52"/>
    <w:rsid w:val="004B6C78"/>
    <w:rsid w:val="004B6CF0"/>
    <w:rsid w:val="004B6F0C"/>
    <w:rsid w:val="004B70F5"/>
    <w:rsid w:val="004B7138"/>
    <w:rsid w:val="004B72D7"/>
    <w:rsid w:val="004B73A5"/>
    <w:rsid w:val="004B75FA"/>
    <w:rsid w:val="004B7755"/>
    <w:rsid w:val="004B7829"/>
    <w:rsid w:val="004B792C"/>
    <w:rsid w:val="004B7A34"/>
    <w:rsid w:val="004B7A6D"/>
    <w:rsid w:val="004B7C0B"/>
    <w:rsid w:val="004B7CC6"/>
    <w:rsid w:val="004B7CF4"/>
    <w:rsid w:val="004B7EB8"/>
    <w:rsid w:val="004B7F40"/>
    <w:rsid w:val="004C0064"/>
    <w:rsid w:val="004C0146"/>
    <w:rsid w:val="004C0362"/>
    <w:rsid w:val="004C039C"/>
    <w:rsid w:val="004C03EC"/>
    <w:rsid w:val="004C0417"/>
    <w:rsid w:val="004C0618"/>
    <w:rsid w:val="004C0683"/>
    <w:rsid w:val="004C06B8"/>
    <w:rsid w:val="004C07F2"/>
    <w:rsid w:val="004C09DF"/>
    <w:rsid w:val="004C0A3E"/>
    <w:rsid w:val="004C0C25"/>
    <w:rsid w:val="004C0C6C"/>
    <w:rsid w:val="004C0DB0"/>
    <w:rsid w:val="004C0E28"/>
    <w:rsid w:val="004C0E86"/>
    <w:rsid w:val="004C1335"/>
    <w:rsid w:val="004C15FE"/>
    <w:rsid w:val="004C1638"/>
    <w:rsid w:val="004C18C5"/>
    <w:rsid w:val="004C1A4B"/>
    <w:rsid w:val="004C2085"/>
    <w:rsid w:val="004C2921"/>
    <w:rsid w:val="004C2987"/>
    <w:rsid w:val="004C29C2"/>
    <w:rsid w:val="004C2ABB"/>
    <w:rsid w:val="004C2F27"/>
    <w:rsid w:val="004C325F"/>
    <w:rsid w:val="004C35DB"/>
    <w:rsid w:val="004C3BCA"/>
    <w:rsid w:val="004C3CBB"/>
    <w:rsid w:val="004C3DD3"/>
    <w:rsid w:val="004C415F"/>
    <w:rsid w:val="004C4276"/>
    <w:rsid w:val="004C4351"/>
    <w:rsid w:val="004C467B"/>
    <w:rsid w:val="004C4707"/>
    <w:rsid w:val="004C47B7"/>
    <w:rsid w:val="004C481B"/>
    <w:rsid w:val="004C4978"/>
    <w:rsid w:val="004C4A44"/>
    <w:rsid w:val="004C4AD1"/>
    <w:rsid w:val="004C4B69"/>
    <w:rsid w:val="004C4CD5"/>
    <w:rsid w:val="004C4D71"/>
    <w:rsid w:val="004C52C1"/>
    <w:rsid w:val="004C54B7"/>
    <w:rsid w:val="004C56B0"/>
    <w:rsid w:val="004C5AC1"/>
    <w:rsid w:val="004C5B3F"/>
    <w:rsid w:val="004C5BF4"/>
    <w:rsid w:val="004C5C43"/>
    <w:rsid w:val="004C5DA5"/>
    <w:rsid w:val="004C5DB7"/>
    <w:rsid w:val="004C5F20"/>
    <w:rsid w:val="004C6098"/>
    <w:rsid w:val="004C62FA"/>
    <w:rsid w:val="004C639D"/>
    <w:rsid w:val="004C6729"/>
    <w:rsid w:val="004C682A"/>
    <w:rsid w:val="004C69A4"/>
    <w:rsid w:val="004C6A1F"/>
    <w:rsid w:val="004C6A8E"/>
    <w:rsid w:val="004C721F"/>
    <w:rsid w:val="004C7389"/>
    <w:rsid w:val="004C7694"/>
    <w:rsid w:val="004C77D1"/>
    <w:rsid w:val="004C7962"/>
    <w:rsid w:val="004C7A1E"/>
    <w:rsid w:val="004C7CA7"/>
    <w:rsid w:val="004D033B"/>
    <w:rsid w:val="004D06A7"/>
    <w:rsid w:val="004D0824"/>
    <w:rsid w:val="004D0888"/>
    <w:rsid w:val="004D0991"/>
    <w:rsid w:val="004D09DE"/>
    <w:rsid w:val="004D0B66"/>
    <w:rsid w:val="004D0C2D"/>
    <w:rsid w:val="004D0C51"/>
    <w:rsid w:val="004D0CDB"/>
    <w:rsid w:val="004D0F26"/>
    <w:rsid w:val="004D111B"/>
    <w:rsid w:val="004D1209"/>
    <w:rsid w:val="004D132E"/>
    <w:rsid w:val="004D13ED"/>
    <w:rsid w:val="004D15C0"/>
    <w:rsid w:val="004D166F"/>
    <w:rsid w:val="004D179B"/>
    <w:rsid w:val="004D17E4"/>
    <w:rsid w:val="004D1951"/>
    <w:rsid w:val="004D19DC"/>
    <w:rsid w:val="004D1A0C"/>
    <w:rsid w:val="004D1D63"/>
    <w:rsid w:val="004D2008"/>
    <w:rsid w:val="004D2030"/>
    <w:rsid w:val="004D21DA"/>
    <w:rsid w:val="004D2206"/>
    <w:rsid w:val="004D2258"/>
    <w:rsid w:val="004D22AC"/>
    <w:rsid w:val="004D23C2"/>
    <w:rsid w:val="004D2935"/>
    <w:rsid w:val="004D298F"/>
    <w:rsid w:val="004D2B75"/>
    <w:rsid w:val="004D3045"/>
    <w:rsid w:val="004D31DB"/>
    <w:rsid w:val="004D3217"/>
    <w:rsid w:val="004D3237"/>
    <w:rsid w:val="004D324E"/>
    <w:rsid w:val="004D34BD"/>
    <w:rsid w:val="004D3502"/>
    <w:rsid w:val="004D377A"/>
    <w:rsid w:val="004D37D2"/>
    <w:rsid w:val="004D3823"/>
    <w:rsid w:val="004D3A28"/>
    <w:rsid w:val="004D3A57"/>
    <w:rsid w:val="004D3B58"/>
    <w:rsid w:val="004D3BD5"/>
    <w:rsid w:val="004D3FFB"/>
    <w:rsid w:val="004D4316"/>
    <w:rsid w:val="004D4378"/>
    <w:rsid w:val="004D4445"/>
    <w:rsid w:val="004D452E"/>
    <w:rsid w:val="004D4624"/>
    <w:rsid w:val="004D476B"/>
    <w:rsid w:val="004D4DD2"/>
    <w:rsid w:val="004D4EA0"/>
    <w:rsid w:val="004D4ECE"/>
    <w:rsid w:val="004D50F1"/>
    <w:rsid w:val="004D52A8"/>
    <w:rsid w:val="004D5770"/>
    <w:rsid w:val="004D5838"/>
    <w:rsid w:val="004D5A78"/>
    <w:rsid w:val="004D5D73"/>
    <w:rsid w:val="004D6287"/>
    <w:rsid w:val="004D653A"/>
    <w:rsid w:val="004D6AAD"/>
    <w:rsid w:val="004D6BE9"/>
    <w:rsid w:val="004D6C3C"/>
    <w:rsid w:val="004D6C70"/>
    <w:rsid w:val="004D6C7F"/>
    <w:rsid w:val="004D6D6A"/>
    <w:rsid w:val="004D6EAC"/>
    <w:rsid w:val="004D6F64"/>
    <w:rsid w:val="004D6FFD"/>
    <w:rsid w:val="004D7169"/>
    <w:rsid w:val="004D7514"/>
    <w:rsid w:val="004D7875"/>
    <w:rsid w:val="004D7BAD"/>
    <w:rsid w:val="004D7BB0"/>
    <w:rsid w:val="004D7D9C"/>
    <w:rsid w:val="004D7EFA"/>
    <w:rsid w:val="004E01CC"/>
    <w:rsid w:val="004E03A7"/>
    <w:rsid w:val="004E04D8"/>
    <w:rsid w:val="004E05C0"/>
    <w:rsid w:val="004E069D"/>
    <w:rsid w:val="004E073B"/>
    <w:rsid w:val="004E0A23"/>
    <w:rsid w:val="004E0BF9"/>
    <w:rsid w:val="004E0C49"/>
    <w:rsid w:val="004E0DA6"/>
    <w:rsid w:val="004E0F7E"/>
    <w:rsid w:val="004E0F81"/>
    <w:rsid w:val="004E169D"/>
    <w:rsid w:val="004E16E9"/>
    <w:rsid w:val="004E16EB"/>
    <w:rsid w:val="004E1799"/>
    <w:rsid w:val="004E1A21"/>
    <w:rsid w:val="004E1AF9"/>
    <w:rsid w:val="004E1BE9"/>
    <w:rsid w:val="004E1DDA"/>
    <w:rsid w:val="004E1DE5"/>
    <w:rsid w:val="004E1F04"/>
    <w:rsid w:val="004E1F82"/>
    <w:rsid w:val="004E22C1"/>
    <w:rsid w:val="004E2BA7"/>
    <w:rsid w:val="004E2E75"/>
    <w:rsid w:val="004E2E81"/>
    <w:rsid w:val="004E2F46"/>
    <w:rsid w:val="004E310B"/>
    <w:rsid w:val="004E324D"/>
    <w:rsid w:val="004E3634"/>
    <w:rsid w:val="004E363C"/>
    <w:rsid w:val="004E3697"/>
    <w:rsid w:val="004E36F8"/>
    <w:rsid w:val="004E382A"/>
    <w:rsid w:val="004E3970"/>
    <w:rsid w:val="004E3B0C"/>
    <w:rsid w:val="004E3DB5"/>
    <w:rsid w:val="004E40E9"/>
    <w:rsid w:val="004E43C0"/>
    <w:rsid w:val="004E4547"/>
    <w:rsid w:val="004E4615"/>
    <w:rsid w:val="004E4675"/>
    <w:rsid w:val="004E4979"/>
    <w:rsid w:val="004E4D2B"/>
    <w:rsid w:val="004E4D90"/>
    <w:rsid w:val="004E4E38"/>
    <w:rsid w:val="004E4F67"/>
    <w:rsid w:val="004E50C5"/>
    <w:rsid w:val="004E5174"/>
    <w:rsid w:val="004E51E5"/>
    <w:rsid w:val="004E521E"/>
    <w:rsid w:val="004E54C9"/>
    <w:rsid w:val="004E54FD"/>
    <w:rsid w:val="004E5764"/>
    <w:rsid w:val="004E57DB"/>
    <w:rsid w:val="004E5898"/>
    <w:rsid w:val="004E5973"/>
    <w:rsid w:val="004E5CF5"/>
    <w:rsid w:val="004E613B"/>
    <w:rsid w:val="004E62DE"/>
    <w:rsid w:val="004E64B3"/>
    <w:rsid w:val="004E6580"/>
    <w:rsid w:val="004E688D"/>
    <w:rsid w:val="004E698B"/>
    <w:rsid w:val="004E6B94"/>
    <w:rsid w:val="004E6BC1"/>
    <w:rsid w:val="004E6C61"/>
    <w:rsid w:val="004E712F"/>
    <w:rsid w:val="004E7284"/>
    <w:rsid w:val="004E729C"/>
    <w:rsid w:val="004E736D"/>
    <w:rsid w:val="004E7A30"/>
    <w:rsid w:val="004E7BB3"/>
    <w:rsid w:val="004F013D"/>
    <w:rsid w:val="004F01FF"/>
    <w:rsid w:val="004F0657"/>
    <w:rsid w:val="004F06D7"/>
    <w:rsid w:val="004F0829"/>
    <w:rsid w:val="004F0ADF"/>
    <w:rsid w:val="004F0B00"/>
    <w:rsid w:val="004F0D94"/>
    <w:rsid w:val="004F0E85"/>
    <w:rsid w:val="004F0FD2"/>
    <w:rsid w:val="004F120F"/>
    <w:rsid w:val="004F15D8"/>
    <w:rsid w:val="004F1AFB"/>
    <w:rsid w:val="004F1B4C"/>
    <w:rsid w:val="004F1E86"/>
    <w:rsid w:val="004F1F8C"/>
    <w:rsid w:val="004F1FA7"/>
    <w:rsid w:val="004F20BE"/>
    <w:rsid w:val="004F22FE"/>
    <w:rsid w:val="004F2363"/>
    <w:rsid w:val="004F2493"/>
    <w:rsid w:val="004F2500"/>
    <w:rsid w:val="004F2507"/>
    <w:rsid w:val="004F2906"/>
    <w:rsid w:val="004F2C6D"/>
    <w:rsid w:val="004F2D50"/>
    <w:rsid w:val="004F3195"/>
    <w:rsid w:val="004F31F5"/>
    <w:rsid w:val="004F3229"/>
    <w:rsid w:val="004F32A6"/>
    <w:rsid w:val="004F376A"/>
    <w:rsid w:val="004F3817"/>
    <w:rsid w:val="004F39B2"/>
    <w:rsid w:val="004F39BC"/>
    <w:rsid w:val="004F3A7F"/>
    <w:rsid w:val="004F3D65"/>
    <w:rsid w:val="004F3DCD"/>
    <w:rsid w:val="004F4143"/>
    <w:rsid w:val="004F420C"/>
    <w:rsid w:val="004F460B"/>
    <w:rsid w:val="004F47F5"/>
    <w:rsid w:val="004F4807"/>
    <w:rsid w:val="004F482C"/>
    <w:rsid w:val="004F485B"/>
    <w:rsid w:val="004F49D2"/>
    <w:rsid w:val="004F4AFF"/>
    <w:rsid w:val="004F4C5B"/>
    <w:rsid w:val="004F4D0B"/>
    <w:rsid w:val="004F4E5C"/>
    <w:rsid w:val="004F4EE5"/>
    <w:rsid w:val="004F4F19"/>
    <w:rsid w:val="004F507D"/>
    <w:rsid w:val="004F53FB"/>
    <w:rsid w:val="004F5500"/>
    <w:rsid w:val="004F577C"/>
    <w:rsid w:val="004F57C9"/>
    <w:rsid w:val="004F5914"/>
    <w:rsid w:val="004F5958"/>
    <w:rsid w:val="004F5A00"/>
    <w:rsid w:val="004F5ECB"/>
    <w:rsid w:val="004F5F8D"/>
    <w:rsid w:val="004F5FFB"/>
    <w:rsid w:val="004F60CA"/>
    <w:rsid w:val="004F6178"/>
    <w:rsid w:val="004F62BE"/>
    <w:rsid w:val="004F6482"/>
    <w:rsid w:val="004F6AE6"/>
    <w:rsid w:val="004F6DCF"/>
    <w:rsid w:val="004F6FB3"/>
    <w:rsid w:val="004F71AE"/>
    <w:rsid w:val="004F722C"/>
    <w:rsid w:val="004F7336"/>
    <w:rsid w:val="004F7455"/>
    <w:rsid w:val="004F7467"/>
    <w:rsid w:val="004F76A3"/>
    <w:rsid w:val="004F7767"/>
    <w:rsid w:val="004F778F"/>
    <w:rsid w:val="004F779C"/>
    <w:rsid w:val="004F792D"/>
    <w:rsid w:val="004F7AB7"/>
    <w:rsid w:val="004F7EDE"/>
    <w:rsid w:val="00500008"/>
    <w:rsid w:val="00500043"/>
    <w:rsid w:val="0050014E"/>
    <w:rsid w:val="005003E4"/>
    <w:rsid w:val="00500488"/>
    <w:rsid w:val="005006A6"/>
    <w:rsid w:val="00500D30"/>
    <w:rsid w:val="00500E2C"/>
    <w:rsid w:val="00500FDE"/>
    <w:rsid w:val="00501033"/>
    <w:rsid w:val="00501081"/>
    <w:rsid w:val="0050111C"/>
    <w:rsid w:val="0050163C"/>
    <w:rsid w:val="00501654"/>
    <w:rsid w:val="005016BD"/>
    <w:rsid w:val="0050174C"/>
    <w:rsid w:val="00501778"/>
    <w:rsid w:val="00501823"/>
    <w:rsid w:val="005018DC"/>
    <w:rsid w:val="00501922"/>
    <w:rsid w:val="00501A15"/>
    <w:rsid w:val="00501C8A"/>
    <w:rsid w:val="00501C8D"/>
    <w:rsid w:val="00501C94"/>
    <w:rsid w:val="00501CE0"/>
    <w:rsid w:val="00501F39"/>
    <w:rsid w:val="0050217B"/>
    <w:rsid w:val="005024D9"/>
    <w:rsid w:val="005025AC"/>
    <w:rsid w:val="005026C9"/>
    <w:rsid w:val="0050292C"/>
    <w:rsid w:val="00502ECA"/>
    <w:rsid w:val="005033B0"/>
    <w:rsid w:val="00503612"/>
    <w:rsid w:val="00503751"/>
    <w:rsid w:val="00503A8F"/>
    <w:rsid w:val="00503F74"/>
    <w:rsid w:val="005041FC"/>
    <w:rsid w:val="005043DF"/>
    <w:rsid w:val="0050449E"/>
    <w:rsid w:val="00504782"/>
    <w:rsid w:val="005047CB"/>
    <w:rsid w:val="00504A99"/>
    <w:rsid w:val="00504AF7"/>
    <w:rsid w:val="005051BB"/>
    <w:rsid w:val="0050540D"/>
    <w:rsid w:val="005054BA"/>
    <w:rsid w:val="00505AAC"/>
    <w:rsid w:val="00505BB3"/>
    <w:rsid w:val="0050608A"/>
    <w:rsid w:val="005063B5"/>
    <w:rsid w:val="005065CD"/>
    <w:rsid w:val="00506816"/>
    <w:rsid w:val="005068C7"/>
    <w:rsid w:val="005068FE"/>
    <w:rsid w:val="00506BF4"/>
    <w:rsid w:val="00506EBE"/>
    <w:rsid w:val="00506F77"/>
    <w:rsid w:val="005073D2"/>
    <w:rsid w:val="005076DE"/>
    <w:rsid w:val="00507CBE"/>
    <w:rsid w:val="00507DCC"/>
    <w:rsid w:val="00507E2D"/>
    <w:rsid w:val="00507F5F"/>
    <w:rsid w:val="005102EA"/>
    <w:rsid w:val="0051061C"/>
    <w:rsid w:val="00510646"/>
    <w:rsid w:val="005107D4"/>
    <w:rsid w:val="005108D3"/>
    <w:rsid w:val="00510A97"/>
    <w:rsid w:val="00510D4D"/>
    <w:rsid w:val="00510DCD"/>
    <w:rsid w:val="00510E55"/>
    <w:rsid w:val="00510F27"/>
    <w:rsid w:val="00510FD2"/>
    <w:rsid w:val="005110CF"/>
    <w:rsid w:val="005110D9"/>
    <w:rsid w:val="005110FD"/>
    <w:rsid w:val="0051118E"/>
    <w:rsid w:val="005116B3"/>
    <w:rsid w:val="0051197A"/>
    <w:rsid w:val="00511CC1"/>
    <w:rsid w:val="00511E02"/>
    <w:rsid w:val="00511F1E"/>
    <w:rsid w:val="00511F48"/>
    <w:rsid w:val="00512161"/>
    <w:rsid w:val="005122E2"/>
    <w:rsid w:val="00512467"/>
    <w:rsid w:val="00512505"/>
    <w:rsid w:val="00512635"/>
    <w:rsid w:val="005126F9"/>
    <w:rsid w:val="0051270A"/>
    <w:rsid w:val="005127F8"/>
    <w:rsid w:val="0051280C"/>
    <w:rsid w:val="00512897"/>
    <w:rsid w:val="005129A7"/>
    <w:rsid w:val="00512B40"/>
    <w:rsid w:val="00512CF6"/>
    <w:rsid w:val="00512FB8"/>
    <w:rsid w:val="005132A3"/>
    <w:rsid w:val="005133E2"/>
    <w:rsid w:val="005133FD"/>
    <w:rsid w:val="005139E3"/>
    <w:rsid w:val="00513BB6"/>
    <w:rsid w:val="00513D34"/>
    <w:rsid w:val="00513E65"/>
    <w:rsid w:val="005141FA"/>
    <w:rsid w:val="0051433A"/>
    <w:rsid w:val="005143CB"/>
    <w:rsid w:val="005144A0"/>
    <w:rsid w:val="00514C53"/>
    <w:rsid w:val="00514E0C"/>
    <w:rsid w:val="00514E4B"/>
    <w:rsid w:val="00514EB2"/>
    <w:rsid w:val="00514EBC"/>
    <w:rsid w:val="00515549"/>
    <w:rsid w:val="00515554"/>
    <w:rsid w:val="00515634"/>
    <w:rsid w:val="005156A2"/>
    <w:rsid w:val="00515707"/>
    <w:rsid w:val="005157C2"/>
    <w:rsid w:val="005159E7"/>
    <w:rsid w:val="005159F1"/>
    <w:rsid w:val="00515D55"/>
    <w:rsid w:val="00515D82"/>
    <w:rsid w:val="00515FAD"/>
    <w:rsid w:val="005160C3"/>
    <w:rsid w:val="00516491"/>
    <w:rsid w:val="005164ED"/>
    <w:rsid w:val="0051697F"/>
    <w:rsid w:val="00516AFB"/>
    <w:rsid w:val="00516DA2"/>
    <w:rsid w:val="00516EA2"/>
    <w:rsid w:val="00516EFE"/>
    <w:rsid w:val="0051714F"/>
    <w:rsid w:val="00517477"/>
    <w:rsid w:val="005174B8"/>
    <w:rsid w:val="0051759C"/>
    <w:rsid w:val="00517817"/>
    <w:rsid w:val="00517882"/>
    <w:rsid w:val="0051799F"/>
    <w:rsid w:val="00517A9B"/>
    <w:rsid w:val="00517C09"/>
    <w:rsid w:val="00517E5D"/>
    <w:rsid w:val="00517FA3"/>
    <w:rsid w:val="0052033F"/>
    <w:rsid w:val="00520643"/>
    <w:rsid w:val="005207CB"/>
    <w:rsid w:val="00520825"/>
    <w:rsid w:val="0052086B"/>
    <w:rsid w:val="00520ACF"/>
    <w:rsid w:val="00520C11"/>
    <w:rsid w:val="00520FBB"/>
    <w:rsid w:val="005214E0"/>
    <w:rsid w:val="00521620"/>
    <w:rsid w:val="00521628"/>
    <w:rsid w:val="0052162E"/>
    <w:rsid w:val="0052173C"/>
    <w:rsid w:val="005218AB"/>
    <w:rsid w:val="00521991"/>
    <w:rsid w:val="00521DB9"/>
    <w:rsid w:val="00521DC6"/>
    <w:rsid w:val="00522027"/>
    <w:rsid w:val="005220EC"/>
    <w:rsid w:val="005223BC"/>
    <w:rsid w:val="00522440"/>
    <w:rsid w:val="005226F1"/>
    <w:rsid w:val="00522763"/>
    <w:rsid w:val="005227FC"/>
    <w:rsid w:val="0052285B"/>
    <w:rsid w:val="005229E5"/>
    <w:rsid w:val="00522C29"/>
    <w:rsid w:val="00522DB4"/>
    <w:rsid w:val="00522FEC"/>
    <w:rsid w:val="00522FFD"/>
    <w:rsid w:val="0052344F"/>
    <w:rsid w:val="005235A8"/>
    <w:rsid w:val="0052364C"/>
    <w:rsid w:val="0052372A"/>
    <w:rsid w:val="00523925"/>
    <w:rsid w:val="005239DB"/>
    <w:rsid w:val="00523A7F"/>
    <w:rsid w:val="00523B83"/>
    <w:rsid w:val="00523C0E"/>
    <w:rsid w:val="00523C30"/>
    <w:rsid w:val="005240AB"/>
    <w:rsid w:val="005241C9"/>
    <w:rsid w:val="005242D8"/>
    <w:rsid w:val="0052439D"/>
    <w:rsid w:val="00524918"/>
    <w:rsid w:val="0052519B"/>
    <w:rsid w:val="00525269"/>
    <w:rsid w:val="005254B8"/>
    <w:rsid w:val="0052569E"/>
    <w:rsid w:val="00525A7A"/>
    <w:rsid w:val="00525A9F"/>
    <w:rsid w:val="00525BC1"/>
    <w:rsid w:val="00525EBA"/>
    <w:rsid w:val="00526015"/>
    <w:rsid w:val="005260E6"/>
    <w:rsid w:val="005260FC"/>
    <w:rsid w:val="00526110"/>
    <w:rsid w:val="005262E6"/>
    <w:rsid w:val="0052656A"/>
    <w:rsid w:val="0052676B"/>
    <w:rsid w:val="005267FE"/>
    <w:rsid w:val="00526820"/>
    <w:rsid w:val="00526927"/>
    <w:rsid w:val="00526D28"/>
    <w:rsid w:val="00526DBA"/>
    <w:rsid w:val="00526FE0"/>
    <w:rsid w:val="00527055"/>
    <w:rsid w:val="00527451"/>
    <w:rsid w:val="005279D2"/>
    <w:rsid w:val="00527C20"/>
    <w:rsid w:val="00527CF5"/>
    <w:rsid w:val="00527E76"/>
    <w:rsid w:val="005306BC"/>
    <w:rsid w:val="00530B4F"/>
    <w:rsid w:val="00530DCE"/>
    <w:rsid w:val="00530EF1"/>
    <w:rsid w:val="00530F29"/>
    <w:rsid w:val="0053129C"/>
    <w:rsid w:val="005313BD"/>
    <w:rsid w:val="005315F2"/>
    <w:rsid w:val="00531663"/>
    <w:rsid w:val="005318A7"/>
    <w:rsid w:val="005318B9"/>
    <w:rsid w:val="005319CE"/>
    <w:rsid w:val="00531ECA"/>
    <w:rsid w:val="00532051"/>
    <w:rsid w:val="005321E8"/>
    <w:rsid w:val="0053231E"/>
    <w:rsid w:val="0053234B"/>
    <w:rsid w:val="005325CF"/>
    <w:rsid w:val="005326EF"/>
    <w:rsid w:val="00532BA6"/>
    <w:rsid w:val="00532CC3"/>
    <w:rsid w:val="00532E27"/>
    <w:rsid w:val="00532FC8"/>
    <w:rsid w:val="005331F7"/>
    <w:rsid w:val="00533269"/>
    <w:rsid w:val="005332BC"/>
    <w:rsid w:val="005332F2"/>
    <w:rsid w:val="005333E0"/>
    <w:rsid w:val="005333E1"/>
    <w:rsid w:val="0053354F"/>
    <w:rsid w:val="00533735"/>
    <w:rsid w:val="005338B5"/>
    <w:rsid w:val="00533AB5"/>
    <w:rsid w:val="00533B10"/>
    <w:rsid w:val="00533B44"/>
    <w:rsid w:val="00533B87"/>
    <w:rsid w:val="00533BB2"/>
    <w:rsid w:val="00533DA7"/>
    <w:rsid w:val="00533EE5"/>
    <w:rsid w:val="005340A9"/>
    <w:rsid w:val="00534213"/>
    <w:rsid w:val="00534336"/>
    <w:rsid w:val="00534596"/>
    <w:rsid w:val="00534870"/>
    <w:rsid w:val="00534958"/>
    <w:rsid w:val="00534C13"/>
    <w:rsid w:val="00534E24"/>
    <w:rsid w:val="00535022"/>
    <w:rsid w:val="0053543C"/>
    <w:rsid w:val="0053583F"/>
    <w:rsid w:val="00535983"/>
    <w:rsid w:val="00535CAF"/>
    <w:rsid w:val="00536296"/>
    <w:rsid w:val="00536457"/>
    <w:rsid w:val="00536496"/>
    <w:rsid w:val="00536532"/>
    <w:rsid w:val="005365D5"/>
    <w:rsid w:val="0053673F"/>
    <w:rsid w:val="005367E2"/>
    <w:rsid w:val="005367F0"/>
    <w:rsid w:val="005368E9"/>
    <w:rsid w:val="00536991"/>
    <w:rsid w:val="00536CB5"/>
    <w:rsid w:val="00536D0D"/>
    <w:rsid w:val="00536DA4"/>
    <w:rsid w:val="00537237"/>
    <w:rsid w:val="005376EB"/>
    <w:rsid w:val="00537AF4"/>
    <w:rsid w:val="00537D52"/>
    <w:rsid w:val="00537F32"/>
    <w:rsid w:val="00537FC2"/>
    <w:rsid w:val="0054025B"/>
    <w:rsid w:val="0054033C"/>
    <w:rsid w:val="005405C0"/>
    <w:rsid w:val="0054067D"/>
    <w:rsid w:val="00540885"/>
    <w:rsid w:val="00540C60"/>
    <w:rsid w:val="00540CE6"/>
    <w:rsid w:val="00540EE2"/>
    <w:rsid w:val="00540F7E"/>
    <w:rsid w:val="00541395"/>
    <w:rsid w:val="00541677"/>
    <w:rsid w:val="0054196B"/>
    <w:rsid w:val="005419A5"/>
    <w:rsid w:val="00541AA3"/>
    <w:rsid w:val="00541B27"/>
    <w:rsid w:val="00541E6B"/>
    <w:rsid w:val="00541FD9"/>
    <w:rsid w:val="0054205A"/>
    <w:rsid w:val="0054237F"/>
    <w:rsid w:val="005423E1"/>
    <w:rsid w:val="00542435"/>
    <w:rsid w:val="005424A7"/>
    <w:rsid w:val="005424C3"/>
    <w:rsid w:val="005424F4"/>
    <w:rsid w:val="00542805"/>
    <w:rsid w:val="005429A0"/>
    <w:rsid w:val="00542B98"/>
    <w:rsid w:val="00542C20"/>
    <w:rsid w:val="00542C7A"/>
    <w:rsid w:val="00542D79"/>
    <w:rsid w:val="00543283"/>
    <w:rsid w:val="005432B2"/>
    <w:rsid w:val="00543368"/>
    <w:rsid w:val="00543417"/>
    <w:rsid w:val="005435FF"/>
    <w:rsid w:val="00543B90"/>
    <w:rsid w:val="00543C96"/>
    <w:rsid w:val="00543FB6"/>
    <w:rsid w:val="00544880"/>
    <w:rsid w:val="005449FF"/>
    <w:rsid w:val="00544A9F"/>
    <w:rsid w:val="00544AD9"/>
    <w:rsid w:val="00544C0D"/>
    <w:rsid w:val="00544C32"/>
    <w:rsid w:val="00544C95"/>
    <w:rsid w:val="00544CDA"/>
    <w:rsid w:val="00544D8F"/>
    <w:rsid w:val="00544DE9"/>
    <w:rsid w:val="00544FA2"/>
    <w:rsid w:val="005452A4"/>
    <w:rsid w:val="0054530E"/>
    <w:rsid w:val="00545450"/>
    <w:rsid w:val="0054574C"/>
    <w:rsid w:val="0054575F"/>
    <w:rsid w:val="005457CE"/>
    <w:rsid w:val="0054581A"/>
    <w:rsid w:val="005458F6"/>
    <w:rsid w:val="005459B8"/>
    <w:rsid w:val="00545AB2"/>
    <w:rsid w:val="00545CF7"/>
    <w:rsid w:val="00545D79"/>
    <w:rsid w:val="00545E2C"/>
    <w:rsid w:val="00546013"/>
    <w:rsid w:val="0054664E"/>
    <w:rsid w:val="00546775"/>
    <w:rsid w:val="00546B3D"/>
    <w:rsid w:val="00546BA9"/>
    <w:rsid w:val="00546CE3"/>
    <w:rsid w:val="005473E7"/>
    <w:rsid w:val="005474BF"/>
    <w:rsid w:val="0054772A"/>
    <w:rsid w:val="00547774"/>
    <w:rsid w:val="00547FEC"/>
    <w:rsid w:val="0055005E"/>
    <w:rsid w:val="0055007B"/>
    <w:rsid w:val="005502A0"/>
    <w:rsid w:val="00550438"/>
    <w:rsid w:val="00550457"/>
    <w:rsid w:val="0055070A"/>
    <w:rsid w:val="005507BE"/>
    <w:rsid w:val="00550AF5"/>
    <w:rsid w:val="00550B6E"/>
    <w:rsid w:val="00551068"/>
    <w:rsid w:val="00551198"/>
    <w:rsid w:val="0055134D"/>
    <w:rsid w:val="0055137E"/>
    <w:rsid w:val="005513D9"/>
    <w:rsid w:val="005515D1"/>
    <w:rsid w:val="00551884"/>
    <w:rsid w:val="00551AB8"/>
    <w:rsid w:val="00551D40"/>
    <w:rsid w:val="00551D48"/>
    <w:rsid w:val="00551E4E"/>
    <w:rsid w:val="00551ECA"/>
    <w:rsid w:val="005520E2"/>
    <w:rsid w:val="005520EC"/>
    <w:rsid w:val="005520FC"/>
    <w:rsid w:val="005523C5"/>
    <w:rsid w:val="0055261C"/>
    <w:rsid w:val="00552695"/>
    <w:rsid w:val="005526FF"/>
    <w:rsid w:val="00552A12"/>
    <w:rsid w:val="00552C87"/>
    <w:rsid w:val="00552DD9"/>
    <w:rsid w:val="00552E4B"/>
    <w:rsid w:val="00552EF4"/>
    <w:rsid w:val="00552FB7"/>
    <w:rsid w:val="005532B8"/>
    <w:rsid w:val="005532C9"/>
    <w:rsid w:val="0055332F"/>
    <w:rsid w:val="00553410"/>
    <w:rsid w:val="00553A08"/>
    <w:rsid w:val="00553BEC"/>
    <w:rsid w:val="00553E92"/>
    <w:rsid w:val="005540CB"/>
    <w:rsid w:val="005541EF"/>
    <w:rsid w:val="00554441"/>
    <w:rsid w:val="005544BB"/>
    <w:rsid w:val="00554533"/>
    <w:rsid w:val="00554876"/>
    <w:rsid w:val="00554998"/>
    <w:rsid w:val="00554A1E"/>
    <w:rsid w:val="00554B91"/>
    <w:rsid w:val="00554E8B"/>
    <w:rsid w:val="00554FC9"/>
    <w:rsid w:val="00555004"/>
    <w:rsid w:val="00555178"/>
    <w:rsid w:val="005554A5"/>
    <w:rsid w:val="005555A6"/>
    <w:rsid w:val="005557A6"/>
    <w:rsid w:val="00555C08"/>
    <w:rsid w:val="00555C90"/>
    <w:rsid w:val="00555F16"/>
    <w:rsid w:val="005565BD"/>
    <w:rsid w:val="0055663B"/>
    <w:rsid w:val="005567AE"/>
    <w:rsid w:val="0055686C"/>
    <w:rsid w:val="00556A67"/>
    <w:rsid w:val="00556AEB"/>
    <w:rsid w:val="00556BFE"/>
    <w:rsid w:val="00556DBB"/>
    <w:rsid w:val="00556F23"/>
    <w:rsid w:val="00556FB5"/>
    <w:rsid w:val="00557091"/>
    <w:rsid w:val="0055714E"/>
    <w:rsid w:val="00557202"/>
    <w:rsid w:val="005579A6"/>
    <w:rsid w:val="00557AD7"/>
    <w:rsid w:val="00557B45"/>
    <w:rsid w:val="00557CB8"/>
    <w:rsid w:val="00557D8C"/>
    <w:rsid w:val="00557F95"/>
    <w:rsid w:val="0056016E"/>
    <w:rsid w:val="0056018D"/>
    <w:rsid w:val="005602FE"/>
    <w:rsid w:val="00560433"/>
    <w:rsid w:val="005604F7"/>
    <w:rsid w:val="005604F9"/>
    <w:rsid w:val="005605D4"/>
    <w:rsid w:val="005606E8"/>
    <w:rsid w:val="00560810"/>
    <w:rsid w:val="0056083B"/>
    <w:rsid w:val="00560951"/>
    <w:rsid w:val="00560B92"/>
    <w:rsid w:val="00560D17"/>
    <w:rsid w:val="00560E9D"/>
    <w:rsid w:val="00561164"/>
    <w:rsid w:val="0056131E"/>
    <w:rsid w:val="00561476"/>
    <w:rsid w:val="0056148E"/>
    <w:rsid w:val="005617D8"/>
    <w:rsid w:val="005619CB"/>
    <w:rsid w:val="00561A80"/>
    <w:rsid w:val="00561B0A"/>
    <w:rsid w:val="00561B52"/>
    <w:rsid w:val="00561B58"/>
    <w:rsid w:val="00561F2E"/>
    <w:rsid w:val="00561F3D"/>
    <w:rsid w:val="00561F66"/>
    <w:rsid w:val="0056200C"/>
    <w:rsid w:val="00562262"/>
    <w:rsid w:val="0056248D"/>
    <w:rsid w:val="005624BA"/>
    <w:rsid w:val="0056259F"/>
    <w:rsid w:val="00562905"/>
    <w:rsid w:val="0056296B"/>
    <w:rsid w:val="00562979"/>
    <w:rsid w:val="005629BF"/>
    <w:rsid w:val="00562D41"/>
    <w:rsid w:val="00562E0B"/>
    <w:rsid w:val="00562E33"/>
    <w:rsid w:val="00563044"/>
    <w:rsid w:val="005630E5"/>
    <w:rsid w:val="005631AF"/>
    <w:rsid w:val="005632B4"/>
    <w:rsid w:val="005633DC"/>
    <w:rsid w:val="00563449"/>
    <w:rsid w:val="005635C5"/>
    <w:rsid w:val="005637C9"/>
    <w:rsid w:val="00563861"/>
    <w:rsid w:val="005639EA"/>
    <w:rsid w:val="00563CAA"/>
    <w:rsid w:val="00563E10"/>
    <w:rsid w:val="00563F7F"/>
    <w:rsid w:val="00564295"/>
    <w:rsid w:val="005645A4"/>
    <w:rsid w:val="005645BF"/>
    <w:rsid w:val="005648BD"/>
    <w:rsid w:val="00564AFA"/>
    <w:rsid w:val="00564BB7"/>
    <w:rsid w:val="00564D44"/>
    <w:rsid w:val="00564ECD"/>
    <w:rsid w:val="00565066"/>
    <w:rsid w:val="0056517C"/>
    <w:rsid w:val="00565339"/>
    <w:rsid w:val="00565597"/>
    <w:rsid w:val="005655A5"/>
    <w:rsid w:val="00565805"/>
    <w:rsid w:val="00565979"/>
    <w:rsid w:val="00565A1B"/>
    <w:rsid w:val="00565A5C"/>
    <w:rsid w:val="00565BED"/>
    <w:rsid w:val="00565C2A"/>
    <w:rsid w:val="00565F3D"/>
    <w:rsid w:val="005665BE"/>
    <w:rsid w:val="005667BE"/>
    <w:rsid w:val="00566816"/>
    <w:rsid w:val="00566AFC"/>
    <w:rsid w:val="00566C2F"/>
    <w:rsid w:val="00566C3C"/>
    <w:rsid w:val="00566E70"/>
    <w:rsid w:val="00566F19"/>
    <w:rsid w:val="00566F94"/>
    <w:rsid w:val="005671CD"/>
    <w:rsid w:val="00567215"/>
    <w:rsid w:val="005673BE"/>
    <w:rsid w:val="005673E7"/>
    <w:rsid w:val="00567452"/>
    <w:rsid w:val="00567500"/>
    <w:rsid w:val="005676A9"/>
    <w:rsid w:val="005677F4"/>
    <w:rsid w:val="0056791C"/>
    <w:rsid w:val="00567937"/>
    <w:rsid w:val="005679A6"/>
    <w:rsid w:val="00567BF9"/>
    <w:rsid w:val="00567C22"/>
    <w:rsid w:val="00567C98"/>
    <w:rsid w:val="00567D65"/>
    <w:rsid w:val="00567EA0"/>
    <w:rsid w:val="00567F7E"/>
    <w:rsid w:val="0057020E"/>
    <w:rsid w:val="00570213"/>
    <w:rsid w:val="00570342"/>
    <w:rsid w:val="00570375"/>
    <w:rsid w:val="005704AB"/>
    <w:rsid w:val="005704BF"/>
    <w:rsid w:val="0057070A"/>
    <w:rsid w:val="00570793"/>
    <w:rsid w:val="00570FBE"/>
    <w:rsid w:val="00570FE5"/>
    <w:rsid w:val="00571038"/>
    <w:rsid w:val="005712A7"/>
    <w:rsid w:val="00571BA7"/>
    <w:rsid w:val="00571D17"/>
    <w:rsid w:val="00571E57"/>
    <w:rsid w:val="00571E83"/>
    <w:rsid w:val="00571F00"/>
    <w:rsid w:val="00572025"/>
    <w:rsid w:val="005724B8"/>
    <w:rsid w:val="0057281E"/>
    <w:rsid w:val="0057297D"/>
    <w:rsid w:val="00572A40"/>
    <w:rsid w:val="00572A84"/>
    <w:rsid w:val="00572B34"/>
    <w:rsid w:val="00572B3C"/>
    <w:rsid w:val="00572B8C"/>
    <w:rsid w:val="00572CEB"/>
    <w:rsid w:val="00572F10"/>
    <w:rsid w:val="00573097"/>
    <w:rsid w:val="005734BF"/>
    <w:rsid w:val="005737B9"/>
    <w:rsid w:val="00573C09"/>
    <w:rsid w:val="00573D40"/>
    <w:rsid w:val="00573D8B"/>
    <w:rsid w:val="00573F92"/>
    <w:rsid w:val="005740A6"/>
    <w:rsid w:val="00574246"/>
    <w:rsid w:val="0057447D"/>
    <w:rsid w:val="00574561"/>
    <w:rsid w:val="00574FF1"/>
    <w:rsid w:val="00575099"/>
    <w:rsid w:val="00575332"/>
    <w:rsid w:val="005753A5"/>
    <w:rsid w:val="005753E0"/>
    <w:rsid w:val="00575637"/>
    <w:rsid w:val="0057592B"/>
    <w:rsid w:val="00575A79"/>
    <w:rsid w:val="00575ACE"/>
    <w:rsid w:val="00575C49"/>
    <w:rsid w:val="00575F72"/>
    <w:rsid w:val="00576336"/>
    <w:rsid w:val="00576A07"/>
    <w:rsid w:val="00576A14"/>
    <w:rsid w:val="00576CBE"/>
    <w:rsid w:val="00576D1A"/>
    <w:rsid w:val="00576D93"/>
    <w:rsid w:val="00576F8B"/>
    <w:rsid w:val="0057735F"/>
    <w:rsid w:val="00577BD7"/>
    <w:rsid w:val="00577C50"/>
    <w:rsid w:val="00577CA5"/>
    <w:rsid w:val="00577D74"/>
    <w:rsid w:val="00577DF2"/>
    <w:rsid w:val="00577E53"/>
    <w:rsid w:val="00577F74"/>
    <w:rsid w:val="00580083"/>
    <w:rsid w:val="00580615"/>
    <w:rsid w:val="00580720"/>
    <w:rsid w:val="00580A9C"/>
    <w:rsid w:val="00580BAC"/>
    <w:rsid w:val="00580C30"/>
    <w:rsid w:val="00580D15"/>
    <w:rsid w:val="00580D29"/>
    <w:rsid w:val="00580D84"/>
    <w:rsid w:val="00580E1A"/>
    <w:rsid w:val="005810DC"/>
    <w:rsid w:val="0058114D"/>
    <w:rsid w:val="00581329"/>
    <w:rsid w:val="00581348"/>
    <w:rsid w:val="00581432"/>
    <w:rsid w:val="005814CB"/>
    <w:rsid w:val="00581667"/>
    <w:rsid w:val="005816B7"/>
    <w:rsid w:val="0058179A"/>
    <w:rsid w:val="005818A2"/>
    <w:rsid w:val="00581917"/>
    <w:rsid w:val="00581C2D"/>
    <w:rsid w:val="00581C7B"/>
    <w:rsid w:val="00581C9D"/>
    <w:rsid w:val="00581DC9"/>
    <w:rsid w:val="00581DD8"/>
    <w:rsid w:val="00581F19"/>
    <w:rsid w:val="0058208C"/>
    <w:rsid w:val="0058208E"/>
    <w:rsid w:val="005821C2"/>
    <w:rsid w:val="005823A0"/>
    <w:rsid w:val="00582438"/>
    <w:rsid w:val="0058254A"/>
    <w:rsid w:val="005829B0"/>
    <w:rsid w:val="00582B3A"/>
    <w:rsid w:val="00582C00"/>
    <w:rsid w:val="00582DC3"/>
    <w:rsid w:val="005830C0"/>
    <w:rsid w:val="005830D6"/>
    <w:rsid w:val="005832B1"/>
    <w:rsid w:val="0058333C"/>
    <w:rsid w:val="005833BF"/>
    <w:rsid w:val="005834B9"/>
    <w:rsid w:val="005834F2"/>
    <w:rsid w:val="005837DA"/>
    <w:rsid w:val="00583A57"/>
    <w:rsid w:val="00583B1A"/>
    <w:rsid w:val="00583C2F"/>
    <w:rsid w:val="00583CBA"/>
    <w:rsid w:val="00583F8D"/>
    <w:rsid w:val="00583FEC"/>
    <w:rsid w:val="00584036"/>
    <w:rsid w:val="00584043"/>
    <w:rsid w:val="005842D1"/>
    <w:rsid w:val="0058439C"/>
    <w:rsid w:val="00584554"/>
    <w:rsid w:val="00584774"/>
    <w:rsid w:val="005847D6"/>
    <w:rsid w:val="00584826"/>
    <w:rsid w:val="005848F7"/>
    <w:rsid w:val="00584955"/>
    <w:rsid w:val="00584B29"/>
    <w:rsid w:val="00584B89"/>
    <w:rsid w:val="00584C8A"/>
    <w:rsid w:val="00584CC9"/>
    <w:rsid w:val="00584EC6"/>
    <w:rsid w:val="00585230"/>
    <w:rsid w:val="00585266"/>
    <w:rsid w:val="00585909"/>
    <w:rsid w:val="005859DE"/>
    <w:rsid w:val="00585B5F"/>
    <w:rsid w:val="00585CF7"/>
    <w:rsid w:val="00585D64"/>
    <w:rsid w:val="00585F89"/>
    <w:rsid w:val="00585FDF"/>
    <w:rsid w:val="005863CE"/>
    <w:rsid w:val="0058640D"/>
    <w:rsid w:val="00586419"/>
    <w:rsid w:val="0058687C"/>
    <w:rsid w:val="00586B37"/>
    <w:rsid w:val="00586CDA"/>
    <w:rsid w:val="00586E9C"/>
    <w:rsid w:val="005871C7"/>
    <w:rsid w:val="005872A4"/>
    <w:rsid w:val="005873D0"/>
    <w:rsid w:val="0058758C"/>
    <w:rsid w:val="0058766B"/>
    <w:rsid w:val="0058789A"/>
    <w:rsid w:val="00587A18"/>
    <w:rsid w:val="00587A6C"/>
    <w:rsid w:val="00587D18"/>
    <w:rsid w:val="00587D6A"/>
    <w:rsid w:val="005901AC"/>
    <w:rsid w:val="005905B7"/>
    <w:rsid w:val="0059077E"/>
    <w:rsid w:val="00590A6C"/>
    <w:rsid w:val="00590D13"/>
    <w:rsid w:val="00590E9F"/>
    <w:rsid w:val="00590F11"/>
    <w:rsid w:val="00591157"/>
    <w:rsid w:val="0059118D"/>
    <w:rsid w:val="0059140C"/>
    <w:rsid w:val="005915FE"/>
    <w:rsid w:val="0059183D"/>
    <w:rsid w:val="005918D0"/>
    <w:rsid w:val="005918E6"/>
    <w:rsid w:val="0059190E"/>
    <w:rsid w:val="00591933"/>
    <w:rsid w:val="00591A31"/>
    <w:rsid w:val="00591B74"/>
    <w:rsid w:val="00591F53"/>
    <w:rsid w:val="005920C8"/>
    <w:rsid w:val="005923AE"/>
    <w:rsid w:val="00592A24"/>
    <w:rsid w:val="00592B3D"/>
    <w:rsid w:val="00592B79"/>
    <w:rsid w:val="00592B86"/>
    <w:rsid w:val="00592F3D"/>
    <w:rsid w:val="005933ED"/>
    <w:rsid w:val="005934A2"/>
    <w:rsid w:val="00593EC7"/>
    <w:rsid w:val="00593F67"/>
    <w:rsid w:val="005942F0"/>
    <w:rsid w:val="00594384"/>
    <w:rsid w:val="00594544"/>
    <w:rsid w:val="005945B0"/>
    <w:rsid w:val="005946AD"/>
    <w:rsid w:val="0059482A"/>
    <w:rsid w:val="005949EA"/>
    <w:rsid w:val="00594B85"/>
    <w:rsid w:val="00594C0C"/>
    <w:rsid w:val="00594C4F"/>
    <w:rsid w:val="00594CA8"/>
    <w:rsid w:val="00594CA9"/>
    <w:rsid w:val="00594ED2"/>
    <w:rsid w:val="005951AD"/>
    <w:rsid w:val="0059525E"/>
    <w:rsid w:val="0059566F"/>
    <w:rsid w:val="00595740"/>
    <w:rsid w:val="005957C7"/>
    <w:rsid w:val="0059595E"/>
    <w:rsid w:val="0059596C"/>
    <w:rsid w:val="00595B71"/>
    <w:rsid w:val="00595F10"/>
    <w:rsid w:val="0059637E"/>
    <w:rsid w:val="00596483"/>
    <w:rsid w:val="005964C2"/>
    <w:rsid w:val="00596558"/>
    <w:rsid w:val="00596A0F"/>
    <w:rsid w:val="00596C7B"/>
    <w:rsid w:val="00596CAB"/>
    <w:rsid w:val="00596DE7"/>
    <w:rsid w:val="00596E7B"/>
    <w:rsid w:val="005970DC"/>
    <w:rsid w:val="00597121"/>
    <w:rsid w:val="0059721F"/>
    <w:rsid w:val="0059722A"/>
    <w:rsid w:val="00597642"/>
    <w:rsid w:val="005977AC"/>
    <w:rsid w:val="005978A6"/>
    <w:rsid w:val="005978A8"/>
    <w:rsid w:val="00597927"/>
    <w:rsid w:val="005979B5"/>
    <w:rsid w:val="00597B07"/>
    <w:rsid w:val="00597E16"/>
    <w:rsid w:val="00597E31"/>
    <w:rsid w:val="005A030B"/>
    <w:rsid w:val="005A03CF"/>
    <w:rsid w:val="005A0696"/>
    <w:rsid w:val="005A08D1"/>
    <w:rsid w:val="005A09BB"/>
    <w:rsid w:val="005A0E3D"/>
    <w:rsid w:val="005A0F68"/>
    <w:rsid w:val="005A118C"/>
    <w:rsid w:val="005A1274"/>
    <w:rsid w:val="005A1304"/>
    <w:rsid w:val="005A1314"/>
    <w:rsid w:val="005A1468"/>
    <w:rsid w:val="005A179F"/>
    <w:rsid w:val="005A17DB"/>
    <w:rsid w:val="005A1A0B"/>
    <w:rsid w:val="005A1EB4"/>
    <w:rsid w:val="005A1FA7"/>
    <w:rsid w:val="005A20DD"/>
    <w:rsid w:val="005A264D"/>
    <w:rsid w:val="005A27CE"/>
    <w:rsid w:val="005A28EE"/>
    <w:rsid w:val="005A290E"/>
    <w:rsid w:val="005A29AE"/>
    <w:rsid w:val="005A29C7"/>
    <w:rsid w:val="005A2A3A"/>
    <w:rsid w:val="005A2A83"/>
    <w:rsid w:val="005A2FC0"/>
    <w:rsid w:val="005A3011"/>
    <w:rsid w:val="005A3146"/>
    <w:rsid w:val="005A332D"/>
    <w:rsid w:val="005A364A"/>
    <w:rsid w:val="005A39F8"/>
    <w:rsid w:val="005A3D1A"/>
    <w:rsid w:val="005A3D36"/>
    <w:rsid w:val="005A4075"/>
    <w:rsid w:val="005A444D"/>
    <w:rsid w:val="005A4508"/>
    <w:rsid w:val="005A4612"/>
    <w:rsid w:val="005A492E"/>
    <w:rsid w:val="005A4959"/>
    <w:rsid w:val="005A4A41"/>
    <w:rsid w:val="005A4C68"/>
    <w:rsid w:val="005A4D44"/>
    <w:rsid w:val="005A4EAD"/>
    <w:rsid w:val="005A4FA6"/>
    <w:rsid w:val="005A54CD"/>
    <w:rsid w:val="005A5852"/>
    <w:rsid w:val="005A5AB7"/>
    <w:rsid w:val="005A5DCF"/>
    <w:rsid w:val="005A624E"/>
    <w:rsid w:val="005A631F"/>
    <w:rsid w:val="005A6391"/>
    <w:rsid w:val="005A6649"/>
    <w:rsid w:val="005A6657"/>
    <w:rsid w:val="005A6C5C"/>
    <w:rsid w:val="005A6D7F"/>
    <w:rsid w:val="005A6EEC"/>
    <w:rsid w:val="005A6FE9"/>
    <w:rsid w:val="005A71B3"/>
    <w:rsid w:val="005A7291"/>
    <w:rsid w:val="005A7299"/>
    <w:rsid w:val="005A72A0"/>
    <w:rsid w:val="005A74D5"/>
    <w:rsid w:val="005A7572"/>
    <w:rsid w:val="005A7876"/>
    <w:rsid w:val="005A79AF"/>
    <w:rsid w:val="005A7AF1"/>
    <w:rsid w:val="005A7CA9"/>
    <w:rsid w:val="005A7F50"/>
    <w:rsid w:val="005B03AF"/>
    <w:rsid w:val="005B03E8"/>
    <w:rsid w:val="005B03F1"/>
    <w:rsid w:val="005B05A9"/>
    <w:rsid w:val="005B0630"/>
    <w:rsid w:val="005B065C"/>
    <w:rsid w:val="005B0768"/>
    <w:rsid w:val="005B07EE"/>
    <w:rsid w:val="005B0939"/>
    <w:rsid w:val="005B0ACD"/>
    <w:rsid w:val="005B0ADB"/>
    <w:rsid w:val="005B0C18"/>
    <w:rsid w:val="005B0EB6"/>
    <w:rsid w:val="005B0F93"/>
    <w:rsid w:val="005B14CC"/>
    <w:rsid w:val="005B19CB"/>
    <w:rsid w:val="005B1A3A"/>
    <w:rsid w:val="005B2046"/>
    <w:rsid w:val="005B2263"/>
    <w:rsid w:val="005B252C"/>
    <w:rsid w:val="005B255A"/>
    <w:rsid w:val="005B265C"/>
    <w:rsid w:val="005B27D5"/>
    <w:rsid w:val="005B2943"/>
    <w:rsid w:val="005B2B9C"/>
    <w:rsid w:val="005B2DC8"/>
    <w:rsid w:val="005B2E5D"/>
    <w:rsid w:val="005B2EA5"/>
    <w:rsid w:val="005B2FD4"/>
    <w:rsid w:val="005B3407"/>
    <w:rsid w:val="005B3545"/>
    <w:rsid w:val="005B3631"/>
    <w:rsid w:val="005B3690"/>
    <w:rsid w:val="005B37D3"/>
    <w:rsid w:val="005B3A62"/>
    <w:rsid w:val="005B3CF4"/>
    <w:rsid w:val="005B3D4E"/>
    <w:rsid w:val="005B3E23"/>
    <w:rsid w:val="005B3F2E"/>
    <w:rsid w:val="005B410C"/>
    <w:rsid w:val="005B422E"/>
    <w:rsid w:val="005B4396"/>
    <w:rsid w:val="005B451E"/>
    <w:rsid w:val="005B452F"/>
    <w:rsid w:val="005B4955"/>
    <w:rsid w:val="005B4B1F"/>
    <w:rsid w:val="005B4F75"/>
    <w:rsid w:val="005B5014"/>
    <w:rsid w:val="005B51C0"/>
    <w:rsid w:val="005B53DC"/>
    <w:rsid w:val="005B5482"/>
    <w:rsid w:val="005B54E2"/>
    <w:rsid w:val="005B5501"/>
    <w:rsid w:val="005B5661"/>
    <w:rsid w:val="005B597C"/>
    <w:rsid w:val="005B5B78"/>
    <w:rsid w:val="005B5C5E"/>
    <w:rsid w:val="005B5D0D"/>
    <w:rsid w:val="005B5F2E"/>
    <w:rsid w:val="005B5F7B"/>
    <w:rsid w:val="005B62A4"/>
    <w:rsid w:val="005B668B"/>
    <w:rsid w:val="005B6913"/>
    <w:rsid w:val="005B6930"/>
    <w:rsid w:val="005B6931"/>
    <w:rsid w:val="005B6F44"/>
    <w:rsid w:val="005B7011"/>
    <w:rsid w:val="005B71E4"/>
    <w:rsid w:val="005B764F"/>
    <w:rsid w:val="005B77BD"/>
    <w:rsid w:val="005B797D"/>
    <w:rsid w:val="005B7A0C"/>
    <w:rsid w:val="005B7E18"/>
    <w:rsid w:val="005B7EB7"/>
    <w:rsid w:val="005C00E6"/>
    <w:rsid w:val="005C02C2"/>
    <w:rsid w:val="005C03C1"/>
    <w:rsid w:val="005C03D0"/>
    <w:rsid w:val="005C03D6"/>
    <w:rsid w:val="005C03F1"/>
    <w:rsid w:val="005C048E"/>
    <w:rsid w:val="005C06B7"/>
    <w:rsid w:val="005C07E5"/>
    <w:rsid w:val="005C0957"/>
    <w:rsid w:val="005C0E74"/>
    <w:rsid w:val="005C133F"/>
    <w:rsid w:val="005C16B6"/>
    <w:rsid w:val="005C1734"/>
    <w:rsid w:val="005C1C73"/>
    <w:rsid w:val="005C1D10"/>
    <w:rsid w:val="005C205A"/>
    <w:rsid w:val="005C21DB"/>
    <w:rsid w:val="005C246D"/>
    <w:rsid w:val="005C27D7"/>
    <w:rsid w:val="005C27E7"/>
    <w:rsid w:val="005C29FA"/>
    <w:rsid w:val="005C2B72"/>
    <w:rsid w:val="005C2C44"/>
    <w:rsid w:val="005C2DA7"/>
    <w:rsid w:val="005C2E04"/>
    <w:rsid w:val="005C2EEC"/>
    <w:rsid w:val="005C2F1F"/>
    <w:rsid w:val="005C332F"/>
    <w:rsid w:val="005C337F"/>
    <w:rsid w:val="005C3740"/>
    <w:rsid w:val="005C376C"/>
    <w:rsid w:val="005C392A"/>
    <w:rsid w:val="005C3D54"/>
    <w:rsid w:val="005C4060"/>
    <w:rsid w:val="005C406D"/>
    <w:rsid w:val="005C4110"/>
    <w:rsid w:val="005C430B"/>
    <w:rsid w:val="005C4318"/>
    <w:rsid w:val="005C433E"/>
    <w:rsid w:val="005C447A"/>
    <w:rsid w:val="005C4610"/>
    <w:rsid w:val="005C47AA"/>
    <w:rsid w:val="005C480A"/>
    <w:rsid w:val="005C4892"/>
    <w:rsid w:val="005C4D25"/>
    <w:rsid w:val="005C4E45"/>
    <w:rsid w:val="005C5127"/>
    <w:rsid w:val="005C51AD"/>
    <w:rsid w:val="005C529B"/>
    <w:rsid w:val="005C530A"/>
    <w:rsid w:val="005C53B2"/>
    <w:rsid w:val="005C58A0"/>
    <w:rsid w:val="005C5A48"/>
    <w:rsid w:val="005C5A9B"/>
    <w:rsid w:val="005C5E5A"/>
    <w:rsid w:val="005C5F20"/>
    <w:rsid w:val="005C6021"/>
    <w:rsid w:val="005C6873"/>
    <w:rsid w:val="005C68ED"/>
    <w:rsid w:val="005C6A23"/>
    <w:rsid w:val="005C6CA5"/>
    <w:rsid w:val="005C6F44"/>
    <w:rsid w:val="005C6FB6"/>
    <w:rsid w:val="005C7148"/>
    <w:rsid w:val="005C71FC"/>
    <w:rsid w:val="005C7347"/>
    <w:rsid w:val="005C744E"/>
    <w:rsid w:val="005C745D"/>
    <w:rsid w:val="005C7A5F"/>
    <w:rsid w:val="005C7CA8"/>
    <w:rsid w:val="005C7D3A"/>
    <w:rsid w:val="005D0154"/>
    <w:rsid w:val="005D031E"/>
    <w:rsid w:val="005D042F"/>
    <w:rsid w:val="005D0438"/>
    <w:rsid w:val="005D08CF"/>
    <w:rsid w:val="005D0A60"/>
    <w:rsid w:val="005D0B03"/>
    <w:rsid w:val="005D0F5B"/>
    <w:rsid w:val="005D124D"/>
    <w:rsid w:val="005D1317"/>
    <w:rsid w:val="005D1498"/>
    <w:rsid w:val="005D157B"/>
    <w:rsid w:val="005D15DD"/>
    <w:rsid w:val="005D1634"/>
    <w:rsid w:val="005D1962"/>
    <w:rsid w:val="005D1C33"/>
    <w:rsid w:val="005D1DCA"/>
    <w:rsid w:val="005D23B9"/>
    <w:rsid w:val="005D2411"/>
    <w:rsid w:val="005D2A59"/>
    <w:rsid w:val="005D2AAB"/>
    <w:rsid w:val="005D2B7C"/>
    <w:rsid w:val="005D2F59"/>
    <w:rsid w:val="005D30AF"/>
    <w:rsid w:val="005D3214"/>
    <w:rsid w:val="005D3257"/>
    <w:rsid w:val="005D3460"/>
    <w:rsid w:val="005D3876"/>
    <w:rsid w:val="005D3896"/>
    <w:rsid w:val="005D3C53"/>
    <w:rsid w:val="005D3C74"/>
    <w:rsid w:val="005D3C80"/>
    <w:rsid w:val="005D3C8C"/>
    <w:rsid w:val="005D3F27"/>
    <w:rsid w:val="005D4048"/>
    <w:rsid w:val="005D41E8"/>
    <w:rsid w:val="005D4341"/>
    <w:rsid w:val="005D449D"/>
    <w:rsid w:val="005D4646"/>
    <w:rsid w:val="005D4921"/>
    <w:rsid w:val="005D4BBA"/>
    <w:rsid w:val="005D4C11"/>
    <w:rsid w:val="005D4E54"/>
    <w:rsid w:val="005D4EA4"/>
    <w:rsid w:val="005D548F"/>
    <w:rsid w:val="005D55F2"/>
    <w:rsid w:val="005D5729"/>
    <w:rsid w:val="005D5A2F"/>
    <w:rsid w:val="005D5A8A"/>
    <w:rsid w:val="005D5CEA"/>
    <w:rsid w:val="005D5D34"/>
    <w:rsid w:val="005D5E71"/>
    <w:rsid w:val="005D63D5"/>
    <w:rsid w:val="005D6965"/>
    <w:rsid w:val="005D69AF"/>
    <w:rsid w:val="005D6A61"/>
    <w:rsid w:val="005D6AEC"/>
    <w:rsid w:val="005D6FDF"/>
    <w:rsid w:val="005D7013"/>
    <w:rsid w:val="005D7A10"/>
    <w:rsid w:val="005D7D95"/>
    <w:rsid w:val="005D7E56"/>
    <w:rsid w:val="005D7E8C"/>
    <w:rsid w:val="005E0082"/>
    <w:rsid w:val="005E05D5"/>
    <w:rsid w:val="005E06CA"/>
    <w:rsid w:val="005E0C5D"/>
    <w:rsid w:val="005E0D9A"/>
    <w:rsid w:val="005E0E91"/>
    <w:rsid w:val="005E0F8E"/>
    <w:rsid w:val="005E10E2"/>
    <w:rsid w:val="005E117B"/>
    <w:rsid w:val="005E12A7"/>
    <w:rsid w:val="005E150B"/>
    <w:rsid w:val="005E1A5C"/>
    <w:rsid w:val="005E1F12"/>
    <w:rsid w:val="005E2399"/>
    <w:rsid w:val="005E23D9"/>
    <w:rsid w:val="005E2900"/>
    <w:rsid w:val="005E2B44"/>
    <w:rsid w:val="005E2C3E"/>
    <w:rsid w:val="005E2EA3"/>
    <w:rsid w:val="005E2F42"/>
    <w:rsid w:val="005E30CA"/>
    <w:rsid w:val="005E32F4"/>
    <w:rsid w:val="005E34AA"/>
    <w:rsid w:val="005E357D"/>
    <w:rsid w:val="005E397D"/>
    <w:rsid w:val="005E3B46"/>
    <w:rsid w:val="005E3B48"/>
    <w:rsid w:val="005E3F35"/>
    <w:rsid w:val="005E406A"/>
    <w:rsid w:val="005E40AE"/>
    <w:rsid w:val="005E412F"/>
    <w:rsid w:val="005E434F"/>
    <w:rsid w:val="005E4434"/>
    <w:rsid w:val="005E46BD"/>
    <w:rsid w:val="005E4D75"/>
    <w:rsid w:val="005E52BB"/>
    <w:rsid w:val="005E530B"/>
    <w:rsid w:val="005E55C0"/>
    <w:rsid w:val="005E58E0"/>
    <w:rsid w:val="005E59E3"/>
    <w:rsid w:val="005E59F6"/>
    <w:rsid w:val="005E5D4E"/>
    <w:rsid w:val="005E5E15"/>
    <w:rsid w:val="005E6113"/>
    <w:rsid w:val="005E61D1"/>
    <w:rsid w:val="005E63FF"/>
    <w:rsid w:val="005E64CA"/>
    <w:rsid w:val="005E685E"/>
    <w:rsid w:val="005E6BA8"/>
    <w:rsid w:val="005E6C74"/>
    <w:rsid w:val="005E6F6D"/>
    <w:rsid w:val="005E6F6F"/>
    <w:rsid w:val="005E714E"/>
    <w:rsid w:val="005E7480"/>
    <w:rsid w:val="005E74FD"/>
    <w:rsid w:val="005E7556"/>
    <w:rsid w:val="005E7764"/>
    <w:rsid w:val="005E7940"/>
    <w:rsid w:val="005E7B42"/>
    <w:rsid w:val="005E7C98"/>
    <w:rsid w:val="005E7DBF"/>
    <w:rsid w:val="005E7E37"/>
    <w:rsid w:val="005E7E87"/>
    <w:rsid w:val="005E7F0B"/>
    <w:rsid w:val="005F0958"/>
    <w:rsid w:val="005F09E5"/>
    <w:rsid w:val="005F0A9D"/>
    <w:rsid w:val="005F0DE7"/>
    <w:rsid w:val="005F0FFD"/>
    <w:rsid w:val="005F1258"/>
    <w:rsid w:val="005F125C"/>
    <w:rsid w:val="005F1462"/>
    <w:rsid w:val="005F166A"/>
    <w:rsid w:val="005F1B06"/>
    <w:rsid w:val="005F1B13"/>
    <w:rsid w:val="005F2121"/>
    <w:rsid w:val="005F21CA"/>
    <w:rsid w:val="005F2432"/>
    <w:rsid w:val="005F2497"/>
    <w:rsid w:val="005F28C7"/>
    <w:rsid w:val="005F3043"/>
    <w:rsid w:val="005F31FD"/>
    <w:rsid w:val="005F3399"/>
    <w:rsid w:val="005F3735"/>
    <w:rsid w:val="005F38ED"/>
    <w:rsid w:val="005F39DD"/>
    <w:rsid w:val="005F3A67"/>
    <w:rsid w:val="005F3A92"/>
    <w:rsid w:val="005F3B63"/>
    <w:rsid w:val="005F3E2C"/>
    <w:rsid w:val="005F3EFE"/>
    <w:rsid w:val="005F3F1C"/>
    <w:rsid w:val="005F3FC8"/>
    <w:rsid w:val="005F434C"/>
    <w:rsid w:val="005F46F8"/>
    <w:rsid w:val="005F49C4"/>
    <w:rsid w:val="005F49EA"/>
    <w:rsid w:val="005F4A28"/>
    <w:rsid w:val="005F4A54"/>
    <w:rsid w:val="005F4B02"/>
    <w:rsid w:val="005F4C09"/>
    <w:rsid w:val="005F4CA4"/>
    <w:rsid w:val="005F4CD2"/>
    <w:rsid w:val="005F4D3F"/>
    <w:rsid w:val="005F5047"/>
    <w:rsid w:val="005F5072"/>
    <w:rsid w:val="005F542D"/>
    <w:rsid w:val="005F55B7"/>
    <w:rsid w:val="005F5CDB"/>
    <w:rsid w:val="005F5D9A"/>
    <w:rsid w:val="005F5F04"/>
    <w:rsid w:val="005F5FC3"/>
    <w:rsid w:val="005F619F"/>
    <w:rsid w:val="005F62B2"/>
    <w:rsid w:val="005F6344"/>
    <w:rsid w:val="005F6436"/>
    <w:rsid w:val="005F6750"/>
    <w:rsid w:val="005F6A3C"/>
    <w:rsid w:val="005F6B48"/>
    <w:rsid w:val="005F6EEC"/>
    <w:rsid w:val="005F6F00"/>
    <w:rsid w:val="005F6F13"/>
    <w:rsid w:val="005F7332"/>
    <w:rsid w:val="005F74C3"/>
    <w:rsid w:val="005F76B4"/>
    <w:rsid w:val="005F7712"/>
    <w:rsid w:val="005F78CD"/>
    <w:rsid w:val="005F7C76"/>
    <w:rsid w:val="005F7CBD"/>
    <w:rsid w:val="005F7F8B"/>
    <w:rsid w:val="005F7FA1"/>
    <w:rsid w:val="005F7FE3"/>
    <w:rsid w:val="00600268"/>
    <w:rsid w:val="006004D3"/>
    <w:rsid w:val="00600610"/>
    <w:rsid w:val="00600ADE"/>
    <w:rsid w:val="00600BA9"/>
    <w:rsid w:val="00600C57"/>
    <w:rsid w:val="00600C73"/>
    <w:rsid w:val="00600E84"/>
    <w:rsid w:val="00600E8F"/>
    <w:rsid w:val="0060112F"/>
    <w:rsid w:val="006011A2"/>
    <w:rsid w:val="00601235"/>
    <w:rsid w:val="006015CF"/>
    <w:rsid w:val="006015F6"/>
    <w:rsid w:val="006015FC"/>
    <w:rsid w:val="006019D7"/>
    <w:rsid w:val="00601BD8"/>
    <w:rsid w:val="00601BFE"/>
    <w:rsid w:val="00601E74"/>
    <w:rsid w:val="00601EA6"/>
    <w:rsid w:val="0060209A"/>
    <w:rsid w:val="00602193"/>
    <w:rsid w:val="0060232D"/>
    <w:rsid w:val="006026E6"/>
    <w:rsid w:val="00602724"/>
    <w:rsid w:val="00602762"/>
    <w:rsid w:val="006027C2"/>
    <w:rsid w:val="00602B81"/>
    <w:rsid w:val="00602C1D"/>
    <w:rsid w:val="00602D05"/>
    <w:rsid w:val="00602D13"/>
    <w:rsid w:val="00602D60"/>
    <w:rsid w:val="0060303F"/>
    <w:rsid w:val="00603076"/>
    <w:rsid w:val="00603687"/>
    <w:rsid w:val="0060395D"/>
    <w:rsid w:val="006039B2"/>
    <w:rsid w:val="00603B2E"/>
    <w:rsid w:val="00603C13"/>
    <w:rsid w:val="00603EE7"/>
    <w:rsid w:val="00603FFD"/>
    <w:rsid w:val="006040F1"/>
    <w:rsid w:val="006041B7"/>
    <w:rsid w:val="00604767"/>
    <w:rsid w:val="0060498C"/>
    <w:rsid w:val="00604B5E"/>
    <w:rsid w:val="00604C7B"/>
    <w:rsid w:val="00604F65"/>
    <w:rsid w:val="0060516D"/>
    <w:rsid w:val="006051D2"/>
    <w:rsid w:val="006052D7"/>
    <w:rsid w:val="006053F5"/>
    <w:rsid w:val="00605435"/>
    <w:rsid w:val="006055BD"/>
    <w:rsid w:val="00605655"/>
    <w:rsid w:val="00605727"/>
    <w:rsid w:val="0060579E"/>
    <w:rsid w:val="00605A11"/>
    <w:rsid w:val="00605AB4"/>
    <w:rsid w:val="00605AC0"/>
    <w:rsid w:val="00605C10"/>
    <w:rsid w:val="00605D44"/>
    <w:rsid w:val="00605EBF"/>
    <w:rsid w:val="00605FFA"/>
    <w:rsid w:val="006060CD"/>
    <w:rsid w:val="00606163"/>
    <w:rsid w:val="00606431"/>
    <w:rsid w:val="00606ABC"/>
    <w:rsid w:val="00606D01"/>
    <w:rsid w:val="00606D88"/>
    <w:rsid w:val="00606E5F"/>
    <w:rsid w:val="0060702B"/>
    <w:rsid w:val="0060717B"/>
    <w:rsid w:val="006071F3"/>
    <w:rsid w:val="00607523"/>
    <w:rsid w:val="00607AFA"/>
    <w:rsid w:val="00607B54"/>
    <w:rsid w:val="00607FDD"/>
    <w:rsid w:val="00610059"/>
    <w:rsid w:val="006103DA"/>
    <w:rsid w:val="00610580"/>
    <w:rsid w:val="006109A6"/>
    <w:rsid w:val="00610A64"/>
    <w:rsid w:val="00610BDA"/>
    <w:rsid w:val="00610E15"/>
    <w:rsid w:val="00610E56"/>
    <w:rsid w:val="00610ED1"/>
    <w:rsid w:val="00610EFD"/>
    <w:rsid w:val="00610F65"/>
    <w:rsid w:val="00611011"/>
    <w:rsid w:val="0061114B"/>
    <w:rsid w:val="006113E1"/>
    <w:rsid w:val="006114FD"/>
    <w:rsid w:val="0061155A"/>
    <w:rsid w:val="006115F6"/>
    <w:rsid w:val="00611691"/>
    <w:rsid w:val="0061178E"/>
    <w:rsid w:val="00611B86"/>
    <w:rsid w:val="00611CBD"/>
    <w:rsid w:val="00611D70"/>
    <w:rsid w:val="00611EC1"/>
    <w:rsid w:val="00612457"/>
    <w:rsid w:val="00612564"/>
    <w:rsid w:val="00612737"/>
    <w:rsid w:val="0061287C"/>
    <w:rsid w:val="00612965"/>
    <w:rsid w:val="00612968"/>
    <w:rsid w:val="006129B0"/>
    <w:rsid w:val="006129F1"/>
    <w:rsid w:val="00612AC2"/>
    <w:rsid w:val="006130C0"/>
    <w:rsid w:val="006134DB"/>
    <w:rsid w:val="0061359E"/>
    <w:rsid w:val="00613617"/>
    <w:rsid w:val="0061376E"/>
    <w:rsid w:val="006139D2"/>
    <w:rsid w:val="00613A53"/>
    <w:rsid w:val="00613D74"/>
    <w:rsid w:val="00613F02"/>
    <w:rsid w:val="00614259"/>
    <w:rsid w:val="0061433B"/>
    <w:rsid w:val="00614366"/>
    <w:rsid w:val="0061449B"/>
    <w:rsid w:val="00614873"/>
    <w:rsid w:val="006148BF"/>
    <w:rsid w:val="006148DB"/>
    <w:rsid w:val="00614F1F"/>
    <w:rsid w:val="006150C6"/>
    <w:rsid w:val="00615157"/>
    <w:rsid w:val="00615189"/>
    <w:rsid w:val="00615408"/>
    <w:rsid w:val="00615435"/>
    <w:rsid w:val="006158C9"/>
    <w:rsid w:val="00615ABC"/>
    <w:rsid w:val="00615DA8"/>
    <w:rsid w:val="00616052"/>
    <w:rsid w:val="0061623E"/>
    <w:rsid w:val="00616245"/>
    <w:rsid w:val="006163CE"/>
    <w:rsid w:val="00616417"/>
    <w:rsid w:val="006164DA"/>
    <w:rsid w:val="006165EA"/>
    <w:rsid w:val="0061675E"/>
    <w:rsid w:val="006168B1"/>
    <w:rsid w:val="00616992"/>
    <w:rsid w:val="00616A28"/>
    <w:rsid w:val="00616AF3"/>
    <w:rsid w:val="00616E67"/>
    <w:rsid w:val="00617313"/>
    <w:rsid w:val="0061737F"/>
    <w:rsid w:val="0061763D"/>
    <w:rsid w:val="0061785E"/>
    <w:rsid w:val="006179CC"/>
    <w:rsid w:val="00617A05"/>
    <w:rsid w:val="00617A76"/>
    <w:rsid w:val="00617AB3"/>
    <w:rsid w:val="00617B16"/>
    <w:rsid w:val="00617C4D"/>
    <w:rsid w:val="00617D70"/>
    <w:rsid w:val="006203A3"/>
    <w:rsid w:val="006204FB"/>
    <w:rsid w:val="0062056B"/>
    <w:rsid w:val="00620852"/>
    <w:rsid w:val="00620A1F"/>
    <w:rsid w:val="00620AE9"/>
    <w:rsid w:val="00620DF5"/>
    <w:rsid w:val="00620F12"/>
    <w:rsid w:val="00621091"/>
    <w:rsid w:val="0062115A"/>
    <w:rsid w:val="00621258"/>
    <w:rsid w:val="0062149A"/>
    <w:rsid w:val="006215E1"/>
    <w:rsid w:val="006217D2"/>
    <w:rsid w:val="006219F8"/>
    <w:rsid w:val="00621A7F"/>
    <w:rsid w:val="00621AF3"/>
    <w:rsid w:val="00621EBC"/>
    <w:rsid w:val="00621F13"/>
    <w:rsid w:val="00621FF0"/>
    <w:rsid w:val="00622684"/>
    <w:rsid w:val="006227FD"/>
    <w:rsid w:val="00622EE5"/>
    <w:rsid w:val="00623231"/>
    <w:rsid w:val="006234FB"/>
    <w:rsid w:val="00623538"/>
    <w:rsid w:val="0062382B"/>
    <w:rsid w:val="00623918"/>
    <w:rsid w:val="00623AF8"/>
    <w:rsid w:val="00623D69"/>
    <w:rsid w:val="00623EFC"/>
    <w:rsid w:val="00624023"/>
    <w:rsid w:val="0062440F"/>
    <w:rsid w:val="00624799"/>
    <w:rsid w:val="00624863"/>
    <w:rsid w:val="0062490A"/>
    <w:rsid w:val="00624997"/>
    <w:rsid w:val="00624A6F"/>
    <w:rsid w:val="00624BF9"/>
    <w:rsid w:val="00624CE1"/>
    <w:rsid w:val="00624E15"/>
    <w:rsid w:val="00624FCF"/>
    <w:rsid w:val="00625035"/>
    <w:rsid w:val="00625046"/>
    <w:rsid w:val="00625058"/>
    <w:rsid w:val="006251F6"/>
    <w:rsid w:val="00625221"/>
    <w:rsid w:val="00625285"/>
    <w:rsid w:val="006255AA"/>
    <w:rsid w:val="0062561E"/>
    <w:rsid w:val="006257B2"/>
    <w:rsid w:val="00625901"/>
    <w:rsid w:val="00625A97"/>
    <w:rsid w:val="00625AF6"/>
    <w:rsid w:val="00625B25"/>
    <w:rsid w:val="00626110"/>
    <w:rsid w:val="00626723"/>
    <w:rsid w:val="00626753"/>
    <w:rsid w:val="006267F9"/>
    <w:rsid w:val="00626A9C"/>
    <w:rsid w:val="00626EE5"/>
    <w:rsid w:val="0062707E"/>
    <w:rsid w:val="0062727B"/>
    <w:rsid w:val="00627518"/>
    <w:rsid w:val="006277F6"/>
    <w:rsid w:val="0062789E"/>
    <w:rsid w:val="0062793B"/>
    <w:rsid w:val="00627BD8"/>
    <w:rsid w:val="00627C45"/>
    <w:rsid w:val="00627D17"/>
    <w:rsid w:val="006300E6"/>
    <w:rsid w:val="006304A8"/>
    <w:rsid w:val="006304C7"/>
    <w:rsid w:val="00630894"/>
    <w:rsid w:val="006308AE"/>
    <w:rsid w:val="006308E8"/>
    <w:rsid w:val="00630909"/>
    <w:rsid w:val="00630DF4"/>
    <w:rsid w:val="00630E01"/>
    <w:rsid w:val="00630FC8"/>
    <w:rsid w:val="00631084"/>
    <w:rsid w:val="006311ED"/>
    <w:rsid w:val="006313B7"/>
    <w:rsid w:val="0063155F"/>
    <w:rsid w:val="0063163E"/>
    <w:rsid w:val="0063171E"/>
    <w:rsid w:val="0063182E"/>
    <w:rsid w:val="00631BE2"/>
    <w:rsid w:val="00631DB5"/>
    <w:rsid w:val="006321BA"/>
    <w:rsid w:val="006321DB"/>
    <w:rsid w:val="0063247F"/>
    <w:rsid w:val="006325D5"/>
    <w:rsid w:val="006325DE"/>
    <w:rsid w:val="00632685"/>
    <w:rsid w:val="006326FB"/>
    <w:rsid w:val="00632AD1"/>
    <w:rsid w:val="00632B22"/>
    <w:rsid w:val="00632CD5"/>
    <w:rsid w:val="00632EC4"/>
    <w:rsid w:val="00632FDD"/>
    <w:rsid w:val="0063364B"/>
    <w:rsid w:val="00633763"/>
    <w:rsid w:val="00633855"/>
    <w:rsid w:val="00633873"/>
    <w:rsid w:val="0063391C"/>
    <w:rsid w:val="00633C25"/>
    <w:rsid w:val="00633E5E"/>
    <w:rsid w:val="00633F47"/>
    <w:rsid w:val="006341E1"/>
    <w:rsid w:val="00634315"/>
    <w:rsid w:val="00634926"/>
    <w:rsid w:val="00634947"/>
    <w:rsid w:val="00634E54"/>
    <w:rsid w:val="00634E87"/>
    <w:rsid w:val="00634E88"/>
    <w:rsid w:val="0063515F"/>
    <w:rsid w:val="006357C2"/>
    <w:rsid w:val="00635AE3"/>
    <w:rsid w:val="00635BFD"/>
    <w:rsid w:val="00635E15"/>
    <w:rsid w:val="00636066"/>
    <w:rsid w:val="006361F6"/>
    <w:rsid w:val="00636332"/>
    <w:rsid w:val="00636781"/>
    <w:rsid w:val="006367A7"/>
    <w:rsid w:val="006367F8"/>
    <w:rsid w:val="0063687E"/>
    <w:rsid w:val="00636B01"/>
    <w:rsid w:val="00636CF8"/>
    <w:rsid w:val="006370AF"/>
    <w:rsid w:val="006371C9"/>
    <w:rsid w:val="00637208"/>
    <w:rsid w:val="0063734E"/>
    <w:rsid w:val="0063739F"/>
    <w:rsid w:val="0063776B"/>
    <w:rsid w:val="006377F2"/>
    <w:rsid w:val="00637994"/>
    <w:rsid w:val="00637995"/>
    <w:rsid w:val="00637AD2"/>
    <w:rsid w:val="00637F2B"/>
    <w:rsid w:val="00640238"/>
    <w:rsid w:val="00640396"/>
    <w:rsid w:val="006403F8"/>
    <w:rsid w:val="006405D7"/>
    <w:rsid w:val="006406A4"/>
    <w:rsid w:val="006406AA"/>
    <w:rsid w:val="00640748"/>
    <w:rsid w:val="0064079E"/>
    <w:rsid w:val="006407C1"/>
    <w:rsid w:val="00640A3B"/>
    <w:rsid w:val="00640EF3"/>
    <w:rsid w:val="00640F6D"/>
    <w:rsid w:val="00640F87"/>
    <w:rsid w:val="006410BF"/>
    <w:rsid w:val="00641278"/>
    <w:rsid w:val="0064155A"/>
    <w:rsid w:val="00641683"/>
    <w:rsid w:val="00641A07"/>
    <w:rsid w:val="00641B20"/>
    <w:rsid w:val="00642001"/>
    <w:rsid w:val="006421BE"/>
    <w:rsid w:val="0064222A"/>
    <w:rsid w:val="0064224E"/>
    <w:rsid w:val="00642262"/>
    <w:rsid w:val="0064238D"/>
    <w:rsid w:val="006423A1"/>
    <w:rsid w:val="00642555"/>
    <w:rsid w:val="00642607"/>
    <w:rsid w:val="006427E0"/>
    <w:rsid w:val="00642802"/>
    <w:rsid w:val="00642AE4"/>
    <w:rsid w:val="00642C29"/>
    <w:rsid w:val="00642C95"/>
    <w:rsid w:val="00642DCC"/>
    <w:rsid w:val="00642F07"/>
    <w:rsid w:val="00642F1F"/>
    <w:rsid w:val="00643039"/>
    <w:rsid w:val="00643275"/>
    <w:rsid w:val="0064339C"/>
    <w:rsid w:val="006433B5"/>
    <w:rsid w:val="006434A0"/>
    <w:rsid w:val="00643597"/>
    <w:rsid w:val="0064367E"/>
    <w:rsid w:val="006437F1"/>
    <w:rsid w:val="00643FC7"/>
    <w:rsid w:val="00644108"/>
    <w:rsid w:val="006441C3"/>
    <w:rsid w:val="006441D3"/>
    <w:rsid w:val="006443ED"/>
    <w:rsid w:val="00644818"/>
    <w:rsid w:val="0064497C"/>
    <w:rsid w:val="00644ABB"/>
    <w:rsid w:val="00644AEE"/>
    <w:rsid w:val="00644B1D"/>
    <w:rsid w:val="00644C03"/>
    <w:rsid w:val="00644C05"/>
    <w:rsid w:val="00644C65"/>
    <w:rsid w:val="00644E49"/>
    <w:rsid w:val="00645017"/>
    <w:rsid w:val="00645126"/>
    <w:rsid w:val="006452E7"/>
    <w:rsid w:val="006458F7"/>
    <w:rsid w:val="00645A35"/>
    <w:rsid w:val="00645BAE"/>
    <w:rsid w:val="00645BD9"/>
    <w:rsid w:val="00645C46"/>
    <w:rsid w:val="00645E64"/>
    <w:rsid w:val="00646235"/>
    <w:rsid w:val="00646738"/>
    <w:rsid w:val="0064676B"/>
    <w:rsid w:val="00646841"/>
    <w:rsid w:val="00646882"/>
    <w:rsid w:val="00646A2C"/>
    <w:rsid w:val="00646A41"/>
    <w:rsid w:val="00646ABE"/>
    <w:rsid w:val="00646AF8"/>
    <w:rsid w:val="00646C9B"/>
    <w:rsid w:val="00646E64"/>
    <w:rsid w:val="00646F18"/>
    <w:rsid w:val="006472DC"/>
    <w:rsid w:val="006475C6"/>
    <w:rsid w:val="006478A9"/>
    <w:rsid w:val="00647A58"/>
    <w:rsid w:val="00647B7F"/>
    <w:rsid w:val="00647D7A"/>
    <w:rsid w:val="00647EB5"/>
    <w:rsid w:val="006500A5"/>
    <w:rsid w:val="00650121"/>
    <w:rsid w:val="00650384"/>
    <w:rsid w:val="006503FD"/>
    <w:rsid w:val="0065057A"/>
    <w:rsid w:val="006508FF"/>
    <w:rsid w:val="00650953"/>
    <w:rsid w:val="00650970"/>
    <w:rsid w:val="00650C43"/>
    <w:rsid w:val="00650EC0"/>
    <w:rsid w:val="00650EF2"/>
    <w:rsid w:val="006510FB"/>
    <w:rsid w:val="0065125C"/>
    <w:rsid w:val="00651272"/>
    <w:rsid w:val="006512DC"/>
    <w:rsid w:val="0065150C"/>
    <w:rsid w:val="006515E9"/>
    <w:rsid w:val="006517B4"/>
    <w:rsid w:val="00651A4A"/>
    <w:rsid w:val="00651A4F"/>
    <w:rsid w:val="006520CF"/>
    <w:rsid w:val="006520F0"/>
    <w:rsid w:val="00652212"/>
    <w:rsid w:val="006523CF"/>
    <w:rsid w:val="006524D8"/>
    <w:rsid w:val="00652B8A"/>
    <w:rsid w:val="00652D3A"/>
    <w:rsid w:val="00652F76"/>
    <w:rsid w:val="006531B5"/>
    <w:rsid w:val="00653525"/>
    <w:rsid w:val="00653540"/>
    <w:rsid w:val="00653557"/>
    <w:rsid w:val="0065358A"/>
    <w:rsid w:val="006535D2"/>
    <w:rsid w:val="00653884"/>
    <w:rsid w:val="00653901"/>
    <w:rsid w:val="006539DC"/>
    <w:rsid w:val="00653A04"/>
    <w:rsid w:val="00653D7A"/>
    <w:rsid w:val="00653FC4"/>
    <w:rsid w:val="006540CB"/>
    <w:rsid w:val="00654239"/>
    <w:rsid w:val="0065425A"/>
    <w:rsid w:val="006542DC"/>
    <w:rsid w:val="0065435C"/>
    <w:rsid w:val="00654371"/>
    <w:rsid w:val="006543BE"/>
    <w:rsid w:val="006544E5"/>
    <w:rsid w:val="0065474D"/>
    <w:rsid w:val="0065488B"/>
    <w:rsid w:val="006549C0"/>
    <w:rsid w:val="006549CB"/>
    <w:rsid w:val="00654D3E"/>
    <w:rsid w:val="00654EC1"/>
    <w:rsid w:val="00655076"/>
    <w:rsid w:val="006550F3"/>
    <w:rsid w:val="00655177"/>
    <w:rsid w:val="006551AA"/>
    <w:rsid w:val="006552D5"/>
    <w:rsid w:val="0065539E"/>
    <w:rsid w:val="006555F3"/>
    <w:rsid w:val="0065560B"/>
    <w:rsid w:val="0065591C"/>
    <w:rsid w:val="00655FB4"/>
    <w:rsid w:val="00656367"/>
    <w:rsid w:val="006563FA"/>
    <w:rsid w:val="00656465"/>
    <w:rsid w:val="006565CF"/>
    <w:rsid w:val="0065667E"/>
    <w:rsid w:val="006568C7"/>
    <w:rsid w:val="006568E1"/>
    <w:rsid w:val="00656A06"/>
    <w:rsid w:val="00656B68"/>
    <w:rsid w:val="00656D84"/>
    <w:rsid w:val="006570A5"/>
    <w:rsid w:val="00657286"/>
    <w:rsid w:val="006574CC"/>
    <w:rsid w:val="0065752E"/>
    <w:rsid w:val="00657601"/>
    <w:rsid w:val="0065781B"/>
    <w:rsid w:val="00657915"/>
    <w:rsid w:val="00657B14"/>
    <w:rsid w:val="00657B46"/>
    <w:rsid w:val="00657CF9"/>
    <w:rsid w:val="00657FAA"/>
    <w:rsid w:val="0066007C"/>
    <w:rsid w:val="0066007D"/>
    <w:rsid w:val="00660497"/>
    <w:rsid w:val="00660533"/>
    <w:rsid w:val="00660642"/>
    <w:rsid w:val="00660D06"/>
    <w:rsid w:val="00660D85"/>
    <w:rsid w:val="00661416"/>
    <w:rsid w:val="00661728"/>
    <w:rsid w:val="0066174E"/>
    <w:rsid w:val="006619EA"/>
    <w:rsid w:val="00661AC2"/>
    <w:rsid w:val="00661B83"/>
    <w:rsid w:val="00661C1F"/>
    <w:rsid w:val="00661F7D"/>
    <w:rsid w:val="0066208E"/>
    <w:rsid w:val="00662157"/>
    <w:rsid w:val="00662182"/>
    <w:rsid w:val="0066249B"/>
    <w:rsid w:val="00662A35"/>
    <w:rsid w:val="00662D9E"/>
    <w:rsid w:val="00662E0A"/>
    <w:rsid w:val="00662F84"/>
    <w:rsid w:val="006631CB"/>
    <w:rsid w:val="006631D8"/>
    <w:rsid w:val="00663375"/>
    <w:rsid w:val="00663984"/>
    <w:rsid w:val="00663AD2"/>
    <w:rsid w:val="00663F2A"/>
    <w:rsid w:val="0066446C"/>
    <w:rsid w:val="006644C2"/>
    <w:rsid w:val="006644E0"/>
    <w:rsid w:val="006649EB"/>
    <w:rsid w:val="00664A49"/>
    <w:rsid w:val="00664C3F"/>
    <w:rsid w:val="00664D3E"/>
    <w:rsid w:val="00664F44"/>
    <w:rsid w:val="0066501F"/>
    <w:rsid w:val="006650BA"/>
    <w:rsid w:val="0066527C"/>
    <w:rsid w:val="00665520"/>
    <w:rsid w:val="0066553D"/>
    <w:rsid w:val="006656BC"/>
    <w:rsid w:val="0066570A"/>
    <w:rsid w:val="00665CE2"/>
    <w:rsid w:val="00665D74"/>
    <w:rsid w:val="00665E0D"/>
    <w:rsid w:val="006662BF"/>
    <w:rsid w:val="006662FA"/>
    <w:rsid w:val="00666526"/>
    <w:rsid w:val="00666554"/>
    <w:rsid w:val="006667A0"/>
    <w:rsid w:val="00666994"/>
    <w:rsid w:val="00666DEB"/>
    <w:rsid w:val="00666EB1"/>
    <w:rsid w:val="0066752F"/>
    <w:rsid w:val="006675F0"/>
    <w:rsid w:val="00667787"/>
    <w:rsid w:val="006678BF"/>
    <w:rsid w:val="006678CB"/>
    <w:rsid w:val="006678D0"/>
    <w:rsid w:val="00667919"/>
    <w:rsid w:val="00667AE5"/>
    <w:rsid w:val="00667C7D"/>
    <w:rsid w:val="00667D9A"/>
    <w:rsid w:val="006701C8"/>
    <w:rsid w:val="00670318"/>
    <w:rsid w:val="00670452"/>
    <w:rsid w:val="00670C0D"/>
    <w:rsid w:val="00670DF7"/>
    <w:rsid w:val="00670EDA"/>
    <w:rsid w:val="00670FE0"/>
    <w:rsid w:val="00671326"/>
    <w:rsid w:val="006719A9"/>
    <w:rsid w:val="0067203A"/>
    <w:rsid w:val="00672560"/>
    <w:rsid w:val="006728DD"/>
    <w:rsid w:val="00672A2C"/>
    <w:rsid w:val="00672B23"/>
    <w:rsid w:val="00672DAE"/>
    <w:rsid w:val="00672F6D"/>
    <w:rsid w:val="0067302B"/>
    <w:rsid w:val="0067310C"/>
    <w:rsid w:val="00673CB4"/>
    <w:rsid w:val="00673FF9"/>
    <w:rsid w:val="0067403E"/>
    <w:rsid w:val="006741B5"/>
    <w:rsid w:val="00674204"/>
    <w:rsid w:val="00674259"/>
    <w:rsid w:val="006743DB"/>
    <w:rsid w:val="0067462D"/>
    <w:rsid w:val="0067465A"/>
    <w:rsid w:val="006746A5"/>
    <w:rsid w:val="00674703"/>
    <w:rsid w:val="00674AB1"/>
    <w:rsid w:val="00674C08"/>
    <w:rsid w:val="00674C1E"/>
    <w:rsid w:val="00674C4F"/>
    <w:rsid w:val="00675000"/>
    <w:rsid w:val="006750DE"/>
    <w:rsid w:val="006751E5"/>
    <w:rsid w:val="0067537E"/>
    <w:rsid w:val="006753AD"/>
    <w:rsid w:val="00675541"/>
    <w:rsid w:val="0067562B"/>
    <w:rsid w:val="006758A6"/>
    <w:rsid w:val="006758D1"/>
    <w:rsid w:val="00675A73"/>
    <w:rsid w:val="00675AD0"/>
    <w:rsid w:val="00675AFF"/>
    <w:rsid w:val="00675B5A"/>
    <w:rsid w:val="00675CBE"/>
    <w:rsid w:val="006761A3"/>
    <w:rsid w:val="00676538"/>
    <w:rsid w:val="00676850"/>
    <w:rsid w:val="00676A9E"/>
    <w:rsid w:val="00676D7D"/>
    <w:rsid w:val="00676DEF"/>
    <w:rsid w:val="00676EE7"/>
    <w:rsid w:val="00676EF0"/>
    <w:rsid w:val="00676F42"/>
    <w:rsid w:val="00676F9D"/>
    <w:rsid w:val="00677082"/>
    <w:rsid w:val="0067710B"/>
    <w:rsid w:val="00677538"/>
    <w:rsid w:val="00677C2F"/>
    <w:rsid w:val="00677C49"/>
    <w:rsid w:val="00677E79"/>
    <w:rsid w:val="00680399"/>
    <w:rsid w:val="006803BB"/>
    <w:rsid w:val="006803D3"/>
    <w:rsid w:val="00680BB0"/>
    <w:rsid w:val="00680D35"/>
    <w:rsid w:val="00680DB2"/>
    <w:rsid w:val="00681018"/>
    <w:rsid w:val="006810D8"/>
    <w:rsid w:val="00681453"/>
    <w:rsid w:val="00681968"/>
    <w:rsid w:val="00681CDF"/>
    <w:rsid w:val="00681D9A"/>
    <w:rsid w:val="00681F43"/>
    <w:rsid w:val="00682263"/>
    <w:rsid w:val="0068236C"/>
    <w:rsid w:val="006824F3"/>
    <w:rsid w:val="00682902"/>
    <w:rsid w:val="00682A06"/>
    <w:rsid w:val="00682ACA"/>
    <w:rsid w:val="00682BBB"/>
    <w:rsid w:val="00682CCB"/>
    <w:rsid w:val="00682CE8"/>
    <w:rsid w:val="00682D11"/>
    <w:rsid w:val="00682FD3"/>
    <w:rsid w:val="00683132"/>
    <w:rsid w:val="00683205"/>
    <w:rsid w:val="00683291"/>
    <w:rsid w:val="00683353"/>
    <w:rsid w:val="006835D5"/>
    <w:rsid w:val="006838D9"/>
    <w:rsid w:val="00683976"/>
    <w:rsid w:val="00683A76"/>
    <w:rsid w:val="00683AE3"/>
    <w:rsid w:val="00683CD1"/>
    <w:rsid w:val="00683D64"/>
    <w:rsid w:val="0068402F"/>
    <w:rsid w:val="00684218"/>
    <w:rsid w:val="0068454E"/>
    <w:rsid w:val="0068455B"/>
    <w:rsid w:val="006846B4"/>
    <w:rsid w:val="0068478A"/>
    <w:rsid w:val="0068499A"/>
    <w:rsid w:val="00684ABA"/>
    <w:rsid w:val="00684BD6"/>
    <w:rsid w:val="00684C54"/>
    <w:rsid w:val="00684FB5"/>
    <w:rsid w:val="006850AB"/>
    <w:rsid w:val="006851F1"/>
    <w:rsid w:val="006851F6"/>
    <w:rsid w:val="0068535F"/>
    <w:rsid w:val="00685564"/>
    <w:rsid w:val="00685583"/>
    <w:rsid w:val="0068559F"/>
    <w:rsid w:val="00685608"/>
    <w:rsid w:val="00685723"/>
    <w:rsid w:val="00685828"/>
    <w:rsid w:val="00685935"/>
    <w:rsid w:val="00685B93"/>
    <w:rsid w:val="00685BA7"/>
    <w:rsid w:val="006861A4"/>
    <w:rsid w:val="0068631F"/>
    <w:rsid w:val="00686563"/>
    <w:rsid w:val="00686893"/>
    <w:rsid w:val="00686974"/>
    <w:rsid w:val="006869A9"/>
    <w:rsid w:val="00686E67"/>
    <w:rsid w:val="00687071"/>
    <w:rsid w:val="00687491"/>
    <w:rsid w:val="00687892"/>
    <w:rsid w:val="00687C01"/>
    <w:rsid w:val="00687CD0"/>
    <w:rsid w:val="00687D45"/>
    <w:rsid w:val="00687F6C"/>
    <w:rsid w:val="00687F76"/>
    <w:rsid w:val="0069020E"/>
    <w:rsid w:val="00690519"/>
    <w:rsid w:val="00690746"/>
    <w:rsid w:val="00690BB7"/>
    <w:rsid w:val="00691156"/>
    <w:rsid w:val="006911D2"/>
    <w:rsid w:val="00691212"/>
    <w:rsid w:val="0069131B"/>
    <w:rsid w:val="0069133E"/>
    <w:rsid w:val="00691352"/>
    <w:rsid w:val="006914A1"/>
    <w:rsid w:val="006914D7"/>
    <w:rsid w:val="006914EF"/>
    <w:rsid w:val="006915DD"/>
    <w:rsid w:val="006916AB"/>
    <w:rsid w:val="006918F7"/>
    <w:rsid w:val="00691947"/>
    <w:rsid w:val="00691C12"/>
    <w:rsid w:val="00691CB6"/>
    <w:rsid w:val="00691D21"/>
    <w:rsid w:val="00691D36"/>
    <w:rsid w:val="00691E2F"/>
    <w:rsid w:val="00691FDE"/>
    <w:rsid w:val="00691FF0"/>
    <w:rsid w:val="006921D7"/>
    <w:rsid w:val="006921E2"/>
    <w:rsid w:val="00692275"/>
    <w:rsid w:val="006922AB"/>
    <w:rsid w:val="00692323"/>
    <w:rsid w:val="00692573"/>
    <w:rsid w:val="00692923"/>
    <w:rsid w:val="00692B2D"/>
    <w:rsid w:val="00692BA8"/>
    <w:rsid w:val="00692C3E"/>
    <w:rsid w:val="00692F0E"/>
    <w:rsid w:val="00693085"/>
    <w:rsid w:val="006930E7"/>
    <w:rsid w:val="006932A0"/>
    <w:rsid w:val="006936DC"/>
    <w:rsid w:val="00693934"/>
    <w:rsid w:val="006939E0"/>
    <w:rsid w:val="00693BE7"/>
    <w:rsid w:val="00693D33"/>
    <w:rsid w:val="00693FAE"/>
    <w:rsid w:val="0069407C"/>
    <w:rsid w:val="0069429E"/>
    <w:rsid w:val="006944E1"/>
    <w:rsid w:val="006946F8"/>
    <w:rsid w:val="0069485C"/>
    <w:rsid w:val="0069490B"/>
    <w:rsid w:val="00694B85"/>
    <w:rsid w:val="00694FCE"/>
    <w:rsid w:val="006955E6"/>
    <w:rsid w:val="006957C4"/>
    <w:rsid w:val="0069585A"/>
    <w:rsid w:val="00695B52"/>
    <w:rsid w:val="00695B60"/>
    <w:rsid w:val="00695D70"/>
    <w:rsid w:val="00695D78"/>
    <w:rsid w:val="00695E3D"/>
    <w:rsid w:val="00695E49"/>
    <w:rsid w:val="00696048"/>
    <w:rsid w:val="00696165"/>
    <w:rsid w:val="00696A63"/>
    <w:rsid w:val="00696BDA"/>
    <w:rsid w:val="00696F41"/>
    <w:rsid w:val="0069705C"/>
    <w:rsid w:val="0069707A"/>
    <w:rsid w:val="0069728B"/>
    <w:rsid w:val="006972C5"/>
    <w:rsid w:val="00697623"/>
    <w:rsid w:val="00697769"/>
    <w:rsid w:val="00697833"/>
    <w:rsid w:val="00697999"/>
    <w:rsid w:val="00697B13"/>
    <w:rsid w:val="00697B30"/>
    <w:rsid w:val="00697C7D"/>
    <w:rsid w:val="00697DC2"/>
    <w:rsid w:val="00697FE2"/>
    <w:rsid w:val="006A030C"/>
    <w:rsid w:val="006A044B"/>
    <w:rsid w:val="006A04CF"/>
    <w:rsid w:val="006A05D5"/>
    <w:rsid w:val="006A0622"/>
    <w:rsid w:val="006A0679"/>
    <w:rsid w:val="006A06B8"/>
    <w:rsid w:val="006A0723"/>
    <w:rsid w:val="006A07F5"/>
    <w:rsid w:val="006A0A47"/>
    <w:rsid w:val="006A0A4C"/>
    <w:rsid w:val="006A0CF0"/>
    <w:rsid w:val="006A0E1B"/>
    <w:rsid w:val="006A0E4B"/>
    <w:rsid w:val="006A1250"/>
    <w:rsid w:val="006A13A4"/>
    <w:rsid w:val="006A18F9"/>
    <w:rsid w:val="006A1AFB"/>
    <w:rsid w:val="006A1C6B"/>
    <w:rsid w:val="006A1E4D"/>
    <w:rsid w:val="006A208A"/>
    <w:rsid w:val="006A218A"/>
    <w:rsid w:val="006A2380"/>
    <w:rsid w:val="006A23A6"/>
    <w:rsid w:val="006A2546"/>
    <w:rsid w:val="006A25C4"/>
    <w:rsid w:val="006A266B"/>
    <w:rsid w:val="006A2850"/>
    <w:rsid w:val="006A2955"/>
    <w:rsid w:val="006A2977"/>
    <w:rsid w:val="006A29F4"/>
    <w:rsid w:val="006A2BBB"/>
    <w:rsid w:val="006A2C82"/>
    <w:rsid w:val="006A2EAA"/>
    <w:rsid w:val="006A30BE"/>
    <w:rsid w:val="006A318C"/>
    <w:rsid w:val="006A33B6"/>
    <w:rsid w:val="006A3704"/>
    <w:rsid w:val="006A3929"/>
    <w:rsid w:val="006A3DBA"/>
    <w:rsid w:val="006A4044"/>
    <w:rsid w:val="006A40AA"/>
    <w:rsid w:val="006A4386"/>
    <w:rsid w:val="006A4607"/>
    <w:rsid w:val="006A4AFD"/>
    <w:rsid w:val="006A4C59"/>
    <w:rsid w:val="006A4D35"/>
    <w:rsid w:val="006A4DE3"/>
    <w:rsid w:val="006A4E0F"/>
    <w:rsid w:val="006A4F1B"/>
    <w:rsid w:val="006A4F77"/>
    <w:rsid w:val="006A5042"/>
    <w:rsid w:val="006A518F"/>
    <w:rsid w:val="006A51AA"/>
    <w:rsid w:val="006A5239"/>
    <w:rsid w:val="006A54D2"/>
    <w:rsid w:val="006A5537"/>
    <w:rsid w:val="006A563F"/>
    <w:rsid w:val="006A56BD"/>
    <w:rsid w:val="006A572D"/>
    <w:rsid w:val="006A597E"/>
    <w:rsid w:val="006A5AB1"/>
    <w:rsid w:val="006A5C25"/>
    <w:rsid w:val="006A5C70"/>
    <w:rsid w:val="006A60AB"/>
    <w:rsid w:val="006A6178"/>
    <w:rsid w:val="006A61D5"/>
    <w:rsid w:val="006A6221"/>
    <w:rsid w:val="006A642F"/>
    <w:rsid w:val="006A648C"/>
    <w:rsid w:val="006A6500"/>
    <w:rsid w:val="006A68F2"/>
    <w:rsid w:val="006A6AEC"/>
    <w:rsid w:val="006A6DB5"/>
    <w:rsid w:val="006A7010"/>
    <w:rsid w:val="006A704B"/>
    <w:rsid w:val="006A723C"/>
    <w:rsid w:val="006A7356"/>
    <w:rsid w:val="006A756C"/>
    <w:rsid w:val="006A7606"/>
    <w:rsid w:val="006A76BE"/>
    <w:rsid w:val="006A7A67"/>
    <w:rsid w:val="006A7B23"/>
    <w:rsid w:val="006A7B88"/>
    <w:rsid w:val="006A7F89"/>
    <w:rsid w:val="006B02B6"/>
    <w:rsid w:val="006B02EF"/>
    <w:rsid w:val="006B0499"/>
    <w:rsid w:val="006B0989"/>
    <w:rsid w:val="006B0EBB"/>
    <w:rsid w:val="006B0EF9"/>
    <w:rsid w:val="006B0F69"/>
    <w:rsid w:val="006B104B"/>
    <w:rsid w:val="006B1072"/>
    <w:rsid w:val="006B10D8"/>
    <w:rsid w:val="006B126F"/>
    <w:rsid w:val="006B12C1"/>
    <w:rsid w:val="006B137E"/>
    <w:rsid w:val="006B1403"/>
    <w:rsid w:val="006B1502"/>
    <w:rsid w:val="006B166C"/>
    <w:rsid w:val="006B1675"/>
    <w:rsid w:val="006B17B8"/>
    <w:rsid w:val="006B1879"/>
    <w:rsid w:val="006B1B11"/>
    <w:rsid w:val="006B1D89"/>
    <w:rsid w:val="006B1F1D"/>
    <w:rsid w:val="006B2131"/>
    <w:rsid w:val="006B2164"/>
    <w:rsid w:val="006B2327"/>
    <w:rsid w:val="006B2396"/>
    <w:rsid w:val="006B2429"/>
    <w:rsid w:val="006B24C1"/>
    <w:rsid w:val="006B2519"/>
    <w:rsid w:val="006B2633"/>
    <w:rsid w:val="006B2650"/>
    <w:rsid w:val="006B26FB"/>
    <w:rsid w:val="006B28CA"/>
    <w:rsid w:val="006B29C6"/>
    <w:rsid w:val="006B29D7"/>
    <w:rsid w:val="006B2A4F"/>
    <w:rsid w:val="006B2A89"/>
    <w:rsid w:val="006B2EBE"/>
    <w:rsid w:val="006B2FE8"/>
    <w:rsid w:val="006B3075"/>
    <w:rsid w:val="006B308F"/>
    <w:rsid w:val="006B321E"/>
    <w:rsid w:val="006B3271"/>
    <w:rsid w:val="006B33C5"/>
    <w:rsid w:val="006B34D2"/>
    <w:rsid w:val="006B34E5"/>
    <w:rsid w:val="006B3766"/>
    <w:rsid w:val="006B3841"/>
    <w:rsid w:val="006B39C5"/>
    <w:rsid w:val="006B3CA7"/>
    <w:rsid w:val="006B3ECA"/>
    <w:rsid w:val="006B3FBE"/>
    <w:rsid w:val="006B400B"/>
    <w:rsid w:val="006B45FA"/>
    <w:rsid w:val="006B4660"/>
    <w:rsid w:val="006B4D3E"/>
    <w:rsid w:val="006B4E53"/>
    <w:rsid w:val="006B4E73"/>
    <w:rsid w:val="006B51B6"/>
    <w:rsid w:val="006B5260"/>
    <w:rsid w:val="006B54DB"/>
    <w:rsid w:val="006B5617"/>
    <w:rsid w:val="006B5674"/>
    <w:rsid w:val="006B5828"/>
    <w:rsid w:val="006B5CC9"/>
    <w:rsid w:val="006B5F10"/>
    <w:rsid w:val="006B5FEC"/>
    <w:rsid w:val="006B6295"/>
    <w:rsid w:val="006B62DD"/>
    <w:rsid w:val="006B6400"/>
    <w:rsid w:val="006B665E"/>
    <w:rsid w:val="006B66E4"/>
    <w:rsid w:val="006B6A93"/>
    <w:rsid w:val="006B6B61"/>
    <w:rsid w:val="006B6D16"/>
    <w:rsid w:val="006B6E0B"/>
    <w:rsid w:val="006B6E42"/>
    <w:rsid w:val="006B721C"/>
    <w:rsid w:val="006B725B"/>
    <w:rsid w:val="006B7282"/>
    <w:rsid w:val="006B7351"/>
    <w:rsid w:val="006B76EC"/>
    <w:rsid w:val="006B78AC"/>
    <w:rsid w:val="006B7A4A"/>
    <w:rsid w:val="006B7B84"/>
    <w:rsid w:val="006B7BDB"/>
    <w:rsid w:val="006B7C5E"/>
    <w:rsid w:val="006B7F8E"/>
    <w:rsid w:val="006C00F5"/>
    <w:rsid w:val="006C0348"/>
    <w:rsid w:val="006C04A4"/>
    <w:rsid w:val="006C04C9"/>
    <w:rsid w:val="006C051B"/>
    <w:rsid w:val="006C05C9"/>
    <w:rsid w:val="006C0848"/>
    <w:rsid w:val="006C0A35"/>
    <w:rsid w:val="006C0C70"/>
    <w:rsid w:val="006C0F65"/>
    <w:rsid w:val="006C11E3"/>
    <w:rsid w:val="006C1406"/>
    <w:rsid w:val="006C1599"/>
    <w:rsid w:val="006C164C"/>
    <w:rsid w:val="006C1800"/>
    <w:rsid w:val="006C1918"/>
    <w:rsid w:val="006C1B95"/>
    <w:rsid w:val="006C1BA4"/>
    <w:rsid w:val="006C1CC6"/>
    <w:rsid w:val="006C1D4F"/>
    <w:rsid w:val="006C1D50"/>
    <w:rsid w:val="006C1E7D"/>
    <w:rsid w:val="006C1ECC"/>
    <w:rsid w:val="006C1F0D"/>
    <w:rsid w:val="006C27AC"/>
    <w:rsid w:val="006C2835"/>
    <w:rsid w:val="006C2ABD"/>
    <w:rsid w:val="006C2AE5"/>
    <w:rsid w:val="006C2B95"/>
    <w:rsid w:val="006C2BEF"/>
    <w:rsid w:val="006C2DB8"/>
    <w:rsid w:val="006C2E8D"/>
    <w:rsid w:val="006C3067"/>
    <w:rsid w:val="006C3137"/>
    <w:rsid w:val="006C3503"/>
    <w:rsid w:val="006C36AD"/>
    <w:rsid w:val="006C38D9"/>
    <w:rsid w:val="006C3AA9"/>
    <w:rsid w:val="006C3AF2"/>
    <w:rsid w:val="006C3C67"/>
    <w:rsid w:val="006C3CF6"/>
    <w:rsid w:val="006C3DE9"/>
    <w:rsid w:val="006C3E5F"/>
    <w:rsid w:val="006C3F4E"/>
    <w:rsid w:val="006C4163"/>
    <w:rsid w:val="006C4338"/>
    <w:rsid w:val="006C465F"/>
    <w:rsid w:val="006C47BD"/>
    <w:rsid w:val="006C4A28"/>
    <w:rsid w:val="006C4D94"/>
    <w:rsid w:val="006C4E1E"/>
    <w:rsid w:val="006C4E24"/>
    <w:rsid w:val="006C4F77"/>
    <w:rsid w:val="006C4FD6"/>
    <w:rsid w:val="006C4FDB"/>
    <w:rsid w:val="006C5041"/>
    <w:rsid w:val="006C5099"/>
    <w:rsid w:val="006C50A5"/>
    <w:rsid w:val="006C5166"/>
    <w:rsid w:val="006C53A5"/>
    <w:rsid w:val="006C5507"/>
    <w:rsid w:val="006C56D8"/>
    <w:rsid w:val="006C57DC"/>
    <w:rsid w:val="006C5B66"/>
    <w:rsid w:val="006C5C2F"/>
    <w:rsid w:val="006C5DA5"/>
    <w:rsid w:val="006C5DCC"/>
    <w:rsid w:val="006C5DE6"/>
    <w:rsid w:val="006C5E88"/>
    <w:rsid w:val="006C5FF5"/>
    <w:rsid w:val="006C6158"/>
    <w:rsid w:val="006C62CC"/>
    <w:rsid w:val="006C648D"/>
    <w:rsid w:val="006C662B"/>
    <w:rsid w:val="006C663D"/>
    <w:rsid w:val="006C69B6"/>
    <w:rsid w:val="006C6B1A"/>
    <w:rsid w:val="006C6DCA"/>
    <w:rsid w:val="006C725A"/>
    <w:rsid w:val="006C72FA"/>
    <w:rsid w:val="006C7647"/>
    <w:rsid w:val="006C7B0D"/>
    <w:rsid w:val="006C7ED2"/>
    <w:rsid w:val="006D027E"/>
    <w:rsid w:val="006D02A5"/>
    <w:rsid w:val="006D02F3"/>
    <w:rsid w:val="006D0352"/>
    <w:rsid w:val="006D070D"/>
    <w:rsid w:val="006D08FC"/>
    <w:rsid w:val="006D0B3B"/>
    <w:rsid w:val="006D0D23"/>
    <w:rsid w:val="006D0D5F"/>
    <w:rsid w:val="006D0E45"/>
    <w:rsid w:val="006D1097"/>
    <w:rsid w:val="006D1145"/>
    <w:rsid w:val="006D139A"/>
    <w:rsid w:val="006D1630"/>
    <w:rsid w:val="006D1752"/>
    <w:rsid w:val="006D183A"/>
    <w:rsid w:val="006D1921"/>
    <w:rsid w:val="006D1949"/>
    <w:rsid w:val="006D1A72"/>
    <w:rsid w:val="006D1E48"/>
    <w:rsid w:val="006D1EDF"/>
    <w:rsid w:val="006D2090"/>
    <w:rsid w:val="006D2298"/>
    <w:rsid w:val="006D25A6"/>
    <w:rsid w:val="006D2809"/>
    <w:rsid w:val="006D285D"/>
    <w:rsid w:val="006D28FB"/>
    <w:rsid w:val="006D291E"/>
    <w:rsid w:val="006D296C"/>
    <w:rsid w:val="006D2A5C"/>
    <w:rsid w:val="006D2D7B"/>
    <w:rsid w:val="006D2DB2"/>
    <w:rsid w:val="006D2E44"/>
    <w:rsid w:val="006D3274"/>
    <w:rsid w:val="006D3736"/>
    <w:rsid w:val="006D3737"/>
    <w:rsid w:val="006D3792"/>
    <w:rsid w:val="006D39A4"/>
    <w:rsid w:val="006D3D72"/>
    <w:rsid w:val="006D41B4"/>
    <w:rsid w:val="006D4221"/>
    <w:rsid w:val="006D427F"/>
    <w:rsid w:val="006D4385"/>
    <w:rsid w:val="006D4768"/>
    <w:rsid w:val="006D4932"/>
    <w:rsid w:val="006D4975"/>
    <w:rsid w:val="006D4AC5"/>
    <w:rsid w:val="006D4B50"/>
    <w:rsid w:val="006D5075"/>
    <w:rsid w:val="006D5330"/>
    <w:rsid w:val="006D5357"/>
    <w:rsid w:val="006D5395"/>
    <w:rsid w:val="006D53B5"/>
    <w:rsid w:val="006D5452"/>
    <w:rsid w:val="006D56C2"/>
    <w:rsid w:val="006D5890"/>
    <w:rsid w:val="006D5CD4"/>
    <w:rsid w:val="006D5DDB"/>
    <w:rsid w:val="006D5FC8"/>
    <w:rsid w:val="006D60B0"/>
    <w:rsid w:val="006D62AE"/>
    <w:rsid w:val="006D6727"/>
    <w:rsid w:val="006D6790"/>
    <w:rsid w:val="006D67A5"/>
    <w:rsid w:val="006D6B2F"/>
    <w:rsid w:val="006D6B47"/>
    <w:rsid w:val="006D74EE"/>
    <w:rsid w:val="006D7533"/>
    <w:rsid w:val="006D7662"/>
    <w:rsid w:val="006D7682"/>
    <w:rsid w:val="006D7BB6"/>
    <w:rsid w:val="006D7D55"/>
    <w:rsid w:val="006D7E2E"/>
    <w:rsid w:val="006D7F1C"/>
    <w:rsid w:val="006D7F47"/>
    <w:rsid w:val="006E0056"/>
    <w:rsid w:val="006E02D5"/>
    <w:rsid w:val="006E0389"/>
    <w:rsid w:val="006E03FF"/>
    <w:rsid w:val="006E05BF"/>
    <w:rsid w:val="006E0891"/>
    <w:rsid w:val="006E08E1"/>
    <w:rsid w:val="006E092E"/>
    <w:rsid w:val="006E09A6"/>
    <w:rsid w:val="006E0A33"/>
    <w:rsid w:val="006E0AC7"/>
    <w:rsid w:val="006E0B84"/>
    <w:rsid w:val="006E0D7E"/>
    <w:rsid w:val="006E1078"/>
    <w:rsid w:val="006E1251"/>
    <w:rsid w:val="006E1540"/>
    <w:rsid w:val="006E1698"/>
    <w:rsid w:val="006E170A"/>
    <w:rsid w:val="006E173A"/>
    <w:rsid w:val="006E1772"/>
    <w:rsid w:val="006E1875"/>
    <w:rsid w:val="006E1EF6"/>
    <w:rsid w:val="006E20A3"/>
    <w:rsid w:val="006E20FB"/>
    <w:rsid w:val="006E21A3"/>
    <w:rsid w:val="006E2205"/>
    <w:rsid w:val="006E2242"/>
    <w:rsid w:val="006E27AA"/>
    <w:rsid w:val="006E27FD"/>
    <w:rsid w:val="006E2A1B"/>
    <w:rsid w:val="006E3016"/>
    <w:rsid w:val="006E301D"/>
    <w:rsid w:val="006E3430"/>
    <w:rsid w:val="006E386B"/>
    <w:rsid w:val="006E389B"/>
    <w:rsid w:val="006E389F"/>
    <w:rsid w:val="006E38D7"/>
    <w:rsid w:val="006E3949"/>
    <w:rsid w:val="006E3B37"/>
    <w:rsid w:val="006E3BD8"/>
    <w:rsid w:val="006E3C93"/>
    <w:rsid w:val="006E3D6B"/>
    <w:rsid w:val="006E3E67"/>
    <w:rsid w:val="006E3EB2"/>
    <w:rsid w:val="006E4237"/>
    <w:rsid w:val="006E4569"/>
    <w:rsid w:val="006E45EF"/>
    <w:rsid w:val="006E4700"/>
    <w:rsid w:val="006E47E1"/>
    <w:rsid w:val="006E4E1F"/>
    <w:rsid w:val="006E4E5E"/>
    <w:rsid w:val="006E50E0"/>
    <w:rsid w:val="006E510E"/>
    <w:rsid w:val="006E53B9"/>
    <w:rsid w:val="006E5489"/>
    <w:rsid w:val="006E55B8"/>
    <w:rsid w:val="006E55BB"/>
    <w:rsid w:val="006E5B1E"/>
    <w:rsid w:val="006E5B3E"/>
    <w:rsid w:val="006E5CFE"/>
    <w:rsid w:val="006E6159"/>
    <w:rsid w:val="006E63D2"/>
    <w:rsid w:val="006E653A"/>
    <w:rsid w:val="006E68C3"/>
    <w:rsid w:val="006E697F"/>
    <w:rsid w:val="006E6C6C"/>
    <w:rsid w:val="006E6D35"/>
    <w:rsid w:val="006E6D4E"/>
    <w:rsid w:val="006E6FD4"/>
    <w:rsid w:val="006E712E"/>
    <w:rsid w:val="006E732D"/>
    <w:rsid w:val="006E7630"/>
    <w:rsid w:val="006E771E"/>
    <w:rsid w:val="006E7948"/>
    <w:rsid w:val="006E79FE"/>
    <w:rsid w:val="006E7B37"/>
    <w:rsid w:val="006E7CFE"/>
    <w:rsid w:val="006E7E4B"/>
    <w:rsid w:val="006E7E78"/>
    <w:rsid w:val="006E7EE4"/>
    <w:rsid w:val="006F0327"/>
    <w:rsid w:val="006F0546"/>
    <w:rsid w:val="006F0583"/>
    <w:rsid w:val="006F077C"/>
    <w:rsid w:val="006F07D9"/>
    <w:rsid w:val="006F0A53"/>
    <w:rsid w:val="006F0A8F"/>
    <w:rsid w:val="006F0B4D"/>
    <w:rsid w:val="006F0B6E"/>
    <w:rsid w:val="006F0DF4"/>
    <w:rsid w:val="006F0E0D"/>
    <w:rsid w:val="006F0EB4"/>
    <w:rsid w:val="006F10C7"/>
    <w:rsid w:val="006F11AF"/>
    <w:rsid w:val="006F12D6"/>
    <w:rsid w:val="006F1362"/>
    <w:rsid w:val="006F1391"/>
    <w:rsid w:val="006F13A6"/>
    <w:rsid w:val="006F13D1"/>
    <w:rsid w:val="006F15C5"/>
    <w:rsid w:val="006F1626"/>
    <w:rsid w:val="006F163A"/>
    <w:rsid w:val="006F178E"/>
    <w:rsid w:val="006F1DD0"/>
    <w:rsid w:val="006F1E6C"/>
    <w:rsid w:val="006F201B"/>
    <w:rsid w:val="006F23DC"/>
    <w:rsid w:val="006F2682"/>
    <w:rsid w:val="006F2691"/>
    <w:rsid w:val="006F2A1A"/>
    <w:rsid w:val="006F2BBF"/>
    <w:rsid w:val="006F2E41"/>
    <w:rsid w:val="006F2F86"/>
    <w:rsid w:val="006F3075"/>
    <w:rsid w:val="006F311D"/>
    <w:rsid w:val="006F32D7"/>
    <w:rsid w:val="006F339B"/>
    <w:rsid w:val="006F34EE"/>
    <w:rsid w:val="006F3501"/>
    <w:rsid w:val="006F356D"/>
    <w:rsid w:val="006F35C1"/>
    <w:rsid w:val="006F377B"/>
    <w:rsid w:val="006F3A91"/>
    <w:rsid w:val="006F3B8B"/>
    <w:rsid w:val="006F3C46"/>
    <w:rsid w:val="006F3C74"/>
    <w:rsid w:val="006F3EEE"/>
    <w:rsid w:val="006F40F7"/>
    <w:rsid w:val="006F4456"/>
    <w:rsid w:val="006F474D"/>
    <w:rsid w:val="006F4A50"/>
    <w:rsid w:val="006F4F3A"/>
    <w:rsid w:val="006F5118"/>
    <w:rsid w:val="006F512D"/>
    <w:rsid w:val="006F5402"/>
    <w:rsid w:val="006F56CE"/>
    <w:rsid w:val="006F573A"/>
    <w:rsid w:val="006F57AF"/>
    <w:rsid w:val="006F58FA"/>
    <w:rsid w:val="006F5909"/>
    <w:rsid w:val="006F59B9"/>
    <w:rsid w:val="006F5AA1"/>
    <w:rsid w:val="006F5B3F"/>
    <w:rsid w:val="006F5B4F"/>
    <w:rsid w:val="006F5BCC"/>
    <w:rsid w:val="006F5C21"/>
    <w:rsid w:val="006F5E42"/>
    <w:rsid w:val="006F5FB2"/>
    <w:rsid w:val="006F60A3"/>
    <w:rsid w:val="006F6422"/>
    <w:rsid w:val="006F6B2E"/>
    <w:rsid w:val="006F6FD7"/>
    <w:rsid w:val="006F718C"/>
    <w:rsid w:val="006F762B"/>
    <w:rsid w:val="006F76ED"/>
    <w:rsid w:val="006F776C"/>
    <w:rsid w:val="006F77E7"/>
    <w:rsid w:val="006F7DAD"/>
    <w:rsid w:val="006F7E33"/>
    <w:rsid w:val="006F7E83"/>
    <w:rsid w:val="006F7F1A"/>
    <w:rsid w:val="0070025D"/>
    <w:rsid w:val="00700306"/>
    <w:rsid w:val="00700464"/>
    <w:rsid w:val="007004AD"/>
    <w:rsid w:val="007004EE"/>
    <w:rsid w:val="00700643"/>
    <w:rsid w:val="00700762"/>
    <w:rsid w:val="00700C43"/>
    <w:rsid w:val="00700CB6"/>
    <w:rsid w:val="00700D08"/>
    <w:rsid w:val="00700EF4"/>
    <w:rsid w:val="0070104A"/>
    <w:rsid w:val="0070121E"/>
    <w:rsid w:val="00701278"/>
    <w:rsid w:val="007012D6"/>
    <w:rsid w:val="00701316"/>
    <w:rsid w:val="0070148D"/>
    <w:rsid w:val="00701604"/>
    <w:rsid w:val="007019D6"/>
    <w:rsid w:val="00701E1D"/>
    <w:rsid w:val="00701FF1"/>
    <w:rsid w:val="00702444"/>
    <w:rsid w:val="0070245E"/>
    <w:rsid w:val="0070249F"/>
    <w:rsid w:val="00702535"/>
    <w:rsid w:val="007025CA"/>
    <w:rsid w:val="00702619"/>
    <w:rsid w:val="00702C41"/>
    <w:rsid w:val="00702CC6"/>
    <w:rsid w:val="00702D94"/>
    <w:rsid w:val="00702D9A"/>
    <w:rsid w:val="00702F91"/>
    <w:rsid w:val="007031A3"/>
    <w:rsid w:val="007032DE"/>
    <w:rsid w:val="0070336C"/>
    <w:rsid w:val="007033AD"/>
    <w:rsid w:val="00703560"/>
    <w:rsid w:val="007036D7"/>
    <w:rsid w:val="0070385C"/>
    <w:rsid w:val="00703B2B"/>
    <w:rsid w:val="00703D1A"/>
    <w:rsid w:val="00703F04"/>
    <w:rsid w:val="0070405B"/>
    <w:rsid w:val="007041E8"/>
    <w:rsid w:val="0070443F"/>
    <w:rsid w:val="0070493C"/>
    <w:rsid w:val="00704A24"/>
    <w:rsid w:val="00704B4E"/>
    <w:rsid w:val="00704C05"/>
    <w:rsid w:val="00705072"/>
    <w:rsid w:val="007052E2"/>
    <w:rsid w:val="0070540A"/>
    <w:rsid w:val="00705A3A"/>
    <w:rsid w:val="00705AB0"/>
    <w:rsid w:val="00705AC7"/>
    <w:rsid w:val="00705C0A"/>
    <w:rsid w:val="00705FD0"/>
    <w:rsid w:val="00706183"/>
    <w:rsid w:val="00706487"/>
    <w:rsid w:val="00706581"/>
    <w:rsid w:val="0070672A"/>
    <w:rsid w:val="0070691D"/>
    <w:rsid w:val="0070699B"/>
    <w:rsid w:val="00706C18"/>
    <w:rsid w:val="00706C2D"/>
    <w:rsid w:val="007070A3"/>
    <w:rsid w:val="0070762F"/>
    <w:rsid w:val="007078E4"/>
    <w:rsid w:val="00707A5D"/>
    <w:rsid w:val="00707AC4"/>
    <w:rsid w:val="00707B9F"/>
    <w:rsid w:val="00707DF7"/>
    <w:rsid w:val="00707E21"/>
    <w:rsid w:val="007100AD"/>
    <w:rsid w:val="00710111"/>
    <w:rsid w:val="007101B8"/>
    <w:rsid w:val="00710222"/>
    <w:rsid w:val="007102BF"/>
    <w:rsid w:val="0071038D"/>
    <w:rsid w:val="007103E9"/>
    <w:rsid w:val="00710549"/>
    <w:rsid w:val="00710558"/>
    <w:rsid w:val="007106EF"/>
    <w:rsid w:val="00710730"/>
    <w:rsid w:val="00710925"/>
    <w:rsid w:val="00710928"/>
    <w:rsid w:val="00710AEF"/>
    <w:rsid w:val="00710B0D"/>
    <w:rsid w:val="00710C39"/>
    <w:rsid w:val="00710CE7"/>
    <w:rsid w:val="00710D85"/>
    <w:rsid w:val="00710FAB"/>
    <w:rsid w:val="00711247"/>
    <w:rsid w:val="0071142E"/>
    <w:rsid w:val="0071173B"/>
    <w:rsid w:val="0071188C"/>
    <w:rsid w:val="00711AB1"/>
    <w:rsid w:val="00711D6F"/>
    <w:rsid w:val="00711E7A"/>
    <w:rsid w:val="00711EA5"/>
    <w:rsid w:val="00712004"/>
    <w:rsid w:val="007121E6"/>
    <w:rsid w:val="00712566"/>
    <w:rsid w:val="007126A6"/>
    <w:rsid w:val="00712767"/>
    <w:rsid w:val="00712772"/>
    <w:rsid w:val="00712788"/>
    <w:rsid w:val="0071289B"/>
    <w:rsid w:val="0071299A"/>
    <w:rsid w:val="00713049"/>
    <w:rsid w:val="0071319B"/>
    <w:rsid w:val="0071371A"/>
    <w:rsid w:val="00713A76"/>
    <w:rsid w:val="00713AB8"/>
    <w:rsid w:val="00713DBE"/>
    <w:rsid w:val="00713E12"/>
    <w:rsid w:val="00713ECD"/>
    <w:rsid w:val="00713F0A"/>
    <w:rsid w:val="007141EC"/>
    <w:rsid w:val="00714418"/>
    <w:rsid w:val="007144F0"/>
    <w:rsid w:val="00714559"/>
    <w:rsid w:val="00714860"/>
    <w:rsid w:val="00714B8D"/>
    <w:rsid w:val="00714BB4"/>
    <w:rsid w:val="00714C2C"/>
    <w:rsid w:val="00714F6A"/>
    <w:rsid w:val="00714F9E"/>
    <w:rsid w:val="00715107"/>
    <w:rsid w:val="00715477"/>
    <w:rsid w:val="00715540"/>
    <w:rsid w:val="007159F8"/>
    <w:rsid w:val="00716007"/>
    <w:rsid w:val="007162A6"/>
    <w:rsid w:val="007162FD"/>
    <w:rsid w:val="0071633B"/>
    <w:rsid w:val="007165C4"/>
    <w:rsid w:val="0071668E"/>
    <w:rsid w:val="00716747"/>
    <w:rsid w:val="00716A50"/>
    <w:rsid w:val="00716B21"/>
    <w:rsid w:val="00716C3A"/>
    <w:rsid w:val="00716C45"/>
    <w:rsid w:val="00717178"/>
    <w:rsid w:val="0071717D"/>
    <w:rsid w:val="00717353"/>
    <w:rsid w:val="0071786D"/>
    <w:rsid w:val="00717A1F"/>
    <w:rsid w:val="00717F57"/>
    <w:rsid w:val="007201A4"/>
    <w:rsid w:val="007201FA"/>
    <w:rsid w:val="00720267"/>
    <w:rsid w:val="007202BA"/>
    <w:rsid w:val="00720308"/>
    <w:rsid w:val="00720432"/>
    <w:rsid w:val="00720604"/>
    <w:rsid w:val="0072085A"/>
    <w:rsid w:val="00720871"/>
    <w:rsid w:val="007208D5"/>
    <w:rsid w:val="00721576"/>
    <w:rsid w:val="007215A8"/>
    <w:rsid w:val="00721612"/>
    <w:rsid w:val="00721691"/>
    <w:rsid w:val="0072178D"/>
    <w:rsid w:val="00721990"/>
    <w:rsid w:val="00721A62"/>
    <w:rsid w:val="00721DB9"/>
    <w:rsid w:val="00721DC6"/>
    <w:rsid w:val="00721FCF"/>
    <w:rsid w:val="0072225D"/>
    <w:rsid w:val="007223E2"/>
    <w:rsid w:val="00722598"/>
    <w:rsid w:val="007225FF"/>
    <w:rsid w:val="007226E5"/>
    <w:rsid w:val="00722716"/>
    <w:rsid w:val="00722740"/>
    <w:rsid w:val="007228AE"/>
    <w:rsid w:val="00722954"/>
    <w:rsid w:val="007229A7"/>
    <w:rsid w:val="00722A16"/>
    <w:rsid w:val="007230E7"/>
    <w:rsid w:val="007232E7"/>
    <w:rsid w:val="00723848"/>
    <w:rsid w:val="007238D8"/>
    <w:rsid w:val="00723A05"/>
    <w:rsid w:val="00723CB8"/>
    <w:rsid w:val="00723FD9"/>
    <w:rsid w:val="00724039"/>
    <w:rsid w:val="007241EA"/>
    <w:rsid w:val="00724408"/>
    <w:rsid w:val="0072486D"/>
    <w:rsid w:val="00724D1F"/>
    <w:rsid w:val="00724EE9"/>
    <w:rsid w:val="007251A6"/>
    <w:rsid w:val="0072545B"/>
    <w:rsid w:val="00725492"/>
    <w:rsid w:val="007255FA"/>
    <w:rsid w:val="00725703"/>
    <w:rsid w:val="00725B42"/>
    <w:rsid w:val="00725B6C"/>
    <w:rsid w:val="00725F95"/>
    <w:rsid w:val="007262F0"/>
    <w:rsid w:val="007263B5"/>
    <w:rsid w:val="007263DA"/>
    <w:rsid w:val="007267FF"/>
    <w:rsid w:val="0072685C"/>
    <w:rsid w:val="0072693E"/>
    <w:rsid w:val="00726CA7"/>
    <w:rsid w:val="00726D93"/>
    <w:rsid w:val="00726EFD"/>
    <w:rsid w:val="00727837"/>
    <w:rsid w:val="0072788B"/>
    <w:rsid w:val="00727987"/>
    <w:rsid w:val="00727A54"/>
    <w:rsid w:val="00727E22"/>
    <w:rsid w:val="0073025C"/>
    <w:rsid w:val="00730311"/>
    <w:rsid w:val="007303A4"/>
    <w:rsid w:val="007307FE"/>
    <w:rsid w:val="007308E3"/>
    <w:rsid w:val="00730AF5"/>
    <w:rsid w:val="00730C67"/>
    <w:rsid w:val="00730CB8"/>
    <w:rsid w:val="00730EDA"/>
    <w:rsid w:val="00730F7E"/>
    <w:rsid w:val="00730FC8"/>
    <w:rsid w:val="00731245"/>
    <w:rsid w:val="007317AB"/>
    <w:rsid w:val="00731A0A"/>
    <w:rsid w:val="00731A27"/>
    <w:rsid w:val="00731A7C"/>
    <w:rsid w:val="00731C16"/>
    <w:rsid w:val="00731CD8"/>
    <w:rsid w:val="00731D36"/>
    <w:rsid w:val="00732108"/>
    <w:rsid w:val="007326BD"/>
    <w:rsid w:val="0073286D"/>
    <w:rsid w:val="00732CD5"/>
    <w:rsid w:val="00732F77"/>
    <w:rsid w:val="00732F89"/>
    <w:rsid w:val="0073308E"/>
    <w:rsid w:val="007331A7"/>
    <w:rsid w:val="007332B4"/>
    <w:rsid w:val="00733697"/>
    <w:rsid w:val="007336CA"/>
    <w:rsid w:val="007337AF"/>
    <w:rsid w:val="007338AE"/>
    <w:rsid w:val="007338D2"/>
    <w:rsid w:val="007339C6"/>
    <w:rsid w:val="00733A63"/>
    <w:rsid w:val="00733BF2"/>
    <w:rsid w:val="00733DC7"/>
    <w:rsid w:val="007342B4"/>
    <w:rsid w:val="007343EE"/>
    <w:rsid w:val="007343FC"/>
    <w:rsid w:val="00734432"/>
    <w:rsid w:val="0073448C"/>
    <w:rsid w:val="00734599"/>
    <w:rsid w:val="00734691"/>
    <w:rsid w:val="0073472A"/>
    <w:rsid w:val="00734BD7"/>
    <w:rsid w:val="00734E90"/>
    <w:rsid w:val="00734EAD"/>
    <w:rsid w:val="00734F17"/>
    <w:rsid w:val="0073510B"/>
    <w:rsid w:val="00735128"/>
    <w:rsid w:val="00735192"/>
    <w:rsid w:val="00735212"/>
    <w:rsid w:val="00735298"/>
    <w:rsid w:val="007356E0"/>
    <w:rsid w:val="007358A6"/>
    <w:rsid w:val="0073595C"/>
    <w:rsid w:val="00735E64"/>
    <w:rsid w:val="00735FE6"/>
    <w:rsid w:val="0073602A"/>
    <w:rsid w:val="00736112"/>
    <w:rsid w:val="007367E6"/>
    <w:rsid w:val="00736875"/>
    <w:rsid w:val="00736E4B"/>
    <w:rsid w:val="00736F14"/>
    <w:rsid w:val="00737076"/>
    <w:rsid w:val="00737331"/>
    <w:rsid w:val="00737332"/>
    <w:rsid w:val="00737383"/>
    <w:rsid w:val="0073758A"/>
    <w:rsid w:val="00737937"/>
    <w:rsid w:val="00737959"/>
    <w:rsid w:val="00737CA4"/>
    <w:rsid w:val="00737E8B"/>
    <w:rsid w:val="00737F5E"/>
    <w:rsid w:val="00740012"/>
    <w:rsid w:val="00740027"/>
    <w:rsid w:val="007401C8"/>
    <w:rsid w:val="007407BB"/>
    <w:rsid w:val="007409B9"/>
    <w:rsid w:val="00740BCA"/>
    <w:rsid w:val="00740E38"/>
    <w:rsid w:val="00740F3B"/>
    <w:rsid w:val="007410B9"/>
    <w:rsid w:val="00741172"/>
    <w:rsid w:val="007411E1"/>
    <w:rsid w:val="0074145B"/>
    <w:rsid w:val="00741617"/>
    <w:rsid w:val="007417F2"/>
    <w:rsid w:val="007418A3"/>
    <w:rsid w:val="00741A3C"/>
    <w:rsid w:val="00741B5E"/>
    <w:rsid w:val="00741B77"/>
    <w:rsid w:val="00741CFD"/>
    <w:rsid w:val="0074200B"/>
    <w:rsid w:val="00742062"/>
    <w:rsid w:val="0074219B"/>
    <w:rsid w:val="0074236E"/>
    <w:rsid w:val="00742380"/>
    <w:rsid w:val="007423B4"/>
    <w:rsid w:val="007424EC"/>
    <w:rsid w:val="0074262E"/>
    <w:rsid w:val="0074281C"/>
    <w:rsid w:val="00742BC8"/>
    <w:rsid w:val="00742C56"/>
    <w:rsid w:val="00742F38"/>
    <w:rsid w:val="0074311E"/>
    <w:rsid w:val="00743320"/>
    <w:rsid w:val="007435F7"/>
    <w:rsid w:val="00743713"/>
    <w:rsid w:val="007437CD"/>
    <w:rsid w:val="0074383E"/>
    <w:rsid w:val="007438B8"/>
    <w:rsid w:val="007438EB"/>
    <w:rsid w:val="00743AE0"/>
    <w:rsid w:val="00743AE6"/>
    <w:rsid w:val="00743CA1"/>
    <w:rsid w:val="00743DD4"/>
    <w:rsid w:val="00743E4B"/>
    <w:rsid w:val="00743EEA"/>
    <w:rsid w:val="00743FCA"/>
    <w:rsid w:val="007442F7"/>
    <w:rsid w:val="007444A2"/>
    <w:rsid w:val="007444A5"/>
    <w:rsid w:val="007444CA"/>
    <w:rsid w:val="00744557"/>
    <w:rsid w:val="00744585"/>
    <w:rsid w:val="00744A91"/>
    <w:rsid w:val="00744ADF"/>
    <w:rsid w:val="00744B8D"/>
    <w:rsid w:val="00744D1D"/>
    <w:rsid w:val="00744E49"/>
    <w:rsid w:val="0074509B"/>
    <w:rsid w:val="00745400"/>
    <w:rsid w:val="00745433"/>
    <w:rsid w:val="0074567E"/>
    <w:rsid w:val="007456C9"/>
    <w:rsid w:val="00745811"/>
    <w:rsid w:val="00745820"/>
    <w:rsid w:val="00745988"/>
    <w:rsid w:val="00745A0E"/>
    <w:rsid w:val="00745C2D"/>
    <w:rsid w:val="00745DDB"/>
    <w:rsid w:val="00745E12"/>
    <w:rsid w:val="00745E2B"/>
    <w:rsid w:val="007460D4"/>
    <w:rsid w:val="00746131"/>
    <w:rsid w:val="007463EA"/>
    <w:rsid w:val="00746556"/>
    <w:rsid w:val="00746A05"/>
    <w:rsid w:val="00746A42"/>
    <w:rsid w:val="00746B76"/>
    <w:rsid w:val="00746C23"/>
    <w:rsid w:val="00746FD2"/>
    <w:rsid w:val="00747346"/>
    <w:rsid w:val="00747399"/>
    <w:rsid w:val="007474DC"/>
    <w:rsid w:val="00747532"/>
    <w:rsid w:val="00747629"/>
    <w:rsid w:val="00747790"/>
    <w:rsid w:val="007478B7"/>
    <w:rsid w:val="00747C01"/>
    <w:rsid w:val="00747CF1"/>
    <w:rsid w:val="00747CF2"/>
    <w:rsid w:val="00750012"/>
    <w:rsid w:val="0075063E"/>
    <w:rsid w:val="007507E9"/>
    <w:rsid w:val="00750820"/>
    <w:rsid w:val="0075093F"/>
    <w:rsid w:val="00750B4E"/>
    <w:rsid w:val="00750FB4"/>
    <w:rsid w:val="00750FE5"/>
    <w:rsid w:val="00751010"/>
    <w:rsid w:val="007511A2"/>
    <w:rsid w:val="007518DA"/>
    <w:rsid w:val="007519B3"/>
    <w:rsid w:val="00751B0A"/>
    <w:rsid w:val="00751B81"/>
    <w:rsid w:val="00751D61"/>
    <w:rsid w:val="00751DAA"/>
    <w:rsid w:val="00751E6F"/>
    <w:rsid w:val="00752088"/>
    <w:rsid w:val="007521C5"/>
    <w:rsid w:val="007522DF"/>
    <w:rsid w:val="00752615"/>
    <w:rsid w:val="0075269A"/>
    <w:rsid w:val="007526E3"/>
    <w:rsid w:val="00752798"/>
    <w:rsid w:val="00752C14"/>
    <w:rsid w:val="00752D3E"/>
    <w:rsid w:val="00752DAA"/>
    <w:rsid w:val="007530C6"/>
    <w:rsid w:val="00753132"/>
    <w:rsid w:val="00753161"/>
    <w:rsid w:val="007531AB"/>
    <w:rsid w:val="00753280"/>
    <w:rsid w:val="00753531"/>
    <w:rsid w:val="007535A5"/>
    <w:rsid w:val="007535DB"/>
    <w:rsid w:val="0075366F"/>
    <w:rsid w:val="00753965"/>
    <w:rsid w:val="00753AE1"/>
    <w:rsid w:val="00753D0F"/>
    <w:rsid w:val="00753DBD"/>
    <w:rsid w:val="00753EB5"/>
    <w:rsid w:val="00754312"/>
    <w:rsid w:val="00754422"/>
    <w:rsid w:val="007545AA"/>
    <w:rsid w:val="007545FB"/>
    <w:rsid w:val="00754C8C"/>
    <w:rsid w:val="00754D10"/>
    <w:rsid w:val="00754D55"/>
    <w:rsid w:val="007551D8"/>
    <w:rsid w:val="00755807"/>
    <w:rsid w:val="007559CB"/>
    <w:rsid w:val="00755EB8"/>
    <w:rsid w:val="0075614A"/>
    <w:rsid w:val="007561D6"/>
    <w:rsid w:val="0075644C"/>
    <w:rsid w:val="00756527"/>
    <w:rsid w:val="0075659D"/>
    <w:rsid w:val="00756651"/>
    <w:rsid w:val="0075684B"/>
    <w:rsid w:val="007568AE"/>
    <w:rsid w:val="00756A81"/>
    <w:rsid w:val="00756AD9"/>
    <w:rsid w:val="00756BEA"/>
    <w:rsid w:val="00756CB2"/>
    <w:rsid w:val="00756E85"/>
    <w:rsid w:val="00756F52"/>
    <w:rsid w:val="00756FE3"/>
    <w:rsid w:val="0075721B"/>
    <w:rsid w:val="00757363"/>
    <w:rsid w:val="007574F2"/>
    <w:rsid w:val="007576B3"/>
    <w:rsid w:val="007576BD"/>
    <w:rsid w:val="0075780E"/>
    <w:rsid w:val="00757820"/>
    <w:rsid w:val="00757828"/>
    <w:rsid w:val="00757AE7"/>
    <w:rsid w:val="00757C94"/>
    <w:rsid w:val="00757D7B"/>
    <w:rsid w:val="00757E90"/>
    <w:rsid w:val="00760096"/>
    <w:rsid w:val="007600DA"/>
    <w:rsid w:val="00760196"/>
    <w:rsid w:val="00760211"/>
    <w:rsid w:val="0076071B"/>
    <w:rsid w:val="007607B5"/>
    <w:rsid w:val="007609F5"/>
    <w:rsid w:val="00760ADE"/>
    <w:rsid w:val="00760B42"/>
    <w:rsid w:val="00760C87"/>
    <w:rsid w:val="00760C8E"/>
    <w:rsid w:val="007612A5"/>
    <w:rsid w:val="007612DB"/>
    <w:rsid w:val="00761DAF"/>
    <w:rsid w:val="007620F5"/>
    <w:rsid w:val="00762198"/>
    <w:rsid w:val="007621E5"/>
    <w:rsid w:val="0076222C"/>
    <w:rsid w:val="0076238F"/>
    <w:rsid w:val="00762432"/>
    <w:rsid w:val="007625F1"/>
    <w:rsid w:val="0076270D"/>
    <w:rsid w:val="0076282B"/>
    <w:rsid w:val="00762A59"/>
    <w:rsid w:val="00762AA1"/>
    <w:rsid w:val="00762C01"/>
    <w:rsid w:val="00762E4C"/>
    <w:rsid w:val="007633A2"/>
    <w:rsid w:val="007633F2"/>
    <w:rsid w:val="00763489"/>
    <w:rsid w:val="00763556"/>
    <w:rsid w:val="007636D0"/>
    <w:rsid w:val="00763859"/>
    <w:rsid w:val="007639C9"/>
    <w:rsid w:val="00763AD7"/>
    <w:rsid w:val="00763FB7"/>
    <w:rsid w:val="00763FD4"/>
    <w:rsid w:val="00764324"/>
    <w:rsid w:val="0076456F"/>
    <w:rsid w:val="00764706"/>
    <w:rsid w:val="007648EC"/>
    <w:rsid w:val="00764A0F"/>
    <w:rsid w:val="00764BFE"/>
    <w:rsid w:val="00764D8C"/>
    <w:rsid w:val="00764ED4"/>
    <w:rsid w:val="00764F7A"/>
    <w:rsid w:val="0076515D"/>
    <w:rsid w:val="00765250"/>
    <w:rsid w:val="0076542C"/>
    <w:rsid w:val="0076569A"/>
    <w:rsid w:val="007657A3"/>
    <w:rsid w:val="00765A77"/>
    <w:rsid w:val="00765A9B"/>
    <w:rsid w:val="00766042"/>
    <w:rsid w:val="00766045"/>
    <w:rsid w:val="007660AE"/>
    <w:rsid w:val="007661C5"/>
    <w:rsid w:val="00766413"/>
    <w:rsid w:val="00766529"/>
    <w:rsid w:val="007669E4"/>
    <w:rsid w:val="00766AEF"/>
    <w:rsid w:val="00766C55"/>
    <w:rsid w:val="00766CAA"/>
    <w:rsid w:val="00766D33"/>
    <w:rsid w:val="00766D4F"/>
    <w:rsid w:val="007670ED"/>
    <w:rsid w:val="0076728C"/>
    <w:rsid w:val="00767363"/>
    <w:rsid w:val="0076768B"/>
    <w:rsid w:val="00767713"/>
    <w:rsid w:val="00767752"/>
    <w:rsid w:val="0076777E"/>
    <w:rsid w:val="0076788F"/>
    <w:rsid w:val="00767AC6"/>
    <w:rsid w:val="00767E92"/>
    <w:rsid w:val="00770035"/>
    <w:rsid w:val="007700F7"/>
    <w:rsid w:val="00770145"/>
    <w:rsid w:val="007702F1"/>
    <w:rsid w:val="00770324"/>
    <w:rsid w:val="007704DD"/>
    <w:rsid w:val="00770500"/>
    <w:rsid w:val="00770561"/>
    <w:rsid w:val="00770744"/>
    <w:rsid w:val="0077075D"/>
    <w:rsid w:val="007707FC"/>
    <w:rsid w:val="00770A78"/>
    <w:rsid w:val="00770B39"/>
    <w:rsid w:val="00770BB0"/>
    <w:rsid w:val="00770BB6"/>
    <w:rsid w:val="00770C42"/>
    <w:rsid w:val="00770CF9"/>
    <w:rsid w:val="00770FD3"/>
    <w:rsid w:val="007712A9"/>
    <w:rsid w:val="0077132C"/>
    <w:rsid w:val="00771465"/>
    <w:rsid w:val="007714FB"/>
    <w:rsid w:val="0077157F"/>
    <w:rsid w:val="00771737"/>
    <w:rsid w:val="00771A83"/>
    <w:rsid w:val="00771DC4"/>
    <w:rsid w:val="00771E3B"/>
    <w:rsid w:val="00771EE9"/>
    <w:rsid w:val="00771FFE"/>
    <w:rsid w:val="0077282B"/>
    <w:rsid w:val="00772B6E"/>
    <w:rsid w:val="00772BD6"/>
    <w:rsid w:val="00772EF3"/>
    <w:rsid w:val="00772F1C"/>
    <w:rsid w:val="00773086"/>
    <w:rsid w:val="0077325B"/>
    <w:rsid w:val="00773441"/>
    <w:rsid w:val="00773529"/>
    <w:rsid w:val="0077356C"/>
    <w:rsid w:val="007735AF"/>
    <w:rsid w:val="007736D0"/>
    <w:rsid w:val="00773A83"/>
    <w:rsid w:val="00773C24"/>
    <w:rsid w:val="00773C56"/>
    <w:rsid w:val="0077448F"/>
    <w:rsid w:val="007744F3"/>
    <w:rsid w:val="007745B7"/>
    <w:rsid w:val="007745DD"/>
    <w:rsid w:val="007745F9"/>
    <w:rsid w:val="007747F5"/>
    <w:rsid w:val="00774A38"/>
    <w:rsid w:val="00774DC0"/>
    <w:rsid w:val="00774F6E"/>
    <w:rsid w:val="007751B8"/>
    <w:rsid w:val="00775453"/>
    <w:rsid w:val="0077559B"/>
    <w:rsid w:val="00775708"/>
    <w:rsid w:val="00775936"/>
    <w:rsid w:val="00775A90"/>
    <w:rsid w:val="00775BE2"/>
    <w:rsid w:val="00775C81"/>
    <w:rsid w:val="00775CA4"/>
    <w:rsid w:val="00775FBF"/>
    <w:rsid w:val="00776014"/>
    <w:rsid w:val="007760AF"/>
    <w:rsid w:val="007760B4"/>
    <w:rsid w:val="00776177"/>
    <w:rsid w:val="00776428"/>
    <w:rsid w:val="0077662D"/>
    <w:rsid w:val="007766F4"/>
    <w:rsid w:val="00776A0A"/>
    <w:rsid w:val="00776B20"/>
    <w:rsid w:val="00776D4E"/>
    <w:rsid w:val="00776DA4"/>
    <w:rsid w:val="00776EAF"/>
    <w:rsid w:val="0077711E"/>
    <w:rsid w:val="0077721F"/>
    <w:rsid w:val="00777232"/>
    <w:rsid w:val="007778E7"/>
    <w:rsid w:val="00777B43"/>
    <w:rsid w:val="00777B94"/>
    <w:rsid w:val="00777CAD"/>
    <w:rsid w:val="00777E34"/>
    <w:rsid w:val="00780458"/>
    <w:rsid w:val="00780521"/>
    <w:rsid w:val="00780760"/>
    <w:rsid w:val="00780987"/>
    <w:rsid w:val="0078098F"/>
    <w:rsid w:val="00780C2F"/>
    <w:rsid w:val="00780C48"/>
    <w:rsid w:val="00780F00"/>
    <w:rsid w:val="0078102F"/>
    <w:rsid w:val="007811EB"/>
    <w:rsid w:val="0078127A"/>
    <w:rsid w:val="0078152D"/>
    <w:rsid w:val="007815D5"/>
    <w:rsid w:val="00781640"/>
    <w:rsid w:val="0078181B"/>
    <w:rsid w:val="0078187C"/>
    <w:rsid w:val="007818B0"/>
    <w:rsid w:val="0078190B"/>
    <w:rsid w:val="00781AB9"/>
    <w:rsid w:val="00781E59"/>
    <w:rsid w:val="0078216B"/>
    <w:rsid w:val="00782395"/>
    <w:rsid w:val="0078271E"/>
    <w:rsid w:val="00782E49"/>
    <w:rsid w:val="00782F2C"/>
    <w:rsid w:val="00782F3E"/>
    <w:rsid w:val="00783306"/>
    <w:rsid w:val="007834DA"/>
    <w:rsid w:val="007834E8"/>
    <w:rsid w:val="00783749"/>
    <w:rsid w:val="007839EB"/>
    <w:rsid w:val="00783B2B"/>
    <w:rsid w:val="00783BC4"/>
    <w:rsid w:val="00783CD2"/>
    <w:rsid w:val="00783DDD"/>
    <w:rsid w:val="00783E81"/>
    <w:rsid w:val="00783EBB"/>
    <w:rsid w:val="00783F05"/>
    <w:rsid w:val="0078413A"/>
    <w:rsid w:val="007841C9"/>
    <w:rsid w:val="007842D2"/>
    <w:rsid w:val="007846F3"/>
    <w:rsid w:val="007848DB"/>
    <w:rsid w:val="00784935"/>
    <w:rsid w:val="00784AB6"/>
    <w:rsid w:val="00785187"/>
    <w:rsid w:val="007852C0"/>
    <w:rsid w:val="007854C8"/>
    <w:rsid w:val="0078560C"/>
    <w:rsid w:val="00785743"/>
    <w:rsid w:val="00785A7C"/>
    <w:rsid w:val="00785C1C"/>
    <w:rsid w:val="00785FD1"/>
    <w:rsid w:val="0078602B"/>
    <w:rsid w:val="0078604C"/>
    <w:rsid w:val="00786078"/>
    <w:rsid w:val="007863EC"/>
    <w:rsid w:val="00786895"/>
    <w:rsid w:val="00786980"/>
    <w:rsid w:val="00786A57"/>
    <w:rsid w:val="00786AC6"/>
    <w:rsid w:val="00787010"/>
    <w:rsid w:val="00787195"/>
    <w:rsid w:val="007871DB"/>
    <w:rsid w:val="007873EC"/>
    <w:rsid w:val="0078745D"/>
    <w:rsid w:val="00787521"/>
    <w:rsid w:val="007875AB"/>
    <w:rsid w:val="00787662"/>
    <w:rsid w:val="007879D4"/>
    <w:rsid w:val="00787DE2"/>
    <w:rsid w:val="00787EA1"/>
    <w:rsid w:val="007902FE"/>
    <w:rsid w:val="00790318"/>
    <w:rsid w:val="00790593"/>
    <w:rsid w:val="00790609"/>
    <w:rsid w:val="007907E6"/>
    <w:rsid w:val="00790995"/>
    <w:rsid w:val="00790C78"/>
    <w:rsid w:val="00790D1B"/>
    <w:rsid w:val="00790D70"/>
    <w:rsid w:val="00790DB0"/>
    <w:rsid w:val="00790DE1"/>
    <w:rsid w:val="00790F77"/>
    <w:rsid w:val="0079104F"/>
    <w:rsid w:val="007910D2"/>
    <w:rsid w:val="007911B4"/>
    <w:rsid w:val="00791314"/>
    <w:rsid w:val="007914AF"/>
    <w:rsid w:val="0079175F"/>
    <w:rsid w:val="007917B2"/>
    <w:rsid w:val="0079181B"/>
    <w:rsid w:val="007919EB"/>
    <w:rsid w:val="00791ABF"/>
    <w:rsid w:val="00791C45"/>
    <w:rsid w:val="00791EB8"/>
    <w:rsid w:val="0079218A"/>
    <w:rsid w:val="007923DF"/>
    <w:rsid w:val="007925ED"/>
    <w:rsid w:val="00792813"/>
    <w:rsid w:val="007928A8"/>
    <w:rsid w:val="00792A92"/>
    <w:rsid w:val="00792BB6"/>
    <w:rsid w:val="00792CAF"/>
    <w:rsid w:val="00792DF2"/>
    <w:rsid w:val="00792FBA"/>
    <w:rsid w:val="007932B6"/>
    <w:rsid w:val="00793670"/>
    <w:rsid w:val="007937E7"/>
    <w:rsid w:val="007938BE"/>
    <w:rsid w:val="00793D81"/>
    <w:rsid w:val="0079407F"/>
    <w:rsid w:val="0079434A"/>
    <w:rsid w:val="00794503"/>
    <w:rsid w:val="00794632"/>
    <w:rsid w:val="00794718"/>
    <w:rsid w:val="0079485B"/>
    <w:rsid w:val="00794902"/>
    <w:rsid w:val="0079498C"/>
    <w:rsid w:val="00794A89"/>
    <w:rsid w:val="00794A98"/>
    <w:rsid w:val="00795094"/>
    <w:rsid w:val="00795123"/>
    <w:rsid w:val="007951A0"/>
    <w:rsid w:val="00795228"/>
    <w:rsid w:val="007952D8"/>
    <w:rsid w:val="007954C2"/>
    <w:rsid w:val="00795612"/>
    <w:rsid w:val="007956C9"/>
    <w:rsid w:val="0079578E"/>
    <w:rsid w:val="0079598E"/>
    <w:rsid w:val="00795AD0"/>
    <w:rsid w:val="00795B85"/>
    <w:rsid w:val="00795BA8"/>
    <w:rsid w:val="00795C55"/>
    <w:rsid w:val="00795CDB"/>
    <w:rsid w:val="00795E3E"/>
    <w:rsid w:val="00795FE1"/>
    <w:rsid w:val="007968D3"/>
    <w:rsid w:val="00796D30"/>
    <w:rsid w:val="00796D5C"/>
    <w:rsid w:val="00796DF1"/>
    <w:rsid w:val="00796E0A"/>
    <w:rsid w:val="0079700C"/>
    <w:rsid w:val="00797234"/>
    <w:rsid w:val="0079742F"/>
    <w:rsid w:val="007975CB"/>
    <w:rsid w:val="00797627"/>
    <w:rsid w:val="00797809"/>
    <w:rsid w:val="00797BBA"/>
    <w:rsid w:val="00797CDD"/>
    <w:rsid w:val="007A02CD"/>
    <w:rsid w:val="007A04EE"/>
    <w:rsid w:val="007A0611"/>
    <w:rsid w:val="007A0652"/>
    <w:rsid w:val="007A0A56"/>
    <w:rsid w:val="007A0CEE"/>
    <w:rsid w:val="007A0CFF"/>
    <w:rsid w:val="007A0D4F"/>
    <w:rsid w:val="007A0D56"/>
    <w:rsid w:val="007A1167"/>
    <w:rsid w:val="007A14CF"/>
    <w:rsid w:val="007A1D76"/>
    <w:rsid w:val="007A1E2C"/>
    <w:rsid w:val="007A1F44"/>
    <w:rsid w:val="007A2080"/>
    <w:rsid w:val="007A2511"/>
    <w:rsid w:val="007A2791"/>
    <w:rsid w:val="007A27A5"/>
    <w:rsid w:val="007A27AA"/>
    <w:rsid w:val="007A2967"/>
    <w:rsid w:val="007A296B"/>
    <w:rsid w:val="007A2C2D"/>
    <w:rsid w:val="007A2D1C"/>
    <w:rsid w:val="007A2E2C"/>
    <w:rsid w:val="007A3018"/>
    <w:rsid w:val="007A3401"/>
    <w:rsid w:val="007A3458"/>
    <w:rsid w:val="007A3625"/>
    <w:rsid w:val="007A3815"/>
    <w:rsid w:val="007A3AA8"/>
    <w:rsid w:val="007A3B94"/>
    <w:rsid w:val="007A3E70"/>
    <w:rsid w:val="007A41DD"/>
    <w:rsid w:val="007A448D"/>
    <w:rsid w:val="007A44AE"/>
    <w:rsid w:val="007A4560"/>
    <w:rsid w:val="007A4615"/>
    <w:rsid w:val="007A4779"/>
    <w:rsid w:val="007A4799"/>
    <w:rsid w:val="007A47D1"/>
    <w:rsid w:val="007A485C"/>
    <w:rsid w:val="007A49B5"/>
    <w:rsid w:val="007A4D37"/>
    <w:rsid w:val="007A4EB9"/>
    <w:rsid w:val="007A514C"/>
    <w:rsid w:val="007A53FC"/>
    <w:rsid w:val="007A567A"/>
    <w:rsid w:val="007A5786"/>
    <w:rsid w:val="007A5974"/>
    <w:rsid w:val="007A5975"/>
    <w:rsid w:val="007A5994"/>
    <w:rsid w:val="007A599C"/>
    <w:rsid w:val="007A59AB"/>
    <w:rsid w:val="007A5DD1"/>
    <w:rsid w:val="007A5E14"/>
    <w:rsid w:val="007A5E75"/>
    <w:rsid w:val="007A5FC9"/>
    <w:rsid w:val="007A6009"/>
    <w:rsid w:val="007A62D7"/>
    <w:rsid w:val="007A6422"/>
    <w:rsid w:val="007A64CA"/>
    <w:rsid w:val="007A65B1"/>
    <w:rsid w:val="007A6697"/>
    <w:rsid w:val="007A6739"/>
    <w:rsid w:val="007A6782"/>
    <w:rsid w:val="007A67C2"/>
    <w:rsid w:val="007A680B"/>
    <w:rsid w:val="007A6C69"/>
    <w:rsid w:val="007A6D52"/>
    <w:rsid w:val="007A6F18"/>
    <w:rsid w:val="007A7033"/>
    <w:rsid w:val="007A7327"/>
    <w:rsid w:val="007A74C3"/>
    <w:rsid w:val="007A754A"/>
    <w:rsid w:val="007A77FA"/>
    <w:rsid w:val="007A7852"/>
    <w:rsid w:val="007A78A5"/>
    <w:rsid w:val="007A79FC"/>
    <w:rsid w:val="007A7AF8"/>
    <w:rsid w:val="007A7B20"/>
    <w:rsid w:val="007A7B66"/>
    <w:rsid w:val="007A7B91"/>
    <w:rsid w:val="007A7BEB"/>
    <w:rsid w:val="007A7CAA"/>
    <w:rsid w:val="007B033F"/>
    <w:rsid w:val="007B03CE"/>
    <w:rsid w:val="007B07DB"/>
    <w:rsid w:val="007B09C6"/>
    <w:rsid w:val="007B0A7C"/>
    <w:rsid w:val="007B0C4F"/>
    <w:rsid w:val="007B0C5E"/>
    <w:rsid w:val="007B0DA2"/>
    <w:rsid w:val="007B127B"/>
    <w:rsid w:val="007B12EA"/>
    <w:rsid w:val="007B150F"/>
    <w:rsid w:val="007B1672"/>
    <w:rsid w:val="007B1B6B"/>
    <w:rsid w:val="007B1BE2"/>
    <w:rsid w:val="007B1BF1"/>
    <w:rsid w:val="007B1D4A"/>
    <w:rsid w:val="007B1DBD"/>
    <w:rsid w:val="007B1E80"/>
    <w:rsid w:val="007B1EEF"/>
    <w:rsid w:val="007B1FF5"/>
    <w:rsid w:val="007B2BF4"/>
    <w:rsid w:val="007B2C7A"/>
    <w:rsid w:val="007B2CA1"/>
    <w:rsid w:val="007B2D06"/>
    <w:rsid w:val="007B3040"/>
    <w:rsid w:val="007B319C"/>
    <w:rsid w:val="007B3246"/>
    <w:rsid w:val="007B3297"/>
    <w:rsid w:val="007B32A6"/>
    <w:rsid w:val="007B3372"/>
    <w:rsid w:val="007B34CA"/>
    <w:rsid w:val="007B352D"/>
    <w:rsid w:val="007B3721"/>
    <w:rsid w:val="007B37D3"/>
    <w:rsid w:val="007B3AE2"/>
    <w:rsid w:val="007B3D4F"/>
    <w:rsid w:val="007B3DBB"/>
    <w:rsid w:val="007B3E49"/>
    <w:rsid w:val="007B3EBA"/>
    <w:rsid w:val="007B429B"/>
    <w:rsid w:val="007B43EB"/>
    <w:rsid w:val="007B45FB"/>
    <w:rsid w:val="007B4873"/>
    <w:rsid w:val="007B4978"/>
    <w:rsid w:val="007B4B72"/>
    <w:rsid w:val="007B4C81"/>
    <w:rsid w:val="007B4D5B"/>
    <w:rsid w:val="007B50CE"/>
    <w:rsid w:val="007B50F5"/>
    <w:rsid w:val="007B523C"/>
    <w:rsid w:val="007B5523"/>
    <w:rsid w:val="007B5548"/>
    <w:rsid w:val="007B556F"/>
    <w:rsid w:val="007B5A2F"/>
    <w:rsid w:val="007B5DD8"/>
    <w:rsid w:val="007B5FDA"/>
    <w:rsid w:val="007B6083"/>
    <w:rsid w:val="007B62A6"/>
    <w:rsid w:val="007B63BD"/>
    <w:rsid w:val="007B645B"/>
    <w:rsid w:val="007B6638"/>
    <w:rsid w:val="007B6846"/>
    <w:rsid w:val="007B6BBF"/>
    <w:rsid w:val="007B6D8D"/>
    <w:rsid w:val="007B72EF"/>
    <w:rsid w:val="007B739E"/>
    <w:rsid w:val="007B7627"/>
    <w:rsid w:val="007B7677"/>
    <w:rsid w:val="007B777A"/>
    <w:rsid w:val="007B7A6C"/>
    <w:rsid w:val="007B7A97"/>
    <w:rsid w:val="007B7B4A"/>
    <w:rsid w:val="007C028B"/>
    <w:rsid w:val="007C0687"/>
    <w:rsid w:val="007C06CA"/>
    <w:rsid w:val="007C076A"/>
    <w:rsid w:val="007C09F4"/>
    <w:rsid w:val="007C0B15"/>
    <w:rsid w:val="007C0BAD"/>
    <w:rsid w:val="007C0D50"/>
    <w:rsid w:val="007C0E0F"/>
    <w:rsid w:val="007C0E8E"/>
    <w:rsid w:val="007C0FAE"/>
    <w:rsid w:val="007C10F8"/>
    <w:rsid w:val="007C152C"/>
    <w:rsid w:val="007C1564"/>
    <w:rsid w:val="007C15A1"/>
    <w:rsid w:val="007C16EE"/>
    <w:rsid w:val="007C1B6F"/>
    <w:rsid w:val="007C1B96"/>
    <w:rsid w:val="007C1D53"/>
    <w:rsid w:val="007C1E03"/>
    <w:rsid w:val="007C271B"/>
    <w:rsid w:val="007C27BD"/>
    <w:rsid w:val="007C27F0"/>
    <w:rsid w:val="007C2882"/>
    <w:rsid w:val="007C28D9"/>
    <w:rsid w:val="007C29AF"/>
    <w:rsid w:val="007C2D1D"/>
    <w:rsid w:val="007C2D44"/>
    <w:rsid w:val="007C2DC1"/>
    <w:rsid w:val="007C30A2"/>
    <w:rsid w:val="007C3142"/>
    <w:rsid w:val="007C3253"/>
    <w:rsid w:val="007C326A"/>
    <w:rsid w:val="007C331E"/>
    <w:rsid w:val="007C33CB"/>
    <w:rsid w:val="007C34AB"/>
    <w:rsid w:val="007C34DE"/>
    <w:rsid w:val="007C3639"/>
    <w:rsid w:val="007C377F"/>
    <w:rsid w:val="007C37BC"/>
    <w:rsid w:val="007C3937"/>
    <w:rsid w:val="007C3A4E"/>
    <w:rsid w:val="007C3AE9"/>
    <w:rsid w:val="007C3C71"/>
    <w:rsid w:val="007C3D0B"/>
    <w:rsid w:val="007C3F43"/>
    <w:rsid w:val="007C4064"/>
    <w:rsid w:val="007C4084"/>
    <w:rsid w:val="007C4148"/>
    <w:rsid w:val="007C422D"/>
    <w:rsid w:val="007C45DC"/>
    <w:rsid w:val="007C45E7"/>
    <w:rsid w:val="007C46F3"/>
    <w:rsid w:val="007C4B1A"/>
    <w:rsid w:val="007C4C62"/>
    <w:rsid w:val="007C4C78"/>
    <w:rsid w:val="007C4E48"/>
    <w:rsid w:val="007C4EC2"/>
    <w:rsid w:val="007C51F4"/>
    <w:rsid w:val="007C5567"/>
    <w:rsid w:val="007C56CE"/>
    <w:rsid w:val="007C56ED"/>
    <w:rsid w:val="007C57E1"/>
    <w:rsid w:val="007C5D39"/>
    <w:rsid w:val="007C5D98"/>
    <w:rsid w:val="007C5DAE"/>
    <w:rsid w:val="007C5E7F"/>
    <w:rsid w:val="007C6047"/>
    <w:rsid w:val="007C622C"/>
    <w:rsid w:val="007C62C4"/>
    <w:rsid w:val="007C6335"/>
    <w:rsid w:val="007C64C2"/>
    <w:rsid w:val="007C652D"/>
    <w:rsid w:val="007C6567"/>
    <w:rsid w:val="007C65F3"/>
    <w:rsid w:val="007C65F9"/>
    <w:rsid w:val="007C660B"/>
    <w:rsid w:val="007C66D1"/>
    <w:rsid w:val="007C68F0"/>
    <w:rsid w:val="007C6926"/>
    <w:rsid w:val="007C6EAF"/>
    <w:rsid w:val="007C6EF7"/>
    <w:rsid w:val="007C7021"/>
    <w:rsid w:val="007C72F6"/>
    <w:rsid w:val="007C75D3"/>
    <w:rsid w:val="007C7693"/>
    <w:rsid w:val="007C7725"/>
    <w:rsid w:val="007C77DE"/>
    <w:rsid w:val="007C7891"/>
    <w:rsid w:val="007C7969"/>
    <w:rsid w:val="007C7AF2"/>
    <w:rsid w:val="007C7D20"/>
    <w:rsid w:val="007D0064"/>
    <w:rsid w:val="007D0082"/>
    <w:rsid w:val="007D019B"/>
    <w:rsid w:val="007D053B"/>
    <w:rsid w:val="007D0773"/>
    <w:rsid w:val="007D0A52"/>
    <w:rsid w:val="007D0D52"/>
    <w:rsid w:val="007D107B"/>
    <w:rsid w:val="007D10F0"/>
    <w:rsid w:val="007D11BE"/>
    <w:rsid w:val="007D122D"/>
    <w:rsid w:val="007D1CB8"/>
    <w:rsid w:val="007D1DA3"/>
    <w:rsid w:val="007D1FF3"/>
    <w:rsid w:val="007D2095"/>
    <w:rsid w:val="007D2320"/>
    <w:rsid w:val="007D2692"/>
    <w:rsid w:val="007D2C27"/>
    <w:rsid w:val="007D2D1D"/>
    <w:rsid w:val="007D2E48"/>
    <w:rsid w:val="007D3135"/>
    <w:rsid w:val="007D3981"/>
    <w:rsid w:val="007D39B2"/>
    <w:rsid w:val="007D3A60"/>
    <w:rsid w:val="007D3C20"/>
    <w:rsid w:val="007D42E2"/>
    <w:rsid w:val="007D4389"/>
    <w:rsid w:val="007D4433"/>
    <w:rsid w:val="007D462D"/>
    <w:rsid w:val="007D4650"/>
    <w:rsid w:val="007D480F"/>
    <w:rsid w:val="007D482E"/>
    <w:rsid w:val="007D4B12"/>
    <w:rsid w:val="007D4D13"/>
    <w:rsid w:val="007D4E75"/>
    <w:rsid w:val="007D4F04"/>
    <w:rsid w:val="007D511F"/>
    <w:rsid w:val="007D51DA"/>
    <w:rsid w:val="007D51F4"/>
    <w:rsid w:val="007D5254"/>
    <w:rsid w:val="007D53AA"/>
    <w:rsid w:val="007D53B8"/>
    <w:rsid w:val="007D56F7"/>
    <w:rsid w:val="007D5752"/>
    <w:rsid w:val="007D5841"/>
    <w:rsid w:val="007D5A48"/>
    <w:rsid w:val="007D5A82"/>
    <w:rsid w:val="007D5B99"/>
    <w:rsid w:val="007D5DCD"/>
    <w:rsid w:val="007D5DE2"/>
    <w:rsid w:val="007D6102"/>
    <w:rsid w:val="007D612E"/>
    <w:rsid w:val="007D6173"/>
    <w:rsid w:val="007D618D"/>
    <w:rsid w:val="007D639C"/>
    <w:rsid w:val="007D6556"/>
    <w:rsid w:val="007D6937"/>
    <w:rsid w:val="007D6C96"/>
    <w:rsid w:val="007D6E57"/>
    <w:rsid w:val="007D7B9C"/>
    <w:rsid w:val="007D7C0C"/>
    <w:rsid w:val="007D7C96"/>
    <w:rsid w:val="007D7E7C"/>
    <w:rsid w:val="007D7F02"/>
    <w:rsid w:val="007E001C"/>
    <w:rsid w:val="007E01D3"/>
    <w:rsid w:val="007E032F"/>
    <w:rsid w:val="007E0491"/>
    <w:rsid w:val="007E09D9"/>
    <w:rsid w:val="007E0B88"/>
    <w:rsid w:val="007E0D45"/>
    <w:rsid w:val="007E0ED6"/>
    <w:rsid w:val="007E0EFD"/>
    <w:rsid w:val="007E0F1A"/>
    <w:rsid w:val="007E1102"/>
    <w:rsid w:val="007E1109"/>
    <w:rsid w:val="007E12A3"/>
    <w:rsid w:val="007E1303"/>
    <w:rsid w:val="007E1500"/>
    <w:rsid w:val="007E16BF"/>
    <w:rsid w:val="007E16C9"/>
    <w:rsid w:val="007E1A57"/>
    <w:rsid w:val="007E1A93"/>
    <w:rsid w:val="007E1A9E"/>
    <w:rsid w:val="007E1AC8"/>
    <w:rsid w:val="007E1CB1"/>
    <w:rsid w:val="007E1D48"/>
    <w:rsid w:val="007E2052"/>
    <w:rsid w:val="007E215A"/>
    <w:rsid w:val="007E2215"/>
    <w:rsid w:val="007E2220"/>
    <w:rsid w:val="007E224D"/>
    <w:rsid w:val="007E236E"/>
    <w:rsid w:val="007E24E0"/>
    <w:rsid w:val="007E2706"/>
    <w:rsid w:val="007E28B9"/>
    <w:rsid w:val="007E297D"/>
    <w:rsid w:val="007E2CAA"/>
    <w:rsid w:val="007E3098"/>
    <w:rsid w:val="007E31F8"/>
    <w:rsid w:val="007E3734"/>
    <w:rsid w:val="007E3883"/>
    <w:rsid w:val="007E413E"/>
    <w:rsid w:val="007E41AF"/>
    <w:rsid w:val="007E43E6"/>
    <w:rsid w:val="007E44C5"/>
    <w:rsid w:val="007E45D4"/>
    <w:rsid w:val="007E4922"/>
    <w:rsid w:val="007E492A"/>
    <w:rsid w:val="007E4971"/>
    <w:rsid w:val="007E4AFE"/>
    <w:rsid w:val="007E4B7B"/>
    <w:rsid w:val="007E4EE9"/>
    <w:rsid w:val="007E5154"/>
    <w:rsid w:val="007E51A3"/>
    <w:rsid w:val="007E51C9"/>
    <w:rsid w:val="007E51FF"/>
    <w:rsid w:val="007E5207"/>
    <w:rsid w:val="007E52D8"/>
    <w:rsid w:val="007E53B5"/>
    <w:rsid w:val="007E54D3"/>
    <w:rsid w:val="007E5639"/>
    <w:rsid w:val="007E5667"/>
    <w:rsid w:val="007E576C"/>
    <w:rsid w:val="007E5A52"/>
    <w:rsid w:val="007E5B05"/>
    <w:rsid w:val="007E5B33"/>
    <w:rsid w:val="007E5BD5"/>
    <w:rsid w:val="007E5C64"/>
    <w:rsid w:val="007E5E50"/>
    <w:rsid w:val="007E5F4F"/>
    <w:rsid w:val="007E6273"/>
    <w:rsid w:val="007E6B09"/>
    <w:rsid w:val="007E6C1A"/>
    <w:rsid w:val="007E6C94"/>
    <w:rsid w:val="007E7076"/>
    <w:rsid w:val="007E730E"/>
    <w:rsid w:val="007E7904"/>
    <w:rsid w:val="007E7A3B"/>
    <w:rsid w:val="007E7CCD"/>
    <w:rsid w:val="007E7CF0"/>
    <w:rsid w:val="007F0042"/>
    <w:rsid w:val="007F0115"/>
    <w:rsid w:val="007F034A"/>
    <w:rsid w:val="007F03B2"/>
    <w:rsid w:val="007F04DF"/>
    <w:rsid w:val="007F06C4"/>
    <w:rsid w:val="007F06D9"/>
    <w:rsid w:val="007F09C1"/>
    <w:rsid w:val="007F0B1A"/>
    <w:rsid w:val="007F0DCB"/>
    <w:rsid w:val="007F0E02"/>
    <w:rsid w:val="007F0E10"/>
    <w:rsid w:val="007F0E64"/>
    <w:rsid w:val="007F12D6"/>
    <w:rsid w:val="007F15BB"/>
    <w:rsid w:val="007F16EF"/>
    <w:rsid w:val="007F1914"/>
    <w:rsid w:val="007F1CA6"/>
    <w:rsid w:val="007F1D7A"/>
    <w:rsid w:val="007F1E06"/>
    <w:rsid w:val="007F2215"/>
    <w:rsid w:val="007F22C0"/>
    <w:rsid w:val="007F2367"/>
    <w:rsid w:val="007F24C2"/>
    <w:rsid w:val="007F2760"/>
    <w:rsid w:val="007F276F"/>
    <w:rsid w:val="007F27C8"/>
    <w:rsid w:val="007F2A3B"/>
    <w:rsid w:val="007F2A67"/>
    <w:rsid w:val="007F2BB2"/>
    <w:rsid w:val="007F2BF4"/>
    <w:rsid w:val="007F2ED6"/>
    <w:rsid w:val="007F32B6"/>
    <w:rsid w:val="007F33AD"/>
    <w:rsid w:val="007F34E4"/>
    <w:rsid w:val="007F3668"/>
    <w:rsid w:val="007F3AB4"/>
    <w:rsid w:val="007F3D0C"/>
    <w:rsid w:val="007F3D44"/>
    <w:rsid w:val="007F3E45"/>
    <w:rsid w:val="007F400B"/>
    <w:rsid w:val="007F40D5"/>
    <w:rsid w:val="007F414B"/>
    <w:rsid w:val="007F440A"/>
    <w:rsid w:val="007F4435"/>
    <w:rsid w:val="007F446E"/>
    <w:rsid w:val="007F4487"/>
    <w:rsid w:val="007F465A"/>
    <w:rsid w:val="007F475C"/>
    <w:rsid w:val="007F4BDE"/>
    <w:rsid w:val="007F4C2C"/>
    <w:rsid w:val="007F4E45"/>
    <w:rsid w:val="007F5027"/>
    <w:rsid w:val="007F5371"/>
    <w:rsid w:val="007F538F"/>
    <w:rsid w:val="007F5540"/>
    <w:rsid w:val="007F5613"/>
    <w:rsid w:val="007F5AFB"/>
    <w:rsid w:val="007F5BC8"/>
    <w:rsid w:val="007F5F33"/>
    <w:rsid w:val="007F61E7"/>
    <w:rsid w:val="007F62F3"/>
    <w:rsid w:val="007F6535"/>
    <w:rsid w:val="007F67C0"/>
    <w:rsid w:val="007F69A9"/>
    <w:rsid w:val="007F69CD"/>
    <w:rsid w:val="007F6B69"/>
    <w:rsid w:val="007F6B93"/>
    <w:rsid w:val="007F6C86"/>
    <w:rsid w:val="007F6D7F"/>
    <w:rsid w:val="007F6DC0"/>
    <w:rsid w:val="007F6FA3"/>
    <w:rsid w:val="007F706E"/>
    <w:rsid w:val="007F70B1"/>
    <w:rsid w:val="007F73E4"/>
    <w:rsid w:val="007F7422"/>
    <w:rsid w:val="007F74FA"/>
    <w:rsid w:val="007F76B6"/>
    <w:rsid w:val="007F7BBB"/>
    <w:rsid w:val="007F7C10"/>
    <w:rsid w:val="007F7CEC"/>
    <w:rsid w:val="007F7CEF"/>
    <w:rsid w:val="007F7E57"/>
    <w:rsid w:val="007F7EE1"/>
    <w:rsid w:val="008000FC"/>
    <w:rsid w:val="008003CB"/>
    <w:rsid w:val="00800633"/>
    <w:rsid w:val="0080087B"/>
    <w:rsid w:val="0080090F"/>
    <w:rsid w:val="00800BA8"/>
    <w:rsid w:val="00800BCA"/>
    <w:rsid w:val="00800BE4"/>
    <w:rsid w:val="00800EA2"/>
    <w:rsid w:val="00800FB7"/>
    <w:rsid w:val="00800FEB"/>
    <w:rsid w:val="0080101F"/>
    <w:rsid w:val="00801082"/>
    <w:rsid w:val="00801143"/>
    <w:rsid w:val="00801244"/>
    <w:rsid w:val="00801365"/>
    <w:rsid w:val="00801602"/>
    <w:rsid w:val="00801867"/>
    <w:rsid w:val="00801939"/>
    <w:rsid w:val="00801953"/>
    <w:rsid w:val="00801AA5"/>
    <w:rsid w:val="00801B45"/>
    <w:rsid w:val="00801CB9"/>
    <w:rsid w:val="00801E3E"/>
    <w:rsid w:val="008020AC"/>
    <w:rsid w:val="0080219B"/>
    <w:rsid w:val="0080220F"/>
    <w:rsid w:val="0080243F"/>
    <w:rsid w:val="00802519"/>
    <w:rsid w:val="008026DE"/>
    <w:rsid w:val="00802878"/>
    <w:rsid w:val="00802A48"/>
    <w:rsid w:val="00802A59"/>
    <w:rsid w:val="00802A8A"/>
    <w:rsid w:val="008030DE"/>
    <w:rsid w:val="00803159"/>
    <w:rsid w:val="00803255"/>
    <w:rsid w:val="008035AF"/>
    <w:rsid w:val="008036E4"/>
    <w:rsid w:val="00803F5A"/>
    <w:rsid w:val="00804321"/>
    <w:rsid w:val="0080475D"/>
    <w:rsid w:val="0080493E"/>
    <w:rsid w:val="008049B6"/>
    <w:rsid w:val="00804A3D"/>
    <w:rsid w:val="00804AAE"/>
    <w:rsid w:val="00804C10"/>
    <w:rsid w:val="00804C50"/>
    <w:rsid w:val="00804CC9"/>
    <w:rsid w:val="00804D04"/>
    <w:rsid w:val="00804D8C"/>
    <w:rsid w:val="00804EB2"/>
    <w:rsid w:val="00804F76"/>
    <w:rsid w:val="0080518B"/>
    <w:rsid w:val="00805286"/>
    <w:rsid w:val="008055FA"/>
    <w:rsid w:val="00805CFC"/>
    <w:rsid w:val="00805DF3"/>
    <w:rsid w:val="00805E2A"/>
    <w:rsid w:val="00805E66"/>
    <w:rsid w:val="00805F09"/>
    <w:rsid w:val="00805FBB"/>
    <w:rsid w:val="008062CF"/>
    <w:rsid w:val="008062D9"/>
    <w:rsid w:val="008064BD"/>
    <w:rsid w:val="00806D7C"/>
    <w:rsid w:val="00806E72"/>
    <w:rsid w:val="00806F0E"/>
    <w:rsid w:val="00806FE5"/>
    <w:rsid w:val="0080759A"/>
    <w:rsid w:val="00807932"/>
    <w:rsid w:val="008079CA"/>
    <w:rsid w:val="00807B66"/>
    <w:rsid w:val="00807C5D"/>
    <w:rsid w:val="00807D32"/>
    <w:rsid w:val="00807EAA"/>
    <w:rsid w:val="008101AB"/>
    <w:rsid w:val="008104C1"/>
    <w:rsid w:val="008107F2"/>
    <w:rsid w:val="00810811"/>
    <w:rsid w:val="00810843"/>
    <w:rsid w:val="00810851"/>
    <w:rsid w:val="00810949"/>
    <w:rsid w:val="0081099E"/>
    <w:rsid w:val="00810CD7"/>
    <w:rsid w:val="00810E05"/>
    <w:rsid w:val="0081122A"/>
    <w:rsid w:val="008113DF"/>
    <w:rsid w:val="00811A53"/>
    <w:rsid w:val="00811AEB"/>
    <w:rsid w:val="00811F8C"/>
    <w:rsid w:val="00812141"/>
    <w:rsid w:val="0081223D"/>
    <w:rsid w:val="008122B9"/>
    <w:rsid w:val="008126D9"/>
    <w:rsid w:val="00812A12"/>
    <w:rsid w:val="00812B73"/>
    <w:rsid w:val="00812E41"/>
    <w:rsid w:val="00812F73"/>
    <w:rsid w:val="0081302A"/>
    <w:rsid w:val="00813263"/>
    <w:rsid w:val="008134FC"/>
    <w:rsid w:val="00813534"/>
    <w:rsid w:val="0081384E"/>
    <w:rsid w:val="00813868"/>
    <w:rsid w:val="00813C43"/>
    <w:rsid w:val="00813D2B"/>
    <w:rsid w:val="00813F26"/>
    <w:rsid w:val="00814491"/>
    <w:rsid w:val="00814695"/>
    <w:rsid w:val="00814BE0"/>
    <w:rsid w:val="00814FD5"/>
    <w:rsid w:val="008150CA"/>
    <w:rsid w:val="00815174"/>
    <w:rsid w:val="008152CA"/>
    <w:rsid w:val="00815591"/>
    <w:rsid w:val="008155FE"/>
    <w:rsid w:val="00815733"/>
    <w:rsid w:val="00815A99"/>
    <w:rsid w:val="00815DA7"/>
    <w:rsid w:val="00815E6E"/>
    <w:rsid w:val="00815EDA"/>
    <w:rsid w:val="00816172"/>
    <w:rsid w:val="0081624C"/>
    <w:rsid w:val="0081641A"/>
    <w:rsid w:val="008166BE"/>
    <w:rsid w:val="008167B5"/>
    <w:rsid w:val="00816B7B"/>
    <w:rsid w:val="00816CA5"/>
    <w:rsid w:val="00816FFC"/>
    <w:rsid w:val="00817219"/>
    <w:rsid w:val="00817446"/>
    <w:rsid w:val="00817A8E"/>
    <w:rsid w:val="00817AB9"/>
    <w:rsid w:val="00817B62"/>
    <w:rsid w:val="00817D1C"/>
    <w:rsid w:val="00817E2E"/>
    <w:rsid w:val="0082002E"/>
    <w:rsid w:val="008200EE"/>
    <w:rsid w:val="008201C0"/>
    <w:rsid w:val="00820357"/>
    <w:rsid w:val="008204E4"/>
    <w:rsid w:val="00820874"/>
    <w:rsid w:val="0082097F"/>
    <w:rsid w:val="008209BC"/>
    <w:rsid w:val="00820AC1"/>
    <w:rsid w:val="00820B3B"/>
    <w:rsid w:val="00820CFA"/>
    <w:rsid w:val="00820E2C"/>
    <w:rsid w:val="00820E37"/>
    <w:rsid w:val="008210F3"/>
    <w:rsid w:val="008213D6"/>
    <w:rsid w:val="00821618"/>
    <w:rsid w:val="008218BA"/>
    <w:rsid w:val="00821B12"/>
    <w:rsid w:val="00821B45"/>
    <w:rsid w:val="00821BC8"/>
    <w:rsid w:val="00821DB2"/>
    <w:rsid w:val="00821DDB"/>
    <w:rsid w:val="00821E45"/>
    <w:rsid w:val="00821FBA"/>
    <w:rsid w:val="008220BB"/>
    <w:rsid w:val="008220C9"/>
    <w:rsid w:val="00822120"/>
    <w:rsid w:val="00822166"/>
    <w:rsid w:val="008222FC"/>
    <w:rsid w:val="008223F3"/>
    <w:rsid w:val="008224E6"/>
    <w:rsid w:val="008225BA"/>
    <w:rsid w:val="00822681"/>
    <w:rsid w:val="00822719"/>
    <w:rsid w:val="0082274B"/>
    <w:rsid w:val="00822A1B"/>
    <w:rsid w:val="00822CC0"/>
    <w:rsid w:val="00822EE3"/>
    <w:rsid w:val="00823030"/>
    <w:rsid w:val="00823033"/>
    <w:rsid w:val="008233EA"/>
    <w:rsid w:val="00823774"/>
    <w:rsid w:val="00823CF2"/>
    <w:rsid w:val="0082413F"/>
    <w:rsid w:val="00824387"/>
    <w:rsid w:val="00824705"/>
    <w:rsid w:val="0082482A"/>
    <w:rsid w:val="00824894"/>
    <w:rsid w:val="00824B67"/>
    <w:rsid w:val="00824BC1"/>
    <w:rsid w:val="00824CC5"/>
    <w:rsid w:val="00824E5D"/>
    <w:rsid w:val="00825008"/>
    <w:rsid w:val="0082501D"/>
    <w:rsid w:val="00825066"/>
    <w:rsid w:val="008251A8"/>
    <w:rsid w:val="00825471"/>
    <w:rsid w:val="0082578F"/>
    <w:rsid w:val="008257F6"/>
    <w:rsid w:val="00825A7E"/>
    <w:rsid w:val="00825B89"/>
    <w:rsid w:val="00826376"/>
    <w:rsid w:val="0082642E"/>
    <w:rsid w:val="0082683C"/>
    <w:rsid w:val="008268CA"/>
    <w:rsid w:val="00826A46"/>
    <w:rsid w:val="00826D8F"/>
    <w:rsid w:val="00827009"/>
    <w:rsid w:val="0082714E"/>
    <w:rsid w:val="008271C1"/>
    <w:rsid w:val="00827638"/>
    <w:rsid w:val="00827B52"/>
    <w:rsid w:val="00827BDD"/>
    <w:rsid w:val="00827D27"/>
    <w:rsid w:val="00827FC8"/>
    <w:rsid w:val="00830133"/>
    <w:rsid w:val="00830390"/>
    <w:rsid w:val="00830932"/>
    <w:rsid w:val="00830B3C"/>
    <w:rsid w:val="00830BB3"/>
    <w:rsid w:val="00830D0C"/>
    <w:rsid w:val="00830E4E"/>
    <w:rsid w:val="00831098"/>
    <w:rsid w:val="00831187"/>
    <w:rsid w:val="00831276"/>
    <w:rsid w:val="00831605"/>
    <w:rsid w:val="00831699"/>
    <w:rsid w:val="00831904"/>
    <w:rsid w:val="00831A66"/>
    <w:rsid w:val="00831C82"/>
    <w:rsid w:val="00831D8A"/>
    <w:rsid w:val="00831E18"/>
    <w:rsid w:val="00831E88"/>
    <w:rsid w:val="00831F53"/>
    <w:rsid w:val="00832245"/>
    <w:rsid w:val="00832280"/>
    <w:rsid w:val="008323E1"/>
    <w:rsid w:val="00832406"/>
    <w:rsid w:val="00832870"/>
    <w:rsid w:val="0083299A"/>
    <w:rsid w:val="00832C52"/>
    <w:rsid w:val="00832ED0"/>
    <w:rsid w:val="00833073"/>
    <w:rsid w:val="008334F2"/>
    <w:rsid w:val="008337CE"/>
    <w:rsid w:val="00833AAB"/>
    <w:rsid w:val="00833EB4"/>
    <w:rsid w:val="00833F69"/>
    <w:rsid w:val="00834195"/>
    <w:rsid w:val="008344B7"/>
    <w:rsid w:val="0083474D"/>
    <w:rsid w:val="00834799"/>
    <w:rsid w:val="00834842"/>
    <w:rsid w:val="00834917"/>
    <w:rsid w:val="00834A59"/>
    <w:rsid w:val="00834ACB"/>
    <w:rsid w:val="00834B2C"/>
    <w:rsid w:val="00835043"/>
    <w:rsid w:val="00835299"/>
    <w:rsid w:val="0083544E"/>
    <w:rsid w:val="008354A6"/>
    <w:rsid w:val="0083586B"/>
    <w:rsid w:val="00835A96"/>
    <w:rsid w:val="00835B9F"/>
    <w:rsid w:val="00835EFF"/>
    <w:rsid w:val="00835F57"/>
    <w:rsid w:val="00835FEA"/>
    <w:rsid w:val="0083638A"/>
    <w:rsid w:val="00836596"/>
    <w:rsid w:val="00836807"/>
    <w:rsid w:val="00836C6F"/>
    <w:rsid w:val="00837388"/>
    <w:rsid w:val="008374FD"/>
    <w:rsid w:val="0083789C"/>
    <w:rsid w:val="00837B1B"/>
    <w:rsid w:val="00837B27"/>
    <w:rsid w:val="00837B6D"/>
    <w:rsid w:val="00837B9A"/>
    <w:rsid w:val="00837CBB"/>
    <w:rsid w:val="00837CD9"/>
    <w:rsid w:val="00837D3C"/>
    <w:rsid w:val="0084025F"/>
    <w:rsid w:val="0084048E"/>
    <w:rsid w:val="008404C4"/>
    <w:rsid w:val="0084053E"/>
    <w:rsid w:val="0084069F"/>
    <w:rsid w:val="008406F0"/>
    <w:rsid w:val="008406F7"/>
    <w:rsid w:val="0084091F"/>
    <w:rsid w:val="00840A14"/>
    <w:rsid w:val="00840C0E"/>
    <w:rsid w:val="00840F18"/>
    <w:rsid w:val="00840FF5"/>
    <w:rsid w:val="00841351"/>
    <w:rsid w:val="0084147E"/>
    <w:rsid w:val="00841501"/>
    <w:rsid w:val="008415B5"/>
    <w:rsid w:val="008416C5"/>
    <w:rsid w:val="008416D9"/>
    <w:rsid w:val="00841732"/>
    <w:rsid w:val="00841B99"/>
    <w:rsid w:val="00841B9A"/>
    <w:rsid w:val="00841ECD"/>
    <w:rsid w:val="00841FF2"/>
    <w:rsid w:val="00842124"/>
    <w:rsid w:val="00842678"/>
    <w:rsid w:val="008426E3"/>
    <w:rsid w:val="008426E9"/>
    <w:rsid w:val="0084296C"/>
    <w:rsid w:val="00842AF0"/>
    <w:rsid w:val="00842B92"/>
    <w:rsid w:val="00842BFF"/>
    <w:rsid w:val="00842D3B"/>
    <w:rsid w:val="00842EE4"/>
    <w:rsid w:val="00842F22"/>
    <w:rsid w:val="00842FF0"/>
    <w:rsid w:val="0084303E"/>
    <w:rsid w:val="0084306A"/>
    <w:rsid w:val="00843283"/>
    <w:rsid w:val="008432C8"/>
    <w:rsid w:val="0084348D"/>
    <w:rsid w:val="0084348F"/>
    <w:rsid w:val="00843546"/>
    <w:rsid w:val="00843556"/>
    <w:rsid w:val="00843927"/>
    <w:rsid w:val="00844016"/>
    <w:rsid w:val="008442C3"/>
    <w:rsid w:val="008446AD"/>
    <w:rsid w:val="00844962"/>
    <w:rsid w:val="008449E6"/>
    <w:rsid w:val="00844BD0"/>
    <w:rsid w:val="00844DA2"/>
    <w:rsid w:val="00844FE0"/>
    <w:rsid w:val="008451AC"/>
    <w:rsid w:val="008454B7"/>
    <w:rsid w:val="00845A68"/>
    <w:rsid w:val="00845D8D"/>
    <w:rsid w:val="00845E24"/>
    <w:rsid w:val="00846222"/>
    <w:rsid w:val="0084667B"/>
    <w:rsid w:val="008468A4"/>
    <w:rsid w:val="008468C6"/>
    <w:rsid w:val="0084690D"/>
    <w:rsid w:val="00846DA4"/>
    <w:rsid w:val="00846DE1"/>
    <w:rsid w:val="00846E06"/>
    <w:rsid w:val="00846F6E"/>
    <w:rsid w:val="00846F70"/>
    <w:rsid w:val="0084703C"/>
    <w:rsid w:val="008471A5"/>
    <w:rsid w:val="00847200"/>
    <w:rsid w:val="008475AA"/>
    <w:rsid w:val="00847730"/>
    <w:rsid w:val="008477F8"/>
    <w:rsid w:val="00847CE0"/>
    <w:rsid w:val="00847E3D"/>
    <w:rsid w:val="00847FAF"/>
    <w:rsid w:val="008501A9"/>
    <w:rsid w:val="008502EA"/>
    <w:rsid w:val="008503E2"/>
    <w:rsid w:val="0085057F"/>
    <w:rsid w:val="008506AE"/>
    <w:rsid w:val="00850BE5"/>
    <w:rsid w:val="008511CA"/>
    <w:rsid w:val="0085168B"/>
    <w:rsid w:val="00851A90"/>
    <w:rsid w:val="00851B32"/>
    <w:rsid w:val="00851C48"/>
    <w:rsid w:val="00851D09"/>
    <w:rsid w:val="00851E62"/>
    <w:rsid w:val="008520B9"/>
    <w:rsid w:val="00852153"/>
    <w:rsid w:val="008521C0"/>
    <w:rsid w:val="008521C9"/>
    <w:rsid w:val="008522A1"/>
    <w:rsid w:val="008523E0"/>
    <w:rsid w:val="00852732"/>
    <w:rsid w:val="00852888"/>
    <w:rsid w:val="00852989"/>
    <w:rsid w:val="00852A04"/>
    <w:rsid w:val="00852C85"/>
    <w:rsid w:val="00852D9C"/>
    <w:rsid w:val="00852ED6"/>
    <w:rsid w:val="008530FD"/>
    <w:rsid w:val="00853409"/>
    <w:rsid w:val="00853439"/>
    <w:rsid w:val="0085347B"/>
    <w:rsid w:val="0085350C"/>
    <w:rsid w:val="0085370A"/>
    <w:rsid w:val="00853D9E"/>
    <w:rsid w:val="00853DB6"/>
    <w:rsid w:val="00853F15"/>
    <w:rsid w:val="00853F7D"/>
    <w:rsid w:val="0085407A"/>
    <w:rsid w:val="008547E7"/>
    <w:rsid w:val="00854803"/>
    <w:rsid w:val="008548D7"/>
    <w:rsid w:val="008548FC"/>
    <w:rsid w:val="00854AA5"/>
    <w:rsid w:val="0085504A"/>
    <w:rsid w:val="008551C8"/>
    <w:rsid w:val="00855363"/>
    <w:rsid w:val="0085552F"/>
    <w:rsid w:val="008555EF"/>
    <w:rsid w:val="0085562F"/>
    <w:rsid w:val="00855650"/>
    <w:rsid w:val="008558AA"/>
    <w:rsid w:val="00855A8B"/>
    <w:rsid w:val="00855AF4"/>
    <w:rsid w:val="00855D32"/>
    <w:rsid w:val="00855E25"/>
    <w:rsid w:val="008560EF"/>
    <w:rsid w:val="008560FB"/>
    <w:rsid w:val="008562EF"/>
    <w:rsid w:val="00856337"/>
    <w:rsid w:val="008563C9"/>
    <w:rsid w:val="008564F0"/>
    <w:rsid w:val="00856544"/>
    <w:rsid w:val="008565CF"/>
    <w:rsid w:val="008566B7"/>
    <w:rsid w:val="008566E4"/>
    <w:rsid w:val="0085673B"/>
    <w:rsid w:val="00856957"/>
    <w:rsid w:val="0085696C"/>
    <w:rsid w:val="00856977"/>
    <w:rsid w:val="00856E1E"/>
    <w:rsid w:val="00856E7D"/>
    <w:rsid w:val="0085719C"/>
    <w:rsid w:val="00857827"/>
    <w:rsid w:val="00857A4A"/>
    <w:rsid w:val="00857A50"/>
    <w:rsid w:val="00857DA0"/>
    <w:rsid w:val="00857E09"/>
    <w:rsid w:val="00860321"/>
    <w:rsid w:val="00860507"/>
    <w:rsid w:val="00860997"/>
    <w:rsid w:val="008609B3"/>
    <w:rsid w:val="00861163"/>
    <w:rsid w:val="0086131B"/>
    <w:rsid w:val="00861325"/>
    <w:rsid w:val="00861399"/>
    <w:rsid w:val="00861875"/>
    <w:rsid w:val="00861992"/>
    <w:rsid w:val="00861A17"/>
    <w:rsid w:val="00861B8D"/>
    <w:rsid w:val="00861C4B"/>
    <w:rsid w:val="00861CB2"/>
    <w:rsid w:val="00861D13"/>
    <w:rsid w:val="00861FAD"/>
    <w:rsid w:val="0086240D"/>
    <w:rsid w:val="0086241C"/>
    <w:rsid w:val="0086246E"/>
    <w:rsid w:val="0086280C"/>
    <w:rsid w:val="00862867"/>
    <w:rsid w:val="008628C7"/>
    <w:rsid w:val="00862995"/>
    <w:rsid w:val="00862ACD"/>
    <w:rsid w:val="00862B46"/>
    <w:rsid w:val="00862CB3"/>
    <w:rsid w:val="00862DB0"/>
    <w:rsid w:val="00862E94"/>
    <w:rsid w:val="00862F8D"/>
    <w:rsid w:val="00863108"/>
    <w:rsid w:val="008632E7"/>
    <w:rsid w:val="008633A2"/>
    <w:rsid w:val="0086348B"/>
    <w:rsid w:val="008634F6"/>
    <w:rsid w:val="008636DF"/>
    <w:rsid w:val="00863FD2"/>
    <w:rsid w:val="00864008"/>
    <w:rsid w:val="0086411E"/>
    <w:rsid w:val="00864295"/>
    <w:rsid w:val="008642CA"/>
    <w:rsid w:val="00864454"/>
    <w:rsid w:val="0086452F"/>
    <w:rsid w:val="008646CC"/>
    <w:rsid w:val="0086499A"/>
    <w:rsid w:val="008649D8"/>
    <w:rsid w:val="00864B06"/>
    <w:rsid w:val="00864BA4"/>
    <w:rsid w:val="00864C26"/>
    <w:rsid w:val="00864D43"/>
    <w:rsid w:val="00864F1A"/>
    <w:rsid w:val="00865090"/>
    <w:rsid w:val="008650E0"/>
    <w:rsid w:val="0086517A"/>
    <w:rsid w:val="00865486"/>
    <w:rsid w:val="008657B0"/>
    <w:rsid w:val="008658D7"/>
    <w:rsid w:val="0086598F"/>
    <w:rsid w:val="00865CF8"/>
    <w:rsid w:val="00865EF2"/>
    <w:rsid w:val="00865F59"/>
    <w:rsid w:val="008660B4"/>
    <w:rsid w:val="0086615B"/>
    <w:rsid w:val="008666C1"/>
    <w:rsid w:val="008666C9"/>
    <w:rsid w:val="0086672F"/>
    <w:rsid w:val="00866A8D"/>
    <w:rsid w:val="00866C31"/>
    <w:rsid w:val="00866D73"/>
    <w:rsid w:val="00866F7C"/>
    <w:rsid w:val="00867580"/>
    <w:rsid w:val="008675B1"/>
    <w:rsid w:val="008675E0"/>
    <w:rsid w:val="008676D5"/>
    <w:rsid w:val="008676E4"/>
    <w:rsid w:val="00867702"/>
    <w:rsid w:val="0086796A"/>
    <w:rsid w:val="008701EE"/>
    <w:rsid w:val="00870367"/>
    <w:rsid w:val="0087059A"/>
    <w:rsid w:val="008706AE"/>
    <w:rsid w:val="0087076E"/>
    <w:rsid w:val="008709B1"/>
    <w:rsid w:val="00870A2D"/>
    <w:rsid w:val="00870A9D"/>
    <w:rsid w:val="00870B30"/>
    <w:rsid w:val="00870C46"/>
    <w:rsid w:val="00871187"/>
    <w:rsid w:val="00871300"/>
    <w:rsid w:val="008716BB"/>
    <w:rsid w:val="008716DC"/>
    <w:rsid w:val="0087177D"/>
    <w:rsid w:val="0087185E"/>
    <w:rsid w:val="00871888"/>
    <w:rsid w:val="00871B74"/>
    <w:rsid w:val="00871CE8"/>
    <w:rsid w:val="00871D9F"/>
    <w:rsid w:val="00871F6F"/>
    <w:rsid w:val="008720B6"/>
    <w:rsid w:val="008720BD"/>
    <w:rsid w:val="00872166"/>
    <w:rsid w:val="0087228A"/>
    <w:rsid w:val="00872377"/>
    <w:rsid w:val="008726EB"/>
    <w:rsid w:val="00872914"/>
    <w:rsid w:val="00872D52"/>
    <w:rsid w:val="00872E82"/>
    <w:rsid w:val="00872F16"/>
    <w:rsid w:val="00873026"/>
    <w:rsid w:val="008731BF"/>
    <w:rsid w:val="0087338E"/>
    <w:rsid w:val="008735EC"/>
    <w:rsid w:val="0087360C"/>
    <w:rsid w:val="00873623"/>
    <w:rsid w:val="00873706"/>
    <w:rsid w:val="0087381E"/>
    <w:rsid w:val="0087384B"/>
    <w:rsid w:val="008739E4"/>
    <w:rsid w:val="00873A5C"/>
    <w:rsid w:val="00873ACB"/>
    <w:rsid w:val="00873CCC"/>
    <w:rsid w:val="00873D06"/>
    <w:rsid w:val="008740E5"/>
    <w:rsid w:val="008742DD"/>
    <w:rsid w:val="00874375"/>
    <w:rsid w:val="008743AF"/>
    <w:rsid w:val="0087482F"/>
    <w:rsid w:val="00874900"/>
    <w:rsid w:val="00874E00"/>
    <w:rsid w:val="00874E05"/>
    <w:rsid w:val="00874E3D"/>
    <w:rsid w:val="00874F72"/>
    <w:rsid w:val="0087504F"/>
    <w:rsid w:val="008751ED"/>
    <w:rsid w:val="0087535C"/>
    <w:rsid w:val="008754AF"/>
    <w:rsid w:val="00875514"/>
    <w:rsid w:val="00875601"/>
    <w:rsid w:val="0087587E"/>
    <w:rsid w:val="008759A4"/>
    <w:rsid w:val="00875A93"/>
    <w:rsid w:val="00875BFD"/>
    <w:rsid w:val="00875C7C"/>
    <w:rsid w:val="00875D46"/>
    <w:rsid w:val="00875DE1"/>
    <w:rsid w:val="00875EA5"/>
    <w:rsid w:val="00876010"/>
    <w:rsid w:val="008761DD"/>
    <w:rsid w:val="008761FD"/>
    <w:rsid w:val="0087626F"/>
    <w:rsid w:val="00876350"/>
    <w:rsid w:val="0087643D"/>
    <w:rsid w:val="008764F0"/>
    <w:rsid w:val="008765FC"/>
    <w:rsid w:val="00876B6D"/>
    <w:rsid w:val="00876BBA"/>
    <w:rsid w:val="00876DA8"/>
    <w:rsid w:val="00876E2E"/>
    <w:rsid w:val="00877131"/>
    <w:rsid w:val="00877263"/>
    <w:rsid w:val="00877473"/>
    <w:rsid w:val="008775AA"/>
    <w:rsid w:val="00877735"/>
    <w:rsid w:val="00877891"/>
    <w:rsid w:val="00877A75"/>
    <w:rsid w:val="00877B21"/>
    <w:rsid w:val="00877C65"/>
    <w:rsid w:val="00877E66"/>
    <w:rsid w:val="00877F18"/>
    <w:rsid w:val="0088061E"/>
    <w:rsid w:val="00880914"/>
    <w:rsid w:val="00880982"/>
    <w:rsid w:val="00880BB9"/>
    <w:rsid w:val="00880BCD"/>
    <w:rsid w:val="00880C7C"/>
    <w:rsid w:val="00880F16"/>
    <w:rsid w:val="008810E5"/>
    <w:rsid w:val="008810F9"/>
    <w:rsid w:val="00881428"/>
    <w:rsid w:val="0088169D"/>
    <w:rsid w:val="00881924"/>
    <w:rsid w:val="00881AD8"/>
    <w:rsid w:val="00881BA6"/>
    <w:rsid w:val="00881C77"/>
    <w:rsid w:val="00881CC4"/>
    <w:rsid w:val="00882470"/>
    <w:rsid w:val="00882776"/>
    <w:rsid w:val="0088290F"/>
    <w:rsid w:val="00882C72"/>
    <w:rsid w:val="00882D70"/>
    <w:rsid w:val="00882E0C"/>
    <w:rsid w:val="00882E5D"/>
    <w:rsid w:val="00882E8B"/>
    <w:rsid w:val="00882F2F"/>
    <w:rsid w:val="008830F3"/>
    <w:rsid w:val="0088334A"/>
    <w:rsid w:val="00883443"/>
    <w:rsid w:val="00883583"/>
    <w:rsid w:val="008835C8"/>
    <w:rsid w:val="008836E0"/>
    <w:rsid w:val="0088381E"/>
    <w:rsid w:val="00883886"/>
    <w:rsid w:val="00883BB7"/>
    <w:rsid w:val="0088403F"/>
    <w:rsid w:val="00884485"/>
    <w:rsid w:val="008845C2"/>
    <w:rsid w:val="008846B6"/>
    <w:rsid w:val="008849A5"/>
    <w:rsid w:val="00884B88"/>
    <w:rsid w:val="00884DD6"/>
    <w:rsid w:val="00885127"/>
    <w:rsid w:val="00885333"/>
    <w:rsid w:val="00885376"/>
    <w:rsid w:val="008853AE"/>
    <w:rsid w:val="0088576C"/>
    <w:rsid w:val="008858D5"/>
    <w:rsid w:val="00885959"/>
    <w:rsid w:val="00885A21"/>
    <w:rsid w:val="00885A4B"/>
    <w:rsid w:val="00885BD8"/>
    <w:rsid w:val="00885BF9"/>
    <w:rsid w:val="00885D67"/>
    <w:rsid w:val="00885DBD"/>
    <w:rsid w:val="00885ECD"/>
    <w:rsid w:val="00885F4C"/>
    <w:rsid w:val="00885FDB"/>
    <w:rsid w:val="008862A4"/>
    <w:rsid w:val="0088636B"/>
    <w:rsid w:val="008863EA"/>
    <w:rsid w:val="008864A0"/>
    <w:rsid w:val="00886508"/>
    <w:rsid w:val="00886809"/>
    <w:rsid w:val="008868F3"/>
    <w:rsid w:val="0088698B"/>
    <w:rsid w:val="00886B23"/>
    <w:rsid w:val="00886C67"/>
    <w:rsid w:val="008870B9"/>
    <w:rsid w:val="00887171"/>
    <w:rsid w:val="00887195"/>
    <w:rsid w:val="008871C5"/>
    <w:rsid w:val="00887253"/>
    <w:rsid w:val="0088752C"/>
    <w:rsid w:val="00887983"/>
    <w:rsid w:val="00887EBE"/>
    <w:rsid w:val="00887F25"/>
    <w:rsid w:val="00887F97"/>
    <w:rsid w:val="00890664"/>
    <w:rsid w:val="00890773"/>
    <w:rsid w:val="00890839"/>
    <w:rsid w:val="008908E9"/>
    <w:rsid w:val="00890965"/>
    <w:rsid w:val="008909A3"/>
    <w:rsid w:val="00890A56"/>
    <w:rsid w:val="00891030"/>
    <w:rsid w:val="0089159C"/>
    <w:rsid w:val="0089193A"/>
    <w:rsid w:val="00891A8D"/>
    <w:rsid w:val="00891A8F"/>
    <w:rsid w:val="00891CC6"/>
    <w:rsid w:val="0089215F"/>
    <w:rsid w:val="00892390"/>
    <w:rsid w:val="008926CC"/>
    <w:rsid w:val="008927A6"/>
    <w:rsid w:val="00892802"/>
    <w:rsid w:val="00892808"/>
    <w:rsid w:val="0089281A"/>
    <w:rsid w:val="0089281E"/>
    <w:rsid w:val="00892884"/>
    <w:rsid w:val="0089299F"/>
    <w:rsid w:val="00892AEE"/>
    <w:rsid w:val="00892D32"/>
    <w:rsid w:val="00892D6F"/>
    <w:rsid w:val="00893061"/>
    <w:rsid w:val="008930A3"/>
    <w:rsid w:val="00893221"/>
    <w:rsid w:val="00893355"/>
    <w:rsid w:val="0089384C"/>
    <w:rsid w:val="008938C8"/>
    <w:rsid w:val="00893A1E"/>
    <w:rsid w:val="00893B76"/>
    <w:rsid w:val="00893C86"/>
    <w:rsid w:val="00893DCB"/>
    <w:rsid w:val="00893F5A"/>
    <w:rsid w:val="00893FC2"/>
    <w:rsid w:val="00894549"/>
    <w:rsid w:val="0089458B"/>
    <w:rsid w:val="00894791"/>
    <w:rsid w:val="008948C5"/>
    <w:rsid w:val="00894A86"/>
    <w:rsid w:val="00894B96"/>
    <w:rsid w:val="00894C48"/>
    <w:rsid w:val="00894E0E"/>
    <w:rsid w:val="00894E92"/>
    <w:rsid w:val="00894FBE"/>
    <w:rsid w:val="00895012"/>
    <w:rsid w:val="00895028"/>
    <w:rsid w:val="008954CD"/>
    <w:rsid w:val="008956E4"/>
    <w:rsid w:val="00895A69"/>
    <w:rsid w:val="00895D84"/>
    <w:rsid w:val="008960E4"/>
    <w:rsid w:val="008961C8"/>
    <w:rsid w:val="0089629B"/>
    <w:rsid w:val="008963CB"/>
    <w:rsid w:val="008966B6"/>
    <w:rsid w:val="0089692B"/>
    <w:rsid w:val="008969DB"/>
    <w:rsid w:val="00896A9B"/>
    <w:rsid w:val="00896ABE"/>
    <w:rsid w:val="00896B1F"/>
    <w:rsid w:val="00896C30"/>
    <w:rsid w:val="00896D92"/>
    <w:rsid w:val="00896E07"/>
    <w:rsid w:val="00896E69"/>
    <w:rsid w:val="00896EB6"/>
    <w:rsid w:val="0089707F"/>
    <w:rsid w:val="00897275"/>
    <w:rsid w:val="008974A9"/>
    <w:rsid w:val="00897757"/>
    <w:rsid w:val="00897A1A"/>
    <w:rsid w:val="008A0342"/>
    <w:rsid w:val="008A0654"/>
    <w:rsid w:val="008A07D8"/>
    <w:rsid w:val="008A0A82"/>
    <w:rsid w:val="008A0CE0"/>
    <w:rsid w:val="008A0E10"/>
    <w:rsid w:val="008A1169"/>
    <w:rsid w:val="008A1383"/>
    <w:rsid w:val="008A1566"/>
    <w:rsid w:val="008A16DA"/>
    <w:rsid w:val="008A16DD"/>
    <w:rsid w:val="008A1A00"/>
    <w:rsid w:val="008A1C22"/>
    <w:rsid w:val="008A1C76"/>
    <w:rsid w:val="008A1D79"/>
    <w:rsid w:val="008A217B"/>
    <w:rsid w:val="008A23DA"/>
    <w:rsid w:val="008A2751"/>
    <w:rsid w:val="008A2AB1"/>
    <w:rsid w:val="008A2AC3"/>
    <w:rsid w:val="008A2ADE"/>
    <w:rsid w:val="008A2B3C"/>
    <w:rsid w:val="008A2C50"/>
    <w:rsid w:val="008A2EF2"/>
    <w:rsid w:val="008A2F63"/>
    <w:rsid w:val="008A3014"/>
    <w:rsid w:val="008A3098"/>
    <w:rsid w:val="008A30C5"/>
    <w:rsid w:val="008A3438"/>
    <w:rsid w:val="008A3B64"/>
    <w:rsid w:val="008A3CBE"/>
    <w:rsid w:val="008A3DDE"/>
    <w:rsid w:val="008A3E49"/>
    <w:rsid w:val="008A45AA"/>
    <w:rsid w:val="008A45FB"/>
    <w:rsid w:val="008A465F"/>
    <w:rsid w:val="008A4A45"/>
    <w:rsid w:val="008A4CC0"/>
    <w:rsid w:val="008A4F36"/>
    <w:rsid w:val="008A4F48"/>
    <w:rsid w:val="008A4FBE"/>
    <w:rsid w:val="008A508D"/>
    <w:rsid w:val="008A57BD"/>
    <w:rsid w:val="008A57F5"/>
    <w:rsid w:val="008A59AF"/>
    <w:rsid w:val="008A5B10"/>
    <w:rsid w:val="008A616A"/>
    <w:rsid w:val="008A6481"/>
    <w:rsid w:val="008A667A"/>
    <w:rsid w:val="008A679D"/>
    <w:rsid w:val="008A6BA2"/>
    <w:rsid w:val="008A6C5F"/>
    <w:rsid w:val="008A6CD8"/>
    <w:rsid w:val="008A6D86"/>
    <w:rsid w:val="008A7011"/>
    <w:rsid w:val="008A7242"/>
    <w:rsid w:val="008A7265"/>
    <w:rsid w:val="008A729B"/>
    <w:rsid w:val="008A7344"/>
    <w:rsid w:val="008A7482"/>
    <w:rsid w:val="008A748F"/>
    <w:rsid w:val="008A75D7"/>
    <w:rsid w:val="008A7A54"/>
    <w:rsid w:val="008A7B98"/>
    <w:rsid w:val="008A7F8C"/>
    <w:rsid w:val="008A7FEB"/>
    <w:rsid w:val="008B05A9"/>
    <w:rsid w:val="008B0B60"/>
    <w:rsid w:val="008B0D68"/>
    <w:rsid w:val="008B0E24"/>
    <w:rsid w:val="008B0E26"/>
    <w:rsid w:val="008B10F3"/>
    <w:rsid w:val="008B114D"/>
    <w:rsid w:val="008B116A"/>
    <w:rsid w:val="008B11D3"/>
    <w:rsid w:val="008B1332"/>
    <w:rsid w:val="008B15D2"/>
    <w:rsid w:val="008B16E8"/>
    <w:rsid w:val="008B16F6"/>
    <w:rsid w:val="008B1B68"/>
    <w:rsid w:val="008B1E8B"/>
    <w:rsid w:val="008B1EDE"/>
    <w:rsid w:val="008B1FE4"/>
    <w:rsid w:val="008B21F5"/>
    <w:rsid w:val="008B224C"/>
    <w:rsid w:val="008B2403"/>
    <w:rsid w:val="008B260C"/>
    <w:rsid w:val="008B26F7"/>
    <w:rsid w:val="008B273B"/>
    <w:rsid w:val="008B292F"/>
    <w:rsid w:val="008B2CB0"/>
    <w:rsid w:val="008B2DFA"/>
    <w:rsid w:val="008B3159"/>
    <w:rsid w:val="008B32C6"/>
    <w:rsid w:val="008B36DD"/>
    <w:rsid w:val="008B36FD"/>
    <w:rsid w:val="008B3866"/>
    <w:rsid w:val="008B3914"/>
    <w:rsid w:val="008B3A61"/>
    <w:rsid w:val="008B3C12"/>
    <w:rsid w:val="008B3C67"/>
    <w:rsid w:val="008B3CC5"/>
    <w:rsid w:val="008B3DF1"/>
    <w:rsid w:val="008B40A7"/>
    <w:rsid w:val="008B42FB"/>
    <w:rsid w:val="008B44D9"/>
    <w:rsid w:val="008B46AD"/>
    <w:rsid w:val="008B480B"/>
    <w:rsid w:val="008B487D"/>
    <w:rsid w:val="008B48D2"/>
    <w:rsid w:val="008B4A6F"/>
    <w:rsid w:val="008B4C68"/>
    <w:rsid w:val="008B4D86"/>
    <w:rsid w:val="008B4EEB"/>
    <w:rsid w:val="008B5231"/>
    <w:rsid w:val="008B53D9"/>
    <w:rsid w:val="008B5716"/>
    <w:rsid w:val="008B58A7"/>
    <w:rsid w:val="008B5D1F"/>
    <w:rsid w:val="008B5E25"/>
    <w:rsid w:val="008B5FE9"/>
    <w:rsid w:val="008B6204"/>
    <w:rsid w:val="008B634D"/>
    <w:rsid w:val="008B63F9"/>
    <w:rsid w:val="008B658E"/>
    <w:rsid w:val="008B6625"/>
    <w:rsid w:val="008B6671"/>
    <w:rsid w:val="008B68C4"/>
    <w:rsid w:val="008B6955"/>
    <w:rsid w:val="008B6AFB"/>
    <w:rsid w:val="008B6BEC"/>
    <w:rsid w:val="008B6FB5"/>
    <w:rsid w:val="008B7016"/>
    <w:rsid w:val="008B70E6"/>
    <w:rsid w:val="008B722D"/>
    <w:rsid w:val="008B722E"/>
    <w:rsid w:val="008B73A2"/>
    <w:rsid w:val="008B743E"/>
    <w:rsid w:val="008B7645"/>
    <w:rsid w:val="008B77C2"/>
    <w:rsid w:val="008B782A"/>
    <w:rsid w:val="008B7A43"/>
    <w:rsid w:val="008B7A70"/>
    <w:rsid w:val="008B7A9D"/>
    <w:rsid w:val="008B7A9F"/>
    <w:rsid w:val="008B7FDE"/>
    <w:rsid w:val="008C008D"/>
    <w:rsid w:val="008C0227"/>
    <w:rsid w:val="008C02E6"/>
    <w:rsid w:val="008C03B3"/>
    <w:rsid w:val="008C0638"/>
    <w:rsid w:val="008C0718"/>
    <w:rsid w:val="008C0A37"/>
    <w:rsid w:val="008C0A51"/>
    <w:rsid w:val="008C0AC8"/>
    <w:rsid w:val="008C0C15"/>
    <w:rsid w:val="008C0CB7"/>
    <w:rsid w:val="008C0F22"/>
    <w:rsid w:val="008C0F5B"/>
    <w:rsid w:val="008C10D4"/>
    <w:rsid w:val="008C130A"/>
    <w:rsid w:val="008C1341"/>
    <w:rsid w:val="008C14C3"/>
    <w:rsid w:val="008C15B7"/>
    <w:rsid w:val="008C189D"/>
    <w:rsid w:val="008C1A62"/>
    <w:rsid w:val="008C1E80"/>
    <w:rsid w:val="008C1F75"/>
    <w:rsid w:val="008C1FD3"/>
    <w:rsid w:val="008C2000"/>
    <w:rsid w:val="008C2130"/>
    <w:rsid w:val="008C21A3"/>
    <w:rsid w:val="008C2329"/>
    <w:rsid w:val="008C23E0"/>
    <w:rsid w:val="008C24DF"/>
    <w:rsid w:val="008C262B"/>
    <w:rsid w:val="008C2799"/>
    <w:rsid w:val="008C2BC4"/>
    <w:rsid w:val="008C2BF2"/>
    <w:rsid w:val="008C2CB3"/>
    <w:rsid w:val="008C2CD9"/>
    <w:rsid w:val="008C2D4B"/>
    <w:rsid w:val="008C2D57"/>
    <w:rsid w:val="008C2D9B"/>
    <w:rsid w:val="008C2ECE"/>
    <w:rsid w:val="008C3075"/>
    <w:rsid w:val="008C3187"/>
    <w:rsid w:val="008C31FD"/>
    <w:rsid w:val="008C329F"/>
    <w:rsid w:val="008C33D3"/>
    <w:rsid w:val="008C34AE"/>
    <w:rsid w:val="008C3604"/>
    <w:rsid w:val="008C361C"/>
    <w:rsid w:val="008C37E0"/>
    <w:rsid w:val="008C381C"/>
    <w:rsid w:val="008C3AF7"/>
    <w:rsid w:val="008C3B88"/>
    <w:rsid w:val="008C3BA3"/>
    <w:rsid w:val="008C3E49"/>
    <w:rsid w:val="008C3F4F"/>
    <w:rsid w:val="008C40A9"/>
    <w:rsid w:val="008C40F9"/>
    <w:rsid w:val="008C41ED"/>
    <w:rsid w:val="008C4338"/>
    <w:rsid w:val="008C434E"/>
    <w:rsid w:val="008C44F3"/>
    <w:rsid w:val="008C48B0"/>
    <w:rsid w:val="008C4E02"/>
    <w:rsid w:val="008C4F3E"/>
    <w:rsid w:val="008C51E7"/>
    <w:rsid w:val="008C531F"/>
    <w:rsid w:val="008C5403"/>
    <w:rsid w:val="008C5460"/>
    <w:rsid w:val="008C560F"/>
    <w:rsid w:val="008C5A56"/>
    <w:rsid w:val="008C5F2E"/>
    <w:rsid w:val="008C6308"/>
    <w:rsid w:val="008C64AD"/>
    <w:rsid w:val="008C65CB"/>
    <w:rsid w:val="008C65D0"/>
    <w:rsid w:val="008C69D1"/>
    <w:rsid w:val="008C69E5"/>
    <w:rsid w:val="008C6B04"/>
    <w:rsid w:val="008C6C1B"/>
    <w:rsid w:val="008C7503"/>
    <w:rsid w:val="008C7943"/>
    <w:rsid w:val="008C7ABB"/>
    <w:rsid w:val="008C7D51"/>
    <w:rsid w:val="008C7D79"/>
    <w:rsid w:val="008C7DAC"/>
    <w:rsid w:val="008D01D1"/>
    <w:rsid w:val="008D0381"/>
    <w:rsid w:val="008D05C5"/>
    <w:rsid w:val="008D0754"/>
    <w:rsid w:val="008D08EB"/>
    <w:rsid w:val="008D0AEB"/>
    <w:rsid w:val="008D0CD1"/>
    <w:rsid w:val="008D0DD2"/>
    <w:rsid w:val="008D1301"/>
    <w:rsid w:val="008D1713"/>
    <w:rsid w:val="008D17A1"/>
    <w:rsid w:val="008D1B0A"/>
    <w:rsid w:val="008D1C68"/>
    <w:rsid w:val="008D1D30"/>
    <w:rsid w:val="008D1EE0"/>
    <w:rsid w:val="008D2113"/>
    <w:rsid w:val="008D21B3"/>
    <w:rsid w:val="008D25D6"/>
    <w:rsid w:val="008D2736"/>
    <w:rsid w:val="008D273C"/>
    <w:rsid w:val="008D2851"/>
    <w:rsid w:val="008D2A16"/>
    <w:rsid w:val="008D2DBE"/>
    <w:rsid w:val="008D2E6C"/>
    <w:rsid w:val="008D2F5F"/>
    <w:rsid w:val="008D3104"/>
    <w:rsid w:val="008D32F1"/>
    <w:rsid w:val="008D355D"/>
    <w:rsid w:val="008D36C4"/>
    <w:rsid w:val="008D373B"/>
    <w:rsid w:val="008D37D5"/>
    <w:rsid w:val="008D38DE"/>
    <w:rsid w:val="008D39DA"/>
    <w:rsid w:val="008D3BFD"/>
    <w:rsid w:val="008D3D1A"/>
    <w:rsid w:val="008D3D5C"/>
    <w:rsid w:val="008D40FB"/>
    <w:rsid w:val="008D42B6"/>
    <w:rsid w:val="008D43AF"/>
    <w:rsid w:val="008D4A68"/>
    <w:rsid w:val="008D4BCA"/>
    <w:rsid w:val="008D4C12"/>
    <w:rsid w:val="008D4D11"/>
    <w:rsid w:val="008D4D73"/>
    <w:rsid w:val="008D4F86"/>
    <w:rsid w:val="008D515B"/>
    <w:rsid w:val="008D51A1"/>
    <w:rsid w:val="008D52A5"/>
    <w:rsid w:val="008D52DB"/>
    <w:rsid w:val="008D541C"/>
    <w:rsid w:val="008D55D4"/>
    <w:rsid w:val="008D562E"/>
    <w:rsid w:val="008D5670"/>
    <w:rsid w:val="008D5895"/>
    <w:rsid w:val="008D58EA"/>
    <w:rsid w:val="008D5EAE"/>
    <w:rsid w:val="008D5FCA"/>
    <w:rsid w:val="008D5FD1"/>
    <w:rsid w:val="008D626A"/>
    <w:rsid w:val="008D628C"/>
    <w:rsid w:val="008D62A0"/>
    <w:rsid w:val="008D635C"/>
    <w:rsid w:val="008D6480"/>
    <w:rsid w:val="008D6648"/>
    <w:rsid w:val="008D683A"/>
    <w:rsid w:val="008D6B94"/>
    <w:rsid w:val="008D6CAC"/>
    <w:rsid w:val="008D6E9D"/>
    <w:rsid w:val="008D6EB3"/>
    <w:rsid w:val="008D6F5A"/>
    <w:rsid w:val="008D6F96"/>
    <w:rsid w:val="008D6FB4"/>
    <w:rsid w:val="008D7030"/>
    <w:rsid w:val="008D72ED"/>
    <w:rsid w:val="008D7360"/>
    <w:rsid w:val="008D73BE"/>
    <w:rsid w:val="008D7C9C"/>
    <w:rsid w:val="008D7F87"/>
    <w:rsid w:val="008E01BE"/>
    <w:rsid w:val="008E01E4"/>
    <w:rsid w:val="008E01E6"/>
    <w:rsid w:val="008E0488"/>
    <w:rsid w:val="008E04A3"/>
    <w:rsid w:val="008E04E0"/>
    <w:rsid w:val="008E0515"/>
    <w:rsid w:val="008E052F"/>
    <w:rsid w:val="008E05B0"/>
    <w:rsid w:val="008E066E"/>
    <w:rsid w:val="008E07F3"/>
    <w:rsid w:val="008E080E"/>
    <w:rsid w:val="008E08B6"/>
    <w:rsid w:val="008E0994"/>
    <w:rsid w:val="008E0BD7"/>
    <w:rsid w:val="008E0E2E"/>
    <w:rsid w:val="008E11A3"/>
    <w:rsid w:val="008E138D"/>
    <w:rsid w:val="008E1524"/>
    <w:rsid w:val="008E16B7"/>
    <w:rsid w:val="008E17CA"/>
    <w:rsid w:val="008E1A36"/>
    <w:rsid w:val="008E1A53"/>
    <w:rsid w:val="008E1DCE"/>
    <w:rsid w:val="008E1FC6"/>
    <w:rsid w:val="008E201C"/>
    <w:rsid w:val="008E23A0"/>
    <w:rsid w:val="008E2511"/>
    <w:rsid w:val="008E255F"/>
    <w:rsid w:val="008E25D1"/>
    <w:rsid w:val="008E2AC9"/>
    <w:rsid w:val="008E2E06"/>
    <w:rsid w:val="008E2F4E"/>
    <w:rsid w:val="008E32FE"/>
    <w:rsid w:val="008E3602"/>
    <w:rsid w:val="008E370C"/>
    <w:rsid w:val="008E3B14"/>
    <w:rsid w:val="008E3EA9"/>
    <w:rsid w:val="008E3FB0"/>
    <w:rsid w:val="008E408F"/>
    <w:rsid w:val="008E4101"/>
    <w:rsid w:val="008E41AF"/>
    <w:rsid w:val="008E41B5"/>
    <w:rsid w:val="008E47B9"/>
    <w:rsid w:val="008E4A1C"/>
    <w:rsid w:val="008E4EB1"/>
    <w:rsid w:val="008E4FF4"/>
    <w:rsid w:val="008E5236"/>
    <w:rsid w:val="008E5303"/>
    <w:rsid w:val="008E541C"/>
    <w:rsid w:val="008E58FC"/>
    <w:rsid w:val="008E5CC2"/>
    <w:rsid w:val="008E5DB9"/>
    <w:rsid w:val="008E61F1"/>
    <w:rsid w:val="008E61F4"/>
    <w:rsid w:val="008E624C"/>
    <w:rsid w:val="008E6265"/>
    <w:rsid w:val="008E6399"/>
    <w:rsid w:val="008E651C"/>
    <w:rsid w:val="008E6798"/>
    <w:rsid w:val="008E6936"/>
    <w:rsid w:val="008E70F8"/>
    <w:rsid w:val="008E71E3"/>
    <w:rsid w:val="008E71F2"/>
    <w:rsid w:val="008E7260"/>
    <w:rsid w:val="008E72D4"/>
    <w:rsid w:val="008E72F4"/>
    <w:rsid w:val="008E730E"/>
    <w:rsid w:val="008E731C"/>
    <w:rsid w:val="008E7894"/>
    <w:rsid w:val="008E79DE"/>
    <w:rsid w:val="008E7AD1"/>
    <w:rsid w:val="008E7BB1"/>
    <w:rsid w:val="008E7BDA"/>
    <w:rsid w:val="008E7BE8"/>
    <w:rsid w:val="008E7C04"/>
    <w:rsid w:val="008E7C53"/>
    <w:rsid w:val="008E7CA9"/>
    <w:rsid w:val="008E7E06"/>
    <w:rsid w:val="008F0005"/>
    <w:rsid w:val="008F0344"/>
    <w:rsid w:val="008F0351"/>
    <w:rsid w:val="008F052F"/>
    <w:rsid w:val="008F0755"/>
    <w:rsid w:val="008F0A79"/>
    <w:rsid w:val="008F0B47"/>
    <w:rsid w:val="008F0BEF"/>
    <w:rsid w:val="008F0D22"/>
    <w:rsid w:val="008F0FC3"/>
    <w:rsid w:val="008F0FEF"/>
    <w:rsid w:val="008F103F"/>
    <w:rsid w:val="008F10A7"/>
    <w:rsid w:val="008F1180"/>
    <w:rsid w:val="008F16DD"/>
    <w:rsid w:val="008F1736"/>
    <w:rsid w:val="008F1AE3"/>
    <w:rsid w:val="008F1DA3"/>
    <w:rsid w:val="008F1E26"/>
    <w:rsid w:val="008F1FEC"/>
    <w:rsid w:val="008F2063"/>
    <w:rsid w:val="008F23C8"/>
    <w:rsid w:val="008F2534"/>
    <w:rsid w:val="008F27AD"/>
    <w:rsid w:val="008F2804"/>
    <w:rsid w:val="008F2859"/>
    <w:rsid w:val="008F2B3D"/>
    <w:rsid w:val="008F2BF1"/>
    <w:rsid w:val="008F2C55"/>
    <w:rsid w:val="008F2D21"/>
    <w:rsid w:val="008F2E20"/>
    <w:rsid w:val="008F2F5D"/>
    <w:rsid w:val="008F2FA8"/>
    <w:rsid w:val="008F3095"/>
    <w:rsid w:val="008F33B0"/>
    <w:rsid w:val="008F34C3"/>
    <w:rsid w:val="008F3614"/>
    <w:rsid w:val="008F3719"/>
    <w:rsid w:val="008F37EA"/>
    <w:rsid w:val="008F3902"/>
    <w:rsid w:val="008F3A21"/>
    <w:rsid w:val="008F4172"/>
    <w:rsid w:val="008F4338"/>
    <w:rsid w:val="008F4779"/>
    <w:rsid w:val="008F481F"/>
    <w:rsid w:val="008F49A5"/>
    <w:rsid w:val="008F4A35"/>
    <w:rsid w:val="008F4AD9"/>
    <w:rsid w:val="008F50EB"/>
    <w:rsid w:val="008F51D4"/>
    <w:rsid w:val="008F5362"/>
    <w:rsid w:val="008F5473"/>
    <w:rsid w:val="008F584E"/>
    <w:rsid w:val="008F5A8E"/>
    <w:rsid w:val="008F5D2E"/>
    <w:rsid w:val="008F5D99"/>
    <w:rsid w:val="008F61A2"/>
    <w:rsid w:val="008F61BB"/>
    <w:rsid w:val="008F6500"/>
    <w:rsid w:val="008F683A"/>
    <w:rsid w:val="008F6AD7"/>
    <w:rsid w:val="008F6C8E"/>
    <w:rsid w:val="008F6CF5"/>
    <w:rsid w:val="008F6EBC"/>
    <w:rsid w:val="008F74DF"/>
    <w:rsid w:val="008F7588"/>
    <w:rsid w:val="008F772F"/>
    <w:rsid w:val="008F7943"/>
    <w:rsid w:val="008F7963"/>
    <w:rsid w:val="008F79E9"/>
    <w:rsid w:val="008F7A24"/>
    <w:rsid w:val="008F7AFB"/>
    <w:rsid w:val="008F7C98"/>
    <w:rsid w:val="008F7DFE"/>
    <w:rsid w:val="008F7EBA"/>
    <w:rsid w:val="008F7ECB"/>
    <w:rsid w:val="008F7FAD"/>
    <w:rsid w:val="0090012F"/>
    <w:rsid w:val="0090090B"/>
    <w:rsid w:val="009009DE"/>
    <w:rsid w:val="00900F1B"/>
    <w:rsid w:val="00900FEF"/>
    <w:rsid w:val="00901255"/>
    <w:rsid w:val="009012EB"/>
    <w:rsid w:val="0090135A"/>
    <w:rsid w:val="009013FA"/>
    <w:rsid w:val="009014E3"/>
    <w:rsid w:val="009016CA"/>
    <w:rsid w:val="009016F7"/>
    <w:rsid w:val="00901749"/>
    <w:rsid w:val="009017A8"/>
    <w:rsid w:val="009017D2"/>
    <w:rsid w:val="009017FE"/>
    <w:rsid w:val="00901EDD"/>
    <w:rsid w:val="00901F39"/>
    <w:rsid w:val="00902078"/>
    <w:rsid w:val="00902156"/>
    <w:rsid w:val="009021BA"/>
    <w:rsid w:val="00902252"/>
    <w:rsid w:val="00902524"/>
    <w:rsid w:val="009029CA"/>
    <w:rsid w:val="00902A32"/>
    <w:rsid w:val="00902A5A"/>
    <w:rsid w:val="00902B5A"/>
    <w:rsid w:val="00902B88"/>
    <w:rsid w:val="00902CAA"/>
    <w:rsid w:val="00902D12"/>
    <w:rsid w:val="00902D4E"/>
    <w:rsid w:val="00902DB6"/>
    <w:rsid w:val="0090326C"/>
    <w:rsid w:val="009032DA"/>
    <w:rsid w:val="00903589"/>
    <w:rsid w:val="009036C7"/>
    <w:rsid w:val="0090372E"/>
    <w:rsid w:val="009038EB"/>
    <w:rsid w:val="00903922"/>
    <w:rsid w:val="00903A83"/>
    <w:rsid w:val="00903BB4"/>
    <w:rsid w:val="00903C43"/>
    <w:rsid w:val="00903C50"/>
    <w:rsid w:val="00903D86"/>
    <w:rsid w:val="00903DD0"/>
    <w:rsid w:val="00903EB8"/>
    <w:rsid w:val="009040A6"/>
    <w:rsid w:val="009042AD"/>
    <w:rsid w:val="0090449B"/>
    <w:rsid w:val="00904BC9"/>
    <w:rsid w:val="00905037"/>
    <w:rsid w:val="009050DD"/>
    <w:rsid w:val="009050EE"/>
    <w:rsid w:val="009052C9"/>
    <w:rsid w:val="00905899"/>
    <w:rsid w:val="009059BA"/>
    <w:rsid w:val="00905C09"/>
    <w:rsid w:val="00905FB4"/>
    <w:rsid w:val="00906062"/>
    <w:rsid w:val="009060B2"/>
    <w:rsid w:val="0090610C"/>
    <w:rsid w:val="00906187"/>
    <w:rsid w:val="0090631A"/>
    <w:rsid w:val="009063B6"/>
    <w:rsid w:val="00906575"/>
    <w:rsid w:val="009068F3"/>
    <w:rsid w:val="00906D0B"/>
    <w:rsid w:val="00907105"/>
    <w:rsid w:val="0090751D"/>
    <w:rsid w:val="009075AE"/>
    <w:rsid w:val="00907684"/>
    <w:rsid w:val="009076B4"/>
    <w:rsid w:val="009078C8"/>
    <w:rsid w:val="009079BA"/>
    <w:rsid w:val="00907A35"/>
    <w:rsid w:val="00907E31"/>
    <w:rsid w:val="00907E67"/>
    <w:rsid w:val="00907F80"/>
    <w:rsid w:val="009101DF"/>
    <w:rsid w:val="009102FF"/>
    <w:rsid w:val="00910561"/>
    <w:rsid w:val="0091066A"/>
    <w:rsid w:val="00910971"/>
    <w:rsid w:val="00910A8F"/>
    <w:rsid w:val="00910B65"/>
    <w:rsid w:val="00910D99"/>
    <w:rsid w:val="00911073"/>
    <w:rsid w:val="009111E9"/>
    <w:rsid w:val="009112E5"/>
    <w:rsid w:val="009113B9"/>
    <w:rsid w:val="0091157D"/>
    <w:rsid w:val="009117D2"/>
    <w:rsid w:val="0091180C"/>
    <w:rsid w:val="009118F2"/>
    <w:rsid w:val="00911C8D"/>
    <w:rsid w:val="00911DD5"/>
    <w:rsid w:val="00911FFF"/>
    <w:rsid w:val="00912071"/>
    <w:rsid w:val="009120A3"/>
    <w:rsid w:val="009120B7"/>
    <w:rsid w:val="009123A4"/>
    <w:rsid w:val="00912407"/>
    <w:rsid w:val="00912436"/>
    <w:rsid w:val="009125E5"/>
    <w:rsid w:val="00912876"/>
    <w:rsid w:val="009128F5"/>
    <w:rsid w:val="00912BCC"/>
    <w:rsid w:val="00912C0B"/>
    <w:rsid w:val="00912E5E"/>
    <w:rsid w:val="0091322D"/>
    <w:rsid w:val="009132BB"/>
    <w:rsid w:val="009133C6"/>
    <w:rsid w:val="009135CF"/>
    <w:rsid w:val="0091370A"/>
    <w:rsid w:val="00913B91"/>
    <w:rsid w:val="00913CAB"/>
    <w:rsid w:val="009140CD"/>
    <w:rsid w:val="0091411A"/>
    <w:rsid w:val="009142DC"/>
    <w:rsid w:val="009143AF"/>
    <w:rsid w:val="00914496"/>
    <w:rsid w:val="00914587"/>
    <w:rsid w:val="0091471B"/>
    <w:rsid w:val="0091488A"/>
    <w:rsid w:val="009148D5"/>
    <w:rsid w:val="009148DC"/>
    <w:rsid w:val="0091490F"/>
    <w:rsid w:val="00914A59"/>
    <w:rsid w:val="00914C23"/>
    <w:rsid w:val="00914C43"/>
    <w:rsid w:val="00914C8C"/>
    <w:rsid w:val="00914CFF"/>
    <w:rsid w:val="00914E53"/>
    <w:rsid w:val="00915136"/>
    <w:rsid w:val="00915427"/>
    <w:rsid w:val="0091550D"/>
    <w:rsid w:val="00915522"/>
    <w:rsid w:val="0091559E"/>
    <w:rsid w:val="00915673"/>
    <w:rsid w:val="0091583C"/>
    <w:rsid w:val="009158A2"/>
    <w:rsid w:val="0091595F"/>
    <w:rsid w:val="00915A9B"/>
    <w:rsid w:val="00915AC0"/>
    <w:rsid w:val="00915ECC"/>
    <w:rsid w:val="0091629E"/>
    <w:rsid w:val="009162A6"/>
    <w:rsid w:val="0091645E"/>
    <w:rsid w:val="009164F3"/>
    <w:rsid w:val="009165AF"/>
    <w:rsid w:val="0091664E"/>
    <w:rsid w:val="009166A1"/>
    <w:rsid w:val="009166F5"/>
    <w:rsid w:val="00916A2D"/>
    <w:rsid w:val="00916C62"/>
    <w:rsid w:val="00916E6A"/>
    <w:rsid w:val="009171F9"/>
    <w:rsid w:val="00917381"/>
    <w:rsid w:val="009173D8"/>
    <w:rsid w:val="009173ED"/>
    <w:rsid w:val="0091746D"/>
    <w:rsid w:val="009177C8"/>
    <w:rsid w:val="0091799A"/>
    <w:rsid w:val="00917CA0"/>
    <w:rsid w:val="00917CD1"/>
    <w:rsid w:val="00917F17"/>
    <w:rsid w:val="00917FE4"/>
    <w:rsid w:val="00920115"/>
    <w:rsid w:val="009201D3"/>
    <w:rsid w:val="00920278"/>
    <w:rsid w:val="009202A4"/>
    <w:rsid w:val="009204A7"/>
    <w:rsid w:val="00920694"/>
    <w:rsid w:val="009206CC"/>
    <w:rsid w:val="009207E2"/>
    <w:rsid w:val="0092099E"/>
    <w:rsid w:val="00920BCE"/>
    <w:rsid w:val="00920DB9"/>
    <w:rsid w:val="00920DD6"/>
    <w:rsid w:val="00920E56"/>
    <w:rsid w:val="00920E89"/>
    <w:rsid w:val="0092111A"/>
    <w:rsid w:val="00921175"/>
    <w:rsid w:val="009213BD"/>
    <w:rsid w:val="0092153E"/>
    <w:rsid w:val="0092170E"/>
    <w:rsid w:val="009218EB"/>
    <w:rsid w:val="00921A17"/>
    <w:rsid w:val="00921A6B"/>
    <w:rsid w:val="00921D63"/>
    <w:rsid w:val="009224E0"/>
    <w:rsid w:val="0092255F"/>
    <w:rsid w:val="00922BA3"/>
    <w:rsid w:val="00922BF5"/>
    <w:rsid w:val="00922C58"/>
    <w:rsid w:val="00922C62"/>
    <w:rsid w:val="00922D27"/>
    <w:rsid w:val="00922F04"/>
    <w:rsid w:val="00923123"/>
    <w:rsid w:val="00923273"/>
    <w:rsid w:val="009237BD"/>
    <w:rsid w:val="009238CD"/>
    <w:rsid w:val="00923900"/>
    <w:rsid w:val="00923928"/>
    <w:rsid w:val="00923E0F"/>
    <w:rsid w:val="00923E5D"/>
    <w:rsid w:val="00923F41"/>
    <w:rsid w:val="009240C1"/>
    <w:rsid w:val="00924104"/>
    <w:rsid w:val="00924327"/>
    <w:rsid w:val="009244F9"/>
    <w:rsid w:val="00924554"/>
    <w:rsid w:val="00924591"/>
    <w:rsid w:val="00924657"/>
    <w:rsid w:val="009246F4"/>
    <w:rsid w:val="0092488D"/>
    <w:rsid w:val="009248D3"/>
    <w:rsid w:val="00924930"/>
    <w:rsid w:val="00924AA8"/>
    <w:rsid w:val="00924AD8"/>
    <w:rsid w:val="00924B48"/>
    <w:rsid w:val="00924C99"/>
    <w:rsid w:val="00924F93"/>
    <w:rsid w:val="00924FAD"/>
    <w:rsid w:val="0092500F"/>
    <w:rsid w:val="00925188"/>
    <w:rsid w:val="00925248"/>
    <w:rsid w:val="009252E5"/>
    <w:rsid w:val="009253B5"/>
    <w:rsid w:val="00925521"/>
    <w:rsid w:val="009256B3"/>
    <w:rsid w:val="009259CD"/>
    <w:rsid w:val="00925F8A"/>
    <w:rsid w:val="00926042"/>
    <w:rsid w:val="009264AF"/>
    <w:rsid w:val="009266A0"/>
    <w:rsid w:val="00926774"/>
    <w:rsid w:val="009268F8"/>
    <w:rsid w:val="00927033"/>
    <w:rsid w:val="00927092"/>
    <w:rsid w:val="00927164"/>
    <w:rsid w:val="00927356"/>
    <w:rsid w:val="00927385"/>
    <w:rsid w:val="0092742F"/>
    <w:rsid w:val="00927496"/>
    <w:rsid w:val="0092764D"/>
    <w:rsid w:val="009276D9"/>
    <w:rsid w:val="0092786B"/>
    <w:rsid w:val="009278DB"/>
    <w:rsid w:val="009278E1"/>
    <w:rsid w:val="0092795C"/>
    <w:rsid w:val="00927E1B"/>
    <w:rsid w:val="00927FBD"/>
    <w:rsid w:val="0093029F"/>
    <w:rsid w:val="00930300"/>
    <w:rsid w:val="0093045F"/>
    <w:rsid w:val="00930474"/>
    <w:rsid w:val="009305B3"/>
    <w:rsid w:val="0093060C"/>
    <w:rsid w:val="00930989"/>
    <w:rsid w:val="00930B04"/>
    <w:rsid w:val="00930BA8"/>
    <w:rsid w:val="00930ED5"/>
    <w:rsid w:val="00930FBF"/>
    <w:rsid w:val="00931062"/>
    <w:rsid w:val="00931273"/>
    <w:rsid w:val="009313F8"/>
    <w:rsid w:val="00931477"/>
    <w:rsid w:val="00931641"/>
    <w:rsid w:val="00931692"/>
    <w:rsid w:val="00931896"/>
    <w:rsid w:val="009318A1"/>
    <w:rsid w:val="00931924"/>
    <w:rsid w:val="00931C58"/>
    <w:rsid w:val="00931D6A"/>
    <w:rsid w:val="00931F7F"/>
    <w:rsid w:val="00932313"/>
    <w:rsid w:val="00932414"/>
    <w:rsid w:val="009327E8"/>
    <w:rsid w:val="009329B7"/>
    <w:rsid w:val="00932AF3"/>
    <w:rsid w:val="00932D34"/>
    <w:rsid w:val="0093313F"/>
    <w:rsid w:val="0093319D"/>
    <w:rsid w:val="00933324"/>
    <w:rsid w:val="0093336C"/>
    <w:rsid w:val="009333E3"/>
    <w:rsid w:val="00933405"/>
    <w:rsid w:val="0093352A"/>
    <w:rsid w:val="00933558"/>
    <w:rsid w:val="009336A1"/>
    <w:rsid w:val="0093378B"/>
    <w:rsid w:val="00933C0B"/>
    <w:rsid w:val="00933C3D"/>
    <w:rsid w:val="00933C50"/>
    <w:rsid w:val="00933EC3"/>
    <w:rsid w:val="00934170"/>
    <w:rsid w:val="009343B7"/>
    <w:rsid w:val="009343E4"/>
    <w:rsid w:val="00934605"/>
    <w:rsid w:val="00934632"/>
    <w:rsid w:val="00934AB6"/>
    <w:rsid w:val="00934AC9"/>
    <w:rsid w:val="00934B67"/>
    <w:rsid w:val="00934D72"/>
    <w:rsid w:val="00934E8C"/>
    <w:rsid w:val="00934F53"/>
    <w:rsid w:val="00934FE2"/>
    <w:rsid w:val="009351C9"/>
    <w:rsid w:val="009353C7"/>
    <w:rsid w:val="00935508"/>
    <w:rsid w:val="009359E0"/>
    <w:rsid w:val="00935A6C"/>
    <w:rsid w:val="00935C1F"/>
    <w:rsid w:val="00935CCA"/>
    <w:rsid w:val="009360CA"/>
    <w:rsid w:val="009361A7"/>
    <w:rsid w:val="0093649F"/>
    <w:rsid w:val="009366BF"/>
    <w:rsid w:val="009366D9"/>
    <w:rsid w:val="00936756"/>
    <w:rsid w:val="00936942"/>
    <w:rsid w:val="00936CCB"/>
    <w:rsid w:val="00936E60"/>
    <w:rsid w:val="009375DE"/>
    <w:rsid w:val="0093764F"/>
    <w:rsid w:val="009376D4"/>
    <w:rsid w:val="0093784C"/>
    <w:rsid w:val="009378A4"/>
    <w:rsid w:val="009378C7"/>
    <w:rsid w:val="009378E1"/>
    <w:rsid w:val="00937A5C"/>
    <w:rsid w:val="00937D12"/>
    <w:rsid w:val="00937FD5"/>
    <w:rsid w:val="00940296"/>
    <w:rsid w:val="00940477"/>
    <w:rsid w:val="009404EC"/>
    <w:rsid w:val="00940699"/>
    <w:rsid w:val="0094073C"/>
    <w:rsid w:val="00940900"/>
    <w:rsid w:val="009409A8"/>
    <w:rsid w:val="00940BD9"/>
    <w:rsid w:val="00940D21"/>
    <w:rsid w:val="00941191"/>
    <w:rsid w:val="009412BD"/>
    <w:rsid w:val="009415E1"/>
    <w:rsid w:val="00941A1F"/>
    <w:rsid w:val="00941B3B"/>
    <w:rsid w:val="00941B6A"/>
    <w:rsid w:val="00941B72"/>
    <w:rsid w:val="00941BC0"/>
    <w:rsid w:val="00941C55"/>
    <w:rsid w:val="00941C69"/>
    <w:rsid w:val="00941C82"/>
    <w:rsid w:val="0094201A"/>
    <w:rsid w:val="0094209E"/>
    <w:rsid w:val="00942153"/>
    <w:rsid w:val="009421AD"/>
    <w:rsid w:val="009422FA"/>
    <w:rsid w:val="0094236C"/>
    <w:rsid w:val="009428D0"/>
    <w:rsid w:val="0094293D"/>
    <w:rsid w:val="00942C35"/>
    <w:rsid w:val="00942C40"/>
    <w:rsid w:val="00942C82"/>
    <w:rsid w:val="0094302C"/>
    <w:rsid w:val="00943296"/>
    <w:rsid w:val="0094353F"/>
    <w:rsid w:val="00943569"/>
    <w:rsid w:val="009436CB"/>
    <w:rsid w:val="00943AFA"/>
    <w:rsid w:val="00943E56"/>
    <w:rsid w:val="0094411F"/>
    <w:rsid w:val="009444C1"/>
    <w:rsid w:val="00944588"/>
    <w:rsid w:val="009445BE"/>
    <w:rsid w:val="009447E2"/>
    <w:rsid w:val="00944828"/>
    <w:rsid w:val="00944890"/>
    <w:rsid w:val="009449E3"/>
    <w:rsid w:val="00944ABF"/>
    <w:rsid w:val="00944FBC"/>
    <w:rsid w:val="00944FFE"/>
    <w:rsid w:val="0094505D"/>
    <w:rsid w:val="0094505F"/>
    <w:rsid w:val="00945443"/>
    <w:rsid w:val="0094563E"/>
    <w:rsid w:val="009456A6"/>
    <w:rsid w:val="00945737"/>
    <w:rsid w:val="00945739"/>
    <w:rsid w:val="009457CF"/>
    <w:rsid w:val="0094587D"/>
    <w:rsid w:val="009459CF"/>
    <w:rsid w:val="00945D94"/>
    <w:rsid w:val="00945EA7"/>
    <w:rsid w:val="0094602F"/>
    <w:rsid w:val="00946033"/>
    <w:rsid w:val="0094608F"/>
    <w:rsid w:val="00946172"/>
    <w:rsid w:val="0094618F"/>
    <w:rsid w:val="009461B8"/>
    <w:rsid w:val="00946255"/>
    <w:rsid w:val="009462FC"/>
    <w:rsid w:val="00946669"/>
    <w:rsid w:val="00946A91"/>
    <w:rsid w:val="00946B00"/>
    <w:rsid w:val="00946BD3"/>
    <w:rsid w:val="00946D00"/>
    <w:rsid w:val="00946D09"/>
    <w:rsid w:val="00946D39"/>
    <w:rsid w:val="00946DF2"/>
    <w:rsid w:val="00946F9C"/>
    <w:rsid w:val="00946FD9"/>
    <w:rsid w:val="00946FE2"/>
    <w:rsid w:val="00947438"/>
    <w:rsid w:val="00947689"/>
    <w:rsid w:val="009476B4"/>
    <w:rsid w:val="009476F5"/>
    <w:rsid w:val="00947785"/>
    <w:rsid w:val="00947926"/>
    <w:rsid w:val="0094797D"/>
    <w:rsid w:val="009479FC"/>
    <w:rsid w:val="009502C7"/>
    <w:rsid w:val="00950348"/>
    <w:rsid w:val="00950618"/>
    <w:rsid w:val="0095063B"/>
    <w:rsid w:val="00950696"/>
    <w:rsid w:val="009506F8"/>
    <w:rsid w:val="0095078D"/>
    <w:rsid w:val="00950849"/>
    <w:rsid w:val="0095089D"/>
    <w:rsid w:val="00950A54"/>
    <w:rsid w:val="00950BE5"/>
    <w:rsid w:val="00951110"/>
    <w:rsid w:val="00951118"/>
    <w:rsid w:val="00951365"/>
    <w:rsid w:val="00951409"/>
    <w:rsid w:val="00951624"/>
    <w:rsid w:val="00951952"/>
    <w:rsid w:val="009519E7"/>
    <w:rsid w:val="00952395"/>
    <w:rsid w:val="00952689"/>
    <w:rsid w:val="009528CF"/>
    <w:rsid w:val="00952978"/>
    <w:rsid w:val="00952A0D"/>
    <w:rsid w:val="00952A5F"/>
    <w:rsid w:val="00952A97"/>
    <w:rsid w:val="00952AF9"/>
    <w:rsid w:val="00952E21"/>
    <w:rsid w:val="00952EE2"/>
    <w:rsid w:val="00953113"/>
    <w:rsid w:val="009536AF"/>
    <w:rsid w:val="00953705"/>
    <w:rsid w:val="0095384F"/>
    <w:rsid w:val="00953890"/>
    <w:rsid w:val="00953968"/>
    <w:rsid w:val="009540F0"/>
    <w:rsid w:val="00954150"/>
    <w:rsid w:val="00954590"/>
    <w:rsid w:val="009545B9"/>
    <w:rsid w:val="009546A5"/>
    <w:rsid w:val="00954719"/>
    <w:rsid w:val="00954845"/>
    <w:rsid w:val="00954870"/>
    <w:rsid w:val="00954915"/>
    <w:rsid w:val="00954C9E"/>
    <w:rsid w:val="009550B9"/>
    <w:rsid w:val="009552FB"/>
    <w:rsid w:val="009553A5"/>
    <w:rsid w:val="0095569C"/>
    <w:rsid w:val="009556DF"/>
    <w:rsid w:val="0095578D"/>
    <w:rsid w:val="0095597F"/>
    <w:rsid w:val="00955B20"/>
    <w:rsid w:val="00955E29"/>
    <w:rsid w:val="00955E46"/>
    <w:rsid w:val="009560AA"/>
    <w:rsid w:val="00956100"/>
    <w:rsid w:val="00956216"/>
    <w:rsid w:val="009562E9"/>
    <w:rsid w:val="0095653C"/>
    <w:rsid w:val="00956715"/>
    <w:rsid w:val="0095672B"/>
    <w:rsid w:val="00956739"/>
    <w:rsid w:val="0095674B"/>
    <w:rsid w:val="00956B25"/>
    <w:rsid w:val="00956DE1"/>
    <w:rsid w:val="00956E83"/>
    <w:rsid w:val="009571DC"/>
    <w:rsid w:val="0095721D"/>
    <w:rsid w:val="009575DE"/>
    <w:rsid w:val="0095769B"/>
    <w:rsid w:val="009579C6"/>
    <w:rsid w:val="00957CFF"/>
    <w:rsid w:val="00957F4C"/>
    <w:rsid w:val="0096035C"/>
    <w:rsid w:val="00960454"/>
    <w:rsid w:val="00960539"/>
    <w:rsid w:val="009608BE"/>
    <w:rsid w:val="00960966"/>
    <w:rsid w:val="0096099E"/>
    <w:rsid w:val="00960E8B"/>
    <w:rsid w:val="0096101F"/>
    <w:rsid w:val="0096102D"/>
    <w:rsid w:val="0096144F"/>
    <w:rsid w:val="00961495"/>
    <w:rsid w:val="009616ED"/>
    <w:rsid w:val="0096171E"/>
    <w:rsid w:val="0096185D"/>
    <w:rsid w:val="00961B22"/>
    <w:rsid w:val="00961B4E"/>
    <w:rsid w:val="00961DFA"/>
    <w:rsid w:val="0096217A"/>
    <w:rsid w:val="009621FA"/>
    <w:rsid w:val="0096224E"/>
    <w:rsid w:val="009622A3"/>
    <w:rsid w:val="00962339"/>
    <w:rsid w:val="009626FA"/>
    <w:rsid w:val="009627CF"/>
    <w:rsid w:val="0096282D"/>
    <w:rsid w:val="0096291D"/>
    <w:rsid w:val="00962EA2"/>
    <w:rsid w:val="00962EED"/>
    <w:rsid w:val="00962F18"/>
    <w:rsid w:val="00963208"/>
    <w:rsid w:val="0096327B"/>
    <w:rsid w:val="0096334E"/>
    <w:rsid w:val="009634E5"/>
    <w:rsid w:val="00963567"/>
    <w:rsid w:val="0096360A"/>
    <w:rsid w:val="0096360F"/>
    <w:rsid w:val="009637FA"/>
    <w:rsid w:val="0096392A"/>
    <w:rsid w:val="00963D97"/>
    <w:rsid w:val="00963E03"/>
    <w:rsid w:val="0096404F"/>
    <w:rsid w:val="009641A3"/>
    <w:rsid w:val="009645F9"/>
    <w:rsid w:val="00964748"/>
    <w:rsid w:val="00964793"/>
    <w:rsid w:val="00964917"/>
    <w:rsid w:val="0096491A"/>
    <w:rsid w:val="00964A0B"/>
    <w:rsid w:val="00964ABB"/>
    <w:rsid w:val="00964BB6"/>
    <w:rsid w:val="00965092"/>
    <w:rsid w:val="009650BB"/>
    <w:rsid w:val="009650C1"/>
    <w:rsid w:val="009650C5"/>
    <w:rsid w:val="0096517F"/>
    <w:rsid w:val="0096535C"/>
    <w:rsid w:val="0096545E"/>
    <w:rsid w:val="00965604"/>
    <w:rsid w:val="009657DB"/>
    <w:rsid w:val="00965A85"/>
    <w:rsid w:val="00965B82"/>
    <w:rsid w:val="00965BC1"/>
    <w:rsid w:val="00965CA0"/>
    <w:rsid w:val="00965D4E"/>
    <w:rsid w:val="0096604D"/>
    <w:rsid w:val="0096608F"/>
    <w:rsid w:val="009662DF"/>
    <w:rsid w:val="00966316"/>
    <w:rsid w:val="009664E6"/>
    <w:rsid w:val="00966676"/>
    <w:rsid w:val="00966721"/>
    <w:rsid w:val="00966A31"/>
    <w:rsid w:val="00966A8A"/>
    <w:rsid w:val="00966C35"/>
    <w:rsid w:val="00966C85"/>
    <w:rsid w:val="00966D26"/>
    <w:rsid w:val="00966F35"/>
    <w:rsid w:val="00966FA7"/>
    <w:rsid w:val="009671E0"/>
    <w:rsid w:val="00967277"/>
    <w:rsid w:val="00967280"/>
    <w:rsid w:val="00967DD0"/>
    <w:rsid w:val="00970159"/>
    <w:rsid w:val="009701A7"/>
    <w:rsid w:val="00970378"/>
    <w:rsid w:val="00970632"/>
    <w:rsid w:val="00970874"/>
    <w:rsid w:val="009708CF"/>
    <w:rsid w:val="00970A23"/>
    <w:rsid w:val="00970B8E"/>
    <w:rsid w:val="00970BC8"/>
    <w:rsid w:val="00970D71"/>
    <w:rsid w:val="00970E00"/>
    <w:rsid w:val="00971228"/>
    <w:rsid w:val="009712A1"/>
    <w:rsid w:val="00971363"/>
    <w:rsid w:val="0097153D"/>
    <w:rsid w:val="0097199E"/>
    <w:rsid w:val="00971BD1"/>
    <w:rsid w:val="009721D1"/>
    <w:rsid w:val="00972487"/>
    <w:rsid w:val="009724B1"/>
    <w:rsid w:val="00972A81"/>
    <w:rsid w:val="00972B3D"/>
    <w:rsid w:val="00972EA0"/>
    <w:rsid w:val="00973075"/>
    <w:rsid w:val="00973201"/>
    <w:rsid w:val="00973403"/>
    <w:rsid w:val="00973491"/>
    <w:rsid w:val="00973B5F"/>
    <w:rsid w:val="00973B93"/>
    <w:rsid w:val="00973E6D"/>
    <w:rsid w:val="009740C8"/>
    <w:rsid w:val="009741D2"/>
    <w:rsid w:val="0097441C"/>
    <w:rsid w:val="00974830"/>
    <w:rsid w:val="00974841"/>
    <w:rsid w:val="0097485C"/>
    <w:rsid w:val="00974941"/>
    <w:rsid w:val="00974C5F"/>
    <w:rsid w:val="009750E3"/>
    <w:rsid w:val="0097581E"/>
    <w:rsid w:val="0097587D"/>
    <w:rsid w:val="009758D4"/>
    <w:rsid w:val="009758ED"/>
    <w:rsid w:val="00975D62"/>
    <w:rsid w:val="00975E58"/>
    <w:rsid w:val="00975F7D"/>
    <w:rsid w:val="009760BA"/>
    <w:rsid w:val="00976313"/>
    <w:rsid w:val="00976365"/>
    <w:rsid w:val="009767CA"/>
    <w:rsid w:val="009767E6"/>
    <w:rsid w:val="0097689E"/>
    <w:rsid w:val="00976BDA"/>
    <w:rsid w:val="00976EBA"/>
    <w:rsid w:val="00976F61"/>
    <w:rsid w:val="0097711F"/>
    <w:rsid w:val="009771B3"/>
    <w:rsid w:val="009771E2"/>
    <w:rsid w:val="00977292"/>
    <w:rsid w:val="009773EF"/>
    <w:rsid w:val="00977836"/>
    <w:rsid w:val="00977A51"/>
    <w:rsid w:val="00977C35"/>
    <w:rsid w:val="00977F53"/>
    <w:rsid w:val="00977FD8"/>
    <w:rsid w:val="00980061"/>
    <w:rsid w:val="009802AE"/>
    <w:rsid w:val="0098033D"/>
    <w:rsid w:val="009807DE"/>
    <w:rsid w:val="00980830"/>
    <w:rsid w:val="00980AEB"/>
    <w:rsid w:val="00980CA5"/>
    <w:rsid w:val="0098110A"/>
    <w:rsid w:val="00981206"/>
    <w:rsid w:val="00981208"/>
    <w:rsid w:val="00981569"/>
    <w:rsid w:val="00981597"/>
    <w:rsid w:val="009818B9"/>
    <w:rsid w:val="00981911"/>
    <w:rsid w:val="00981AA5"/>
    <w:rsid w:val="00981B20"/>
    <w:rsid w:val="00981CA1"/>
    <w:rsid w:val="00982008"/>
    <w:rsid w:val="0098227C"/>
    <w:rsid w:val="0098247E"/>
    <w:rsid w:val="009824BE"/>
    <w:rsid w:val="00982633"/>
    <w:rsid w:val="009829BA"/>
    <w:rsid w:val="00982AE2"/>
    <w:rsid w:val="00982AE3"/>
    <w:rsid w:val="00982B39"/>
    <w:rsid w:val="00982C32"/>
    <w:rsid w:val="00982F8E"/>
    <w:rsid w:val="0098302B"/>
    <w:rsid w:val="00983091"/>
    <w:rsid w:val="0098315F"/>
    <w:rsid w:val="00983394"/>
    <w:rsid w:val="009835CC"/>
    <w:rsid w:val="009837EC"/>
    <w:rsid w:val="009837F3"/>
    <w:rsid w:val="00983839"/>
    <w:rsid w:val="00983888"/>
    <w:rsid w:val="009838E8"/>
    <w:rsid w:val="009838EF"/>
    <w:rsid w:val="00983A5F"/>
    <w:rsid w:val="00983A60"/>
    <w:rsid w:val="00983C59"/>
    <w:rsid w:val="00983CB9"/>
    <w:rsid w:val="00983EB8"/>
    <w:rsid w:val="00983F05"/>
    <w:rsid w:val="00983F1A"/>
    <w:rsid w:val="0098428F"/>
    <w:rsid w:val="009843C0"/>
    <w:rsid w:val="009844DB"/>
    <w:rsid w:val="00984838"/>
    <w:rsid w:val="009849FC"/>
    <w:rsid w:val="00984A38"/>
    <w:rsid w:val="00984B95"/>
    <w:rsid w:val="00984BBE"/>
    <w:rsid w:val="00984F4A"/>
    <w:rsid w:val="00984FE7"/>
    <w:rsid w:val="00985281"/>
    <w:rsid w:val="00985298"/>
    <w:rsid w:val="00985357"/>
    <w:rsid w:val="00985381"/>
    <w:rsid w:val="00985512"/>
    <w:rsid w:val="00985550"/>
    <w:rsid w:val="00985565"/>
    <w:rsid w:val="0098561B"/>
    <w:rsid w:val="00985632"/>
    <w:rsid w:val="0098566E"/>
    <w:rsid w:val="00986203"/>
    <w:rsid w:val="00986433"/>
    <w:rsid w:val="00986527"/>
    <w:rsid w:val="009865B2"/>
    <w:rsid w:val="009865C9"/>
    <w:rsid w:val="009866D8"/>
    <w:rsid w:val="009866DF"/>
    <w:rsid w:val="0098699D"/>
    <w:rsid w:val="00986B06"/>
    <w:rsid w:val="00986B61"/>
    <w:rsid w:val="00986D4C"/>
    <w:rsid w:val="00986DB3"/>
    <w:rsid w:val="00986F80"/>
    <w:rsid w:val="00987156"/>
    <w:rsid w:val="00987230"/>
    <w:rsid w:val="00987436"/>
    <w:rsid w:val="009875D6"/>
    <w:rsid w:val="00987794"/>
    <w:rsid w:val="00987A7A"/>
    <w:rsid w:val="00987AD3"/>
    <w:rsid w:val="00990035"/>
    <w:rsid w:val="00990121"/>
    <w:rsid w:val="0099016E"/>
    <w:rsid w:val="00990434"/>
    <w:rsid w:val="00990444"/>
    <w:rsid w:val="009904E1"/>
    <w:rsid w:val="009906DD"/>
    <w:rsid w:val="009908FF"/>
    <w:rsid w:val="00990B4F"/>
    <w:rsid w:val="00990B94"/>
    <w:rsid w:val="00990CA2"/>
    <w:rsid w:val="00990D42"/>
    <w:rsid w:val="00990E9D"/>
    <w:rsid w:val="00990EFF"/>
    <w:rsid w:val="009910D0"/>
    <w:rsid w:val="009911DA"/>
    <w:rsid w:val="009917E8"/>
    <w:rsid w:val="00992183"/>
    <w:rsid w:val="0099222A"/>
    <w:rsid w:val="00992309"/>
    <w:rsid w:val="00992367"/>
    <w:rsid w:val="00992486"/>
    <w:rsid w:val="00992508"/>
    <w:rsid w:val="00992531"/>
    <w:rsid w:val="0099288D"/>
    <w:rsid w:val="00992900"/>
    <w:rsid w:val="00992907"/>
    <w:rsid w:val="00992A83"/>
    <w:rsid w:val="00992D39"/>
    <w:rsid w:val="00992E22"/>
    <w:rsid w:val="00992F5E"/>
    <w:rsid w:val="00992FC3"/>
    <w:rsid w:val="0099346A"/>
    <w:rsid w:val="009935EE"/>
    <w:rsid w:val="00993E96"/>
    <w:rsid w:val="00994089"/>
    <w:rsid w:val="009941D3"/>
    <w:rsid w:val="00994285"/>
    <w:rsid w:val="00994452"/>
    <w:rsid w:val="0099447B"/>
    <w:rsid w:val="009945BA"/>
    <w:rsid w:val="009945ED"/>
    <w:rsid w:val="009947EC"/>
    <w:rsid w:val="00994A2A"/>
    <w:rsid w:val="00994F82"/>
    <w:rsid w:val="00994FA1"/>
    <w:rsid w:val="00994FBD"/>
    <w:rsid w:val="009950FA"/>
    <w:rsid w:val="009952C8"/>
    <w:rsid w:val="0099541D"/>
    <w:rsid w:val="009954C9"/>
    <w:rsid w:val="009955E3"/>
    <w:rsid w:val="0099568E"/>
    <w:rsid w:val="009956A8"/>
    <w:rsid w:val="009956BF"/>
    <w:rsid w:val="00995834"/>
    <w:rsid w:val="00995ACE"/>
    <w:rsid w:val="00995ADF"/>
    <w:rsid w:val="00995C3E"/>
    <w:rsid w:val="00995CCD"/>
    <w:rsid w:val="00996306"/>
    <w:rsid w:val="0099632D"/>
    <w:rsid w:val="00996395"/>
    <w:rsid w:val="00996415"/>
    <w:rsid w:val="009964CA"/>
    <w:rsid w:val="00996A72"/>
    <w:rsid w:val="00996AB8"/>
    <w:rsid w:val="00996B28"/>
    <w:rsid w:val="00997079"/>
    <w:rsid w:val="009970ED"/>
    <w:rsid w:val="00997134"/>
    <w:rsid w:val="00997225"/>
    <w:rsid w:val="00997572"/>
    <w:rsid w:val="009976B6"/>
    <w:rsid w:val="009976EC"/>
    <w:rsid w:val="00997753"/>
    <w:rsid w:val="0099778F"/>
    <w:rsid w:val="009979D3"/>
    <w:rsid w:val="00997E45"/>
    <w:rsid w:val="00997EFE"/>
    <w:rsid w:val="00997FF1"/>
    <w:rsid w:val="00997FF2"/>
    <w:rsid w:val="009A0186"/>
    <w:rsid w:val="009A01A5"/>
    <w:rsid w:val="009A0401"/>
    <w:rsid w:val="009A08F4"/>
    <w:rsid w:val="009A0A7B"/>
    <w:rsid w:val="009A0AA3"/>
    <w:rsid w:val="009A0D71"/>
    <w:rsid w:val="009A0D93"/>
    <w:rsid w:val="009A0DC5"/>
    <w:rsid w:val="009A0E2C"/>
    <w:rsid w:val="009A0FF4"/>
    <w:rsid w:val="009A0FF5"/>
    <w:rsid w:val="009A10A1"/>
    <w:rsid w:val="009A1127"/>
    <w:rsid w:val="009A1294"/>
    <w:rsid w:val="009A13E1"/>
    <w:rsid w:val="009A1479"/>
    <w:rsid w:val="009A1507"/>
    <w:rsid w:val="009A1786"/>
    <w:rsid w:val="009A1B10"/>
    <w:rsid w:val="009A1C33"/>
    <w:rsid w:val="009A1C7F"/>
    <w:rsid w:val="009A1E1F"/>
    <w:rsid w:val="009A20C9"/>
    <w:rsid w:val="009A23B6"/>
    <w:rsid w:val="009A287C"/>
    <w:rsid w:val="009A2A3B"/>
    <w:rsid w:val="009A2C93"/>
    <w:rsid w:val="009A2D1A"/>
    <w:rsid w:val="009A2D3D"/>
    <w:rsid w:val="009A3145"/>
    <w:rsid w:val="009A32E1"/>
    <w:rsid w:val="009A36BC"/>
    <w:rsid w:val="009A3AC8"/>
    <w:rsid w:val="009A3C2F"/>
    <w:rsid w:val="009A3CAA"/>
    <w:rsid w:val="009A3EBA"/>
    <w:rsid w:val="009A4054"/>
    <w:rsid w:val="009A41E1"/>
    <w:rsid w:val="009A42BD"/>
    <w:rsid w:val="009A42F3"/>
    <w:rsid w:val="009A4682"/>
    <w:rsid w:val="009A4844"/>
    <w:rsid w:val="009A4957"/>
    <w:rsid w:val="009A4B02"/>
    <w:rsid w:val="009A5076"/>
    <w:rsid w:val="009A514C"/>
    <w:rsid w:val="009A51CF"/>
    <w:rsid w:val="009A5431"/>
    <w:rsid w:val="009A58AC"/>
    <w:rsid w:val="009A58E9"/>
    <w:rsid w:val="009A5987"/>
    <w:rsid w:val="009A598E"/>
    <w:rsid w:val="009A600D"/>
    <w:rsid w:val="009A618E"/>
    <w:rsid w:val="009A61E8"/>
    <w:rsid w:val="009A6574"/>
    <w:rsid w:val="009A6582"/>
    <w:rsid w:val="009A66C5"/>
    <w:rsid w:val="009A6880"/>
    <w:rsid w:val="009A68B4"/>
    <w:rsid w:val="009A6A77"/>
    <w:rsid w:val="009A6AA2"/>
    <w:rsid w:val="009A6CA6"/>
    <w:rsid w:val="009A6E5D"/>
    <w:rsid w:val="009A7154"/>
    <w:rsid w:val="009A71B9"/>
    <w:rsid w:val="009A71D8"/>
    <w:rsid w:val="009A73CC"/>
    <w:rsid w:val="009A74E0"/>
    <w:rsid w:val="009A75C1"/>
    <w:rsid w:val="009A7617"/>
    <w:rsid w:val="009A7932"/>
    <w:rsid w:val="009A7980"/>
    <w:rsid w:val="009A7A62"/>
    <w:rsid w:val="009A7A88"/>
    <w:rsid w:val="009B0136"/>
    <w:rsid w:val="009B0372"/>
    <w:rsid w:val="009B03CD"/>
    <w:rsid w:val="009B03F8"/>
    <w:rsid w:val="009B0512"/>
    <w:rsid w:val="009B06E1"/>
    <w:rsid w:val="009B0928"/>
    <w:rsid w:val="009B0AF7"/>
    <w:rsid w:val="009B0B62"/>
    <w:rsid w:val="009B0C6D"/>
    <w:rsid w:val="009B0CDB"/>
    <w:rsid w:val="009B0E25"/>
    <w:rsid w:val="009B1049"/>
    <w:rsid w:val="009B10A4"/>
    <w:rsid w:val="009B10F3"/>
    <w:rsid w:val="009B1198"/>
    <w:rsid w:val="009B132A"/>
    <w:rsid w:val="009B1699"/>
    <w:rsid w:val="009B18BA"/>
    <w:rsid w:val="009B1922"/>
    <w:rsid w:val="009B1987"/>
    <w:rsid w:val="009B1C32"/>
    <w:rsid w:val="009B1EB1"/>
    <w:rsid w:val="009B1F6A"/>
    <w:rsid w:val="009B1F71"/>
    <w:rsid w:val="009B1FFB"/>
    <w:rsid w:val="009B1FFD"/>
    <w:rsid w:val="009B2327"/>
    <w:rsid w:val="009B2353"/>
    <w:rsid w:val="009B26BE"/>
    <w:rsid w:val="009B2782"/>
    <w:rsid w:val="009B286E"/>
    <w:rsid w:val="009B29B9"/>
    <w:rsid w:val="009B2F58"/>
    <w:rsid w:val="009B34F9"/>
    <w:rsid w:val="009B363F"/>
    <w:rsid w:val="009B3679"/>
    <w:rsid w:val="009B38E8"/>
    <w:rsid w:val="009B3995"/>
    <w:rsid w:val="009B399F"/>
    <w:rsid w:val="009B3C2E"/>
    <w:rsid w:val="009B3CD2"/>
    <w:rsid w:val="009B4232"/>
    <w:rsid w:val="009B4378"/>
    <w:rsid w:val="009B441F"/>
    <w:rsid w:val="009B4509"/>
    <w:rsid w:val="009B45B9"/>
    <w:rsid w:val="009B45DD"/>
    <w:rsid w:val="009B4800"/>
    <w:rsid w:val="009B49FA"/>
    <w:rsid w:val="009B5048"/>
    <w:rsid w:val="009B5218"/>
    <w:rsid w:val="009B52B7"/>
    <w:rsid w:val="009B545F"/>
    <w:rsid w:val="009B5538"/>
    <w:rsid w:val="009B56AD"/>
    <w:rsid w:val="009B57EE"/>
    <w:rsid w:val="009B587D"/>
    <w:rsid w:val="009B5A1F"/>
    <w:rsid w:val="009B5A50"/>
    <w:rsid w:val="009B5CAC"/>
    <w:rsid w:val="009B5DAD"/>
    <w:rsid w:val="009B5E12"/>
    <w:rsid w:val="009B5EF8"/>
    <w:rsid w:val="009B5F28"/>
    <w:rsid w:val="009B60C1"/>
    <w:rsid w:val="009B60C6"/>
    <w:rsid w:val="009B6193"/>
    <w:rsid w:val="009B6269"/>
    <w:rsid w:val="009B62D5"/>
    <w:rsid w:val="009B677E"/>
    <w:rsid w:val="009B67FE"/>
    <w:rsid w:val="009B6820"/>
    <w:rsid w:val="009B6974"/>
    <w:rsid w:val="009B698B"/>
    <w:rsid w:val="009B6B3B"/>
    <w:rsid w:val="009B6D20"/>
    <w:rsid w:val="009B6D6C"/>
    <w:rsid w:val="009B732E"/>
    <w:rsid w:val="009B7456"/>
    <w:rsid w:val="009B77C7"/>
    <w:rsid w:val="009B7C01"/>
    <w:rsid w:val="009B7FF3"/>
    <w:rsid w:val="009C002C"/>
    <w:rsid w:val="009C04B7"/>
    <w:rsid w:val="009C0540"/>
    <w:rsid w:val="009C06D1"/>
    <w:rsid w:val="009C09D7"/>
    <w:rsid w:val="009C0C0F"/>
    <w:rsid w:val="009C122F"/>
    <w:rsid w:val="009C14F9"/>
    <w:rsid w:val="009C172F"/>
    <w:rsid w:val="009C1802"/>
    <w:rsid w:val="009C1954"/>
    <w:rsid w:val="009C2425"/>
    <w:rsid w:val="009C25F8"/>
    <w:rsid w:val="009C26C9"/>
    <w:rsid w:val="009C297F"/>
    <w:rsid w:val="009C2A39"/>
    <w:rsid w:val="009C2AA6"/>
    <w:rsid w:val="009C2C79"/>
    <w:rsid w:val="009C2CD2"/>
    <w:rsid w:val="009C2DF9"/>
    <w:rsid w:val="009C2E9A"/>
    <w:rsid w:val="009C2FB4"/>
    <w:rsid w:val="009C31F5"/>
    <w:rsid w:val="009C322A"/>
    <w:rsid w:val="009C34CF"/>
    <w:rsid w:val="009C359B"/>
    <w:rsid w:val="009C3627"/>
    <w:rsid w:val="009C37F2"/>
    <w:rsid w:val="009C3AD4"/>
    <w:rsid w:val="009C3BFF"/>
    <w:rsid w:val="009C3D73"/>
    <w:rsid w:val="009C3DBC"/>
    <w:rsid w:val="009C3FA0"/>
    <w:rsid w:val="009C4016"/>
    <w:rsid w:val="009C413F"/>
    <w:rsid w:val="009C43C7"/>
    <w:rsid w:val="009C45C1"/>
    <w:rsid w:val="009C46A4"/>
    <w:rsid w:val="009C47FA"/>
    <w:rsid w:val="009C48FE"/>
    <w:rsid w:val="009C4B30"/>
    <w:rsid w:val="009C4C09"/>
    <w:rsid w:val="009C4C31"/>
    <w:rsid w:val="009C4F09"/>
    <w:rsid w:val="009C52BA"/>
    <w:rsid w:val="009C52E5"/>
    <w:rsid w:val="009C5300"/>
    <w:rsid w:val="009C54A9"/>
    <w:rsid w:val="009C5567"/>
    <w:rsid w:val="009C5679"/>
    <w:rsid w:val="009C5B6C"/>
    <w:rsid w:val="009C5C0C"/>
    <w:rsid w:val="009C5C76"/>
    <w:rsid w:val="009C5E16"/>
    <w:rsid w:val="009C5F08"/>
    <w:rsid w:val="009C5F30"/>
    <w:rsid w:val="009C5FE5"/>
    <w:rsid w:val="009C61B6"/>
    <w:rsid w:val="009C63A7"/>
    <w:rsid w:val="009C65AB"/>
    <w:rsid w:val="009C6725"/>
    <w:rsid w:val="009C6726"/>
    <w:rsid w:val="009C67BF"/>
    <w:rsid w:val="009C67D0"/>
    <w:rsid w:val="009C6A6B"/>
    <w:rsid w:val="009C6B4A"/>
    <w:rsid w:val="009C6CB9"/>
    <w:rsid w:val="009C6DEB"/>
    <w:rsid w:val="009C7013"/>
    <w:rsid w:val="009C701B"/>
    <w:rsid w:val="009C702B"/>
    <w:rsid w:val="009C7130"/>
    <w:rsid w:val="009C725B"/>
    <w:rsid w:val="009C72C7"/>
    <w:rsid w:val="009C7484"/>
    <w:rsid w:val="009C76D0"/>
    <w:rsid w:val="009C798A"/>
    <w:rsid w:val="009C7A67"/>
    <w:rsid w:val="009C7AD1"/>
    <w:rsid w:val="009D02EA"/>
    <w:rsid w:val="009D0437"/>
    <w:rsid w:val="009D0615"/>
    <w:rsid w:val="009D06D0"/>
    <w:rsid w:val="009D0EF8"/>
    <w:rsid w:val="009D0F74"/>
    <w:rsid w:val="009D0FE9"/>
    <w:rsid w:val="009D113D"/>
    <w:rsid w:val="009D1150"/>
    <w:rsid w:val="009D125C"/>
    <w:rsid w:val="009D1272"/>
    <w:rsid w:val="009D133A"/>
    <w:rsid w:val="009D14A4"/>
    <w:rsid w:val="009D1689"/>
    <w:rsid w:val="009D1819"/>
    <w:rsid w:val="009D192B"/>
    <w:rsid w:val="009D1AD3"/>
    <w:rsid w:val="009D1B4A"/>
    <w:rsid w:val="009D1C8C"/>
    <w:rsid w:val="009D1D7D"/>
    <w:rsid w:val="009D1F37"/>
    <w:rsid w:val="009D1FE2"/>
    <w:rsid w:val="009D2005"/>
    <w:rsid w:val="009D269B"/>
    <w:rsid w:val="009D284A"/>
    <w:rsid w:val="009D2850"/>
    <w:rsid w:val="009D296D"/>
    <w:rsid w:val="009D2994"/>
    <w:rsid w:val="009D29A6"/>
    <w:rsid w:val="009D2B3F"/>
    <w:rsid w:val="009D2D1F"/>
    <w:rsid w:val="009D2DB9"/>
    <w:rsid w:val="009D2E7B"/>
    <w:rsid w:val="009D2FFA"/>
    <w:rsid w:val="009D3029"/>
    <w:rsid w:val="009D30E1"/>
    <w:rsid w:val="009D339C"/>
    <w:rsid w:val="009D33F3"/>
    <w:rsid w:val="009D3625"/>
    <w:rsid w:val="009D3891"/>
    <w:rsid w:val="009D3A72"/>
    <w:rsid w:val="009D3A8C"/>
    <w:rsid w:val="009D3AD6"/>
    <w:rsid w:val="009D3D2F"/>
    <w:rsid w:val="009D3E43"/>
    <w:rsid w:val="009D3E49"/>
    <w:rsid w:val="009D41C0"/>
    <w:rsid w:val="009D4365"/>
    <w:rsid w:val="009D445C"/>
    <w:rsid w:val="009D464F"/>
    <w:rsid w:val="009D466A"/>
    <w:rsid w:val="009D469F"/>
    <w:rsid w:val="009D46AE"/>
    <w:rsid w:val="009D47EB"/>
    <w:rsid w:val="009D4833"/>
    <w:rsid w:val="009D4847"/>
    <w:rsid w:val="009D487D"/>
    <w:rsid w:val="009D4BA2"/>
    <w:rsid w:val="009D4E3B"/>
    <w:rsid w:val="009D4EC8"/>
    <w:rsid w:val="009D4F7C"/>
    <w:rsid w:val="009D50E3"/>
    <w:rsid w:val="009D51AE"/>
    <w:rsid w:val="009D53A9"/>
    <w:rsid w:val="009D541B"/>
    <w:rsid w:val="009D5461"/>
    <w:rsid w:val="009D5576"/>
    <w:rsid w:val="009D57A2"/>
    <w:rsid w:val="009D58F5"/>
    <w:rsid w:val="009D5CDE"/>
    <w:rsid w:val="009D5D0C"/>
    <w:rsid w:val="009D5F34"/>
    <w:rsid w:val="009D6197"/>
    <w:rsid w:val="009D6242"/>
    <w:rsid w:val="009D6336"/>
    <w:rsid w:val="009D64A6"/>
    <w:rsid w:val="009D64DE"/>
    <w:rsid w:val="009D650B"/>
    <w:rsid w:val="009D65B3"/>
    <w:rsid w:val="009D6B53"/>
    <w:rsid w:val="009D6B5B"/>
    <w:rsid w:val="009D6B89"/>
    <w:rsid w:val="009D6C8E"/>
    <w:rsid w:val="009D6D6C"/>
    <w:rsid w:val="009D6D98"/>
    <w:rsid w:val="009D6DC6"/>
    <w:rsid w:val="009D6E5F"/>
    <w:rsid w:val="009D76A0"/>
    <w:rsid w:val="009D7738"/>
    <w:rsid w:val="009D78DF"/>
    <w:rsid w:val="009D7B04"/>
    <w:rsid w:val="009D7B9A"/>
    <w:rsid w:val="009D7C28"/>
    <w:rsid w:val="009E0879"/>
    <w:rsid w:val="009E0A6A"/>
    <w:rsid w:val="009E0AE1"/>
    <w:rsid w:val="009E0BC8"/>
    <w:rsid w:val="009E1150"/>
    <w:rsid w:val="009E14EC"/>
    <w:rsid w:val="009E1687"/>
    <w:rsid w:val="009E1BCA"/>
    <w:rsid w:val="009E1C01"/>
    <w:rsid w:val="009E1C6E"/>
    <w:rsid w:val="009E1CD3"/>
    <w:rsid w:val="009E1D70"/>
    <w:rsid w:val="009E1D78"/>
    <w:rsid w:val="009E1EFE"/>
    <w:rsid w:val="009E1F1E"/>
    <w:rsid w:val="009E2294"/>
    <w:rsid w:val="009E238C"/>
    <w:rsid w:val="009E292A"/>
    <w:rsid w:val="009E2A85"/>
    <w:rsid w:val="009E2A9A"/>
    <w:rsid w:val="009E2CE4"/>
    <w:rsid w:val="009E3373"/>
    <w:rsid w:val="009E337F"/>
    <w:rsid w:val="009E33C6"/>
    <w:rsid w:val="009E344C"/>
    <w:rsid w:val="009E34CA"/>
    <w:rsid w:val="009E3523"/>
    <w:rsid w:val="009E37FC"/>
    <w:rsid w:val="009E381E"/>
    <w:rsid w:val="009E3917"/>
    <w:rsid w:val="009E39A7"/>
    <w:rsid w:val="009E3A26"/>
    <w:rsid w:val="009E3C07"/>
    <w:rsid w:val="009E3DD4"/>
    <w:rsid w:val="009E4011"/>
    <w:rsid w:val="009E4469"/>
    <w:rsid w:val="009E44DB"/>
    <w:rsid w:val="009E47DA"/>
    <w:rsid w:val="009E489F"/>
    <w:rsid w:val="009E497B"/>
    <w:rsid w:val="009E4A46"/>
    <w:rsid w:val="009E4A52"/>
    <w:rsid w:val="009E4C0A"/>
    <w:rsid w:val="009E4CFA"/>
    <w:rsid w:val="009E4F9D"/>
    <w:rsid w:val="009E4FF4"/>
    <w:rsid w:val="009E51C7"/>
    <w:rsid w:val="009E538B"/>
    <w:rsid w:val="009E563C"/>
    <w:rsid w:val="009E591D"/>
    <w:rsid w:val="009E5A1E"/>
    <w:rsid w:val="009E5A41"/>
    <w:rsid w:val="009E5C6F"/>
    <w:rsid w:val="009E5C8B"/>
    <w:rsid w:val="009E5EB5"/>
    <w:rsid w:val="009E654D"/>
    <w:rsid w:val="009E66EB"/>
    <w:rsid w:val="009E68D3"/>
    <w:rsid w:val="009E6921"/>
    <w:rsid w:val="009E69CF"/>
    <w:rsid w:val="009E69E4"/>
    <w:rsid w:val="009E6A6F"/>
    <w:rsid w:val="009E6B36"/>
    <w:rsid w:val="009E6DD8"/>
    <w:rsid w:val="009E70F7"/>
    <w:rsid w:val="009E71FA"/>
    <w:rsid w:val="009E73C0"/>
    <w:rsid w:val="009E7A89"/>
    <w:rsid w:val="009E7D55"/>
    <w:rsid w:val="009E7D7D"/>
    <w:rsid w:val="009E7E25"/>
    <w:rsid w:val="009E7FE0"/>
    <w:rsid w:val="009F0075"/>
    <w:rsid w:val="009F0119"/>
    <w:rsid w:val="009F0135"/>
    <w:rsid w:val="009F031C"/>
    <w:rsid w:val="009F034D"/>
    <w:rsid w:val="009F044E"/>
    <w:rsid w:val="009F0459"/>
    <w:rsid w:val="009F0465"/>
    <w:rsid w:val="009F05D7"/>
    <w:rsid w:val="009F0870"/>
    <w:rsid w:val="009F0A0F"/>
    <w:rsid w:val="009F0A3B"/>
    <w:rsid w:val="009F0AC5"/>
    <w:rsid w:val="009F0FC9"/>
    <w:rsid w:val="009F0FD8"/>
    <w:rsid w:val="009F10EE"/>
    <w:rsid w:val="009F1186"/>
    <w:rsid w:val="009F1428"/>
    <w:rsid w:val="009F1B22"/>
    <w:rsid w:val="009F1D1D"/>
    <w:rsid w:val="009F1D5E"/>
    <w:rsid w:val="009F21A3"/>
    <w:rsid w:val="009F242C"/>
    <w:rsid w:val="009F24CE"/>
    <w:rsid w:val="009F2619"/>
    <w:rsid w:val="009F2674"/>
    <w:rsid w:val="009F2864"/>
    <w:rsid w:val="009F2B13"/>
    <w:rsid w:val="009F2BD3"/>
    <w:rsid w:val="009F2C7C"/>
    <w:rsid w:val="009F2D23"/>
    <w:rsid w:val="009F2F3D"/>
    <w:rsid w:val="009F3049"/>
    <w:rsid w:val="009F30EC"/>
    <w:rsid w:val="009F36AC"/>
    <w:rsid w:val="009F3875"/>
    <w:rsid w:val="009F3910"/>
    <w:rsid w:val="009F3CB2"/>
    <w:rsid w:val="009F3F06"/>
    <w:rsid w:val="009F407C"/>
    <w:rsid w:val="009F4222"/>
    <w:rsid w:val="009F453E"/>
    <w:rsid w:val="009F4750"/>
    <w:rsid w:val="009F4A92"/>
    <w:rsid w:val="009F4B93"/>
    <w:rsid w:val="009F4C08"/>
    <w:rsid w:val="009F4C1C"/>
    <w:rsid w:val="009F4C57"/>
    <w:rsid w:val="009F4D45"/>
    <w:rsid w:val="009F4ECF"/>
    <w:rsid w:val="009F52FE"/>
    <w:rsid w:val="009F5511"/>
    <w:rsid w:val="009F5653"/>
    <w:rsid w:val="009F57F7"/>
    <w:rsid w:val="009F5828"/>
    <w:rsid w:val="009F5977"/>
    <w:rsid w:val="009F5A0C"/>
    <w:rsid w:val="009F5B68"/>
    <w:rsid w:val="009F5B6B"/>
    <w:rsid w:val="009F5DB0"/>
    <w:rsid w:val="009F6262"/>
    <w:rsid w:val="009F632D"/>
    <w:rsid w:val="009F666A"/>
    <w:rsid w:val="009F6ACC"/>
    <w:rsid w:val="009F6F88"/>
    <w:rsid w:val="009F6FDC"/>
    <w:rsid w:val="009F729F"/>
    <w:rsid w:val="009F7550"/>
    <w:rsid w:val="009F76F3"/>
    <w:rsid w:val="009F7701"/>
    <w:rsid w:val="009F779A"/>
    <w:rsid w:val="009F78CF"/>
    <w:rsid w:val="009F7A66"/>
    <w:rsid w:val="009F7A72"/>
    <w:rsid w:val="009F7A9A"/>
    <w:rsid w:val="009F7E54"/>
    <w:rsid w:val="009F7E60"/>
    <w:rsid w:val="009F7EEC"/>
    <w:rsid w:val="009F7F9C"/>
    <w:rsid w:val="00A00015"/>
    <w:rsid w:val="00A00259"/>
    <w:rsid w:val="00A00383"/>
    <w:rsid w:val="00A0055C"/>
    <w:rsid w:val="00A00604"/>
    <w:rsid w:val="00A006A9"/>
    <w:rsid w:val="00A006D4"/>
    <w:rsid w:val="00A008DD"/>
    <w:rsid w:val="00A00B75"/>
    <w:rsid w:val="00A00C2F"/>
    <w:rsid w:val="00A00E43"/>
    <w:rsid w:val="00A00E4F"/>
    <w:rsid w:val="00A00EE0"/>
    <w:rsid w:val="00A0126B"/>
    <w:rsid w:val="00A014F2"/>
    <w:rsid w:val="00A01711"/>
    <w:rsid w:val="00A01964"/>
    <w:rsid w:val="00A01BEE"/>
    <w:rsid w:val="00A01C8B"/>
    <w:rsid w:val="00A01D22"/>
    <w:rsid w:val="00A01D9D"/>
    <w:rsid w:val="00A01EE4"/>
    <w:rsid w:val="00A02186"/>
    <w:rsid w:val="00A0234D"/>
    <w:rsid w:val="00A023BF"/>
    <w:rsid w:val="00A0247D"/>
    <w:rsid w:val="00A024B6"/>
    <w:rsid w:val="00A02560"/>
    <w:rsid w:val="00A02789"/>
    <w:rsid w:val="00A02BC5"/>
    <w:rsid w:val="00A02E38"/>
    <w:rsid w:val="00A02EA4"/>
    <w:rsid w:val="00A02EDF"/>
    <w:rsid w:val="00A03135"/>
    <w:rsid w:val="00A0315A"/>
    <w:rsid w:val="00A031CC"/>
    <w:rsid w:val="00A0352E"/>
    <w:rsid w:val="00A0355E"/>
    <w:rsid w:val="00A035FE"/>
    <w:rsid w:val="00A0364B"/>
    <w:rsid w:val="00A036B0"/>
    <w:rsid w:val="00A036B9"/>
    <w:rsid w:val="00A03853"/>
    <w:rsid w:val="00A03B28"/>
    <w:rsid w:val="00A03BBD"/>
    <w:rsid w:val="00A03C48"/>
    <w:rsid w:val="00A03DB8"/>
    <w:rsid w:val="00A03E20"/>
    <w:rsid w:val="00A03EE3"/>
    <w:rsid w:val="00A04012"/>
    <w:rsid w:val="00A04046"/>
    <w:rsid w:val="00A04123"/>
    <w:rsid w:val="00A04128"/>
    <w:rsid w:val="00A04372"/>
    <w:rsid w:val="00A0467E"/>
    <w:rsid w:val="00A04812"/>
    <w:rsid w:val="00A04993"/>
    <w:rsid w:val="00A04B6E"/>
    <w:rsid w:val="00A04BEB"/>
    <w:rsid w:val="00A04C34"/>
    <w:rsid w:val="00A04C76"/>
    <w:rsid w:val="00A04C8D"/>
    <w:rsid w:val="00A04CD8"/>
    <w:rsid w:val="00A04DDB"/>
    <w:rsid w:val="00A05076"/>
    <w:rsid w:val="00A05113"/>
    <w:rsid w:val="00A05146"/>
    <w:rsid w:val="00A055ED"/>
    <w:rsid w:val="00A05741"/>
    <w:rsid w:val="00A059A6"/>
    <w:rsid w:val="00A05A72"/>
    <w:rsid w:val="00A05EB4"/>
    <w:rsid w:val="00A061DC"/>
    <w:rsid w:val="00A063FE"/>
    <w:rsid w:val="00A064F0"/>
    <w:rsid w:val="00A0657B"/>
    <w:rsid w:val="00A066B8"/>
    <w:rsid w:val="00A066CB"/>
    <w:rsid w:val="00A066D1"/>
    <w:rsid w:val="00A0674B"/>
    <w:rsid w:val="00A0688B"/>
    <w:rsid w:val="00A06965"/>
    <w:rsid w:val="00A06A5F"/>
    <w:rsid w:val="00A06A61"/>
    <w:rsid w:val="00A06CC5"/>
    <w:rsid w:val="00A06D14"/>
    <w:rsid w:val="00A06F28"/>
    <w:rsid w:val="00A07228"/>
    <w:rsid w:val="00A076B1"/>
    <w:rsid w:val="00A076BD"/>
    <w:rsid w:val="00A076FE"/>
    <w:rsid w:val="00A07906"/>
    <w:rsid w:val="00A07CB4"/>
    <w:rsid w:val="00A07FEB"/>
    <w:rsid w:val="00A103DF"/>
    <w:rsid w:val="00A10406"/>
    <w:rsid w:val="00A105BE"/>
    <w:rsid w:val="00A10877"/>
    <w:rsid w:val="00A10A7E"/>
    <w:rsid w:val="00A10D9E"/>
    <w:rsid w:val="00A10E2E"/>
    <w:rsid w:val="00A10F22"/>
    <w:rsid w:val="00A10F51"/>
    <w:rsid w:val="00A10FDD"/>
    <w:rsid w:val="00A11351"/>
    <w:rsid w:val="00A11A3B"/>
    <w:rsid w:val="00A120D1"/>
    <w:rsid w:val="00A124D8"/>
    <w:rsid w:val="00A128E9"/>
    <w:rsid w:val="00A1299F"/>
    <w:rsid w:val="00A129FC"/>
    <w:rsid w:val="00A12E29"/>
    <w:rsid w:val="00A12F7A"/>
    <w:rsid w:val="00A13397"/>
    <w:rsid w:val="00A134CA"/>
    <w:rsid w:val="00A134FE"/>
    <w:rsid w:val="00A13521"/>
    <w:rsid w:val="00A1354E"/>
    <w:rsid w:val="00A13619"/>
    <w:rsid w:val="00A137D1"/>
    <w:rsid w:val="00A137F9"/>
    <w:rsid w:val="00A1392F"/>
    <w:rsid w:val="00A13CDB"/>
    <w:rsid w:val="00A13DF5"/>
    <w:rsid w:val="00A13E3E"/>
    <w:rsid w:val="00A13FA6"/>
    <w:rsid w:val="00A13FDB"/>
    <w:rsid w:val="00A140E5"/>
    <w:rsid w:val="00A14136"/>
    <w:rsid w:val="00A14259"/>
    <w:rsid w:val="00A14469"/>
    <w:rsid w:val="00A14515"/>
    <w:rsid w:val="00A145B6"/>
    <w:rsid w:val="00A14A38"/>
    <w:rsid w:val="00A14AC4"/>
    <w:rsid w:val="00A14DDA"/>
    <w:rsid w:val="00A15075"/>
    <w:rsid w:val="00A1554E"/>
    <w:rsid w:val="00A15743"/>
    <w:rsid w:val="00A157F1"/>
    <w:rsid w:val="00A15842"/>
    <w:rsid w:val="00A15889"/>
    <w:rsid w:val="00A15D43"/>
    <w:rsid w:val="00A15D4B"/>
    <w:rsid w:val="00A15FA2"/>
    <w:rsid w:val="00A16321"/>
    <w:rsid w:val="00A16333"/>
    <w:rsid w:val="00A163D9"/>
    <w:rsid w:val="00A166E9"/>
    <w:rsid w:val="00A168BB"/>
    <w:rsid w:val="00A1690A"/>
    <w:rsid w:val="00A16A8B"/>
    <w:rsid w:val="00A16D78"/>
    <w:rsid w:val="00A16F95"/>
    <w:rsid w:val="00A170ED"/>
    <w:rsid w:val="00A174BC"/>
    <w:rsid w:val="00A174D8"/>
    <w:rsid w:val="00A175CF"/>
    <w:rsid w:val="00A1773A"/>
    <w:rsid w:val="00A17801"/>
    <w:rsid w:val="00A17A6F"/>
    <w:rsid w:val="00A17C62"/>
    <w:rsid w:val="00A17F8A"/>
    <w:rsid w:val="00A17FB5"/>
    <w:rsid w:val="00A20365"/>
    <w:rsid w:val="00A203EB"/>
    <w:rsid w:val="00A2052C"/>
    <w:rsid w:val="00A206DF"/>
    <w:rsid w:val="00A208F9"/>
    <w:rsid w:val="00A2098C"/>
    <w:rsid w:val="00A20B24"/>
    <w:rsid w:val="00A20B54"/>
    <w:rsid w:val="00A20B8D"/>
    <w:rsid w:val="00A210CB"/>
    <w:rsid w:val="00A2123C"/>
    <w:rsid w:val="00A212B1"/>
    <w:rsid w:val="00A212DD"/>
    <w:rsid w:val="00A21348"/>
    <w:rsid w:val="00A21528"/>
    <w:rsid w:val="00A21685"/>
    <w:rsid w:val="00A21713"/>
    <w:rsid w:val="00A21C16"/>
    <w:rsid w:val="00A22017"/>
    <w:rsid w:val="00A220E7"/>
    <w:rsid w:val="00A221AC"/>
    <w:rsid w:val="00A221EC"/>
    <w:rsid w:val="00A22219"/>
    <w:rsid w:val="00A2240D"/>
    <w:rsid w:val="00A2271E"/>
    <w:rsid w:val="00A228D3"/>
    <w:rsid w:val="00A22A00"/>
    <w:rsid w:val="00A22B65"/>
    <w:rsid w:val="00A22DB5"/>
    <w:rsid w:val="00A22FDE"/>
    <w:rsid w:val="00A231E8"/>
    <w:rsid w:val="00A232C1"/>
    <w:rsid w:val="00A23457"/>
    <w:rsid w:val="00A237B9"/>
    <w:rsid w:val="00A237DE"/>
    <w:rsid w:val="00A23884"/>
    <w:rsid w:val="00A23AAD"/>
    <w:rsid w:val="00A23AFC"/>
    <w:rsid w:val="00A23B3D"/>
    <w:rsid w:val="00A240A5"/>
    <w:rsid w:val="00A240FC"/>
    <w:rsid w:val="00A2421C"/>
    <w:rsid w:val="00A24638"/>
    <w:rsid w:val="00A24822"/>
    <w:rsid w:val="00A2485E"/>
    <w:rsid w:val="00A24961"/>
    <w:rsid w:val="00A24BAE"/>
    <w:rsid w:val="00A24DB3"/>
    <w:rsid w:val="00A24F04"/>
    <w:rsid w:val="00A24F24"/>
    <w:rsid w:val="00A24F82"/>
    <w:rsid w:val="00A25005"/>
    <w:rsid w:val="00A25250"/>
    <w:rsid w:val="00A25309"/>
    <w:rsid w:val="00A25368"/>
    <w:rsid w:val="00A25370"/>
    <w:rsid w:val="00A253F1"/>
    <w:rsid w:val="00A2578D"/>
    <w:rsid w:val="00A259E4"/>
    <w:rsid w:val="00A25C40"/>
    <w:rsid w:val="00A25C46"/>
    <w:rsid w:val="00A25C78"/>
    <w:rsid w:val="00A25CBD"/>
    <w:rsid w:val="00A25E87"/>
    <w:rsid w:val="00A2602A"/>
    <w:rsid w:val="00A2614D"/>
    <w:rsid w:val="00A2614F"/>
    <w:rsid w:val="00A26356"/>
    <w:rsid w:val="00A26392"/>
    <w:rsid w:val="00A26583"/>
    <w:rsid w:val="00A26746"/>
    <w:rsid w:val="00A2678A"/>
    <w:rsid w:val="00A26B10"/>
    <w:rsid w:val="00A26C4E"/>
    <w:rsid w:val="00A26DBB"/>
    <w:rsid w:val="00A26E68"/>
    <w:rsid w:val="00A26FB9"/>
    <w:rsid w:val="00A26FC6"/>
    <w:rsid w:val="00A2719D"/>
    <w:rsid w:val="00A2736D"/>
    <w:rsid w:val="00A276C8"/>
    <w:rsid w:val="00A276FB"/>
    <w:rsid w:val="00A278AA"/>
    <w:rsid w:val="00A27B59"/>
    <w:rsid w:val="00A27BFA"/>
    <w:rsid w:val="00A27CBD"/>
    <w:rsid w:val="00A307D4"/>
    <w:rsid w:val="00A3080F"/>
    <w:rsid w:val="00A30C8B"/>
    <w:rsid w:val="00A30C8D"/>
    <w:rsid w:val="00A31051"/>
    <w:rsid w:val="00A31165"/>
    <w:rsid w:val="00A31276"/>
    <w:rsid w:val="00A3139A"/>
    <w:rsid w:val="00A313CF"/>
    <w:rsid w:val="00A31455"/>
    <w:rsid w:val="00A31843"/>
    <w:rsid w:val="00A31849"/>
    <w:rsid w:val="00A31911"/>
    <w:rsid w:val="00A319B6"/>
    <w:rsid w:val="00A31C89"/>
    <w:rsid w:val="00A32224"/>
    <w:rsid w:val="00A322C6"/>
    <w:rsid w:val="00A32489"/>
    <w:rsid w:val="00A324DE"/>
    <w:rsid w:val="00A3266A"/>
    <w:rsid w:val="00A326C9"/>
    <w:rsid w:val="00A3286A"/>
    <w:rsid w:val="00A32F88"/>
    <w:rsid w:val="00A3305D"/>
    <w:rsid w:val="00A3312E"/>
    <w:rsid w:val="00A3335A"/>
    <w:rsid w:val="00A3350B"/>
    <w:rsid w:val="00A3351A"/>
    <w:rsid w:val="00A33644"/>
    <w:rsid w:val="00A338B7"/>
    <w:rsid w:val="00A33913"/>
    <w:rsid w:val="00A342A8"/>
    <w:rsid w:val="00A342DA"/>
    <w:rsid w:val="00A3452C"/>
    <w:rsid w:val="00A345E2"/>
    <w:rsid w:val="00A3461A"/>
    <w:rsid w:val="00A34736"/>
    <w:rsid w:val="00A34B73"/>
    <w:rsid w:val="00A34FC6"/>
    <w:rsid w:val="00A3504B"/>
    <w:rsid w:val="00A35133"/>
    <w:rsid w:val="00A35237"/>
    <w:rsid w:val="00A35340"/>
    <w:rsid w:val="00A35577"/>
    <w:rsid w:val="00A355E8"/>
    <w:rsid w:val="00A356E5"/>
    <w:rsid w:val="00A35788"/>
    <w:rsid w:val="00A35878"/>
    <w:rsid w:val="00A35AFB"/>
    <w:rsid w:val="00A35B10"/>
    <w:rsid w:val="00A35BC0"/>
    <w:rsid w:val="00A35C5E"/>
    <w:rsid w:val="00A35C7C"/>
    <w:rsid w:val="00A35E9D"/>
    <w:rsid w:val="00A35F1F"/>
    <w:rsid w:val="00A36120"/>
    <w:rsid w:val="00A361E6"/>
    <w:rsid w:val="00A36417"/>
    <w:rsid w:val="00A36470"/>
    <w:rsid w:val="00A3660A"/>
    <w:rsid w:val="00A36861"/>
    <w:rsid w:val="00A36AA3"/>
    <w:rsid w:val="00A36C28"/>
    <w:rsid w:val="00A37314"/>
    <w:rsid w:val="00A373FE"/>
    <w:rsid w:val="00A3742D"/>
    <w:rsid w:val="00A37436"/>
    <w:rsid w:val="00A376D3"/>
    <w:rsid w:val="00A37977"/>
    <w:rsid w:val="00A37A17"/>
    <w:rsid w:val="00A37B1C"/>
    <w:rsid w:val="00A37C2A"/>
    <w:rsid w:val="00A37F48"/>
    <w:rsid w:val="00A37F85"/>
    <w:rsid w:val="00A4006D"/>
    <w:rsid w:val="00A40227"/>
    <w:rsid w:val="00A40270"/>
    <w:rsid w:val="00A4029E"/>
    <w:rsid w:val="00A404EE"/>
    <w:rsid w:val="00A406FB"/>
    <w:rsid w:val="00A40800"/>
    <w:rsid w:val="00A4080C"/>
    <w:rsid w:val="00A4093E"/>
    <w:rsid w:val="00A4096C"/>
    <w:rsid w:val="00A40A64"/>
    <w:rsid w:val="00A40E3C"/>
    <w:rsid w:val="00A4116C"/>
    <w:rsid w:val="00A411D2"/>
    <w:rsid w:val="00A412AD"/>
    <w:rsid w:val="00A412AF"/>
    <w:rsid w:val="00A41400"/>
    <w:rsid w:val="00A416D6"/>
    <w:rsid w:val="00A417AD"/>
    <w:rsid w:val="00A41A0F"/>
    <w:rsid w:val="00A41AE7"/>
    <w:rsid w:val="00A41B18"/>
    <w:rsid w:val="00A41CA4"/>
    <w:rsid w:val="00A41F32"/>
    <w:rsid w:val="00A41FAF"/>
    <w:rsid w:val="00A42200"/>
    <w:rsid w:val="00A425A2"/>
    <w:rsid w:val="00A42715"/>
    <w:rsid w:val="00A4286B"/>
    <w:rsid w:val="00A42A54"/>
    <w:rsid w:val="00A42B57"/>
    <w:rsid w:val="00A42C1F"/>
    <w:rsid w:val="00A43499"/>
    <w:rsid w:val="00A4354A"/>
    <w:rsid w:val="00A43B0B"/>
    <w:rsid w:val="00A43EA0"/>
    <w:rsid w:val="00A442C8"/>
    <w:rsid w:val="00A4438E"/>
    <w:rsid w:val="00A44572"/>
    <w:rsid w:val="00A44C13"/>
    <w:rsid w:val="00A44D20"/>
    <w:rsid w:val="00A44D8A"/>
    <w:rsid w:val="00A44EFA"/>
    <w:rsid w:val="00A44F57"/>
    <w:rsid w:val="00A450B7"/>
    <w:rsid w:val="00A451DA"/>
    <w:rsid w:val="00A454C4"/>
    <w:rsid w:val="00A45824"/>
    <w:rsid w:val="00A458A7"/>
    <w:rsid w:val="00A459E9"/>
    <w:rsid w:val="00A45D90"/>
    <w:rsid w:val="00A45E14"/>
    <w:rsid w:val="00A45FC1"/>
    <w:rsid w:val="00A46067"/>
    <w:rsid w:val="00A46193"/>
    <w:rsid w:val="00A46638"/>
    <w:rsid w:val="00A467D4"/>
    <w:rsid w:val="00A4688B"/>
    <w:rsid w:val="00A4691E"/>
    <w:rsid w:val="00A4693E"/>
    <w:rsid w:val="00A46C13"/>
    <w:rsid w:val="00A47330"/>
    <w:rsid w:val="00A47553"/>
    <w:rsid w:val="00A4780A"/>
    <w:rsid w:val="00A47852"/>
    <w:rsid w:val="00A47994"/>
    <w:rsid w:val="00A47A5C"/>
    <w:rsid w:val="00A47A8D"/>
    <w:rsid w:val="00A47E28"/>
    <w:rsid w:val="00A47FC5"/>
    <w:rsid w:val="00A5016E"/>
    <w:rsid w:val="00A50187"/>
    <w:rsid w:val="00A50290"/>
    <w:rsid w:val="00A502AF"/>
    <w:rsid w:val="00A504D3"/>
    <w:rsid w:val="00A50905"/>
    <w:rsid w:val="00A5095F"/>
    <w:rsid w:val="00A50A6C"/>
    <w:rsid w:val="00A50BCD"/>
    <w:rsid w:val="00A50DD6"/>
    <w:rsid w:val="00A50E0A"/>
    <w:rsid w:val="00A51191"/>
    <w:rsid w:val="00A51274"/>
    <w:rsid w:val="00A51355"/>
    <w:rsid w:val="00A5145A"/>
    <w:rsid w:val="00A5186B"/>
    <w:rsid w:val="00A51938"/>
    <w:rsid w:val="00A519CB"/>
    <w:rsid w:val="00A51AE7"/>
    <w:rsid w:val="00A51B7A"/>
    <w:rsid w:val="00A51B93"/>
    <w:rsid w:val="00A51F93"/>
    <w:rsid w:val="00A51FED"/>
    <w:rsid w:val="00A52359"/>
    <w:rsid w:val="00A52481"/>
    <w:rsid w:val="00A5258C"/>
    <w:rsid w:val="00A5263F"/>
    <w:rsid w:val="00A526E0"/>
    <w:rsid w:val="00A52755"/>
    <w:rsid w:val="00A5277D"/>
    <w:rsid w:val="00A528A5"/>
    <w:rsid w:val="00A52984"/>
    <w:rsid w:val="00A52B94"/>
    <w:rsid w:val="00A52B9D"/>
    <w:rsid w:val="00A52C0E"/>
    <w:rsid w:val="00A52DB8"/>
    <w:rsid w:val="00A52DDF"/>
    <w:rsid w:val="00A52E23"/>
    <w:rsid w:val="00A52F5C"/>
    <w:rsid w:val="00A533E3"/>
    <w:rsid w:val="00A5356A"/>
    <w:rsid w:val="00A536B1"/>
    <w:rsid w:val="00A538EF"/>
    <w:rsid w:val="00A5390C"/>
    <w:rsid w:val="00A53C8F"/>
    <w:rsid w:val="00A53E31"/>
    <w:rsid w:val="00A53EAD"/>
    <w:rsid w:val="00A53F37"/>
    <w:rsid w:val="00A53FB1"/>
    <w:rsid w:val="00A53FDE"/>
    <w:rsid w:val="00A542E8"/>
    <w:rsid w:val="00A543C2"/>
    <w:rsid w:val="00A54522"/>
    <w:rsid w:val="00A54564"/>
    <w:rsid w:val="00A545DA"/>
    <w:rsid w:val="00A546AA"/>
    <w:rsid w:val="00A5474B"/>
    <w:rsid w:val="00A54A2F"/>
    <w:rsid w:val="00A54BB8"/>
    <w:rsid w:val="00A54BF6"/>
    <w:rsid w:val="00A54E04"/>
    <w:rsid w:val="00A5513A"/>
    <w:rsid w:val="00A5530D"/>
    <w:rsid w:val="00A5536C"/>
    <w:rsid w:val="00A55381"/>
    <w:rsid w:val="00A5542F"/>
    <w:rsid w:val="00A554C5"/>
    <w:rsid w:val="00A55604"/>
    <w:rsid w:val="00A5579C"/>
    <w:rsid w:val="00A559BE"/>
    <w:rsid w:val="00A55DAD"/>
    <w:rsid w:val="00A55F88"/>
    <w:rsid w:val="00A5636B"/>
    <w:rsid w:val="00A564A8"/>
    <w:rsid w:val="00A570DC"/>
    <w:rsid w:val="00A573AF"/>
    <w:rsid w:val="00A57547"/>
    <w:rsid w:val="00A57BA5"/>
    <w:rsid w:val="00A57F0C"/>
    <w:rsid w:val="00A60010"/>
    <w:rsid w:val="00A60109"/>
    <w:rsid w:val="00A6019F"/>
    <w:rsid w:val="00A60676"/>
    <w:rsid w:val="00A6068B"/>
    <w:rsid w:val="00A607EA"/>
    <w:rsid w:val="00A60BA2"/>
    <w:rsid w:val="00A60D95"/>
    <w:rsid w:val="00A60DB6"/>
    <w:rsid w:val="00A61347"/>
    <w:rsid w:val="00A61828"/>
    <w:rsid w:val="00A6185A"/>
    <w:rsid w:val="00A618CC"/>
    <w:rsid w:val="00A619E9"/>
    <w:rsid w:val="00A61A12"/>
    <w:rsid w:val="00A61B5A"/>
    <w:rsid w:val="00A61BFD"/>
    <w:rsid w:val="00A61CB7"/>
    <w:rsid w:val="00A61CFE"/>
    <w:rsid w:val="00A61D67"/>
    <w:rsid w:val="00A61D6B"/>
    <w:rsid w:val="00A61E80"/>
    <w:rsid w:val="00A62003"/>
    <w:rsid w:val="00A620A0"/>
    <w:rsid w:val="00A62183"/>
    <w:rsid w:val="00A621DC"/>
    <w:rsid w:val="00A623DD"/>
    <w:rsid w:val="00A62611"/>
    <w:rsid w:val="00A628E0"/>
    <w:rsid w:val="00A62A3C"/>
    <w:rsid w:val="00A62AD7"/>
    <w:rsid w:val="00A62AFE"/>
    <w:rsid w:val="00A62EFB"/>
    <w:rsid w:val="00A6305A"/>
    <w:rsid w:val="00A63202"/>
    <w:rsid w:val="00A633C5"/>
    <w:rsid w:val="00A639E0"/>
    <w:rsid w:val="00A63B0C"/>
    <w:rsid w:val="00A63B60"/>
    <w:rsid w:val="00A63D30"/>
    <w:rsid w:val="00A63D38"/>
    <w:rsid w:val="00A63E14"/>
    <w:rsid w:val="00A64111"/>
    <w:rsid w:val="00A643CC"/>
    <w:rsid w:val="00A646C7"/>
    <w:rsid w:val="00A64716"/>
    <w:rsid w:val="00A64A99"/>
    <w:rsid w:val="00A64AF8"/>
    <w:rsid w:val="00A64B4F"/>
    <w:rsid w:val="00A64DA9"/>
    <w:rsid w:val="00A64FAB"/>
    <w:rsid w:val="00A65012"/>
    <w:rsid w:val="00A65142"/>
    <w:rsid w:val="00A65151"/>
    <w:rsid w:val="00A651C0"/>
    <w:rsid w:val="00A652E2"/>
    <w:rsid w:val="00A65453"/>
    <w:rsid w:val="00A657D0"/>
    <w:rsid w:val="00A658C0"/>
    <w:rsid w:val="00A65920"/>
    <w:rsid w:val="00A65ED3"/>
    <w:rsid w:val="00A65F19"/>
    <w:rsid w:val="00A660CD"/>
    <w:rsid w:val="00A66376"/>
    <w:rsid w:val="00A6662A"/>
    <w:rsid w:val="00A66647"/>
    <w:rsid w:val="00A6674B"/>
    <w:rsid w:val="00A66956"/>
    <w:rsid w:val="00A66A81"/>
    <w:rsid w:val="00A66B11"/>
    <w:rsid w:val="00A66F32"/>
    <w:rsid w:val="00A67084"/>
    <w:rsid w:val="00A6737B"/>
    <w:rsid w:val="00A674B5"/>
    <w:rsid w:val="00A6771F"/>
    <w:rsid w:val="00A677D5"/>
    <w:rsid w:val="00A67A2F"/>
    <w:rsid w:val="00A67AE7"/>
    <w:rsid w:val="00A67EA2"/>
    <w:rsid w:val="00A67F44"/>
    <w:rsid w:val="00A702A6"/>
    <w:rsid w:val="00A70386"/>
    <w:rsid w:val="00A706CF"/>
    <w:rsid w:val="00A707C8"/>
    <w:rsid w:val="00A70804"/>
    <w:rsid w:val="00A7096E"/>
    <w:rsid w:val="00A709E1"/>
    <w:rsid w:val="00A70A98"/>
    <w:rsid w:val="00A70B54"/>
    <w:rsid w:val="00A70B66"/>
    <w:rsid w:val="00A70CBB"/>
    <w:rsid w:val="00A70E89"/>
    <w:rsid w:val="00A70F32"/>
    <w:rsid w:val="00A70F38"/>
    <w:rsid w:val="00A711EE"/>
    <w:rsid w:val="00A714FF"/>
    <w:rsid w:val="00A7152F"/>
    <w:rsid w:val="00A7153B"/>
    <w:rsid w:val="00A71809"/>
    <w:rsid w:val="00A71811"/>
    <w:rsid w:val="00A71B3D"/>
    <w:rsid w:val="00A71BE4"/>
    <w:rsid w:val="00A71F31"/>
    <w:rsid w:val="00A72063"/>
    <w:rsid w:val="00A72415"/>
    <w:rsid w:val="00A7250D"/>
    <w:rsid w:val="00A726AD"/>
    <w:rsid w:val="00A7280F"/>
    <w:rsid w:val="00A7291F"/>
    <w:rsid w:val="00A72D51"/>
    <w:rsid w:val="00A73090"/>
    <w:rsid w:val="00A738B2"/>
    <w:rsid w:val="00A738BD"/>
    <w:rsid w:val="00A73AC8"/>
    <w:rsid w:val="00A73B64"/>
    <w:rsid w:val="00A73CE2"/>
    <w:rsid w:val="00A73CE6"/>
    <w:rsid w:val="00A73CEB"/>
    <w:rsid w:val="00A73DF5"/>
    <w:rsid w:val="00A73F78"/>
    <w:rsid w:val="00A7417B"/>
    <w:rsid w:val="00A7429A"/>
    <w:rsid w:val="00A743C2"/>
    <w:rsid w:val="00A748C6"/>
    <w:rsid w:val="00A74CA5"/>
    <w:rsid w:val="00A74CF8"/>
    <w:rsid w:val="00A74D76"/>
    <w:rsid w:val="00A74EE3"/>
    <w:rsid w:val="00A74F3F"/>
    <w:rsid w:val="00A74FAB"/>
    <w:rsid w:val="00A7524A"/>
    <w:rsid w:val="00A75667"/>
    <w:rsid w:val="00A75C31"/>
    <w:rsid w:val="00A75E80"/>
    <w:rsid w:val="00A75F7D"/>
    <w:rsid w:val="00A7623B"/>
    <w:rsid w:val="00A76408"/>
    <w:rsid w:val="00A76455"/>
    <w:rsid w:val="00A766B6"/>
    <w:rsid w:val="00A767CC"/>
    <w:rsid w:val="00A767D2"/>
    <w:rsid w:val="00A76D90"/>
    <w:rsid w:val="00A76DE5"/>
    <w:rsid w:val="00A76F22"/>
    <w:rsid w:val="00A76F3A"/>
    <w:rsid w:val="00A771B2"/>
    <w:rsid w:val="00A771E8"/>
    <w:rsid w:val="00A77561"/>
    <w:rsid w:val="00A7764D"/>
    <w:rsid w:val="00A7767D"/>
    <w:rsid w:val="00A776E2"/>
    <w:rsid w:val="00A77732"/>
    <w:rsid w:val="00A7778F"/>
    <w:rsid w:val="00A777CD"/>
    <w:rsid w:val="00A7786D"/>
    <w:rsid w:val="00A77920"/>
    <w:rsid w:val="00A77A13"/>
    <w:rsid w:val="00A77A5C"/>
    <w:rsid w:val="00A77B4B"/>
    <w:rsid w:val="00A77C64"/>
    <w:rsid w:val="00A77D86"/>
    <w:rsid w:val="00A77EF9"/>
    <w:rsid w:val="00A803F0"/>
    <w:rsid w:val="00A8043C"/>
    <w:rsid w:val="00A8084A"/>
    <w:rsid w:val="00A8086C"/>
    <w:rsid w:val="00A80C43"/>
    <w:rsid w:val="00A80C44"/>
    <w:rsid w:val="00A80C8C"/>
    <w:rsid w:val="00A80CF3"/>
    <w:rsid w:val="00A80FC0"/>
    <w:rsid w:val="00A811D5"/>
    <w:rsid w:val="00A81229"/>
    <w:rsid w:val="00A8130D"/>
    <w:rsid w:val="00A81336"/>
    <w:rsid w:val="00A81539"/>
    <w:rsid w:val="00A81969"/>
    <w:rsid w:val="00A81A17"/>
    <w:rsid w:val="00A81BBA"/>
    <w:rsid w:val="00A81BF7"/>
    <w:rsid w:val="00A81C99"/>
    <w:rsid w:val="00A81F13"/>
    <w:rsid w:val="00A8208D"/>
    <w:rsid w:val="00A8211E"/>
    <w:rsid w:val="00A82370"/>
    <w:rsid w:val="00A82426"/>
    <w:rsid w:val="00A8267C"/>
    <w:rsid w:val="00A827C5"/>
    <w:rsid w:val="00A829DB"/>
    <w:rsid w:val="00A82C07"/>
    <w:rsid w:val="00A82E54"/>
    <w:rsid w:val="00A82E9F"/>
    <w:rsid w:val="00A82FA3"/>
    <w:rsid w:val="00A83098"/>
    <w:rsid w:val="00A830C1"/>
    <w:rsid w:val="00A83241"/>
    <w:rsid w:val="00A83342"/>
    <w:rsid w:val="00A833A1"/>
    <w:rsid w:val="00A833AC"/>
    <w:rsid w:val="00A8345B"/>
    <w:rsid w:val="00A8377E"/>
    <w:rsid w:val="00A838D3"/>
    <w:rsid w:val="00A83902"/>
    <w:rsid w:val="00A83A14"/>
    <w:rsid w:val="00A83AFA"/>
    <w:rsid w:val="00A83C57"/>
    <w:rsid w:val="00A83C90"/>
    <w:rsid w:val="00A83D44"/>
    <w:rsid w:val="00A83E55"/>
    <w:rsid w:val="00A83F83"/>
    <w:rsid w:val="00A840F4"/>
    <w:rsid w:val="00A84314"/>
    <w:rsid w:val="00A84604"/>
    <w:rsid w:val="00A84707"/>
    <w:rsid w:val="00A84732"/>
    <w:rsid w:val="00A84893"/>
    <w:rsid w:val="00A848BF"/>
    <w:rsid w:val="00A84963"/>
    <w:rsid w:val="00A84B8F"/>
    <w:rsid w:val="00A84C08"/>
    <w:rsid w:val="00A84C69"/>
    <w:rsid w:val="00A84CCD"/>
    <w:rsid w:val="00A84D4E"/>
    <w:rsid w:val="00A852D4"/>
    <w:rsid w:val="00A85315"/>
    <w:rsid w:val="00A855EB"/>
    <w:rsid w:val="00A8589B"/>
    <w:rsid w:val="00A858CC"/>
    <w:rsid w:val="00A85908"/>
    <w:rsid w:val="00A85971"/>
    <w:rsid w:val="00A8598A"/>
    <w:rsid w:val="00A85B85"/>
    <w:rsid w:val="00A85C11"/>
    <w:rsid w:val="00A860F2"/>
    <w:rsid w:val="00A862F0"/>
    <w:rsid w:val="00A8665D"/>
    <w:rsid w:val="00A86745"/>
    <w:rsid w:val="00A86834"/>
    <w:rsid w:val="00A8696C"/>
    <w:rsid w:val="00A86A48"/>
    <w:rsid w:val="00A86C60"/>
    <w:rsid w:val="00A86D3C"/>
    <w:rsid w:val="00A86EA2"/>
    <w:rsid w:val="00A86FF1"/>
    <w:rsid w:val="00A87098"/>
    <w:rsid w:val="00A8732A"/>
    <w:rsid w:val="00A87507"/>
    <w:rsid w:val="00A875CD"/>
    <w:rsid w:val="00A8772C"/>
    <w:rsid w:val="00A8790C"/>
    <w:rsid w:val="00A87C6A"/>
    <w:rsid w:val="00A87DA4"/>
    <w:rsid w:val="00A87E1B"/>
    <w:rsid w:val="00A87EF7"/>
    <w:rsid w:val="00A87F02"/>
    <w:rsid w:val="00A87F4A"/>
    <w:rsid w:val="00A87FA2"/>
    <w:rsid w:val="00A904DA"/>
    <w:rsid w:val="00A904F5"/>
    <w:rsid w:val="00A90577"/>
    <w:rsid w:val="00A90655"/>
    <w:rsid w:val="00A90884"/>
    <w:rsid w:val="00A908EF"/>
    <w:rsid w:val="00A909AA"/>
    <w:rsid w:val="00A90A3F"/>
    <w:rsid w:val="00A90D60"/>
    <w:rsid w:val="00A90DA3"/>
    <w:rsid w:val="00A90E9B"/>
    <w:rsid w:val="00A90F56"/>
    <w:rsid w:val="00A9101C"/>
    <w:rsid w:val="00A911B9"/>
    <w:rsid w:val="00A912A0"/>
    <w:rsid w:val="00A91501"/>
    <w:rsid w:val="00A91818"/>
    <w:rsid w:val="00A9184E"/>
    <w:rsid w:val="00A91F84"/>
    <w:rsid w:val="00A92005"/>
    <w:rsid w:val="00A92147"/>
    <w:rsid w:val="00A922B3"/>
    <w:rsid w:val="00A9232B"/>
    <w:rsid w:val="00A92622"/>
    <w:rsid w:val="00A92B4C"/>
    <w:rsid w:val="00A92D0D"/>
    <w:rsid w:val="00A92E42"/>
    <w:rsid w:val="00A93018"/>
    <w:rsid w:val="00A9309A"/>
    <w:rsid w:val="00A93231"/>
    <w:rsid w:val="00A932D4"/>
    <w:rsid w:val="00A9347C"/>
    <w:rsid w:val="00A9355C"/>
    <w:rsid w:val="00A935B3"/>
    <w:rsid w:val="00A93825"/>
    <w:rsid w:val="00A93905"/>
    <w:rsid w:val="00A93926"/>
    <w:rsid w:val="00A93C26"/>
    <w:rsid w:val="00A93D09"/>
    <w:rsid w:val="00A93D4B"/>
    <w:rsid w:val="00A93DF7"/>
    <w:rsid w:val="00A94094"/>
    <w:rsid w:val="00A94119"/>
    <w:rsid w:val="00A9414A"/>
    <w:rsid w:val="00A94513"/>
    <w:rsid w:val="00A94636"/>
    <w:rsid w:val="00A94A3B"/>
    <w:rsid w:val="00A94CFB"/>
    <w:rsid w:val="00A94DB0"/>
    <w:rsid w:val="00A950DD"/>
    <w:rsid w:val="00A9516C"/>
    <w:rsid w:val="00A95223"/>
    <w:rsid w:val="00A955FD"/>
    <w:rsid w:val="00A95647"/>
    <w:rsid w:val="00A957C6"/>
    <w:rsid w:val="00A958F2"/>
    <w:rsid w:val="00A95908"/>
    <w:rsid w:val="00A95DAF"/>
    <w:rsid w:val="00A95DF6"/>
    <w:rsid w:val="00A95EFB"/>
    <w:rsid w:val="00A960EB"/>
    <w:rsid w:val="00A960F1"/>
    <w:rsid w:val="00A96146"/>
    <w:rsid w:val="00A96181"/>
    <w:rsid w:val="00A962F2"/>
    <w:rsid w:val="00A96397"/>
    <w:rsid w:val="00A963AD"/>
    <w:rsid w:val="00A965F3"/>
    <w:rsid w:val="00A965F8"/>
    <w:rsid w:val="00A96EE8"/>
    <w:rsid w:val="00A96F20"/>
    <w:rsid w:val="00A97090"/>
    <w:rsid w:val="00A97166"/>
    <w:rsid w:val="00A97209"/>
    <w:rsid w:val="00A97453"/>
    <w:rsid w:val="00A978FE"/>
    <w:rsid w:val="00A97A61"/>
    <w:rsid w:val="00A97C56"/>
    <w:rsid w:val="00A97C7E"/>
    <w:rsid w:val="00AA0032"/>
    <w:rsid w:val="00AA00F8"/>
    <w:rsid w:val="00AA0289"/>
    <w:rsid w:val="00AA039E"/>
    <w:rsid w:val="00AA06B5"/>
    <w:rsid w:val="00AA09A0"/>
    <w:rsid w:val="00AA0A37"/>
    <w:rsid w:val="00AA0A5B"/>
    <w:rsid w:val="00AA0E32"/>
    <w:rsid w:val="00AA10B4"/>
    <w:rsid w:val="00AA110E"/>
    <w:rsid w:val="00AA1243"/>
    <w:rsid w:val="00AA129E"/>
    <w:rsid w:val="00AA1444"/>
    <w:rsid w:val="00AA16D3"/>
    <w:rsid w:val="00AA1761"/>
    <w:rsid w:val="00AA17B0"/>
    <w:rsid w:val="00AA1AA9"/>
    <w:rsid w:val="00AA1D3D"/>
    <w:rsid w:val="00AA1F89"/>
    <w:rsid w:val="00AA1FA4"/>
    <w:rsid w:val="00AA20DC"/>
    <w:rsid w:val="00AA2120"/>
    <w:rsid w:val="00AA2266"/>
    <w:rsid w:val="00AA2394"/>
    <w:rsid w:val="00AA23B1"/>
    <w:rsid w:val="00AA25AC"/>
    <w:rsid w:val="00AA25F6"/>
    <w:rsid w:val="00AA26A5"/>
    <w:rsid w:val="00AA27CD"/>
    <w:rsid w:val="00AA29A6"/>
    <w:rsid w:val="00AA29BB"/>
    <w:rsid w:val="00AA2C4F"/>
    <w:rsid w:val="00AA2D41"/>
    <w:rsid w:val="00AA2E78"/>
    <w:rsid w:val="00AA319E"/>
    <w:rsid w:val="00AA3463"/>
    <w:rsid w:val="00AA3794"/>
    <w:rsid w:val="00AA3804"/>
    <w:rsid w:val="00AA3987"/>
    <w:rsid w:val="00AA3A1B"/>
    <w:rsid w:val="00AA3AFD"/>
    <w:rsid w:val="00AA3CD5"/>
    <w:rsid w:val="00AA3E55"/>
    <w:rsid w:val="00AA4178"/>
    <w:rsid w:val="00AA42FC"/>
    <w:rsid w:val="00AA4542"/>
    <w:rsid w:val="00AA45B5"/>
    <w:rsid w:val="00AA47F5"/>
    <w:rsid w:val="00AA4BAF"/>
    <w:rsid w:val="00AA4D34"/>
    <w:rsid w:val="00AA5001"/>
    <w:rsid w:val="00AA502A"/>
    <w:rsid w:val="00AA5093"/>
    <w:rsid w:val="00AA513E"/>
    <w:rsid w:val="00AA549F"/>
    <w:rsid w:val="00AA556D"/>
    <w:rsid w:val="00AA563E"/>
    <w:rsid w:val="00AA5651"/>
    <w:rsid w:val="00AA56D8"/>
    <w:rsid w:val="00AA5858"/>
    <w:rsid w:val="00AA586C"/>
    <w:rsid w:val="00AA5AA1"/>
    <w:rsid w:val="00AA5C9C"/>
    <w:rsid w:val="00AA5DCE"/>
    <w:rsid w:val="00AA6062"/>
    <w:rsid w:val="00AA60D6"/>
    <w:rsid w:val="00AA6186"/>
    <w:rsid w:val="00AA6380"/>
    <w:rsid w:val="00AA64D9"/>
    <w:rsid w:val="00AA675C"/>
    <w:rsid w:val="00AA6A5F"/>
    <w:rsid w:val="00AA6B41"/>
    <w:rsid w:val="00AA6C24"/>
    <w:rsid w:val="00AA6D3E"/>
    <w:rsid w:val="00AA6F6B"/>
    <w:rsid w:val="00AA70FE"/>
    <w:rsid w:val="00AA73BE"/>
    <w:rsid w:val="00AA75EB"/>
    <w:rsid w:val="00AA7A13"/>
    <w:rsid w:val="00AA7FB9"/>
    <w:rsid w:val="00AB00DB"/>
    <w:rsid w:val="00AB0766"/>
    <w:rsid w:val="00AB07E7"/>
    <w:rsid w:val="00AB0CF9"/>
    <w:rsid w:val="00AB0DC8"/>
    <w:rsid w:val="00AB0F29"/>
    <w:rsid w:val="00AB0FDA"/>
    <w:rsid w:val="00AB11BA"/>
    <w:rsid w:val="00AB1282"/>
    <w:rsid w:val="00AB1476"/>
    <w:rsid w:val="00AB1661"/>
    <w:rsid w:val="00AB1719"/>
    <w:rsid w:val="00AB181B"/>
    <w:rsid w:val="00AB1A06"/>
    <w:rsid w:val="00AB1A1A"/>
    <w:rsid w:val="00AB1B08"/>
    <w:rsid w:val="00AB1CCD"/>
    <w:rsid w:val="00AB1D4B"/>
    <w:rsid w:val="00AB1F41"/>
    <w:rsid w:val="00AB214C"/>
    <w:rsid w:val="00AB217A"/>
    <w:rsid w:val="00AB21BD"/>
    <w:rsid w:val="00AB2308"/>
    <w:rsid w:val="00AB257D"/>
    <w:rsid w:val="00AB2A70"/>
    <w:rsid w:val="00AB2AF8"/>
    <w:rsid w:val="00AB2B99"/>
    <w:rsid w:val="00AB2BAB"/>
    <w:rsid w:val="00AB2D57"/>
    <w:rsid w:val="00AB30C0"/>
    <w:rsid w:val="00AB3215"/>
    <w:rsid w:val="00AB3261"/>
    <w:rsid w:val="00AB3479"/>
    <w:rsid w:val="00AB3526"/>
    <w:rsid w:val="00AB3665"/>
    <w:rsid w:val="00AB3675"/>
    <w:rsid w:val="00AB3721"/>
    <w:rsid w:val="00AB3753"/>
    <w:rsid w:val="00AB39BC"/>
    <w:rsid w:val="00AB39F1"/>
    <w:rsid w:val="00AB3A46"/>
    <w:rsid w:val="00AB3ACE"/>
    <w:rsid w:val="00AB3B5E"/>
    <w:rsid w:val="00AB3B6D"/>
    <w:rsid w:val="00AB3C1A"/>
    <w:rsid w:val="00AB3D6F"/>
    <w:rsid w:val="00AB400B"/>
    <w:rsid w:val="00AB40A3"/>
    <w:rsid w:val="00AB4263"/>
    <w:rsid w:val="00AB426F"/>
    <w:rsid w:val="00AB4294"/>
    <w:rsid w:val="00AB4514"/>
    <w:rsid w:val="00AB4860"/>
    <w:rsid w:val="00AB49AD"/>
    <w:rsid w:val="00AB49BF"/>
    <w:rsid w:val="00AB4C32"/>
    <w:rsid w:val="00AB4E0B"/>
    <w:rsid w:val="00AB4F4C"/>
    <w:rsid w:val="00AB4FB4"/>
    <w:rsid w:val="00AB5126"/>
    <w:rsid w:val="00AB5142"/>
    <w:rsid w:val="00AB54ED"/>
    <w:rsid w:val="00AB56CB"/>
    <w:rsid w:val="00AB56F3"/>
    <w:rsid w:val="00AB577D"/>
    <w:rsid w:val="00AB57D4"/>
    <w:rsid w:val="00AB59CE"/>
    <w:rsid w:val="00AB5BCE"/>
    <w:rsid w:val="00AB5E1B"/>
    <w:rsid w:val="00AB5EBF"/>
    <w:rsid w:val="00AB62B3"/>
    <w:rsid w:val="00AB6320"/>
    <w:rsid w:val="00AB6363"/>
    <w:rsid w:val="00AB642C"/>
    <w:rsid w:val="00AB64DF"/>
    <w:rsid w:val="00AB6649"/>
    <w:rsid w:val="00AB6A98"/>
    <w:rsid w:val="00AB6CE8"/>
    <w:rsid w:val="00AB6F18"/>
    <w:rsid w:val="00AB6F86"/>
    <w:rsid w:val="00AB700F"/>
    <w:rsid w:val="00AB7126"/>
    <w:rsid w:val="00AB728D"/>
    <w:rsid w:val="00AB74AE"/>
    <w:rsid w:val="00AB7574"/>
    <w:rsid w:val="00AB7763"/>
    <w:rsid w:val="00AB7B24"/>
    <w:rsid w:val="00AB7F5A"/>
    <w:rsid w:val="00AC0673"/>
    <w:rsid w:val="00AC06DA"/>
    <w:rsid w:val="00AC0814"/>
    <w:rsid w:val="00AC0AF2"/>
    <w:rsid w:val="00AC0BC8"/>
    <w:rsid w:val="00AC0C3E"/>
    <w:rsid w:val="00AC159A"/>
    <w:rsid w:val="00AC15E3"/>
    <w:rsid w:val="00AC16CC"/>
    <w:rsid w:val="00AC17E5"/>
    <w:rsid w:val="00AC1A04"/>
    <w:rsid w:val="00AC1B71"/>
    <w:rsid w:val="00AC1C67"/>
    <w:rsid w:val="00AC1C68"/>
    <w:rsid w:val="00AC1E93"/>
    <w:rsid w:val="00AC2018"/>
    <w:rsid w:val="00AC20E4"/>
    <w:rsid w:val="00AC210E"/>
    <w:rsid w:val="00AC218A"/>
    <w:rsid w:val="00AC2339"/>
    <w:rsid w:val="00AC23B4"/>
    <w:rsid w:val="00AC23F3"/>
    <w:rsid w:val="00AC24A1"/>
    <w:rsid w:val="00AC2649"/>
    <w:rsid w:val="00AC2658"/>
    <w:rsid w:val="00AC2697"/>
    <w:rsid w:val="00AC26EB"/>
    <w:rsid w:val="00AC2941"/>
    <w:rsid w:val="00AC2DB7"/>
    <w:rsid w:val="00AC303E"/>
    <w:rsid w:val="00AC310A"/>
    <w:rsid w:val="00AC3380"/>
    <w:rsid w:val="00AC34CC"/>
    <w:rsid w:val="00AC36B4"/>
    <w:rsid w:val="00AC3762"/>
    <w:rsid w:val="00AC39A8"/>
    <w:rsid w:val="00AC3C7F"/>
    <w:rsid w:val="00AC3CC7"/>
    <w:rsid w:val="00AC3E1C"/>
    <w:rsid w:val="00AC3F41"/>
    <w:rsid w:val="00AC3F94"/>
    <w:rsid w:val="00AC402B"/>
    <w:rsid w:val="00AC407A"/>
    <w:rsid w:val="00AC40BA"/>
    <w:rsid w:val="00AC417C"/>
    <w:rsid w:val="00AC41CF"/>
    <w:rsid w:val="00AC4265"/>
    <w:rsid w:val="00AC42C6"/>
    <w:rsid w:val="00AC4300"/>
    <w:rsid w:val="00AC444A"/>
    <w:rsid w:val="00AC4710"/>
    <w:rsid w:val="00AC4E1B"/>
    <w:rsid w:val="00AC4F66"/>
    <w:rsid w:val="00AC4FA2"/>
    <w:rsid w:val="00AC51C7"/>
    <w:rsid w:val="00AC51F3"/>
    <w:rsid w:val="00AC52B4"/>
    <w:rsid w:val="00AC5429"/>
    <w:rsid w:val="00AC5574"/>
    <w:rsid w:val="00AC569D"/>
    <w:rsid w:val="00AC56EF"/>
    <w:rsid w:val="00AC580B"/>
    <w:rsid w:val="00AC5854"/>
    <w:rsid w:val="00AC5A01"/>
    <w:rsid w:val="00AC5E08"/>
    <w:rsid w:val="00AC5E09"/>
    <w:rsid w:val="00AC61CB"/>
    <w:rsid w:val="00AC6226"/>
    <w:rsid w:val="00AC6282"/>
    <w:rsid w:val="00AC6363"/>
    <w:rsid w:val="00AC646C"/>
    <w:rsid w:val="00AC6546"/>
    <w:rsid w:val="00AC684F"/>
    <w:rsid w:val="00AC689B"/>
    <w:rsid w:val="00AC6AC8"/>
    <w:rsid w:val="00AC6B57"/>
    <w:rsid w:val="00AC6BDF"/>
    <w:rsid w:val="00AC6D3C"/>
    <w:rsid w:val="00AC7001"/>
    <w:rsid w:val="00AC7091"/>
    <w:rsid w:val="00AC70E0"/>
    <w:rsid w:val="00AC744A"/>
    <w:rsid w:val="00AC7760"/>
    <w:rsid w:val="00AC7A3A"/>
    <w:rsid w:val="00AC7ABD"/>
    <w:rsid w:val="00AC7B06"/>
    <w:rsid w:val="00AC7BA4"/>
    <w:rsid w:val="00AC7BF4"/>
    <w:rsid w:val="00AC7BFF"/>
    <w:rsid w:val="00AC7D39"/>
    <w:rsid w:val="00AC7E2B"/>
    <w:rsid w:val="00AC7E5B"/>
    <w:rsid w:val="00AC7EDF"/>
    <w:rsid w:val="00AC7FAF"/>
    <w:rsid w:val="00AD0397"/>
    <w:rsid w:val="00AD05AC"/>
    <w:rsid w:val="00AD0810"/>
    <w:rsid w:val="00AD0836"/>
    <w:rsid w:val="00AD09E5"/>
    <w:rsid w:val="00AD0AEA"/>
    <w:rsid w:val="00AD0D58"/>
    <w:rsid w:val="00AD0F44"/>
    <w:rsid w:val="00AD0F66"/>
    <w:rsid w:val="00AD117C"/>
    <w:rsid w:val="00AD11C7"/>
    <w:rsid w:val="00AD13A5"/>
    <w:rsid w:val="00AD1591"/>
    <w:rsid w:val="00AD18AD"/>
    <w:rsid w:val="00AD18F4"/>
    <w:rsid w:val="00AD1C0A"/>
    <w:rsid w:val="00AD1D2D"/>
    <w:rsid w:val="00AD1DD3"/>
    <w:rsid w:val="00AD1ED0"/>
    <w:rsid w:val="00AD1F41"/>
    <w:rsid w:val="00AD2178"/>
    <w:rsid w:val="00AD2272"/>
    <w:rsid w:val="00AD231A"/>
    <w:rsid w:val="00AD2357"/>
    <w:rsid w:val="00AD2485"/>
    <w:rsid w:val="00AD24A8"/>
    <w:rsid w:val="00AD25B0"/>
    <w:rsid w:val="00AD2607"/>
    <w:rsid w:val="00AD2767"/>
    <w:rsid w:val="00AD29E3"/>
    <w:rsid w:val="00AD2C66"/>
    <w:rsid w:val="00AD2CDC"/>
    <w:rsid w:val="00AD2E99"/>
    <w:rsid w:val="00AD324A"/>
    <w:rsid w:val="00AD35FB"/>
    <w:rsid w:val="00AD3B06"/>
    <w:rsid w:val="00AD3E06"/>
    <w:rsid w:val="00AD3E8B"/>
    <w:rsid w:val="00AD4992"/>
    <w:rsid w:val="00AD5444"/>
    <w:rsid w:val="00AD54F1"/>
    <w:rsid w:val="00AD551C"/>
    <w:rsid w:val="00AD5568"/>
    <w:rsid w:val="00AD5584"/>
    <w:rsid w:val="00AD5C64"/>
    <w:rsid w:val="00AD5DB8"/>
    <w:rsid w:val="00AD5E7B"/>
    <w:rsid w:val="00AD5E88"/>
    <w:rsid w:val="00AD60A9"/>
    <w:rsid w:val="00AD60E0"/>
    <w:rsid w:val="00AD6245"/>
    <w:rsid w:val="00AD63AA"/>
    <w:rsid w:val="00AD6510"/>
    <w:rsid w:val="00AD65A3"/>
    <w:rsid w:val="00AD666E"/>
    <w:rsid w:val="00AD6718"/>
    <w:rsid w:val="00AD762B"/>
    <w:rsid w:val="00AD77A2"/>
    <w:rsid w:val="00AD7826"/>
    <w:rsid w:val="00AD7A42"/>
    <w:rsid w:val="00AD7BBC"/>
    <w:rsid w:val="00AD7EA6"/>
    <w:rsid w:val="00AE01B7"/>
    <w:rsid w:val="00AE02ED"/>
    <w:rsid w:val="00AE0338"/>
    <w:rsid w:val="00AE04B6"/>
    <w:rsid w:val="00AE1031"/>
    <w:rsid w:val="00AE10D1"/>
    <w:rsid w:val="00AE11D2"/>
    <w:rsid w:val="00AE128B"/>
    <w:rsid w:val="00AE1466"/>
    <w:rsid w:val="00AE1498"/>
    <w:rsid w:val="00AE1576"/>
    <w:rsid w:val="00AE1769"/>
    <w:rsid w:val="00AE18C2"/>
    <w:rsid w:val="00AE1B8F"/>
    <w:rsid w:val="00AE209D"/>
    <w:rsid w:val="00AE2214"/>
    <w:rsid w:val="00AE2766"/>
    <w:rsid w:val="00AE27F5"/>
    <w:rsid w:val="00AE2808"/>
    <w:rsid w:val="00AE2969"/>
    <w:rsid w:val="00AE29DA"/>
    <w:rsid w:val="00AE2BE1"/>
    <w:rsid w:val="00AE3554"/>
    <w:rsid w:val="00AE37CA"/>
    <w:rsid w:val="00AE3889"/>
    <w:rsid w:val="00AE3ABD"/>
    <w:rsid w:val="00AE3D08"/>
    <w:rsid w:val="00AE41C0"/>
    <w:rsid w:val="00AE435F"/>
    <w:rsid w:val="00AE43E0"/>
    <w:rsid w:val="00AE4851"/>
    <w:rsid w:val="00AE4870"/>
    <w:rsid w:val="00AE49FD"/>
    <w:rsid w:val="00AE4A0E"/>
    <w:rsid w:val="00AE4B8A"/>
    <w:rsid w:val="00AE4E67"/>
    <w:rsid w:val="00AE517F"/>
    <w:rsid w:val="00AE5711"/>
    <w:rsid w:val="00AE5748"/>
    <w:rsid w:val="00AE59B5"/>
    <w:rsid w:val="00AE5B19"/>
    <w:rsid w:val="00AE5B95"/>
    <w:rsid w:val="00AE5D08"/>
    <w:rsid w:val="00AE5E2C"/>
    <w:rsid w:val="00AE5FF7"/>
    <w:rsid w:val="00AE611F"/>
    <w:rsid w:val="00AE622A"/>
    <w:rsid w:val="00AE66F0"/>
    <w:rsid w:val="00AE6701"/>
    <w:rsid w:val="00AE67E0"/>
    <w:rsid w:val="00AE6BB0"/>
    <w:rsid w:val="00AE6C62"/>
    <w:rsid w:val="00AE6DBF"/>
    <w:rsid w:val="00AE7125"/>
    <w:rsid w:val="00AE724A"/>
    <w:rsid w:val="00AE72F3"/>
    <w:rsid w:val="00AE73DA"/>
    <w:rsid w:val="00AE74D7"/>
    <w:rsid w:val="00AE75F8"/>
    <w:rsid w:val="00AE76AC"/>
    <w:rsid w:val="00AE7857"/>
    <w:rsid w:val="00AE7D35"/>
    <w:rsid w:val="00AE7DA0"/>
    <w:rsid w:val="00AF0146"/>
    <w:rsid w:val="00AF0179"/>
    <w:rsid w:val="00AF0199"/>
    <w:rsid w:val="00AF02C0"/>
    <w:rsid w:val="00AF0650"/>
    <w:rsid w:val="00AF0691"/>
    <w:rsid w:val="00AF06FD"/>
    <w:rsid w:val="00AF0B03"/>
    <w:rsid w:val="00AF0BCD"/>
    <w:rsid w:val="00AF0C4F"/>
    <w:rsid w:val="00AF0D7F"/>
    <w:rsid w:val="00AF0E20"/>
    <w:rsid w:val="00AF125C"/>
    <w:rsid w:val="00AF13A6"/>
    <w:rsid w:val="00AF1421"/>
    <w:rsid w:val="00AF14FA"/>
    <w:rsid w:val="00AF174A"/>
    <w:rsid w:val="00AF1832"/>
    <w:rsid w:val="00AF192F"/>
    <w:rsid w:val="00AF19F8"/>
    <w:rsid w:val="00AF1B07"/>
    <w:rsid w:val="00AF1B21"/>
    <w:rsid w:val="00AF1B6C"/>
    <w:rsid w:val="00AF1CB5"/>
    <w:rsid w:val="00AF203D"/>
    <w:rsid w:val="00AF2477"/>
    <w:rsid w:val="00AF24E7"/>
    <w:rsid w:val="00AF2522"/>
    <w:rsid w:val="00AF2561"/>
    <w:rsid w:val="00AF27EE"/>
    <w:rsid w:val="00AF28C3"/>
    <w:rsid w:val="00AF29DB"/>
    <w:rsid w:val="00AF2D4A"/>
    <w:rsid w:val="00AF2FD4"/>
    <w:rsid w:val="00AF3093"/>
    <w:rsid w:val="00AF31D9"/>
    <w:rsid w:val="00AF3409"/>
    <w:rsid w:val="00AF3579"/>
    <w:rsid w:val="00AF3611"/>
    <w:rsid w:val="00AF36AC"/>
    <w:rsid w:val="00AF384D"/>
    <w:rsid w:val="00AF3951"/>
    <w:rsid w:val="00AF3A3A"/>
    <w:rsid w:val="00AF3AE9"/>
    <w:rsid w:val="00AF3F57"/>
    <w:rsid w:val="00AF40BB"/>
    <w:rsid w:val="00AF4597"/>
    <w:rsid w:val="00AF4885"/>
    <w:rsid w:val="00AF492E"/>
    <w:rsid w:val="00AF4BFA"/>
    <w:rsid w:val="00AF4F26"/>
    <w:rsid w:val="00AF4FFE"/>
    <w:rsid w:val="00AF50E7"/>
    <w:rsid w:val="00AF50F1"/>
    <w:rsid w:val="00AF533D"/>
    <w:rsid w:val="00AF5363"/>
    <w:rsid w:val="00AF53A7"/>
    <w:rsid w:val="00AF56A8"/>
    <w:rsid w:val="00AF5A30"/>
    <w:rsid w:val="00AF5BDC"/>
    <w:rsid w:val="00AF5DCB"/>
    <w:rsid w:val="00AF6042"/>
    <w:rsid w:val="00AF6245"/>
    <w:rsid w:val="00AF6833"/>
    <w:rsid w:val="00AF6905"/>
    <w:rsid w:val="00AF6B05"/>
    <w:rsid w:val="00AF6B35"/>
    <w:rsid w:val="00AF6C12"/>
    <w:rsid w:val="00AF6C66"/>
    <w:rsid w:val="00AF6DFD"/>
    <w:rsid w:val="00AF6F87"/>
    <w:rsid w:val="00AF7028"/>
    <w:rsid w:val="00AF7141"/>
    <w:rsid w:val="00AF71B8"/>
    <w:rsid w:val="00AF77B0"/>
    <w:rsid w:val="00AF77E8"/>
    <w:rsid w:val="00AF78FD"/>
    <w:rsid w:val="00AF7983"/>
    <w:rsid w:val="00AF7C51"/>
    <w:rsid w:val="00AF7CA8"/>
    <w:rsid w:val="00B000A4"/>
    <w:rsid w:val="00B007B6"/>
    <w:rsid w:val="00B00930"/>
    <w:rsid w:val="00B00A4E"/>
    <w:rsid w:val="00B00BB2"/>
    <w:rsid w:val="00B00D67"/>
    <w:rsid w:val="00B00E72"/>
    <w:rsid w:val="00B010F4"/>
    <w:rsid w:val="00B0115F"/>
    <w:rsid w:val="00B0142D"/>
    <w:rsid w:val="00B01550"/>
    <w:rsid w:val="00B01566"/>
    <w:rsid w:val="00B01750"/>
    <w:rsid w:val="00B0183C"/>
    <w:rsid w:val="00B01A68"/>
    <w:rsid w:val="00B01B94"/>
    <w:rsid w:val="00B022F2"/>
    <w:rsid w:val="00B0252C"/>
    <w:rsid w:val="00B0286B"/>
    <w:rsid w:val="00B02BE4"/>
    <w:rsid w:val="00B03469"/>
    <w:rsid w:val="00B03621"/>
    <w:rsid w:val="00B03889"/>
    <w:rsid w:val="00B039F9"/>
    <w:rsid w:val="00B03AE6"/>
    <w:rsid w:val="00B03C4C"/>
    <w:rsid w:val="00B03D74"/>
    <w:rsid w:val="00B03DC7"/>
    <w:rsid w:val="00B03E27"/>
    <w:rsid w:val="00B03EC5"/>
    <w:rsid w:val="00B0417D"/>
    <w:rsid w:val="00B0424F"/>
    <w:rsid w:val="00B04377"/>
    <w:rsid w:val="00B043B5"/>
    <w:rsid w:val="00B0441E"/>
    <w:rsid w:val="00B04747"/>
    <w:rsid w:val="00B0475F"/>
    <w:rsid w:val="00B04BCB"/>
    <w:rsid w:val="00B04C8C"/>
    <w:rsid w:val="00B04E12"/>
    <w:rsid w:val="00B04EDA"/>
    <w:rsid w:val="00B04F4D"/>
    <w:rsid w:val="00B052F2"/>
    <w:rsid w:val="00B0548F"/>
    <w:rsid w:val="00B0565C"/>
    <w:rsid w:val="00B0575F"/>
    <w:rsid w:val="00B0588F"/>
    <w:rsid w:val="00B058EF"/>
    <w:rsid w:val="00B059D2"/>
    <w:rsid w:val="00B05C90"/>
    <w:rsid w:val="00B05F67"/>
    <w:rsid w:val="00B0614C"/>
    <w:rsid w:val="00B0641C"/>
    <w:rsid w:val="00B06655"/>
    <w:rsid w:val="00B067BD"/>
    <w:rsid w:val="00B06BFB"/>
    <w:rsid w:val="00B06C3D"/>
    <w:rsid w:val="00B06C91"/>
    <w:rsid w:val="00B06D0C"/>
    <w:rsid w:val="00B06D6F"/>
    <w:rsid w:val="00B06DE0"/>
    <w:rsid w:val="00B06F27"/>
    <w:rsid w:val="00B06F31"/>
    <w:rsid w:val="00B070DD"/>
    <w:rsid w:val="00B072ED"/>
    <w:rsid w:val="00B07643"/>
    <w:rsid w:val="00B077A8"/>
    <w:rsid w:val="00B07964"/>
    <w:rsid w:val="00B07CCF"/>
    <w:rsid w:val="00B07D8C"/>
    <w:rsid w:val="00B07DF5"/>
    <w:rsid w:val="00B07FB4"/>
    <w:rsid w:val="00B10027"/>
    <w:rsid w:val="00B1013D"/>
    <w:rsid w:val="00B101D7"/>
    <w:rsid w:val="00B10286"/>
    <w:rsid w:val="00B104C7"/>
    <w:rsid w:val="00B1054A"/>
    <w:rsid w:val="00B1067B"/>
    <w:rsid w:val="00B106EA"/>
    <w:rsid w:val="00B107D7"/>
    <w:rsid w:val="00B10A79"/>
    <w:rsid w:val="00B10B87"/>
    <w:rsid w:val="00B10CFF"/>
    <w:rsid w:val="00B10E54"/>
    <w:rsid w:val="00B11154"/>
    <w:rsid w:val="00B114F9"/>
    <w:rsid w:val="00B1150A"/>
    <w:rsid w:val="00B1182D"/>
    <w:rsid w:val="00B11911"/>
    <w:rsid w:val="00B11A1A"/>
    <w:rsid w:val="00B11B74"/>
    <w:rsid w:val="00B11BA8"/>
    <w:rsid w:val="00B11BD8"/>
    <w:rsid w:val="00B11C16"/>
    <w:rsid w:val="00B11DE5"/>
    <w:rsid w:val="00B12027"/>
    <w:rsid w:val="00B12251"/>
    <w:rsid w:val="00B1245B"/>
    <w:rsid w:val="00B126A1"/>
    <w:rsid w:val="00B1276C"/>
    <w:rsid w:val="00B12C86"/>
    <w:rsid w:val="00B12C9A"/>
    <w:rsid w:val="00B12D91"/>
    <w:rsid w:val="00B12E9B"/>
    <w:rsid w:val="00B12EAE"/>
    <w:rsid w:val="00B130EC"/>
    <w:rsid w:val="00B13228"/>
    <w:rsid w:val="00B132A5"/>
    <w:rsid w:val="00B134A9"/>
    <w:rsid w:val="00B139FF"/>
    <w:rsid w:val="00B142AC"/>
    <w:rsid w:val="00B1444B"/>
    <w:rsid w:val="00B14564"/>
    <w:rsid w:val="00B1467D"/>
    <w:rsid w:val="00B149B2"/>
    <w:rsid w:val="00B149C3"/>
    <w:rsid w:val="00B149C9"/>
    <w:rsid w:val="00B14D82"/>
    <w:rsid w:val="00B14E92"/>
    <w:rsid w:val="00B14F1B"/>
    <w:rsid w:val="00B15044"/>
    <w:rsid w:val="00B1512A"/>
    <w:rsid w:val="00B15255"/>
    <w:rsid w:val="00B15400"/>
    <w:rsid w:val="00B1542B"/>
    <w:rsid w:val="00B15441"/>
    <w:rsid w:val="00B15766"/>
    <w:rsid w:val="00B15929"/>
    <w:rsid w:val="00B15BB8"/>
    <w:rsid w:val="00B15C06"/>
    <w:rsid w:val="00B16051"/>
    <w:rsid w:val="00B1613A"/>
    <w:rsid w:val="00B161BF"/>
    <w:rsid w:val="00B1641D"/>
    <w:rsid w:val="00B1642A"/>
    <w:rsid w:val="00B167D4"/>
    <w:rsid w:val="00B16A31"/>
    <w:rsid w:val="00B16BE2"/>
    <w:rsid w:val="00B16E4B"/>
    <w:rsid w:val="00B16E5C"/>
    <w:rsid w:val="00B172DD"/>
    <w:rsid w:val="00B172EC"/>
    <w:rsid w:val="00B17538"/>
    <w:rsid w:val="00B176EA"/>
    <w:rsid w:val="00B1785D"/>
    <w:rsid w:val="00B178B0"/>
    <w:rsid w:val="00B17A06"/>
    <w:rsid w:val="00B17A40"/>
    <w:rsid w:val="00B17F87"/>
    <w:rsid w:val="00B20035"/>
    <w:rsid w:val="00B200CA"/>
    <w:rsid w:val="00B20692"/>
    <w:rsid w:val="00B207F5"/>
    <w:rsid w:val="00B20B18"/>
    <w:rsid w:val="00B20C2D"/>
    <w:rsid w:val="00B20CF6"/>
    <w:rsid w:val="00B20D6A"/>
    <w:rsid w:val="00B20F7D"/>
    <w:rsid w:val="00B212D6"/>
    <w:rsid w:val="00B2167D"/>
    <w:rsid w:val="00B216B8"/>
    <w:rsid w:val="00B2187B"/>
    <w:rsid w:val="00B219CE"/>
    <w:rsid w:val="00B21A4D"/>
    <w:rsid w:val="00B21B84"/>
    <w:rsid w:val="00B21C0F"/>
    <w:rsid w:val="00B21C6B"/>
    <w:rsid w:val="00B21CBB"/>
    <w:rsid w:val="00B21D21"/>
    <w:rsid w:val="00B21D36"/>
    <w:rsid w:val="00B21FA0"/>
    <w:rsid w:val="00B21FEF"/>
    <w:rsid w:val="00B222CA"/>
    <w:rsid w:val="00B22453"/>
    <w:rsid w:val="00B224CD"/>
    <w:rsid w:val="00B226C2"/>
    <w:rsid w:val="00B22708"/>
    <w:rsid w:val="00B22846"/>
    <w:rsid w:val="00B228C2"/>
    <w:rsid w:val="00B22907"/>
    <w:rsid w:val="00B2290D"/>
    <w:rsid w:val="00B22987"/>
    <w:rsid w:val="00B22995"/>
    <w:rsid w:val="00B22A6E"/>
    <w:rsid w:val="00B22A85"/>
    <w:rsid w:val="00B22B03"/>
    <w:rsid w:val="00B22C11"/>
    <w:rsid w:val="00B22CF0"/>
    <w:rsid w:val="00B22D6A"/>
    <w:rsid w:val="00B22E01"/>
    <w:rsid w:val="00B22E29"/>
    <w:rsid w:val="00B22F2B"/>
    <w:rsid w:val="00B22F96"/>
    <w:rsid w:val="00B23058"/>
    <w:rsid w:val="00B23140"/>
    <w:rsid w:val="00B232B3"/>
    <w:rsid w:val="00B23961"/>
    <w:rsid w:val="00B23BED"/>
    <w:rsid w:val="00B23C27"/>
    <w:rsid w:val="00B23D15"/>
    <w:rsid w:val="00B23D21"/>
    <w:rsid w:val="00B23F21"/>
    <w:rsid w:val="00B23FFC"/>
    <w:rsid w:val="00B240E6"/>
    <w:rsid w:val="00B24242"/>
    <w:rsid w:val="00B24263"/>
    <w:rsid w:val="00B24387"/>
    <w:rsid w:val="00B2483A"/>
    <w:rsid w:val="00B24875"/>
    <w:rsid w:val="00B24950"/>
    <w:rsid w:val="00B24973"/>
    <w:rsid w:val="00B25085"/>
    <w:rsid w:val="00B2516C"/>
    <w:rsid w:val="00B25189"/>
    <w:rsid w:val="00B2549F"/>
    <w:rsid w:val="00B25888"/>
    <w:rsid w:val="00B25935"/>
    <w:rsid w:val="00B25D45"/>
    <w:rsid w:val="00B25D79"/>
    <w:rsid w:val="00B25FDA"/>
    <w:rsid w:val="00B26190"/>
    <w:rsid w:val="00B26592"/>
    <w:rsid w:val="00B265F6"/>
    <w:rsid w:val="00B267C0"/>
    <w:rsid w:val="00B2681D"/>
    <w:rsid w:val="00B26B5B"/>
    <w:rsid w:val="00B26D77"/>
    <w:rsid w:val="00B26E07"/>
    <w:rsid w:val="00B26EC1"/>
    <w:rsid w:val="00B2742B"/>
    <w:rsid w:val="00B276BB"/>
    <w:rsid w:val="00B27755"/>
    <w:rsid w:val="00B27843"/>
    <w:rsid w:val="00B27962"/>
    <w:rsid w:val="00B27C77"/>
    <w:rsid w:val="00B27D7D"/>
    <w:rsid w:val="00B27E07"/>
    <w:rsid w:val="00B301F1"/>
    <w:rsid w:val="00B3033E"/>
    <w:rsid w:val="00B306B7"/>
    <w:rsid w:val="00B30AFF"/>
    <w:rsid w:val="00B30B10"/>
    <w:rsid w:val="00B30F24"/>
    <w:rsid w:val="00B30F5C"/>
    <w:rsid w:val="00B31071"/>
    <w:rsid w:val="00B3123B"/>
    <w:rsid w:val="00B312E5"/>
    <w:rsid w:val="00B31536"/>
    <w:rsid w:val="00B31775"/>
    <w:rsid w:val="00B3178F"/>
    <w:rsid w:val="00B31A2D"/>
    <w:rsid w:val="00B31D4A"/>
    <w:rsid w:val="00B31E60"/>
    <w:rsid w:val="00B31EDD"/>
    <w:rsid w:val="00B32003"/>
    <w:rsid w:val="00B32075"/>
    <w:rsid w:val="00B320A5"/>
    <w:rsid w:val="00B320DD"/>
    <w:rsid w:val="00B320EE"/>
    <w:rsid w:val="00B32503"/>
    <w:rsid w:val="00B3275E"/>
    <w:rsid w:val="00B32849"/>
    <w:rsid w:val="00B32928"/>
    <w:rsid w:val="00B32979"/>
    <w:rsid w:val="00B32987"/>
    <w:rsid w:val="00B32A92"/>
    <w:rsid w:val="00B32AA0"/>
    <w:rsid w:val="00B32B0B"/>
    <w:rsid w:val="00B32E47"/>
    <w:rsid w:val="00B32E54"/>
    <w:rsid w:val="00B334A8"/>
    <w:rsid w:val="00B3362D"/>
    <w:rsid w:val="00B337AA"/>
    <w:rsid w:val="00B33920"/>
    <w:rsid w:val="00B33AD2"/>
    <w:rsid w:val="00B33BEA"/>
    <w:rsid w:val="00B33F0D"/>
    <w:rsid w:val="00B3471A"/>
    <w:rsid w:val="00B34ADC"/>
    <w:rsid w:val="00B34BBD"/>
    <w:rsid w:val="00B34CC4"/>
    <w:rsid w:val="00B34FE8"/>
    <w:rsid w:val="00B350E6"/>
    <w:rsid w:val="00B35648"/>
    <w:rsid w:val="00B35680"/>
    <w:rsid w:val="00B3581F"/>
    <w:rsid w:val="00B359EF"/>
    <w:rsid w:val="00B35AB8"/>
    <w:rsid w:val="00B36060"/>
    <w:rsid w:val="00B360B1"/>
    <w:rsid w:val="00B361CE"/>
    <w:rsid w:val="00B364CF"/>
    <w:rsid w:val="00B3653B"/>
    <w:rsid w:val="00B367FD"/>
    <w:rsid w:val="00B368B0"/>
    <w:rsid w:val="00B36926"/>
    <w:rsid w:val="00B369DB"/>
    <w:rsid w:val="00B36B45"/>
    <w:rsid w:val="00B36D0F"/>
    <w:rsid w:val="00B36D50"/>
    <w:rsid w:val="00B36EDF"/>
    <w:rsid w:val="00B3760B"/>
    <w:rsid w:val="00B37999"/>
    <w:rsid w:val="00B3799C"/>
    <w:rsid w:val="00B379CD"/>
    <w:rsid w:val="00B37A15"/>
    <w:rsid w:val="00B37A6F"/>
    <w:rsid w:val="00B37A83"/>
    <w:rsid w:val="00B37AFA"/>
    <w:rsid w:val="00B37CD1"/>
    <w:rsid w:val="00B37EB9"/>
    <w:rsid w:val="00B37EE7"/>
    <w:rsid w:val="00B37F30"/>
    <w:rsid w:val="00B37FB0"/>
    <w:rsid w:val="00B4007E"/>
    <w:rsid w:val="00B400B6"/>
    <w:rsid w:val="00B40104"/>
    <w:rsid w:val="00B402F1"/>
    <w:rsid w:val="00B4033D"/>
    <w:rsid w:val="00B4060B"/>
    <w:rsid w:val="00B40751"/>
    <w:rsid w:val="00B40985"/>
    <w:rsid w:val="00B40A32"/>
    <w:rsid w:val="00B40B10"/>
    <w:rsid w:val="00B40FC4"/>
    <w:rsid w:val="00B410E4"/>
    <w:rsid w:val="00B4119F"/>
    <w:rsid w:val="00B418D6"/>
    <w:rsid w:val="00B41908"/>
    <w:rsid w:val="00B41B62"/>
    <w:rsid w:val="00B41F2D"/>
    <w:rsid w:val="00B4218A"/>
    <w:rsid w:val="00B42501"/>
    <w:rsid w:val="00B425A6"/>
    <w:rsid w:val="00B42689"/>
    <w:rsid w:val="00B42748"/>
    <w:rsid w:val="00B427C1"/>
    <w:rsid w:val="00B42803"/>
    <w:rsid w:val="00B42C53"/>
    <w:rsid w:val="00B42E53"/>
    <w:rsid w:val="00B4305F"/>
    <w:rsid w:val="00B43228"/>
    <w:rsid w:val="00B43977"/>
    <w:rsid w:val="00B43A46"/>
    <w:rsid w:val="00B43B42"/>
    <w:rsid w:val="00B43BA6"/>
    <w:rsid w:val="00B43F3D"/>
    <w:rsid w:val="00B4409B"/>
    <w:rsid w:val="00B44115"/>
    <w:rsid w:val="00B4414B"/>
    <w:rsid w:val="00B44229"/>
    <w:rsid w:val="00B443F7"/>
    <w:rsid w:val="00B44512"/>
    <w:rsid w:val="00B447E6"/>
    <w:rsid w:val="00B448A5"/>
    <w:rsid w:val="00B4491B"/>
    <w:rsid w:val="00B44CD3"/>
    <w:rsid w:val="00B44DB7"/>
    <w:rsid w:val="00B44F16"/>
    <w:rsid w:val="00B4500F"/>
    <w:rsid w:val="00B45079"/>
    <w:rsid w:val="00B451BF"/>
    <w:rsid w:val="00B45313"/>
    <w:rsid w:val="00B45368"/>
    <w:rsid w:val="00B45433"/>
    <w:rsid w:val="00B454C4"/>
    <w:rsid w:val="00B454D0"/>
    <w:rsid w:val="00B454F2"/>
    <w:rsid w:val="00B4558A"/>
    <w:rsid w:val="00B4564D"/>
    <w:rsid w:val="00B458AC"/>
    <w:rsid w:val="00B45A4C"/>
    <w:rsid w:val="00B45A8E"/>
    <w:rsid w:val="00B45BB3"/>
    <w:rsid w:val="00B45DD5"/>
    <w:rsid w:val="00B45ECF"/>
    <w:rsid w:val="00B45F0E"/>
    <w:rsid w:val="00B45FC9"/>
    <w:rsid w:val="00B462BE"/>
    <w:rsid w:val="00B46831"/>
    <w:rsid w:val="00B46BED"/>
    <w:rsid w:val="00B46D13"/>
    <w:rsid w:val="00B46E5F"/>
    <w:rsid w:val="00B46E9D"/>
    <w:rsid w:val="00B47035"/>
    <w:rsid w:val="00B47085"/>
    <w:rsid w:val="00B472A6"/>
    <w:rsid w:val="00B4763A"/>
    <w:rsid w:val="00B4776E"/>
    <w:rsid w:val="00B47914"/>
    <w:rsid w:val="00B47990"/>
    <w:rsid w:val="00B47B13"/>
    <w:rsid w:val="00B47DF1"/>
    <w:rsid w:val="00B47FC5"/>
    <w:rsid w:val="00B5010C"/>
    <w:rsid w:val="00B50153"/>
    <w:rsid w:val="00B5026B"/>
    <w:rsid w:val="00B502B4"/>
    <w:rsid w:val="00B503E5"/>
    <w:rsid w:val="00B50445"/>
    <w:rsid w:val="00B50484"/>
    <w:rsid w:val="00B505EC"/>
    <w:rsid w:val="00B50698"/>
    <w:rsid w:val="00B506D5"/>
    <w:rsid w:val="00B507D4"/>
    <w:rsid w:val="00B50DA2"/>
    <w:rsid w:val="00B50E89"/>
    <w:rsid w:val="00B5101D"/>
    <w:rsid w:val="00B51424"/>
    <w:rsid w:val="00B515C2"/>
    <w:rsid w:val="00B516E7"/>
    <w:rsid w:val="00B51780"/>
    <w:rsid w:val="00B51892"/>
    <w:rsid w:val="00B51A65"/>
    <w:rsid w:val="00B51B41"/>
    <w:rsid w:val="00B51ED5"/>
    <w:rsid w:val="00B520F0"/>
    <w:rsid w:val="00B5215A"/>
    <w:rsid w:val="00B52247"/>
    <w:rsid w:val="00B52542"/>
    <w:rsid w:val="00B5262C"/>
    <w:rsid w:val="00B5294D"/>
    <w:rsid w:val="00B52971"/>
    <w:rsid w:val="00B529C7"/>
    <w:rsid w:val="00B52A81"/>
    <w:rsid w:val="00B52B75"/>
    <w:rsid w:val="00B52B83"/>
    <w:rsid w:val="00B52BDE"/>
    <w:rsid w:val="00B52CBB"/>
    <w:rsid w:val="00B52F0D"/>
    <w:rsid w:val="00B52FA3"/>
    <w:rsid w:val="00B532C4"/>
    <w:rsid w:val="00B53345"/>
    <w:rsid w:val="00B53396"/>
    <w:rsid w:val="00B533B9"/>
    <w:rsid w:val="00B5381F"/>
    <w:rsid w:val="00B5389E"/>
    <w:rsid w:val="00B53B46"/>
    <w:rsid w:val="00B53C44"/>
    <w:rsid w:val="00B53D7E"/>
    <w:rsid w:val="00B53E9B"/>
    <w:rsid w:val="00B53F64"/>
    <w:rsid w:val="00B53FBE"/>
    <w:rsid w:val="00B54262"/>
    <w:rsid w:val="00B543CF"/>
    <w:rsid w:val="00B543EB"/>
    <w:rsid w:val="00B5442A"/>
    <w:rsid w:val="00B544AA"/>
    <w:rsid w:val="00B54595"/>
    <w:rsid w:val="00B546B0"/>
    <w:rsid w:val="00B546E7"/>
    <w:rsid w:val="00B54865"/>
    <w:rsid w:val="00B548EE"/>
    <w:rsid w:val="00B54BFB"/>
    <w:rsid w:val="00B54DC3"/>
    <w:rsid w:val="00B55043"/>
    <w:rsid w:val="00B55116"/>
    <w:rsid w:val="00B55331"/>
    <w:rsid w:val="00B55338"/>
    <w:rsid w:val="00B55469"/>
    <w:rsid w:val="00B55493"/>
    <w:rsid w:val="00B55677"/>
    <w:rsid w:val="00B55705"/>
    <w:rsid w:val="00B558F7"/>
    <w:rsid w:val="00B55CE2"/>
    <w:rsid w:val="00B55FAE"/>
    <w:rsid w:val="00B55FE1"/>
    <w:rsid w:val="00B5610D"/>
    <w:rsid w:val="00B5613B"/>
    <w:rsid w:val="00B56374"/>
    <w:rsid w:val="00B5660F"/>
    <w:rsid w:val="00B56762"/>
    <w:rsid w:val="00B56918"/>
    <w:rsid w:val="00B56A56"/>
    <w:rsid w:val="00B56BCB"/>
    <w:rsid w:val="00B56F23"/>
    <w:rsid w:val="00B56FDF"/>
    <w:rsid w:val="00B57069"/>
    <w:rsid w:val="00B5716D"/>
    <w:rsid w:val="00B5723B"/>
    <w:rsid w:val="00B57541"/>
    <w:rsid w:val="00B5784A"/>
    <w:rsid w:val="00B578DD"/>
    <w:rsid w:val="00B57D72"/>
    <w:rsid w:val="00B57E5B"/>
    <w:rsid w:val="00B57ED0"/>
    <w:rsid w:val="00B57F32"/>
    <w:rsid w:val="00B60028"/>
    <w:rsid w:val="00B602E5"/>
    <w:rsid w:val="00B6032D"/>
    <w:rsid w:val="00B60368"/>
    <w:rsid w:val="00B60697"/>
    <w:rsid w:val="00B60770"/>
    <w:rsid w:val="00B60946"/>
    <w:rsid w:val="00B60954"/>
    <w:rsid w:val="00B60BAE"/>
    <w:rsid w:val="00B60D2D"/>
    <w:rsid w:val="00B60F7C"/>
    <w:rsid w:val="00B6113C"/>
    <w:rsid w:val="00B61195"/>
    <w:rsid w:val="00B6124E"/>
    <w:rsid w:val="00B61494"/>
    <w:rsid w:val="00B6165E"/>
    <w:rsid w:val="00B61683"/>
    <w:rsid w:val="00B616D8"/>
    <w:rsid w:val="00B6195E"/>
    <w:rsid w:val="00B61965"/>
    <w:rsid w:val="00B61A77"/>
    <w:rsid w:val="00B61BA2"/>
    <w:rsid w:val="00B61EE0"/>
    <w:rsid w:val="00B62074"/>
    <w:rsid w:val="00B620DB"/>
    <w:rsid w:val="00B62283"/>
    <w:rsid w:val="00B626B7"/>
    <w:rsid w:val="00B62739"/>
    <w:rsid w:val="00B6279B"/>
    <w:rsid w:val="00B62B94"/>
    <w:rsid w:val="00B62EE5"/>
    <w:rsid w:val="00B62FBF"/>
    <w:rsid w:val="00B62FF5"/>
    <w:rsid w:val="00B63020"/>
    <w:rsid w:val="00B6314B"/>
    <w:rsid w:val="00B631C0"/>
    <w:rsid w:val="00B6355C"/>
    <w:rsid w:val="00B635D0"/>
    <w:rsid w:val="00B63600"/>
    <w:rsid w:val="00B63893"/>
    <w:rsid w:val="00B63C8D"/>
    <w:rsid w:val="00B63D16"/>
    <w:rsid w:val="00B63EA3"/>
    <w:rsid w:val="00B63ED8"/>
    <w:rsid w:val="00B63EEB"/>
    <w:rsid w:val="00B63FC8"/>
    <w:rsid w:val="00B64068"/>
    <w:rsid w:val="00B6409A"/>
    <w:rsid w:val="00B642B3"/>
    <w:rsid w:val="00B64375"/>
    <w:rsid w:val="00B644DC"/>
    <w:rsid w:val="00B647CB"/>
    <w:rsid w:val="00B64868"/>
    <w:rsid w:val="00B64AF1"/>
    <w:rsid w:val="00B64BAF"/>
    <w:rsid w:val="00B64BD8"/>
    <w:rsid w:val="00B64D88"/>
    <w:rsid w:val="00B64DF3"/>
    <w:rsid w:val="00B64DF4"/>
    <w:rsid w:val="00B65028"/>
    <w:rsid w:val="00B650EA"/>
    <w:rsid w:val="00B65114"/>
    <w:rsid w:val="00B651FF"/>
    <w:rsid w:val="00B65411"/>
    <w:rsid w:val="00B65493"/>
    <w:rsid w:val="00B659B3"/>
    <w:rsid w:val="00B659E0"/>
    <w:rsid w:val="00B65A73"/>
    <w:rsid w:val="00B65E16"/>
    <w:rsid w:val="00B65E3C"/>
    <w:rsid w:val="00B65F4E"/>
    <w:rsid w:val="00B66056"/>
    <w:rsid w:val="00B662BF"/>
    <w:rsid w:val="00B666EF"/>
    <w:rsid w:val="00B668FA"/>
    <w:rsid w:val="00B66A1A"/>
    <w:rsid w:val="00B66ADD"/>
    <w:rsid w:val="00B66B83"/>
    <w:rsid w:val="00B66BAE"/>
    <w:rsid w:val="00B66C54"/>
    <w:rsid w:val="00B66E24"/>
    <w:rsid w:val="00B66E59"/>
    <w:rsid w:val="00B67046"/>
    <w:rsid w:val="00B6724A"/>
    <w:rsid w:val="00B67296"/>
    <w:rsid w:val="00B674AD"/>
    <w:rsid w:val="00B6777B"/>
    <w:rsid w:val="00B67903"/>
    <w:rsid w:val="00B67B49"/>
    <w:rsid w:val="00B67FD4"/>
    <w:rsid w:val="00B67FE7"/>
    <w:rsid w:val="00B701D1"/>
    <w:rsid w:val="00B70246"/>
    <w:rsid w:val="00B704C1"/>
    <w:rsid w:val="00B70A8B"/>
    <w:rsid w:val="00B70ABB"/>
    <w:rsid w:val="00B70B6C"/>
    <w:rsid w:val="00B70CDF"/>
    <w:rsid w:val="00B70D16"/>
    <w:rsid w:val="00B70E87"/>
    <w:rsid w:val="00B70ECA"/>
    <w:rsid w:val="00B712E5"/>
    <w:rsid w:val="00B71412"/>
    <w:rsid w:val="00B714A0"/>
    <w:rsid w:val="00B718E4"/>
    <w:rsid w:val="00B71D0E"/>
    <w:rsid w:val="00B71D50"/>
    <w:rsid w:val="00B71E20"/>
    <w:rsid w:val="00B71E7C"/>
    <w:rsid w:val="00B71ED7"/>
    <w:rsid w:val="00B721C1"/>
    <w:rsid w:val="00B7222F"/>
    <w:rsid w:val="00B72287"/>
    <w:rsid w:val="00B72340"/>
    <w:rsid w:val="00B723B9"/>
    <w:rsid w:val="00B723EF"/>
    <w:rsid w:val="00B72535"/>
    <w:rsid w:val="00B7255E"/>
    <w:rsid w:val="00B725EB"/>
    <w:rsid w:val="00B72758"/>
    <w:rsid w:val="00B72839"/>
    <w:rsid w:val="00B72867"/>
    <w:rsid w:val="00B729FA"/>
    <w:rsid w:val="00B72B36"/>
    <w:rsid w:val="00B72E5A"/>
    <w:rsid w:val="00B72E6D"/>
    <w:rsid w:val="00B72F22"/>
    <w:rsid w:val="00B72F95"/>
    <w:rsid w:val="00B7314E"/>
    <w:rsid w:val="00B7344E"/>
    <w:rsid w:val="00B73514"/>
    <w:rsid w:val="00B7388F"/>
    <w:rsid w:val="00B7390E"/>
    <w:rsid w:val="00B7394D"/>
    <w:rsid w:val="00B73958"/>
    <w:rsid w:val="00B73C8D"/>
    <w:rsid w:val="00B73D2F"/>
    <w:rsid w:val="00B73E2A"/>
    <w:rsid w:val="00B73E80"/>
    <w:rsid w:val="00B73F49"/>
    <w:rsid w:val="00B74189"/>
    <w:rsid w:val="00B742A7"/>
    <w:rsid w:val="00B746DF"/>
    <w:rsid w:val="00B74C34"/>
    <w:rsid w:val="00B74F12"/>
    <w:rsid w:val="00B750C3"/>
    <w:rsid w:val="00B75152"/>
    <w:rsid w:val="00B752E5"/>
    <w:rsid w:val="00B7531C"/>
    <w:rsid w:val="00B75352"/>
    <w:rsid w:val="00B756BF"/>
    <w:rsid w:val="00B759F9"/>
    <w:rsid w:val="00B75D2B"/>
    <w:rsid w:val="00B75ED5"/>
    <w:rsid w:val="00B75F07"/>
    <w:rsid w:val="00B75F24"/>
    <w:rsid w:val="00B75F7C"/>
    <w:rsid w:val="00B7617C"/>
    <w:rsid w:val="00B76497"/>
    <w:rsid w:val="00B769F6"/>
    <w:rsid w:val="00B76BC3"/>
    <w:rsid w:val="00B76F2C"/>
    <w:rsid w:val="00B770C5"/>
    <w:rsid w:val="00B770D8"/>
    <w:rsid w:val="00B771A1"/>
    <w:rsid w:val="00B771E6"/>
    <w:rsid w:val="00B7722C"/>
    <w:rsid w:val="00B7737A"/>
    <w:rsid w:val="00B77655"/>
    <w:rsid w:val="00B7774D"/>
    <w:rsid w:val="00B77769"/>
    <w:rsid w:val="00B77CCE"/>
    <w:rsid w:val="00B77D18"/>
    <w:rsid w:val="00B800E5"/>
    <w:rsid w:val="00B80119"/>
    <w:rsid w:val="00B8017A"/>
    <w:rsid w:val="00B8020E"/>
    <w:rsid w:val="00B80285"/>
    <w:rsid w:val="00B80324"/>
    <w:rsid w:val="00B803CD"/>
    <w:rsid w:val="00B8060F"/>
    <w:rsid w:val="00B8064D"/>
    <w:rsid w:val="00B80698"/>
    <w:rsid w:val="00B8073B"/>
    <w:rsid w:val="00B80910"/>
    <w:rsid w:val="00B8094D"/>
    <w:rsid w:val="00B80C00"/>
    <w:rsid w:val="00B80E53"/>
    <w:rsid w:val="00B81068"/>
    <w:rsid w:val="00B8123A"/>
    <w:rsid w:val="00B8126F"/>
    <w:rsid w:val="00B813A3"/>
    <w:rsid w:val="00B813E2"/>
    <w:rsid w:val="00B8146F"/>
    <w:rsid w:val="00B8147B"/>
    <w:rsid w:val="00B81737"/>
    <w:rsid w:val="00B81850"/>
    <w:rsid w:val="00B81870"/>
    <w:rsid w:val="00B8198E"/>
    <w:rsid w:val="00B81BCB"/>
    <w:rsid w:val="00B81CF2"/>
    <w:rsid w:val="00B81D68"/>
    <w:rsid w:val="00B81F00"/>
    <w:rsid w:val="00B82050"/>
    <w:rsid w:val="00B82074"/>
    <w:rsid w:val="00B82099"/>
    <w:rsid w:val="00B821AD"/>
    <w:rsid w:val="00B821C0"/>
    <w:rsid w:val="00B82323"/>
    <w:rsid w:val="00B8235D"/>
    <w:rsid w:val="00B824B2"/>
    <w:rsid w:val="00B829B3"/>
    <w:rsid w:val="00B82A53"/>
    <w:rsid w:val="00B82D9C"/>
    <w:rsid w:val="00B82E54"/>
    <w:rsid w:val="00B82FEB"/>
    <w:rsid w:val="00B8305F"/>
    <w:rsid w:val="00B8310C"/>
    <w:rsid w:val="00B833AD"/>
    <w:rsid w:val="00B83843"/>
    <w:rsid w:val="00B83A84"/>
    <w:rsid w:val="00B83B52"/>
    <w:rsid w:val="00B83BB4"/>
    <w:rsid w:val="00B83BBA"/>
    <w:rsid w:val="00B83FAF"/>
    <w:rsid w:val="00B842E4"/>
    <w:rsid w:val="00B843D5"/>
    <w:rsid w:val="00B84558"/>
    <w:rsid w:val="00B849DA"/>
    <w:rsid w:val="00B84F12"/>
    <w:rsid w:val="00B85549"/>
    <w:rsid w:val="00B8566F"/>
    <w:rsid w:val="00B857D5"/>
    <w:rsid w:val="00B858B7"/>
    <w:rsid w:val="00B8598D"/>
    <w:rsid w:val="00B85C50"/>
    <w:rsid w:val="00B85CDE"/>
    <w:rsid w:val="00B85EF6"/>
    <w:rsid w:val="00B85EFC"/>
    <w:rsid w:val="00B85FCA"/>
    <w:rsid w:val="00B85FF8"/>
    <w:rsid w:val="00B860F1"/>
    <w:rsid w:val="00B861C4"/>
    <w:rsid w:val="00B86203"/>
    <w:rsid w:val="00B862F2"/>
    <w:rsid w:val="00B865D7"/>
    <w:rsid w:val="00B8662B"/>
    <w:rsid w:val="00B868A6"/>
    <w:rsid w:val="00B8694C"/>
    <w:rsid w:val="00B86F05"/>
    <w:rsid w:val="00B86F2B"/>
    <w:rsid w:val="00B86F92"/>
    <w:rsid w:val="00B870F4"/>
    <w:rsid w:val="00B87112"/>
    <w:rsid w:val="00B871AF"/>
    <w:rsid w:val="00B8732A"/>
    <w:rsid w:val="00B8740C"/>
    <w:rsid w:val="00B879F2"/>
    <w:rsid w:val="00B87B14"/>
    <w:rsid w:val="00B87C3D"/>
    <w:rsid w:val="00B87D46"/>
    <w:rsid w:val="00B905A2"/>
    <w:rsid w:val="00B907CD"/>
    <w:rsid w:val="00B90DF5"/>
    <w:rsid w:val="00B90E22"/>
    <w:rsid w:val="00B92180"/>
    <w:rsid w:val="00B92279"/>
    <w:rsid w:val="00B922D6"/>
    <w:rsid w:val="00B9243A"/>
    <w:rsid w:val="00B92894"/>
    <w:rsid w:val="00B929C5"/>
    <w:rsid w:val="00B92AA6"/>
    <w:rsid w:val="00B92B54"/>
    <w:rsid w:val="00B92B62"/>
    <w:rsid w:val="00B92C96"/>
    <w:rsid w:val="00B92D97"/>
    <w:rsid w:val="00B931D8"/>
    <w:rsid w:val="00B931F8"/>
    <w:rsid w:val="00B933B4"/>
    <w:rsid w:val="00B933C7"/>
    <w:rsid w:val="00B93BF3"/>
    <w:rsid w:val="00B93E7F"/>
    <w:rsid w:val="00B94080"/>
    <w:rsid w:val="00B9424D"/>
    <w:rsid w:val="00B9427B"/>
    <w:rsid w:val="00B942BF"/>
    <w:rsid w:val="00B94318"/>
    <w:rsid w:val="00B9461B"/>
    <w:rsid w:val="00B9479B"/>
    <w:rsid w:val="00B947F7"/>
    <w:rsid w:val="00B9495C"/>
    <w:rsid w:val="00B94998"/>
    <w:rsid w:val="00B9512C"/>
    <w:rsid w:val="00B95133"/>
    <w:rsid w:val="00B951CF"/>
    <w:rsid w:val="00B9521D"/>
    <w:rsid w:val="00B952DE"/>
    <w:rsid w:val="00B95429"/>
    <w:rsid w:val="00B954F7"/>
    <w:rsid w:val="00B95614"/>
    <w:rsid w:val="00B956B7"/>
    <w:rsid w:val="00B95755"/>
    <w:rsid w:val="00B9577C"/>
    <w:rsid w:val="00B95D9E"/>
    <w:rsid w:val="00B95E38"/>
    <w:rsid w:val="00B95FAD"/>
    <w:rsid w:val="00B9643A"/>
    <w:rsid w:val="00B964AA"/>
    <w:rsid w:val="00B965FC"/>
    <w:rsid w:val="00B96A8C"/>
    <w:rsid w:val="00B96A9B"/>
    <w:rsid w:val="00B96D45"/>
    <w:rsid w:val="00B96FA4"/>
    <w:rsid w:val="00B9710D"/>
    <w:rsid w:val="00B97318"/>
    <w:rsid w:val="00B973F1"/>
    <w:rsid w:val="00B974AC"/>
    <w:rsid w:val="00B974D5"/>
    <w:rsid w:val="00B9758F"/>
    <w:rsid w:val="00B977A0"/>
    <w:rsid w:val="00B97DE3"/>
    <w:rsid w:val="00B97E7B"/>
    <w:rsid w:val="00B97F05"/>
    <w:rsid w:val="00BA0193"/>
    <w:rsid w:val="00BA03D8"/>
    <w:rsid w:val="00BA04D4"/>
    <w:rsid w:val="00BA05AD"/>
    <w:rsid w:val="00BA05B8"/>
    <w:rsid w:val="00BA071E"/>
    <w:rsid w:val="00BA0823"/>
    <w:rsid w:val="00BA0ADD"/>
    <w:rsid w:val="00BA0B26"/>
    <w:rsid w:val="00BA0BA5"/>
    <w:rsid w:val="00BA0BF1"/>
    <w:rsid w:val="00BA0DE4"/>
    <w:rsid w:val="00BA0E94"/>
    <w:rsid w:val="00BA121F"/>
    <w:rsid w:val="00BA1233"/>
    <w:rsid w:val="00BA13E4"/>
    <w:rsid w:val="00BA144A"/>
    <w:rsid w:val="00BA178B"/>
    <w:rsid w:val="00BA1B7B"/>
    <w:rsid w:val="00BA1DE7"/>
    <w:rsid w:val="00BA1DED"/>
    <w:rsid w:val="00BA2194"/>
    <w:rsid w:val="00BA2219"/>
    <w:rsid w:val="00BA23CD"/>
    <w:rsid w:val="00BA25DA"/>
    <w:rsid w:val="00BA2689"/>
    <w:rsid w:val="00BA26CC"/>
    <w:rsid w:val="00BA26FB"/>
    <w:rsid w:val="00BA2A15"/>
    <w:rsid w:val="00BA2BCB"/>
    <w:rsid w:val="00BA2C1D"/>
    <w:rsid w:val="00BA2C87"/>
    <w:rsid w:val="00BA2EE7"/>
    <w:rsid w:val="00BA2F74"/>
    <w:rsid w:val="00BA3103"/>
    <w:rsid w:val="00BA3211"/>
    <w:rsid w:val="00BA33F9"/>
    <w:rsid w:val="00BA37CC"/>
    <w:rsid w:val="00BA3A78"/>
    <w:rsid w:val="00BA3A85"/>
    <w:rsid w:val="00BA3ACB"/>
    <w:rsid w:val="00BA3B52"/>
    <w:rsid w:val="00BA3F27"/>
    <w:rsid w:val="00BA3F4D"/>
    <w:rsid w:val="00BA407F"/>
    <w:rsid w:val="00BA44D7"/>
    <w:rsid w:val="00BA4553"/>
    <w:rsid w:val="00BA4C40"/>
    <w:rsid w:val="00BA4CF3"/>
    <w:rsid w:val="00BA4E6D"/>
    <w:rsid w:val="00BA50A2"/>
    <w:rsid w:val="00BA525E"/>
    <w:rsid w:val="00BA5265"/>
    <w:rsid w:val="00BA52A1"/>
    <w:rsid w:val="00BA5493"/>
    <w:rsid w:val="00BA5D00"/>
    <w:rsid w:val="00BA5F8D"/>
    <w:rsid w:val="00BA6136"/>
    <w:rsid w:val="00BA6196"/>
    <w:rsid w:val="00BA64C2"/>
    <w:rsid w:val="00BA665E"/>
    <w:rsid w:val="00BA6764"/>
    <w:rsid w:val="00BA6CB5"/>
    <w:rsid w:val="00BA6D8E"/>
    <w:rsid w:val="00BA732E"/>
    <w:rsid w:val="00BA73E2"/>
    <w:rsid w:val="00BA743E"/>
    <w:rsid w:val="00BA75A4"/>
    <w:rsid w:val="00BA760E"/>
    <w:rsid w:val="00BA76F1"/>
    <w:rsid w:val="00BA7913"/>
    <w:rsid w:val="00BA7948"/>
    <w:rsid w:val="00BA7C70"/>
    <w:rsid w:val="00BA7E45"/>
    <w:rsid w:val="00BB00CA"/>
    <w:rsid w:val="00BB03A5"/>
    <w:rsid w:val="00BB060F"/>
    <w:rsid w:val="00BB070F"/>
    <w:rsid w:val="00BB0A33"/>
    <w:rsid w:val="00BB0B4A"/>
    <w:rsid w:val="00BB0B70"/>
    <w:rsid w:val="00BB0FC6"/>
    <w:rsid w:val="00BB1048"/>
    <w:rsid w:val="00BB1167"/>
    <w:rsid w:val="00BB12FB"/>
    <w:rsid w:val="00BB1C76"/>
    <w:rsid w:val="00BB1F5A"/>
    <w:rsid w:val="00BB2077"/>
    <w:rsid w:val="00BB2194"/>
    <w:rsid w:val="00BB2341"/>
    <w:rsid w:val="00BB24E9"/>
    <w:rsid w:val="00BB2501"/>
    <w:rsid w:val="00BB26E2"/>
    <w:rsid w:val="00BB2955"/>
    <w:rsid w:val="00BB2E19"/>
    <w:rsid w:val="00BB2FB3"/>
    <w:rsid w:val="00BB3085"/>
    <w:rsid w:val="00BB3194"/>
    <w:rsid w:val="00BB3265"/>
    <w:rsid w:val="00BB32B0"/>
    <w:rsid w:val="00BB3304"/>
    <w:rsid w:val="00BB3508"/>
    <w:rsid w:val="00BB35B0"/>
    <w:rsid w:val="00BB3602"/>
    <w:rsid w:val="00BB362F"/>
    <w:rsid w:val="00BB3911"/>
    <w:rsid w:val="00BB3924"/>
    <w:rsid w:val="00BB3988"/>
    <w:rsid w:val="00BB3E19"/>
    <w:rsid w:val="00BB3E36"/>
    <w:rsid w:val="00BB47D4"/>
    <w:rsid w:val="00BB4904"/>
    <w:rsid w:val="00BB4A3A"/>
    <w:rsid w:val="00BB4ACF"/>
    <w:rsid w:val="00BB4E77"/>
    <w:rsid w:val="00BB508C"/>
    <w:rsid w:val="00BB5149"/>
    <w:rsid w:val="00BB5361"/>
    <w:rsid w:val="00BB548B"/>
    <w:rsid w:val="00BB5627"/>
    <w:rsid w:val="00BB563E"/>
    <w:rsid w:val="00BB589A"/>
    <w:rsid w:val="00BB5BBB"/>
    <w:rsid w:val="00BB5CD8"/>
    <w:rsid w:val="00BB5DD4"/>
    <w:rsid w:val="00BB5EB9"/>
    <w:rsid w:val="00BB633A"/>
    <w:rsid w:val="00BB63F6"/>
    <w:rsid w:val="00BB6437"/>
    <w:rsid w:val="00BB64AA"/>
    <w:rsid w:val="00BB6523"/>
    <w:rsid w:val="00BB65ED"/>
    <w:rsid w:val="00BB6997"/>
    <w:rsid w:val="00BB6ABC"/>
    <w:rsid w:val="00BB6FAA"/>
    <w:rsid w:val="00BB705E"/>
    <w:rsid w:val="00BB706A"/>
    <w:rsid w:val="00BB72D3"/>
    <w:rsid w:val="00BB786A"/>
    <w:rsid w:val="00BB7B59"/>
    <w:rsid w:val="00BB7E48"/>
    <w:rsid w:val="00BC0035"/>
    <w:rsid w:val="00BC0191"/>
    <w:rsid w:val="00BC01C4"/>
    <w:rsid w:val="00BC0244"/>
    <w:rsid w:val="00BC0657"/>
    <w:rsid w:val="00BC076C"/>
    <w:rsid w:val="00BC08CC"/>
    <w:rsid w:val="00BC0B98"/>
    <w:rsid w:val="00BC0D13"/>
    <w:rsid w:val="00BC0E7B"/>
    <w:rsid w:val="00BC112E"/>
    <w:rsid w:val="00BC15B8"/>
    <w:rsid w:val="00BC165C"/>
    <w:rsid w:val="00BC16F6"/>
    <w:rsid w:val="00BC1802"/>
    <w:rsid w:val="00BC180E"/>
    <w:rsid w:val="00BC1A28"/>
    <w:rsid w:val="00BC1A9F"/>
    <w:rsid w:val="00BC1CF9"/>
    <w:rsid w:val="00BC1D72"/>
    <w:rsid w:val="00BC1DC3"/>
    <w:rsid w:val="00BC1F3A"/>
    <w:rsid w:val="00BC1F89"/>
    <w:rsid w:val="00BC1F9B"/>
    <w:rsid w:val="00BC2138"/>
    <w:rsid w:val="00BC22CE"/>
    <w:rsid w:val="00BC23B2"/>
    <w:rsid w:val="00BC2465"/>
    <w:rsid w:val="00BC2722"/>
    <w:rsid w:val="00BC29A1"/>
    <w:rsid w:val="00BC2B27"/>
    <w:rsid w:val="00BC330E"/>
    <w:rsid w:val="00BC3396"/>
    <w:rsid w:val="00BC33CE"/>
    <w:rsid w:val="00BC342A"/>
    <w:rsid w:val="00BC35C9"/>
    <w:rsid w:val="00BC3725"/>
    <w:rsid w:val="00BC37EB"/>
    <w:rsid w:val="00BC3933"/>
    <w:rsid w:val="00BC4412"/>
    <w:rsid w:val="00BC46E0"/>
    <w:rsid w:val="00BC46E6"/>
    <w:rsid w:val="00BC49CE"/>
    <w:rsid w:val="00BC4E40"/>
    <w:rsid w:val="00BC4FD4"/>
    <w:rsid w:val="00BC5076"/>
    <w:rsid w:val="00BC509B"/>
    <w:rsid w:val="00BC5281"/>
    <w:rsid w:val="00BC55A4"/>
    <w:rsid w:val="00BC55CF"/>
    <w:rsid w:val="00BC581D"/>
    <w:rsid w:val="00BC58BA"/>
    <w:rsid w:val="00BC5AF1"/>
    <w:rsid w:val="00BC5C3A"/>
    <w:rsid w:val="00BC5C91"/>
    <w:rsid w:val="00BC5DEF"/>
    <w:rsid w:val="00BC5E84"/>
    <w:rsid w:val="00BC5F44"/>
    <w:rsid w:val="00BC651A"/>
    <w:rsid w:val="00BC660C"/>
    <w:rsid w:val="00BC6637"/>
    <w:rsid w:val="00BC6958"/>
    <w:rsid w:val="00BC69DA"/>
    <w:rsid w:val="00BC6A40"/>
    <w:rsid w:val="00BC6B78"/>
    <w:rsid w:val="00BC6C0C"/>
    <w:rsid w:val="00BC6E36"/>
    <w:rsid w:val="00BC6F8E"/>
    <w:rsid w:val="00BC7091"/>
    <w:rsid w:val="00BC7478"/>
    <w:rsid w:val="00BC7497"/>
    <w:rsid w:val="00BC7540"/>
    <w:rsid w:val="00BC77BD"/>
    <w:rsid w:val="00BC79C5"/>
    <w:rsid w:val="00BC7AE0"/>
    <w:rsid w:val="00BC7D71"/>
    <w:rsid w:val="00BC7EA3"/>
    <w:rsid w:val="00BC7FA6"/>
    <w:rsid w:val="00BC7FE3"/>
    <w:rsid w:val="00BD056A"/>
    <w:rsid w:val="00BD05D4"/>
    <w:rsid w:val="00BD0BCF"/>
    <w:rsid w:val="00BD0BE4"/>
    <w:rsid w:val="00BD0E17"/>
    <w:rsid w:val="00BD0EA3"/>
    <w:rsid w:val="00BD137C"/>
    <w:rsid w:val="00BD14C8"/>
    <w:rsid w:val="00BD1677"/>
    <w:rsid w:val="00BD180F"/>
    <w:rsid w:val="00BD1A28"/>
    <w:rsid w:val="00BD20F5"/>
    <w:rsid w:val="00BD23C1"/>
    <w:rsid w:val="00BD2991"/>
    <w:rsid w:val="00BD2C47"/>
    <w:rsid w:val="00BD2C6B"/>
    <w:rsid w:val="00BD2FBA"/>
    <w:rsid w:val="00BD3169"/>
    <w:rsid w:val="00BD316C"/>
    <w:rsid w:val="00BD3737"/>
    <w:rsid w:val="00BD380E"/>
    <w:rsid w:val="00BD3C0A"/>
    <w:rsid w:val="00BD3FC3"/>
    <w:rsid w:val="00BD44C6"/>
    <w:rsid w:val="00BD44DC"/>
    <w:rsid w:val="00BD45CF"/>
    <w:rsid w:val="00BD462A"/>
    <w:rsid w:val="00BD4663"/>
    <w:rsid w:val="00BD4C25"/>
    <w:rsid w:val="00BD4D90"/>
    <w:rsid w:val="00BD5059"/>
    <w:rsid w:val="00BD506F"/>
    <w:rsid w:val="00BD50D9"/>
    <w:rsid w:val="00BD50EE"/>
    <w:rsid w:val="00BD5178"/>
    <w:rsid w:val="00BD518C"/>
    <w:rsid w:val="00BD52BB"/>
    <w:rsid w:val="00BD55FB"/>
    <w:rsid w:val="00BD5746"/>
    <w:rsid w:val="00BD5841"/>
    <w:rsid w:val="00BD5BDB"/>
    <w:rsid w:val="00BD5C2A"/>
    <w:rsid w:val="00BD5C6C"/>
    <w:rsid w:val="00BD5E36"/>
    <w:rsid w:val="00BD5F20"/>
    <w:rsid w:val="00BD60C4"/>
    <w:rsid w:val="00BD6337"/>
    <w:rsid w:val="00BD640E"/>
    <w:rsid w:val="00BD6630"/>
    <w:rsid w:val="00BD6668"/>
    <w:rsid w:val="00BD6735"/>
    <w:rsid w:val="00BD6BF3"/>
    <w:rsid w:val="00BD6C66"/>
    <w:rsid w:val="00BD7135"/>
    <w:rsid w:val="00BD7155"/>
    <w:rsid w:val="00BD71FF"/>
    <w:rsid w:val="00BD742D"/>
    <w:rsid w:val="00BD7465"/>
    <w:rsid w:val="00BD74B4"/>
    <w:rsid w:val="00BD7690"/>
    <w:rsid w:val="00BD7786"/>
    <w:rsid w:val="00BD77C9"/>
    <w:rsid w:val="00BD77D0"/>
    <w:rsid w:val="00BD7880"/>
    <w:rsid w:val="00BD7B37"/>
    <w:rsid w:val="00BD7BA1"/>
    <w:rsid w:val="00BD7E48"/>
    <w:rsid w:val="00BD7E70"/>
    <w:rsid w:val="00BD7EB9"/>
    <w:rsid w:val="00BD7F81"/>
    <w:rsid w:val="00BD7F8D"/>
    <w:rsid w:val="00BE01F9"/>
    <w:rsid w:val="00BE0411"/>
    <w:rsid w:val="00BE0927"/>
    <w:rsid w:val="00BE0945"/>
    <w:rsid w:val="00BE0AB6"/>
    <w:rsid w:val="00BE0B52"/>
    <w:rsid w:val="00BE0CA6"/>
    <w:rsid w:val="00BE0D2E"/>
    <w:rsid w:val="00BE0F9F"/>
    <w:rsid w:val="00BE0FF9"/>
    <w:rsid w:val="00BE13FD"/>
    <w:rsid w:val="00BE151D"/>
    <w:rsid w:val="00BE173D"/>
    <w:rsid w:val="00BE19DE"/>
    <w:rsid w:val="00BE1A46"/>
    <w:rsid w:val="00BE1AF0"/>
    <w:rsid w:val="00BE1CF6"/>
    <w:rsid w:val="00BE1DE5"/>
    <w:rsid w:val="00BE1DFA"/>
    <w:rsid w:val="00BE1EA0"/>
    <w:rsid w:val="00BE201B"/>
    <w:rsid w:val="00BE223A"/>
    <w:rsid w:val="00BE2476"/>
    <w:rsid w:val="00BE2655"/>
    <w:rsid w:val="00BE26AC"/>
    <w:rsid w:val="00BE2774"/>
    <w:rsid w:val="00BE27F8"/>
    <w:rsid w:val="00BE2C3C"/>
    <w:rsid w:val="00BE2F3D"/>
    <w:rsid w:val="00BE305F"/>
    <w:rsid w:val="00BE3185"/>
    <w:rsid w:val="00BE32CD"/>
    <w:rsid w:val="00BE32EA"/>
    <w:rsid w:val="00BE346B"/>
    <w:rsid w:val="00BE3638"/>
    <w:rsid w:val="00BE39ED"/>
    <w:rsid w:val="00BE3A25"/>
    <w:rsid w:val="00BE3B19"/>
    <w:rsid w:val="00BE4029"/>
    <w:rsid w:val="00BE43A5"/>
    <w:rsid w:val="00BE4796"/>
    <w:rsid w:val="00BE4811"/>
    <w:rsid w:val="00BE4836"/>
    <w:rsid w:val="00BE48BF"/>
    <w:rsid w:val="00BE48ED"/>
    <w:rsid w:val="00BE49BF"/>
    <w:rsid w:val="00BE4AE0"/>
    <w:rsid w:val="00BE4B6E"/>
    <w:rsid w:val="00BE4B72"/>
    <w:rsid w:val="00BE4DEF"/>
    <w:rsid w:val="00BE4F66"/>
    <w:rsid w:val="00BE56B2"/>
    <w:rsid w:val="00BE57A5"/>
    <w:rsid w:val="00BE5DBC"/>
    <w:rsid w:val="00BE5FAD"/>
    <w:rsid w:val="00BE60F5"/>
    <w:rsid w:val="00BE614B"/>
    <w:rsid w:val="00BE643A"/>
    <w:rsid w:val="00BE65D5"/>
    <w:rsid w:val="00BE67B6"/>
    <w:rsid w:val="00BE69B8"/>
    <w:rsid w:val="00BE6D46"/>
    <w:rsid w:val="00BE6F08"/>
    <w:rsid w:val="00BE6FE5"/>
    <w:rsid w:val="00BE7143"/>
    <w:rsid w:val="00BE74C4"/>
    <w:rsid w:val="00BE76E8"/>
    <w:rsid w:val="00BE7A48"/>
    <w:rsid w:val="00BE7BD4"/>
    <w:rsid w:val="00BE7CE4"/>
    <w:rsid w:val="00BE7DA5"/>
    <w:rsid w:val="00BE7F32"/>
    <w:rsid w:val="00BF0257"/>
    <w:rsid w:val="00BF04CB"/>
    <w:rsid w:val="00BF04EA"/>
    <w:rsid w:val="00BF075E"/>
    <w:rsid w:val="00BF0886"/>
    <w:rsid w:val="00BF09FC"/>
    <w:rsid w:val="00BF0D41"/>
    <w:rsid w:val="00BF0F72"/>
    <w:rsid w:val="00BF117D"/>
    <w:rsid w:val="00BF1190"/>
    <w:rsid w:val="00BF1300"/>
    <w:rsid w:val="00BF13D0"/>
    <w:rsid w:val="00BF157A"/>
    <w:rsid w:val="00BF1747"/>
    <w:rsid w:val="00BF1785"/>
    <w:rsid w:val="00BF1BD8"/>
    <w:rsid w:val="00BF1CFA"/>
    <w:rsid w:val="00BF1E0A"/>
    <w:rsid w:val="00BF2116"/>
    <w:rsid w:val="00BF24A9"/>
    <w:rsid w:val="00BF26F7"/>
    <w:rsid w:val="00BF29C3"/>
    <w:rsid w:val="00BF2B52"/>
    <w:rsid w:val="00BF3056"/>
    <w:rsid w:val="00BF308D"/>
    <w:rsid w:val="00BF33FF"/>
    <w:rsid w:val="00BF342F"/>
    <w:rsid w:val="00BF348D"/>
    <w:rsid w:val="00BF35B5"/>
    <w:rsid w:val="00BF370A"/>
    <w:rsid w:val="00BF3CCB"/>
    <w:rsid w:val="00BF3CED"/>
    <w:rsid w:val="00BF3D12"/>
    <w:rsid w:val="00BF3E1F"/>
    <w:rsid w:val="00BF3E29"/>
    <w:rsid w:val="00BF3F2E"/>
    <w:rsid w:val="00BF404D"/>
    <w:rsid w:val="00BF408B"/>
    <w:rsid w:val="00BF45B6"/>
    <w:rsid w:val="00BF4739"/>
    <w:rsid w:val="00BF48FD"/>
    <w:rsid w:val="00BF5134"/>
    <w:rsid w:val="00BF5272"/>
    <w:rsid w:val="00BF53CD"/>
    <w:rsid w:val="00BF547A"/>
    <w:rsid w:val="00BF552B"/>
    <w:rsid w:val="00BF56A9"/>
    <w:rsid w:val="00BF5767"/>
    <w:rsid w:val="00BF59E7"/>
    <w:rsid w:val="00BF5C6E"/>
    <w:rsid w:val="00BF5DE6"/>
    <w:rsid w:val="00BF5E9B"/>
    <w:rsid w:val="00BF5EF5"/>
    <w:rsid w:val="00BF5FF3"/>
    <w:rsid w:val="00BF6306"/>
    <w:rsid w:val="00BF6342"/>
    <w:rsid w:val="00BF63C1"/>
    <w:rsid w:val="00BF65DB"/>
    <w:rsid w:val="00BF66A1"/>
    <w:rsid w:val="00BF671A"/>
    <w:rsid w:val="00BF6A91"/>
    <w:rsid w:val="00BF6C70"/>
    <w:rsid w:val="00BF6D97"/>
    <w:rsid w:val="00BF6F07"/>
    <w:rsid w:val="00BF6F68"/>
    <w:rsid w:val="00BF6FF3"/>
    <w:rsid w:val="00BF7003"/>
    <w:rsid w:val="00BF7211"/>
    <w:rsid w:val="00BF798D"/>
    <w:rsid w:val="00BF7BE4"/>
    <w:rsid w:val="00BF7C37"/>
    <w:rsid w:val="00BF7CC2"/>
    <w:rsid w:val="00BF7CE4"/>
    <w:rsid w:val="00BF7D3A"/>
    <w:rsid w:val="00BF7F9F"/>
    <w:rsid w:val="00C001A0"/>
    <w:rsid w:val="00C00589"/>
    <w:rsid w:val="00C006FA"/>
    <w:rsid w:val="00C00769"/>
    <w:rsid w:val="00C00EBE"/>
    <w:rsid w:val="00C011A7"/>
    <w:rsid w:val="00C011BB"/>
    <w:rsid w:val="00C011FA"/>
    <w:rsid w:val="00C0132F"/>
    <w:rsid w:val="00C0143E"/>
    <w:rsid w:val="00C014C1"/>
    <w:rsid w:val="00C015A6"/>
    <w:rsid w:val="00C016F5"/>
    <w:rsid w:val="00C01E6D"/>
    <w:rsid w:val="00C01E9F"/>
    <w:rsid w:val="00C0214E"/>
    <w:rsid w:val="00C022CE"/>
    <w:rsid w:val="00C0255A"/>
    <w:rsid w:val="00C028A4"/>
    <w:rsid w:val="00C02968"/>
    <w:rsid w:val="00C02DAF"/>
    <w:rsid w:val="00C02E0F"/>
    <w:rsid w:val="00C03042"/>
    <w:rsid w:val="00C0328D"/>
    <w:rsid w:val="00C03328"/>
    <w:rsid w:val="00C0342D"/>
    <w:rsid w:val="00C03616"/>
    <w:rsid w:val="00C0368E"/>
    <w:rsid w:val="00C037E5"/>
    <w:rsid w:val="00C03846"/>
    <w:rsid w:val="00C038B9"/>
    <w:rsid w:val="00C03C53"/>
    <w:rsid w:val="00C03EC6"/>
    <w:rsid w:val="00C04750"/>
    <w:rsid w:val="00C04762"/>
    <w:rsid w:val="00C0495A"/>
    <w:rsid w:val="00C049B6"/>
    <w:rsid w:val="00C04BF1"/>
    <w:rsid w:val="00C04D3C"/>
    <w:rsid w:val="00C04D88"/>
    <w:rsid w:val="00C04DF6"/>
    <w:rsid w:val="00C04F52"/>
    <w:rsid w:val="00C0510E"/>
    <w:rsid w:val="00C05281"/>
    <w:rsid w:val="00C053F4"/>
    <w:rsid w:val="00C05774"/>
    <w:rsid w:val="00C058E8"/>
    <w:rsid w:val="00C05A20"/>
    <w:rsid w:val="00C05C97"/>
    <w:rsid w:val="00C0607B"/>
    <w:rsid w:val="00C064D3"/>
    <w:rsid w:val="00C06598"/>
    <w:rsid w:val="00C06794"/>
    <w:rsid w:val="00C067BC"/>
    <w:rsid w:val="00C06A92"/>
    <w:rsid w:val="00C06D48"/>
    <w:rsid w:val="00C06DC6"/>
    <w:rsid w:val="00C06DE2"/>
    <w:rsid w:val="00C06E3C"/>
    <w:rsid w:val="00C07004"/>
    <w:rsid w:val="00C0736E"/>
    <w:rsid w:val="00C07487"/>
    <w:rsid w:val="00C075E1"/>
    <w:rsid w:val="00C07673"/>
    <w:rsid w:val="00C07776"/>
    <w:rsid w:val="00C0781C"/>
    <w:rsid w:val="00C0785A"/>
    <w:rsid w:val="00C07992"/>
    <w:rsid w:val="00C07A21"/>
    <w:rsid w:val="00C07C0C"/>
    <w:rsid w:val="00C07C7D"/>
    <w:rsid w:val="00C07CC7"/>
    <w:rsid w:val="00C07CF8"/>
    <w:rsid w:val="00C07D28"/>
    <w:rsid w:val="00C1015A"/>
    <w:rsid w:val="00C10260"/>
    <w:rsid w:val="00C10284"/>
    <w:rsid w:val="00C1042A"/>
    <w:rsid w:val="00C10496"/>
    <w:rsid w:val="00C105C0"/>
    <w:rsid w:val="00C1093A"/>
    <w:rsid w:val="00C10A55"/>
    <w:rsid w:val="00C10C8D"/>
    <w:rsid w:val="00C110DE"/>
    <w:rsid w:val="00C1115F"/>
    <w:rsid w:val="00C1134C"/>
    <w:rsid w:val="00C1146B"/>
    <w:rsid w:val="00C1159A"/>
    <w:rsid w:val="00C115B1"/>
    <w:rsid w:val="00C116C5"/>
    <w:rsid w:val="00C118E0"/>
    <w:rsid w:val="00C11968"/>
    <w:rsid w:val="00C11D3F"/>
    <w:rsid w:val="00C11E00"/>
    <w:rsid w:val="00C11F2F"/>
    <w:rsid w:val="00C121DB"/>
    <w:rsid w:val="00C12208"/>
    <w:rsid w:val="00C12780"/>
    <w:rsid w:val="00C12B7D"/>
    <w:rsid w:val="00C12C22"/>
    <w:rsid w:val="00C1306D"/>
    <w:rsid w:val="00C130AF"/>
    <w:rsid w:val="00C1324E"/>
    <w:rsid w:val="00C132A8"/>
    <w:rsid w:val="00C133C2"/>
    <w:rsid w:val="00C13546"/>
    <w:rsid w:val="00C13736"/>
    <w:rsid w:val="00C1390C"/>
    <w:rsid w:val="00C13926"/>
    <w:rsid w:val="00C13963"/>
    <w:rsid w:val="00C13A07"/>
    <w:rsid w:val="00C13D5D"/>
    <w:rsid w:val="00C13D75"/>
    <w:rsid w:val="00C13DB8"/>
    <w:rsid w:val="00C13DD2"/>
    <w:rsid w:val="00C13DE4"/>
    <w:rsid w:val="00C14219"/>
    <w:rsid w:val="00C142F0"/>
    <w:rsid w:val="00C143E4"/>
    <w:rsid w:val="00C145CD"/>
    <w:rsid w:val="00C1471B"/>
    <w:rsid w:val="00C14809"/>
    <w:rsid w:val="00C14824"/>
    <w:rsid w:val="00C14857"/>
    <w:rsid w:val="00C148B5"/>
    <w:rsid w:val="00C1581B"/>
    <w:rsid w:val="00C15A3E"/>
    <w:rsid w:val="00C15BC3"/>
    <w:rsid w:val="00C15E33"/>
    <w:rsid w:val="00C15EB6"/>
    <w:rsid w:val="00C15F81"/>
    <w:rsid w:val="00C16148"/>
    <w:rsid w:val="00C1616C"/>
    <w:rsid w:val="00C164A1"/>
    <w:rsid w:val="00C164DF"/>
    <w:rsid w:val="00C168C4"/>
    <w:rsid w:val="00C16A08"/>
    <w:rsid w:val="00C16C06"/>
    <w:rsid w:val="00C16C34"/>
    <w:rsid w:val="00C16CD6"/>
    <w:rsid w:val="00C16DCF"/>
    <w:rsid w:val="00C16DE7"/>
    <w:rsid w:val="00C16DEC"/>
    <w:rsid w:val="00C16F7E"/>
    <w:rsid w:val="00C17138"/>
    <w:rsid w:val="00C1722C"/>
    <w:rsid w:val="00C17400"/>
    <w:rsid w:val="00C17406"/>
    <w:rsid w:val="00C17696"/>
    <w:rsid w:val="00C1778F"/>
    <w:rsid w:val="00C17A95"/>
    <w:rsid w:val="00C17FC7"/>
    <w:rsid w:val="00C200EE"/>
    <w:rsid w:val="00C2017D"/>
    <w:rsid w:val="00C2023E"/>
    <w:rsid w:val="00C205E0"/>
    <w:rsid w:val="00C205E8"/>
    <w:rsid w:val="00C208F3"/>
    <w:rsid w:val="00C20A65"/>
    <w:rsid w:val="00C20D88"/>
    <w:rsid w:val="00C20E6F"/>
    <w:rsid w:val="00C20FBA"/>
    <w:rsid w:val="00C211BF"/>
    <w:rsid w:val="00C21239"/>
    <w:rsid w:val="00C212C0"/>
    <w:rsid w:val="00C213A3"/>
    <w:rsid w:val="00C21832"/>
    <w:rsid w:val="00C21C21"/>
    <w:rsid w:val="00C21C71"/>
    <w:rsid w:val="00C22242"/>
    <w:rsid w:val="00C222B6"/>
    <w:rsid w:val="00C2262E"/>
    <w:rsid w:val="00C227D9"/>
    <w:rsid w:val="00C228B8"/>
    <w:rsid w:val="00C22A04"/>
    <w:rsid w:val="00C22A3F"/>
    <w:rsid w:val="00C22A87"/>
    <w:rsid w:val="00C22AC0"/>
    <w:rsid w:val="00C22B01"/>
    <w:rsid w:val="00C22DF0"/>
    <w:rsid w:val="00C22E60"/>
    <w:rsid w:val="00C22EF8"/>
    <w:rsid w:val="00C23102"/>
    <w:rsid w:val="00C231B2"/>
    <w:rsid w:val="00C2322A"/>
    <w:rsid w:val="00C2324D"/>
    <w:rsid w:val="00C23548"/>
    <w:rsid w:val="00C2359E"/>
    <w:rsid w:val="00C235B1"/>
    <w:rsid w:val="00C235FD"/>
    <w:rsid w:val="00C23758"/>
    <w:rsid w:val="00C23CEC"/>
    <w:rsid w:val="00C23D65"/>
    <w:rsid w:val="00C23D68"/>
    <w:rsid w:val="00C243E1"/>
    <w:rsid w:val="00C24419"/>
    <w:rsid w:val="00C2460C"/>
    <w:rsid w:val="00C24612"/>
    <w:rsid w:val="00C2464E"/>
    <w:rsid w:val="00C2465F"/>
    <w:rsid w:val="00C248C1"/>
    <w:rsid w:val="00C24A0E"/>
    <w:rsid w:val="00C24A48"/>
    <w:rsid w:val="00C24D3A"/>
    <w:rsid w:val="00C25117"/>
    <w:rsid w:val="00C25640"/>
    <w:rsid w:val="00C2571C"/>
    <w:rsid w:val="00C258BC"/>
    <w:rsid w:val="00C25AB9"/>
    <w:rsid w:val="00C260C2"/>
    <w:rsid w:val="00C262AE"/>
    <w:rsid w:val="00C263FE"/>
    <w:rsid w:val="00C26532"/>
    <w:rsid w:val="00C265AB"/>
    <w:rsid w:val="00C2678D"/>
    <w:rsid w:val="00C2679F"/>
    <w:rsid w:val="00C2682A"/>
    <w:rsid w:val="00C26DE3"/>
    <w:rsid w:val="00C26E81"/>
    <w:rsid w:val="00C26FB8"/>
    <w:rsid w:val="00C27020"/>
    <w:rsid w:val="00C274B4"/>
    <w:rsid w:val="00C27604"/>
    <w:rsid w:val="00C27677"/>
    <w:rsid w:val="00C277B4"/>
    <w:rsid w:val="00C27957"/>
    <w:rsid w:val="00C27C3B"/>
    <w:rsid w:val="00C27EC6"/>
    <w:rsid w:val="00C30064"/>
    <w:rsid w:val="00C30392"/>
    <w:rsid w:val="00C303EB"/>
    <w:rsid w:val="00C30596"/>
    <w:rsid w:val="00C305D9"/>
    <w:rsid w:val="00C3095F"/>
    <w:rsid w:val="00C30E52"/>
    <w:rsid w:val="00C30EB7"/>
    <w:rsid w:val="00C30EEA"/>
    <w:rsid w:val="00C30F7A"/>
    <w:rsid w:val="00C30FBB"/>
    <w:rsid w:val="00C31064"/>
    <w:rsid w:val="00C3132F"/>
    <w:rsid w:val="00C314ED"/>
    <w:rsid w:val="00C31687"/>
    <w:rsid w:val="00C317FE"/>
    <w:rsid w:val="00C3188C"/>
    <w:rsid w:val="00C31B50"/>
    <w:rsid w:val="00C31BC5"/>
    <w:rsid w:val="00C31F59"/>
    <w:rsid w:val="00C32013"/>
    <w:rsid w:val="00C3236C"/>
    <w:rsid w:val="00C3252B"/>
    <w:rsid w:val="00C32564"/>
    <w:rsid w:val="00C32626"/>
    <w:rsid w:val="00C3268F"/>
    <w:rsid w:val="00C326FA"/>
    <w:rsid w:val="00C32967"/>
    <w:rsid w:val="00C32BA5"/>
    <w:rsid w:val="00C32E63"/>
    <w:rsid w:val="00C32F7B"/>
    <w:rsid w:val="00C32FA8"/>
    <w:rsid w:val="00C32FF5"/>
    <w:rsid w:val="00C3303D"/>
    <w:rsid w:val="00C330E1"/>
    <w:rsid w:val="00C33216"/>
    <w:rsid w:val="00C338F6"/>
    <w:rsid w:val="00C339C0"/>
    <w:rsid w:val="00C33B4E"/>
    <w:rsid w:val="00C33C1F"/>
    <w:rsid w:val="00C33C6D"/>
    <w:rsid w:val="00C33DE2"/>
    <w:rsid w:val="00C33E8E"/>
    <w:rsid w:val="00C33EB7"/>
    <w:rsid w:val="00C341B9"/>
    <w:rsid w:val="00C34546"/>
    <w:rsid w:val="00C34B04"/>
    <w:rsid w:val="00C34B5C"/>
    <w:rsid w:val="00C34BDF"/>
    <w:rsid w:val="00C34D3D"/>
    <w:rsid w:val="00C34EB5"/>
    <w:rsid w:val="00C3528C"/>
    <w:rsid w:val="00C3534F"/>
    <w:rsid w:val="00C353F5"/>
    <w:rsid w:val="00C354F7"/>
    <w:rsid w:val="00C355D3"/>
    <w:rsid w:val="00C3586F"/>
    <w:rsid w:val="00C35A56"/>
    <w:rsid w:val="00C35B33"/>
    <w:rsid w:val="00C35C7E"/>
    <w:rsid w:val="00C35C88"/>
    <w:rsid w:val="00C35CC0"/>
    <w:rsid w:val="00C35FB1"/>
    <w:rsid w:val="00C360C2"/>
    <w:rsid w:val="00C36148"/>
    <w:rsid w:val="00C361AA"/>
    <w:rsid w:val="00C362C8"/>
    <w:rsid w:val="00C36339"/>
    <w:rsid w:val="00C36499"/>
    <w:rsid w:val="00C36660"/>
    <w:rsid w:val="00C36D18"/>
    <w:rsid w:val="00C36DCA"/>
    <w:rsid w:val="00C37329"/>
    <w:rsid w:val="00C376A6"/>
    <w:rsid w:val="00C378CD"/>
    <w:rsid w:val="00C378EB"/>
    <w:rsid w:val="00C37947"/>
    <w:rsid w:val="00C37A57"/>
    <w:rsid w:val="00C37AA1"/>
    <w:rsid w:val="00C37C17"/>
    <w:rsid w:val="00C37C7C"/>
    <w:rsid w:val="00C37CA3"/>
    <w:rsid w:val="00C37E73"/>
    <w:rsid w:val="00C4005E"/>
    <w:rsid w:val="00C4022C"/>
    <w:rsid w:val="00C40390"/>
    <w:rsid w:val="00C4039F"/>
    <w:rsid w:val="00C4079E"/>
    <w:rsid w:val="00C40908"/>
    <w:rsid w:val="00C409CE"/>
    <w:rsid w:val="00C40E65"/>
    <w:rsid w:val="00C4100B"/>
    <w:rsid w:val="00C41150"/>
    <w:rsid w:val="00C4154D"/>
    <w:rsid w:val="00C418DF"/>
    <w:rsid w:val="00C41919"/>
    <w:rsid w:val="00C41A8D"/>
    <w:rsid w:val="00C41BF5"/>
    <w:rsid w:val="00C41BFB"/>
    <w:rsid w:val="00C41E95"/>
    <w:rsid w:val="00C41E99"/>
    <w:rsid w:val="00C41FA7"/>
    <w:rsid w:val="00C41FD9"/>
    <w:rsid w:val="00C42111"/>
    <w:rsid w:val="00C42237"/>
    <w:rsid w:val="00C42523"/>
    <w:rsid w:val="00C4259C"/>
    <w:rsid w:val="00C4282B"/>
    <w:rsid w:val="00C42CF1"/>
    <w:rsid w:val="00C42D1C"/>
    <w:rsid w:val="00C42FC4"/>
    <w:rsid w:val="00C434A2"/>
    <w:rsid w:val="00C43607"/>
    <w:rsid w:val="00C43D0D"/>
    <w:rsid w:val="00C43D6C"/>
    <w:rsid w:val="00C43E4E"/>
    <w:rsid w:val="00C43F34"/>
    <w:rsid w:val="00C440F0"/>
    <w:rsid w:val="00C44167"/>
    <w:rsid w:val="00C44249"/>
    <w:rsid w:val="00C44328"/>
    <w:rsid w:val="00C444EB"/>
    <w:rsid w:val="00C44516"/>
    <w:rsid w:val="00C4455A"/>
    <w:rsid w:val="00C4499C"/>
    <w:rsid w:val="00C44A51"/>
    <w:rsid w:val="00C44A66"/>
    <w:rsid w:val="00C44FA1"/>
    <w:rsid w:val="00C45297"/>
    <w:rsid w:val="00C45413"/>
    <w:rsid w:val="00C4544C"/>
    <w:rsid w:val="00C456E2"/>
    <w:rsid w:val="00C456F1"/>
    <w:rsid w:val="00C4577C"/>
    <w:rsid w:val="00C45B35"/>
    <w:rsid w:val="00C45B9D"/>
    <w:rsid w:val="00C45C18"/>
    <w:rsid w:val="00C45C75"/>
    <w:rsid w:val="00C460B5"/>
    <w:rsid w:val="00C46585"/>
    <w:rsid w:val="00C46630"/>
    <w:rsid w:val="00C467C5"/>
    <w:rsid w:val="00C46832"/>
    <w:rsid w:val="00C469F6"/>
    <w:rsid w:val="00C46CF3"/>
    <w:rsid w:val="00C46D6A"/>
    <w:rsid w:val="00C46DD8"/>
    <w:rsid w:val="00C46F57"/>
    <w:rsid w:val="00C471A2"/>
    <w:rsid w:val="00C4727D"/>
    <w:rsid w:val="00C4764F"/>
    <w:rsid w:val="00C4793E"/>
    <w:rsid w:val="00C47D67"/>
    <w:rsid w:val="00C47D75"/>
    <w:rsid w:val="00C502F1"/>
    <w:rsid w:val="00C503A2"/>
    <w:rsid w:val="00C50482"/>
    <w:rsid w:val="00C5082A"/>
    <w:rsid w:val="00C50835"/>
    <w:rsid w:val="00C508BA"/>
    <w:rsid w:val="00C50A22"/>
    <w:rsid w:val="00C50AEF"/>
    <w:rsid w:val="00C50B25"/>
    <w:rsid w:val="00C50E13"/>
    <w:rsid w:val="00C50E22"/>
    <w:rsid w:val="00C50F56"/>
    <w:rsid w:val="00C50FFB"/>
    <w:rsid w:val="00C5110E"/>
    <w:rsid w:val="00C51173"/>
    <w:rsid w:val="00C511B3"/>
    <w:rsid w:val="00C512CE"/>
    <w:rsid w:val="00C5136D"/>
    <w:rsid w:val="00C517D8"/>
    <w:rsid w:val="00C518E8"/>
    <w:rsid w:val="00C51A53"/>
    <w:rsid w:val="00C51D70"/>
    <w:rsid w:val="00C51E1A"/>
    <w:rsid w:val="00C51E23"/>
    <w:rsid w:val="00C51E88"/>
    <w:rsid w:val="00C52390"/>
    <w:rsid w:val="00C528DE"/>
    <w:rsid w:val="00C52C41"/>
    <w:rsid w:val="00C53086"/>
    <w:rsid w:val="00C53428"/>
    <w:rsid w:val="00C53452"/>
    <w:rsid w:val="00C534BC"/>
    <w:rsid w:val="00C53613"/>
    <w:rsid w:val="00C53A09"/>
    <w:rsid w:val="00C53AFD"/>
    <w:rsid w:val="00C53BE9"/>
    <w:rsid w:val="00C53D82"/>
    <w:rsid w:val="00C53D89"/>
    <w:rsid w:val="00C54622"/>
    <w:rsid w:val="00C54664"/>
    <w:rsid w:val="00C5468D"/>
    <w:rsid w:val="00C547C8"/>
    <w:rsid w:val="00C54975"/>
    <w:rsid w:val="00C549DB"/>
    <w:rsid w:val="00C54A64"/>
    <w:rsid w:val="00C54A7A"/>
    <w:rsid w:val="00C54BFF"/>
    <w:rsid w:val="00C54C39"/>
    <w:rsid w:val="00C54DED"/>
    <w:rsid w:val="00C550DD"/>
    <w:rsid w:val="00C55149"/>
    <w:rsid w:val="00C55161"/>
    <w:rsid w:val="00C55272"/>
    <w:rsid w:val="00C5531D"/>
    <w:rsid w:val="00C5563D"/>
    <w:rsid w:val="00C55671"/>
    <w:rsid w:val="00C557B3"/>
    <w:rsid w:val="00C55AB0"/>
    <w:rsid w:val="00C55E39"/>
    <w:rsid w:val="00C563AE"/>
    <w:rsid w:val="00C56572"/>
    <w:rsid w:val="00C565C6"/>
    <w:rsid w:val="00C56658"/>
    <w:rsid w:val="00C5666A"/>
    <w:rsid w:val="00C56703"/>
    <w:rsid w:val="00C56817"/>
    <w:rsid w:val="00C56C5F"/>
    <w:rsid w:val="00C56C9D"/>
    <w:rsid w:val="00C56FDC"/>
    <w:rsid w:val="00C57043"/>
    <w:rsid w:val="00C5717E"/>
    <w:rsid w:val="00C5720E"/>
    <w:rsid w:val="00C5732D"/>
    <w:rsid w:val="00C574D8"/>
    <w:rsid w:val="00C57525"/>
    <w:rsid w:val="00C576E0"/>
    <w:rsid w:val="00C577E4"/>
    <w:rsid w:val="00C578B2"/>
    <w:rsid w:val="00C57961"/>
    <w:rsid w:val="00C579F5"/>
    <w:rsid w:val="00C57C8D"/>
    <w:rsid w:val="00C57C9B"/>
    <w:rsid w:val="00C57D50"/>
    <w:rsid w:val="00C57D8D"/>
    <w:rsid w:val="00C57E41"/>
    <w:rsid w:val="00C57E9F"/>
    <w:rsid w:val="00C600E4"/>
    <w:rsid w:val="00C605A8"/>
    <w:rsid w:val="00C605C6"/>
    <w:rsid w:val="00C6085A"/>
    <w:rsid w:val="00C60860"/>
    <w:rsid w:val="00C60CC1"/>
    <w:rsid w:val="00C60E79"/>
    <w:rsid w:val="00C60F0B"/>
    <w:rsid w:val="00C60F3C"/>
    <w:rsid w:val="00C613D9"/>
    <w:rsid w:val="00C61636"/>
    <w:rsid w:val="00C619D5"/>
    <w:rsid w:val="00C61BD6"/>
    <w:rsid w:val="00C61C4A"/>
    <w:rsid w:val="00C61C83"/>
    <w:rsid w:val="00C61E1C"/>
    <w:rsid w:val="00C62586"/>
    <w:rsid w:val="00C6267D"/>
    <w:rsid w:val="00C627EB"/>
    <w:rsid w:val="00C62893"/>
    <w:rsid w:val="00C62998"/>
    <w:rsid w:val="00C6299B"/>
    <w:rsid w:val="00C62B65"/>
    <w:rsid w:val="00C62BF4"/>
    <w:rsid w:val="00C62C67"/>
    <w:rsid w:val="00C62CF3"/>
    <w:rsid w:val="00C62D50"/>
    <w:rsid w:val="00C63349"/>
    <w:rsid w:val="00C634D0"/>
    <w:rsid w:val="00C63583"/>
    <w:rsid w:val="00C635DC"/>
    <w:rsid w:val="00C636F5"/>
    <w:rsid w:val="00C6377B"/>
    <w:rsid w:val="00C63AAD"/>
    <w:rsid w:val="00C63EAE"/>
    <w:rsid w:val="00C63F45"/>
    <w:rsid w:val="00C63F53"/>
    <w:rsid w:val="00C63FB7"/>
    <w:rsid w:val="00C64036"/>
    <w:rsid w:val="00C64270"/>
    <w:rsid w:val="00C6498A"/>
    <w:rsid w:val="00C64C79"/>
    <w:rsid w:val="00C64D96"/>
    <w:rsid w:val="00C64E44"/>
    <w:rsid w:val="00C64E67"/>
    <w:rsid w:val="00C651EC"/>
    <w:rsid w:val="00C6531A"/>
    <w:rsid w:val="00C65646"/>
    <w:rsid w:val="00C6592F"/>
    <w:rsid w:val="00C65BFD"/>
    <w:rsid w:val="00C65E53"/>
    <w:rsid w:val="00C65EEA"/>
    <w:rsid w:val="00C66129"/>
    <w:rsid w:val="00C661C7"/>
    <w:rsid w:val="00C66326"/>
    <w:rsid w:val="00C6638F"/>
    <w:rsid w:val="00C666E8"/>
    <w:rsid w:val="00C66A27"/>
    <w:rsid w:val="00C66B86"/>
    <w:rsid w:val="00C66BB2"/>
    <w:rsid w:val="00C66E60"/>
    <w:rsid w:val="00C671F5"/>
    <w:rsid w:val="00C6721E"/>
    <w:rsid w:val="00C672FA"/>
    <w:rsid w:val="00C673E0"/>
    <w:rsid w:val="00C679B1"/>
    <w:rsid w:val="00C679D7"/>
    <w:rsid w:val="00C67AB3"/>
    <w:rsid w:val="00C67CAB"/>
    <w:rsid w:val="00C67CB3"/>
    <w:rsid w:val="00C67D2B"/>
    <w:rsid w:val="00C67E25"/>
    <w:rsid w:val="00C67F92"/>
    <w:rsid w:val="00C7014A"/>
    <w:rsid w:val="00C7016B"/>
    <w:rsid w:val="00C7029B"/>
    <w:rsid w:val="00C70437"/>
    <w:rsid w:val="00C70495"/>
    <w:rsid w:val="00C70756"/>
    <w:rsid w:val="00C707AE"/>
    <w:rsid w:val="00C709A2"/>
    <w:rsid w:val="00C70ABF"/>
    <w:rsid w:val="00C70BF3"/>
    <w:rsid w:val="00C70D17"/>
    <w:rsid w:val="00C71636"/>
    <w:rsid w:val="00C71752"/>
    <w:rsid w:val="00C717D4"/>
    <w:rsid w:val="00C7185A"/>
    <w:rsid w:val="00C718EC"/>
    <w:rsid w:val="00C71A31"/>
    <w:rsid w:val="00C71D6F"/>
    <w:rsid w:val="00C71DCA"/>
    <w:rsid w:val="00C71E57"/>
    <w:rsid w:val="00C72004"/>
    <w:rsid w:val="00C72010"/>
    <w:rsid w:val="00C723FC"/>
    <w:rsid w:val="00C72420"/>
    <w:rsid w:val="00C7252F"/>
    <w:rsid w:val="00C72A12"/>
    <w:rsid w:val="00C72A4F"/>
    <w:rsid w:val="00C72DDE"/>
    <w:rsid w:val="00C73102"/>
    <w:rsid w:val="00C731F8"/>
    <w:rsid w:val="00C733FD"/>
    <w:rsid w:val="00C73661"/>
    <w:rsid w:val="00C7373F"/>
    <w:rsid w:val="00C73A5B"/>
    <w:rsid w:val="00C73A62"/>
    <w:rsid w:val="00C73E50"/>
    <w:rsid w:val="00C73ECC"/>
    <w:rsid w:val="00C73FC2"/>
    <w:rsid w:val="00C73FF3"/>
    <w:rsid w:val="00C74160"/>
    <w:rsid w:val="00C741C6"/>
    <w:rsid w:val="00C74200"/>
    <w:rsid w:val="00C744F8"/>
    <w:rsid w:val="00C745C3"/>
    <w:rsid w:val="00C7460E"/>
    <w:rsid w:val="00C74753"/>
    <w:rsid w:val="00C74862"/>
    <w:rsid w:val="00C749DC"/>
    <w:rsid w:val="00C74BE3"/>
    <w:rsid w:val="00C74F4D"/>
    <w:rsid w:val="00C74FCF"/>
    <w:rsid w:val="00C753A5"/>
    <w:rsid w:val="00C7556A"/>
    <w:rsid w:val="00C7582B"/>
    <w:rsid w:val="00C75BE1"/>
    <w:rsid w:val="00C75C37"/>
    <w:rsid w:val="00C75C99"/>
    <w:rsid w:val="00C75CF4"/>
    <w:rsid w:val="00C75D6A"/>
    <w:rsid w:val="00C760C2"/>
    <w:rsid w:val="00C762DF"/>
    <w:rsid w:val="00C76301"/>
    <w:rsid w:val="00C76308"/>
    <w:rsid w:val="00C76699"/>
    <w:rsid w:val="00C76730"/>
    <w:rsid w:val="00C76991"/>
    <w:rsid w:val="00C76EA8"/>
    <w:rsid w:val="00C76FA8"/>
    <w:rsid w:val="00C77204"/>
    <w:rsid w:val="00C77500"/>
    <w:rsid w:val="00C77556"/>
    <w:rsid w:val="00C777AA"/>
    <w:rsid w:val="00C778AE"/>
    <w:rsid w:val="00C77A70"/>
    <w:rsid w:val="00C77A8B"/>
    <w:rsid w:val="00C77B0A"/>
    <w:rsid w:val="00C77B7C"/>
    <w:rsid w:val="00C77E54"/>
    <w:rsid w:val="00C802A0"/>
    <w:rsid w:val="00C802C7"/>
    <w:rsid w:val="00C802D0"/>
    <w:rsid w:val="00C804A8"/>
    <w:rsid w:val="00C804F9"/>
    <w:rsid w:val="00C8055A"/>
    <w:rsid w:val="00C80971"/>
    <w:rsid w:val="00C80A45"/>
    <w:rsid w:val="00C80C39"/>
    <w:rsid w:val="00C80C94"/>
    <w:rsid w:val="00C80E2A"/>
    <w:rsid w:val="00C80E40"/>
    <w:rsid w:val="00C812EB"/>
    <w:rsid w:val="00C8154B"/>
    <w:rsid w:val="00C815C9"/>
    <w:rsid w:val="00C815F3"/>
    <w:rsid w:val="00C8163F"/>
    <w:rsid w:val="00C816F8"/>
    <w:rsid w:val="00C81B86"/>
    <w:rsid w:val="00C81CC5"/>
    <w:rsid w:val="00C821E3"/>
    <w:rsid w:val="00C82229"/>
    <w:rsid w:val="00C82324"/>
    <w:rsid w:val="00C82386"/>
    <w:rsid w:val="00C82576"/>
    <w:rsid w:val="00C82586"/>
    <w:rsid w:val="00C82665"/>
    <w:rsid w:val="00C82773"/>
    <w:rsid w:val="00C8290E"/>
    <w:rsid w:val="00C82BF3"/>
    <w:rsid w:val="00C82CA4"/>
    <w:rsid w:val="00C82F50"/>
    <w:rsid w:val="00C830DB"/>
    <w:rsid w:val="00C831A9"/>
    <w:rsid w:val="00C831BF"/>
    <w:rsid w:val="00C83279"/>
    <w:rsid w:val="00C83505"/>
    <w:rsid w:val="00C8353F"/>
    <w:rsid w:val="00C8366A"/>
    <w:rsid w:val="00C837A1"/>
    <w:rsid w:val="00C83951"/>
    <w:rsid w:val="00C83C43"/>
    <w:rsid w:val="00C83FB7"/>
    <w:rsid w:val="00C8414F"/>
    <w:rsid w:val="00C841CF"/>
    <w:rsid w:val="00C841D5"/>
    <w:rsid w:val="00C8438F"/>
    <w:rsid w:val="00C8468D"/>
    <w:rsid w:val="00C846D3"/>
    <w:rsid w:val="00C848CC"/>
    <w:rsid w:val="00C84C20"/>
    <w:rsid w:val="00C84CB8"/>
    <w:rsid w:val="00C84CC6"/>
    <w:rsid w:val="00C85472"/>
    <w:rsid w:val="00C8559F"/>
    <w:rsid w:val="00C856B1"/>
    <w:rsid w:val="00C8571F"/>
    <w:rsid w:val="00C85863"/>
    <w:rsid w:val="00C8599C"/>
    <w:rsid w:val="00C85B8A"/>
    <w:rsid w:val="00C85C7A"/>
    <w:rsid w:val="00C85D10"/>
    <w:rsid w:val="00C85D4E"/>
    <w:rsid w:val="00C85DAB"/>
    <w:rsid w:val="00C86076"/>
    <w:rsid w:val="00C861C8"/>
    <w:rsid w:val="00C86984"/>
    <w:rsid w:val="00C869C4"/>
    <w:rsid w:val="00C86EA9"/>
    <w:rsid w:val="00C86FB5"/>
    <w:rsid w:val="00C86FBD"/>
    <w:rsid w:val="00C87104"/>
    <w:rsid w:val="00C87235"/>
    <w:rsid w:val="00C873E1"/>
    <w:rsid w:val="00C873F8"/>
    <w:rsid w:val="00C876FC"/>
    <w:rsid w:val="00C879CA"/>
    <w:rsid w:val="00C87A7B"/>
    <w:rsid w:val="00C87AF7"/>
    <w:rsid w:val="00C87B1E"/>
    <w:rsid w:val="00C87B30"/>
    <w:rsid w:val="00C87EA9"/>
    <w:rsid w:val="00C87EFC"/>
    <w:rsid w:val="00C87F60"/>
    <w:rsid w:val="00C90018"/>
    <w:rsid w:val="00C904E5"/>
    <w:rsid w:val="00C906D1"/>
    <w:rsid w:val="00C90714"/>
    <w:rsid w:val="00C908B1"/>
    <w:rsid w:val="00C90B0B"/>
    <w:rsid w:val="00C90B9B"/>
    <w:rsid w:val="00C90BE1"/>
    <w:rsid w:val="00C90E19"/>
    <w:rsid w:val="00C90E7C"/>
    <w:rsid w:val="00C90ECB"/>
    <w:rsid w:val="00C90F7A"/>
    <w:rsid w:val="00C90F9B"/>
    <w:rsid w:val="00C9105D"/>
    <w:rsid w:val="00C91549"/>
    <w:rsid w:val="00C916E9"/>
    <w:rsid w:val="00C91756"/>
    <w:rsid w:val="00C919FB"/>
    <w:rsid w:val="00C91C10"/>
    <w:rsid w:val="00C91CE0"/>
    <w:rsid w:val="00C91DA2"/>
    <w:rsid w:val="00C91E88"/>
    <w:rsid w:val="00C91EA4"/>
    <w:rsid w:val="00C91F3B"/>
    <w:rsid w:val="00C921D5"/>
    <w:rsid w:val="00C92393"/>
    <w:rsid w:val="00C92711"/>
    <w:rsid w:val="00C92883"/>
    <w:rsid w:val="00C92DA4"/>
    <w:rsid w:val="00C92E19"/>
    <w:rsid w:val="00C93775"/>
    <w:rsid w:val="00C93917"/>
    <w:rsid w:val="00C93A52"/>
    <w:rsid w:val="00C93B18"/>
    <w:rsid w:val="00C93C1C"/>
    <w:rsid w:val="00C93D35"/>
    <w:rsid w:val="00C93D91"/>
    <w:rsid w:val="00C93E6F"/>
    <w:rsid w:val="00C94017"/>
    <w:rsid w:val="00C94263"/>
    <w:rsid w:val="00C9435C"/>
    <w:rsid w:val="00C9462D"/>
    <w:rsid w:val="00C94671"/>
    <w:rsid w:val="00C946AC"/>
    <w:rsid w:val="00C94933"/>
    <w:rsid w:val="00C94C2E"/>
    <w:rsid w:val="00C94D86"/>
    <w:rsid w:val="00C94ECC"/>
    <w:rsid w:val="00C95474"/>
    <w:rsid w:val="00C9552F"/>
    <w:rsid w:val="00C956FA"/>
    <w:rsid w:val="00C95945"/>
    <w:rsid w:val="00C95AE5"/>
    <w:rsid w:val="00C95E7F"/>
    <w:rsid w:val="00C95FF9"/>
    <w:rsid w:val="00C9604F"/>
    <w:rsid w:val="00C960D3"/>
    <w:rsid w:val="00C963CE"/>
    <w:rsid w:val="00C96491"/>
    <w:rsid w:val="00C96975"/>
    <w:rsid w:val="00C96B0A"/>
    <w:rsid w:val="00C96C69"/>
    <w:rsid w:val="00C96EE7"/>
    <w:rsid w:val="00C971FF"/>
    <w:rsid w:val="00C9738C"/>
    <w:rsid w:val="00C97413"/>
    <w:rsid w:val="00C97545"/>
    <w:rsid w:val="00C97D9F"/>
    <w:rsid w:val="00C97E56"/>
    <w:rsid w:val="00CA0039"/>
    <w:rsid w:val="00CA015D"/>
    <w:rsid w:val="00CA020C"/>
    <w:rsid w:val="00CA0249"/>
    <w:rsid w:val="00CA0722"/>
    <w:rsid w:val="00CA0942"/>
    <w:rsid w:val="00CA0E31"/>
    <w:rsid w:val="00CA121A"/>
    <w:rsid w:val="00CA149A"/>
    <w:rsid w:val="00CA14C5"/>
    <w:rsid w:val="00CA17A0"/>
    <w:rsid w:val="00CA1810"/>
    <w:rsid w:val="00CA1911"/>
    <w:rsid w:val="00CA1913"/>
    <w:rsid w:val="00CA19A8"/>
    <w:rsid w:val="00CA1B9A"/>
    <w:rsid w:val="00CA1C4C"/>
    <w:rsid w:val="00CA1CBB"/>
    <w:rsid w:val="00CA1D33"/>
    <w:rsid w:val="00CA1E3A"/>
    <w:rsid w:val="00CA22F4"/>
    <w:rsid w:val="00CA233F"/>
    <w:rsid w:val="00CA242C"/>
    <w:rsid w:val="00CA2471"/>
    <w:rsid w:val="00CA268B"/>
    <w:rsid w:val="00CA2780"/>
    <w:rsid w:val="00CA28A8"/>
    <w:rsid w:val="00CA2ECD"/>
    <w:rsid w:val="00CA300F"/>
    <w:rsid w:val="00CA3054"/>
    <w:rsid w:val="00CA3273"/>
    <w:rsid w:val="00CA32D4"/>
    <w:rsid w:val="00CA32D5"/>
    <w:rsid w:val="00CA358A"/>
    <w:rsid w:val="00CA382E"/>
    <w:rsid w:val="00CA38B1"/>
    <w:rsid w:val="00CA394E"/>
    <w:rsid w:val="00CA3A55"/>
    <w:rsid w:val="00CA3AA6"/>
    <w:rsid w:val="00CA3B98"/>
    <w:rsid w:val="00CA3C02"/>
    <w:rsid w:val="00CA3D4F"/>
    <w:rsid w:val="00CA3DE3"/>
    <w:rsid w:val="00CA3E71"/>
    <w:rsid w:val="00CA3FE7"/>
    <w:rsid w:val="00CA405D"/>
    <w:rsid w:val="00CA4277"/>
    <w:rsid w:val="00CA4354"/>
    <w:rsid w:val="00CA43F2"/>
    <w:rsid w:val="00CA444D"/>
    <w:rsid w:val="00CA4681"/>
    <w:rsid w:val="00CA469F"/>
    <w:rsid w:val="00CA4984"/>
    <w:rsid w:val="00CA4B4D"/>
    <w:rsid w:val="00CA4C0C"/>
    <w:rsid w:val="00CA4C44"/>
    <w:rsid w:val="00CA4DF2"/>
    <w:rsid w:val="00CA4EB3"/>
    <w:rsid w:val="00CA5072"/>
    <w:rsid w:val="00CA50F5"/>
    <w:rsid w:val="00CA5256"/>
    <w:rsid w:val="00CA575B"/>
    <w:rsid w:val="00CA58A8"/>
    <w:rsid w:val="00CA5AA8"/>
    <w:rsid w:val="00CA5B9A"/>
    <w:rsid w:val="00CA5CAD"/>
    <w:rsid w:val="00CA5D39"/>
    <w:rsid w:val="00CA5DC1"/>
    <w:rsid w:val="00CA61A4"/>
    <w:rsid w:val="00CA662B"/>
    <w:rsid w:val="00CA66AD"/>
    <w:rsid w:val="00CA6741"/>
    <w:rsid w:val="00CA6C52"/>
    <w:rsid w:val="00CA6F29"/>
    <w:rsid w:val="00CA70B9"/>
    <w:rsid w:val="00CA70C2"/>
    <w:rsid w:val="00CA7273"/>
    <w:rsid w:val="00CA7521"/>
    <w:rsid w:val="00CA756D"/>
    <w:rsid w:val="00CA778C"/>
    <w:rsid w:val="00CA7A86"/>
    <w:rsid w:val="00CA7B50"/>
    <w:rsid w:val="00CA7B5B"/>
    <w:rsid w:val="00CA7BF4"/>
    <w:rsid w:val="00CB03EC"/>
    <w:rsid w:val="00CB0475"/>
    <w:rsid w:val="00CB05BD"/>
    <w:rsid w:val="00CB06C1"/>
    <w:rsid w:val="00CB0B38"/>
    <w:rsid w:val="00CB0CB0"/>
    <w:rsid w:val="00CB0D91"/>
    <w:rsid w:val="00CB0ECF"/>
    <w:rsid w:val="00CB0F50"/>
    <w:rsid w:val="00CB1070"/>
    <w:rsid w:val="00CB1291"/>
    <w:rsid w:val="00CB1405"/>
    <w:rsid w:val="00CB1526"/>
    <w:rsid w:val="00CB15EB"/>
    <w:rsid w:val="00CB17E1"/>
    <w:rsid w:val="00CB18C8"/>
    <w:rsid w:val="00CB1A67"/>
    <w:rsid w:val="00CB1D1C"/>
    <w:rsid w:val="00CB1ECB"/>
    <w:rsid w:val="00CB1F63"/>
    <w:rsid w:val="00CB20DF"/>
    <w:rsid w:val="00CB2199"/>
    <w:rsid w:val="00CB2629"/>
    <w:rsid w:val="00CB27CC"/>
    <w:rsid w:val="00CB27F6"/>
    <w:rsid w:val="00CB2866"/>
    <w:rsid w:val="00CB28B1"/>
    <w:rsid w:val="00CB2911"/>
    <w:rsid w:val="00CB2E25"/>
    <w:rsid w:val="00CB2FFF"/>
    <w:rsid w:val="00CB3150"/>
    <w:rsid w:val="00CB31D3"/>
    <w:rsid w:val="00CB3256"/>
    <w:rsid w:val="00CB3422"/>
    <w:rsid w:val="00CB34E7"/>
    <w:rsid w:val="00CB3658"/>
    <w:rsid w:val="00CB3F4B"/>
    <w:rsid w:val="00CB3FDE"/>
    <w:rsid w:val="00CB4404"/>
    <w:rsid w:val="00CB440D"/>
    <w:rsid w:val="00CB455C"/>
    <w:rsid w:val="00CB45C7"/>
    <w:rsid w:val="00CB4943"/>
    <w:rsid w:val="00CB4A39"/>
    <w:rsid w:val="00CB4D07"/>
    <w:rsid w:val="00CB4D25"/>
    <w:rsid w:val="00CB4D7A"/>
    <w:rsid w:val="00CB4E1E"/>
    <w:rsid w:val="00CB5018"/>
    <w:rsid w:val="00CB502E"/>
    <w:rsid w:val="00CB5213"/>
    <w:rsid w:val="00CB5688"/>
    <w:rsid w:val="00CB5790"/>
    <w:rsid w:val="00CB57F3"/>
    <w:rsid w:val="00CB58C7"/>
    <w:rsid w:val="00CB58E4"/>
    <w:rsid w:val="00CB591B"/>
    <w:rsid w:val="00CB59AB"/>
    <w:rsid w:val="00CB59B3"/>
    <w:rsid w:val="00CB5B9E"/>
    <w:rsid w:val="00CB5E14"/>
    <w:rsid w:val="00CB603F"/>
    <w:rsid w:val="00CB6116"/>
    <w:rsid w:val="00CB61C1"/>
    <w:rsid w:val="00CB6313"/>
    <w:rsid w:val="00CB63DA"/>
    <w:rsid w:val="00CB63ED"/>
    <w:rsid w:val="00CB645C"/>
    <w:rsid w:val="00CB66E4"/>
    <w:rsid w:val="00CB67E3"/>
    <w:rsid w:val="00CB68A6"/>
    <w:rsid w:val="00CB68DC"/>
    <w:rsid w:val="00CB69C0"/>
    <w:rsid w:val="00CB6CDC"/>
    <w:rsid w:val="00CB6CE1"/>
    <w:rsid w:val="00CB6DAD"/>
    <w:rsid w:val="00CB7011"/>
    <w:rsid w:val="00CB760C"/>
    <w:rsid w:val="00CB77FA"/>
    <w:rsid w:val="00CB7871"/>
    <w:rsid w:val="00CB7908"/>
    <w:rsid w:val="00CB7AA2"/>
    <w:rsid w:val="00CB7BFC"/>
    <w:rsid w:val="00CB7C0C"/>
    <w:rsid w:val="00CB7C4C"/>
    <w:rsid w:val="00CB7CAA"/>
    <w:rsid w:val="00CB7D0E"/>
    <w:rsid w:val="00CC07DD"/>
    <w:rsid w:val="00CC0825"/>
    <w:rsid w:val="00CC096A"/>
    <w:rsid w:val="00CC0970"/>
    <w:rsid w:val="00CC0D4E"/>
    <w:rsid w:val="00CC0EEE"/>
    <w:rsid w:val="00CC1008"/>
    <w:rsid w:val="00CC1058"/>
    <w:rsid w:val="00CC10DA"/>
    <w:rsid w:val="00CC13EA"/>
    <w:rsid w:val="00CC158D"/>
    <w:rsid w:val="00CC15B8"/>
    <w:rsid w:val="00CC164D"/>
    <w:rsid w:val="00CC1655"/>
    <w:rsid w:val="00CC17BD"/>
    <w:rsid w:val="00CC18A6"/>
    <w:rsid w:val="00CC191C"/>
    <w:rsid w:val="00CC1B17"/>
    <w:rsid w:val="00CC1CF3"/>
    <w:rsid w:val="00CC1D71"/>
    <w:rsid w:val="00CC1D85"/>
    <w:rsid w:val="00CC1DDC"/>
    <w:rsid w:val="00CC1ED8"/>
    <w:rsid w:val="00CC20FA"/>
    <w:rsid w:val="00CC2310"/>
    <w:rsid w:val="00CC2490"/>
    <w:rsid w:val="00CC2760"/>
    <w:rsid w:val="00CC28BB"/>
    <w:rsid w:val="00CC28E2"/>
    <w:rsid w:val="00CC28F9"/>
    <w:rsid w:val="00CC2969"/>
    <w:rsid w:val="00CC2CAB"/>
    <w:rsid w:val="00CC2CE3"/>
    <w:rsid w:val="00CC2DFF"/>
    <w:rsid w:val="00CC2E48"/>
    <w:rsid w:val="00CC2E61"/>
    <w:rsid w:val="00CC30FB"/>
    <w:rsid w:val="00CC320E"/>
    <w:rsid w:val="00CC3280"/>
    <w:rsid w:val="00CC3282"/>
    <w:rsid w:val="00CC3699"/>
    <w:rsid w:val="00CC37B0"/>
    <w:rsid w:val="00CC37C8"/>
    <w:rsid w:val="00CC398A"/>
    <w:rsid w:val="00CC3C0E"/>
    <w:rsid w:val="00CC3EE7"/>
    <w:rsid w:val="00CC4186"/>
    <w:rsid w:val="00CC43D4"/>
    <w:rsid w:val="00CC4AE6"/>
    <w:rsid w:val="00CC4AED"/>
    <w:rsid w:val="00CC4B9A"/>
    <w:rsid w:val="00CC4C5A"/>
    <w:rsid w:val="00CC4D27"/>
    <w:rsid w:val="00CC4E4E"/>
    <w:rsid w:val="00CC4F5F"/>
    <w:rsid w:val="00CC4FEE"/>
    <w:rsid w:val="00CC5039"/>
    <w:rsid w:val="00CC51C0"/>
    <w:rsid w:val="00CC51E9"/>
    <w:rsid w:val="00CC524B"/>
    <w:rsid w:val="00CC534B"/>
    <w:rsid w:val="00CC5468"/>
    <w:rsid w:val="00CC589F"/>
    <w:rsid w:val="00CC5A54"/>
    <w:rsid w:val="00CC5A5A"/>
    <w:rsid w:val="00CC5B27"/>
    <w:rsid w:val="00CC5CB1"/>
    <w:rsid w:val="00CC5CF3"/>
    <w:rsid w:val="00CC5D3A"/>
    <w:rsid w:val="00CC5ED0"/>
    <w:rsid w:val="00CC606A"/>
    <w:rsid w:val="00CC6383"/>
    <w:rsid w:val="00CC64FA"/>
    <w:rsid w:val="00CC66F3"/>
    <w:rsid w:val="00CC6844"/>
    <w:rsid w:val="00CC6D94"/>
    <w:rsid w:val="00CC7124"/>
    <w:rsid w:val="00CC724F"/>
    <w:rsid w:val="00CC72B2"/>
    <w:rsid w:val="00CC7483"/>
    <w:rsid w:val="00CC7A3C"/>
    <w:rsid w:val="00CC7AC5"/>
    <w:rsid w:val="00CC7BF7"/>
    <w:rsid w:val="00CC7C65"/>
    <w:rsid w:val="00CC7E31"/>
    <w:rsid w:val="00CC7E70"/>
    <w:rsid w:val="00CC7F1F"/>
    <w:rsid w:val="00CD06E6"/>
    <w:rsid w:val="00CD07BD"/>
    <w:rsid w:val="00CD09B5"/>
    <w:rsid w:val="00CD0D42"/>
    <w:rsid w:val="00CD1036"/>
    <w:rsid w:val="00CD1047"/>
    <w:rsid w:val="00CD110F"/>
    <w:rsid w:val="00CD1178"/>
    <w:rsid w:val="00CD131A"/>
    <w:rsid w:val="00CD1429"/>
    <w:rsid w:val="00CD14E0"/>
    <w:rsid w:val="00CD1685"/>
    <w:rsid w:val="00CD18CA"/>
    <w:rsid w:val="00CD18E5"/>
    <w:rsid w:val="00CD190A"/>
    <w:rsid w:val="00CD1994"/>
    <w:rsid w:val="00CD1AD7"/>
    <w:rsid w:val="00CD1B3C"/>
    <w:rsid w:val="00CD1C54"/>
    <w:rsid w:val="00CD1C75"/>
    <w:rsid w:val="00CD228F"/>
    <w:rsid w:val="00CD24CF"/>
    <w:rsid w:val="00CD261F"/>
    <w:rsid w:val="00CD2C15"/>
    <w:rsid w:val="00CD2CF6"/>
    <w:rsid w:val="00CD2D31"/>
    <w:rsid w:val="00CD2D89"/>
    <w:rsid w:val="00CD2E39"/>
    <w:rsid w:val="00CD31C4"/>
    <w:rsid w:val="00CD3474"/>
    <w:rsid w:val="00CD3509"/>
    <w:rsid w:val="00CD353F"/>
    <w:rsid w:val="00CD3635"/>
    <w:rsid w:val="00CD3A60"/>
    <w:rsid w:val="00CD3B49"/>
    <w:rsid w:val="00CD3CDA"/>
    <w:rsid w:val="00CD3F5C"/>
    <w:rsid w:val="00CD3FBE"/>
    <w:rsid w:val="00CD46AD"/>
    <w:rsid w:val="00CD4883"/>
    <w:rsid w:val="00CD501F"/>
    <w:rsid w:val="00CD50C4"/>
    <w:rsid w:val="00CD520C"/>
    <w:rsid w:val="00CD563D"/>
    <w:rsid w:val="00CD591E"/>
    <w:rsid w:val="00CD592D"/>
    <w:rsid w:val="00CD59A6"/>
    <w:rsid w:val="00CD59E8"/>
    <w:rsid w:val="00CD5B6D"/>
    <w:rsid w:val="00CD5B93"/>
    <w:rsid w:val="00CD5E00"/>
    <w:rsid w:val="00CD5F40"/>
    <w:rsid w:val="00CD6138"/>
    <w:rsid w:val="00CD634B"/>
    <w:rsid w:val="00CD63FE"/>
    <w:rsid w:val="00CD646C"/>
    <w:rsid w:val="00CD657A"/>
    <w:rsid w:val="00CD6654"/>
    <w:rsid w:val="00CD6977"/>
    <w:rsid w:val="00CD69FE"/>
    <w:rsid w:val="00CD6B57"/>
    <w:rsid w:val="00CD6BCC"/>
    <w:rsid w:val="00CD6E4C"/>
    <w:rsid w:val="00CD7252"/>
    <w:rsid w:val="00CD7310"/>
    <w:rsid w:val="00CD744E"/>
    <w:rsid w:val="00CD7625"/>
    <w:rsid w:val="00CD76B5"/>
    <w:rsid w:val="00CD784C"/>
    <w:rsid w:val="00CD796F"/>
    <w:rsid w:val="00CD79C8"/>
    <w:rsid w:val="00CD7BB1"/>
    <w:rsid w:val="00CD7C3D"/>
    <w:rsid w:val="00CE04A8"/>
    <w:rsid w:val="00CE05AE"/>
    <w:rsid w:val="00CE06FC"/>
    <w:rsid w:val="00CE086F"/>
    <w:rsid w:val="00CE089A"/>
    <w:rsid w:val="00CE090F"/>
    <w:rsid w:val="00CE0973"/>
    <w:rsid w:val="00CE0A81"/>
    <w:rsid w:val="00CE0BA4"/>
    <w:rsid w:val="00CE0DC7"/>
    <w:rsid w:val="00CE0E87"/>
    <w:rsid w:val="00CE0EA9"/>
    <w:rsid w:val="00CE0F7B"/>
    <w:rsid w:val="00CE0FD3"/>
    <w:rsid w:val="00CE11A6"/>
    <w:rsid w:val="00CE1387"/>
    <w:rsid w:val="00CE15AE"/>
    <w:rsid w:val="00CE15E4"/>
    <w:rsid w:val="00CE16E5"/>
    <w:rsid w:val="00CE18A2"/>
    <w:rsid w:val="00CE206D"/>
    <w:rsid w:val="00CE214A"/>
    <w:rsid w:val="00CE2341"/>
    <w:rsid w:val="00CE24CD"/>
    <w:rsid w:val="00CE29BA"/>
    <w:rsid w:val="00CE2BF9"/>
    <w:rsid w:val="00CE2C1E"/>
    <w:rsid w:val="00CE2E9A"/>
    <w:rsid w:val="00CE2F8B"/>
    <w:rsid w:val="00CE3083"/>
    <w:rsid w:val="00CE33BA"/>
    <w:rsid w:val="00CE35C2"/>
    <w:rsid w:val="00CE39FC"/>
    <w:rsid w:val="00CE3EA4"/>
    <w:rsid w:val="00CE3F7F"/>
    <w:rsid w:val="00CE41FF"/>
    <w:rsid w:val="00CE42DA"/>
    <w:rsid w:val="00CE42F3"/>
    <w:rsid w:val="00CE42FE"/>
    <w:rsid w:val="00CE486C"/>
    <w:rsid w:val="00CE4A6A"/>
    <w:rsid w:val="00CE4A9B"/>
    <w:rsid w:val="00CE4D8A"/>
    <w:rsid w:val="00CE50F4"/>
    <w:rsid w:val="00CE52FE"/>
    <w:rsid w:val="00CE5393"/>
    <w:rsid w:val="00CE53AF"/>
    <w:rsid w:val="00CE569D"/>
    <w:rsid w:val="00CE5B50"/>
    <w:rsid w:val="00CE5B5B"/>
    <w:rsid w:val="00CE5C30"/>
    <w:rsid w:val="00CE5D24"/>
    <w:rsid w:val="00CE612D"/>
    <w:rsid w:val="00CE621F"/>
    <w:rsid w:val="00CE6233"/>
    <w:rsid w:val="00CE62A5"/>
    <w:rsid w:val="00CE652F"/>
    <w:rsid w:val="00CE65CC"/>
    <w:rsid w:val="00CE661E"/>
    <w:rsid w:val="00CE661F"/>
    <w:rsid w:val="00CE679F"/>
    <w:rsid w:val="00CE6804"/>
    <w:rsid w:val="00CE6861"/>
    <w:rsid w:val="00CE6BC6"/>
    <w:rsid w:val="00CE6CE3"/>
    <w:rsid w:val="00CE6EAB"/>
    <w:rsid w:val="00CE6ED4"/>
    <w:rsid w:val="00CE73A2"/>
    <w:rsid w:val="00CE7542"/>
    <w:rsid w:val="00CE756F"/>
    <w:rsid w:val="00CE7744"/>
    <w:rsid w:val="00CE796C"/>
    <w:rsid w:val="00CE7AFE"/>
    <w:rsid w:val="00CE7C72"/>
    <w:rsid w:val="00CE7E5A"/>
    <w:rsid w:val="00CE7FAD"/>
    <w:rsid w:val="00CF0383"/>
    <w:rsid w:val="00CF043B"/>
    <w:rsid w:val="00CF0725"/>
    <w:rsid w:val="00CF0A82"/>
    <w:rsid w:val="00CF0BBA"/>
    <w:rsid w:val="00CF0C3C"/>
    <w:rsid w:val="00CF0C3F"/>
    <w:rsid w:val="00CF0CB2"/>
    <w:rsid w:val="00CF0D34"/>
    <w:rsid w:val="00CF0DBB"/>
    <w:rsid w:val="00CF1116"/>
    <w:rsid w:val="00CF12EA"/>
    <w:rsid w:val="00CF136B"/>
    <w:rsid w:val="00CF1440"/>
    <w:rsid w:val="00CF14CA"/>
    <w:rsid w:val="00CF1609"/>
    <w:rsid w:val="00CF1731"/>
    <w:rsid w:val="00CF1754"/>
    <w:rsid w:val="00CF17BE"/>
    <w:rsid w:val="00CF17C6"/>
    <w:rsid w:val="00CF19AC"/>
    <w:rsid w:val="00CF1B25"/>
    <w:rsid w:val="00CF1C32"/>
    <w:rsid w:val="00CF1ED4"/>
    <w:rsid w:val="00CF2788"/>
    <w:rsid w:val="00CF280F"/>
    <w:rsid w:val="00CF2856"/>
    <w:rsid w:val="00CF2932"/>
    <w:rsid w:val="00CF297B"/>
    <w:rsid w:val="00CF2995"/>
    <w:rsid w:val="00CF2B7A"/>
    <w:rsid w:val="00CF2EFB"/>
    <w:rsid w:val="00CF312A"/>
    <w:rsid w:val="00CF3263"/>
    <w:rsid w:val="00CF3267"/>
    <w:rsid w:val="00CF34D8"/>
    <w:rsid w:val="00CF362F"/>
    <w:rsid w:val="00CF3666"/>
    <w:rsid w:val="00CF3853"/>
    <w:rsid w:val="00CF3B6D"/>
    <w:rsid w:val="00CF3C38"/>
    <w:rsid w:val="00CF3C83"/>
    <w:rsid w:val="00CF3CD4"/>
    <w:rsid w:val="00CF3DC1"/>
    <w:rsid w:val="00CF3DC4"/>
    <w:rsid w:val="00CF3EC8"/>
    <w:rsid w:val="00CF403F"/>
    <w:rsid w:val="00CF4106"/>
    <w:rsid w:val="00CF4142"/>
    <w:rsid w:val="00CF480A"/>
    <w:rsid w:val="00CF49D9"/>
    <w:rsid w:val="00CF4A9F"/>
    <w:rsid w:val="00CF4B44"/>
    <w:rsid w:val="00CF4B7E"/>
    <w:rsid w:val="00CF4E11"/>
    <w:rsid w:val="00CF50A0"/>
    <w:rsid w:val="00CF53BE"/>
    <w:rsid w:val="00CF5846"/>
    <w:rsid w:val="00CF5A01"/>
    <w:rsid w:val="00CF5A73"/>
    <w:rsid w:val="00CF5D19"/>
    <w:rsid w:val="00CF5D89"/>
    <w:rsid w:val="00CF5D9B"/>
    <w:rsid w:val="00CF5F41"/>
    <w:rsid w:val="00CF6058"/>
    <w:rsid w:val="00CF6131"/>
    <w:rsid w:val="00CF6257"/>
    <w:rsid w:val="00CF6319"/>
    <w:rsid w:val="00CF66BA"/>
    <w:rsid w:val="00CF673C"/>
    <w:rsid w:val="00CF675E"/>
    <w:rsid w:val="00CF67C2"/>
    <w:rsid w:val="00CF6804"/>
    <w:rsid w:val="00CF6928"/>
    <w:rsid w:val="00CF699E"/>
    <w:rsid w:val="00CF6ABC"/>
    <w:rsid w:val="00CF6B0A"/>
    <w:rsid w:val="00CF6EBD"/>
    <w:rsid w:val="00CF70AE"/>
    <w:rsid w:val="00CF73A4"/>
    <w:rsid w:val="00CF7607"/>
    <w:rsid w:val="00CF7643"/>
    <w:rsid w:val="00CF775E"/>
    <w:rsid w:val="00CF77ED"/>
    <w:rsid w:val="00CF787C"/>
    <w:rsid w:val="00CF78B8"/>
    <w:rsid w:val="00D00175"/>
    <w:rsid w:val="00D001B0"/>
    <w:rsid w:val="00D001BA"/>
    <w:rsid w:val="00D001CF"/>
    <w:rsid w:val="00D005DD"/>
    <w:rsid w:val="00D00C85"/>
    <w:rsid w:val="00D00CE4"/>
    <w:rsid w:val="00D00E6A"/>
    <w:rsid w:val="00D010A3"/>
    <w:rsid w:val="00D01766"/>
    <w:rsid w:val="00D01811"/>
    <w:rsid w:val="00D018E4"/>
    <w:rsid w:val="00D01B7A"/>
    <w:rsid w:val="00D01EF7"/>
    <w:rsid w:val="00D02327"/>
    <w:rsid w:val="00D023EA"/>
    <w:rsid w:val="00D0240C"/>
    <w:rsid w:val="00D02438"/>
    <w:rsid w:val="00D0246C"/>
    <w:rsid w:val="00D027FE"/>
    <w:rsid w:val="00D02836"/>
    <w:rsid w:val="00D02938"/>
    <w:rsid w:val="00D02A38"/>
    <w:rsid w:val="00D02B69"/>
    <w:rsid w:val="00D02C7F"/>
    <w:rsid w:val="00D02EE1"/>
    <w:rsid w:val="00D02F27"/>
    <w:rsid w:val="00D02FEB"/>
    <w:rsid w:val="00D0311D"/>
    <w:rsid w:val="00D03377"/>
    <w:rsid w:val="00D033A4"/>
    <w:rsid w:val="00D03694"/>
    <w:rsid w:val="00D0380E"/>
    <w:rsid w:val="00D03833"/>
    <w:rsid w:val="00D03876"/>
    <w:rsid w:val="00D038A6"/>
    <w:rsid w:val="00D038CF"/>
    <w:rsid w:val="00D03A7B"/>
    <w:rsid w:val="00D03B8C"/>
    <w:rsid w:val="00D03BC2"/>
    <w:rsid w:val="00D03C71"/>
    <w:rsid w:val="00D03E90"/>
    <w:rsid w:val="00D04039"/>
    <w:rsid w:val="00D041E6"/>
    <w:rsid w:val="00D042A2"/>
    <w:rsid w:val="00D04499"/>
    <w:rsid w:val="00D044B7"/>
    <w:rsid w:val="00D04636"/>
    <w:rsid w:val="00D04638"/>
    <w:rsid w:val="00D046F2"/>
    <w:rsid w:val="00D0484A"/>
    <w:rsid w:val="00D04AD8"/>
    <w:rsid w:val="00D04BF4"/>
    <w:rsid w:val="00D04D33"/>
    <w:rsid w:val="00D04DA6"/>
    <w:rsid w:val="00D0508B"/>
    <w:rsid w:val="00D050AB"/>
    <w:rsid w:val="00D052B1"/>
    <w:rsid w:val="00D05392"/>
    <w:rsid w:val="00D0557D"/>
    <w:rsid w:val="00D05655"/>
    <w:rsid w:val="00D05B14"/>
    <w:rsid w:val="00D05C9F"/>
    <w:rsid w:val="00D05D77"/>
    <w:rsid w:val="00D05E41"/>
    <w:rsid w:val="00D05F95"/>
    <w:rsid w:val="00D06280"/>
    <w:rsid w:val="00D064BD"/>
    <w:rsid w:val="00D066A8"/>
    <w:rsid w:val="00D06BAD"/>
    <w:rsid w:val="00D06E12"/>
    <w:rsid w:val="00D06EBE"/>
    <w:rsid w:val="00D0711F"/>
    <w:rsid w:val="00D071BA"/>
    <w:rsid w:val="00D0736E"/>
    <w:rsid w:val="00D07530"/>
    <w:rsid w:val="00D075D1"/>
    <w:rsid w:val="00D07682"/>
    <w:rsid w:val="00D07721"/>
    <w:rsid w:val="00D07A1B"/>
    <w:rsid w:val="00D07EE0"/>
    <w:rsid w:val="00D10011"/>
    <w:rsid w:val="00D100F0"/>
    <w:rsid w:val="00D10261"/>
    <w:rsid w:val="00D1035A"/>
    <w:rsid w:val="00D10427"/>
    <w:rsid w:val="00D104A7"/>
    <w:rsid w:val="00D10719"/>
    <w:rsid w:val="00D1087E"/>
    <w:rsid w:val="00D1094F"/>
    <w:rsid w:val="00D10BD7"/>
    <w:rsid w:val="00D10C69"/>
    <w:rsid w:val="00D10DBF"/>
    <w:rsid w:val="00D10E25"/>
    <w:rsid w:val="00D1116B"/>
    <w:rsid w:val="00D111B9"/>
    <w:rsid w:val="00D11234"/>
    <w:rsid w:val="00D11304"/>
    <w:rsid w:val="00D114C2"/>
    <w:rsid w:val="00D116DE"/>
    <w:rsid w:val="00D11891"/>
    <w:rsid w:val="00D118D8"/>
    <w:rsid w:val="00D11E7E"/>
    <w:rsid w:val="00D11F10"/>
    <w:rsid w:val="00D11F25"/>
    <w:rsid w:val="00D11FBA"/>
    <w:rsid w:val="00D120E9"/>
    <w:rsid w:val="00D12138"/>
    <w:rsid w:val="00D12352"/>
    <w:rsid w:val="00D123E1"/>
    <w:rsid w:val="00D12573"/>
    <w:rsid w:val="00D127FE"/>
    <w:rsid w:val="00D1292A"/>
    <w:rsid w:val="00D12BAD"/>
    <w:rsid w:val="00D12CE7"/>
    <w:rsid w:val="00D13149"/>
    <w:rsid w:val="00D131DF"/>
    <w:rsid w:val="00D1372F"/>
    <w:rsid w:val="00D137EE"/>
    <w:rsid w:val="00D138AF"/>
    <w:rsid w:val="00D13906"/>
    <w:rsid w:val="00D13A8E"/>
    <w:rsid w:val="00D13BEA"/>
    <w:rsid w:val="00D13D52"/>
    <w:rsid w:val="00D13DD5"/>
    <w:rsid w:val="00D143C7"/>
    <w:rsid w:val="00D14889"/>
    <w:rsid w:val="00D14B16"/>
    <w:rsid w:val="00D14E7D"/>
    <w:rsid w:val="00D1512F"/>
    <w:rsid w:val="00D15360"/>
    <w:rsid w:val="00D1542F"/>
    <w:rsid w:val="00D1546F"/>
    <w:rsid w:val="00D158FE"/>
    <w:rsid w:val="00D15A40"/>
    <w:rsid w:val="00D15B00"/>
    <w:rsid w:val="00D15D30"/>
    <w:rsid w:val="00D15F20"/>
    <w:rsid w:val="00D15F80"/>
    <w:rsid w:val="00D16176"/>
    <w:rsid w:val="00D161A0"/>
    <w:rsid w:val="00D161C7"/>
    <w:rsid w:val="00D16377"/>
    <w:rsid w:val="00D16387"/>
    <w:rsid w:val="00D1652D"/>
    <w:rsid w:val="00D1659B"/>
    <w:rsid w:val="00D16615"/>
    <w:rsid w:val="00D166B2"/>
    <w:rsid w:val="00D167AF"/>
    <w:rsid w:val="00D167B1"/>
    <w:rsid w:val="00D16A8B"/>
    <w:rsid w:val="00D16CA5"/>
    <w:rsid w:val="00D16D6D"/>
    <w:rsid w:val="00D16E8D"/>
    <w:rsid w:val="00D17077"/>
    <w:rsid w:val="00D170E3"/>
    <w:rsid w:val="00D1760F"/>
    <w:rsid w:val="00D1767E"/>
    <w:rsid w:val="00D176C8"/>
    <w:rsid w:val="00D1780E"/>
    <w:rsid w:val="00D17896"/>
    <w:rsid w:val="00D17C27"/>
    <w:rsid w:val="00D201D1"/>
    <w:rsid w:val="00D20230"/>
    <w:rsid w:val="00D208A6"/>
    <w:rsid w:val="00D20A83"/>
    <w:rsid w:val="00D20CE5"/>
    <w:rsid w:val="00D20DD9"/>
    <w:rsid w:val="00D20E0A"/>
    <w:rsid w:val="00D20EBC"/>
    <w:rsid w:val="00D21099"/>
    <w:rsid w:val="00D211AA"/>
    <w:rsid w:val="00D21238"/>
    <w:rsid w:val="00D21377"/>
    <w:rsid w:val="00D21555"/>
    <w:rsid w:val="00D21879"/>
    <w:rsid w:val="00D219D8"/>
    <w:rsid w:val="00D21C0D"/>
    <w:rsid w:val="00D21D63"/>
    <w:rsid w:val="00D21D83"/>
    <w:rsid w:val="00D21E52"/>
    <w:rsid w:val="00D2207C"/>
    <w:rsid w:val="00D2208F"/>
    <w:rsid w:val="00D223ED"/>
    <w:rsid w:val="00D22934"/>
    <w:rsid w:val="00D22B3E"/>
    <w:rsid w:val="00D22C56"/>
    <w:rsid w:val="00D22C68"/>
    <w:rsid w:val="00D22D4F"/>
    <w:rsid w:val="00D22FA9"/>
    <w:rsid w:val="00D22FD2"/>
    <w:rsid w:val="00D23280"/>
    <w:rsid w:val="00D2328F"/>
    <w:rsid w:val="00D233AF"/>
    <w:rsid w:val="00D23419"/>
    <w:rsid w:val="00D235B6"/>
    <w:rsid w:val="00D237EE"/>
    <w:rsid w:val="00D23965"/>
    <w:rsid w:val="00D23A09"/>
    <w:rsid w:val="00D23B46"/>
    <w:rsid w:val="00D23C58"/>
    <w:rsid w:val="00D23DF3"/>
    <w:rsid w:val="00D23F23"/>
    <w:rsid w:val="00D23FE6"/>
    <w:rsid w:val="00D240EF"/>
    <w:rsid w:val="00D243DA"/>
    <w:rsid w:val="00D24475"/>
    <w:rsid w:val="00D24506"/>
    <w:rsid w:val="00D246E6"/>
    <w:rsid w:val="00D247B3"/>
    <w:rsid w:val="00D2493A"/>
    <w:rsid w:val="00D24940"/>
    <w:rsid w:val="00D24B44"/>
    <w:rsid w:val="00D24D80"/>
    <w:rsid w:val="00D25433"/>
    <w:rsid w:val="00D2549B"/>
    <w:rsid w:val="00D25522"/>
    <w:rsid w:val="00D25560"/>
    <w:rsid w:val="00D25708"/>
    <w:rsid w:val="00D25F87"/>
    <w:rsid w:val="00D25FD5"/>
    <w:rsid w:val="00D261A6"/>
    <w:rsid w:val="00D26392"/>
    <w:rsid w:val="00D26707"/>
    <w:rsid w:val="00D267C5"/>
    <w:rsid w:val="00D26937"/>
    <w:rsid w:val="00D26F13"/>
    <w:rsid w:val="00D272E8"/>
    <w:rsid w:val="00D27500"/>
    <w:rsid w:val="00D27736"/>
    <w:rsid w:val="00D27987"/>
    <w:rsid w:val="00D27AE4"/>
    <w:rsid w:val="00D27DA0"/>
    <w:rsid w:val="00D27E40"/>
    <w:rsid w:val="00D3004F"/>
    <w:rsid w:val="00D30268"/>
    <w:rsid w:val="00D302B9"/>
    <w:rsid w:val="00D30370"/>
    <w:rsid w:val="00D3044C"/>
    <w:rsid w:val="00D304D4"/>
    <w:rsid w:val="00D305D7"/>
    <w:rsid w:val="00D30657"/>
    <w:rsid w:val="00D30752"/>
    <w:rsid w:val="00D308BB"/>
    <w:rsid w:val="00D30927"/>
    <w:rsid w:val="00D30984"/>
    <w:rsid w:val="00D30AC5"/>
    <w:rsid w:val="00D30B20"/>
    <w:rsid w:val="00D30B7B"/>
    <w:rsid w:val="00D30BF6"/>
    <w:rsid w:val="00D30C43"/>
    <w:rsid w:val="00D30CE5"/>
    <w:rsid w:val="00D30CE8"/>
    <w:rsid w:val="00D30DA1"/>
    <w:rsid w:val="00D30EE5"/>
    <w:rsid w:val="00D311A3"/>
    <w:rsid w:val="00D3134E"/>
    <w:rsid w:val="00D31377"/>
    <w:rsid w:val="00D3145F"/>
    <w:rsid w:val="00D314B7"/>
    <w:rsid w:val="00D3151F"/>
    <w:rsid w:val="00D315CA"/>
    <w:rsid w:val="00D31BCD"/>
    <w:rsid w:val="00D31E96"/>
    <w:rsid w:val="00D32359"/>
    <w:rsid w:val="00D324ED"/>
    <w:rsid w:val="00D32580"/>
    <w:rsid w:val="00D3259F"/>
    <w:rsid w:val="00D329A9"/>
    <w:rsid w:val="00D32BD6"/>
    <w:rsid w:val="00D32C4E"/>
    <w:rsid w:val="00D32E05"/>
    <w:rsid w:val="00D3327D"/>
    <w:rsid w:val="00D332AE"/>
    <w:rsid w:val="00D333FA"/>
    <w:rsid w:val="00D335CD"/>
    <w:rsid w:val="00D33634"/>
    <w:rsid w:val="00D338BB"/>
    <w:rsid w:val="00D339CB"/>
    <w:rsid w:val="00D33C93"/>
    <w:rsid w:val="00D33C95"/>
    <w:rsid w:val="00D33D54"/>
    <w:rsid w:val="00D33E62"/>
    <w:rsid w:val="00D33FCB"/>
    <w:rsid w:val="00D341CC"/>
    <w:rsid w:val="00D342C1"/>
    <w:rsid w:val="00D34545"/>
    <w:rsid w:val="00D34594"/>
    <w:rsid w:val="00D34684"/>
    <w:rsid w:val="00D347ED"/>
    <w:rsid w:val="00D34882"/>
    <w:rsid w:val="00D3493D"/>
    <w:rsid w:val="00D34A10"/>
    <w:rsid w:val="00D34A1A"/>
    <w:rsid w:val="00D34D01"/>
    <w:rsid w:val="00D34FB1"/>
    <w:rsid w:val="00D35086"/>
    <w:rsid w:val="00D35432"/>
    <w:rsid w:val="00D3544D"/>
    <w:rsid w:val="00D354A9"/>
    <w:rsid w:val="00D358D1"/>
    <w:rsid w:val="00D35AD8"/>
    <w:rsid w:val="00D35B0B"/>
    <w:rsid w:val="00D35BEE"/>
    <w:rsid w:val="00D35F4E"/>
    <w:rsid w:val="00D36179"/>
    <w:rsid w:val="00D361BD"/>
    <w:rsid w:val="00D36456"/>
    <w:rsid w:val="00D36475"/>
    <w:rsid w:val="00D3654E"/>
    <w:rsid w:val="00D369EE"/>
    <w:rsid w:val="00D36A02"/>
    <w:rsid w:val="00D36A39"/>
    <w:rsid w:val="00D36D21"/>
    <w:rsid w:val="00D37454"/>
    <w:rsid w:val="00D375AF"/>
    <w:rsid w:val="00D3778D"/>
    <w:rsid w:val="00D377F2"/>
    <w:rsid w:val="00D3781E"/>
    <w:rsid w:val="00D4002A"/>
    <w:rsid w:val="00D4007C"/>
    <w:rsid w:val="00D4016F"/>
    <w:rsid w:val="00D40194"/>
    <w:rsid w:val="00D4055F"/>
    <w:rsid w:val="00D4056D"/>
    <w:rsid w:val="00D4088F"/>
    <w:rsid w:val="00D4134F"/>
    <w:rsid w:val="00D41383"/>
    <w:rsid w:val="00D4166F"/>
    <w:rsid w:val="00D417C7"/>
    <w:rsid w:val="00D417E5"/>
    <w:rsid w:val="00D417FD"/>
    <w:rsid w:val="00D418D5"/>
    <w:rsid w:val="00D41CB1"/>
    <w:rsid w:val="00D41FE0"/>
    <w:rsid w:val="00D4200C"/>
    <w:rsid w:val="00D4202C"/>
    <w:rsid w:val="00D4203D"/>
    <w:rsid w:val="00D42177"/>
    <w:rsid w:val="00D4232F"/>
    <w:rsid w:val="00D4234F"/>
    <w:rsid w:val="00D42538"/>
    <w:rsid w:val="00D42558"/>
    <w:rsid w:val="00D42743"/>
    <w:rsid w:val="00D42A6D"/>
    <w:rsid w:val="00D42C52"/>
    <w:rsid w:val="00D42D27"/>
    <w:rsid w:val="00D42D31"/>
    <w:rsid w:val="00D42F01"/>
    <w:rsid w:val="00D4316F"/>
    <w:rsid w:val="00D43A9F"/>
    <w:rsid w:val="00D43C1B"/>
    <w:rsid w:val="00D43CD7"/>
    <w:rsid w:val="00D43DDD"/>
    <w:rsid w:val="00D43E1B"/>
    <w:rsid w:val="00D43EFB"/>
    <w:rsid w:val="00D43FD8"/>
    <w:rsid w:val="00D4410E"/>
    <w:rsid w:val="00D4427E"/>
    <w:rsid w:val="00D44402"/>
    <w:rsid w:val="00D445C3"/>
    <w:rsid w:val="00D446B9"/>
    <w:rsid w:val="00D44A79"/>
    <w:rsid w:val="00D44C32"/>
    <w:rsid w:val="00D44C57"/>
    <w:rsid w:val="00D45092"/>
    <w:rsid w:val="00D45110"/>
    <w:rsid w:val="00D455A3"/>
    <w:rsid w:val="00D45818"/>
    <w:rsid w:val="00D45956"/>
    <w:rsid w:val="00D45A02"/>
    <w:rsid w:val="00D45B73"/>
    <w:rsid w:val="00D45BBD"/>
    <w:rsid w:val="00D45C1F"/>
    <w:rsid w:val="00D45C86"/>
    <w:rsid w:val="00D46055"/>
    <w:rsid w:val="00D460E2"/>
    <w:rsid w:val="00D461BA"/>
    <w:rsid w:val="00D46421"/>
    <w:rsid w:val="00D465C2"/>
    <w:rsid w:val="00D466CA"/>
    <w:rsid w:val="00D466E0"/>
    <w:rsid w:val="00D4692A"/>
    <w:rsid w:val="00D4693D"/>
    <w:rsid w:val="00D46AFB"/>
    <w:rsid w:val="00D46B44"/>
    <w:rsid w:val="00D46B55"/>
    <w:rsid w:val="00D46CAD"/>
    <w:rsid w:val="00D46CC9"/>
    <w:rsid w:val="00D46EE1"/>
    <w:rsid w:val="00D46F71"/>
    <w:rsid w:val="00D46F7A"/>
    <w:rsid w:val="00D46FC9"/>
    <w:rsid w:val="00D470A6"/>
    <w:rsid w:val="00D47168"/>
    <w:rsid w:val="00D4719F"/>
    <w:rsid w:val="00D471B8"/>
    <w:rsid w:val="00D472C2"/>
    <w:rsid w:val="00D47382"/>
    <w:rsid w:val="00D474CC"/>
    <w:rsid w:val="00D475D9"/>
    <w:rsid w:val="00D47917"/>
    <w:rsid w:val="00D47C7F"/>
    <w:rsid w:val="00D47F81"/>
    <w:rsid w:val="00D5058B"/>
    <w:rsid w:val="00D50964"/>
    <w:rsid w:val="00D50967"/>
    <w:rsid w:val="00D50E14"/>
    <w:rsid w:val="00D51039"/>
    <w:rsid w:val="00D5121B"/>
    <w:rsid w:val="00D51288"/>
    <w:rsid w:val="00D514F4"/>
    <w:rsid w:val="00D5150C"/>
    <w:rsid w:val="00D51675"/>
    <w:rsid w:val="00D516E7"/>
    <w:rsid w:val="00D51797"/>
    <w:rsid w:val="00D518E7"/>
    <w:rsid w:val="00D51929"/>
    <w:rsid w:val="00D51994"/>
    <w:rsid w:val="00D51D6E"/>
    <w:rsid w:val="00D51E42"/>
    <w:rsid w:val="00D51EDA"/>
    <w:rsid w:val="00D51FF8"/>
    <w:rsid w:val="00D5200A"/>
    <w:rsid w:val="00D52214"/>
    <w:rsid w:val="00D522B1"/>
    <w:rsid w:val="00D52432"/>
    <w:rsid w:val="00D5288F"/>
    <w:rsid w:val="00D52B22"/>
    <w:rsid w:val="00D52B9E"/>
    <w:rsid w:val="00D52E8E"/>
    <w:rsid w:val="00D52F90"/>
    <w:rsid w:val="00D53252"/>
    <w:rsid w:val="00D53311"/>
    <w:rsid w:val="00D533A5"/>
    <w:rsid w:val="00D535C3"/>
    <w:rsid w:val="00D535E8"/>
    <w:rsid w:val="00D5386F"/>
    <w:rsid w:val="00D53C1A"/>
    <w:rsid w:val="00D53C5A"/>
    <w:rsid w:val="00D53F0A"/>
    <w:rsid w:val="00D53F9F"/>
    <w:rsid w:val="00D53FAD"/>
    <w:rsid w:val="00D540C5"/>
    <w:rsid w:val="00D541EC"/>
    <w:rsid w:val="00D542FA"/>
    <w:rsid w:val="00D54417"/>
    <w:rsid w:val="00D54B19"/>
    <w:rsid w:val="00D54B41"/>
    <w:rsid w:val="00D54CEE"/>
    <w:rsid w:val="00D5512A"/>
    <w:rsid w:val="00D5523B"/>
    <w:rsid w:val="00D552D2"/>
    <w:rsid w:val="00D5581B"/>
    <w:rsid w:val="00D55B4C"/>
    <w:rsid w:val="00D55FF0"/>
    <w:rsid w:val="00D5614F"/>
    <w:rsid w:val="00D56222"/>
    <w:rsid w:val="00D5630D"/>
    <w:rsid w:val="00D56322"/>
    <w:rsid w:val="00D5639E"/>
    <w:rsid w:val="00D5660A"/>
    <w:rsid w:val="00D56A16"/>
    <w:rsid w:val="00D56B66"/>
    <w:rsid w:val="00D56BEF"/>
    <w:rsid w:val="00D57134"/>
    <w:rsid w:val="00D572BE"/>
    <w:rsid w:val="00D57351"/>
    <w:rsid w:val="00D573D4"/>
    <w:rsid w:val="00D5747A"/>
    <w:rsid w:val="00D5750E"/>
    <w:rsid w:val="00D5753B"/>
    <w:rsid w:val="00D5755D"/>
    <w:rsid w:val="00D57587"/>
    <w:rsid w:val="00D57787"/>
    <w:rsid w:val="00D579A8"/>
    <w:rsid w:val="00D60032"/>
    <w:rsid w:val="00D6004C"/>
    <w:rsid w:val="00D60288"/>
    <w:rsid w:val="00D60295"/>
    <w:rsid w:val="00D6037E"/>
    <w:rsid w:val="00D604B9"/>
    <w:rsid w:val="00D60823"/>
    <w:rsid w:val="00D60A11"/>
    <w:rsid w:val="00D60CEC"/>
    <w:rsid w:val="00D61504"/>
    <w:rsid w:val="00D619E4"/>
    <w:rsid w:val="00D61B26"/>
    <w:rsid w:val="00D61BCA"/>
    <w:rsid w:val="00D61BD3"/>
    <w:rsid w:val="00D61BF8"/>
    <w:rsid w:val="00D61D6D"/>
    <w:rsid w:val="00D61F21"/>
    <w:rsid w:val="00D62157"/>
    <w:rsid w:val="00D62181"/>
    <w:rsid w:val="00D621E3"/>
    <w:rsid w:val="00D62493"/>
    <w:rsid w:val="00D624C7"/>
    <w:rsid w:val="00D62599"/>
    <w:rsid w:val="00D62958"/>
    <w:rsid w:val="00D62C00"/>
    <w:rsid w:val="00D62D3C"/>
    <w:rsid w:val="00D62E88"/>
    <w:rsid w:val="00D632D6"/>
    <w:rsid w:val="00D6363D"/>
    <w:rsid w:val="00D63936"/>
    <w:rsid w:val="00D63B66"/>
    <w:rsid w:val="00D63D32"/>
    <w:rsid w:val="00D63DB5"/>
    <w:rsid w:val="00D63EC8"/>
    <w:rsid w:val="00D6421F"/>
    <w:rsid w:val="00D643DC"/>
    <w:rsid w:val="00D64938"/>
    <w:rsid w:val="00D64E3A"/>
    <w:rsid w:val="00D65066"/>
    <w:rsid w:val="00D65454"/>
    <w:rsid w:val="00D654A9"/>
    <w:rsid w:val="00D65802"/>
    <w:rsid w:val="00D65814"/>
    <w:rsid w:val="00D65949"/>
    <w:rsid w:val="00D65BB1"/>
    <w:rsid w:val="00D65E81"/>
    <w:rsid w:val="00D66190"/>
    <w:rsid w:val="00D66436"/>
    <w:rsid w:val="00D66845"/>
    <w:rsid w:val="00D66A97"/>
    <w:rsid w:val="00D66B1A"/>
    <w:rsid w:val="00D66E1D"/>
    <w:rsid w:val="00D66EB1"/>
    <w:rsid w:val="00D6716E"/>
    <w:rsid w:val="00D67429"/>
    <w:rsid w:val="00D674FB"/>
    <w:rsid w:val="00D67696"/>
    <w:rsid w:val="00D67A15"/>
    <w:rsid w:val="00D67C1F"/>
    <w:rsid w:val="00D67D25"/>
    <w:rsid w:val="00D67D48"/>
    <w:rsid w:val="00D67DE3"/>
    <w:rsid w:val="00D67DE7"/>
    <w:rsid w:val="00D67DF9"/>
    <w:rsid w:val="00D67E4B"/>
    <w:rsid w:val="00D67E62"/>
    <w:rsid w:val="00D67ED5"/>
    <w:rsid w:val="00D67F6D"/>
    <w:rsid w:val="00D67FDB"/>
    <w:rsid w:val="00D70033"/>
    <w:rsid w:val="00D70298"/>
    <w:rsid w:val="00D7034E"/>
    <w:rsid w:val="00D703BA"/>
    <w:rsid w:val="00D703BF"/>
    <w:rsid w:val="00D703D6"/>
    <w:rsid w:val="00D7040A"/>
    <w:rsid w:val="00D706B5"/>
    <w:rsid w:val="00D70824"/>
    <w:rsid w:val="00D7083B"/>
    <w:rsid w:val="00D70850"/>
    <w:rsid w:val="00D70ED9"/>
    <w:rsid w:val="00D70F73"/>
    <w:rsid w:val="00D7102A"/>
    <w:rsid w:val="00D71285"/>
    <w:rsid w:val="00D71338"/>
    <w:rsid w:val="00D71348"/>
    <w:rsid w:val="00D718D9"/>
    <w:rsid w:val="00D7190A"/>
    <w:rsid w:val="00D71AD2"/>
    <w:rsid w:val="00D71AFA"/>
    <w:rsid w:val="00D71B54"/>
    <w:rsid w:val="00D71D69"/>
    <w:rsid w:val="00D72094"/>
    <w:rsid w:val="00D7210E"/>
    <w:rsid w:val="00D72139"/>
    <w:rsid w:val="00D7215C"/>
    <w:rsid w:val="00D7229A"/>
    <w:rsid w:val="00D723EC"/>
    <w:rsid w:val="00D72519"/>
    <w:rsid w:val="00D7265D"/>
    <w:rsid w:val="00D726A1"/>
    <w:rsid w:val="00D72858"/>
    <w:rsid w:val="00D7295F"/>
    <w:rsid w:val="00D72977"/>
    <w:rsid w:val="00D72A5F"/>
    <w:rsid w:val="00D73098"/>
    <w:rsid w:val="00D732EA"/>
    <w:rsid w:val="00D73355"/>
    <w:rsid w:val="00D73396"/>
    <w:rsid w:val="00D735DC"/>
    <w:rsid w:val="00D7390F"/>
    <w:rsid w:val="00D73954"/>
    <w:rsid w:val="00D7395E"/>
    <w:rsid w:val="00D73979"/>
    <w:rsid w:val="00D73BC4"/>
    <w:rsid w:val="00D73DB3"/>
    <w:rsid w:val="00D74039"/>
    <w:rsid w:val="00D740AD"/>
    <w:rsid w:val="00D74532"/>
    <w:rsid w:val="00D74570"/>
    <w:rsid w:val="00D749F6"/>
    <w:rsid w:val="00D74A15"/>
    <w:rsid w:val="00D74A9D"/>
    <w:rsid w:val="00D74C30"/>
    <w:rsid w:val="00D74E0A"/>
    <w:rsid w:val="00D74F21"/>
    <w:rsid w:val="00D74FB3"/>
    <w:rsid w:val="00D74FEC"/>
    <w:rsid w:val="00D753CD"/>
    <w:rsid w:val="00D753E1"/>
    <w:rsid w:val="00D75453"/>
    <w:rsid w:val="00D7569C"/>
    <w:rsid w:val="00D757E8"/>
    <w:rsid w:val="00D7599A"/>
    <w:rsid w:val="00D75A9C"/>
    <w:rsid w:val="00D75B3E"/>
    <w:rsid w:val="00D75BAB"/>
    <w:rsid w:val="00D75F8F"/>
    <w:rsid w:val="00D7600F"/>
    <w:rsid w:val="00D7631B"/>
    <w:rsid w:val="00D76342"/>
    <w:rsid w:val="00D76598"/>
    <w:rsid w:val="00D76838"/>
    <w:rsid w:val="00D768F7"/>
    <w:rsid w:val="00D7691C"/>
    <w:rsid w:val="00D76B96"/>
    <w:rsid w:val="00D76D04"/>
    <w:rsid w:val="00D773DF"/>
    <w:rsid w:val="00D77472"/>
    <w:rsid w:val="00D774DD"/>
    <w:rsid w:val="00D77723"/>
    <w:rsid w:val="00D77841"/>
    <w:rsid w:val="00D778DE"/>
    <w:rsid w:val="00D779E6"/>
    <w:rsid w:val="00D77B87"/>
    <w:rsid w:val="00D77D19"/>
    <w:rsid w:val="00D77DC3"/>
    <w:rsid w:val="00D77F99"/>
    <w:rsid w:val="00D8016A"/>
    <w:rsid w:val="00D802A2"/>
    <w:rsid w:val="00D80AAC"/>
    <w:rsid w:val="00D80D31"/>
    <w:rsid w:val="00D80D96"/>
    <w:rsid w:val="00D80E00"/>
    <w:rsid w:val="00D80E07"/>
    <w:rsid w:val="00D80F6B"/>
    <w:rsid w:val="00D81048"/>
    <w:rsid w:val="00D8150F"/>
    <w:rsid w:val="00D81620"/>
    <w:rsid w:val="00D81830"/>
    <w:rsid w:val="00D819A3"/>
    <w:rsid w:val="00D81B1B"/>
    <w:rsid w:val="00D81D08"/>
    <w:rsid w:val="00D81D70"/>
    <w:rsid w:val="00D81E00"/>
    <w:rsid w:val="00D81E33"/>
    <w:rsid w:val="00D82130"/>
    <w:rsid w:val="00D8275D"/>
    <w:rsid w:val="00D829E3"/>
    <w:rsid w:val="00D82CFB"/>
    <w:rsid w:val="00D82D8E"/>
    <w:rsid w:val="00D82DD0"/>
    <w:rsid w:val="00D82F32"/>
    <w:rsid w:val="00D82F64"/>
    <w:rsid w:val="00D8303B"/>
    <w:rsid w:val="00D8331B"/>
    <w:rsid w:val="00D83339"/>
    <w:rsid w:val="00D8341E"/>
    <w:rsid w:val="00D83730"/>
    <w:rsid w:val="00D83FA2"/>
    <w:rsid w:val="00D83FF9"/>
    <w:rsid w:val="00D846F8"/>
    <w:rsid w:val="00D84773"/>
    <w:rsid w:val="00D847AF"/>
    <w:rsid w:val="00D848F4"/>
    <w:rsid w:val="00D849E0"/>
    <w:rsid w:val="00D84C6E"/>
    <w:rsid w:val="00D84FBA"/>
    <w:rsid w:val="00D852F9"/>
    <w:rsid w:val="00D8535F"/>
    <w:rsid w:val="00D8538D"/>
    <w:rsid w:val="00D85835"/>
    <w:rsid w:val="00D859F1"/>
    <w:rsid w:val="00D85A58"/>
    <w:rsid w:val="00D85A88"/>
    <w:rsid w:val="00D85C3D"/>
    <w:rsid w:val="00D85D7F"/>
    <w:rsid w:val="00D85DF0"/>
    <w:rsid w:val="00D85E12"/>
    <w:rsid w:val="00D85ED7"/>
    <w:rsid w:val="00D8639B"/>
    <w:rsid w:val="00D8639C"/>
    <w:rsid w:val="00D86619"/>
    <w:rsid w:val="00D8678E"/>
    <w:rsid w:val="00D867F7"/>
    <w:rsid w:val="00D86954"/>
    <w:rsid w:val="00D86A1E"/>
    <w:rsid w:val="00D86CEA"/>
    <w:rsid w:val="00D86D5C"/>
    <w:rsid w:val="00D86DF5"/>
    <w:rsid w:val="00D86F36"/>
    <w:rsid w:val="00D8707A"/>
    <w:rsid w:val="00D870A2"/>
    <w:rsid w:val="00D870F4"/>
    <w:rsid w:val="00D8714A"/>
    <w:rsid w:val="00D87329"/>
    <w:rsid w:val="00D87643"/>
    <w:rsid w:val="00D876FF"/>
    <w:rsid w:val="00D877CA"/>
    <w:rsid w:val="00D87BCE"/>
    <w:rsid w:val="00D87D5C"/>
    <w:rsid w:val="00D87F45"/>
    <w:rsid w:val="00D90081"/>
    <w:rsid w:val="00D9017B"/>
    <w:rsid w:val="00D903F8"/>
    <w:rsid w:val="00D9053E"/>
    <w:rsid w:val="00D90751"/>
    <w:rsid w:val="00D90862"/>
    <w:rsid w:val="00D90C37"/>
    <w:rsid w:val="00D90C79"/>
    <w:rsid w:val="00D90D46"/>
    <w:rsid w:val="00D90EF4"/>
    <w:rsid w:val="00D90F63"/>
    <w:rsid w:val="00D91086"/>
    <w:rsid w:val="00D91094"/>
    <w:rsid w:val="00D91261"/>
    <w:rsid w:val="00D9126C"/>
    <w:rsid w:val="00D913E1"/>
    <w:rsid w:val="00D914EC"/>
    <w:rsid w:val="00D916E6"/>
    <w:rsid w:val="00D91B0D"/>
    <w:rsid w:val="00D91C4E"/>
    <w:rsid w:val="00D91DD9"/>
    <w:rsid w:val="00D92147"/>
    <w:rsid w:val="00D923BD"/>
    <w:rsid w:val="00D92643"/>
    <w:rsid w:val="00D926B7"/>
    <w:rsid w:val="00D92750"/>
    <w:rsid w:val="00D92755"/>
    <w:rsid w:val="00D927CD"/>
    <w:rsid w:val="00D92E19"/>
    <w:rsid w:val="00D93711"/>
    <w:rsid w:val="00D937FD"/>
    <w:rsid w:val="00D93815"/>
    <w:rsid w:val="00D9391D"/>
    <w:rsid w:val="00D93A16"/>
    <w:rsid w:val="00D93C05"/>
    <w:rsid w:val="00D93C5B"/>
    <w:rsid w:val="00D93FA1"/>
    <w:rsid w:val="00D940FA"/>
    <w:rsid w:val="00D942B0"/>
    <w:rsid w:val="00D942C3"/>
    <w:rsid w:val="00D94585"/>
    <w:rsid w:val="00D9460D"/>
    <w:rsid w:val="00D94843"/>
    <w:rsid w:val="00D948E3"/>
    <w:rsid w:val="00D9493A"/>
    <w:rsid w:val="00D94B13"/>
    <w:rsid w:val="00D94C5F"/>
    <w:rsid w:val="00D94CF6"/>
    <w:rsid w:val="00D95342"/>
    <w:rsid w:val="00D953C7"/>
    <w:rsid w:val="00D95685"/>
    <w:rsid w:val="00D957A2"/>
    <w:rsid w:val="00D95962"/>
    <w:rsid w:val="00D95B31"/>
    <w:rsid w:val="00D95D2B"/>
    <w:rsid w:val="00D95FDB"/>
    <w:rsid w:val="00D962D4"/>
    <w:rsid w:val="00D96305"/>
    <w:rsid w:val="00D964A1"/>
    <w:rsid w:val="00D96558"/>
    <w:rsid w:val="00D96AEC"/>
    <w:rsid w:val="00D96E69"/>
    <w:rsid w:val="00D9705B"/>
    <w:rsid w:val="00D971F9"/>
    <w:rsid w:val="00D972B6"/>
    <w:rsid w:val="00D97677"/>
    <w:rsid w:val="00D97776"/>
    <w:rsid w:val="00D97786"/>
    <w:rsid w:val="00D97788"/>
    <w:rsid w:val="00D9784C"/>
    <w:rsid w:val="00D97A23"/>
    <w:rsid w:val="00D97A30"/>
    <w:rsid w:val="00D97B74"/>
    <w:rsid w:val="00D97D8B"/>
    <w:rsid w:val="00D97DDD"/>
    <w:rsid w:val="00D97E4D"/>
    <w:rsid w:val="00DA00D1"/>
    <w:rsid w:val="00DA01C9"/>
    <w:rsid w:val="00DA01E3"/>
    <w:rsid w:val="00DA04A6"/>
    <w:rsid w:val="00DA077F"/>
    <w:rsid w:val="00DA0782"/>
    <w:rsid w:val="00DA0974"/>
    <w:rsid w:val="00DA0B08"/>
    <w:rsid w:val="00DA0BFF"/>
    <w:rsid w:val="00DA0C31"/>
    <w:rsid w:val="00DA0F26"/>
    <w:rsid w:val="00DA1248"/>
    <w:rsid w:val="00DA16BD"/>
    <w:rsid w:val="00DA1A32"/>
    <w:rsid w:val="00DA1A3F"/>
    <w:rsid w:val="00DA1D9C"/>
    <w:rsid w:val="00DA2210"/>
    <w:rsid w:val="00DA22F6"/>
    <w:rsid w:val="00DA2433"/>
    <w:rsid w:val="00DA2563"/>
    <w:rsid w:val="00DA2612"/>
    <w:rsid w:val="00DA2640"/>
    <w:rsid w:val="00DA26A1"/>
    <w:rsid w:val="00DA26BF"/>
    <w:rsid w:val="00DA2729"/>
    <w:rsid w:val="00DA2847"/>
    <w:rsid w:val="00DA2B0D"/>
    <w:rsid w:val="00DA2B42"/>
    <w:rsid w:val="00DA2B70"/>
    <w:rsid w:val="00DA2CF9"/>
    <w:rsid w:val="00DA2E1F"/>
    <w:rsid w:val="00DA32F1"/>
    <w:rsid w:val="00DA335E"/>
    <w:rsid w:val="00DA34A0"/>
    <w:rsid w:val="00DA358A"/>
    <w:rsid w:val="00DA378A"/>
    <w:rsid w:val="00DA37B6"/>
    <w:rsid w:val="00DA3835"/>
    <w:rsid w:val="00DA3A25"/>
    <w:rsid w:val="00DA3AE9"/>
    <w:rsid w:val="00DA3B16"/>
    <w:rsid w:val="00DA3B88"/>
    <w:rsid w:val="00DA3BD0"/>
    <w:rsid w:val="00DA3CF0"/>
    <w:rsid w:val="00DA3D8C"/>
    <w:rsid w:val="00DA4161"/>
    <w:rsid w:val="00DA46BE"/>
    <w:rsid w:val="00DA482A"/>
    <w:rsid w:val="00DA4837"/>
    <w:rsid w:val="00DA4903"/>
    <w:rsid w:val="00DA4A97"/>
    <w:rsid w:val="00DA4BFC"/>
    <w:rsid w:val="00DA4C16"/>
    <w:rsid w:val="00DA4D0F"/>
    <w:rsid w:val="00DA4DB3"/>
    <w:rsid w:val="00DA509C"/>
    <w:rsid w:val="00DA50B2"/>
    <w:rsid w:val="00DA527B"/>
    <w:rsid w:val="00DA5413"/>
    <w:rsid w:val="00DA5428"/>
    <w:rsid w:val="00DA544C"/>
    <w:rsid w:val="00DA5466"/>
    <w:rsid w:val="00DA54AA"/>
    <w:rsid w:val="00DA54F8"/>
    <w:rsid w:val="00DA5542"/>
    <w:rsid w:val="00DA56C9"/>
    <w:rsid w:val="00DA580D"/>
    <w:rsid w:val="00DA5AAB"/>
    <w:rsid w:val="00DA5AC5"/>
    <w:rsid w:val="00DA5C68"/>
    <w:rsid w:val="00DA5D5E"/>
    <w:rsid w:val="00DA5E87"/>
    <w:rsid w:val="00DA5F7C"/>
    <w:rsid w:val="00DA5FBD"/>
    <w:rsid w:val="00DA617A"/>
    <w:rsid w:val="00DA6B0D"/>
    <w:rsid w:val="00DA6C31"/>
    <w:rsid w:val="00DA6CA1"/>
    <w:rsid w:val="00DA6D4B"/>
    <w:rsid w:val="00DA6E50"/>
    <w:rsid w:val="00DA7016"/>
    <w:rsid w:val="00DA7038"/>
    <w:rsid w:val="00DA704F"/>
    <w:rsid w:val="00DA7115"/>
    <w:rsid w:val="00DA716B"/>
    <w:rsid w:val="00DA7172"/>
    <w:rsid w:val="00DA720A"/>
    <w:rsid w:val="00DA7283"/>
    <w:rsid w:val="00DA73B2"/>
    <w:rsid w:val="00DA73D0"/>
    <w:rsid w:val="00DA75CA"/>
    <w:rsid w:val="00DA769A"/>
    <w:rsid w:val="00DA76C8"/>
    <w:rsid w:val="00DA7938"/>
    <w:rsid w:val="00DA79F8"/>
    <w:rsid w:val="00DA7AB9"/>
    <w:rsid w:val="00DA7FD0"/>
    <w:rsid w:val="00DB0098"/>
    <w:rsid w:val="00DB0383"/>
    <w:rsid w:val="00DB03CB"/>
    <w:rsid w:val="00DB0502"/>
    <w:rsid w:val="00DB0564"/>
    <w:rsid w:val="00DB057A"/>
    <w:rsid w:val="00DB07B3"/>
    <w:rsid w:val="00DB091A"/>
    <w:rsid w:val="00DB0B9E"/>
    <w:rsid w:val="00DB0BCB"/>
    <w:rsid w:val="00DB0D94"/>
    <w:rsid w:val="00DB0ECC"/>
    <w:rsid w:val="00DB0ECE"/>
    <w:rsid w:val="00DB0F7E"/>
    <w:rsid w:val="00DB10C1"/>
    <w:rsid w:val="00DB10D5"/>
    <w:rsid w:val="00DB1377"/>
    <w:rsid w:val="00DB1473"/>
    <w:rsid w:val="00DB169C"/>
    <w:rsid w:val="00DB1724"/>
    <w:rsid w:val="00DB193A"/>
    <w:rsid w:val="00DB1C34"/>
    <w:rsid w:val="00DB1E5A"/>
    <w:rsid w:val="00DB2037"/>
    <w:rsid w:val="00DB21D9"/>
    <w:rsid w:val="00DB237B"/>
    <w:rsid w:val="00DB2480"/>
    <w:rsid w:val="00DB2AF4"/>
    <w:rsid w:val="00DB310E"/>
    <w:rsid w:val="00DB31ED"/>
    <w:rsid w:val="00DB339A"/>
    <w:rsid w:val="00DB36CF"/>
    <w:rsid w:val="00DB3958"/>
    <w:rsid w:val="00DB3A18"/>
    <w:rsid w:val="00DB3A54"/>
    <w:rsid w:val="00DB3B22"/>
    <w:rsid w:val="00DB3BF1"/>
    <w:rsid w:val="00DB3CD7"/>
    <w:rsid w:val="00DB3E66"/>
    <w:rsid w:val="00DB3EC7"/>
    <w:rsid w:val="00DB3EE4"/>
    <w:rsid w:val="00DB3F2F"/>
    <w:rsid w:val="00DB403D"/>
    <w:rsid w:val="00DB4318"/>
    <w:rsid w:val="00DB4380"/>
    <w:rsid w:val="00DB438E"/>
    <w:rsid w:val="00DB4409"/>
    <w:rsid w:val="00DB45B9"/>
    <w:rsid w:val="00DB4630"/>
    <w:rsid w:val="00DB4677"/>
    <w:rsid w:val="00DB483C"/>
    <w:rsid w:val="00DB486A"/>
    <w:rsid w:val="00DB4AE8"/>
    <w:rsid w:val="00DB4BCA"/>
    <w:rsid w:val="00DB4C94"/>
    <w:rsid w:val="00DB4DD1"/>
    <w:rsid w:val="00DB4E0E"/>
    <w:rsid w:val="00DB4E50"/>
    <w:rsid w:val="00DB4EF9"/>
    <w:rsid w:val="00DB4FA5"/>
    <w:rsid w:val="00DB5167"/>
    <w:rsid w:val="00DB54E4"/>
    <w:rsid w:val="00DB569E"/>
    <w:rsid w:val="00DB5B5E"/>
    <w:rsid w:val="00DB5D6E"/>
    <w:rsid w:val="00DB5DE6"/>
    <w:rsid w:val="00DB5E4B"/>
    <w:rsid w:val="00DB5E6B"/>
    <w:rsid w:val="00DB5F7C"/>
    <w:rsid w:val="00DB6049"/>
    <w:rsid w:val="00DB6A78"/>
    <w:rsid w:val="00DB6B23"/>
    <w:rsid w:val="00DB6EF9"/>
    <w:rsid w:val="00DB7028"/>
    <w:rsid w:val="00DB7326"/>
    <w:rsid w:val="00DB739D"/>
    <w:rsid w:val="00DB747B"/>
    <w:rsid w:val="00DB74B8"/>
    <w:rsid w:val="00DB7686"/>
    <w:rsid w:val="00DB7753"/>
    <w:rsid w:val="00DB785F"/>
    <w:rsid w:val="00DB7D4C"/>
    <w:rsid w:val="00DB7D65"/>
    <w:rsid w:val="00DB7DF7"/>
    <w:rsid w:val="00DB7F70"/>
    <w:rsid w:val="00DC014D"/>
    <w:rsid w:val="00DC055B"/>
    <w:rsid w:val="00DC0571"/>
    <w:rsid w:val="00DC059F"/>
    <w:rsid w:val="00DC06FE"/>
    <w:rsid w:val="00DC0A46"/>
    <w:rsid w:val="00DC0A5F"/>
    <w:rsid w:val="00DC13F0"/>
    <w:rsid w:val="00DC1BBA"/>
    <w:rsid w:val="00DC1CFF"/>
    <w:rsid w:val="00DC241F"/>
    <w:rsid w:val="00DC2633"/>
    <w:rsid w:val="00DC265F"/>
    <w:rsid w:val="00DC2972"/>
    <w:rsid w:val="00DC29A3"/>
    <w:rsid w:val="00DC29BA"/>
    <w:rsid w:val="00DC2E36"/>
    <w:rsid w:val="00DC2E48"/>
    <w:rsid w:val="00DC2EC4"/>
    <w:rsid w:val="00DC2EFF"/>
    <w:rsid w:val="00DC3008"/>
    <w:rsid w:val="00DC3185"/>
    <w:rsid w:val="00DC32E9"/>
    <w:rsid w:val="00DC3582"/>
    <w:rsid w:val="00DC35B1"/>
    <w:rsid w:val="00DC3641"/>
    <w:rsid w:val="00DC373C"/>
    <w:rsid w:val="00DC396F"/>
    <w:rsid w:val="00DC39FF"/>
    <w:rsid w:val="00DC3A6C"/>
    <w:rsid w:val="00DC3B88"/>
    <w:rsid w:val="00DC3E5B"/>
    <w:rsid w:val="00DC3EF8"/>
    <w:rsid w:val="00DC42DB"/>
    <w:rsid w:val="00DC445F"/>
    <w:rsid w:val="00DC44B9"/>
    <w:rsid w:val="00DC44FB"/>
    <w:rsid w:val="00DC4581"/>
    <w:rsid w:val="00DC49DA"/>
    <w:rsid w:val="00DC4A04"/>
    <w:rsid w:val="00DC4B00"/>
    <w:rsid w:val="00DC4C18"/>
    <w:rsid w:val="00DC5710"/>
    <w:rsid w:val="00DC5B14"/>
    <w:rsid w:val="00DC5BA5"/>
    <w:rsid w:val="00DC5BAD"/>
    <w:rsid w:val="00DC5BE5"/>
    <w:rsid w:val="00DC5DAE"/>
    <w:rsid w:val="00DC6340"/>
    <w:rsid w:val="00DC63CE"/>
    <w:rsid w:val="00DC68EC"/>
    <w:rsid w:val="00DC6925"/>
    <w:rsid w:val="00DC6AD6"/>
    <w:rsid w:val="00DC6E43"/>
    <w:rsid w:val="00DC6F90"/>
    <w:rsid w:val="00DC72FC"/>
    <w:rsid w:val="00DC74F3"/>
    <w:rsid w:val="00DC7702"/>
    <w:rsid w:val="00DC7843"/>
    <w:rsid w:val="00DC794F"/>
    <w:rsid w:val="00DC79CB"/>
    <w:rsid w:val="00DC7BC1"/>
    <w:rsid w:val="00DC7D79"/>
    <w:rsid w:val="00DC7F2E"/>
    <w:rsid w:val="00DC7F5D"/>
    <w:rsid w:val="00DD014E"/>
    <w:rsid w:val="00DD061A"/>
    <w:rsid w:val="00DD06C1"/>
    <w:rsid w:val="00DD0771"/>
    <w:rsid w:val="00DD0851"/>
    <w:rsid w:val="00DD0B56"/>
    <w:rsid w:val="00DD0BD3"/>
    <w:rsid w:val="00DD0D23"/>
    <w:rsid w:val="00DD0DBF"/>
    <w:rsid w:val="00DD11E3"/>
    <w:rsid w:val="00DD1462"/>
    <w:rsid w:val="00DD1536"/>
    <w:rsid w:val="00DD18AC"/>
    <w:rsid w:val="00DD1981"/>
    <w:rsid w:val="00DD19E1"/>
    <w:rsid w:val="00DD19FF"/>
    <w:rsid w:val="00DD1B48"/>
    <w:rsid w:val="00DD1B4C"/>
    <w:rsid w:val="00DD1BFD"/>
    <w:rsid w:val="00DD1EB0"/>
    <w:rsid w:val="00DD1F17"/>
    <w:rsid w:val="00DD2052"/>
    <w:rsid w:val="00DD220B"/>
    <w:rsid w:val="00DD2327"/>
    <w:rsid w:val="00DD2702"/>
    <w:rsid w:val="00DD2775"/>
    <w:rsid w:val="00DD29AA"/>
    <w:rsid w:val="00DD3049"/>
    <w:rsid w:val="00DD306E"/>
    <w:rsid w:val="00DD3194"/>
    <w:rsid w:val="00DD34FE"/>
    <w:rsid w:val="00DD3590"/>
    <w:rsid w:val="00DD35FD"/>
    <w:rsid w:val="00DD3717"/>
    <w:rsid w:val="00DD3A5C"/>
    <w:rsid w:val="00DD3A92"/>
    <w:rsid w:val="00DD3D9A"/>
    <w:rsid w:val="00DD3F9A"/>
    <w:rsid w:val="00DD3FA7"/>
    <w:rsid w:val="00DD403C"/>
    <w:rsid w:val="00DD4446"/>
    <w:rsid w:val="00DD44A7"/>
    <w:rsid w:val="00DD4526"/>
    <w:rsid w:val="00DD458E"/>
    <w:rsid w:val="00DD4662"/>
    <w:rsid w:val="00DD470C"/>
    <w:rsid w:val="00DD4868"/>
    <w:rsid w:val="00DD490B"/>
    <w:rsid w:val="00DD49E2"/>
    <w:rsid w:val="00DD4D01"/>
    <w:rsid w:val="00DD4DFC"/>
    <w:rsid w:val="00DD4FB2"/>
    <w:rsid w:val="00DD51EC"/>
    <w:rsid w:val="00DD5207"/>
    <w:rsid w:val="00DD5318"/>
    <w:rsid w:val="00DD5470"/>
    <w:rsid w:val="00DD54B1"/>
    <w:rsid w:val="00DD5565"/>
    <w:rsid w:val="00DD5700"/>
    <w:rsid w:val="00DD5834"/>
    <w:rsid w:val="00DD5860"/>
    <w:rsid w:val="00DD5877"/>
    <w:rsid w:val="00DD5B55"/>
    <w:rsid w:val="00DD5B80"/>
    <w:rsid w:val="00DD5B88"/>
    <w:rsid w:val="00DD5CAC"/>
    <w:rsid w:val="00DD5CDB"/>
    <w:rsid w:val="00DD5D4B"/>
    <w:rsid w:val="00DD5E1D"/>
    <w:rsid w:val="00DD5F0C"/>
    <w:rsid w:val="00DD5FD6"/>
    <w:rsid w:val="00DD6057"/>
    <w:rsid w:val="00DD60CD"/>
    <w:rsid w:val="00DD6250"/>
    <w:rsid w:val="00DD63FB"/>
    <w:rsid w:val="00DD6593"/>
    <w:rsid w:val="00DD65D9"/>
    <w:rsid w:val="00DD66A9"/>
    <w:rsid w:val="00DD6746"/>
    <w:rsid w:val="00DD6E70"/>
    <w:rsid w:val="00DD6F18"/>
    <w:rsid w:val="00DD6F65"/>
    <w:rsid w:val="00DD6FFF"/>
    <w:rsid w:val="00DD70E5"/>
    <w:rsid w:val="00DD7186"/>
    <w:rsid w:val="00DD7444"/>
    <w:rsid w:val="00DD7C3F"/>
    <w:rsid w:val="00DD7CC8"/>
    <w:rsid w:val="00DD7D8F"/>
    <w:rsid w:val="00DD7E07"/>
    <w:rsid w:val="00DD7E08"/>
    <w:rsid w:val="00DD7FC7"/>
    <w:rsid w:val="00DE03F8"/>
    <w:rsid w:val="00DE0CF0"/>
    <w:rsid w:val="00DE0D87"/>
    <w:rsid w:val="00DE13EA"/>
    <w:rsid w:val="00DE165F"/>
    <w:rsid w:val="00DE1762"/>
    <w:rsid w:val="00DE17F8"/>
    <w:rsid w:val="00DE1AB3"/>
    <w:rsid w:val="00DE1AE1"/>
    <w:rsid w:val="00DE1AE2"/>
    <w:rsid w:val="00DE1AF6"/>
    <w:rsid w:val="00DE1B2A"/>
    <w:rsid w:val="00DE1D1C"/>
    <w:rsid w:val="00DE1D24"/>
    <w:rsid w:val="00DE1F42"/>
    <w:rsid w:val="00DE20D9"/>
    <w:rsid w:val="00DE21CC"/>
    <w:rsid w:val="00DE228E"/>
    <w:rsid w:val="00DE2AE1"/>
    <w:rsid w:val="00DE2B8F"/>
    <w:rsid w:val="00DE2D41"/>
    <w:rsid w:val="00DE2F2B"/>
    <w:rsid w:val="00DE303F"/>
    <w:rsid w:val="00DE3098"/>
    <w:rsid w:val="00DE314E"/>
    <w:rsid w:val="00DE3239"/>
    <w:rsid w:val="00DE33AD"/>
    <w:rsid w:val="00DE33CC"/>
    <w:rsid w:val="00DE3423"/>
    <w:rsid w:val="00DE3594"/>
    <w:rsid w:val="00DE35FB"/>
    <w:rsid w:val="00DE3626"/>
    <w:rsid w:val="00DE365A"/>
    <w:rsid w:val="00DE37CF"/>
    <w:rsid w:val="00DE3B07"/>
    <w:rsid w:val="00DE3B2F"/>
    <w:rsid w:val="00DE3F38"/>
    <w:rsid w:val="00DE405A"/>
    <w:rsid w:val="00DE40FF"/>
    <w:rsid w:val="00DE411C"/>
    <w:rsid w:val="00DE4421"/>
    <w:rsid w:val="00DE4567"/>
    <w:rsid w:val="00DE45C0"/>
    <w:rsid w:val="00DE4681"/>
    <w:rsid w:val="00DE46C8"/>
    <w:rsid w:val="00DE47C1"/>
    <w:rsid w:val="00DE493B"/>
    <w:rsid w:val="00DE49C7"/>
    <w:rsid w:val="00DE4BF1"/>
    <w:rsid w:val="00DE4E26"/>
    <w:rsid w:val="00DE4EEF"/>
    <w:rsid w:val="00DE4F12"/>
    <w:rsid w:val="00DE527A"/>
    <w:rsid w:val="00DE5338"/>
    <w:rsid w:val="00DE5755"/>
    <w:rsid w:val="00DE5761"/>
    <w:rsid w:val="00DE592B"/>
    <w:rsid w:val="00DE5CC0"/>
    <w:rsid w:val="00DE5D62"/>
    <w:rsid w:val="00DE5D80"/>
    <w:rsid w:val="00DE5FE3"/>
    <w:rsid w:val="00DE601D"/>
    <w:rsid w:val="00DE6142"/>
    <w:rsid w:val="00DE6157"/>
    <w:rsid w:val="00DE6457"/>
    <w:rsid w:val="00DE65D4"/>
    <w:rsid w:val="00DE6870"/>
    <w:rsid w:val="00DE6AA1"/>
    <w:rsid w:val="00DE6DBF"/>
    <w:rsid w:val="00DE6E14"/>
    <w:rsid w:val="00DE6E88"/>
    <w:rsid w:val="00DE71A2"/>
    <w:rsid w:val="00DE7294"/>
    <w:rsid w:val="00DE7295"/>
    <w:rsid w:val="00DE75F6"/>
    <w:rsid w:val="00DE75FC"/>
    <w:rsid w:val="00DE7620"/>
    <w:rsid w:val="00DE7852"/>
    <w:rsid w:val="00DE7963"/>
    <w:rsid w:val="00DE7B16"/>
    <w:rsid w:val="00DE7B26"/>
    <w:rsid w:val="00DE7B4C"/>
    <w:rsid w:val="00DE7DB5"/>
    <w:rsid w:val="00DE7EC8"/>
    <w:rsid w:val="00DE7F16"/>
    <w:rsid w:val="00DF0193"/>
    <w:rsid w:val="00DF034B"/>
    <w:rsid w:val="00DF034E"/>
    <w:rsid w:val="00DF04C2"/>
    <w:rsid w:val="00DF04EC"/>
    <w:rsid w:val="00DF078C"/>
    <w:rsid w:val="00DF086C"/>
    <w:rsid w:val="00DF08D7"/>
    <w:rsid w:val="00DF0965"/>
    <w:rsid w:val="00DF09D5"/>
    <w:rsid w:val="00DF0A01"/>
    <w:rsid w:val="00DF0CD3"/>
    <w:rsid w:val="00DF10CE"/>
    <w:rsid w:val="00DF1214"/>
    <w:rsid w:val="00DF1242"/>
    <w:rsid w:val="00DF12BA"/>
    <w:rsid w:val="00DF1381"/>
    <w:rsid w:val="00DF1C05"/>
    <w:rsid w:val="00DF2759"/>
    <w:rsid w:val="00DF27E6"/>
    <w:rsid w:val="00DF281C"/>
    <w:rsid w:val="00DF2955"/>
    <w:rsid w:val="00DF2982"/>
    <w:rsid w:val="00DF29FB"/>
    <w:rsid w:val="00DF2BF3"/>
    <w:rsid w:val="00DF2C50"/>
    <w:rsid w:val="00DF2C6B"/>
    <w:rsid w:val="00DF2E78"/>
    <w:rsid w:val="00DF321B"/>
    <w:rsid w:val="00DF33D0"/>
    <w:rsid w:val="00DF34A3"/>
    <w:rsid w:val="00DF34E6"/>
    <w:rsid w:val="00DF35C6"/>
    <w:rsid w:val="00DF3D86"/>
    <w:rsid w:val="00DF3FBE"/>
    <w:rsid w:val="00DF406F"/>
    <w:rsid w:val="00DF4092"/>
    <w:rsid w:val="00DF41E0"/>
    <w:rsid w:val="00DF43D8"/>
    <w:rsid w:val="00DF447F"/>
    <w:rsid w:val="00DF4629"/>
    <w:rsid w:val="00DF46E9"/>
    <w:rsid w:val="00DF47F3"/>
    <w:rsid w:val="00DF4A60"/>
    <w:rsid w:val="00DF4B42"/>
    <w:rsid w:val="00DF4DFB"/>
    <w:rsid w:val="00DF4EE5"/>
    <w:rsid w:val="00DF4F7D"/>
    <w:rsid w:val="00DF51C1"/>
    <w:rsid w:val="00DF5852"/>
    <w:rsid w:val="00DF58DD"/>
    <w:rsid w:val="00DF5B7C"/>
    <w:rsid w:val="00DF5DD9"/>
    <w:rsid w:val="00DF5FA6"/>
    <w:rsid w:val="00DF5FEA"/>
    <w:rsid w:val="00DF5FEC"/>
    <w:rsid w:val="00DF617D"/>
    <w:rsid w:val="00DF61A4"/>
    <w:rsid w:val="00DF6221"/>
    <w:rsid w:val="00DF6288"/>
    <w:rsid w:val="00DF658D"/>
    <w:rsid w:val="00DF6A01"/>
    <w:rsid w:val="00DF6FA2"/>
    <w:rsid w:val="00DF7093"/>
    <w:rsid w:val="00DF735B"/>
    <w:rsid w:val="00DF744E"/>
    <w:rsid w:val="00DF7663"/>
    <w:rsid w:val="00DF7897"/>
    <w:rsid w:val="00DF7A4A"/>
    <w:rsid w:val="00DF7D59"/>
    <w:rsid w:val="00E00072"/>
    <w:rsid w:val="00E001D2"/>
    <w:rsid w:val="00E002A1"/>
    <w:rsid w:val="00E0034A"/>
    <w:rsid w:val="00E00396"/>
    <w:rsid w:val="00E0049C"/>
    <w:rsid w:val="00E00524"/>
    <w:rsid w:val="00E0061A"/>
    <w:rsid w:val="00E008AD"/>
    <w:rsid w:val="00E00988"/>
    <w:rsid w:val="00E00B05"/>
    <w:rsid w:val="00E00B8F"/>
    <w:rsid w:val="00E00BA0"/>
    <w:rsid w:val="00E01188"/>
    <w:rsid w:val="00E01189"/>
    <w:rsid w:val="00E012F6"/>
    <w:rsid w:val="00E0136D"/>
    <w:rsid w:val="00E0175C"/>
    <w:rsid w:val="00E01A99"/>
    <w:rsid w:val="00E01AA6"/>
    <w:rsid w:val="00E01AF3"/>
    <w:rsid w:val="00E0210A"/>
    <w:rsid w:val="00E02473"/>
    <w:rsid w:val="00E0253E"/>
    <w:rsid w:val="00E02610"/>
    <w:rsid w:val="00E02781"/>
    <w:rsid w:val="00E02926"/>
    <w:rsid w:val="00E02BFC"/>
    <w:rsid w:val="00E02CEC"/>
    <w:rsid w:val="00E02FC1"/>
    <w:rsid w:val="00E0303B"/>
    <w:rsid w:val="00E030F5"/>
    <w:rsid w:val="00E033D2"/>
    <w:rsid w:val="00E033E3"/>
    <w:rsid w:val="00E03425"/>
    <w:rsid w:val="00E03635"/>
    <w:rsid w:val="00E03C5A"/>
    <w:rsid w:val="00E03E55"/>
    <w:rsid w:val="00E041E5"/>
    <w:rsid w:val="00E0437A"/>
    <w:rsid w:val="00E0444D"/>
    <w:rsid w:val="00E04474"/>
    <w:rsid w:val="00E04478"/>
    <w:rsid w:val="00E044D0"/>
    <w:rsid w:val="00E04607"/>
    <w:rsid w:val="00E04639"/>
    <w:rsid w:val="00E0478A"/>
    <w:rsid w:val="00E04892"/>
    <w:rsid w:val="00E049B6"/>
    <w:rsid w:val="00E04AD4"/>
    <w:rsid w:val="00E04C69"/>
    <w:rsid w:val="00E04CA0"/>
    <w:rsid w:val="00E04CC1"/>
    <w:rsid w:val="00E04F01"/>
    <w:rsid w:val="00E04F68"/>
    <w:rsid w:val="00E05298"/>
    <w:rsid w:val="00E052F3"/>
    <w:rsid w:val="00E05572"/>
    <w:rsid w:val="00E0565D"/>
    <w:rsid w:val="00E05678"/>
    <w:rsid w:val="00E057FC"/>
    <w:rsid w:val="00E059BB"/>
    <w:rsid w:val="00E05F5A"/>
    <w:rsid w:val="00E0600F"/>
    <w:rsid w:val="00E060E4"/>
    <w:rsid w:val="00E0657F"/>
    <w:rsid w:val="00E06E01"/>
    <w:rsid w:val="00E07030"/>
    <w:rsid w:val="00E07214"/>
    <w:rsid w:val="00E0731E"/>
    <w:rsid w:val="00E0736C"/>
    <w:rsid w:val="00E07677"/>
    <w:rsid w:val="00E077B4"/>
    <w:rsid w:val="00E07871"/>
    <w:rsid w:val="00E0799D"/>
    <w:rsid w:val="00E07BB8"/>
    <w:rsid w:val="00E07CFF"/>
    <w:rsid w:val="00E1062D"/>
    <w:rsid w:val="00E1067B"/>
    <w:rsid w:val="00E10875"/>
    <w:rsid w:val="00E10B95"/>
    <w:rsid w:val="00E10D5D"/>
    <w:rsid w:val="00E10E8D"/>
    <w:rsid w:val="00E11697"/>
    <w:rsid w:val="00E11886"/>
    <w:rsid w:val="00E118D6"/>
    <w:rsid w:val="00E118EF"/>
    <w:rsid w:val="00E11A17"/>
    <w:rsid w:val="00E11BB7"/>
    <w:rsid w:val="00E11BF2"/>
    <w:rsid w:val="00E11EB5"/>
    <w:rsid w:val="00E11EEB"/>
    <w:rsid w:val="00E12295"/>
    <w:rsid w:val="00E1275E"/>
    <w:rsid w:val="00E12828"/>
    <w:rsid w:val="00E12869"/>
    <w:rsid w:val="00E12A31"/>
    <w:rsid w:val="00E12AED"/>
    <w:rsid w:val="00E12BB0"/>
    <w:rsid w:val="00E12DB3"/>
    <w:rsid w:val="00E12FDB"/>
    <w:rsid w:val="00E13255"/>
    <w:rsid w:val="00E1331C"/>
    <w:rsid w:val="00E1351B"/>
    <w:rsid w:val="00E137A0"/>
    <w:rsid w:val="00E137A5"/>
    <w:rsid w:val="00E13A49"/>
    <w:rsid w:val="00E13B71"/>
    <w:rsid w:val="00E13D23"/>
    <w:rsid w:val="00E13E29"/>
    <w:rsid w:val="00E13F8B"/>
    <w:rsid w:val="00E13FAF"/>
    <w:rsid w:val="00E14585"/>
    <w:rsid w:val="00E14821"/>
    <w:rsid w:val="00E1491C"/>
    <w:rsid w:val="00E14934"/>
    <w:rsid w:val="00E149A8"/>
    <w:rsid w:val="00E14F2D"/>
    <w:rsid w:val="00E150DB"/>
    <w:rsid w:val="00E15505"/>
    <w:rsid w:val="00E155AF"/>
    <w:rsid w:val="00E15635"/>
    <w:rsid w:val="00E15651"/>
    <w:rsid w:val="00E1586E"/>
    <w:rsid w:val="00E15A1F"/>
    <w:rsid w:val="00E15A6C"/>
    <w:rsid w:val="00E15B4D"/>
    <w:rsid w:val="00E15CAA"/>
    <w:rsid w:val="00E15E1F"/>
    <w:rsid w:val="00E15E9F"/>
    <w:rsid w:val="00E15F95"/>
    <w:rsid w:val="00E16252"/>
    <w:rsid w:val="00E16319"/>
    <w:rsid w:val="00E1651F"/>
    <w:rsid w:val="00E166A2"/>
    <w:rsid w:val="00E16CC7"/>
    <w:rsid w:val="00E16E66"/>
    <w:rsid w:val="00E17145"/>
    <w:rsid w:val="00E17239"/>
    <w:rsid w:val="00E1754A"/>
    <w:rsid w:val="00E1757A"/>
    <w:rsid w:val="00E1774F"/>
    <w:rsid w:val="00E17B2E"/>
    <w:rsid w:val="00E17B3A"/>
    <w:rsid w:val="00E17BDC"/>
    <w:rsid w:val="00E17C5D"/>
    <w:rsid w:val="00E17D5D"/>
    <w:rsid w:val="00E17D68"/>
    <w:rsid w:val="00E17D6B"/>
    <w:rsid w:val="00E17DF2"/>
    <w:rsid w:val="00E17FAB"/>
    <w:rsid w:val="00E20209"/>
    <w:rsid w:val="00E204C8"/>
    <w:rsid w:val="00E206DD"/>
    <w:rsid w:val="00E207DA"/>
    <w:rsid w:val="00E208BD"/>
    <w:rsid w:val="00E208CD"/>
    <w:rsid w:val="00E20964"/>
    <w:rsid w:val="00E209E5"/>
    <w:rsid w:val="00E20A04"/>
    <w:rsid w:val="00E20B12"/>
    <w:rsid w:val="00E20BE4"/>
    <w:rsid w:val="00E20F03"/>
    <w:rsid w:val="00E21001"/>
    <w:rsid w:val="00E21196"/>
    <w:rsid w:val="00E212BC"/>
    <w:rsid w:val="00E21640"/>
    <w:rsid w:val="00E21684"/>
    <w:rsid w:val="00E2181A"/>
    <w:rsid w:val="00E21857"/>
    <w:rsid w:val="00E2195A"/>
    <w:rsid w:val="00E21C83"/>
    <w:rsid w:val="00E21DB7"/>
    <w:rsid w:val="00E21F0A"/>
    <w:rsid w:val="00E226E9"/>
    <w:rsid w:val="00E22738"/>
    <w:rsid w:val="00E22B01"/>
    <w:rsid w:val="00E23063"/>
    <w:rsid w:val="00E232E9"/>
    <w:rsid w:val="00E2335A"/>
    <w:rsid w:val="00E23420"/>
    <w:rsid w:val="00E23664"/>
    <w:rsid w:val="00E2374C"/>
    <w:rsid w:val="00E2376A"/>
    <w:rsid w:val="00E23978"/>
    <w:rsid w:val="00E239C7"/>
    <w:rsid w:val="00E23B46"/>
    <w:rsid w:val="00E23E56"/>
    <w:rsid w:val="00E2402C"/>
    <w:rsid w:val="00E240BD"/>
    <w:rsid w:val="00E2467F"/>
    <w:rsid w:val="00E24834"/>
    <w:rsid w:val="00E249DE"/>
    <w:rsid w:val="00E24ACA"/>
    <w:rsid w:val="00E24D93"/>
    <w:rsid w:val="00E24EEF"/>
    <w:rsid w:val="00E24F86"/>
    <w:rsid w:val="00E25201"/>
    <w:rsid w:val="00E25234"/>
    <w:rsid w:val="00E253F9"/>
    <w:rsid w:val="00E254B5"/>
    <w:rsid w:val="00E254CE"/>
    <w:rsid w:val="00E25512"/>
    <w:rsid w:val="00E257F4"/>
    <w:rsid w:val="00E2594A"/>
    <w:rsid w:val="00E25BDC"/>
    <w:rsid w:val="00E25C02"/>
    <w:rsid w:val="00E25C4D"/>
    <w:rsid w:val="00E25CEF"/>
    <w:rsid w:val="00E25DA6"/>
    <w:rsid w:val="00E25FF1"/>
    <w:rsid w:val="00E2605F"/>
    <w:rsid w:val="00E2658E"/>
    <w:rsid w:val="00E265F4"/>
    <w:rsid w:val="00E26662"/>
    <w:rsid w:val="00E268D5"/>
    <w:rsid w:val="00E26C17"/>
    <w:rsid w:val="00E26C5C"/>
    <w:rsid w:val="00E26DA7"/>
    <w:rsid w:val="00E26EE1"/>
    <w:rsid w:val="00E27071"/>
    <w:rsid w:val="00E27426"/>
    <w:rsid w:val="00E27876"/>
    <w:rsid w:val="00E278D3"/>
    <w:rsid w:val="00E279C9"/>
    <w:rsid w:val="00E27AB0"/>
    <w:rsid w:val="00E27B90"/>
    <w:rsid w:val="00E27BA5"/>
    <w:rsid w:val="00E27BB6"/>
    <w:rsid w:val="00E27CC3"/>
    <w:rsid w:val="00E27DF9"/>
    <w:rsid w:val="00E30011"/>
    <w:rsid w:val="00E30075"/>
    <w:rsid w:val="00E300DB"/>
    <w:rsid w:val="00E30108"/>
    <w:rsid w:val="00E303AF"/>
    <w:rsid w:val="00E305A1"/>
    <w:rsid w:val="00E3062D"/>
    <w:rsid w:val="00E307C0"/>
    <w:rsid w:val="00E30A24"/>
    <w:rsid w:val="00E30B40"/>
    <w:rsid w:val="00E30D56"/>
    <w:rsid w:val="00E30EC2"/>
    <w:rsid w:val="00E30F02"/>
    <w:rsid w:val="00E3105C"/>
    <w:rsid w:val="00E310A4"/>
    <w:rsid w:val="00E31149"/>
    <w:rsid w:val="00E3139B"/>
    <w:rsid w:val="00E31437"/>
    <w:rsid w:val="00E31610"/>
    <w:rsid w:val="00E31652"/>
    <w:rsid w:val="00E316C5"/>
    <w:rsid w:val="00E31715"/>
    <w:rsid w:val="00E31A4A"/>
    <w:rsid w:val="00E31D95"/>
    <w:rsid w:val="00E31D98"/>
    <w:rsid w:val="00E31ED1"/>
    <w:rsid w:val="00E3219A"/>
    <w:rsid w:val="00E321C0"/>
    <w:rsid w:val="00E321F3"/>
    <w:rsid w:val="00E32553"/>
    <w:rsid w:val="00E3275E"/>
    <w:rsid w:val="00E328C4"/>
    <w:rsid w:val="00E32A37"/>
    <w:rsid w:val="00E32A85"/>
    <w:rsid w:val="00E32D39"/>
    <w:rsid w:val="00E330E1"/>
    <w:rsid w:val="00E334FF"/>
    <w:rsid w:val="00E33561"/>
    <w:rsid w:val="00E33642"/>
    <w:rsid w:val="00E33ABF"/>
    <w:rsid w:val="00E33AE3"/>
    <w:rsid w:val="00E33B1F"/>
    <w:rsid w:val="00E33C18"/>
    <w:rsid w:val="00E33D61"/>
    <w:rsid w:val="00E33F91"/>
    <w:rsid w:val="00E34002"/>
    <w:rsid w:val="00E340B8"/>
    <w:rsid w:val="00E34461"/>
    <w:rsid w:val="00E345F0"/>
    <w:rsid w:val="00E346FC"/>
    <w:rsid w:val="00E3473A"/>
    <w:rsid w:val="00E3473F"/>
    <w:rsid w:val="00E34790"/>
    <w:rsid w:val="00E34990"/>
    <w:rsid w:val="00E34D77"/>
    <w:rsid w:val="00E3510E"/>
    <w:rsid w:val="00E35687"/>
    <w:rsid w:val="00E356A1"/>
    <w:rsid w:val="00E358EA"/>
    <w:rsid w:val="00E358F4"/>
    <w:rsid w:val="00E35902"/>
    <w:rsid w:val="00E35937"/>
    <w:rsid w:val="00E35AF5"/>
    <w:rsid w:val="00E35D42"/>
    <w:rsid w:val="00E35D8F"/>
    <w:rsid w:val="00E35E45"/>
    <w:rsid w:val="00E360C3"/>
    <w:rsid w:val="00E36137"/>
    <w:rsid w:val="00E36251"/>
    <w:rsid w:val="00E362BE"/>
    <w:rsid w:val="00E362CD"/>
    <w:rsid w:val="00E364E1"/>
    <w:rsid w:val="00E3673F"/>
    <w:rsid w:val="00E36BC0"/>
    <w:rsid w:val="00E36DD2"/>
    <w:rsid w:val="00E36F78"/>
    <w:rsid w:val="00E3701C"/>
    <w:rsid w:val="00E370BD"/>
    <w:rsid w:val="00E3712D"/>
    <w:rsid w:val="00E37422"/>
    <w:rsid w:val="00E3758D"/>
    <w:rsid w:val="00E37B84"/>
    <w:rsid w:val="00E37D24"/>
    <w:rsid w:val="00E37DAC"/>
    <w:rsid w:val="00E37F78"/>
    <w:rsid w:val="00E40048"/>
    <w:rsid w:val="00E400F5"/>
    <w:rsid w:val="00E404A3"/>
    <w:rsid w:val="00E406CC"/>
    <w:rsid w:val="00E406D6"/>
    <w:rsid w:val="00E40D0E"/>
    <w:rsid w:val="00E40EC5"/>
    <w:rsid w:val="00E40EDF"/>
    <w:rsid w:val="00E40F6D"/>
    <w:rsid w:val="00E411FF"/>
    <w:rsid w:val="00E41226"/>
    <w:rsid w:val="00E416C7"/>
    <w:rsid w:val="00E419FD"/>
    <w:rsid w:val="00E41B45"/>
    <w:rsid w:val="00E41B64"/>
    <w:rsid w:val="00E41B87"/>
    <w:rsid w:val="00E41C8D"/>
    <w:rsid w:val="00E41DD2"/>
    <w:rsid w:val="00E42034"/>
    <w:rsid w:val="00E42108"/>
    <w:rsid w:val="00E42425"/>
    <w:rsid w:val="00E42517"/>
    <w:rsid w:val="00E425DF"/>
    <w:rsid w:val="00E42625"/>
    <w:rsid w:val="00E42DDE"/>
    <w:rsid w:val="00E4301F"/>
    <w:rsid w:val="00E430F1"/>
    <w:rsid w:val="00E43185"/>
    <w:rsid w:val="00E431F0"/>
    <w:rsid w:val="00E432BF"/>
    <w:rsid w:val="00E4344E"/>
    <w:rsid w:val="00E43569"/>
    <w:rsid w:val="00E43769"/>
    <w:rsid w:val="00E43930"/>
    <w:rsid w:val="00E43A52"/>
    <w:rsid w:val="00E43E34"/>
    <w:rsid w:val="00E44291"/>
    <w:rsid w:val="00E4460B"/>
    <w:rsid w:val="00E4461D"/>
    <w:rsid w:val="00E447ED"/>
    <w:rsid w:val="00E44968"/>
    <w:rsid w:val="00E44A10"/>
    <w:rsid w:val="00E44A82"/>
    <w:rsid w:val="00E44C4D"/>
    <w:rsid w:val="00E44C4E"/>
    <w:rsid w:val="00E44CC4"/>
    <w:rsid w:val="00E44CDD"/>
    <w:rsid w:val="00E44E8D"/>
    <w:rsid w:val="00E44EFC"/>
    <w:rsid w:val="00E452E9"/>
    <w:rsid w:val="00E4546B"/>
    <w:rsid w:val="00E45617"/>
    <w:rsid w:val="00E4577B"/>
    <w:rsid w:val="00E4597C"/>
    <w:rsid w:val="00E45CAE"/>
    <w:rsid w:val="00E45DE5"/>
    <w:rsid w:val="00E45F4B"/>
    <w:rsid w:val="00E461D5"/>
    <w:rsid w:val="00E463B7"/>
    <w:rsid w:val="00E464BB"/>
    <w:rsid w:val="00E46597"/>
    <w:rsid w:val="00E46929"/>
    <w:rsid w:val="00E46A3B"/>
    <w:rsid w:val="00E47046"/>
    <w:rsid w:val="00E4712A"/>
    <w:rsid w:val="00E471C1"/>
    <w:rsid w:val="00E471FB"/>
    <w:rsid w:val="00E474D6"/>
    <w:rsid w:val="00E47BDA"/>
    <w:rsid w:val="00E47E69"/>
    <w:rsid w:val="00E500D1"/>
    <w:rsid w:val="00E5032B"/>
    <w:rsid w:val="00E505D7"/>
    <w:rsid w:val="00E5062F"/>
    <w:rsid w:val="00E50782"/>
    <w:rsid w:val="00E507A5"/>
    <w:rsid w:val="00E50C5A"/>
    <w:rsid w:val="00E50C61"/>
    <w:rsid w:val="00E50E6F"/>
    <w:rsid w:val="00E50F11"/>
    <w:rsid w:val="00E50FFA"/>
    <w:rsid w:val="00E512D9"/>
    <w:rsid w:val="00E51364"/>
    <w:rsid w:val="00E51851"/>
    <w:rsid w:val="00E5187E"/>
    <w:rsid w:val="00E5193D"/>
    <w:rsid w:val="00E51A99"/>
    <w:rsid w:val="00E51C8E"/>
    <w:rsid w:val="00E51FF4"/>
    <w:rsid w:val="00E5201C"/>
    <w:rsid w:val="00E523A5"/>
    <w:rsid w:val="00E524B3"/>
    <w:rsid w:val="00E528BA"/>
    <w:rsid w:val="00E52915"/>
    <w:rsid w:val="00E52968"/>
    <w:rsid w:val="00E529F3"/>
    <w:rsid w:val="00E52B43"/>
    <w:rsid w:val="00E52D8A"/>
    <w:rsid w:val="00E52EBD"/>
    <w:rsid w:val="00E5300F"/>
    <w:rsid w:val="00E5327C"/>
    <w:rsid w:val="00E532AB"/>
    <w:rsid w:val="00E5342D"/>
    <w:rsid w:val="00E53557"/>
    <w:rsid w:val="00E53664"/>
    <w:rsid w:val="00E536CF"/>
    <w:rsid w:val="00E5378F"/>
    <w:rsid w:val="00E53853"/>
    <w:rsid w:val="00E53A25"/>
    <w:rsid w:val="00E53BB1"/>
    <w:rsid w:val="00E53BCD"/>
    <w:rsid w:val="00E53BE7"/>
    <w:rsid w:val="00E53E7E"/>
    <w:rsid w:val="00E5447F"/>
    <w:rsid w:val="00E546A4"/>
    <w:rsid w:val="00E5472D"/>
    <w:rsid w:val="00E547A9"/>
    <w:rsid w:val="00E54920"/>
    <w:rsid w:val="00E54A5E"/>
    <w:rsid w:val="00E54CFF"/>
    <w:rsid w:val="00E54E9E"/>
    <w:rsid w:val="00E5506D"/>
    <w:rsid w:val="00E551C3"/>
    <w:rsid w:val="00E551C7"/>
    <w:rsid w:val="00E5537A"/>
    <w:rsid w:val="00E553DB"/>
    <w:rsid w:val="00E553E0"/>
    <w:rsid w:val="00E55689"/>
    <w:rsid w:val="00E5587B"/>
    <w:rsid w:val="00E55F40"/>
    <w:rsid w:val="00E55FC0"/>
    <w:rsid w:val="00E56560"/>
    <w:rsid w:val="00E566B0"/>
    <w:rsid w:val="00E56909"/>
    <w:rsid w:val="00E56CDB"/>
    <w:rsid w:val="00E56D17"/>
    <w:rsid w:val="00E56D30"/>
    <w:rsid w:val="00E56E2F"/>
    <w:rsid w:val="00E56E46"/>
    <w:rsid w:val="00E56F8D"/>
    <w:rsid w:val="00E570FA"/>
    <w:rsid w:val="00E5712E"/>
    <w:rsid w:val="00E571A5"/>
    <w:rsid w:val="00E57606"/>
    <w:rsid w:val="00E57739"/>
    <w:rsid w:val="00E577F6"/>
    <w:rsid w:val="00E5788D"/>
    <w:rsid w:val="00E578FB"/>
    <w:rsid w:val="00E57C0D"/>
    <w:rsid w:val="00E57F35"/>
    <w:rsid w:val="00E600EE"/>
    <w:rsid w:val="00E60560"/>
    <w:rsid w:val="00E60942"/>
    <w:rsid w:val="00E60ACF"/>
    <w:rsid w:val="00E6104C"/>
    <w:rsid w:val="00E6107B"/>
    <w:rsid w:val="00E6117A"/>
    <w:rsid w:val="00E612E2"/>
    <w:rsid w:val="00E613AE"/>
    <w:rsid w:val="00E61649"/>
    <w:rsid w:val="00E617A1"/>
    <w:rsid w:val="00E61A29"/>
    <w:rsid w:val="00E61DD7"/>
    <w:rsid w:val="00E61F3D"/>
    <w:rsid w:val="00E61FC2"/>
    <w:rsid w:val="00E61FDD"/>
    <w:rsid w:val="00E620FC"/>
    <w:rsid w:val="00E622C9"/>
    <w:rsid w:val="00E62411"/>
    <w:rsid w:val="00E624DC"/>
    <w:rsid w:val="00E6269D"/>
    <w:rsid w:val="00E627B3"/>
    <w:rsid w:val="00E62EAB"/>
    <w:rsid w:val="00E62F8F"/>
    <w:rsid w:val="00E63012"/>
    <w:rsid w:val="00E631AC"/>
    <w:rsid w:val="00E6340D"/>
    <w:rsid w:val="00E6383C"/>
    <w:rsid w:val="00E638DD"/>
    <w:rsid w:val="00E638EA"/>
    <w:rsid w:val="00E63BE2"/>
    <w:rsid w:val="00E63C00"/>
    <w:rsid w:val="00E63C3D"/>
    <w:rsid w:val="00E63D10"/>
    <w:rsid w:val="00E63ED2"/>
    <w:rsid w:val="00E64043"/>
    <w:rsid w:val="00E641FE"/>
    <w:rsid w:val="00E645D9"/>
    <w:rsid w:val="00E64708"/>
    <w:rsid w:val="00E6472E"/>
    <w:rsid w:val="00E64786"/>
    <w:rsid w:val="00E64808"/>
    <w:rsid w:val="00E648EF"/>
    <w:rsid w:val="00E64D74"/>
    <w:rsid w:val="00E64EB1"/>
    <w:rsid w:val="00E65429"/>
    <w:rsid w:val="00E65525"/>
    <w:rsid w:val="00E655CF"/>
    <w:rsid w:val="00E656EB"/>
    <w:rsid w:val="00E65AB3"/>
    <w:rsid w:val="00E65B6A"/>
    <w:rsid w:val="00E65C8A"/>
    <w:rsid w:val="00E65D92"/>
    <w:rsid w:val="00E65DAA"/>
    <w:rsid w:val="00E65DB4"/>
    <w:rsid w:val="00E66A7A"/>
    <w:rsid w:val="00E66AE4"/>
    <w:rsid w:val="00E66BD0"/>
    <w:rsid w:val="00E66D82"/>
    <w:rsid w:val="00E66EF8"/>
    <w:rsid w:val="00E6738A"/>
    <w:rsid w:val="00E67407"/>
    <w:rsid w:val="00E674A8"/>
    <w:rsid w:val="00E6752B"/>
    <w:rsid w:val="00E67626"/>
    <w:rsid w:val="00E67B74"/>
    <w:rsid w:val="00E67D2C"/>
    <w:rsid w:val="00E67FB4"/>
    <w:rsid w:val="00E7026A"/>
    <w:rsid w:val="00E70305"/>
    <w:rsid w:val="00E704CC"/>
    <w:rsid w:val="00E70693"/>
    <w:rsid w:val="00E70880"/>
    <w:rsid w:val="00E70A75"/>
    <w:rsid w:val="00E70C51"/>
    <w:rsid w:val="00E70CF0"/>
    <w:rsid w:val="00E70F30"/>
    <w:rsid w:val="00E7108A"/>
    <w:rsid w:val="00E7142D"/>
    <w:rsid w:val="00E71553"/>
    <w:rsid w:val="00E71641"/>
    <w:rsid w:val="00E717C9"/>
    <w:rsid w:val="00E71A77"/>
    <w:rsid w:val="00E71C3D"/>
    <w:rsid w:val="00E72245"/>
    <w:rsid w:val="00E7239A"/>
    <w:rsid w:val="00E7252F"/>
    <w:rsid w:val="00E7264B"/>
    <w:rsid w:val="00E7271E"/>
    <w:rsid w:val="00E727B1"/>
    <w:rsid w:val="00E72824"/>
    <w:rsid w:val="00E7293A"/>
    <w:rsid w:val="00E72CCF"/>
    <w:rsid w:val="00E72E23"/>
    <w:rsid w:val="00E72E56"/>
    <w:rsid w:val="00E732FF"/>
    <w:rsid w:val="00E733FB"/>
    <w:rsid w:val="00E736FF"/>
    <w:rsid w:val="00E73707"/>
    <w:rsid w:val="00E73BBD"/>
    <w:rsid w:val="00E73BDA"/>
    <w:rsid w:val="00E73D30"/>
    <w:rsid w:val="00E73E02"/>
    <w:rsid w:val="00E745FB"/>
    <w:rsid w:val="00E747CC"/>
    <w:rsid w:val="00E74950"/>
    <w:rsid w:val="00E74B08"/>
    <w:rsid w:val="00E74CAD"/>
    <w:rsid w:val="00E74CBE"/>
    <w:rsid w:val="00E74D5A"/>
    <w:rsid w:val="00E74EB3"/>
    <w:rsid w:val="00E74F13"/>
    <w:rsid w:val="00E74F3E"/>
    <w:rsid w:val="00E75029"/>
    <w:rsid w:val="00E750B9"/>
    <w:rsid w:val="00E75451"/>
    <w:rsid w:val="00E75464"/>
    <w:rsid w:val="00E75483"/>
    <w:rsid w:val="00E75572"/>
    <w:rsid w:val="00E756BE"/>
    <w:rsid w:val="00E759A2"/>
    <w:rsid w:val="00E759AC"/>
    <w:rsid w:val="00E75A15"/>
    <w:rsid w:val="00E75C1F"/>
    <w:rsid w:val="00E760B8"/>
    <w:rsid w:val="00E7631B"/>
    <w:rsid w:val="00E76513"/>
    <w:rsid w:val="00E7696E"/>
    <w:rsid w:val="00E76AEB"/>
    <w:rsid w:val="00E76B6E"/>
    <w:rsid w:val="00E76BCD"/>
    <w:rsid w:val="00E76DB2"/>
    <w:rsid w:val="00E76F7F"/>
    <w:rsid w:val="00E77687"/>
    <w:rsid w:val="00E80818"/>
    <w:rsid w:val="00E80881"/>
    <w:rsid w:val="00E8092A"/>
    <w:rsid w:val="00E80A64"/>
    <w:rsid w:val="00E80C0E"/>
    <w:rsid w:val="00E80C54"/>
    <w:rsid w:val="00E80F15"/>
    <w:rsid w:val="00E81154"/>
    <w:rsid w:val="00E812B0"/>
    <w:rsid w:val="00E816A1"/>
    <w:rsid w:val="00E81959"/>
    <w:rsid w:val="00E81AAD"/>
    <w:rsid w:val="00E820AF"/>
    <w:rsid w:val="00E82259"/>
    <w:rsid w:val="00E825A9"/>
    <w:rsid w:val="00E82619"/>
    <w:rsid w:val="00E826F4"/>
    <w:rsid w:val="00E827A1"/>
    <w:rsid w:val="00E828B4"/>
    <w:rsid w:val="00E82A10"/>
    <w:rsid w:val="00E82B64"/>
    <w:rsid w:val="00E82BB9"/>
    <w:rsid w:val="00E82D13"/>
    <w:rsid w:val="00E82DDA"/>
    <w:rsid w:val="00E82E68"/>
    <w:rsid w:val="00E82F29"/>
    <w:rsid w:val="00E82F8A"/>
    <w:rsid w:val="00E8307F"/>
    <w:rsid w:val="00E830E3"/>
    <w:rsid w:val="00E83202"/>
    <w:rsid w:val="00E839EA"/>
    <w:rsid w:val="00E83B51"/>
    <w:rsid w:val="00E83BE2"/>
    <w:rsid w:val="00E83C0E"/>
    <w:rsid w:val="00E83DB7"/>
    <w:rsid w:val="00E8403C"/>
    <w:rsid w:val="00E840BB"/>
    <w:rsid w:val="00E84441"/>
    <w:rsid w:val="00E84595"/>
    <w:rsid w:val="00E84754"/>
    <w:rsid w:val="00E8478F"/>
    <w:rsid w:val="00E8490D"/>
    <w:rsid w:val="00E84A1A"/>
    <w:rsid w:val="00E84A5D"/>
    <w:rsid w:val="00E84AB2"/>
    <w:rsid w:val="00E84C9B"/>
    <w:rsid w:val="00E84D43"/>
    <w:rsid w:val="00E84E7E"/>
    <w:rsid w:val="00E84F14"/>
    <w:rsid w:val="00E8513D"/>
    <w:rsid w:val="00E85392"/>
    <w:rsid w:val="00E853AC"/>
    <w:rsid w:val="00E85512"/>
    <w:rsid w:val="00E855F5"/>
    <w:rsid w:val="00E859C6"/>
    <w:rsid w:val="00E85C7E"/>
    <w:rsid w:val="00E85D58"/>
    <w:rsid w:val="00E85DC1"/>
    <w:rsid w:val="00E85E25"/>
    <w:rsid w:val="00E8603C"/>
    <w:rsid w:val="00E861A5"/>
    <w:rsid w:val="00E86222"/>
    <w:rsid w:val="00E8626D"/>
    <w:rsid w:val="00E863F8"/>
    <w:rsid w:val="00E866EE"/>
    <w:rsid w:val="00E869F1"/>
    <w:rsid w:val="00E86BE4"/>
    <w:rsid w:val="00E86D97"/>
    <w:rsid w:val="00E86DAB"/>
    <w:rsid w:val="00E86EA0"/>
    <w:rsid w:val="00E86FA2"/>
    <w:rsid w:val="00E872B9"/>
    <w:rsid w:val="00E877D8"/>
    <w:rsid w:val="00E87BCB"/>
    <w:rsid w:val="00E90097"/>
    <w:rsid w:val="00E9023E"/>
    <w:rsid w:val="00E903B8"/>
    <w:rsid w:val="00E90447"/>
    <w:rsid w:val="00E9044B"/>
    <w:rsid w:val="00E9068F"/>
    <w:rsid w:val="00E9078D"/>
    <w:rsid w:val="00E90BC5"/>
    <w:rsid w:val="00E90D12"/>
    <w:rsid w:val="00E90DBB"/>
    <w:rsid w:val="00E911CF"/>
    <w:rsid w:val="00E9145A"/>
    <w:rsid w:val="00E917EC"/>
    <w:rsid w:val="00E91872"/>
    <w:rsid w:val="00E918C9"/>
    <w:rsid w:val="00E918D0"/>
    <w:rsid w:val="00E919C2"/>
    <w:rsid w:val="00E919CB"/>
    <w:rsid w:val="00E91C2E"/>
    <w:rsid w:val="00E91C99"/>
    <w:rsid w:val="00E91D07"/>
    <w:rsid w:val="00E91F3D"/>
    <w:rsid w:val="00E922DA"/>
    <w:rsid w:val="00E927AB"/>
    <w:rsid w:val="00E92A5C"/>
    <w:rsid w:val="00E92AA1"/>
    <w:rsid w:val="00E92C8C"/>
    <w:rsid w:val="00E92E2F"/>
    <w:rsid w:val="00E92F82"/>
    <w:rsid w:val="00E9304A"/>
    <w:rsid w:val="00E931C5"/>
    <w:rsid w:val="00E93242"/>
    <w:rsid w:val="00E932B2"/>
    <w:rsid w:val="00E93360"/>
    <w:rsid w:val="00E933BC"/>
    <w:rsid w:val="00E933C8"/>
    <w:rsid w:val="00E933ED"/>
    <w:rsid w:val="00E93498"/>
    <w:rsid w:val="00E935D4"/>
    <w:rsid w:val="00E9363E"/>
    <w:rsid w:val="00E93949"/>
    <w:rsid w:val="00E93B6F"/>
    <w:rsid w:val="00E93C4B"/>
    <w:rsid w:val="00E943F5"/>
    <w:rsid w:val="00E94577"/>
    <w:rsid w:val="00E9463E"/>
    <w:rsid w:val="00E94653"/>
    <w:rsid w:val="00E9469C"/>
    <w:rsid w:val="00E947AC"/>
    <w:rsid w:val="00E94B6C"/>
    <w:rsid w:val="00E94BF7"/>
    <w:rsid w:val="00E94CB5"/>
    <w:rsid w:val="00E94F24"/>
    <w:rsid w:val="00E94F28"/>
    <w:rsid w:val="00E951FF"/>
    <w:rsid w:val="00E9578C"/>
    <w:rsid w:val="00E9594B"/>
    <w:rsid w:val="00E95998"/>
    <w:rsid w:val="00E95E75"/>
    <w:rsid w:val="00E95FD0"/>
    <w:rsid w:val="00E9600E"/>
    <w:rsid w:val="00E960E1"/>
    <w:rsid w:val="00E961CE"/>
    <w:rsid w:val="00E963BD"/>
    <w:rsid w:val="00E96413"/>
    <w:rsid w:val="00E96541"/>
    <w:rsid w:val="00E96780"/>
    <w:rsid w:val="00E969DF"/>
    <w:rsid w:val="00E96AF6"/>
    <w:rsid w:val="00E96C80"/>
    <w:rsid w:val="00E96EAF"/>
    <w:rsid w:val="00E9706F"/>
    <w:rsid w:val="00E970A2"/>
    <w:rsid w:val="00E970AA"/>
    <w:rsid w:val="00E9726C"/>
    <w:rsid w:val="00E97325"/>
    <w:rsid w:val="00E97538"/>
    <w:rsid w:val="00E9759F"/>
    <w:rsid w:val="00E975F2"/>
    <w:rsid w:val="00E9761E"/>
    <w:rsid w:val="00E97F22"/>
    <w:rsid w:val="00E97FE3"/>
    <w:rsid w:val="00EA05FC"/>
    <w:rsid w:val="00EA068F"/>
    <w:rsid w:val="00EA0875"/>
    <w:rsid w:val="00EA089D"/>
    <w:rsid w:val="00EA092B"/>
    <w:rsid w:val="00EA099F"/>
    <w:rsid w:val="00EA0B4E"/>
    <w:rsid w:val="00EA0C65"/>
    <w:rsid w:val="00EA0D6C"/>
    <w:rsid w:val="00EA0D6E"/>
    <w:rsid w:val="00EA10D0"/>
    <w:rsid w:val="00EA11EE"/>
    <w:rsid w:val="00EA157A"/>
    <w:rsid w:val="00EA17F0"/>
    <w:rsid w:val="00EA1915"/>
    <w:rsid w:val="00EA1976"/>
    <w:rsid w:val="00EA19DF"/>
    <w:rsid w:val="00EA1A01"/>
    <w:rsid w:val="00EA1C8F"/>
    <w:rsid w:val="00EA1C94"/>
    <w:rsid w:val="00EA1D70"/>
    <w:rsid w:val="00EA1E49"/>
    <w:rsid w:val="00EA20C4"/>
    <w:rsid w:val="00EA241F"/>
    <w:rsid w:val="00EA25F7"/>
    <w:rsid w:val="00EA2628"/>
    <w:rsid w:val="00EA27AC"/>
    <w:rsid w:val="00EA28EC"/>
    <w:rsid w:val="00EA2A79"/>
    <w:rsid w:val="00EA2C10"/>
    <w:rsid w:val="00EA2D77"/>
    <w:rsid w:val="00EA2E5E"/>
    <w:rsid w:val="00EA2F03"/>
    <w:rsid w:val="00EA2FCF"/>
    <w:rsid w:val="00EA3004"/>
    <w:rsid w:val="00EA310A"/>
    <w:rsid w:val="00EA323A"/>
    <w:rsid w:val="00EA3260"/>
    <w:rsid w:val="00EA337A"/>
    <w:rsid w:val="00EA340B"/>
    <w:rsid w:val="00EA3412"/>
    <w:rsid w:val="00EA36A2"/>
    <w:rsid w:val="00EA3716"/>
    <w:rsid w:val="00EA3840"/>
    <w:rsid w:val="00EA39A0"/>
    <w:rsid w:val="00EA3A2F"/>
    <w:rsid w:val="00EA3B57"/>
    <w:rsid w:val="00EA3ED7"/>
    <w:rsid w:val="00EA3FD8"/>
    <w:rsid w:val="00EA4025"/>
    <w:rsid w:val="00EA403C"/>
    <w:rsid w:val="00EA4097"/>
    <w:rsid w:val="00EA418B"/>
    <w:rsid w:val="00EA41BA"/>
    <w:rsid w:val="00EA465A"/>
    <w:rsid w:val="00EA4729"/>
    <w:rsid w:val="00EA47A7"/>
    <w:rsid w:val="00EA481E"/>
    <w:rsid w:val="00EA4981"/>
    <w:rsid w:val="00EA4B40"/>
    <w:rsid w:val="00EA4C5C"/>
    <w:rsid w:val="00EA4E75"/>
    <w:rsid w:val="00EA51F9"/>
    <w:rsid w:val="00EA5311"/>
    <w:rsid w:val="00EA53B2"/>
    <w:rsid w:val="00EA5445"/>
    <w:rsid w:val="00EA58B5"/>
    <w:rsid w:val="00EA5E73"/>
    <w:rsid w:val="00EA6260"/>
    <w:rsid w:val="00EA627F"/>
    <w:rsid w:val="00EA6397"/>
    <w:rsid w:val="00EA63CF"/>
    <w:rsid w:val="00EA64DA"/>
    <w:rsid w:val="00EA6542"/>
    <w:rsid w:val="00EA6783"/>
    <w:rsid w:val="00EA68AA"/>
    <w:rsid w:val="00EA6A48"/>
    <w:rsid w:val="00EA6CB1"/>
    <w:rsid w:val="00EA6D5C"/>
    <w:rsid w:val="00EA6E56"/>
    <w:rsid w:val="00EA6F15"/>
    <w:rsid w:val="00EA6F5F"/>
    <w:rsid w:val="00EA7034"/>
    <w:rsid w:val="00EA70B8"/>
    <w:rsid w:val="00EA7254"/>
    <w:rsid w:val="00EA72CC"/>
    <w:rsid w:val="00EA73A9"/>
    <w:rsid w:val="00EA7591"/>
    <w:rsid w:val="00EA763D"/>
    <w:rsid w:val="00EA7A2D"/>
    <w:rsid w:val="00EA7A94"/>
    <w:rsid w:val="00EA7CE8"/>
    <w:rsid w:val="00EA7FA9"/>
    <w:rsid w:val="00EB0045"/>
    <w:rsid w:val="00EB00A7"/>
    <w:rsid w:val="00EB0165"/>
    <w:rsid w:val="00EB0413"/>
    <w:rsid w:val="00EB0871"/>
    <w:rsid w:val="00EB0A54"/>
    <w:rsid w:val="00EB0B71"/>
    <w:rsid w:val="00EB0EA8"/>
    <w:rsid w:val="00EB0F8B"/>
    <w:rsid w:val="00EB0FB2"/>
    <w:rsid w:val="00EB111F"/>
    <w:rsid w:val="00EB1159"/>
    <w:rsid w:val="00EB12A7"/>
    <w:rsid w:val="00EB13AC"/>
    <w:rsid w:val="00EB1527"/>
    <w:rsid w:val="00EB1574"/>
    <w:rsid w:val="00EB1A1B"/>
    <w:rsid w:val="00EB1E01"/>
    <w:rsid w:val="00EB1EB6"/>
    <w:rsid w:val="00EB22A7"/>
    <w:rsid w:val="00EB2345"/>
    <w:rsid w:val="00EB24F9"/>
    <w:rsid w:val="00EB252F"/>
    <w:rsid w:val="00EB254E"/>
    <w:rsid w:val="00EB255F"/>
    <w:rsid w:val="00EB25A4"/>
    <w:rsid w:val="00EB2708"/>
    <w:rsid w:val="00EB27B9"/>
    <w:rsid w:val="00EB2DCA"/>
    <w:rsid w:val="00EB3004"/>
    <w:rsid w:val="00EB3249"/>
    <w:rsid w:val="00EB334A"/>
    <w:rsid w:val="00EB33CE"/>
    <w:rsid w:val="00EB33D4"/>
    <w:rsid w:val="00EB3685"/>
    <w:rsid w:val="00EB3A7D"/>
    <w:rsid w:val="00EB3BF7"/>
    <w:rsid w:val="00EB3C9B"/>
    <w:rsid w:val="00EB3F87"/>
    <w:rsid w:val="00EB400B"/>
    <w:rsid w:val="00EB40BA"/>
    <w:rsid w:val="00EB442B"/>
    <w:rsid w:val="00EB4540"/>
    <w:rsid w:val="00EB454B"/>
    <w:rsid w:val="00EB4551"/>
    <w:rsid w:val="00EB4740"/>
    <w:rsid w:val="00EB497C"/>
    <w:rsid w:val="00EB4997"/>
    <w:rsid w:val="00EB49CA"/>
    <w:rsid w:val="00EB4AD9"/>
    <w:rsid w:val="00EB4E0A"/>
    <w:rsid w:val="00EB4E0B"/>
    <w:rsid w:val="00EB4F3D"/>
    <w:rsid w:val="00EB5027"/>
    <w:rsid w:val="00EB5083"/>
    <w:rsid w:val="00EB52F4"/>
    <w:rsid w:val="00EB5402"/>
    <w:rsid w:val="00EB5536"/>
    <w:rsid w:val="00EB55EB"/>
    <w:rsid w:val="00EB56AE"/>
    <w:rsid w:val="00EB59F1"/>
    <w:rsid w:val="00EB5AF8"/>
    <w:rsid w:val="00EB5C0D"/>
    <w:rsid w:val="00EB5F69"/>
    <w:rsid w:val="00EB6022"/>
    <w:rsid w:val="00EB602B"/>
    <w:rsid w:val="00EB6078"/>
    <w:rsid w:val="00EB614C"/>
    <w:rsid w:val="00EB6363"/>
    <w:rsid w:val="00EB638B"/>
    <w:rsid w:val="00EB64C3"/>
    <w:rsid w:val="00EB66AB"/>
    <w:rsid w:val="00EB6873"/>
    <w:rsid w:val="00EB68BC"/>
    <w:rsid w:val="00EB6A02"/>
    <w:rsid w:val="00EB6C0E"/>
    <w:rsid w:val="00EB6FC1"/>
    <w:rsid w:val="00EB70E3"/>
    <w:rsid w:val="00EB720F"/>
    <w:rsid w:val="00EB7330"/>
    <w:rsid w:val="00EB750A"/>
    <w:rsid w:val="00EB7FFB"/>
    <w:rsid w:val="00EC0010"/>
    <w:rsid w:val="00EC0253"/>
    <w:rsid w:val="00EC03B3"/>
    <w:rsid w:val="00EC045B"/>
    <w:rsid w:val="00EC0464"/>
    <w:rsid w:val="00EC08C4"/>
    <w:rsid w:val="00EC09D6"/>
    <w:rsid w:val="00EC0B78"/>
    <w:rsid w:val="00EC0D02"/>
    <w:rsid w:val="00EC10E8"/>
    <w:rsid w:val="00EC133C"/>
    <w:rsid w:val="00EC1388"/>
    <w:rsid w:val="00EC159B"/>
    <w:rsid w:val="00EC15FA"/>
    <w:rsid w:val="00EC1667"/>
    <w:rsid w:val="00EC1758"/>
    <w:rsid w:val="00EC17D3"/>
    <w:rsid w:val="00EC2086"/>
    <w:rsid w:val="00EC211C"/>
    <w:rsid w:val="00EC2249"/>
    <w:rsid w:val="00EC22B8"/>
    <w:rsid w:val="00EC22FA"/>
    <w:rsid w:val="00EC24D2"/>
    <w:rsid w:val="00EC2766"/>
    <w:rsid w:val="00EC28E6"/>
    <w:rsid w:val="00EC2A2A"/>
    <w:rsid w:val="00EC2A6F"/>
    <w:rsid w:val="00EC2D38"/>
    <w:rsid w:val="00EC2F06"/>
    <w:rsid w:val="00EC32FE"/>
    <w:rsid w:val="00EC34B4"/>
    <w:rsid w:val="00EC3674"/>
    <w:rsid w:val="00EC36D7"/>
    <w:rsid w:val="00EC380A"/>
    <w:rsid w:val="00EC38A7"/>
    <w:rsid w:val="00EC3AA5"/>
    <w:rsid w:val="00EC3B7A"/>
    <w:rsid w:val="00EC3B9C"/>
    <w:rsid w:val="00EC3C7C"/>
    <w:rsid w:val="00EC3DBF"/>
    <w:rsid w:val="00EC3FCA"/>
    <w:rsid w:val="00EC4205"/>
    <w:rsid w:val="00EC422E"/>
    <w:rsid w:val="00EC428B"/>
    <w:rsid w:val="00EC472C"/>
    <w:rsid w:val="00EC481E"/>
    <w:rsid w:val="00EC49C1"/>
    <w:rsid w:val="00EC49F0"/>
    <w:rsid w:val="00EC4C20"/>
    <w:rsid w:val="00EC4E36"/>
    <w:rsid w:val="00EC526E"/>
    <w:rsid w:val="00EC5288"/>
    <w:rsid w:val="00EC5331"/>
    <w:rsid w:val="00EC5680"/>
    <w:rsid w:val="00EC589C"/>
    <w:rsid w:val="00EC59E8"/>
    <w:rsid w:val="00EC5A91"/>
    <w:rsid w:val="00EC5ACD"/>
    <w:rsid w:val="00EC5B1A"/>
    <w:rsid w:val="00EC5D2D"/>
    <w:rsid w:val="00EC5F09"/>
    <w:rsid w:val="00EC60E5"/>
    <w:rsid w:val="00EC6215"/>
    <w:rsid w:val="00EC63D1"/>
    <w:rsid w:val="00EC64F9"/>
    <w:rsid w:val="00EC66A1"/>
    <w:rsid w:val="00EC674C"/>
    <w:rsid w:val="00EC6807"/>
    <w:rsid w:val="00EC690B"/>
    <w:rsid w:val="00EC6BEA"/>
    <w:rsid w:val="00EC733F"/>
    <w:rsid w:val="00EC74F1"/>
    <w:rsid w:val="00EC7876"/>
    <w:rsid w:val="00EC7F3F"/>
    <w:rsid w:val="00ED008C"/>
    <w:rsid w:val="00ED013F"/>
    <w:rsid w:val="00ED0237"/>
    <w:rsid w:val="00ED05AB"/>
    <w:rsid w:val="00ED05B0"/>
    <w:rsid w:val="00ED05CD"/>
    <w:rsid w:val="00ED05F4"/>
    <w:rsid w:val="00ED0781"/>
    <w:rsid w:val="00ED0A7F"/>
    <w:rsid w:val="00ED0B2B"/>
    <w:rsid w:val="00ED0B48"/>
    <w:rsid w:val="00ED0C6C"/>
    <w:rsid w:val="00ED0DA1"/>
    <w:rsid w:val="00ED15F9"/>
    <w:rsid w:val="00ED16F7"/>
    <w:rsid w:val="00ED17E5"/>
    <w:rsid w:val="00ED19B1"/>
    <w:rsid w:val="00ED1A07"/>
    <w:rsid w:val="00ED1D18"/>
    <w:rsid w:val="00ED21F0"/>
    <w:rsid w:val="00ED25F4"/>
    <w:rsid w:val="00ED299E"/>
    <w:rsid w:val="00ED3010"/>
    <w:rsid w:val="00ED309C"/>
    <w:rsid w:val="00ED3122"/>
    <w:rsid w:val="00ED326F"/>
    <w:rsid w:val="00ED331C"/>
    <w:rsid w:val="00ED357F"/>
    <w:rsid w:val="00ED3598"/>
    <w:rsid w:val="00ED36AF"/>
    <w:rsid w:val="00ED36D0"/>
    <w:rsid w:val="00ED37D9"/>
    <w:rsid w:val="00ED38ED"/>
    <w:rsid w:val="00ED3BD5"/>
    <w:rsid w:val="00ED3D2B"/>
    <w:rsid w:val="00ED3D4F"/>
    <w:rsid w:val="00ED3E27"/>
    <w:rsid w:val="00ED4230"/>
    <w:rsid w:val="00ED4274"/>
    <w:rsid w:val="00ED43BF"/>
    <w:rsid w:val="00ED4511"/>
    <w:rsid w:val="00ED4536"/>
    <w:rsid w:val="00ED4586"/>
    <w:rsid w:val="00ED4B48"/>
    <w:rsid w:val="00ED4BAF"/>
    <w:rsid w:val="00ED4C45"/>
    <w:rsid w:val="00ED4CCE"/>
    <w:rsid w:val="00ED4CF8"/>
    <w:rsid w:val="00ED50C6"/>
    <w:rsid w:val="00ED51A2"/>
    <w:rsid w:val="00ED53ED"/>
    <w:rsid w:val="00ED5431"/>
    <w:rsid w:val="00ED5550"/>
    <w:rsid w:val="00ED5716"/>
    <w:rsid w:val="00ED5739"/>
    <w:rsid w:val="00ED57EA"/>
    <w:rsid w:val="00ED5D95"/>
    <w:rsid w:val="00ED643B"/>
    <w:rsid w:val="00ED64C4"/>
    <w:rsid w:val="00ED6568"/>
    <w:rsid w:val="00ED660F"/>
    <w:rsid w:val="00ED66C5"/>
    <w:rsid w:val="00ED6F2F"/>
    <w:rsid w:val="00ED72EE"/>
    <w:rsid w:val="00ED72F3"/>
    <w:rsid w:val="00ED755B"/>
    <w:rsid w:val="00ED75F5"/>
    <w:rsid w:val="00ED7622"/>
    <w:rsid w:val="00ED76E3"/>
    <w:rsid w:val="00ED7CAD"/>
    <w:rsid w:val="00ED7D7A"/>
    <w:rsid w:val="00ED7DE8"/>
    <w:rsid w:val="00EE08BD"/>
    <w:rsid w:val="00EE0BD6"/>
    <w:rsid w:val="00EE0D5B"/>
    <w:rsid w:val="00EE0DC4"/>
    <w:rsid w:val="00EE1095"/>
    <w:rsid w:val="00EE1207"/>
    <w:rsid w:val="00EE165B"/>
    <w:rsid w:val="00EE1C2A"/>
    <w:rsid w:val="00EE1C8D"/>
    <w:rsid w:val="00EE1E6F"/>
    <w:rsid w:val="00EE1F46"/>
    <w:rsid w:val="00EE1FD4"/>
    <w:rsid w:val="00EE20ED"/>
    <w:rsid w:val="00EE218A"/>
    <w:rsid w:val="00EE21F4"/>
    <w:rsid w:val="00EE27CD"/>
    <w:rsid w:val="00EE2C0F"/>
    <w:rsid w:val="00EE2CBB"/>
    <w:rsid w:val="00EE2DD9"/>
    <w:rsid w:val="00EE2EC5"/>
    <w:rsid w:val="00EE2EEE"/>
    <w:rsid w:val="00EE30B1"/>
    <w:rsid w:val="00EE3303"/>
    <w:rsid w:val="00EE33FA"/>
    <w:rsid w:val="00EE34F2"/>
    <w:rsid w:val="00EE3734"/>
    <w:rsid w:val="00EE3D12"/>
    <w:rsid w:val="00EE47E9"/>
    <w:rsid w:val="00EE47F2"/>
    <w:rsid w:val="00EE4912"/>
    <w:rsid w:val="00EE4A61"/>
    <w:rsid w:val="00EE4AC3"/>
    <w:rsid w:val="00EE4DE9"/>
    <w:rsid w:val="00EE4E56"/>
    <w:rsid w:val="00EE4F23"/>
    <w:rsid w:val="00EE4F76"/>
    <w:rsid w:val="00EE51AA"/>
    <w:rsid w:val="00EE51D2"/>
    <w:rsid w:val="00EE51D5"/>
    <w:rsid w:val="00EE5204"/>
    <w:rsid w:val="00EE5386"/>
    <w:rsid w:val="00EE5531"/>
    <w:rsid w:val="00EE560E"/>
    <w:rsid w:val="00EE5A2E"/>
    <w:rsid w:val="00EE5A67"/>
    <w:rsid w:val="00EE5B29"/>
    <w:rsid w:val="00EE5B62"/>
    <w:rsid w:val="00EE5B6E"/>
    <w:rsid w:val="00EE5B70"/>
    <w:rsid w:val="00EE5E16"/>
    <w:rsid w:val="00EE5E2D"/>
    <w:rsid w:val="00EE5FF1"/>
    <w:rsid w:val="00EE6566"/>
    <w:rsid w:val="00EE67DA"/>
    <w:rsid w:val="00EE6C85"/>
    <w:rsid w:val="00EE6CD6"/>
    <w:rsid w:val="00EE6D4B"/>
    <w:rsid w:val="00EE6D85"/>
    <w:rsid w:val="00EE7121"/>
    <w:rsid w:val="00EE7149"/>
    <w:rsid w:val="00EE72F2"/>
    <w:rsid w:val="00EE74B2"/>
    <w:rsid w:val="00EE752F"/>
    <w:rsid w:val="00EE76C3"/>
    <w:rsid w:val="00EE780E"/>
    <w:rsid w:val="00EE7CF7"/>
    <w:rsid w:val="00EE7FE7"/>
    <w:rsid w:val="00EF02B0"/>
    <w:rsid w:val="00EF02E1"/>
    <w:rsid w:val="00EF051E"/>
    <w:rsid w:val="00EF081B"/>
    <w:rsid w:val="00EF0872"/>
    <w:rsid w:val="00EF0A32"/>
    <w:rsid w:val="00EF0DBA"/>
    <w:rsid w:val="00EF0DC5"/>
    <w:rsid w:val="00EF0DE0"/>
    <w:rsid w:val="00EF0F12"/>
    <w:rsid w:val="00EF0FB6"/>
    <w:rsid w:val="00EF1258"/>
    <w:rsid w:val="00EF1316"/>
    <w:rsid w:val="00EF1562"/>
    <w:rsid w:val="00EF1918"/>
    <w:rsid w:val="00EF1CBD"/>
    <w:rsid w:val="00EF1EF9"/>
    <w:rsid w:val="00EF20D9"/>
    <w:rsid w:val="00EF2139"/>
    <w:rsid w:val="00EF22D5"/>
    <w:rsid w:val="00EF248E"/>
    <w:rsid w:val="00EF27EE"/>
    <w:rsid w:val="00EF2A57"/>
    <w:rsid w:val="00EF2D40"/>
    <w:rsid w:val="00EF2D75"/>
    <w:rsid w:val="00EF2EDF"/>
    <w:rsid w:val="00EF2F9B"/>
    <w:rsid w:val="00EF30B4"/>
    <w:rsid w:val="00EF30F4"/>
    <w:rsid w:val="00EF3221"/>
    <w:rsid w:val="00EF331E"/>
    <w:rsid w:val="00EF386A"/>
    <w:rsid w:val="00EF3955"/>
    <w:rsid w:val="00EF3EC8"/>
    <w:rsid w:val="00EF3FC6"/>
    <w:rsid w:val="00EF41C0"/>
    <w:rsid w:val="00EF4312"/>
    <w:rsid w:val="00EF44E0"/>
    <w:rsid w:val="00EF450A"/>
    <w:rsid w:val="00EF4752"/>
    <w:rsid w:val="00EF4885"/>
    <w:rsid w:val="00EF4DD5"/>
    <w:rsid w:val="00EF4E7C"/>
    <w:rsid w:val="00EF4F2D"/>
    <w:rsid w:val="00EF5132"/>
    <w:rsid w:val="00EF5355"/>
    <w:rsid w:val="00EF5764"/>
    <w:rsid w:val="00EF578E"/>
    <w:rsid w:val="00EF57BE"/>
    <w:rsid w:val="00EF5C51"/>
    <w:rsid w:val="00EF5CC2"/>
    <w:rsid w:val="00EF5FFC"/>
    <w:rsid w:val="00EF61B1"/>
    <w:rsid w:val="00EF64B3"/>
    <w:rsid w:val="00EF66BD"/>
    <w:rsid w:val="00EF66F1"/>
    <w:rsid w:val="00EF6A04"/>
    <w:rsid w:val="00EF6B56"/>
    <w:rsid w:val="00EF6B98"/>
    <w:rsid w:val="00EF6C18"/>
    <w:rsid w:val="00EF6C8F"/>
    <w:rsid w:val="00EF6D51"/>
    <w:rsid w:val="00EF6F53"/>
    <w:rsid w:val="00EF73ED"/>
    <w:rsid w:val="00EF749D"/>
    <w:rsid w:val="00EF7696"/>
    <w:rsid w:val="00EF7996"/>
    <w:rsid w:val="00EF79EE"/>
    <w:rsid w:val="00EF7A2A"/>
    <w:rsid w:val="00EF7DBD"/>
    <w:rsid w:val="00EF7E4C"/>
    <w:rsid w:val="00EF7E67"/>
    <w:rsid w:val="00F00086"/>
    <w:rsid w:val="00F000A4"/>
    <w:rsid w:val="00F00158"/>
    <w:rsid w:val="00F001DE"/>
    <w:rsid w:val="00F00319"/>
    <w:rsid w:val="00F00462"/>
    <w:rsid w:val="00F004F0"/>
    <w:rsid w:val="00F0068B"/>
    <w:rsid w:val="00F006A6"/>
    <w:rsid w:val="00F0074C"/>
    <w:rsid w:val="00F0086D"/>
    <w:rsid w:val="00F00AA8"/>
    <w:rsid w:val="00F00B21"/>
    <w:rsid w:val="00F00C97"/>
    <w:rsid w:val="00F01566"/>
    <w:rsid w:val="00F015F4"/>
    <w:rsid w:val="00F01749"/>
    <w:rsid w:val="00F018B8"/>
    <w:rsid w:val="00F018F7"/>
    <w:rsid w:val="00F01AB5"/>
    <w:rsid w:val="00F01C9C"/>
    <w:rsid w:val="00F01DBA"/>
    <w:rsid w:val="00F01E17"/>
    <w:rsid w:val="00F01EB7"/>
    <w:rsid w:val="00F01F6D"/>
    <w:rsid w:val="00F0201D"/>
    <w:rsid w:val="00F020CA"/>
    <w:rsid w:val="00F02434"/>
    <w:rsid w:val="00F02697"/>
    <w:rsid w:val="00F0290B"/>
    <w:rsid w:val="00F02BB8"/>
    <w:rsid w:val="00F02BF5"/>
    <w:rsid w:val="00F02EDE"/>
    <w:rsid w:val="00F030B2"/>
    <w:rsid w:val="00F030C0"/>
    <w:rsid w:val="00F031ED"/>
    <w:rsid w:val="00F032B1"/>
    <w:rsid w:val="00F034B2"/>
    <w:rsid w:val="00F034D2"/>
    <w:rsid w:val="00F03858"/>
    <w:rsid w:val="00F03BF1"/>
    <w:rsid w:val="00F03C76"/>
    <w:rsid w:val="00F041D3"/>
    <w:rsid w:val="00F0423E"/>
    <w:rsid w:val="00F0435C"/>
    <w:rsid w:val="00F04853"/>
    <w:rsid w:val="00F04C1A"/>
    <w:rsid w:val="00F04F4D"/>
    <w:rsid w:val="00F05054"/>
    <w:rsid w:val="00F0507C"/>
    <w:rsid w:val="00F05128"/>
    <w:rsid w:val="00F0525F"/>
    <w:rsid w:val="00F0527D"/>
    <w:rsid w:val="00F052D8"/>
    <w:rsid w:val="00F0531D"/>
    <w:rsid w:val="00F054B9"/>
    <w:rsid w:val="00F0574F"/>
    <w:rsid w:val="00F05A1A"/>
    <w:rsid w:val="00F05A5A"/>
    <w:rsid w:val="00F05A6F"/>
    <w:rsid w:val="00F05C14"/>
    <w:rsid w:val="00F05CAC"/>
    <w:rsid w:val="00F05CF2"/>
    <w:rsid w:val="00F05E34"/>
    <w:rsid w:val="00F06173"/>
    <w:rsid w:val="00F06475"/>
    <w:rsid w:val="00F06EF6"/>
    <w:rsid w:val="00F0721C"/>
    <w:rsid w:val="00F07286"/>
    <w:rsid w:val="00F077EE"/>
    <w:rsid w:val="00F07A1A"/>
    <w:rsid w:val="00F07B8C"/>
    <w:rsid w:val="00F07BED"/>
    <w:rsid w:val="00F07C08"/>
    <w:rsid w:val="00F07C3C"/>
    <w:rsid w:val="00F07CEA"/>
    <w:rsid w:val="00F07DE5"/>
    <w:rsid w:val="00F07F2C"/>
    <w:rsid w:val="00F10074"/>
    <w:rsid w:val="00F103C7"/>
    <w:rsid w:val="00F10593"/>
    <w:rsid w:val="00F108E2"/>
    <w:rsid w:val="00F10A77"/>
    <w:rsid w:val="00F10BC7"/>
    <w:rsid w:val="00F10C39"/>
    <w:rsid w:val="00F10FFE"/>
    <w:rsid w:val="00F11064"/>
    <w:rsid w:val="00F1127A"/>
    <w:rsid w:val="00F112E5"/>
    <w:rsid w:val="00F118E9"/>
    <w:rsid w:val="00F11CCC"/>
    <w:rsid w:val="00F11CE2"/>
    <w:rsid w:val="00F11D4F"/>
    <w:rsid w:val="00F11EAF"/>
    <w:rsid w:val="00F11F7E"/>
    <w:rsid w:val="00F12019"/>
    <w:rsid w:val="00F1203F"/>
    <w:rsid w:val="00F12114"/>
    <w:rsid w:val="00F1214F"/>
    <w:rsid w:val="00F121EA"/>
    <w:rsid w:val="00F122E0"/>
    <w:rsid w:val="00F12482"/>
    <w:rsid w:val="00F125C7"/>
    <w:rsid w:val="00F12619"/>
    <w:rsid w:val="00F12681"/>
    <w:rsid w:val="00F1274C"/>
    <w:rsid w:val="00F12A42"/>
    <w:rsid w:val="00F12CC7"/>
    <w:rsid w:val="00F130F0"/>
    <w:rsid w:val="00F131EC"/>
    <w:rsid w:val="00F132A0"/>
    <w:rsid w:val="00F135FE"/>
    <w:rsid w:val="00F13693"/>
    <w:rsid w:val="00F13CD2"/>
    <w:rsid w:val="00F13E1D"/>
    <w:rsid w:val="00F13E88"/>
    <w:rsid w:val="00F13F91"/>
    <w:rsid w:val="00F14078"/>
    <w:rsid w:val="00F140E5"/>
    <w:rsid w:val="00F1417A"/>
    <w:rsid w:val="00F1437A"/>
    <w:rsid w:val="00F14395"/>
    <w:rsid w:val="00F1472B"/>
    <w:rsid w:val="00F1496C"/>
    <w:rsid w:val="00F14A93"/>
    <w:rsid w:val="00F150DD"/>
    <w:rsid w:val="00F1552D"/>
    <w:rsid w:val="00F15549"/>
    <w:rsid w:val="00F1556B"/>
    <w:rsid w:val="00F1558D"/>
    <w:rsid w:val="00F159E0"/>
    <w:rsid w:val="00F15A90"/>
    <w:rsid w:val="00F15A93"/>
    <w:rsid w:val="00F15B1E"/>
    <w:rsid w:val="00F15E9A"/>
    <w:rsid w:val="00F1660C"/>
    <w:rsid w:val="00F167FB"/>
    <w:rsid w:val="00F16A4C"/>
    <w:rsid w:val="00F16D52"/>
    <w:rsid w:val="00F17055"/>
    <w:rsid w:val="00F170AE"/>
    <w:rsid w:val="00F17225"/>
    <w:rsid w:val="00F1722E"/>
    <w:rsid w:val="00F17294"/>
    <w:rsid w:val="00F173FA"/>
    <w:rsid w:val="00F17449"/>
    <w:rsid w:val="00F1781E"/>
    <w:rsid w:val="00F17868"/>
    <w:rsid w:val="00F179C6"/>
    <w:rsid w:val="00F179F3"/>
    <w:rsid w:val="00F17C3A"/>
    <w:rsid w:val="00F17D73"/>
    <w:rsid w:val="00F17D74"/>
    <w:rsid w:val="00F17F78"/>
    <w:rsid w:val="00F2002A"/>
    <w:rsid w:val="00F200FE"/>
    <w:rsid w:val="00F20175"/>
    <w:rsid w:val="00F201A3"/>
    <w:rsid w:val="00F202EA"/>
    <w:rsid w:val="00F2036C"/>
    <w:rsid w:val="00F205B8"/>
    <w:rsid w:val="00F20BCD"/>
    <w:rsid w:val="00F20E2F"/>
    <w:rsid w:val="00F20E4C"/>
    <w:rsid w:val="00F2107C"/>
    <w:rsid w:val="00F21178"/>
    <w:rsid w:val="00F2152F"/>
    <w:rsid w:val="00F21A06"/>
    <w:rsid w:val="00F21A1D"/>
    <w:rsid w:val="00F21BD3"/>
    <w:rsid w:val="00F21C00"/>
    <w:rsid w:val="00F21CAB"/>
    <w:rsid w:val="00F21E52"/>
    <w:rsid w:val="00F21FEC"/>
    <w:rsid w:val="00F22012"/>
    <w:rsid w:val="00F22069"/>
    <w:rsid w:val="00F220CA"/>
    <w:rsid w:val="00F2241A"/>
    <w:rsid w:val="00F22656"/>
    <w:rsid w:val="00F226DB"/>
    <w:rsid w:val="00F228CB"/>
    <w:rsid w:val="00F22C72"/>
    <w:rsid w:val="00F22DBE"/>
    <w:rsid w:val="00F230DF"/>
    <w:rsid w:val="00F231B1"/>
    <w:rsid w:val="00F2320B"/>
    <w:rsid w:val="00F23234"/>
    <w:rsid w:val="00F23241"/>
    <w:rsid w:val="00F235B4"/>
    <w:rsid w:val="00F23803"/>
    <w:rsid w:val="00F23808"/>
    <w:rsid w:val="00F23809"/>
    <w:rsid w:val="00F23A20"/>
    <w:rsid w:val="00F23AD0"/>
    <w:rsid w:val="00F23CF7"/>
    <w:rsid w:val="00F23E13"/>
    <w:rsid w:val="00F23FD6"/>
    <w:rsid w:val="00F24068"/>
    <w:rsid w:val="00F240C5"/>
    <w:rsid w:val="00F24267"/>
    <w:rsid w:val="00F24452"/>
    <w:rsid w:val="00F245F3"/>
    <w:rsid w:val="00F247B4"/>
    <w:rsid w:val="00F247E6"/>
    <w:rsid w:val="00F24F12"/>
    <w:rsid w:val="00F24F53"/>
    <w:rsid w:val="00F250A1"/>
    <w:rsid w:val="00F250AC"/>
    <w:rsid w:val="00F25135"/>
    <w:rsid w:val="00F251C9"/>
    <w:rsid w:val="00F2525B"/>
    <w:rsid w:val="00F25562"/>
    <w:rsid w:val="00F255EF"/>
    <w:rsid w:val="00F257D3"/>
    <w:rsid w:val="00F259F2"/>
    <w:rsid w:val="00F25A92"/>
    <w:rsid w:val="00F25AE1"/>
    <w:rsid w:val="00F25BD5"/>
    <w:rsid w:val="00F25C1B"/>
    <w:rsid w:val="00F25F07"/>
    <w:rsid w:val="00F26101"/>
    <w:rsid w:val="00F2612A"/>
    <w:rsid w:val="00F264C4"/>
    <w:rsid w:val="00F2655A"/>
    <w:rsid w:val="00F2656C"/>
    <w:rsid w:val="00F268F0"/>
    <w:rsid w:val="00F26B20"/>
    <w:rsid w:val="00F26CD5"/>
    <w:rsid w:val="00F26CE1"/>
    <w:rsid w:val="00F26E08"/>
    <w:rsid w:val="00F271F9"/>
    <w:rsid w:val="00F272F3"/>
    <w:rsid w:val="00F27381"/>
    <w:rsid w:val="00F2749A"/>
    <w:rsid w:val="00F27516"/>
    <w:rsid w:val="00F2761D"/>
    <w:rsid w:val="00F277DE"/>
    <w:rsid w:val="00F27D18"/>
    <w:rsid w:val="00F27D28"/>
    <w:rsid w:val="00F27D80"/>
    <w:rsid w:val="00F27DA3"/>
    <w:rsid w:val="00F27E98"/>
    <w:rsid w:val="00F30155"/>
    <w:rsid w:val="00F301B3"/>
    <w:rsid w:val="00F303A7"/>
    <w:rsid w:val="00F30689"/>
    <w:rsid w:val="00F30971"/>
    <w:rsid w:val="00F30A08"/>
    <w:rsid w:val="00F30D9D"/>
    <w:rsid w:val="00F30FDE"/>
    <w:rsid w:val="00F3106A"/>
    <w:rsid w:val="00F31291"/>
    <w:rsid w:val="00F31332"/>
    <w:rsid w:val="00F31354"/>
    <w:rsid w:val="00F31554"/>
    <w:rsid w:val="00F3158D"/>
    <w:rsid w:val="00F31803"/>
    <w:rsid w:val="00F318A9"/>
    <w:rsid w:val="00F31BF7"/>
    <w:rsid w:val="00F31C4F"/>
    <w:rsid w:val="00F31F3D"/>
    <w:rsid w:val="00F32572"/>
    <w:rsid w:val="00F32845"/>
    <w:rsid w:val="00F328CF"/>
    <w:rsid w:val="00F328F1"/>
    <w:rsid w:val="00F329D6"/>
    <w:rsid w:val="00F32A24"/>
    <w:rsid w:val="00F330D8"/>
    <w:rsid w:val="00F33823"/>
    <w:rsid w:val="00F33AB9"/>
    <w:rsid w:val="00F33ABA"/>
    <w:rsid w:val="00F33B9A"/>
    <w:rsid w:val="00F33C96"/>
    <w:rsid w:val="00F34271"/>
    <w:rsid w:val="00F342B7"/>
    <w:rsid w:val="00F344CD"/>
    <w:rsid w:val="00F34A45"/>
    <w:rsid w:val="00F34BAB"/>
    <w:rsid w:val="00F34C1A"/>
    <w:rsid w:val="00F34CC9"/>
    <w:rsid w:val="00F34F25"/>
    <w:rsid w:val="00F34F33"/>
    <w:rsid w:val="00F35137"/>
    <w:rsid w:val="00F35267"/>
    <w:rsid w:val="00F35346"/>
    <w:rsid w:val="00F35744"/>
    <w:rsid w:val="00F35A3D"/>
    <w:rsid w:val="00F35AC0"/>
    <w:rsid w:val="00F35BA2"/>
    <w:rsid w:val="00F35E48"/>
    <w:rsid w:val="00F35FF9"/>
    <w:rsid w:val="00F361B5"/>
    <w:rsid w:val="00F362EF"/>
    <w:rsid w:val="00F363FA"/>
    <w:rsid w:val="00F364D7"/>
    <w:rsid w:val="00F3686D"/>
    <w:rsid w:val="00F368B0"/>
    <w:rsid w:val="00F36982"/>
    <w:rsid w:val="00F36A82"/>
    <w:rsid w:val="00F36CDE"/>
    <w:rsid w:val="00F36F05"/>
    <w:rsid w:val="00F37192"/>
    <w:rsid w:val="00F3720E"/>
    <w:rsid w:val="00F3735F"/>
    <w:rsid w:val="00F375D1"/>
    <w:rsid w:val="00F378DA"/>
    <w:rsid w:val="00F37C90"/>
    <w:rsid w:val="00F37E00"/>
    <w:rsid w:val="00F37FAC"/>
    <w:rsid w:val="00F40074"/>
    <w:rsid w:val="00F401AE"/>
    <w:rsid w:val="00F40313"/>
    <w:rsid w:val="00F403A8"/>
    <w:rsid w:val="00F406BE"/>
    <w:rsid w:val="00F40B5B"/>
    <w:rsid w:val="00F40CFB"/>
    <w:rsid w:val="00F40CFD"/>
    <w:rsid w:val="00F40E01"/>
    <w:rsid w:val="00F411CF"/>
    <w:rsid w:val="00F4159C"/>
    <w:rsid w:val="00F416A4"/>
    <w:rsid w:val="00F417FE"/>
    <w:rsid w:val="00F41C15"/>
    <w:rsid w:val="00F41F52"/>
    <w:rsid w:val="00F41F7E"/>
    <w:rsid w:val="00F41FCA"/>
    <w:rsid w:val="00F41FD7"/>
    <w:rsid w:val="00F42038"/>
    <w:rsid w:val="00F42061"/>
    <w:rsid w:val="00F420E8"/>
    <w:rsid w:val="00F42110"/>
    <w:rsid w:val="00F42171"/>
    <w:rsid w:val="00F42320"/>
    <w:rsid w:val="00F42375"/>
    <w:rsid w:val="00F42393"/>
    <w:rsid w:val="00F423AD"/>
    <w:rsid w:val="00F4253D"/>
    <w:rsid w:val="00F4298A"/>
    <w:rsid w:val="00F42A81"/>
    <w:rsid w:val="00F42D0C"/>
    <w:rsid w:val="00F42DC7"/>
    <w:rsid w:val="00F42E88"/>
    <w:rsid w:val="00F42F1F"/>
    <w:rsid w:val="00F42F2A"/>
    <w:rsid w:val="00F43067"/>
    <w:rsid w:val="00F431F0"/>
    <w:rsid w:val="00F43233"/>
    <w:rsid w:val="00F43642"/>
    <w:rsid w:val="00F4367B"/>
    <w:rsid w:val="00F43764"/>
    <w:rsid w:val="00F43803"/>
    <w:rsid w:val="00F43953"/>
    <w:rsid w:val="00F43AE1"/>
    <w:rsid w:val="00F43B6D"/>
    <w:rsid w:val="00F43FF4"/>
    <w:rsid w:val="00F44093"/>
    <w:rsid w:val="00F44284"/>
    <w:rsid w:val="00F44378"/>
    <w:rsid w:val="00F445E4"/>
    <w:rsid w:val="00F44667"/>
    <w:rsid w:val="00F4486A"/>
    <w:rsid w:val="00F44948"/>
    <w:rsid w:val="00F44D0B"/>
    <w:rsid w:val="00F44D61"/>
    <w:rsid w:val="00F44EFB"/>
    <w:rsid w:val="00F452A5"/>
    <w:rsid w:val="00F456D8"/>
    <w:rsid w:val="00F4594C"/>
    <w:rsid w:val="00F45A51"/>
    <w:rsid w:val="00F45D21"/>
    <w:rsid w:val="00F45D75"/>
    <w:rsid w:val="00F46018"/>
    <w:rsid w:val="00F4612D"/>
    <w:rsid w:val="00F4642C"/>
    <w:rsid w:val="00F46797"/>
    <w:rsid w:val="00F46805"/>
    <w:rsid w:val="00F46C5D"/>
    <w:rsid w:val="00F46DA9"/>
    <w:rsid w:val="00F46EE0"/>
    <w:rsid w:val="00F46F26"/>
    <w:rsid w:val="00F47542"/>
    <w:rsid w:val="00F4778C"/>
    <w:rsid w:val="00F4781A"/>
    <w:rsid w:val="00F4791B"/>
    <w:rsid w:val="00F47972"/>
    <w:rsid w:val="00F47A28"/>
    <w:rsid w:val="00F47AF0"/>
    <w:rsid w:val="00F47C59"/>
    <w:rsid w:val="00F47CB4"/>
    <w:rsid w:val="00F50022"/>
    <w:rsid w:val="00F5017E"/>
    <w:rsid w:val="00F50244"/>
    <w:rsid w:val="00F5028B"/>
    <w:rsid w:val="00F5045F"/>
    <w:rsid w:val="00F50676"/>
    <w:rsid w:val="00F506D0"/>
    <w:rsid w:val="00F507BA"/>
    <w:rsid w:val="00F5089F"/>
    <w:rsid w:val="00F509BB"/>
    <w:rsid w:val="00F509D4"/>
    <w:rsid w:val="00F50A24"/>
    <w:rsid w:val="00F50B42"/>
    <w:rsid w:val="00F50B94"/>
    <w:rsid w:val="00F50FD0"/>
    <w:rsid w:val="00F50FE7"/>
    <w:rsid w:val="00F51098"/>
    <w:rsid w:val="00F51284"/>
    <w:rsid w:val="00F51682"/>
    <w:rsid w:val="00F5168C"/>
    <w:rsid w:val="00F51833"/>
    <w:rsid w:val="00F5183E"/>
    <w:rsid w:val="00F51937"/>
    <w:rsid w:val="00F5193A"/>
    <w:rsid w:val="00F51C09"/>
    <w:rsid w:val="00F51FA8"/>
    <w:rsid w:val="00F5204D"/>
    <w:rsid w:val="00F52079"/>
    <w:rsid w:val="00F523A7"/>
    <w:rsid w:val="00F52788"/>
    <w:rsid w:val="00F528FC"/>
    <w:rsid w:val="00F52AB5"/>
    <w:rsid w:val="00F52B47"/>
    <w:rsid w:val="00F53100"/>
    <w:rsid w:val="00F532AB"/>
    <w:rsid w:val="00F533B2"/>
    <w:rsid w:val="00F533B7"/>
    <w:rsid w:val="00F53567"/>
    <w:rsid w:val="00F538C1"/>
    <w:rsid w:val="00F539DF"/>
    <w:rsid w:val="00F53B39"/>
    <w:rsid w:val="00F53C86"/>
    <w:rsid w:val="00F53E8A"/>
    <w:rsid w:val="00F53F5A"/>
    <w:rsid w:val="00F53FCD"/>
    <w:rsid w:val="00F548BD"/>
    <w:rsid w:val="00F549A8"/>
    <w:rsid w:val="00F54B5E"/>
    <w:rsid w:val="00F54E1C"/>
    <w:rsid w:val="00F54E95"/>
    <w:rsid w:val="00F54EA6"/>
    <w:rsid w:val="00F550E8"/>
    <w:rsid w:val="00F552AB"/>
    <w:rsid w:val="00F55A23"/>
    <w:rsid w:val="00F55AC9"/>
    <w:rsid w:val="00F55ADB"/>
    <w:rsid w:val="00F55B30"/>
    <w:rsid w:val="00F55E30"/>
    <w:rsid w:val="00F55E3A"/>
    <w:rsid w:val="00F55F4F"/>
    <w:rsid w:val="00F562BE"/>
    <w:rsid w:val="00F5639E"/>
    <w:rsid w:val="00F5642B"/>
    <w:rsid w:val="00F564D6"/>
    <w:rsid w:val="00F56529"/>
    <w:rsid w:val="00F5655E"/>
    <w:rsid w:val="00F5668F"/>
    <w:rsid w:val="00F568A7"/>
    <w:rsid w:val="00F56B4F"/>
    <w:rsid w:val="00F56B6A"/>
    <w:rsid w:val="00F56B8D"/>
    <w:rsid w:val="00F56E78"/>
    <w:rsid w:val="00F5717E"/>
    <w:rsid w:val="00F57285"/>
    <w:rsid w:val="00F57403"/>
    <w:rsid w:val="00F57498"/>
    <w:rsid w:val="00F57532"/>
    <w:rsid w:val="00F57725"/>
    <w:rsid w:val="00F57B73"/>
    <w:rsid w:val="00F57D29"/>
    <w:rsid w:val="00F600BC"/>
    <w:rsid w:val="00F6016D"/>
    <w:rsid w:val="00F60222"/>
    <w:rsid w:val="00F60316"/>
    <w:rsid w:val="00F6032B"/>
    <w:rsid w:val="00F60398"/>
    <w:rsid w:val="00F605CB"/>
    <w:rsid w:val="00F605D9"/>
    <w:rsid w:val="00F60751"/>
    <w:rsid w:val="00F60807"/>
    <w:rsid w:val="00F60872"/>
    <w:rsid w:val="00F60D6B"/>
    <w:rsid w:val="00F60F4D"/>
    <w:rsid w:val="00F6104C"/>
    <w:rsid w:val="00F611C9"/>
    <w:rsid w:val="00F614E7"/>
    <w:rsid w:val="00F61707"/>
    <w:rsid w:val="00F61ACC"/>
    <w:rsid w:val="00F61C2A"/>
    <w:rsid w:val="00F61CDF"/>
    <w:rsid w:val="00F61DAB"/>
    <w:rsid w:val="00F61E7D"/>
    <w:rsid w:val="00F620FB"/>
    <w:rsid w:val="00F6252C"/>
    <w:rsid w:val="00F62661"/>
    <w:rsid w:val="00F629A0"/>
    <w:rsid w:val="00F62ADD"/>
    <w:rsid w:val="00F62E0E"/>
    <w:rsid w:val="00F62E31"/>
    <w:rsid w:val="00F62EA8"/>
    <w:rsid w:val="00F630E5"/>
    <w:rsid w:val="00F63B48"/>
    <w:rsid w:val="00F64059"/>
    <w:rsid w:val="00F6431B"/>
    <w:rsid w:val="00F64530"/>
    <w:rsid w:val="00F647C0"/>
    <w:rsid w:val="00F647C2"/>
    <w:rsid w:val="00F6485F"/>
    <w:rsid w:val="00F6489C"/>
    <w:rsid w:val="00F649F0"/>
    <w:rsid w:val="00F64AB9"/>
    <w:rsid w:val="00F64ABF"/>
    <w:rsid w:val="00F64D31"/>
    <w:rsid w:val="00F6502D"/>
    <w:rsid w:val="00F652FF"/>
    <w:rsid w:val="00F653A8"/>
    <w:rsid w:val="00F65635"/>
    <w:rsid w:val="00F657FE"/>
    <w:rsid w:val="00F65869"/>
    <w:rsid w:val="00F65878"/>
    <w:rsid w:val="00F658B7"/>
    <w:rsid w:val="00F658DA"/>
    <w:rsid w:val="00F65A8B"/>
    <w:rsid w:val="00F65D1B"/>
    <w:rsid w:val="00F65F72"/>
    <w:rsid w:val="00F660C1"/>
    <w:rsid w:val="00F6645F"/>
    <w:rsid w:val="00F665CB"/>
    <w:rsid w:val="00F666C2"/>
    <w:rsid w:val="00F666D6"/>
    <w:rsid w:val="00F6675E"/>
    <w:rsid w:val="00F6681A"/>
    <w:rsid w:val="00F66B9B"/>
    <w:rsid w:val="00F66C36"/>
    <w:rsid w:val="00F67198"/>
    <w:rsid w:val="00F672E1"/>
    <w:rsid w:val="00F673FA"/>
    <w:rsid w:val="00F6753D"/>
    <w:rsid w:val="00F675C1"/>
    <w:rsid w:val="00F67C25"/>
    <w:rsid w:val="00F67F3F"/>
    <w:rsid w:val="00F67F62"/>
    <w:rsid w:val="00F67FF9"/>
    <w:rsid w:val="00F70098"/>
    <w:rsid w:val="00F700BC"/>
    <w:rsid w:val="00F702A0"/>
    <w:rsid w:val="00F706AF"/>
    <w:rsid w:val="00F706D0"/>
    <w:rsid w:val="00F70951"/>
    <w:rsid w:val="00F7095D"/>
    <w:rsid w:val="00F709C3"/>
    <w:rsid w:val="00F70AB9"/>
    <w:rsid w:val="00F70AE4"/>
    <w:rsid w:val="00F70B25"/>
    <w:rsid w:val="00F70B5E"/>
    <w:rsid w:val="00F70BA1"/>
    <w:rsid w:val="00F70BAD"/>
    <w:rsid w:val="00F70EE7"/>
    <w:rsid w:val="00F71106"/>
    <w:rsid w:val="00F7118C"/>
    <w:rsid w:val="00F7139A"/>
    <w:rsid w:val="00F713D3"/>
    <w:rsid w:val="00F71618"/>
    <w:rsid w:val="00F71658"/>
    <w:rsid w:val="00F71716"/>
    <w:rsid w:val="00F71A0A"/>
    <w:rsid w:val="00F71C75"/>
    <w:rsid w:val="00F7206C"/>
    <w:rsid w:val="00F7220C"/>
    <w:rsid w:val="00F722F1"/>
    <w:rsid w:val="00F723EF"/>
    <w:rsid w:val="00F72780"/>
    <w:rsid w:val="00F7292B"/>
    <w:rsid w:val="00F72F61"/>
    <w:rsid w:val="00F72F7E"/>
    <w:rsid w:val="00F73101"/>
    <w:rsid w:val="00F73445"/>
    <w:rsid w:val="00F73688"/>
    <w:rsid w:val="00F737DE"/>
    <w:rsid w:val="00F73A42"/>
    <w:rsid w:val="00F73C38"/>
    <w:rsid w:val="00F73C49"/>
    <w:rsid w:val="00F73C87"/>
    <w:rsid w:val="00F73C9F"/>
    <w:rsid w:val="00F74144"/>
    <w:rsid w:val="00F7418C"/>
    <w:rsid w:val="00F74270"/>
    <w:rsid w:val="00F74285"/>
    <w:rsid w:val="00F74305"/>
    <w:rsid w:val="00F743A4"/>
    <w:rsid w:val="00F743E5"/>
    <w:rsid w:val="00F745B9"/>
    <w:rsid w:val="00F745C5"/>
    <w:rsid w:val="00F74878"/>
    <w:rsid w:val="00F748AA"/>
    <w:rsid w:val="00F748F0"/>
    <w:rsid w:val="00F74A50"/>
    <w:rsid w:val="00F74C93"/>
    <w:rsid w:val="00F74CFF"/>
    <w:rsid w:val="00F74D7E"/>
    <w:rsid w:val="00F75091"/>
    <w:rsid w:val="00F750BD"/>
    <w:rsid w:val="00F7531F"/>
    <w:rsid w:val="00F753F3"/>
    <w:rsid w:val="00F759BC"/>
    <w:rsid w:val="00F759D2"/>
    <w:rsid w:val="00F75C51"/>
    <w:rsid w:val="00F76226"/>
    <w:rsid w:val="00F76254"/>
    <w:rsid w:val="00F76277"/>
    <w:rsid w:val="00F766FA"/>
    <w:rsid w:val="00F76735"/>
    <w:rsid w:val="00F77338"/>
    <w:rsid w:val="00F774E5"/>
    <w:rsid w:val="00F77912"/>
    <w:rsid w:val="00F77A2C"/>
    <w:rsid w:val="00F77C3C"/>
    <w:rsid w:val="00F77D20"/>
    <w:rsid w:val="00F77D6B"/>
    <w:rsid w:val="00F77ECF"/>
    <w:rsid w:val="00F80120"/>
    <w:rsid w:val="00F801E3"/>
    <w:rsid w:val="00F806CC"/>
    <w:rsid w:val="00F807F4"/>
    <w:rsid w:val="00F80803"/>
    <w:rsid w:val="00F80869"/>
    <w:rsid w:val="00F8087C"/>
    <w:rsid w:val="00F80EBC"/>
    <w:rsid w:val="00F80F9A"/>
    <w:rsid w:val="00F811F0"/>
    <w:rsid w:val="00F81320"/>
    <w:rsid w:val="00F8141F"/>
    <w:rsid w:val="00F81461"/>
    <w:rsid w:val="00F81557"/>
    <w:rsid w:val="00F816C1"/>
    <w:rsid w:val="00F81B31"/>
    <w:rsid w:val="00F81D36"/>
    <w:rsid w:val="00F81D80"/>
    <w:rsid w:val="00F81E5D"/>
    <w:rsid w:val="00F81F33"/>
    <w:rsid w:val="00F81FB2"/>
    <w:rsid w:val="00F82064"/>
    <w:rsid w:val="00F8209C"/>
    <w:rsid w:val="00F820D5"/>
    <w:rsid w:val="00F82CD2"/>
    <w:rsid w:val="00F82CE0"/>
    <w:rsid w:val="00F82DD6"/>
    <w:rsid w:val="00F83157"/>
    <w:rsid w:val="00F8319F"/>
    <w:rsid w:val="00F833F5"/>
    <w:rsid w:val="00F83593"/>
    <w:rsid w:val="00F835E2"/>
    <w:rsid w:val="00F83726"/>
    <w:rsid w:val="00F837BE"/>
    <w:rsid w:val="00F837E4"/>
    <w:rsid w:val="00F83830"/>
    <w:rsid w:val="00F8393A"/>
    <w:rsid w:val="00F83BB6"/>
    <w:rsid w:val="00F83C0D"/>
    <w:rsid w:val="00F83C2C"/>
    <w:rsid w:val="00F83D11"/>
    <w:rsid w:val="00F83D90"/>
    <w:rsid w:val="00F83E8C"/>
    <w:rsid w:val="00F8446E"/>
    <w:rsid w:val="00F844BA"/>
    <w:rsid w:val="00F84BE5"/>
    <w:rsid w:val="00F84BF3"/>
    <w:rsid w:val="00F84D23"/>
    <w:rsid w:val="00F85046"/>
    <w:rsid w:val="00F850BC"/>
    <w:rsid w:val="00F8518C"/>
    <w:rsid w:val="00F851E6"/>
    <w:rsid w:val="00F855D9"/>
    <w:rsid w:val="00F8563F"/>
    <w:rsid w:val="00F85698"/>
    <w:rsid w:val="00F856E7"/>
    <w:rsid w:val="00F85715"/>
    <w:rsid w:val="00F859C6"/>
    <w:rsid w:val="00F859C9"/>
    <w:rsid w:val="00F85A12"/>
    <w:rsid w:val="00F85B36"/>
    <w:rsid w:val="00F85C12"/>
    <w:rsid w:val="00F85D49"/>
    <w:rsid w:val="00F85D59"/>
    <w:rsid w:val="00F85DC7"/>
    <w:rsid w:val="00F85EF7"/>
    <w:rsid w:val="00F86014"/>
    <w:rsid w:val="00F86021"/>
    <w:rsid w:val="00F865B3"/>
    <w:rsid w:val="00F8681A"/>
    <w:rsid w:val="00F86830"/>
    <w:rsid w:val="00F868B0"/>
    <w:rsid w:val="00F869ED"/>
    <w:rsid w:val="00F86B2B"/>
    <w:rsid w:val="00F86D41"/>
    <w:rsid w:val="00F86D83"/>
    <w:rsid w:val="00F86E7D"/>
    <w:rsid w:val="00F87331"/>
    <w:rsid w:val="00F8749A"/>
    <w:rsid w:val="00F876CA"/>
    <w:rsid w:val="00F87A8E"/>
    <w:rsid w:val="00F87CAF"/>
    <w:rsid w:val="00F87D81"/>
    <w:rsid w:val="00F87F26"/>
    <w:rsid w:val="00F901DA"/>
    <w:rsid w:val="00F90302"/>
    <w:rsid w:val="00F90378"/>
    <w:rsid w:val="00F90744"/>
    <w:rsid w:val="00F9078A"/>
    <w:rsid w:val="00F907AF"/>
    <w:rsid w:val="00F909CA"/>
    <w:rsid w:val="00F90A24"/>
    <w:rsid w:val="00F90BD6"/>
    <w:rsid w:val="00F90E5F"/>
    <w:rsid w:val="00F90FBA"/>
    <w:rsid w:val="00F90FDE"/>
    <w:rsid w:val="00F9107F"/>
    <w:rsid w:val="00F91257"/>
    <w:rsid w:val="00F916CF"/>
    <w:rsid w:val="00F9172F"/>
    <w:rsid w:val="00F9187D"/>
    <w:rsid w:val="00F91961"/>
    <w:rsid w:val="00F91ADC"/>
    <w:rsid w:val="00F91DA8"/>
    <w:rsid w:val="00F91FA9"/>
    <w:rsid w:val="00F9201E"/>
    <w:rsid w:val="00F9219B"/>
    <w:rsid w:val="00F924C2"/>
    <w:rsid w:val="00F926FB"/>
    <w:rsid w:val="00F92E8C"/>
    <w:rsid w:val="00F92EFE"/>
    <w:rsid w:val="00F93024"/>
    <w:rsid w:val="00F9306E"/>
    <w:rsid w:val="00F931A2"/>
    <w:rsid w:val="00F934EA"/>
    <w:rsid w:val="00F93599"/>
    <w:rsid w:val="00F935F4"/>
    <w:rsid w:val="00F937DA"/>
    <w:rsid w:val="00F938F1"/>
    <w:rsid w:val="00F93A71"/>
    <w:rsid w:val="00F93BCB"/>
    <w:rsid w:val="00F93DDA"/>
    <w:rsid w:val="00F93F0E"/>
    <w:rsid w:val="00F940CB"/>
    <w:rsid w:val="00F947C7"/>
    <w:rsid w:val="00F949BE"/>
    <w:rsid w:val="00F94B78"/>
    <w:rsid w:val="00F94CEE"/>
    <w:rsid w:val="00F94E06"/>
    <w:rsid w:val="00F94F9B"/>
    <w:rsid w:val="00F94FEC"/>
    <w:rsid w:val="00F951A0"/>
    <w:rsid w:val="00F953D2"/>
    <w:rsid w:val="00F95580"/>
    <w:rsid w:val="00F955D6"/>
    <w:rsid w:val="00F956A5"/>
    <w:rsid w:val="00F956DE"/>
    <w:rsid w:val="00F9585F"/>
    <w:rsid w:val="00F95897"/>
    <w:rsid w:val="00F95A6E"/>
    <w:rsid w:val="00F95BBF"/>
    <w:rsid w:val="00F95C3B"/>
    <w:rsid w:val="00F95CBC"/>
    <w:rsid w:val="00F95CD0"/>
    <w:rsid w:val="00F95F4D"/>
    <w:rsid w:val="00F965D8"/>
    <w:rsid w:val="00F9660A"/>
    <w:rsid w:val="00F966C1"/>
    <w:rsid w:val="00F96AC4"/>
    <w:rsid w:val="00F96F59"/>
    <w:rsid w:val="00F97164"/>
    <w:rsid w:val="00F973C4"/>
    <w:rsid w:val="00F974AC"/>
    <w:rsid w:val="00F97922"/>
    <w:rsid w:val="00F97A1E"/>
    <w:rsid w:val="00F97BAF"/>
    <w:rsid w:val="00F97DC1"/>
    <w:rsid w:val="00F97F08"/>
    <w:rsid w:val="00FA02DA"/>
    <w:rsid w:val="00FA05E0"/>
    <w:rsid w:val="00FA09E4"/>
    <w:rsid w:val="00FA09EA"/>
    <w:rsid w:val="00FA0C30"/>
    <w:rsid w:val="00FA0DA8"/>
    <w:rsid w:val="00FA0EBB"/>
    <w:rsid w:val="00FA0F18"/>
    <w:rsid w:val="00FA0F6E"/>
    <w:rsid w:val="00FA1235"/>
    <w:rsid w:val="00FA16C7"/>
    <w:rsid w:val="00FA1792"/>
    <w:rsid w:val="00FA1AA3"/>
    <w:rsid w:val="00FA1CA9"/>
    <w:rsid w:val="00FA1DD0"/>
    <w:rsid w:val="00FA1DD5"/>
    <w:rsid w:val="00FA1E32"/>
    <w:rsid w:val="00FA25AF"/>
    <w:rsid w:val="00FA25D5"/>
    <w:rsid w:val="00FA2876"/>
    <w:rsid w:val="00FA28BD"/>
    <w:rsid w:val="00FA2A02"/>
    <w:rsid w:val="00FA2B4C"/>
    <w:rsid w:val="00FA2E24"/>
    <w:rsid w:val="00FA2F5C"/>
    <w:rsid w:val="00FA2FEF"/>
    <w:rsid w:val="00FA3088"/>
    <w:rsid w:val="00FA33CB"/>
    <w:rsid w:val="00FA3789"/>
    <w:rsid w:val="00FA3A19"/>
    <w:rsid w:val="00FA3A4D"/>
    <w:rsid w:val="00FA3B62"/>
    <w:rsid w:val="00FA3CA3"/>
    <w:rsid w:val="00FA3D2C"/>
    <w:rsid w:val="00FA3E04"/>
    <w:rsid w:val="00FA3E21"/>
    <w:rsid w:val="00FA453A"/>
    <w:rsid w:val="00FA454E"/>
    <w:rsid w:val="00FA45BA"/>
    <w:rsid w:val="00FA476B"/>
    <w:rsid w:val="00FA4A4E"/>
    <w:rsid w:val="00FA5048"/>
    <w:rsid w:val="00FA52E0"/>
    <w:rsid w:val="00FA5325"/>
    <w:rsid w:val="00FA547D"/>
    <w:rsid w:val="00FA5508"/>
    <w:rsid w:val="00FA57DB"/>
    <w:rsid w:val="00FA5837"/>
    <w:rsid w:val="00FA587C"/>
    <w:rsid w:val="00FA5ABC"/>
    <w:rsid w:val="00FA5B7F"/>
    <w:rsid w:val="00FA5BA2"/>
    <w:rsid w:val="00FA626F"/>
    <w:rsid w:val="00FA6287"/>
    <w:rsid w:val="00FA64C1"/>
    <w:rsid w:val="00FA655E"/>
    <w:rsid w:val="00FA686F"/>
    <w:rsid w:val="00FA6929"/>
    <w:rsid w:val="00FA6BC3"/>
    <w:rsid w:val="00FA6BF1"/>
    <w:rsid w:val="00FA6D84"/>
    <w:rsid w:val="00FA6EC9"/>
    <w:rsid w:val="00FA6EDF"/>
    <w:rsid w:val="00FA7058"/>
    <w:rsid w:val="00FA70A6"/>
    <w:rsid w:val="00FA7274"/>
    <w:rsid w:val="00FA7539"/>
    <w:rsid w:val="00FA754A"/>
    <w:rsid w:val="00FA7633"/>
    <w:rsid w:val="00FA77D9"/>
    <w:rsid w:val="00FA7842"/>
    <w:rsid w:val="00FA7995"/>
    <w:rsid w:val="00FA7B01"/>
    <w:rsid w:val="00FA7DB1"/>
    <w:rsid w:val="00FA7FE1"/>
    <w:rsid w:val="00FB01FB"/>
    <w:rsid w:val="00FB0354"/>
    <w:rsid w:val="00FB037E"/>
    <w:rsid w:val="00FB05B7"/>
    <w:rsid w:val="00FB10AC"/>
    <w:rsid w:val="00FB10B6"/>
    <w:rsid w:val="00FB1288"/>
    <w:rsid w:val="00FB1498"/>
    <w:rsid w:val="00FB149A"/>
    <w:rsid w:val="00FB1506"/>
    <w:rsid w:val="00FB1509"/>
    <w:rsid w:val="00FB150B"/>
    <w:rsid w:val="00FB1619"/>
    <w:rsid w:val="00FB192F"/>
    <w:rsid w:val="00FB227C"/>
    <w:rsid w:val="00FB242E"/>
    <w:rsid w:val="00FB2498"/>
    <w:rsid w:val="00FB24B6"/>
    <w:rsid w:val="00FB2591"/>
    <w:rsid w:val="00FB25B6"/>
    <w:rsid w:val="00FB260A"/>
    <w:rsid w:val="00FB2803"/>
    <w:rsid w:val="00FB287A"/>
    <w:rsid w:val="00FB2A95"/>
    <w:rsid w:val="00FB2AB7"/>
    <w:rsid w:val="00FB2B59"/>
    <w:rsid w:val="00FB2E26"/>
    <w:rsid w:val="00FB2FA8"/>
    <w:rsid w:val="00FB2FF8"/>
    <w:rsid w:val="00FB30B4"/>
    <w:rsid w:val="00FB31F9"/>
    <w:rsid w:val="00FB32C9"/>
    <w:rsid w:val="00FB3B5D"/>
    <w:rsid w:val="00FB3DBC"/>
    <w:rsid w:val="00FB3E7E"/>
    <w:rsid w:val="00FB3EDE"/>
    <w:rsid w:val="00FB4343"/>
    <w:rsid w:val="00FB4577"/>
    <w:rsid w:val="00FB48C1"/>
    <w:rsid w:val="00FB4ABD"/>
    <w:rsid w:val="00FB4D20"/>
    <w:rsid w:val="00FB4DB2"/>
    <w:rsid w:val="00FB4FF1"/>
    <w:rsid w:val="00FB5117"/>
    <w:rsid w:val="00FB55A0"/>
    <w:rsid w:val="00FB5710"/>
    <w:rsid w:val="00FB5A92"/>
    <w:rsid w:val="00FB5AAF"/>
    <w:rsid w:val="00FB5C61"/>
    <w:rsid w:val="00FB5F6A"/>
    <w:rsid w:val="00FB6013"/>
    <w:rsid w:val="00FB6052"/>
    <w:rsid w:val="00FB60EC"/>
    <w:rsid w:val="00FB61E6"/>
    <w:rsid w:val="00FB62B6"/>
    <w:rsid w:val="00FB62EC"/>
    <w:rsid w:val="00FB6556"/>
    <w:rsid w:val="00FB6681"/>
    <w:rsid w:val="00FB6692"/>
    <w:rsid w:val="00FB6980"/>
    <w:rsid w:val="00FB6A37"/>
    <w:rsid w:val="00FB6DA9"/>
    <w:rsid w:val="00FB6FE5"/>
    <w:rsid w:val="00FB7211"/>
    <w:rsid w:val="00FB722A"/>
    <w:rsid w:val="00FB7554"/>
    <w:rsid w:val="00FB75F7"/>
    <w:rsid w:val="00FB764A"/>
    <w:rsid w:val="00FB77EA"/>
    <w:rsid w:val="00FB7C65"/>
    <w:rsid w:val="00FB7DDD"/>
    <w:rsid w:val="00FC02D8"/>
    <w:rsid w:val="00FC0360"/>
    <w:rsid w:val="00FC0445"/>
    <w:rsid w:val="00FC0493"/>
    <w:rsid w:val="00FC055B"/>
    <w:rsid w:val="00FC05BD"/>
    <w:rsid w:val="00FC075C"/>
    <w:rsid w:val="00FC0900"/>
    <w:rsid w:val="00FC0B2D"/>
    <w:rsid w:val="00FC0BBB"/>
    <w:rsid w:val="00FC0DCB"/>
    <w:rsid w:val="00FC1207"/>
    <w:rsid w:val="00FC172B"/>
    <w:rsid w:val="00FC1790"/>
    <w:rsid w:val="00FC1CE0"/>
    <w:rsid w:val="00FC1D62"/>
    <w:rsid w:val="00FC1DEE"/>
    <w:rsid w:val="00FC1EF5"/>
    <w:rsid w:val="00FC1F4A"/>
    <w:rsid w:val="00FC20D3"/>
    <w:rsid w:val="00FC2240"/>
    <w:rsid w:val="00FC26A5"/>
    <w:rsid w:val="00FC277C"/>
    <w:rsid w:val="00FC27DC"/>
    <w:rsid w:val="00FC282F"/>
    <w:rsid w:val="00FC2B34"/>
    <w:rsid w:val="00FC2B8A"/>
    <w:rsid w:val="00FC2C0D"/>
    <w:rsid w:val="00FC2C19"/>
    <w:rsid w:val="00FC2C90"/>
    <w:rsid w:val="00FC2CD9"/>
    <w:rsid w:val="00FC2D27"/>
    <w:rsid w:val="00FC31F6"/>
    <w:rsid w:val="00FC321C"/>
    <w:rsid w:val="00FC36E3"/>
    <w:rsid w:val="00FC3BDE"/>
    <w:rsid w:val="00FC3C0F"/>
    <w:rsid w:val="00FC3D94"/>
    <w:rsid w:val="00FC3EE6"/>
    <w:rsid w:val="00FC421F"/>
    <w:rsid w:val="00FC4274"/>
    <w:rsid w:val="00FC4301"/>
    <w:rsid w:val="00FC45F4"/>
    <w:rsid w:val="00FC49E7"/>
    <w:rsid w:val="00FC4A74"/>
    <w:rsid w:val="00FC4E1A"/>
    <w:rsid w:val="00FC4F8C"/>
    <w:rsid w:val="00FC5095"/>
    <w:rsid w:val="00FC50DA"/>
    <w:rsid w:val="00FC536B"/>
    <w:rsid w:val="00FC56C3"/>
    <w:rsid w:val="00FC56DA"/>
    <w:rsid w:val="00FC5A7E"/>
    <w:rsid w:val="00FC5B00"/>
    <w:rsid w:val="00FC629B"/>
    <w:rsid w:val="00FC62AD"/>
    <w:rsid w:val="00FC63DF"/>
    <w:rsid w:val="00FC6407"/>
    <w:rsid w:val="00FC6681"/>
    <w:rsid w:val="00FC669F"/>
    <w:rsid w:val="00FC684F"/>
    <w:rsid w:val="00FC6997"/>
    <w:rsid w:val="00FC6CB3"/>
    <w:rsid w:val="00FC6D93"/>
    <w:rsid w:val="00FC74B0"/>
    <w:rsid w:val="00FC7A09"/>
    <w:rsid w:val="00FC7CC0"/>
    <w:rsid w:val="00FD020D"/>
    <w:rsid w:val="00FD02E8"/>
    <w:rsid w:val="00FD06C7"/>
    <w:rsid w:val="00FD075B"/>
    <w:rsid w:val="00FD09E3"/>
    <w:rsid w:val="00FD09FA"/>
    <w:rsid w:val="00FD0B20"/>
    <w:rsid w:val="00FD0ECD"/>
    <w:rsid w:val="00FD12B3"/>
    <w:rsid w:val="00FD1342"/>
    <w:rsid w:val="00FD13B2"/>
    <w:rsid w:val="00FD141E"/>
    <w:rsid w:val="00FD15D8"/>
    <w:rsid w:val="00FD1643"/>
    <w:rsid w:val="00FD16EA"/>
    <w:rsid w:val="00FD1717"/>
    <w:rsid w:val="00FD18EF"/>
    <w:rsid w:val="00FD1CB6"/>
    <w:rsid w:val="00FD1EF7"/>
    <w:rsid w:val="00FD23CC"/>
    <w:rsid w:val="00FD2536"/>
    <w:rsid w:val="00FD2585"/>
    <w:rsid w:val="00FD26AA"/>
    <w:rsid w:val="00FD273C"/>
    <w:rsid w:val="00FD27B9"/>
    <w:rsid w:val="00FD2812"/>
    <w:rsid w:val="00FD2A49"/>
    <w:rsid w:val="00FD2B18"/>
    <w:rsid w:val="00FD2B80"/>
    <w:rsid w:val="00FD2C78"/>
    <w:rsid w:val="00FD2D9D"/>
    <w:rsid w:val="00FD2EA5"/>
    <w:rsid w:val="00FD2EB2"/>
    <w:rsid w:val="00FD3080"/>
    <w:rsid w:val="00FD34DC"/>
    <w:rsid w:val="00FD35FE"/>
    <w:rsid w:val="00FD364C"/>
    <w:rsid w:val="00FD37F8"/>
    <w:rsid w:val="00FD3C12"/>
    <w:rsid w:val="00FD3D3B"/>
    <w:rsid w:val="00FD3D47"/>
    <w:rsid w:val="00FD3DF4"/>
    <w:rsid w:val="00FD3DF7"/>
    <w:rsid w:val="00FD3F65"/>
    <w:rsid w:val="00FD400A"/>
    <w:rsid w:val="00FD4138"/>
    <w:rsid w:val="00FD41A9"/>
    <w:rsid w:val="00FD481A"/>
    <w:rsid w:val="00FD4931"/>
    <w:rsid w:val="00FD4C20"/>
    <w:rsid w:val="00FD4D84"/>
    <w:rsid w:val="00FD4F63"/>
    <w:rsid w:val="00FD4FE3"/>
    <w:rsid w:val="00FD50AC"/>
    <w:rsid w:val="00FD5493"/>
    <w:rsid w:val="00FD56B4"/>
    <w:rsid w:val="00FD5948"/>
    <w:rsid w:val="00FD5A07"/>
    <w:rsid w:val="00FD5A79"/>
    <w:rsid w:val="00FD5C9A"/>
    <w:rsid w:val="00FD5CAA"/>
    <w:rsid w:val="00FD5D1B"/>
    <w:rsid w:val="00FD5D7B"/>
    <w:rsid w:val="00FD5EE5"/>
    <w:rsid w:val="00FD5F51"/>
    <w:rsid w:val="00FD61F7"/>
    <w:rsid w:val="00FD64DC"/>
    <w:rsid w:val="00FD6832"/>
    <w:rsid w:val="00FD6893"/>
    <w:rsid w:val="00FD6A96"/>
    <w:rsid w:val="00FD6C32"/>
    <w:rsid w:val="00FD6E18"/>
    <w:rsid w:val="00FD7123"/>
    <w:rsid w:val="00FD735C"/>
    <w:rsid w:val="00FD7490"/>
    <w:rsid w:val="00FD74CB"/>
    <w:rsid w:val="00FD75B2"/>
    <w:rsid w:val="00FD7663"/>
    <w:rsid w:val="00FD799B"/>
    <w:rsid w:val="00FD7C9A"/>
    <w:rsid w:val="00FD7CC7"/>
    <w:rsid w:val="00FE0063"/>
    <w:rsid w:val="00FE01E9"/>
    <w:rsid w:val="00FE108A"/>
    <w:rsid w:val="00FE1513"/>
    <w:rsid w:val="00FE154D"/>
    <w:rsid w:val="00FE1772"/>
    <w:rsid w:val="00FE1B07"/>
    <w:rsid w:val="00FE1DBE"/>
    <w:rsid w:val="00FE1DE2"/>
    <w:rsid w:val="00FE21EC"/>
    <w:rsid w:val="00FE2223"/>
    <w:rsid w:val="00FE2252"/>
    <w:rsid w:val="00FE236F"/>
    <w:rsid w:val="00FE2416"/>
    <w:rsid w:val="00FE271D"/>
    <w:rsid w:val="00FE2918"/>
    <w:rsid w:val="00FE2A73"/>
    <w:rsid w:val="00FE2B67"/>
    <w:rsid w:val="00FE2BBE"/>
    <w:rsid w:val="00FE2D63"/>
    <w:rsid w:val="00FE2E12"/>
    <w:rsid w:val="00FE2E84"/>
    <w:rsid w:val="00FE2F7A"/>
    <w:rsid w:val="00FE2FDE"/>
    <w:rsid w:val="00FE383A"/>
    <w:rsid w:val="00FE3844"/>
    <w:rsid w:val="00FE396D"/>
    <w:rsid w:val="00FE39A9"/>
    <w:rsid w:val="00FE3B65"/>
    <w:rsid w:val="00FE3BE8"/>
    <w:rsid w:val="00FE3C6B"/>
    <w:rsid w:val="00FE403C"/>
    <w:rsid w:val="00FE432E"/>
    <w:rsid w:val="00FE4446"/>
    <w:rsid w:val="00FE448E"/>
    <w:rsid w:val="00FE4544"/>
    <w:rsid w:val="00FE4837"/>
    <w:rsid w:val="00FE4977"/>
    <w:rsid w:val="00FE4A36"/>
    <w:rsid w:val="00FE4E81"/>
    <w:rsid w:val="00FE4EF3"/>
    <w:rsid w:val="00FE5481"/>
    <w:rsid w:val="00FE5AC9"/>
    <w:rsid w:val="00FE5B75"/>
    <w:rsid w:val="00FE5D44"/>
    <w:rsid w:val="00FE5DF2"/>
    <w:rsid w:val="00FE5ECD"/>
    <w:rsid w:val="00FE63D2"/>
    <w:rsid w:val="00FE63E4"/>
    <w:rsid w:val="00FE67F1"/>
    <w:rsid w:val="00FE6817"/>
    <w:rsid w:val="00FE68AF"/>
    <w:rsid w:val="00FE6B0B"/>
    <w:rsid w:val="00FE6B2C"/>
    <w:rsid w:val="00FE6F63"/>
    <w:rsid w:val="00FE7082"/>
    <w:rsid w:val="00FE7085"/>
    <w:rsid w:val="00FE75FC"/>
    <w:rsid w:val="00FE76B5"/>
    <w:rsid w:val="00FE7911"/>
    <w:rsid w:val="00FE7944"/>
    <w:rsid w:val="00FE79CB"/>
    <w:rsid w:val="00FE7F6A"/>
    <w:rsid w:val="00FE7FF8"/>
    <w:rsid w:val="00FF0010"/>
    <w:rsid w:val="00FF001F"/>
    <w:rsid w:val="00FF01E4"/>
    <w:rsid w:val="00FF0454"/>
    <w:rsid w:val="00FF05CE"/>
    <w:rsid w:val="00FF07D3"/>
    <w:rsid w:val="00FF0871"/>
    <w:rsid w:val="00FF089E"/>
    <w:rsid w:val="00FF08B8"/>
    <w:rsid w:val="00FF0A99"/>
    <w:rsid w:val="00FF0B01"/>
    <w:rsid w:val="00FF0BB6"/>
    <w:rsid w:val="00FF0D8E"/>
    <w:rsid w:val="00FF0FF8"/>
    <w:rsid w:val="00FF13C2"/>
    <w:rsid w:val="00FF1778"/>
    <w:rsid w:val="00FF1C68"/>
    <w:rsid w:val="00FF1C98"/>
    <w:rsid w:val="00FF1D5A"/>
    <w:rsid w:val="00FF1EF0"/>
    <w:rsid w:val="00FF2068"/>
    <w:rsid w:val="00FF22E7"/>
    <w:rsid w:val="00FF268B"/>
    <w:rsid w:val="00FF28A3"/>
    <w:rsid w:val="00FF28BB"/>
    <w:rsid w:val="00FF2A24"/>
    <w:rsid w:val="00FF2AA4"/>
    <w:rsid w:val="00FF2B2E"/>
    <w:rsid w:val="00FF2BA9"/>
    <w:rsid w:val="00FF2D04"/>
    <w:rsid w:val="00FF333F"/>
    <w:rsid w:val="00FF3789"/>
    <w:rsid w:val="00FF37C1"/>
    <w:rsid w:val="00FF37E2"/>
    <w:rsid w:val="00FF3987"/>
    <w:rsid w:val="00FF39D6"/>
    <w:rsid w:val="00FF3ADA"/>
    <w:rsid w:val="00FF3BD2"/>
    <w:rsid w:val="00FF3C6A"/>
    <w:rsid w:val="00FF3DBF"/>
    <w:rsid w:val="00FF3E38"/>
    <w:rsid w:val="00FF3EC5"/>
    <w:rsid w:val="00FF3FD9"/>
    <w:rsid w:val="00FF4027"/>
    <w:rsid w:val="00FF4234"/>
    <w:rsid w:val="00FF4328"/>
    <w:rsid w:val="00FF43C6"/>
    <w:rsid w:val="00FF455F"/>
    <w:rsid w:val="00FF46BB"/>
    <w:rsid w:val="00FF4726"/>
    <w:rsid w:val="00FF493E"/>
    <w:rsid w:val="00FF49FA"/>
    <w:rsid w:val="00FF4AD1"/>
    <w:rsid w:val="00FF4BB4"/>
    <w:rsid w:val="00FF4C74"/>
    <w:rsid w:val="00FF4FCD"/>
    <w:rsid w:val="00FF5113"/>
    <w:rsid w:val="00FF5312"/>
    <w:rsid w:val="00FF5385"/>
    <w:rsid w:val="00FF53D1"/>
    <w:rsid w:val="00FF54F4"/>
    <w:rsid w:val="00FF588C"/>
    <w:rsid w:val="00FF5A64"/>
    <w:rsid w:val="00FF5C5A"/>
    <w:rsid w:val="00FF6176"/>
    <w:rsid w:val="00FF6716"/>
    <w:rsid w:val="00FF697A"/>
    <w:rsid w:val="00FF6AFD"/>
    <w:rsid w:val="00FF6B69"/>
    <w:rsid w:val="00FF6CB6"/>
    <w:rsid w:val="00FF6D82"/>
    <w:rsid w:val="00FF6E7D"/>
    <w:rsid w:val="00FF6E9A"/>
    <w:rsid w:val="00FF6EC7"/>
    <w:rsid w:val="00FF6F38"/>
    <w:rsid w:val="00FF6F86"/>
    <w:rsid w:val="00FF6FF5"/>
    <w:rsid w:val="00FF71A2"/>
    <w:rsid w:val="00FF73C9"/>
    <w:rsid w:val="00FF748C"/>
    <w:rsid w:val="00FF752C"/>
    <w:rsid w:val="00FF79D9"/>
    <w:rsid w:val="00FF7A2A"/>
    <w:rsid w:val="00FF7CD6"/>
    <w:rsid w:val="00FF7D6F"/>
    <w:rsid w:val="074AFBC3"/>
    <w:rsid w:val="0A13BA30"/>
    <w:rsid w:val="25EEC828"/>
    <w:rsid w:val="427DCF81"/>
    <w:rsid w:val="492AAB49"/>
    <w:rsid w:val="4D7E43B4"/>
    <w:rsid w:val="5EFBFDF1"/>
    <w:rsid w:val="6174ABFB"/>
    <w:rsid w:val="7D80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738ABDF"/>
  <w15:docId w15:val="{FAD4F9D1-4A6D-4A0E-B32D-48A15385F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27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a">
    <w:name w:val="อักขระ อักขระ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1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64DF4"/>
    <w:pPr>
      <w:tabs>
        <w:tab w:val="clear" w:pos="907"/>
      </w:tabs>
      <w:spacing w:line="240" w:lineRule="auto"/>
      <w:ind w:left="990"/>
      <w:jc w:val="thaiDistribute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0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pPr>
      <w:jc w:val="both"/>
    </w:pPr>
    <w:rPr>
      <w:rFonts w:ascii="Angsana New" w:hAnsi="Angsana New"/>
      <w:sz w:val="30"/>
      <w:szCs w:val="30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link w:val="BodyTextIndent2Char1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link w:val="BodyTextIndent3Char"/>
    <w:uiPriority w:val="99"/>
    <w:pPr>
      <w:spacing w:after="120"/>
      <w:ind w:left="360"/>
    </w:pPr>
    <w:rPr>
      <w:rFonts w:cs="Cordia New"/>
      <w:sz w:val="16"/>
    </w:rPr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22"/>
    </w:rPr>
  </w:style>
  <w:style w:type="character" w:customStyle="1" w:styleId="BodyText2Char">
    <w:name w:val="Body Text 2 Char"/>
    <w:link w:val="BodyText2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</w:style>
  <w:style w:type="paragraph" w:customStyle="1" w:styleId="CharCharCharCharChar1CharCharChar">
    <w:name w:val="อักขระ อักขระ Char Char Char Char Char1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E2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Preformatted">
    <w:name w:val="Preformatted"/>
    <w:basedOn w:val="Normal"/>
    <w:link w:val="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Heading7Char">
    <w:name w:val="Heading 7 Char"/>
    <w:link w:val="Heading7"/>
    <w:rPr>
      <w:rFonts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CordiaNew">
    <w:name w:val="Cordia New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AccPolicyalternativeChar">
    <w:name w:val="Acc Policy alternative Char"/>
    <w:basedOn w:val="Normal"/>
    <w:link w:val="AccPolicyalternativeChar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2"/>
        <w:tab w:val="left" w:pos="0"/>
      </w:tabs>
      <w:ind w:left="1080" w:right="14"/>
      <w:jc w:val="both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alternativeCharChar">
    <w:name w:val="Acc Policy alternative Char Char"/>
    <w:link w:val="AccPolicyalternativeChar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A">
    <w:name w:val="AA"/>
    <w:basedOn w:val="Normal"/>
    <w:rsid w:val="00163F97"/>
    <w:pPr>
      <w:pBdr>
        <w:bottom w:val="doub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 w:cs="Times New Roman"/>
      <w:snapToGrid w:val="0"/>
      <w:color w:val="000000"/>
      <w:sz w:val="28"/>
      <w:szCs w:val="28"/>
      <w:lang w:eastAsia="zh-CN"/>
    </w:rPr>
  </w:style>
  <w:style w:type="paragraph" w:customStyle="1" w:styleId="a9">
    <w:name w:val="à¹×éÍàÃ×èÍ§"/>
    <w:basedOn w:val="Normal"/>
    <w:rsid w:val="00F203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/>
    </w:rPr>
  </w:style>
  <w:style w:type="paragraph" w:customStyle="1" w:styleId="ab">
    <w:name w:val="???????????"/>
    <w:basedOn w:val="Normal"/>
    <w:rsid w:val="00CC5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acctmergecolhdg">
    <w:name w:val="acct merge col hdg"/>
    <w:aliases w:val="mh"/>
    <w:basedOn w:val="Normal"/>
    <w:rsid w:val="00DE5F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18"/>
      <w:szCs w:val="22"/>
    </w:rPr>
  </w:style>
  <w:style w:type="character" w:customStyle="1" w:styleId="Heading4Char">
    <w:name w:val="Heading 4 Char"/>
    <w:basedOn w:val="DefaultParagraphFont"/>
    <w:rsid w:val="00CE621F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  <w:szCs w:val="22"/>
    </w:rPr>
  </w:style>
  <w:style w:type="character" w:customStyle="1" w:styleId="Heading5Char">
    <w:name w:val="Heading 5 Char"/>
    <w:basedOn w:val="DefaultParagraphFont"/>
    <w:rsid w:val="00CE621F"/>
    <w:rPr>
      <w:rFonts w:asciiTheme="majorHAnsi" w:eastAsiaTheme="majorEastAsia" w:hAnsiTheme="majorHAnsi" w:cstheme="majorBidi"/>
      <w:color w:val="243F60" w:themeColor="accent1" w:themeShade="7F"/>
      <w:sz w:val="18"/>
      <w:szCs w:val="22"/>
    </w:rPr>
  </w:style>
  <w:style w:type="character" w:customStyle="1" w:styleId="Heading6Char">
    <w:name w:val="Heading 6 Char"/>
    <w:basedOn w:val="DefaultParagraphFont"/>
    <w:rsid w:val="00CE62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CE621F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rsid w:val="00CE62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customStyle="1" w:styleId="Heading1Char1">
    <w:name w:val="Heading 1 Char1"/>
    <w:basedOn w:val="DefaultParagraphFont"/>
    <w:uiPriority w:val="99"/>
    <w:rsid w:val="00CE621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CE621F"/>
    <w:rPr>
      <w:rFonts w:ascii="Arial" w:hAnsi="Arial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E621F"/>
    <w:rPr>
      <w:rFonts w:ascii="Arial" w:hAnsi="Arial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E621F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E621F"/>
    <w:rPr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E621F"/>
    <w:rPr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CE621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E621F"/>
    <w:rPr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CE621F"/>
    <w:rPr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CE621F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link w:val="Footer"/>
    <w:uiPriority w:val="99"/>
    <w:rsid w:val="00CE621F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basedOn w:val="BodyTextChar1"/>
    <w:link w:val="BodyTextFirstIndent"/>
    <w:rsid w:val="00CE621F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E621F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basedOn w:val="BodyTextIndentChar1"/>
    <w:link w:val="BodyTextFirstIndent2"/>
    <w:rsid w:val="00CE621F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CE621F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">
    <w:name w:val="ลบ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rsid w:val="00CE621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basedOn w:val="DefaultParagraphFont"/>
    <w:link w:val="BodyText3"/>
    <w:rsid w:val="00CE621F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CE621F"/>
    <w:rPr>
      <w:rFonts w:ascii="Arial" w:hAnsi="Arial" w:cs="Cordia New"/>
      <w:sz w:val="18"/>
      <w:szCs w:val="21"/>
    </w:rPr>
  </w:style>
  <w:style w:type="character" w:customStyle="1" w:styleId="BalloonTextChar">
    <w:name w:val="Balloon Text Char"/>
    <w:basedOn w:val="DefaultParagraphFont"/>
    <w:link w:val="BalloonText"/>
    <w:semiHidden/>
    <w:rsid w:val="00CE621F"/>
    <w:rPr>
      <w:rFonts w:ascii="Tahoma" w:hAnsi="Tahoma"/>
      <w:sz w:val="16"/>
      <w:szCs w:val="18"/>
    </w:rPr>
  </w:style>
  <w:style w:type="paragraph" w:styleId="Signature">
    <w:name w:val="Signature"/>
    <w:basedOn w:val="Normal"/>
    <w:link w:val="SignatureChar1"/>
    <w:rsid w:val="00CE621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CE621F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CE621F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E621F"/>
    <w:rPr>
      <w:rFonts w:ascii="Arial" w:hAnsi="Arial"/>
    </w:rPr>
  </w:style>
  <w:style w:type="paragraph" w:customStyle="1" w:styleId="Graphic">
    <w:name w:val="Graphic"/>
    <w:basedOn w:val="Signature"/>
    <w:rsid w:val="00CE6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E621F"/>
    <w:pPr>
      <w:spacing w:after="0"/>
    </w:pPr>
  </w:style>
  <w:style w:type="paragraph" w:customStyle="1" w:styleId="acctdividends">
    <w:name w:val="acct dividends"/>
    <w:aliases w:val="a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E621F"/>
    <w:pPr>
      <w:spacing w:after="0"/>
    </w:pPr>
  </w:style>
  <w:style w:type="paragraph" w:customStyle="1" w:styleId="acctindent">
    <w:name w:val="acct indent"/>
    <w:aliases w:val="ai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E621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E621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E621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E621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E621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E621F"/>
    <w:pPr>
      <w:ind w:left="1134"/>
    </w:pPr>
    <w:rPr>
      <w:rFonts w:eastAsiaTheme="minorHAnsi" w:cstheme="minorBidi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E621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E621F"/>
    <w:pPr>
      <w:spacing w:after="0"/>
    </w:pPr>
    <w:rPr>
      <w:rFonts w:eastAsiaTheme="minorHAnsi" w:cstheme="minorBidi"/>
    </w:rPr>
  </w:style>
  <w:style w:type="paragraph" w:customStyle="1" w:styleId="block2nospaceafter">
    <w:name w:val="block2 no space after"/>
    <w:aliases w:val="b2n,block2 no sp"/>
    <w:basedOn w:val="block2"/>
    <w:rsid w:val="00CE621F"/>
    <w:pPr>
      <w:spacing w:after="0"/>
    </w:pPr>
  </w:style>
  <w:style w:type="paragraph" w:customStyle="1" w:styleId="List1a">
    <w:name w:val="List 1a"/>
    <w:aliases w:val="1a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E6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CE621F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CE621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E621F"/>
  </w:style>
  <w:style w:type="paragraph" w:customStyle="1" w:styleId="zreportaddinfo">
    <w:name w:val="zreport addinfo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E621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E621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ind">
    <w:name w:val="*in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E621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E621F"/>
    <w:rPr>
      <w:b/>
      <w:bCs/>
    </w:rPr>
  </w:style>
  <w:style w:type="paragraph" w:customStyle="1" w:styleId="nineptbodytext">
    <w:name w:val="nine pt body text"/>
    <w:aliases w:val="9bt"/>
    <w:basedOn w:val="nineptnormal"/>
    <w:rsid w:val="00CE621F"/>
    <w:pPr>
      <w:spacing w:after="220"/>
    </w:pPr>
  </w:style>
  <w:style w:type="paragraph" w:customStyle="1" w:styleId="nineptnormal">
    <w:name w:val="nine pt normal"/>
    <w:aliases w:val="9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E621F"/>
    <w:pPr>
      <w:jc w:val="center"/>
    </w:pPr>
  </w:style>
  <w:style w:type="paragraph" w:customStyle="1" w:styleId="heading">
    <w:name w:val="heading"/>
    <w:aliases w:val="h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E621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E621F"/>
  </w:style>
  <w:style w:type="paragraph" w:customStyle="1" w:styleId="nineptheadingcentredbold">
    <w:name w:val="nine pt heading centred bold"/>
    <w:aliases w:val="9hc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E621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E621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E621F"/>
    <w:rPr>
      <w:b/>
    </w:rPr>
  </w:style>
  <w:style w:type="paragraph" w:customStyle="1" w:styleId="nineptcolumntab1">
    <w:name w:val="nine pt column tab1"/>
    <w:aliases w:val="a91"/>
    <w:basedOn w:val="nineptnormal"/>
    <w:rsid w:val="00CE621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E621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E621F"/>
    <w:pPr>
      <w:jc w:val="center"/>
    </w:pPr>
  </w:style>
  <w:style w:type="paragraph" w:customStyle="1" w:styleId="Normalheading">
    <w:name w:val="Normal heading"/>
    <w:aliases w:val="nh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E621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E621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E621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E621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E621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E621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E621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E621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E621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E621F"/>
    <w:pPr>
      <w:ind w:left="1134" w:hanging="567"/>
    </w:pPr>
    <w:rPr>
      <w:rFonts w:eastAsiaTheme="minorHAnsi" w:cstheme="minorBidi"/>
    </w:rPr>
  </w:style>
  <w:style w:type="paragraph" w:customStyle="1" w:styleId="blocklist2">
    <w:name w:val="block list2"/>
    <w:aliases w:val="blist2"/>
    <w:basedOn w:val="blocklist"/>
    <w:rsid w:val="00CE621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E621F"/>
    <w:pPr>
      <w:keepNext/>
      <w:keepLines/>
      <w:spacing w:before="70"/>
    </w:pPr>
    <w:rPr>
      <w:rFonts w:eastAsiaTheme="minorHAnsi" w:cstheme="minorBidi"/>
      <w:b/>
    </w:rPr>
  </w:style>
  <w:style w:type="paragraph" w:customStyle="1" w:styleId="blockheadingitalicnosp">
    <w:name w:val="block heading italic no sp"/>
    <w:aliases w:val="bhin"/>
    <w:basedOn w:val="blockheadingitalic"/>
    <w:rsid w:val="00CE621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E621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E621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E621F"/>
    <w:pPr>
      <w:spacing w:after="0"/>
    </w:pPr>
  </w:style>
  <w:style w:type="paragraph" w:customStyle="1" w:styleId="smallreturn">
    <w:name w:val="small return"/>
    <w:aliases w:val="sr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E621F"/>
    <w:pPr>
      <w:spacing w:after="0"/>
    </w:pPr>
  </w:style>
  <w:style w:type="paragraph" w:customStyle="1" w:styleId="headingbolditalic">
    <w:name w:val="heading bold italic"/>
    <w:aliases w:val="hbi"/>
    <w:basedOn w:val="heading"/>
    <w:rsid w:val="00CE621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E621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E621F"/>
    <w:pPr>
      <w:spacing w:after="0"/>
    </w:pPr>
  </w:style>
  <w:style w:type="paragraph" w:customStyle="1" w:styleId="blockbullet">
    <w:name w:val="block bullet"/>
    <w:aliases w:val="bb"/>
    <w:basedOn w:val="block"/>
    <w:rsid w:val="00CE621F"/>
    <w:pPr>
      <w:tabs>
        <w:tab w:val="num" w:pos="907"/>
      </w:tabs>
      <w:ind w:left="907" w:hanging="340"/>
    </w:pPr>
    <w:rPr>
      <w:rFonts w:eastAsiaTheme="minorHAnsi" w:cstheme="minorBidi"/>
    </w:rPr>
  </w:style>
  <w:style w:type="paragraph" w:customStyle="1" w:styleId="acctfourfigureslongernumber3">
    <w:name w:val="acct four figures longer number3"/>
    <w:aliases w:val="a4+3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E621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E621F"/>
    <w:pPr>
      <w:spacing w:after="0"/>
    </w:pPr>
  </w:style>
  <w:style w:type="paragraph" w:customStyle="1" w:styleId="eightptnormal">
    <w:name w:val="eight pt normal"/>
    <w:aliases w:val="8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E621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E621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E621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E621F"/>
    <w:rPr>
      <w:b/>
      <w:bCs/>
    </w:rPr>
  </w:style>
  <w:style w:type="paragraph" w:customStyle="1" w:styleId="eightptbodytext">
    <w:name w:val="eight pt body text"/>
    <w:aliases w:val="8bt"/>
    <w:basedOn w:val="eightptnormal"/>
    <w:rsid w:val="00CE621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E621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E621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E621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E621F"/>
    <w:pPr>
      <w:spacing w:after="0"/>
    </w:pPr>
  </w:style>
  <w:style w:type="paragraph" w:customStyle="1" w:styleId="eightptblock">
    <w:name w:val="eight pt block"/>
    <w:aliases w:val="8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E621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E621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E621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E621F"/>
    <w:pPr>
      <w:spacing w:after="0"/>
    </w:pPr>
  </w:style>
  <w:style w:type="paragraph" w:customStyle="1" w:styleId="blockindent">
    <w:name w:val="block indent"/>
    <w:aliases w:val="bi"/>
    <w:basedOn w:val="block"/>
    <w:rsid w:val="00CE621F"/>
    <w:pPr>
      <w:ind w:left="737" w:hanging="170"/>
    </w:pPr>
    <w:rPr>
      <w:rFonts w:eastAsiaTheme="minorHAnsi" w:cstheme="minorBidi"/>
    </w:rPr>
  </w:style>
  <w:style w:type="paragraph" w:customStyle="1" w:styleId="nineptnormalcentred">
    <w:name w:val="nine pt normal centred"/>
    <w:aliases w:val="9nc"/>
    <w:basedOn w:val="nineptnormal"/>
    <w:rsid w:val="00CE621F"/>
    <w:pPr>
      <w:jc w:val="center"/>
    </w:pPr>
  </w:style>
  <w:style w:type="paragraph" w:customStyle="1" w:styleId="nineptcol">
    <w:name w:val="nine pt %col"/>
    <w:aliases w:val="9%"/>
    <w:basedOn w:val="nineptnormal"/>
    <w:rsid w:val="00CE621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E621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E621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E621F"/>
    <w:pPr>
      <w:spacing w:after="0"/>
    </w:pPr>
  </w:style>
  <w:style w:type="paragraph" w:customStyle="1" w:styleId="nineptblocklist">
    <w:name w:val="nine pt block list"/>
    <w:aliases w:val="9bl"/>
    <w:basedOn w:val="nineptblock"/>
    <w:rsid w:val="00CE621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E621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E621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E621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E621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E621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E621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E621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E621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E621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E621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E621F"/>
    <w:pPr>
      <w:spacing w:after="80"/>
    </w:pPr>
  </w:style>
  <w:style w:type="paragraph" w:customStyle="1" w:styleId="nineptratecol">
    <w:name w:val="nine pt rate col"/>
    <w:aliases w:val="a9r"/>
    <w:basedOn w:val="nineptnormal"/>
    <w:rsid w:val="00CE621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E621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E621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E621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E621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E621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E621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E621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E621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E621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E621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E621F"/>
    <w:pPr>
      <w:ind w:left="907" w:hanging="340"/>
    </w:pPr>
    <w:rPr>
      <w:rFonts w:eastAsiaTheme="minorHAnsi" w:cstheme="minorBidi"/>
    </w:rPr>
  </w:style>
  <w:style w:type="paragraph" w:customStyle="1" w:styleId="List3i">
    <w:name w:val="List 3i"/>
    <w:aliases w:val="3i"/>
    <w:basedOn w:val="List2i"/>
    <w:rsid w:val="00CE621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E621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E621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E621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E621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E621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E621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E621F"/>
    <w:pPr>
      <w:spacing w:after="80"/>
    </w:pPr>
  </w:style>
  <w:style w:type="paragraph" w:customStyle="1" w:styleId="blockbullet2">
    <w:name w:val="block bullet 2"/>
    <w:aliases w:val="bb2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E621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E621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Theme="minorHAns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CE621F"/>
    <w:rPr>
      <w:rFonts w:ascii="Angsana New" w:eastAsiaTheme="minorHAns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Theme="minorHAnsi" w:hAnsi="Times New Roman" w:cstheme="minorBidi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Theme="minorHAnsi" w:hAnsi="Times New Roman" w:cstheme="minorBidi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CE621F"/>
    <w:pPr>
      <w:tabs>
        <w:tab w:val="left" w:pos="540"/>
      </w:tabs>
      <w:ind w:right="-43"/>
    </w:pPr>
  </w:style>
  <w:style w:type="paragraph" w:customStyle="1" w:styleId="CoverTitle">
    <w:name w:val="Cover Tit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E621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E621F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E621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E621F"/>
    <w:rPr>
      <w:sz w:val="29"/>
      <w:szCs w:val="29"/>
    </w:rPr>
  </w:style>
  <w:style w:type="character" w:customStyle="1" w:styleId="shorttext">
    <w:name w:val="short_text"/>
    <w:basedOn w:val="DefaultParagraphFont"/>
    <w:rsid w:val="00CE621F"/>
  </w:style>
  <w:style w:type="paragraph" w:customStyle="1" w:styleId="Default">
    <w:name w:val="Default"/>
    <w:rsid w:val="00CE621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CE621F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CE621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E621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E6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621F"/>
    <w:rPr>
      <w:rFonts w:ascii="Arial" w:hAnsi="Arial"/>
      <w:b/>
      <w:bCs/>
      <w:szCs w:val="25"/>
    </w:rPr>
  </w:style>
  <w:style w:type="character" w:customStyle="1" w:styleId="hps">
    <w:name w:val="hps"/>
    <w:basedOn w:val="DefaultParagraphFont"/>
    <w:rsid w:val="00CE621F"/>
    <w:rPr>
      <w:rFonts w:cs="Times New Roman"/>
    </w:rPr>
  </w:style>
  <w:style w:type="character" w:customStyle="1" w:styleId="gt-icon-text1">
    <w:name w:val="gt-icon-text1"/>
    <w:basedOn w:val="DefaultParagraphFont"/>
    <w:rsid w:val="00CE621F"/>
    <w:rPr>
      <w:rFonts w:cs="Times New Roman"/>
    </w:rPr>
  </w:style>
  <w:style w:type="character" w:customStyle="1" w:styleId="longtext">
    <w:name w:val="long_text"/>
    <w:basedOn w:val="DefaultParagraphFont"/>
    <w:rsid w:val="00CE621F"/>
    <w:rPr>
      <w:rFonts w:cs="Times New Roman"/>
    </w:rPr>
  </w:style>
  <w:style w:type="character" w:styleId="CommentReference">
    <w:name w:val="annotation reference"/>
    <w:basedOn w:val="DefaultParagraphFont"/>
    <w:rsid w:val="00CE621F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CE621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E621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E621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E621F"/>
  </w:style>
  <w:style w:type="character" w:styleId="Emphasis">
    <w:name w:val="Emphasis"/>
    <w:basedOn w:val="DefaultParagraphFont"/>
    <w:uiPriority w:val="20"/>
    <w:qFormat/>
    <w:rsid w:val="00CE621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E621F"/>
  </w:style>
  <w:style w:type="paragraph" w:styleId="Revision">
    <w:name w:val="Revision"/>
    <w:hidden/>
    <w:uiPriority w:val="99"/>
    <w:semiHidden/>
    <w:rsid w:val="00CE621F"/>
    <w:rPr>
      <w:rFonts w:ascii="Arial" w:hAnsi="Arial"/>
      <w:sz w:val="18"/>
      <w:szCs w:val="22"/>
    </w:rPr>
  </w:style>
  <w:style w:type="character" w:customStyle="1" w:styleId="alt-edited1">
    <w:name w:val="alt-edited1"/>
    <w:basedOn w:val="DefaultParagraphFont"/>
    <w:rsid w:val="00CE621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CE621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E621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CE621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621F"/>
    <w:rPr>
      <w:rFonts w:ascii="Arial" w:hAnsi="Arial" w:cs="Cordia New"/>
      <w:sz w:val="16"/>
      <w:szCs w:val="18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3C6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2E2D04"/>
    <w:rPr>
      <w:rFonts w:ascii="Tahoma" w:hAnsi="Tahoma" w:cs="Tahoma"/>
    </w:rPr>
  </w:style>
  <w:style w:type="table" w:customStyle="1" w:styleId="TableGrid1">
    <w:name w:val="Table Grid1"/>
    <w:basedOn w:val="TableNormal"/>
    <w:next w:val="TableGrid"/>
    <w:uiPriority w:val="39"/>
    <w:rsid w:val="00315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eformattedChar">
    <w:name w:val="Preformatted Char"/>
    <w:link w:val="Preformatted"/>
    <w:rsid w:val="00FA0C30"/>
    <w:rPr>
      <w:lang w:eastAsia="zh-CN"/>
    </w:rPr>
  </w:style>
  <w:style w:type="paragraph" w:customStyle="1" w:styleId="m-1693923720144214152ydp9fcb67femsonormal">
    <w:name w:val="m_-1693923720144214152ydp9fcb67femsonormal"/>
    <w:basedOn w:val="Normal"/>
    <w:rsid w:val="007E1A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customStyle="1" w:styleId="ydp6e30cdd4yiv7734717157gmail-style11pt">
    <w:name w:val="ydp6e30cdd4yiv7734717157gmail-style11pt"/>
    <w:basedOn w:val="DefaultParagraphFont"/>
    <w:rsid w:val="007A5E14"/>
  </w:style>
  <w:style w:type="character" w:customStyle="1" w:styleId="normaltextrun">
    <w:name w:val="normaltextrun"/>
    <w:basedOn w:val="DefaultParagraphFont"/>
    <w:rsid w:val="00E92A5C"/>
  </w:style>
  <w:style w:type="character" w:customStyle="1" w:styleId="eop">
    <w:name w:val="eop"/>
    <w:basedOn w:val="DefaultParagraphFont"/>
    <w:rsid w:val="003C3883"/>
  </w:style>
  <w:style w:type="character" w:customStyle="1" w:styleId="ListParagraphChar">
    <w:name w:val="List Paragraph Char"/>
    <w:link w:val="ListParagraph"/>
    <w:uiPriority w:val="34"/>
    <w:locked/>
    <w:rsid w:val="00442681"/>
    <w:rPr>
      <w:rFonts w:ascii="Arial" w:hAnsi="Arial"/>
      <w:sz w:val="18"/>
      <w:szCs w:val="22"/>
    </w:rPr>
  </w:style>
  <w:style w:type="paragraph" w:customStyle="1" w:styleId="paragraph">
    <w:name w:val="paragraph"/>
    <w:basedOn w:val="Normal"/>
    <w:rsid w:val="00A25C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Style1">
    <w:name w:val="Style1"/>
    <w:uiPriority w:val="99"/>
    <w:rsid w:val="00A5356A"/>
    <w:pPr>
      <w:numPr>
        <w:numId w:val="27"/>
      </w:numPr>
    </w:pPr>
  </w:style>
  <w:style w:type="character" w:customStyle="1" w:styleId="scxw108798645">
    <w:name w:val="scxw108798645"/>
    <w:basedOn w:val="DefaultParagraphFont"/>
    <w:rsid w:val="00887253"/>
  </w:style>
  <w:style w:type="character" w:customStyle="1" w:styleId="wacimagecontainer">
    <w:name w:val="wacimagecontainer"/>
    <w:basedOn w:val="DefaultParagraphFont"/>
    <w:rsid w:val="00BD71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4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9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6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9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1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529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2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6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6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1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20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06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63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0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55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2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35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16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3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69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42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67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3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8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66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24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0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9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5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32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0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27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5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9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22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3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09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6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89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03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8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64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0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2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1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1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582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92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0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2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86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54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4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0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33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2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8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18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4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5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5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4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77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0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883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451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51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388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3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66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16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24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8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1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12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0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6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39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89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1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9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1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03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2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0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13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65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2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97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59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43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6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91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78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9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38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2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0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43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8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8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99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7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9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52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7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29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45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83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46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14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73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0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7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98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38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76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1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24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0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6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00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5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9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71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64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7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64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07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10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11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4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48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3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32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20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02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7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2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41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7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1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9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08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27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7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15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82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67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9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90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68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77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97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4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4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3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2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8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18" ma:contentTypeDescription="Create a new document." ma:contentTypeScope="" ma:versionID="a860a22afe543b956f592986ad9b7978">
  <xsd:schema xmlns:xsd="http://www.w3.org/2001/XMLSchema" xmlns:xs="http://www.w3.org/2001/XMLSchema" xmlns:p="http://schemas.microsoft.com/office/2006/metadata/properties" xmlns:ns2="7ed38e77-dc4d-4e77-8159-460feb1a403a" xmlns:ns3="6d4000a0-b162-4fca-ac2c-ce72dff4cd87" xmlns:ns4="9c46a28d-acc8-4027-86ce-a8901ee39950" targetNamespace="http://schemas.microsoft.com/office/2006/metadata/properties" ma:root="true" ma:fieldsID="b2780ebd0d19b8f290190e823776c334" ns2:_="" ns3:_="" ns4:_="">
    <xsd:import namespace="7ed38e77-dc4d-4e77-8159-460feb1a403a"/>
    <xsd:import namespace="6d4000a0-b162-4fca-ac2c-ce72dff4cd87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7ed38e77-dc4d-4e77-8159-460feb1a403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FBEFC-336A-43A5-BA39-2091548C1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652C92-5614-4005-A2B4-5CC7BA178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E3C1AB-52AC-452B-A787-230A61ADD42D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7ed38e77-dc4d-4e77-8159-460feb1a403a"/>
  </ds:schemaRefs>
</ds:datastoreItem>
</file>

<file path=customXml/itemProps4.xml><?xml version="1.0" encoding="utf-8"?>
<ds:datastoreItem xmlns:ds="http://schemas.openxmlformats.org/officeDocument/2006/customXml" ds:itemID="{96F93CD6-959E-4D1B-AD1D-7B3DDFDEE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887</TotalTime>
  <Pages>64</Pages>
  <Words>13506</Words>
  <Characters>76988</Characters>
  <Application>Microsoft Office Word</Application>
  <DocSecurity>0</DocSecurity>
  <Lines>641</Lines>
  <Paragraphs>180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90314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Poomrapee Pairojsatidkul</dc:creator>
  <cp:keywords/>
  <cp:lastModifiedBy>Pornarin Jarudech</cp:lastModifiedBy>
  <cp:revision>591</cp:revision>
  <cp:lastPrinted>2025-02-27T13:43:00Z</cp:lastPrinted>
  <dcterms:created xsi:type="dcterms:W3CDTF">2024-02-29T18:22:00Z</dcterms:created>
  <dcterms:modified xsi:type="dcterms:W3CDTF">2025-02-27T14:40:00Z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0x010100A1770BF34A2CD545987F5807F0E7501A</vt:lpwstr>
  </property>
  <property fmtid="{D5CDD505-2E9C-101B-9397-08002B2CF9AE}" pid="3" name="MediaServiceImageTags">
    <vt:lpwstr/>
  </property>
</Properties>
</file>