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7D5D5" w14:textId="77777777" w:rsidR="00DB308D" w:rsidRPr="00F35CCF" w:rsidRDefault="00DB308D" w:rsidP="004C2111">
      <w:pPr>
        <w:pStyle w:val="Reference"/>
        <w:rPr>
          <w:rFonts w:cstheme="minorBidi"/>
          <w:cs/>
          <w:lang w:bidi="th-TH"/>
        </w:rPr>
      </w:pPr>
    </w:p>
    <w:p w14:paraId="12B30AF2" w14:textId="77777777" w:rsidR="00DD1E47" w:rsidRDefault="00DD1E47" w:rsidP="006771E8">
      <w:pPr>
        <w:pStyle w:val="BodyText"/>
      </w:pPr>
    </w:p>
    <w:p w14:paraId="79B7B316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175E56A5" w14:textId="77777777" w:rsidR="00D15EA5" w:rsidRDefault="00D15EA5" w:rsidP="00D15EA5">
      <w:pPr>
        <w:pStyle w:val="BodyText"/>
      </w:pPr>
    </w:p>
    <w:p w14:paraId="192EB0F7" w14:textId="379321D1" w:rsidR="00D15EA5" w:rsidRDefault="00D15EA5" w:rsidP="00D15EA5">
      <w:pPr>
        <w:pStyle w:val="BodyText"/>
        <w:rPr>
          <w:rFonts w:cstheme="minorBidi"/>
          <w:lang w:bidi="th-TH"/>
        </w:rPr>
      </w:pPr>
    </w:p>
    <w:p w14:paraId="3388211D" w14:textId="4AF64A69" w:rsidR="001F308D" w:rsidRDefault="001F308D" w:rsidP="004C256D">
      <w:pPr>
        <w:pStyle w:val="BodyText"/>
        <w:rPr>
          <w:rFonts w:cstheme="minorBidi"/>
          <w:lang w:bidi="th-TH"/>
        </w:rPr>
      </w:pPr>
    </w:p>
    <w:p w14:paraId="65917309" w14:textId="77777777" w:rsidR="00320EF4" w:rsidRDefault="00320EF4" w:rsidP="004C256D">
      <w:pPr>
        <w:pStyle w:val="BodyText"/>
        <w:rPr>
          <w:rFonts w:cstheme="minorBidi"/>
          <w:lang w:bidi="th-TH"/>
        </w:rPr>
      </w:pPr>
    </w:p>
    <w:p w14:paraId="2F47AFF9" w14:textId="731AC05B" w:rsidR="00AD3B26" w:rsidRPr="00E6752E" w:rsidRDefault="00AD3B26" w:rsidP="00050E59">
      <w:pPr>
        <w:spacing w:after="0" w:line="240" w:lineRule="auto"/>
        <w:jc w:val="thaiDistribute"/>
        <w:rPr>
          <w:rFonts w:ascii="Browallia New" w:hAnsi="Browallia New" w:cs="Browallia New"/>
          <w:b/>
          <w:bCs/>
          <w:spacing w:val="4"/>
          <w:sz w:val="28"/>
          <w:szCs w:val="28"/>
          <w:lang w:bidi="th-TH"/>
        </w:rPr>
      </w:pPr>
      <w:r w:rsidRPr="00E6752E">
        <w:rPr>
          <w:rFonts w:ascii="Browallia New" w:hAnsi="Browallia New" w:cs="Browallia New" w:hint="cs"/>
          <w:b/>
          <w:bCs/>
          <w:spacing w:val="4"/>
          <w:sz w:val="28"/>
          <w:szCs w:val="28"/>
          <w:cs/>
          <w:lang w:bidi="th-TH"/>
        </w:rPr>
        <w:t xml:space="preserve">เสนอ </w:t>
      </w:r>
      <w:r w:rsidR="00055549" w:rsidRPr="00E6752E">
        <w:rPr>
          <w:rFonts w:ascii="Browallia New" w:hAnsi="Browallia New" w:cs="Browallia New" w:hint="cs"/>
          <w:b/>
          <w:bCs/>
          <w:spacing w:val="4"/>
          <w:sz w:val="28"/>
          <w:szCs w:val="28"/>
          <w:cs/>
          <w:lang w:bidi="th-TH"/>
        </w:rPr>
        <w:t>ผู้ถือหุ้น</w:t>
      </w:r>
      <w:r w:rsidR="001B574C" w:rsidRPr="00E6752E">
        <w:rPr>
          <w:rFonts w:ascii="Browallia New" w:hAnsi="Browallia New" w:cs="Browallia New" w:hint="cs"/>
          <w:b/>
          <w:bCs/>
          <w:spacing w:val="4"/>
          <w:sz w:val="28"/>
          <w:szCs w:val="28"/>
          <w:cs/>
          <w:lang w:bidi="th-TH"/>
        </w:rPr>
        <w:t>และคณะกรรมการ</w:t>
      </w:r>
      <w:r w:rsidR="00055549" w:rsidRPr="00E6752E">
        <w:rPr>
          <w:rFonts w:ascii="Browallia New" w:hAnsi="Browallia New" w:cs="Browallia New" w:hint="cs"/>
          <w:b/>
          <w:bCs/>
          <w:spacing w:val="4"/>
          <w:sz w:val="28"/>
          <w:szCs w:val="28"/>
          <w:cs/>
          <w:lang w:bidi="th-TH"/>
        </w:rPr>
        <w:t>ของบริษัท</w:t>
      </w:r>
      <w:r w:rsidRPr="00E6752E">
        <w:rPr>
          <w:rFonts w:ascii="Browallia New" w:hAnsi="Browallia New" w:cs="Browallia New" w:hint="cs"/>
          <w:b/>
          <w:bCs/>
          <w:spacing w:val="4"/>
          <w:sz w:val="28"/>
          <w:szCs w:val="28"/>
          <w:cs/>
          <w:lang w:bidi="th-TH"/>
        </w:rPr>
        <w:t xml:space="preserve"> </w:t>
      </w:r>
      <w:r w:rsidR="00B82093" w:rsidRPr="00E6752E">
        <w:rPr>
          <w:rFonts w:ascii="Browallia New" w:hAnsi="Browallia New" w:cs="Browallia New" w:hint="cs"/>
          <w:b/>
          <w:bCs/>
          <w:spacing w:val="4"/>
          <w:sz w:val="28"/>
          <w:szCs w:val="28"/>
          <w:cs/>
          <w:lang w:bidi="th-TH"/>
        </w:rPr>
        <w:t>ทีทีซีแอล</w:t>
      </w:r>
      <w:r w:rsidR="00330AA1" w:rsidRPr="00E6752E">
        <w:rPr>
          <w:rFonts w:ascii="Browallia New" w:hAnsi="Browallia New" w:cs="Browallia New" w:hint="cs"/>
          <w:b/>
          <w:bCs/>
          <w:spacing w:val="4"/>
          <w:sz w:val="28"/>
          <w:szCs w:val="28"/>
          <w:cs/>
          <w:lang w:bidi="th-TH"/>
        </w:rPr>
        <w:t xml:space="preserve"> จำกัด (มหาชน)</w:t>
      </w:r>
    </w:p>
    <w:p w14:paraId="6C36BECB" w14:textId="77777777" w:rsidR="00AD3B26" w:rsidRPr="00E6752E" w:rsidRDefault="00AD3B26" w:rsidP="00307271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E084186" w14:textId="5CB8F81B" w:rsidR="00270900" w:rsidRPr="00E6752E" w:rsidRDefault="00270900" w:rsidP="00E408B1">
      <w:pPr>
        <w:spacing w:after="0" w:line="240" w:lineRule="auto"/>
        <w:jc w:val="thaiDistribute"/>
        <w:rPr>
          <w:rFonts w:ascii="Browallia New" w:hAnsi="Browallia New" w:cs="Browallia New"/>
          <w:i/>
          <w:iCs/>
          <w:spacing w:val="4"/>
          <w:sz w:val="28"/>
          <w:szCs w:val="28"/>
          <w:lang w:val="en-US" w:bidi="th-TH"/>
        </w:rPr>
      </w:pPr>
      <w:r w:rsidRPr="00E6752E">
        <w:rPr>
          <w:rFonts w:ascii="Browallia New" w:hAnsi="Browallia New" w:cs="Browallia New" w:hint="cs"/>
          <w:i/>
          <w:iCs/>
          <w:spacing w:val="4"/>
          <w:sz w:val="28"/>
          <w:szCs w:val="28"/>
          <w:cs/>
          <w:lang w:bidi="th-TH"/>
        </w:rPr>
        <w:t>ความเห็น</w:t>
      </w:r>
    </w:p>
    <w:p w14:paraId="3F131BB2" w14:textId="4E789BEA" w:rsidR="00270900" w:rsidRPr="00E6752E" w:rsidRDefault="00270900" w:rsidP="00050E5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D42C066" w14:textId="43CB0D4C" w:rsidR="005902A3" w:rsidRPr="00E6752E" w:rsidRDefault="005902A3" w:rsidP="00CD68B3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bidi="th-TH"/>
        </w:rPr>
      </w:pPr>
      <w:r w:rsidRPr="00E6752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ข้าพเจ้าได้ตรวจสอบงบการเงินรวมและเฉพาะ</w:t>
      </w:r>
      <w:r w:rsidR="00C2341F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บริษัท</w:t>
      </w:r>
      <w:r w:rsidRPr="00E6752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ของบริษัท ทีทีซีแอล จำกัด (มหาชน)</w:t>
      </w:r>
      <w:r w:rsidR="00FF3EEA">
        <w:rPr>
          <w:rFonts w:ascii="Browallia New" w:hAnsi="Browallia New" w:cs="Browallia New"/>
          <w:spacing w:val="4"/>
          <w:sz w:val="28"/>
          <w:szCs w:val="28"/>
          <w:lang w:bidi="th-TH"/>
        </w:rPr>
        <w:t xml:space="preserve"> </w:t>
      </w:r>
      <w:r w:rsidR="00FF3EEA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(บริษัท)</w:t>
      </w:r>
      <w:r w:rsidRPr="00E6752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 xml:space="preserve"> และบริษัทย่อย (กลุ่ม</w:t>
      </w:r>
      <w:r w:rsidR="00F75DA0" w:rsidRPr="00E6752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บริษัท</w:t>
      </w:r>
      <w:r w:rsidRPr="00E6752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) ซึ่งประกอบด้วย งบฐานะการเงินรวม</w:t>
      </w:r>
      <w:r w:rsidR="002E7818" w:rsidRPr="00E6752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และเฉพาะบริษัท</w:t>
      </w:r>
      <w:r w:rsidRPr="00E6752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 xml:space="preserve"> ณ วันที่ </w:t>
      </w:r>
      <w:r w:rsidRPr="00E6752E">
        <w:rPr>
          <w:rFonts w:ascii="Browallia New" w:hAnsi="Browallia New" w:cs="Browallia New" w:hint="cs"/>
          <w:spacing w:val="4"/>
          <w:sz w:val="28"/>
          <w:szCs w:val="28"/>
          <w:lang w:bidi="th-TH"/>
        </w:rPr>
        <w:t>31</w:t>
      </w:r>
      <w:r w:rsidRPr="00E6752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 xml:space="preserve"> ธันวาคม </w:t>
      </w:r>
      <w:r w:rsidRPr="00E6752E">
        <w:rPr>
          <w:rFonts w:ascii="Browallia New" w:hAnsi="Browallia New" w:cs="Browallia New" w:hint="cs"/>
          <w:spacing w:val="4"/>
          <w:sz w:val="28"/>
          <w:szCs w:val="28"/>
          <w:lang w:bidi="th-TH"/>
        </w:rPr>
        <w:t>256</w:t>
      </w:r>
      <w:r w:rsidR="00307271">
        <w:rPr>
          <w:rFonts w:ascii="Browallia New" w:hAnsi="Browallia New" w:cs="Browallia New"/>
          <w:spacing w:val="4"/>
          <w:sz w:val="28"/>
          <w:szCs w:val="28"/>
          <w:lang w:val="en-US" w:bidi="th-TH"/>
        </w:rPr>
        <w:t>7</w:t>
      </w:r>
      <w:r w:rsidRPr="00E6752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 xml:space="preserve"> งบกำไรขาดทุนเบ็ดเสร็จรวมและเฉพาะบริษัท งบการเปลี่ยนแปลงส่วนของ</w:t>
      </w:r>
      <w:r w:rsidR="00A2590F" w:rsidRPr="00E6752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เจ้าของ</w:t>
      </w:r>
      <w:r w:rsidRPr="00E6752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รวมและเฉพาะบริษัท</w:t>
      </w:r>
      <w:r w:rsidRPr="00E6752E">
        <w:rPr>
          <w:rFonts w:ascii="Browallia New" w:hAnsi="Browallia New" w:cs="Browallia New" w:hint="cs"/>
          <w:spacing w:val="4"/>
          <w:sz w:val="28"/>
          <w:szCs w:val="28"/>
          <w:lang w:bidi="th-TH"/>
        </w:rPr>
        <w:t xml:space="preserve"> </w:t>
      </w:r>
      <w:r w:rsidRPr="00E6752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และงบกระแสเงินสดรวมและเฉพาะบริษัทสำหรับปีสิ้นสุดวันเดียวกัน</w:t>
      </w:r>
      <w:r w:rsidR="00A2590F" w:rsidRPr="00E6752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 xml:space="preserve"> </w:t>
      </w:r>
      <w:r w:rsidRPr="00E6752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และ</w:t>
      </w:r>
      <w:r w:rsidR="00A2590F" w:rsidRPr="00E6752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 xml:space="preserve"> </w:t>
      </w:r>
      <w:r w:rsidRPr="00E6752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หมายเหตุประกอบ</w:t>
      </w:r>
      <w:r w:rsidR="00DF5CBF">
        <w:rPr>
          <w:rFonts w:ascii="Browallia New" w:hAnsi="Browallia New" w:cs="Browallia New"/>
          <w:spacing w:val="4"/>
          <w:sz w:val="28"/>
          <w:szCs w:val="28"/>
          <w:lang w:bidi="th-TH"/>
        </w:rPr>
        <w:br/>
      </w:r>
      <w:r w:rsidRPr="00E6752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งบการเงิน</w:t>
      </w:r>
      <w:r w:rsidR="00F622B9" w:rsidRPr="00E6752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ซึ่ง</w:t>
      </w:r>
      <w:r w:rsidRPr="00E6752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รวมถึง</w:t>
      </w:r>
      <w:r w:rsidR="00F622B9" w:rsidRPr="00E6752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หมายเหตุ</w:t>
      </w:r>
      <w:r w:rsidRPr="00E6752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สรุปนโยบายการบัญชีที่</w:t>
      </w:r>
      <w:r w:rsidR="003C382B" w:rsidRPr="00E6752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สำคัญ</w:t>
      </w:r>
    </w:p>
    <w:p w14:paraId="44DBCBE4" w14:textId="77777777" w:rsidR="005902A3" w:rsidRPr="00E6752E" w:rsidRDefault="005902A3" w:rsidP="005902A3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bidi="th-TH"/>
        </w:rPr>
      </w:pPr>
    </w:p>
    <w:p w14:paraId="04023E1F" w14:textId="383A107D" w:rsidR="005902A3" w:rsidRPr="00E6752E" w:rsidRDefault="005902A3" w:rsidP="00E408B1">
      <w:pPr>
        <w:spacing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bidi="th-TH"/>
        </w:rPr>
      </w:pPr>
      <w:r w:rsidRPr="00E6752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ข้าพเจ้าเห็นว่า งบการเงินรวมและเฉพาะบริษัท</w:t>
      </w:r>
      <w:r w:rsidR="00CD68B3" w:rsidRPr="00E6752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ที่แนบมานี้</w:t>
      </w:r>
      <w:r w:rsidRPr="00E6752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แสดงฐานะการเงินรวม</w:t>
      </w:r>
      <w:r w:rsidR="00E90DAF" w:rsidRPr="00E6752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และเฉพาะ</w:t>
      </w:r>
      <w:r w:rsidR="0087312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 xml:space="preserve">บริษัท </w:t>
      </w:r>
      <w:r w:rsidR="00DF5CBF">
        <w:rPr>
          <w:rFonts w:ascii="Browallia New" w:hAnsi="Browallia New" w:cs="Browallia New"/>
          <w:spacing w:val="4"/>
          <w:sz w:val="28"/>
          <w:szCs w:val="28"/>
          <w:lang w:bidi="th-TH"/>
        </w:rPr>
        <w:br/>
      </w:r>
      <w:r w:rsidRPr="00E6752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ของ</w:t>
      </w:r>
      <w:r w:rsidR="00AE04F3" w:rsidRPr="00E6752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บริษัท ทีทีซีแอล จำกัด (มหาชน) และบริษัทย่อย</w:t>
      </w:r>
      <w:r w:rsidRPr="00E6752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 xml:space="preserve"> ณ วันที่ </w:t>
      </w:r>
      <w:r w:rsidRPr="00E6752E">
        <w:rPr>
          <w:rFonts w:ascii="Browallia New" w:hAnsi="Browallia New" w:cs="Browallia New" w:hint="cs"/>
          <w:spacing w:val="4"/>
          <w:sz w:val="28"/>
          <w:szCs w:val="28"/>
          <w:lang w:bidi="th-TH"/>
        </w:rPr>
        <w:t>31</w:t>
      </w:r>
      <w:r w:rsidRPr="00E6752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 xml:space="preserve"> ธันวาคม </w:t>
      </w:r>
      <w:r w:rsidRPr="00E6752E">
        <w:rPr>
          <w:rFonts w:ascii="Browallia New" w:hAnsi="Browallia New" w:cs="Browallia New" w:hint="cs"/>
          <w:spacing w:val="4"/>
          <w:sz w:val="28"/>
          <w:szCs w:val="28"/>
          <w:lang w:bidi="th-TH"/>
        </w:rPr>
        <w:t>256</w:t>
      </w:r>
      <w:r w:rsidR="00307271">
        <w:rPr>
          <w:rFonts w:ascii="Browallia New" w:hAnsi="Browallia New" w:cs="Browallia New"/>
          <w:spacing w:val="4"/>
          <w:sz w:val="28"/>
          <w:szCs w:val="28"/>
          <w:lang w:bidi="th-TH"/>
        </w:rPr>
        <w:t>7</w:t>
      </w:r>
      <w:r w:rsidRPr="00E6752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 xml:space="preserve"> ผลการดำเนินงานรวมและเฉพาะบริษัท</w:t>
      </w:r>
      <w:r w:rsidR="00CF37E9" w:rsidRPr="00E6752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 xml:space="preserve"> </w:t>
      </w:r>
      <w:r w:rsidRPr="00E6752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และกระแสเงินสดรวมและเฉพาะบริษัทสำหรับปีสิ้นสุดวันเดียวกัน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34F93ADB" w14:textId="5853B947" w:rsidR="009E7A80" w:rsidRPr="00E6752E" w:rsidRDefault="009E7A80" w:rsidP="005902A3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E61CFFA" w14:textId="77777777" w:rsidR="009E7A80" w:rsidRPr="00E6752E" w:rsidRDefault="009E7A80" w:rsidP="009E7A80">
      <w:pPr>
        <w:jc w:val="thaiDistribute"/>
        <w:rPr>
          <w:rFonts w:ascii="Browallia New" w:hAnsi="Browallia New" w:cs="Browallia New"/>
          <w:i/>
          <w:iCs/>
          <w:spacing w:val="4"/>
          <w:sz w:val="28"/>
          <w:szCs w:val="28"/>
          <w:lang w:bidi="th-TH"/>
        </w:rPr>
      </w:pPr>
      <w:r w:rsidRPr="00E6752E">
        <w:rPr>
          <w:rFonts w:ascii="Browallia New" w:hAnsi="Browallia New" w:cs="Browallia New" w:hint="cs"/>
          <w:i/>
          <w:iCs/>
          <w:spacing w:val="4"/>
          <w:sz w:val="28"/>
          <w:szCs w:val="28"/>
          <w:cs/>
          <w:lang w:bidi="th-TH"/>
        </w:rPr>
        <w:t>เกณฑ์ในการแสดงความเห็น</w:t>
      </w:r>
    </w:p>
    <w:p w14:paraId="29746371" w14:textId="77777777" w:rsidR="009E7A80" w:rsidRPr="00E6752E" w:rsidRDefault="009E7A80" w:rsidP="009E7A80">
      <w:pPr>
        <w:spacing w:after="0" w:line="240" w:lineRule="auto"/>
        <w:jc w:val="thaiDistribute"/>
        <w:rPr>
          <w:rFonts w:ascii="Browallia New" w:hAnsi="Browallia New" w:cs="Browallia New"/>
          <w:sz w:val="20"/>
        </w:rPr>
      </w:pPr>
    </w:p>
    <w:p w14:paraId="13DDC106" w14:textId="5E96D47B" w:rsidR="000B42B8" w:rsidRDefault="00AA373A" w:rsidP="00050E59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cs/>
          <w:lang w:bidi="th-TH"/>
        </w:rPr>
      </w:pPr>
      <w:r w:rsidRPr="00E6752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</w:t>
      </w:r>
      <w:r w:rsidRPr="00E6752E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 </w:t>
      </w:r>
      <w:r w:rsidRPr="00E6752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ความรับผิดชอบของข้าพเจ้าได้กล่าวไว้ใน</w:t>
      </w:r>
      <w:r w:rsidR="0042287E" w:rsidRPr="00E6752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ส่วนของ</w:t>
      </w:r>
      <w:r w:rsidRPr="00E6752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ความรับผิดชอบของผู้สอบบัญชีต่อการตรวจสอบงบการเงิน</w:t>
      </w:r>
      <w:r w:rsidR="00321FA9" w:rsidRPr="00E6752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รวมและเฉพาะบริษัท</w:t>
      </w:r>
      <w:r w:rsidRPr="00E6752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ในรายงานของข้าพเจ้า</w:t>
      </w:r>
      <w:r w:rsidRPr="00E6752E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 </w:t>
      </w:r>
      <w:r w:rsidRPr="00E6752E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ข้าพเจ้ามีความ</w:t>
      </w:r>
      <w:r w:rsidRPr="00AA373A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เป็นอิสระจาก</w:t>
      </w:r>
      <w:r w:rsidR="00321FA9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กลุ่ม</w:t>
      </w:r>
      <w:r w:rsidRPr="00AA373A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บริษัท</w:t>
      </w:r>
      <w:r w:rsidR="00CB0452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และบริษัท</w:t>
      </w:r>
      <w:r w:rsidRPr="00AA373A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ตามประมวลจรรยาบรรณของผู้ประกอบวิชาชีพบัญชี</w:t>
      </w:r>
      <w:r w:rsidRPr="00AA373A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 </w:t>
      </w:r>
      <w:r w:rsidRPr="00AA373A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รวมถึงมาตรฐานเรื่องความเป็นอิสระที่กำหนดโดยสภาวิชาชีพบัญชีในส่วนที่เกี่ยวข้องกับ</w:t>
      </w:r>
      <w:r w:rsidRPr="002E1BF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การตรวจสอบงบการเงิน</w:t>
      </w:r>
      <w:r w:rsidR="005776AA" w:rsidRPr="002E1BF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รวมและเฉพาะบริษัท</w:t>
      </w:r>
      <w:r w:rsidRPr="002E1BFC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 xml:space="preserve"> </w:t>
      </w:r>
      <w:r w:rsidRPr="002E1BFC">
        <w:rPr>
          <w:rFonts w:ascii="Browallia New" w:hAnsi="Browallia New" w:cs="Browallia New" w:hint="cs"/>
          <w:spacing w:val="-4"/>
          <w:sz w:val="28"/>
          <w:szCs w:val="28"/>
          <w:cs/>
          <w:lang w:bidi="th-TH"/>
        </w:rPr>
        <w:t>และข้าพเจ้าได้ปฏิบัติตามความรับผิดชอบด้านจรรยาบรรณ</w:t>
      </w:r>
      <w:r w:rsidRPr="00AA373A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อื่น</w:t>
      </w:r>
      <w:r w:rsidRPr="00AA373A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 </w:t>
      </w:r>
      <w:r w:rsidRPr="00AA373A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ๆ</w:t>
      </w:r>
      <w:r w:rsidRPr="00AA373A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 </w:t>
      </w:r>
      <w:r w:rsidRPr="00AA373A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ตามประมวลจรรยาบรรณ</w:t>
      </w:r>
      <w:r w:rsidR="002D0722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ดังกล่าว</w:t>
      </w:r>
      <w:r w:rsidRPr="00AA373A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 </w:t>
      </w:r>
      <w:r w:rsidRPr="00AA373A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1CBFC20" w14:textId="77777777" w:rsidR="000B42B8" w:rsidRDefault="000B42B8">
      <w:pPr>
        <w:spacing w:after="0" w:line="240" w:lineRule="auto"/>
        <w:rPr>
          <w:rFonts w:ascii="Browallia New" w:hAnsi="Browallia New" w:cs="Browallia New"/>
          <w:spacing w:val="4"/>
          <w:sz w:val="28"/>
          <w:szCs w:val="28"/>
          <w:cs/>
          <w:lang w:bidi="th-TH"/>
        </w:rPr>
      </w:pPr>
      <w:r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br w:type="page"/>
      </w:r>
    </w:p>
    <w:p w14:paraId="15DDD078" w14:textId="77777777" w:rsidR="00067531" w:rsidRPr="003F16DE" w:rsidRDefault="00067531" w:rsidP="00067531">
      <w:pPr>
        <w:spacing w:after="0"/>
        <w:jc w:val="thaiDistribute"/>
        <w:rPr>
          <w:rFonts w:ascii="Browallia New" w:hAnsi="Browallia New" w:cs="Browallia New"/>
          <w:i/>
          <w:iCs/>
          <w:sz w:val="28"/>
          <w:szCs w:val="28"/>
          <w:lang w:val="en-US"/>
        </w:rPr>
      </w:pPr>
      <w:r w:rsidRPr="00727FC9">
        <w:rPr>
          <w:rFonts w:ascii="Browallia New" w:hAnsi="Browallia New" w:cs="Browallia New" w:hint="cs"/>
          <w:i/>
          <w:iCs/>
          <w:sz w:val="28"/>
          <w:szCs w:val="28"/>
          <w:cs/>
          <w:lang w:bidi="th-TH"/>
        </w:rPr>
        <w:lastRenderedPageBreak/>
        <w:t>เรื่องสำคัญในการตรวจสอบ</w:t>
      </w:r>
    </w:p>
    <w:p w14:paraId="79934210" w14:textId="77777777" w:rsidR="00067531" w:rsidRPr="00307271" w:rsidRDefault="00067531" w:rsidP="00067531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4"/>
          <w:szCs w:val="24"/>
          <w:lang w:val="en-US"/>
        </w:rPr>
      </w:pPr>
    </w:p>
    <w:p w14:paraId="35DF6216" w14:textId="26A5DADD" w:rsidR="00341044" w:rsidRDefault="00067531" w:rsidP="00067531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bidi="th-TH"/>
        </w:rPr>
      </w:pPr>
      <w:r w:rsidRPr="00727FC9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เรื่องสำคัญในการตรวจสอบคือเรื่องต่างๆ</w:t>
      </w:r>
      <w:r w:rsidRPr="00727FC9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="00591B0B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รวมและเฉพาะ</w:t>
      </w:r>
      <w:r w:rsidR="00A06117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บริษัทสำหรับ</w:t>
      </w:r>
      <w:r w:rsidR="009C0811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งวด</w:t>
      </w:r>
      <w:r w:rsidRPr="00727FC9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ปัจจุบัน</w:t>
      </w:r>
      <w:r w:rsidRPr="00727FC9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ข้าพเจ้าได้นำเรื่องเหล่านี้มาพิจารณาในบริบทของการตรวจสอบงบการเงิน</w:t>
      </w:r>
      <w:r w:rsidR="00A06117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รวมและเฉพาะ</w:t>
      </w:r>
      <w:r w:rsidR="00A75202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บริษัท</w:t>
      </w:r>
      <w:r w:rsidRPr="00727FC9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โดยรวมและในการแสดงความเห็นของข้าพเจ้า</w:t>
      </w:r>
      <w:r w:rsidRPr="00727FC9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ทั้งนี้</w:t>
      </w:r>
      <w:r w:rsidRPr="00727FC9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 </w:t>
      </w:r>
      <w:r w:rsidRPr="00727FC9">
        <w:rPr>
          <w:rFonts w:ascii="Browallia New" w:hAnsi="Browallia New" w:cs="Browallia New" w:hint="cs"/>
          <w:spacing w:val="4"/>
          <w:sz w:val="28"/>
          <w:szCs w:val="28"/>
          <w:cs/>
          <w:lang w:bidi="th-TH"/>
        </w:rPr>
        <w:t>ข้าพเจ้าไม่ได้แสดงความเห็นแยกต่างหากสำหรับเรื่องเหล่านี้</w:t>
      </w:r>
    </w:p>
    <w:p w14:paraId="788DE992" w14:textId="7746826B" w:rsidR="00804A30" w:rsidRDefault="00804A30" w:rsidP="00067531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  <w:lang w:bidi="th-TH"/>
        </w:rPr>
      </w:pPr>
    </w:p>
    <w:tbl>
      <w:tblPr>
        <w:tblW w:w="864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0"/>
        <w:gridCol w:w="4320"/>
      </w:tblGrid>
      <w:tr w:rsidR="00F45277" w:rsidRPr="00F45277" w14:paraId="1D70C6C6" w14:textId="77777777" w:rsidTr="007D703D">
        <w:trPr>
          <w:trHeight w:val="47"/>
          <w:tblHeader/>
        </w:trPr>
        <w:tc>
          <w:tcPr>
            <w:tcW w:w="4320" w:type="dxa"/>
            <w:tcBorders>
              <w:bottom w:val="single" w:sz="4" w:space="0" w:color="auto"/>
            </w:tcBorders>
            <w:shd w:val="clear" w:color="auto" w:fill="7030A0"/>
          </w:tcPr>
          <w:p w14:paraId="5EAFECC7" w14:textId="5BA7CD3F" w:rsidR="00F45277" w:rsidRPr="00F45277" w:rsidRDefault="00F45277" w:rsidP="009C1F8B">
            <w:pPr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r w:rsidRPr="00F45277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  <w:t>เรื่องสำคัญ</w:t>
            </w:r>
            <w:r w:rsidRPr="00F45277"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  <w:t>จาก</w:t>
            </w:r>
            <w:r w:rsidRPr="00F45277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  <w:t>การตรวจสอบ</w:t>
            </w:r>
          </w:p>
        </w:tc>
        <w:tc>
          <w:tcPr>
            <w:tcW w:w="4320" w:type="dxa"/>
            <w:tcBorders>
              <w:bottom w:val="single" w:sz="4" w:space="0" w:color="auto"/>
            </w:tcBorders>
            <w:shd w:val="clear" w:color="auto" w:fill="7030A0"/>
          </w:tcPr>
          <w:p w14:paraId="1E1B6EA7" w14:textId="77777777" w:rsidR="00F45277" w:rsidRPr="00F45277" w:rsidRDefault="00F45277" w:rsidP="009C1F8B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r w:rsidRPr="00F45277"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  <w:t>การตอบสนองความเสี่ยงโดยผู้สอบบัญชี</w:t>
            </w:r>
          </w:p>
        </w:tc>
      </w:tr>
      <w:tr w:rsidR="00E3440D" w:rsidRPr="009C0811" w14:paraId="10AA69D5" w14:textId="77777777" w:rsidTr="003D296B">
        <w:tc>
          <w:tcPr>
            <w:tcW w:w="43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938E38" w14:textId="77777777" w:rsidR="00AF2856" w:rsidRPr="007C399F" w:rsidRDefault="00AF2856" w:rsidP="00AF2856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7C399F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การรับรู้รายได้จากสัญญาก่อสร้างและ</w:t>
            </w:r>
          </w:p>
          <w:p w14:paraId="05C3C700" w14:textId="77777777" w:rsidR="00AF2856" w:rsidRPr="007C399F" w:rsidRDefault="00AF2856" w:rsidP="00AF2856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7C399F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ต้นทุนงานก่อสร้าง</w:t>
            </w:r>
          </w:p>
          <w:p w14:paraId="76BF5E5A" w14:textId="77777777" w:rsidR="00AF2856" w:rsidRPr="006C4DB4" w:rsidRDefault="00AF2856" w:rsidP="00E3440D">
            <w:pPr>
              <w:spacing w:after="0" w:line="240" w:lineRule="auto"/>
              <w:jc w:val="thaiDistribute"/>
              <w:rPr>
                <w:rFonts w:ascii="Browallia New" w:hAnsi="Browallia New" w:cs="Browallia New"/>
                <w:szCs w:val="18"/>
                <w:lang w:bidi="th-TH"/>
              </w:rPr>
            </w:pPr>
          </w:p>
          <w:p w14:paraId="2EA5A6C8" w14:textId="021438D7" w:rsidR="00A95992" w:rsidRPr="00E44B2F" w:rsidRDefault="00E3319F" w:rsidP="00E3440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ต</w:t>
            </w:r>
            <w:r w:rsidR="006C4DB4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า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ม</w:t>
            </w:r>
            <w:r w:rsidR="00A95992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หมายเหตุประกอบงบการเงินเกี่ยวกับนโยบายการบัญชี </w:t>
            </w:r>
            <w:r w:rsidR="00EC1870" w:rsidRPr="001465FF">
              <w:rPr>
                <w:rFonts w:ascii="Browallia New" w:hAnsi="Browallia New" w:cs="Browallia New"/>
                <w:sz w:val="28"/>
                <w:szCs w:val="28"/>
                <w:lang w:bidi="th-TH"/>
              </w:rPr>
              <w:t>4</w:t>
            </w:r>
            <w:r w:rsidR="00E44B2F" w:rsidRPr="001465FF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.</w:t>
            </w:r>
            <w:r w:rsidR="00090DF4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5</w:t>
            </w:r>
            <w:r w:rsidR="00E44B2F" w:rsidRPr="001465FF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 </w:t>
            </w:r>
            <w:r w:rsidR="00430DF9" w:rsidRPr="001465FF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เรื่องรายได้</w:t>
            </w:r>
            <w:r w:rsidR="00DC32BC" w:rsidRPr="001465FF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ค่าบริการก่อสร้าง และ </w:t>
            </w:r>
            <w:r w:rsidR="00EC1870" w:rsidRPr="001465FF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4</w:t>
            </w:r>
            <w:r w:rsidR="00DC32BC" w:rsidRPr="001465FF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.</w:t>
            </w:r>
            <w:r w:rsidR="00090DF4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6</w:t>
            </w:r>
            <w:r w:rsidR="00DC32BC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 </w:t>
            </w:r>
            <w:r w:rsidR="00DC32BC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เรื่อง</w:t>
            </w:r>
            <w:r w:rsidR="00DD5BB0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ต้นทุนในการก่อสร้าง</w:t>
            </w:r>
          </w:p>
          <w:p w14:paraId="40808768" w14:textId="77777777" w:rsidR="00A95992" w:rsidRDefault="00A95992" w:rsidP="00E3440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4BBD51E1" w14:textId="13F50F05" w:rsidR="00E3440D" w:rsidRDefault="00E3440D" w:rsidP="00E3440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กลุ่ม</w:t>
            </w:r>
            <w:r w:rsidR="00D61D74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บริษัท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มีรายได้จากสัญญาก่อสร้าง และต้นทุนงานก่อสร้าง สำหรับปีสิ้นสุดวันที่ </w:t>
            </w:r>
            <w:r w:rsidRPr="00F945E3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31 </w:t>
            </w:r>
            <w:r w:rsidRPr="00F945E3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F945E3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256</w:t>
            </w:r>
            <w:r w:rsidR="00307271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7</w:t>
            </w:r>
            <w:r w:rsidRPr="00F945E3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 </w:t>
            </w:r>
            <w:r w:rsidRPr="00F945E3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จำนวน</w:t>
            </w:r>
            <w:r w:rsidR="006F4389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="00026E07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17</w:t>
            </w:r>
            <w:r w:rsidR="00256FD9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,8</w:t>
            </w:r>
            <w:r w:rsidR="00EE1618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46</w:t>
            </w:r>
            <w:r w:rsidRPr="001503B4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 </w:t>
            </w:r>
            <w:r w:rsidRPr="001503B4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ล้านบาท</w:t>
            </w:r>
            <w:r w:rsidR="00372AD6" w:rsidRPr="001503B4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 </w:t>
            </w:r>
            <w:r w:rsidRPr="001503B4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และ</w:t>
            </w:r>
            <w:r w:rsidR="00953C18" w:rsidRPr="001503B4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 </w:t>
            </w:r>
            <w:r w:rsidR="00E14CF8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17</w:t>
            </w:r>
            <w:r w:rsidR="004F594D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,</w:t>
            </w:r>
            <w:r w:rsidR="00EE1618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544</w:t>
            </w:r>
            <w:r w:rsidRPr="001503B4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 </w:t>
            </w:r>
            <w:r w:rsidRPr="001503B4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ล้าน</w:t>
            </w:r>
            <w:r w:rsidRPr="00F47E47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บาท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 ตามลำดับ </w:t>
            </w:r>
          </w:p>
          <w:p w14:paraId="42ACA5B4" w14:textId="222A0ED7" w:rsidR="00284746" w:rsidRDefault="00284746" w:rsidP="00E3440D">
            <w:pPr>
              <w:spacing w:after="0" w:line="240" w:lineRule="auto"/>
              <w:jc w:val="thaiDistribute"/>
              <w:rPr>
                <w:rFonts w:ascii="Browallia New" w:hAnsi="Browallia New" w:cs="Browallia New"/>
                <w:szCs w:val="18"/>
                <w:lang w:val="en-US" w:bidi="th-TH"/>
              </w:rPr>
            </w:pPr>
          </w:p>
          <w:p w14:paraId="61EEE189" w14:textId="77777777" w:rsidR="006E4A36" w:rsidRDefault="006E4A36" w:rsidP="00E3440D">
            <w:pPr>
              <w:spacing w:after="0" w:line="240" w:lineRule="auto"/>
              <w:jc w:val="thaiDistribute"/>
              <w:rPr>
                <w:rFonts w:ascii="Browallia New" w:hAnsi="Browallia New" w:cs="Browallia New"/>
                <w:szCs w:val="18"/>
                <w:lang w:val="en-US" w:bidi="th-TH"/>
              </w:rPr>
            </w:pPr>
          </w:p>
          <w:p w14:paraId="38FAF86F" w14:textId="77777777" w:rsidR="00E3440D" w:rsidRPr="0026374D" w:rsidRDefault="00E3440D" w:rsidP="00E3440D">
            <w:pPr>
              <w:spacing w:after="0" w:line="240" w:lineRule="auto"/>
              <w:jc w:val="thaiDistribute"/>
              <w:rPr>
                <w:rFonts w:ascii="Browallia New" w:hAnsi="Browallia New" w:cs="Browallia New"/>
                <w:i/>
                <w:iCs/>
                <w:sz w:val="24"/>
                <w:szCs w:val="24"/>
              </w:rPr>
            </w:pPr>
            <w:r w:rsidRPr="001919AC">
              <w:rPr>
                <w:rFonts w:ascii="Browallia New" w:hAnsi="Browallia New" w:cs="Browallia New" w:hint="cs"/>
                <w:i/>
                <w:iCs/>
                <w:sz w:val="28"/>
                <w:szCs w:val="28"/>
                <w:cs/>
                <w:lang w:bidi="th-TH"/>
              </w:rPr>
              <w:t>การรับรู้รายได้จากสัญญาก่อสร้าง</w:t>
            </w:r>
          </w:p>
          <w:p w14:paraId="0F19900C" w14:textId="77777777" w:rsidR="00E3440D" w:rsidRPr="00402F98" w:rsidRDefault="00E3440D" w:rsidP="00E3440D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052FA372" w14:textId="0D56456B" w:rsidR="00711B80" w:rsidRDefault="00E3440D" w:rsidP="00711B80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43116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กลุ่ม</w:t>
            </w:r>
            <w:r w:rsidR="00DA3A8E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บริษัท</w:t>
            </w:r>
            <w:r w:rsidRPr="0043116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รับรู้รายได้จากสัญญาก่อสร้างโดยใช้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          </w:t>
            </w:r>
            <w:r w:rsidRPr="0043116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วิธีรับรู้รายได้ตลอดช่วงเวลา (</w:t>
            </w:r>
            <w:r w:rsidRPr="00431163">
              <w:rPr>
                <w:rFonts w:ascii="Browallia New" w:hAnsi="Browallia New" w:cs="Browallia New" w:hint="cs"/>
                <w:sz w:val="28"/>
                <w:szCs w:val="28"/>
              </w:rPr>
              <w:t xml:space="preserve">overtime) </w:t>
            </w:r>
            <w:r w:rsidR="00826A12" w:rsidRPr="0043116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</w:t>
            </w:r>
            <w:r w:rsidR="00826A12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ะ</w:t>
            </w:r>
            <w:r w:rsidR="00826A12" w:rsidRPr="0043116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วัดระดับความก้าวหน้าของความสำเร็จของงาน</w:t>
            </w:r>
            <w:r w:rsidR="00711B80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="00711B80" w:rsidRPr="0043116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โดยอ้างอิงกับขั้นความสำเร็จของงานโดยวัดจากการสำรวจอัตราส่วนของงานก่อสร้างที่ทำเสร็จกับงา</w:t>
            </w:r>
            <w:r w:rsidR="00711B80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น</w:t>
            </w:r>
            <w:r w:rsidR="00711B80" w:rsidRPr="0043116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ก่อสร้างทั้งหมดตามสัญญา</w:t>
            </w:r>
            <w:r w:rsidR="00711B80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ซึ่ง</w:t>
            </w:r>
            <w:r w:rsidR="00711B80" w:rsidRPr="00431163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พิจารณาจากการสำรวจทางกายภาพตามเงื่อนไขที่ได้ตกลงกับลูกค้า </w:t>
            </w:r>
            <w:r w:rsidR="005C0DDC" w:rsidRPr="005C0DDC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และกลุ่ม</w:t>
            </w:r>
            <w:r w:rsidR="00AD719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บริษัท</w:t>
            </w:r>
            <w:r w:rsidR="005C0DDC" w:rsidRPr="005C0DDC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</w:t>
            </w:r>
            <w:r w:rsidR="005C0DDC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ฏิ</w:t>
            </w:r>
            <w:r w:rsidR="005C0DDC" w:rsidRPr="005C0DDC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บัติตามภาระที่ต้องป</w:t>
            </w:r>
            <w:r w:rsidR="005C0DDC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ฏิ</w:t>
            </w:r>
            <w:r w:rsidR="005C0DDC" w:rsidRPr="005C0DDC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บัติแล้วเสร็จ</w:t>
            </w:r>
            <w:r w:rsidR="005C0DDC" w:rsidRPr="005C0DDC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5C0DDC" w:rsidRPr="005C0DDC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และส่งมอบอำนาจการควบคุมบริการที่สัญญาว่าจะให้แก่ลูกค้าตลอดช่วงเวลาหนึ่ง</w:t>
            </w:r>
          </w:p>
          <w:p w14:paraId="0F9DED63" w14:textId="77777777" w:rsidR="00711B80" w:rsidRDefault="00711B80" w:rsidP="00711B80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7742F358" w14:textId="77777777" w:rsidR="00D46BC6" w:rsidRDefault="00D46BC6" w:rsidP="00711B80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324D4026" w14:textId="77777777" w:rsidR="00D46BC6" w:rsidRDefault="00D46BC6" w:rsidP="00711B80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7817EE5C" w14:textId="77777777" w:rsidR="00D46BC6" w:rsidRDefault="00D46BC6" w:rsidP="00711B80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64A8A2ED" w14:textId="77777777" w:rsidR="00896DAD" w:rsidRDefault="00896DAD" w:rsidP="00711B80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75CE07F1" w14:textId="77777777" w:rsidR="00D46BC6" w:rsidRDefault="00D46BC6" w:rsidP="00711B80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153014A0" w14:textId="77777777" w:rsidR="00D46BC6" w:rsidRDefault="00D46BC6" w:rsidP="00711B80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5C0BFB6D" w14:textId="6B7BCFC4" w:rsidR="00916C6F" w:rsidRPr="00431163" w:rsidRDefault="00BC5A34" w:rsidP="00916C6F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lastRenderedPageBreak/>
              <w:t>ส่วน</w:t>
            </w:r>
            <w:r w:rsidR="00916C6F" w:rsidRPr="00D6450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การรับรู้รายได้สำหรับ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งานให้บริการจากการก่อสร้าง</w:t>
            </w:r>
            <w:r w:rsidR="005D52DD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สำหรับ</w:t>
            </w:r>
            <w:r w:rsidR="00916C6F" w:rsidRPr="00D6450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การเปลี่ยนแปลงขอบเขตของงาน</w:t>
            </w:r>
            <w:r w:rsidR="00916C6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="00916C6F" w:rsidRPr="00D6450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เช่น</w:t>
            </w:r>
            <w:r w:rsidR="00916C6F" w:rsidRPr="00D6450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916C6F" w:rsidRPr="00D6450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งานเพิ่ม</w:t>
            </w:r>
            <w:r w:rsidR="00916C6F" w:rsidRPr="00D6450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916C6F" w:rsidRPr="00D6450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และการเปลี่ยนแปลงราคาโดยเสมือนการเปลี่ยนแปลงสัญญาเป็นส่วนหนึ่งของสัญญาเดิม</w:t>
            </w:r>
            <w:r w:rsidR="00916C6F" w:rsidRPr="00D6450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916C6F" w:rsidRPr="00D6450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ผลกระทบของการเปลี่ยนแปลงสัญญาและการวัดความก้าวหน้าของความสำเร็จของโครงการให้รับรู้เป็นการเพิ่มขึ้นหรือลดลงของรายได้</w:t>
            </w:r>
            <w:r w:rsidR="00916C6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="00916C6F" w:rsidRPr="00D6450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ณ</w:t>
            </w:r>
            <w:r w:rsidR="00916C6F" w:rsidRPr="00D6450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="00916C6F" w:rsidRPr="00D6450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วัน</w:t>
            </w:r>
            <w:r w:rsidR="00D04C2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เ</w:t>
            </w:r>
            <w:r w:rsidR="00916C6F" w:rsidRPr="00D6450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ปลี่ยน</w:t>
            </w:r>
            <w:r w:rsidR="00D04C2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="00916C6F" w:rsidRPr="00D6450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แปลงสัญญา</w:t>
            </w:r>
          </w:p>
          <w:p w14:paraId="23F4B41D" w14:textId="69E8B324" w:rsidR="003D296B" w:rsidRPr="00431163" w:rsidRDefault="003D296B" w:rsidP="00162DEB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43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C3E7FE" w14:textId="77777777" w:rsidR="00AF2856" w:rsidRDefault="00AF2856" w:rsidP="003046A0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3CDB48E1" w14:textId="77777777" w:rsidR="00AF2856" w:rsidRDefault="00AF2856" w:rsidP="003046A0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  <w:p w14:paraId="0A5BA3B7" w14:textId="77777777" w:rsidR="006C4DB4" w:rsidRPr="00B469B5" w:rsidRDefault="006C4DB4" w:rsidP="006C4DB4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2"/>
                <w:szCs w:val="22"/>
                <w:lang w:bidi="th-TH"/>
              </w:rPr>
            </w:pPr>
          </w:p>
          <w:p w14:paraId="6109F383" w14:textId="4387BBAD" w:rsidR="009D5D00" w:rsidRDefault="009D5D00" w:rsidP="003046A0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5B530B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วิธีการตรวจสอบของข้าพเจ้าโดยสรุป มีดังนี้</w:t>
            </w:r>
          </w:p>
          <w:p w14:paraId="6E931C56" w14:textId="77777777" w:rsidR="00E3319F" w:rsidRPr="00343845" w:rsidRDefault="00E3319F" w:rsidP="003046A0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20"/>
                <w:lang w:val="en-US" w:bidi="th-TH"/>
              </w:rPr>
            </w:pPr>
          </w:p>
          <w:p w14:paraId="73121C09" w14:textId="5976B350" w:rsidR="00CC261B" w:rsidRPr="00D46BC6" w:rsidRDefault="00CC261B" w:rsidP="00E24031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207" w:hanging="216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D46BC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ประเมินและทดสอบ</w:t>
            </w:r>
            <w:r w:rsidR="000B5A86" w:rsidRPr="00D46BC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ความมีประสิทธิผลของการออกแบบและการควบคุมซึ่งเกี่ยวข้องกับขั้นตอนการจัดทำงบประมาณ</w:t>
            </w:r>
            <w:r w:rsidR="00AA1FC9" w:rsidRPr="00D46BC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และขั้นตอนการบันทึกรายได้จากสัญญาก่อสร้างและต้นทุนงานก่อสร้าง</w:t>
            </w:r>
          </w:p>
          <w:p w14:paraId="26E71C62" w14:textId="77777777" w:rsidR="003B7863" w:rsidRPr="00D46BC6" w:rsidRDefault="003B7863" w:rsidP="003046A0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16"/>
                <w:szCs w:val="16"/>
                <w:lang w:val="en-US" w:bidi="th-TH"/>
              </w:rPr>
            </w:pPr>
          </w:p>
          <w:p w14:paraId="146F7445" w14:textId="58EAE8A5" w:rsidR="00AA1FC9" w:rsidRDefault="00AA1FC9" w:rsidP="00E24031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207" w:hanging="216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F1299B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สอบถามผู้บริหารเกี่ยวกับความแตกต่างที่มีนัยสำคัญระหว่างขั้นความสำเร็จของงานที่พิจารณาจากสัดส่วนของงานก่อสร้างที่ทำเสร็จจริง</w:t>
            </w:r>
            <w:r w:rsidR="00D46BC6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br/>
            </w:r>
            <w:r w:rsidRPr="00F1299B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ซึ่งประเมินโดยวิศวกรโครงการ และขั้นความสำเร็จของงานที่พิจารณาจากต้นทุนงานก่อสร้างที่</w:t>
            </w:r>
            <w:r w:rsidR="00D46BC6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br/>
            </w:r>
            <w:r w:rsidRPr="00F1299B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เกิดขึ้นจริงซึ่งได้รวมต้นทุนของการเปลี่ยนแปลงขอบเขตงาน ณ วันสิ้นรอบ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ระยะเวลารายงาน</w:t>
            </w:r>
            <w:r w:rsidRPr="00F1299B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กับต้นทุนงานก่อสร้างที่ประมาณไว้</w:t>
            </w:r>
          </w:p>
          <w:p w14:paraId="54BE5C5E" w14:textId="77777777" w:rsidR="00D46BC6" w:rsidRPr="00D46BC6" w:rsidRDefault="00D46BC6" w:rsidP="00D46BC6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6"/>
                <w:szCs w:val="16"/>
                <w:lang w:val="en-US" w:bidi="th-TH"/>
              </w:rPr>
            </w:pPr>
          </w:p>
          <w:p w14:paraId="7A6DBE7A" w14:textId="71A56165" w:rsidR="002A450A" w:rsidRDefault="002A450A" w:rsidP="00E24031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207" w:hanging="216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ป</w:t>
            </w:r>
            <w:r w:rsidR="0049467C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ระเมินต้นทุนงานก่อสร้างตามงบประมาณซึ่งได้รวมต้นทุนการเปลี่ยนแปลงขอบเขตงาน โดยตรวจสอบกับเอกสารประกอบรายการที่เกี่ยวข้องและตรวจสอบรายละเอียด</w:t>
            </w:r>
            <w:r w:rsidR="001D4382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ของราคาที่ใช้ในการ</w:t>
            </w:r>
            <w:r w:rsidR="00971669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จัดทำงบประมาณเปรียบเทียบกับต้นทุนที่เกิดขึ้นจริง</w:t>
            </w:r>
            <w:r w:rsidR="00401D8B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 และสอบถามผู้บริหารของกลุ่ม</w:t>
            </w:r>
            <w:r w:rsidR="00502173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บริษัท</w:t>
            </w:r>
            <w:r w:rsidR="00A74F9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ถึงการปรับปรุงประมาณการให้เหมาะสมกับสถานการณ์ปัจจุบัน</w:t>
            </w:r>
          </w:p>
          <w:p w14:paraId="02B69CA8" w14:textId="77777777" w:rsidR="007616D6" w:rsidRDefault="007616D6" w:rsidP="003046A0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776BE9D2" w14:textId="77777777" w:rsidR="00D46BC6" w:rsidRDefault="00D46BC6" w:rsidP="003046A0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1188CD3B" w14:textId="77777777" w:rsidR="00896DAD" w:rsidRDefault="00896DAD" w:rsidP="003046A0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5C57A6C5" w14:textId="77777777" w:rsidR="00896DAD" w:rsidRDefault="00896DAD" w:rsidP="003046A0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573EBAD1" w14:textId="77777777" w:rsidR="00896DAD" w:rsidRDefault="00896DAD" w:rsidP="003046A0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580A5136" w14:textId="77777777" w:rsidR="00D46BC6" w:rsidRDefault="00D46BC6" w:rsidP="003046A0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256D921C" w14:textId="5A49D7C4" w:rsidR="003046A0" w:rsidRDefault="00923CE3" w:rsidP="00E24031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207" w:hanging="216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lastRenderedPageBreak/>
              <w:t>ทดสอบการคำนวณอัตราขั้นความสำเร็จของงานใน</w:t>
            </w:r>
            <w:r w:rsidR="005E2E6F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รายงานการแสดงความก้าวหน้าของรายงานรายเดือนซึ่งได้รับการตรวจทานจากผู้จัดการโครงการของกลุ่ม</w:t>
            </w:r>
            <w:r w:rsidR="008708DF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บริษัท</w:t>
            </w:r>
            <w:r w:rsidR="00321BBE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="005E2E6F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และผู้จัดการโครงการของเจ้าของ</w:t>
            </w:r>
            <w:r w:rsidR="00321BBE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โครงการแล้ว</w:t>
            </w:r>
          </w:p>
          <w:p w14:paraId="42C45FEC" w14:textId="77777777" w:rsidR="00051D40" w:rsidRPr="00D46BC6" w:rsidRDefault="00051D40" w:rsidP="003046A0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16"/>
                <w:szCs w:val="16"/>
                <w:lang w:val="en-US" w:bidi="th-TH"/>
              </w:rPr>
            </w:pPr>
          </w:p>
          <w:p w14:paraId="541D0C69" w14:textId="41338227" w:rsidR="00051D40" w:rsidRPr="006779F9" w:rsidRDefault="006779F9" w:rsidP="00E24031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207" w:hanging="216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</w:pPr>
            <w:r w:rsidRPr="006779F9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เข้าเยี่ยมชมโครงการ</w:t>
            </w:r>
          </w:p>
          <w:p w14:paraId="5098CAD7" w14:textId="26C1A21D" w:rsidR="00234DDE" w:rsidRPr="007B01A5" w:rsidRDefault="00234DDE" w:rsidP="00162DEB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</w:tc>
      </w:tr>
      <w:tr w:rsidR="004113B9" w:rsidRPr="00F45277" w14:paraId="33F5EC16" w14:textId="77777777" w:rsidTr="003D296B">
        <w:trPr>
          <w:trHeight w:val="47"/>
          <w:tblHeader/>
        </w:trPr>
        <w:tc>
          <w:tcPr>
            <w:tcW w:w="4320" w:type="dxa"/>
            <w:tcBorders>
              <w:top w:val="single" w:sz="4" w:space="0" w:color="auto"/>
            </w:tcBorders>
            <w:shd w:val="clear" w:color="auto" w:fill="auto"/>
          </w:tcPr>
          <w:p w14:paraId="27AD7532" w14:textId="77777777" w:rsidR="00D46BC6" w:rsidRDefault="00D46BC6" w:rsidP="004113B9">
            <w:pPr>
              <w:spacing w:after="0" w:line="240" w:lineRule="auto"/>
              <w:jc w:val="thaiDistribute"/>
              <w:rPr>
                <w:rFonts w:ascii="Browallia New" w:hAnsi="Browallia New" w:cs="Browallia New"/>
                <w:i/>
                <w:iCs/>
                <w:sz w:val="28"/>
                <w:szCs w:val="28"/>
                <w:lang w:bidi="th-TH"/>
              </w:rPr>
            </w:pPr>
          </w:p>
          <w:p w14:paraId="4EC37218" w14:textId="2EDB21D3" w:rsidR="004113B9" w:rsidRPr="00077244" w:rsidRDefault="004113B9" w:rsidP="004113B9">
            <w:pPr>
              <w:spacing w:after="0" w:line="240" w:lineRule="auto"/>
              <w:jc w:val="thaiDistribute"/>
              <w:rPr>
                <w:rFonts w:ascii="Browallia New" w:hAnsi="Browallia New" w:cs="Browallia New"/>
                <w:i/>
                <w:iCs/>
                <w:sz w:val="28"/>
                <w:szCs w:val="28"/>
                <w:lang w:bidi="th-TH"/>
              </w:rPr>
            </w:pPr>
            <w:r w:rsidRPr="00077244">
              <w:rPr>
                <w:rFonts w:ascii="Browallia New" w:hAnsi="Browallia New" w:cs="Browallia New" w:hint="cs"/>
                <w:i/>
                <w:iCs/>
                <w:sz w:val="28"/>
                <w:szCs w:val="28"/>
                <w:cs/>
                <w:lang w:bidi="th-TH"/>
              </w:rPr>
              <w:t>ต้นทุนงานก่อสร้าง</w:t>
            </w:r>
          </w:p>
          <w:p w14:paraId="3AFCF416" w14:textId="77777777" w:rsidR="004113B9" w:rsidRPr="00BC6B9F" w:rsidRDefault="004113B9" w:rsidP="004113B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152CC304" w14:textId="34B6924C" w:rsidR="004113B9" w:rsidRPr="00BC6B9F" w:rsidRDefault="004113B9" w:rsidP="004113B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BC6B9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ต้นทุนงานก่อสร้างเกิดจากต้นทุนที่เกิดขึ้นจริงและประมาณการโดยใช้ประสบการณ์ของผู้บริหาร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ของ</w:t>
            </w:r>
            <w:r w:rsidRPr="00BC6B9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กลุ่ม</w:t>
            </w:r>
            <w:r w:rsidR="009E7631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บริษัท</w:t>
            </w:r>
            <w:r w:rsidRPr="00BC6B9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ในการพิจารณาขั้นความสำเร็จของงานและปรับปรุงประมาณการต้นทุนโครงการตามงบประมาณที่เกิดขึ้นอย่างเหมาะสม</w:t>
            </w:r>
          </w:p>
          <w:p w14:paraId="71422DD1" w14:textId="77777777" w:rsidR="004113B9" w:rsidRPr="00BC6B9F" w:rsidRDefault="004113B9" w:rsidP="004113B9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</w:p>
          <w:p w14:paraId="263DAFE4" w14:textId="77777777" w:rsidR="004113B9" w:rsidRDefault="004113B9" w:rsidP="00E25E65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BC6B9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ข้าพเจ้าให้ความสำคัญในประเด็นนี้</w:t>
            </w:r>
            <w:r w:rsidRPr="00BC6B9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 w:rsidRPr="00BC6B9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เนื่องจากการรับรู้รายได้ด้วยวิธีวัดขั้นความสำเร็จของงานเกี่ยวข้องกับการใช้ดุลยพินิจที่สำคัญของผู้บริหารของกลุ่ม</w:t>
            </w:r>
            <w:r w:rsidR="00E4773B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บริษัท</w:t>
            </w:r>
            <w:r w:rsidRPr="00BC6B9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ในการกำหนดขั้นความสำเร็จของงานและการประมาณการต้นทุนโครงการตามงบประมาณ</w:t>
            </w:r>
            <w:r w:rsidRPr="00BC6B9F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br/>
            </w:r>
            <w:r w:rsidRPr="00BC6B9F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มีผลกระทบที่เป็นสาระสำคัญต่องบการเงิน</w:t>
            </w:r>
          </w:p>
          <w:p w14:paraId="49C03943" w14:textId="287C653A" w:rsidR="00D46BC6" w:rsidRPr="00F02C5F" w:rsidRDefault="00D46BC6" w:rsidP="00E25E65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320" w:type="dxa"/>
            <w:tcBorders>
              <w:top w:val="single" w:sz="4" w:space="0" w:color="auto"/>
            </w:tcBorders>
            <w:shd w:val="clear" w:color="auto" w:fill="auto"/>
          </w:tcPr>
          <w:p w14:paraId="1E6B2DA8" w14:textId="77777777" w:rsidR="00674A9F" w:rsidRDefault="00674A9F" w:rsidP="004113B9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72AC2B3D" w14:textId="77777777" w:rsidR="00D46BC6" w:rsidRDefault="00D46BC6" w:rsidP="004113B9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2F3102FE" w14:textId="77777777" w:rsidR="00674A9F" w:rsidRPr="00D46BC6" w:rsidRDefault="00674A9F" w:rsidP="004113B9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26"/>
                <w:szCs w:val="26"/>
                <w:lang w:val="en-US" w:bidi="th-TH"/>
              </w:rPr>
            </w:pPr>
          </w:p>
          <w:p w14:paraId="24892CF3" w14:textId="715DEEE0" w:rsidR="004113B9" w:rsidRPr="00AD3FD7" w:rsidRDefault="00CF0FDC" w:rsidP="00E24031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207" w:hanging="216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AD3FD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ทดสอบต้นทุนจริงที่เกิดขึ้น</w:t>
            </w:r>
            <w:r w:rsidR="00AA5227" w:rsidRPr="00AD3FD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ซึ่งได้รวมต้นทุนการเปลี่ยนแปลงขอบเขตของงาน กับเอกสารประกอบ</w:t>
            </w:r>
            <w:r w:rsidR="00AA5227" w:rsidRPr="00D46BC6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  <w:lang w:bidi="th-TH"/>
              </w:rPr>
              <w:t>รายการ</w:t>
            </w:r>
            <w:r w:rsidR="002F0BCE" w:rsidRPr="00D46BC6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  <w:lang w:bidi="th-TH"/>
              </w:rPr>
              <w:t xml:space="preserve"> </w:t>
            </w:r>
            <w:r w:rsidR="00BB1D50" w:rsidRPr="00D46BC6">
              <w:rPr>
                <w:rFonts w:ascii="Browallia New" w:hAnsi="Browallia New" w:cs="Browallia New" w:hint="cs"/>
                <w:spacing w:val="-6"/>
                <w:sz w:val="28"/>
                <w:szCs w:val="28"/>
                <w:cs/>
                <w:lang w:bidi="th-TH"/>
              </w:rPr>
              <w:t>และเอกสารที่เกี่ยวข้องกับการเปลี่ยนแปลง</w:t>
            </w:r>
            <w:r w:rsidR="00D46BC6"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</w:t>
            </w:r>
            <w:r w:rsidR="00BB1D50" w:rsidRPr="00AD3FD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ขอบเขตงาน</w:t>
            </w:r>
          </w:p>
          <w:p w14:paraId="4F398B60" w14:textId="77777777" w:rsidR="007616D6" w:rsidRPr="00D46BC6" w:rsidRDefault="007616D6" w:rsidP="004113B9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  <w:p w14:paraId="13FC9F0F" w14:textId="113752EC" w:rsidR="004113B9" w:rsidRPr="00AD3FD7" w:rsidRDefault="004113B9" w:rsidP="00E24031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207" w:hanging="216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AD3FD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ประเมินประมาณการผลขาดทุนที่อาจจะเกิดขึ้นของแต่ละโครงการก่อสร้าง โดยสุ่มตรวจสอบกับต้นทุนที่เกิดขึ้นจริงและพิจารณาความสมเหตุสมผลของการประมาณการต้นทุนที่จะทำงานที่เหลือ</w:t>
            </w:r>
            <w:r w:rsidR="00D46BC6">
              <w:rPr>
                <w:rFonts w:ascii="Browallia New" w:hAnsi="Browallia New" w:cs="Browallia New"/>
                <w:sz w:val="28"/>
                <w:szCs w:val="28"/>
                <w:lang w:bidi="th-TH"/>
              </w:rPr>
              <w:br/>
            </w:r>
            <w:r w:rsidRPr="00AD3FD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ให้เสร็จสมบูรณ์</w:t>
            </w:r>
          </w:p>
          <w:p w14:paraId="5D6EB6AC" w14:textId="42239ED5" w:rsidR="004113B9" w:rsidRDefault="004113B9" w:rsidP="004113B9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6E61AB4F" w14:textId="3E346261" w:rsidR="004113B9" w:rsidRPr="00F45277" w:rsidRDefault="004113B9" w:rsidP="00237F27">
            <w:pPr>
              <w:autoSpaceDE w:val="0"/>
              <w:autoSpaceDN w:val="0"/>
              <w:adjustRightInd w:val="0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</w:pPr>
          </w:p>
        </w:tc>
      </w:tr>
    </w:tbl>
    <w:p w14:paraId="64695EC7" w14:textId="77777777" w:rsidR="00931881" w:rsidRPr="00E532F2" w:rsidRDefault="00931881" w:rsidP="004C256D">
      <w:pPr>
        <w:spacing w:after="0" w:line="240" w:lineRule="auto"/>
        <w:jc w:val="thaiDistribute"/>
        <w:rPr>
          <w:rFonts w:ascii="Browallia New" w:eastAsia="Browallia New" w:hAnsi="Browallia New" w:cs="Browallia New"/>
          <w:i/>
          <w:iCs/>
          <w:sz w:val="8"/>
          <w:szCs w:val="8"/>
          <w:cs/>
          <w:lang w:bidi="th-TH"/>
        </w:rPr>
      </w:pPr>
    </w:p>
    <w:tbl>
      <w:tblPr>
        <w:tblW w:w="864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20"/>
        <w:gridCol w:w="4320"/>
      </w:tblGrid>
      <w:tr w:rsidR="002F18D0" w:rsidRPr="00F45277" w14:paraId="6052EBB6" w14:textId="77777777" w:rsidTr="00931881">
        <w:trPr>
          <w:trHeight w:val="47"/>
          <w:tblHeader/>
        </w:trPr>
        <w:tc>
          <w:tcPr>
            <w:tcW w:w="4320" w:type="dxa"/>
            <w:tcBorders>
              <w:bottom w:val="single" w:sz="4" w:space="0" w:color="auto"/>
            </w:tcBorders>
            <w:shd w:val="clear" w:color="auto" w:fill="7030A0"/>
          </w:tcPr>
          <w:p w14:paraId="198D3D78" w14:textId="73D5809A" w:rsidR="002F18D0" w:rsidRPr="00F45277" w:rsidRDefault="002F18D0" w:rsidP="00E35BE8">
            <w:pPr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r w:rsidRPr="00F45277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  <w:lastRenderedPageBreak/>
              <w:t>เรื่องสำคัญ</w:t>
            </w:r>
            <w:r w:rsidRPr="00F45277"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  <w:t>จาก</w:t>
            </w:r>
            <w:r w:rsidRPr="00F45277"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  <w:t>การตรวจสอบ</w:t>
            </w:r>
          </w:p>
        </w:tc>
        <w:tc>
          <w:tcPr>
            <w:tcW w:w="4320" w:type="dxa"/>
            <w:tcBorders>
              <w:bottom w:val="single" w:sz="4" w:space="0" w:color="auto"/>
            </w:tcBorders>
            <w:shd w:val="clear" w:color="auto" w:fill="7030A0"/>
          </w:tcPr>
          <w:p w14:paraId="5A7BF42B" w14:textId="77777777" w:rsidR="002F18D0" w:rsidRPr="00F45277" w:rsidRDefault="002F18D0" w:rsidP="00E35BE8">
            <w:pPr>
              <w:autoSpaceDE w:val="0"/>
              <w:autoSpaceDN w:val="0"/>
              <w:adjustRightInd w:val="0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8"/>
                <w:szCs w:val="28"/>
              </w:rPr>
            </w:pPr>
            <w:r w:rsidRPr="00F45277"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8"/>
                <w:szCs w:val="28"/>
                <w:cs/>
                <w:lang w:bidi="th-TH"/>
              </w:rPr>
              <w:t>การตอบสนองความเสี่ยงโดยผู้สอบบัญชี</w:t>
            </w:r>
          </w:p>
        </w:tc>
      </w:tr>
      <w:tr w:rsidR="00931881" w:rsidRPr="00F45277" w14:paraId="1D6820B2" w14:textId="77777777" w:rsidTr="00931881">
        <w:trPr>
          <w:trHeight w:val="47"/>
          <w:tblHeader/>
        </w:trPr>
        <w:tc>
          <w:tcPr>
            <w:tcW w:w="43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0E6973" w14:textId="15C761D6" w:rsidR="00A00117" w:rsidRDefault="00A00117" w:rsidP="00A00117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lang w:bidi="th-TH"/>
              </w:rPr>
            </w:pPr>
            <w:r w:rsidRPr="00AD1027"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การประเมินการด้อยค่าของค่าความนิ</w:t>
            </w:r>
            <w:r>
              <w:rPr>
                <w:rFonts w:ascii="Browallia New" w:hAnsi="Browallia New" w:cs="Browallia New" w:hint="cs"/>
                <w:b/>
                <w:bCs/>
                <w:sz w:val="28"/>
                <w:szCs w:val="28"/>
                <w:cs/>
                <w:lang w:bidi="th-TH"/>
              </w:rPr>
              <w:t>ยม</w:t>
            </w:r>
          </w:p>
          <w:p w14:paraId="7E79E42F" w14:textId="77777777" w:rsidR="00A00117" w:rsidRPr="00A00117" w:rsidRDefault="00A00117" w:rsidP="00A00117">
            <w:pPr>
              <w:spacing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lang w:bidi="th-TH"/>
              </w:rPr>
            </w:pPr>
          </w:p>
          <w:p w14:paraId="22F5D600" w14:textId="5B374C58" w:rsidR="009A4AAF" w:rsidRPr="00166CD6" w:rsidRDefault="009A4AAF" w:rsidP="00A00117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ณ </w:t>
            </w:r>
            <w:r w:rsidRPr="00166CD6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วันที่ </w:t>
            </w:r>
            <w:r w:rsidRPr="00166CD6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31 </w:t>
            </w:r>
            <w:r w:rsidRPr="00166CD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166CD6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256</w:t>
            </w:r>
            <w:r w:rsidR="00307271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7</w:t>
            </w:r>
            <w:r w:rsidR="001B1E0E" w:rsidRPr="00166CD6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 </w:t>
            </w:r>
            <w:r w:rsidR="001B1E0E" w:rsidRPr="00166CD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กลุ่ม</w:t>
            </w:r>
            <w:r w:rsidR="005A7C9D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บริษัท</w:t>
            </w:r>
            <w:r w:rsidR="001B1E0E" w:rsidRPr="00166CD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มีค่าความนิยม มูลค่า</w:t>
            </w:r>
            <w:r w:rsidR="005A13F6" w:rsidRPr="00166CD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ตาม</w:t>
            </w:r>
            <w:r w:rsidR="001B1E0E" w:rsidRPr="00166CD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บัญชี จำนวน </w:t>
            </w:r>
            <w:r w:rsidR="00F1507D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107.56</w:t>
            </w:r>
            <w:r w:rsidR="003B1A79" w:rsidRPr="001503B4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 ล้านบาท</w:t>
            </w:r>
            <w:r w:rsidR="00AC319F" w:rsidRPr="001503B4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 ซึ่งค่าความนิยม</w:t>
            </w:r>
            <w:r w:rsidR="004D6BA7" w:rsidRPr="001503B4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 คิดเป็นร้อยละ </w:t>
            </w:r>
            <w:r w:rsidR="00A3541E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0.55</w:t>
            </w:r>
            <w:r w:rsidR="003B5631" w:rsidRPr="001503B4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 </w:t>
            </w:r>
            <w:r w:rsidR="00B247F5" w:rsidRPr="001503B4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ของมูลค่าสินทรัพย์รวมในงบการเงินรวม โดยค่าความ</w:t>
            </w:r>
            <w:r w:rsidR="00B247F5" w:rsidRPr="00166CD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นิยมเกิดจากการซื้อธุรกิจเจ้าของ</w:t>
            </w:r>
            <w:r w:rsidR="006B1851" w:rsidRPr="00166CD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สิทธิบัตร</w:t>
            </w:r>
            <w:r w:rsidR="00E5420F" w:rsidRPr="00166CD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ด้านการผลิตเชื้อเพลิงชีวมวลอัดเม็ดที่ประกอบกิ</w:t>
            </w:r>
            <w:r w:rsidR="002A0EE2" w:rsidRPr="00166CD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จการในต่างประเทศ</w:t>
            </w:r>
            <w:r w:rsidR="0019224B" w:rsidRPr="00166CD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="00684F2B" w:rsidRPr="00166CD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ซึ่ง</w:t>
            </w:r>
            <w:r w:rsidR="00F20BC6" w:rsidRPr="00166CD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ตามมาตรฐานการรายงานทางการเงิน</w:t>
            </w:r>
            <w:r w:rsidR="00684F2B" w:rsidRPr="00166CD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บริษัทต้องทดสอบการด้อยค่า</w:t>
            </w:r>
            <w:r w:rsidR="00E635D3" w:rsidRPr="00166CD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ของค่าความนิยมทุกปี</w:t>
            </w:r>
          </w:p>
          <w:p w14:paraId="7C4443F9" w14:textId="77777777" w:rsidR="00F35A27" w:rsidRPr="00166CD6" w:rsidRDefault="00F35A27" w:rsidP="00A00117">
            <w:pPr>
              <w:spacing w:line="240" w:lineRule="auto"/>
              <w:jc w:val="thaiDistribute"/>
              <w:rPr>
                <w:rFonts w:ascii="Browallia New" w:hAnsi="Browallia New" w:cs="Browallia New"/>
                <w:sz w:val="16"/>
                <w:szCs w:val="16"/>
                <w:lang w:val="en-US" w:bidi="th-TH"/>
              </w:rPr>
            </w:pPr>
          </w:p>
          <w:p w14:paraId="0A717882" w14:textId="0EA87B5F" w:rsidR="00605CD2" w:rsidRDefault="00605CD2" w:rsidP="00A00117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166CD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ทั้งนี้</w:t>
            </w:r>
            <w:r w:rsidRPr="00166CD6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 </w:t>
            </w:r>
            <w:r w:rsidRPr="00166CD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กระบวนการทดสอบการด้อยค่านั้นต้องใช้</w:t>
            </w:r>
            <w:r w:rsidRPr="00166CD6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          </w:t>
            </w:r>
            <w:r w:rsidRPr="00166CD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ดุลยพินิจที่สำคัญและข้อสมมติฐานที่มีความซับซ้อน</w:t>
            </w:r>
            <w:r w:rsidRPr="00166CD6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 </w:t>
            </w:r>
            <w:r w:rsidRPr="00166CD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โดยเฉพาะข้อสมมติฐานสำหรับการประมาณการกระแสเงินสด</w:t>
            </w:r>
            <w:r w:rsidRPr="00166CD6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 </w:t>
            </w:r>
            <w:r w:rsidRPr="00166CD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และการพิจารณาอัตราคิดลดในการกำหนดมูลค่ากระแสเงินสด</w:t>
            </w:r>
            <w:r w:rsidRPr="00166CD6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 </w:t>
            </w:r>
            <w:r w:rsidRPr="00166CD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ซึ่งอาจมีผลกระทบเปลี่ยนแปลงตามสภาวะทางเศรษฐกิจ</w:t>
            </w:r>
            <w:r w:rsidRPr="00166CD6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 </w:t>
            </w:r>
            <w:r w:rsidRPr="00166CD6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สถานการณ์ตลาดปัจจุบันและความเสี่ยงที่เฉพาะเจาะจง</w:t>
            </w:r>
            <w:r w:rsidRPr="00166CD6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 </w:t>
            </w:r>
          </w:p>
          <w:p w14:paraId="2081306C" w14:textId="77777777" w:rsidR="000C72BD" w:rsidRPr="00166CD6" w:rsidRDefault="000C72BD" w:rsidP="00A00117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40FB2C3F" w14:textId="66BC76B0" w:rsidR="00931881" w:rsidRDefault="00135DE5" w:rsidP="00A00117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  <w:r w:rsidRPr="00F527D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อ้างอิงจากหมายเหตุประกอบงบการเงินข้อ</w:t>
            </w:r>
            <w:r w:rsidR="00E635D3" w:rsidRPr="00F527D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="00A1702D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8</w:t>
            </w:r>
            <w:r w:rsidR="00257AE2" w:rsidRPr="00F527D7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.</w:t>
            </w:r>
            <w:r w:rsidR="00A1702D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2</w:t>
            </w:r>
            <w:r w:rsidR="00084AB3" w:rsidRPr="00F527D7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 xml:space="preserve"> และ</w:t>
            </w:r>
            <w:r w:rsidR="00257AE2" w:rsidRPr="00F527D7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 xml:space="preserve"> </w:t>
            </w:r>
            <w:r w:rsidRPr="00F527D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Pr="00F527D7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2</w:t>
            </w:r>
            <w:r w:rsidR="00E90541"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  <w:t>1</w:t>
            </w:r>
            <w:r w:rsidRPr="00F527D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</w:t>
            </w:r>
            <w:r w:rsidR="00B650D3" w:rsidRPr="00F527D7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ซึ่งแสดงรายละเอียดการทดสอบการด้อยค่าโดยผู้บริหาร</w:t>
            </w:r>
          </w:p>
          <w:p w14:paraId="4C68E9B1" w14:textId="4E5C2B6F" w:rsidR="00D04C26" w:rsidRPr="00211BA9" w:rsidRDefault="00D04C26" w:rsidP="00A00117">
            <w:pPr>
              <w:spacing w:line="240" w:lineRule="auto"/>
              <w:jc w:val="thaiDistribute"/>
              <w:rPr>
                <w:rFonts w:ascii="Browallia New" w:hAnsi="Browallia New" w:cs="Browallia New"/>
                <w:sz w:val="28"/>
                <w:szCs w:val="28"/>
                <w:lang w:bidi="th-TH"/>
              </w:rPr>
            </w:pPr>
          </w:p>
        </w:tc>
        <w:tc>
          <w:tcPr>
            <w:tcW w:w="43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13E86D" w14:textId="09A65D72" w:rsidR="00A00117" w:rsidRDefault="00A00117" w:rsidP="00474794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4E5B96D6" w14:textId="4FC0F0B7" w:rsidR="009D5D00" w:rsidRDefault="009D5D00" w:rsidP="00474794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</w:p>
          <w:p w14:paraId="37DF8E5F" w14:textId="499D30D5" w:rsidR="009D5D00" w:rsidRPr="009D5D00" w:rsidRDefault="009D5D00" w:rsidP="00474794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6"/>
                <w:szCs w:val="6"/>
                <w:lang w:val="en-US" w:bidi="th-TH"/>
              </w:rPr>
            </w:pPr>
          </w:p>
          <w:p w14:paraId="3D958155" w14:textId="77777777" w:rsidR="00931881" w:rsidRPr="00474794" w:rsidRDefault="00A00117" w:rsidP="00474794">
            <w:pPr>
              <w:spacing w:after="0" w:line="240" w:lineRule="auto"/>
              <w:ind w:left="106" w:hanging="141"/>
              <w:jc w:val="thaiDistribute"/>
              <w:rPr>
                <w:rFonts w:ascii="Browallia New" w:hAnsi="Browallia New" w:cs="Browallia New"/>
                <w:sz w:val="28"/>
                <w:szCs w:val="28"/>
                <w:lang w:val="en-US" w:bidi="th-TH"/>
              </w:rPr>
            </w:pPr>
            <w:r w:rsidRPr="00AD1027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วิธี</w:t>
            </w:r>
            <w:r w:rsidRPr="00474794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การตรวจสอบของข้าพเจ้าโดยสรุป</w:t>
            </w:r>
            <w:r w:rsidRPr="00474794">
              <w:rPr>
                <w:rFonts w:ascii="Browallia New" w:hAnsi="Browallia New" w:cs="Browallia New"/>
                <w:sz w:val="28"/>
                <w:szCs w:val="28"/>
                <w:cs/>
                <w:lang w:val="en-US" w:bidi="th-TH"/>
              </w:rPr>
              <w:t xml:space="preserve"> </w:t>
            </w:r>
            <w:r w:rsidRPr="00474794">
              <w:rPr>
                <w:rFonts w:ascii="Browallia New" w:hAnsi="Browallia New" w:cs="Browallia New" w:hint="cs"/>
                <w:sz w:val="28"/>
                <w:szCs w:val="28"/>
                <w:cs/>
                <w:lang w:val="en-US" w:bidi="th-TH"/>
              </w:rPr>
              <w:t>มีดังนี้</w:t>
            </w:r>
          </w:p>
          <w:p w14:paraId="101BD39F" w14:textId="56D6B9D8" w:rsidR="00C57CB1" w:rsidRDefault="00C57CB1" w:rsidP="00E2403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ทำ</w:t>
            </w:r>
            <w:r w:rsidRPr="000C36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ความเข้าใจใน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การมองประเด็นข้อบ่งชี้</w:t>
            </w:r>
            <w:r w:rsidR="006505B7">
              <w:rPr>
                <w:rFonts w:ascii="Browallia New" w:hAnsi="Browallia New" w:cs="Browallia New"/>
                <w:sz w:val="28"/>
                <w:szCs w:val="28"/>
                <w:lang w:bidi="th-TH"/>
              </w:rPr>
              <w:br/>
            </w:r>
            <w:r w:rsidRPr="000C36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การด้อยค่าและกระบวนการทดสอบการด้อยค่า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ของผู้บริหาร</w:t>
            </w:r>
          </w:p>
          <w:p w14:paraId="24CA68F6" w14:textId="77777777" w:rsidR="000A03F6" w:rsidRPr="00071526" w:rsidRDefault="000A03F6" w:rsidP="000A03F6">
            <w:pPr>
              <w:pStyle w:val="ListParagraph"/>
              <w:spacing w:after="0" w:line="240" w:lineRule="auto"/>
              <w:ind w:left="313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1692307D" w14:textId="77777777" w:rsidR="00C57CB1" w:rsidRDefault="00C57CB1" w:rsidP="00E2403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0C36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สอบทานเอกสารประกอบที่ผู้บริหารใช้ใน</w:t>
            </w: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                </w:t>
            </w:r>
            <w:r w:rsidRPr="000C36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การประเมินว่ามีข้อบ่งชี้การด้อยค่าหรือไม่ </w:t>
            </w:r>
            <w:r>
              <w:rPr>
                <w:rFonts w:ascii="Browallia New" w:hAnsi="Browallia New" w:cs="Browallia New"/>
                <w:sz w:val="28"/>
                <w:szCs w:val="28"/>
                <w:lang w:bidi="th-TH"/>
              </w:rPr>
              <w:t xml:space="preserve">                </w:t>
            </w:r>
            <w:r w:rsidRPr="000C369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ณ วันสิ้น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ปีควบคู่กับการ</w:t>
            </w:r>
            <w:r w:rsidRPr="007923AB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ประเมินความเหมาะสมของวิธีการคำนวณมูลค่าและข้อสมมติฐานที่สำคัญที่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ผู้บริหาร</w:t>
            </w:r>
            <w:r w:rsidRPr="007923A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ใช้</w:t>
            </w:r>
          </w:p>
          <w:p w14:paraId="21AD6F26" w14:textId="77777777" w:rsidR="000A03F6" w:rsidRPr="00071526" w:rsidRDefault="000A03F6" w:rsidP="000A03F6">
            <w:pPr>
              <w:pStyle w:val="ListParagraph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015AE7F5" w14:textId="06A464C6" w:rsidR="00C57CB1" w:rsidRDefault="00C57CB1" w:rsidP="00E2403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ประเมินความสมเหตุสมผลของอัตราคิดลดที่ใช้</w:t>
            </w:r>
            <w:r w:rsidR="006505B7">
              <w:rPr>
                <w:rFonts w:ascii="Browallia New" w:hAnsi="Browallia New" w:cs="Browallia New"/>
                <w:sz w:val="28"/>
                <w:szCs w:val="28"/>
                <w:lang w:bidi="th-TH"/>
              </w:rPr>
              <w:br/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ในการคำนวณมูลค่าของเงินที่จะได้รับในอนาคตโดยการคิดลด</w:t>
            </w:r>
          </w:p>
          <w:p w14:paraId="59077F35" w14:textId="77777777" w:rsidR="000A03F6" w:rsidRPr="00071526" w:rsidRDefault="000A03F6" w:rsidP="000A03F6">
            <w:pPr>
              <w:pStyle w:val="ListParagraph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17814C7E" w14:textId="77777777" w:rsidR="00C57CB1" w:rsidRDefault="00C57CB1" w:rsidP="00E24031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ทดสอบการคำนวณมูลค่าที่คาดว่าจะได้รับคืน</w:t>
            </w:r>
          </w:p>
          <w:p w14:paraId="6E990F84" w14:textId="77777777" w:rsidR="000A03F6" w:rsidRPr="00071526" w:rsidRDefault="000A03F6" w:rsidP="000A03F6">
            <w:pPr>
              <w:pStyle w:val="ListParagraph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02F618FF" w14:textId="6BBAA71D" w:rsidR="00322119" w:rsidRDefault="00C57CB1" w:rsidP="00E24031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สอบทานการวิเคราะห์</w:t>
            </w:r>
            <w:r w:rsidR="00292035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ความ</w:t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อ่อนไหวที่จัดทำโดยฝ่ายบริหารและพิจารณาผลกระทบต่อมูลค่าที่</w:t>
            </w:r>
            <w:r w:rsidR="006505B7">
              <w:rPr>
                <w:rFonts w:ascii="Browallia New" w:hAnsi="Browallia New" w:cs="Browallia New"/>
                <w:sz w:val="28"/>
                <w:szCs w:val="28"/>
                <w:lang w:bidi="th-TH"/>
              </w:rPr>
              <w:br/>
            </w: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คาดว่าจะได้รับคืน</w:t>
            </w:r>
          </w:p>
          <w:p w14:paraId="26D02EC2" w14:textId="77777777" w:rsidR="000A03F6" w:rsidRPr="00071526" w:rsidRDefault="000A03F6" w:rsidP="000A03F6">
            <w:pPr>
              <w:pStyle w:val="ListParagraph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08B93E54" w14:textId="77777777" w:rsidR="00A00117" w:rsidRDefault="00C57CB1" w:rsidP="00E24031">
            <w:pPr>
              <w:pStyle w:val="ListParagraph"/>
              <w:numPr>
                <w:ilvl w:val="0"/>
                <w:numId w:val="16"/>
              </w:numPr>
              <w:spacing w:line="240" w:lineRule="auto"/>
              <w:ind w:left="313" w:hanging="270"/>
              <w:jc w:val="thaiDistribute"/>
              <w:rPr>
                <w:rFonts w:ascii="Browallia New" w:hAnsi="Browallia New" w:cs="Browallia New"/>
                <w:sz w:val="28"/>
                <w:szCs w:val="28"/>
              </w:rPr>
            </w:pPr>
            <w:r w:rsidRPr="00322119"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ประเมินความเพียงพอและความเหมาะสมของการเปิดเผยข้อมูลของกลุ่มบริษัทเกี่ยวกับสมมติฐานของค่าความนิยม</w:t>
            </w:r>
          </w:p>
          <w:p w14:paraId="6FDA1BC4" w14:textId="5CE64385" w:rsidR="00A56ECC" w:rsidRPr="00071526" w:rsidRDefault="00A56ECC" w:rsidP="00A56ECC">
            <w:pPr>
              <w:spacing w:line="240" w:lineRule="auto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</w:tbl>
    <w:p w14:paraId="187728F5" w14:textId="7091B636" w:rsidR="00E43F73" w:rsidRDefault="00E43F73" w:rsidP="00071526">
      <w:pPr>
        <w:spacing w:line="240" w:lineRule="auto"/>
        <w:jc w:val="thaiDistribute"/>
        <w:rPr>
          <w:rFonts w:ascii="Browallia New" w:eastAsia="Browallia New" w:hAnsi="Browallia New" w:cs="Browallia New"/>
          <w:i/>
          <w:iCs/>
          <w:sz w:val="28"/>
          <w:szCs w:val="28"/>
          <w:lang w:bidi="th-TH"/>
        </w:rPr>
      </w:pPr>
    </w:p>
    <w:p w14:paraId="6DB7A299" w14:textId="77777777" w:rsidR="00C75310" w:rsidRPr="00F80905" w:rsidRDefault="00C75310" w:rsidP="00C75310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F80905">
        <w:rPr>
          <w:rFonts w:ascii="Browallia New" w:eastAsia="Cordia New" w:hAnsi="Browallia New" w:cs="Browallia New" w:hint="cs"/>
          <w:i/>
          <w:iCs/>
          <w:color w:val="000000"/>
          <w:sz w:val="28"/>
          <w:szCs w:val="28"/>
          <w:cs/>
          <w:lang w:val="en-US" w:bidi="th-TH"/>
        </w:rPr>
        <w:t>ข้อมูลอื่น</w:t>
      </w:r>
    </w:p>
    <w:p w14:paraId="38E5CA2F" w14:textId="77777777" w:rsidR="00C75310" w:rsidRPr="00F80905" w:rsidRDefault="00C75310" w:rsidP="00B9792B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</w:p>
    <w:p w14:paraId="6B84EB0F" w14:textId="3BDFA647" w:rsidR="00C75310" w:rsidRDefault="008344A8" w:rsidP="00C75310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กรรมการ</w:t>
      </w:r>
      <w:r w:rsidR="00E62721" w:rsidRPr="00E62721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เป็นผู้รับผิดชอบต่อข้อมูลอื่น</w:t>
      </w:r>
      <w:r w:rsidR="00E62721" w:rsidRPr="00E62721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E62721" w:rsidRPr="00E62721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ข้อมูลอื่นประกอบด้วย</w:t>
      </w:r>
      <w:r w:rsidR="009C487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 xml:space="preserve"> </w:t>
      </w:r>
      <w:r w:rsidR="00E62721" w:rsidRPr="00E62721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ข้อมูลซึ่งรวมอยู่ในรายงานประจำปี</w:t>
      </w:r>
      <w:r w:rsidR="00E62721" w:rsidRPr="00E62721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E62721" w:rsidRPr="00E62721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แต่ไม่รวมถึงงบการเงินรวมและเฉพาะบริษัท</w:t>
      </w:r>
      <w:r w:rsidR="009C487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 xml:space="preserve"> </w:t>
      </w:r>
      <w:r w:rsidR="00E62721" w:rsidRPr="00E62721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และรายงานของผู้สอบบัญชีที่อยู่ในรายงานนั้น</w:t>
      </w:r>
      <w:r w:rsidR="00E62721" w:rsidRPr="00E62721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C06BF9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ข้าพเจ้าคาดว่าข้าพเจ้าจะได้รับ</w:t>
      </w:r>
      <w:r w:rsidR="00E62721" w:rsidRPr="00E62721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รายงานประจำปีภายหลังวันที่ในรายงานของผู้สอบบัญชีนี้</w:t>
      </w:r>
    </w:p>
    <w:p w14:paraId="0981025B" w14:textId="77777777" w:rsidR="00E62721" w:rsidRPr="00F80905" w:rsidRDefault="00E62721" w:rsidP="00C75310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145584E2" w14:textId="63CD8318" w:rsidR="00C75310" w:rsidRDefault="00A14315" w:rsidP="00C75310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A1431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ความเห็นของข้าพเจ้าต่องบการเงินรวมและเฉพาะบริษัทไม่ครอบคลุมถึงข้อมูลอื่น</w:t>
      </w:r>
      <w:r w:rsidR="009C487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 xml:space="preserve"> </w:t>
      </w:r>
      <w:r w:rsidRPr="00A1431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และข้าพเจ้าไม่ได้ให้</w:t>
      </w:r>
      <w:r w:rsidR="00E24031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br/>
      </w:r>
      <w:r w:rsidRPr="00A1431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ความเชื่อมั่นต่อข้อมูลอื่น</w:t>
      </w:r>
    </w:p>
    <w:p w14:paraId="1FD90625" w14:textId="77777777" w:rsidR="00E24031" w:rsidRDefault="00E24031" w:rsidP="00C75310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225A09A3" w14:textId="77777777" w:rsidR="00896DAD" w:rsidRDefault="00896DAD" w:rsidP="00C75310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2803EC10" w14:textId="77777777" w:rsidR="00896DAD" w:rsidRDefault="00896DAD" w:rsidP="00C75310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7D488C9C" w14:textId="1B59F035" w:rsidR="00C75310" w:rsidRDefault="002D75D5" w:rsidP="00C75310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2D75D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lastRenderedPageBreak/>
        <w:t>ความรับผิดชอบของข้าพเจ้าที่เกี่ยวเนื่องกับการตรวจสอบงบการเงินรวมและเฉพาะบริษัทคือ</w:t>
      </w:r>
      <w:r w:rsidRPr="002D75D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2D75D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การอ่าน</w:t>
      </w:r>
      <w:r w:rsidRPr="002D75D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2D75D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และพิจารณาว่าข้อมูลอื่นมีความขัดแย้งที่มีสาระสำคัญกับงบการเงินรวมและเฉพาะบริษัท</w:t>
      </w:r>
      <w:r w:rsidR="00F62E54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 xml:space="preserve"> </w:t>
      </w:r>
      <w:r w:rsidRPr="002D75D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หรือกับความรู้ที่ได้รับจากการตรวจสอบของข้าพเจ้า</w:t>
      </w:r>
      <w:r w:rsidRPr="002D75D5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2D75D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5A9E1DF7" w14:textId="77777777" w:rsidR="002D75D5" w:rsidRDefault="002D75D5" w:rsidP="00C75310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1DAAF70F" w14:textId="4C05FC7C" w:rsidR="0015166F" w:rsidRDefault="00C73F46" w:rsidP="005F02EC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C73F46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เมื่อข้าพเจ้าได้อ่านรายงานประจำปี</w:t>
      </w:r>
      <w:r w:rsidRPr="00C73F46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C73F46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C73F46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C73F46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ดำเนินการแก้ไขข้อมูลที่แสดงขัดต่อข้อเท็จจริง</w:t>
      </w:r>
      <w:r w:rsidR="00E662EA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ให้ถูกต้อง</w:t>
      </w:r>
    </w:p>
    <w:p w14:paraId="17F1E2F7" w14:textId="359CE045" w:rsidR="0014748B" w:rsidRDefault="0014748B" w:rsidP="0015166F">
      <w:pPr>
        <w:spacing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4AB07BF8" w14:textId="6460DF98" w:rsidR="0015166F" w:rsidRDefault="00A14083" w:rsidP="0015166F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A14083">
        <w:rPr>
          <w:rFonts w:ascii="Browallia New" w:eastAsia="Cordia New" w:hAnsi="Browallia New" w:cs="Browallia New" w:hint="cs"/>
          <w:i/>
          <w:iCs/>
          <w:color w:val="000000"/>
          <w:sz w:val="28"/>
          <w:szCs w:val="28"/>
          <w:cs/>
          <w:lang w:val="en-US" w:bidi="th-TH"/>
        </w:rPr>
        <w:t>ความรับผิดชอบของ</w:t>
      </w:r>
      <w:r w:rsidR="00FF6CC9">
        <w:rPr>
          <w:rFonts w:ascii="Browallia New" w:eastAsia="Cordia New" w:hAnsi="Browallia New" w:cs="Browallia New" w:hint="cs"/>
          <w:i/>
          <w:iCs/>
          <w:color w:val="000000"/>
          <w:sz w:val="28"/>
          <w:szCs w:val="28"/>
          <w:cs/>
          <w:lang w:val="en-US" w:bidi="th-TH"/>
        </w:rPr>
        <w:t>กรรมการ</w:t>
      </w:r>
      <w:r w:rsidRPr="00A14083">
        <w:rPr>
          <w:rFonts w:ascii="Browallia New" w:eastAsia="Cordia New" w:hAnsi="Browallia New" w:cs="Browallia New" w:hint="cs"/>
          <w:i/>
          <w:iCs/>
          <w:color w:val="000000"/>
          <w:sz w:val="28"/>
          <w:szCs w:val="28"/>
          <w:cs/>
          <w:lang w:val="en-US" w:bidi="th-TH"/>
        </w:rPr>
        <w:t>ต่องบการเงินรวมและเฉพาะบริษัท</w:t>
      </w:r>
    </w:p>
    <w:p w14:paraId="06EF93B3" w14:textId="77777777" w:rsidR="00A14083" w:rsidRPr="00F80905" w:rsidRDefault="00A14083" w:rsidP="002B4501">
      <w:pPr>
        <w:spacing w:line="240" w:lineRule="auto"/>
        <w:jc w:val="thaiDistribute"/>
        <w:rPr>
          <w:rFonts w:ascii="Browallia New" w:eastAsia="Cordia New" w:hAnsi="Browallia New" w:cs="Browallia New"/>
          <w:color w:val="000000"/>
          <w:spacing w:val="-8"/>
          <w:sz w:val="28"/>
          <w:szCs w:val="28"/>
          <w:lang w:val="en-US" w:bidi="th-TH"/>
        </w:rPr>
      </w:pPr>
    </w:p>
    <w:p w14:paraId="68FE486D" w14:textId="660927CF" w:rsidR="00973458" w:rsidRDefault="00BF7169" w:rsidP="0015166F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กรรมการ</w:t>
      </w:r>
      <w:r w:rsidR="00712AB1" w:rsidRPr="00712AB1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มีหน้าที่รับผิดชอบในการจัดทำและนำเสนองบการเงินรวมและเฉพาะบริษัทเหล่านี้</w:t>
      </w:r>
      <w:r w:rsidR="00F658CB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 xml:space="preserve"> </w:t>
      </w:r>
      <w:r w:rsidR="00712AB1" w:rsidRPr="00712AB1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โดยถูกต้องตามที่ควรตามมาตรฐานการรายงานทางการเงิน</w:t>
      </w:r>
      <w:r w:rsidR="00712AB1" w:rsidRPr="00712AB1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712AB1" w:rsidRPr="00712AB1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และรับผิดชอบเกี่ยวกับการควบคุมภายในที่</w:t>
      </w:r>
      <w:r w:rsidR="00F658CB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กรรมการ</w:t>
      </w:r>
      <w:r w:rsidR="00712AB1" w:rsidRPr="00712AB1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พิจารณาว่าจำเป็น</w:t>
      </w:r>
      <w:r w:rsidR="001F5A7B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 xml:space="preserve"> </w:t>
      </w:r>
      <w:r w:rsidR="00712AB1" w:rsidRPr="00712AB1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เพื่อให้สามารถจัดทำงบการเงินรวมและเฉพาะบริษัทที่ปราศจากการแสดงข้อมูลที่</w:t>
      </w:r>
      <w:r w:rsidR="002B4501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br/>
      </w:r>
      <w:r w:rsidR="00712AB1" w:rsidRPr="00712AB1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ขัดต่อข้อเท็จจริงอันเป็นสาระสำคัญไม่ว่าจะเกิดจากการทุจริตหรือข้อผิดพลาด</w:t>
      </w:r>
    </w:p>
    <w:p w14:paraId="171820E7" w14:textId="4B4957F8" w:rsidR="00973458" w:rsidRDefault="00973458" w:rsidP="0015166F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0C9032E1" w14:textId="05AE0200" w:rsidR="00973458" w:rsidRDefault="00D1185A" w:rsidP="00973458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D1185A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ในการจัดทำงบการเงินรวมและเฉพาะบริษัท</w:t>
      </w:r>
      <w:r w:rsidRPr="00D1185A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1F5A7B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กรรมการ</w:t>
      </w:r>
      <w:r w:rsidRPr="00D1185A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รับผิดชอบในการประเมินความสามารถของกลุ่ม</w:t>
      </w:r>
      <w:r w:rsidR="0054627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บริษัท</w:t>
      </w:r>
      <w:r w:rsidRPr="00D1185A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ในการดำเนินงานต่อเนื่อง</w:t>
      </w:r>
      <w:r w:rsidRPr="00D1185A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Pr="00D1185A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เปิดเผยเรื่องที่เกี่ยวกับการดำเนินงานต่อเนื่อง</w:t>
      </w:r>
      <w:r w:rsidR="0054627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 xml:space="preserve"> </w:t>
      </w:r>
      <w:r w:rsidR="009A116D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 xml:space="preserve">(ตามความเหมาะสม) </w:t>
      </w:r>
      <w:r w:rsidRPr="00D1185A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และการใช้เกณฑ์การบัญชีสำหรับการดำเนินงานต่อเนื่อง</w:t>
      </w:r>
      <w:r w:rsidR="0054627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 xml:space="preserve"> </w:t>
      </w:r>
      <w:r w:rsidRPr="00D1185A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เว้นแต่</w:t>
      </w:r>
      <w:r w:rsidR="0054627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กรรมการ</w:t>
      </w:r>
      <w:r w:rsidRPr="00D1185A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มีความตั้งใจที่จะเลิกกลุ่ม</w:t>
      </w:r>
      <w:r w:rsidR="009A116D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บริษัท</w:t>
      </w:r>
      <w:r w:rsidRPr="00D1185A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 </w:t>
      </w:r>
      <w:r w:rsidR="006505B7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br/>
      </w:r>
      <w:r w:rsidRPr="00D1185A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หรือหยุดดำเนินงาน</w:t>
      </w:r>
      <w:r w:rsidR="009A116D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 xml:space="preserve"> </w:t>
      </w:r>
      <w:r w:rsidRPr="00D1185A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หรือไม่สามารถดำเนินงานต่อเนื่องต่อไปได้</w:t>
      </w:r>
    </w:p>
    <w:p w14:paraId="4A2D0CFF" w14:textId="77777777" w:rsidR="00D1185A" w:rsidRPr="00F80905" w:rsidRDefault="00D1185A" w:rsidP="00973458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40C69346" w14:textId="68BD65C5" w:rsidR="00973458" w:rsidRDefault="00973458" w:rsidP="00973458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ผู้มีหน้าที่ในการกำกับดูแลมีหน้าที่</w:t>
      </w:r>
      <w:r w:rsidR="00B33599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ช่วยกรรมการ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ในการ</w:t>
      </w:r>
      <w:r w:rsidR="00B33599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กำกับ</w:t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ดูแลกระบวนการในการจัดทำรายงาน</w:t>
      </w:r>
      <w:r w:rsidR="00DF5CBF"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  <w:br/>
      </w:r>
      <w:r w:rsidRPr="00F80905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ทางการเงินของกลุ่ม</w:t>
      </w:r>
      <w:r w:rsidR="00963F23">
        <w:rPr>
          <w:rFonts w:ascii="Browallia New" w:eastAsia="Cordia New" w:hAnsi="Browallia New" w:cs="Browallia New" w:hint="cs"/>
          <w:color w:val="000000"/>
          <w:sz w:val="28"/>
          <w:szCs w:val="28"/>
          <w:cs/>
          <w:lang w:val="en-US" w:bidi="th-TH"/>
        </w:rPr>
        <w:t>บริษัทและบริษัท</w:t>
      </w:r>
    </w:p>
    <w:p w14:paraId="781E40CE" w14:textId="77777777" w:rsidR="00732ED0" w:rsidRDefault="00732ED0" w:rsidP="00A71D89">
      <w:pPr>
        <w:spacing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11E36F9A" w14:textId="7EBD262E" w:rsidR="00A71D89" w:rsidRPr="00F80905" w:rsidRDefault="00A71D89" w:rsidP="00A71D89">
      <w:pPr>
        <w:spacing w:after="0" w:line="240" w:lineRule="auto"/>
        <w:jc w:val="thaiDistribute"/>
        <w:rPr>
          <w:rFonts w:ascii="Browallia New" w:eastAsia="Cordia New" w:hAnsi="Browallia New" w:cs="Browallia New"/>
          <w:i/>
          <w:iCs/>
          <w:color w:val="000000"/>
          <w:sz w:val="28"/>
          <w:szCs w:val="28"/>
          <w:lang w:val="en-US" w:bidi="th-TH"/>
        </w:rPr>
      </w:pPr>
      <w:r w:rsidRPr="00F80905">
        <w:rPr>
          <w:rFonts w:ascii="Browallia New" w:eastAsia="Cordia New" w:hAnsi="Browallia New" w:cs="Browallia New" w:hint="cs"/>
          <w:i/>
          <w:iCs/>
          <w:color w:val="000000"/>
          <w:sz w:val="28"/>
          <w:szCs w:val="28"/>
          <w:cs/>
          <w:lang w:val="en-US" w:bidi="th-TH"/>
        </w:rPr>
        <w:t>ความรับผิดชอบของผู้สอบบัญชีต่อการตรวจสอบงบการเงินรวมและเฉพาะบริษัท</w:t>
      </w:r>
    </w:p>
    <w:p w14:paraId="5D3D116E" w14:textId="77777777" w:rsidR="00A71D89" w:rsidRPr="00F80905" w:rsidRDefault="00A71D89" w:rsidP="00A71D89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</w:p>
    <w:p w14:paraId="443848CA" w14:textId="7B88A18E" w:rsidR="004A5E95" w:rsidRDefault="004A5E95" w:rsidP="004A5E9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รวมและเฉพาะบริษัท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942EC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และถือว่ามีสาระสำคัญเมื่อคาดการณ์</w:t>
      </w:r>
      <w:r w:rsidR="00703BF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ได้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อย่างสมเหตุสมผลว่ารายการที่ขัดต่อข้อเท็จจริงแต่ละรายการ</w:t>
      </w:r>
      <w:r w:rsidR="00942ECE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หรือทุกรายการรวมกันจะมีผ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</w:t>
      </w:r>
      <w:r w:rsidR="006505B7">
        <w:rPr>
          <w:rFonts w:ascii="Browallia New" w:hAnsi="Browallia New" w:cs="Browallia New"/>
          <w:sz w:val="28"/>
          <w:szCs w:val="28"/>
          <w:lang w:bidi="th-TH"/>
        </w:rPr>
        <w:br/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ทางเศรษฐกิจของผู้ใช้งบการเงินรวมและเฉพาะบริษัท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เหล่านี้</w:t>
      </w:r>
    </w:p>
    <w:p w14:paraId="35656347" w14:textId="77777777" w:rsidR="005F563C" w:rsidRDefault="005F563C" w:rsidP="004A5E9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3FB705F" w14:textId="77777777" w:rsidR="005F563C" w:rsidRDefault="005F563C" w:rsidP="004A5E9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4EF85D3" w14:textId="77777777" w:rsidR="005F563C" w:rsidRDefault="005F563C" w:rsidP="004A5E9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13DEEF6F" w14:textId="77777777" w:rsidR="00896DAD" w:rsidRDefault="00896DAD" w:rsidP="004A5E9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2977F01" w14:textId="77777777" w:rsidR="00896DAD" w:rsidRDefault="00896DAD" w:rsidP="004A5E9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E4D57B5" w14:textId="362C3A62" w:rsidR="004A5E95" w:rsidRDefault="004A5E95" w:rsidP="004A5E9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lastRenderedPageBreak/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</w:t>
      </w:r>
      <w:r w:rsidR="00E170D2"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และการสังเกต</w:t>
      </w:r>
      <w:r w:rsidR="00E170D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="00B00C21" w:rsidRPr="00B00C21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และสงสัยเยี่ยงผู้ประกอบวิชาชีพตลอดการตรวจสอบ</w:t>
      </w:r>
      <w:r w:rsidR="00B00C21" w:rsidRPr="00B00C21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การปฏิบัติงานของข้าพเจ้ารวมถึง</w:t>
      </w:r>
    </w:p>
    <w:p w14:paraId="382A8AEE" w14:textId="77777777" w:rsidR="004A5E95" w:rsidRPr="00AC48F3" w:rsidRDefault="004A5E95" w:rsidP="004A5E9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3208D93" w14:textId="2CE54306" w:rsidR="004A5E95" w:rsidRPr="00AC48F3" w:rsidRDefault="004A5E95" w:rsidP="00E24031">
      <w:pPr>
        <w:numPr>
          <w:ilvl w:val="0"/>
          <w:numId w:val="17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รวมและเฉพาะบริษัท</w:t>
      </w:r>
      <w:r w:rsidR="00E170D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</w:t>
      </w:r>
      <w:r w:rsidR="00E170D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ายใน</w:t>
      </w:r>
    </w:p>
    <w:p w14:paraId="22E41453" w14:textId="67110F6E" w:rsidR="004A5E95" w:rsidRPr="00AC48F3" w:rsidRDefault="004A5E95" w:rsidP="00E24031">
      <w:pPr>
        <w:numPr>
          <w:ilvl w:val="0"/>
          <w:numId w:val="17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</w:t>
      </w:r>
      <w:r w:rsidR="005966E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บริษัท</w:t>
      </w:r>
      <w:r w:rsidR="005621A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และบริษัท</w:t>
      </w:r>
    </w:p>
    <w:p w14:paraId="22EC786A" w14:textId="50D1E961" w:rsidR="004A5E95" w:rsidRDefault="004A5E95" w:rsidP="00E24031">
      <w:pPr>
        <w:numPr>
          <w:ilvl w:val="0"/>
          <w:numId w:val="17"/>
        </w:numPr>
        <w:spacing w:after="0" w:line="240" w:lineRule="auto"/>
        <w:ind w:left="567" w:hanging="567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ประเมินความเหมาะสมของนโยบายการบัญชีที่</w:t>
      </w:r>
      <w:r w:rsidR="00F904EA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กรรมการ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ใช้และความสมเหตุสมผลของประมาณการทางบัญชี</w:t>
      </w:r>
      <w:r w:rsidR="00F54766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และการเปิดเ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ผยข้อมูลที่เกี่ยวข้องซึ่งจัดทำขึ้นโดย</w:t>
      </w:r>
      <w:r w:rsidR="00A1140E">
        <w:rPr>
          <w:rFonts w:ascii="Browallia New" w:hAnsi="Browallia New" w:cs="Browallia New" w:hint="cs"/>
          <w:sz w:val="28"/>
          <w:szCs w:val="28"/>
          <w:cs/>
          <w:lang w:bidi="th-TH"/>
        </w:rPr>
        <w:t>กรรมการ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64D44030" w14:textId="2A440D3D" w:rsidR="004A5E95" w:rsidRDefault="004A5E95" w:rsidP="00E24031">
      <w:pPr>
        <w:numPr>
          <w:ilvl w:val="0"/>
          <w:numId w:val="17"/>
        </w:numPr>
        <w:spacing w:after="0" w:line="240" w:lineRule="auto"/>
        <w:ind w:left="540" w:hanging="540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C76EB5">
        <w:rPr>
          <w:rFonts w:ascii="Browallia New" w:hAnsi="Browallia New" w:cs="Browallia New" w:hint="cs"/>
          <w:sz w:val="28"/>
          <w:szCs w:val="28"/>
          <w:cs/>
          <w:lang w:bidi="th-TH"/>
        </w:rPr>
        <w:t>กรรมการ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จากหลักฐานการสอบบัญชีที่ได้รับ </w:t>
      </w:r>
      <w:r w:rsidR="00F54766">
        <w:rPr>
          <w:rFonts w:ascii="Browallia New" w:hAnsi="Browallia New" w:cs="Browallia New" w:hint="cs"/>
          <w:sz w:val="28"/>
          <w:szCs w:val="28"/>
          <w:cs/>
          <w:lang w:bidi="th-TH"/>
        </w:rPr>
        <w:t>และประเมิน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</w:t>
      </w:r>
      <w:r w:rsidR="00C54732">
        <w:rPr>
          <w:rFonts w:ascii="Browallia New" w:hAnsi="Browallia New" w:cs="Browallia New" w:hint="cs"/>
          <w:sz w:val="28"/>
          <w:szCs w:val="28"/>
          <w:cs/>
          <w:lang w:bidi="th-TH"/>
        </w:rPr>
        <w:t>ม</w:t>
      </w:r>
      <w:r w:rsidR="00B56C76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117051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โดยให้ข้อสังเกต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ถึงการเปิดเผยข้อมูล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ใน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งบการเงิน</w:t>
      </w:r>
      <w:r>
        <w:rPr>
          <w:rFonts w:ascii="Browallia New" w:hAnsi="Browallia New" w:cs="Browallia New"/>
          <w:sz w:val="28"/>
          <w:szCs w:val="28"/>
          <w:cs/>
          <w:lang w:bidi="th-TH"/>
        </w:rPr>
        <w:t>รวมและเฉพาะบริษัท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</w:t>
      </w:r>
      <w:r w:rsidR="00613347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="005D3730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ต้องหยุดการดำเนินงานต่อเนื่อง </w:t>
      </w:r>
    </w:p>
    <w:p w14:paraId="3DAF6ECB" w14:textId="662FB4AA" w:rsidR="004A5E95" w:rsidRPr="00AC48F3" w:rsidRDefault="004A5E95" w:rsidP="00E24031">
      <w:pPr>
        <w:numPr>
          <w:ilvl w:val="0"/>
          <w:numId w:val="17"/>
        </w:numPr>
        <w:spacing w:after="0" w:line="240" w:lineRule="auto"/>
        <w:ind w:left="540" w:hanging="540"/>
        <w:contextualSpacing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ประเมินการนำเสนอ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โครงสร้างและเนื้อหาของงบการเงินรวมและเฉพาะบริษัทโดยรวม รวมถึงการเปิดเผยข้อมูลว่างบการเงินรวมและ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เ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ฉพาะบริษัทแสดงรายการ</w:t>
      </w:r>
      <w:r w:rsidR="00545BE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และเหตุการณ์ในรูปแบบที่ทำให้มีการนำเสนอข้อมูลโดยถูกต้องตามที่ควร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หรือไม่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 xml:space="preserve">   </w:t>
      </w:r>
    </w:p>
    <w:p w14:paraId="0E3A372B" w14:textId="4F32D664" w:rsidR="004A5E95" w:rsidRPr="00AC48F3" w:rsidRDefault="004A5E95" w:rsidP="00E24031">
      <w:pPr>
        <w:pStyle w:val="ListParagraph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ได้รับหลักฐานการสอบบัญชีที่เหมาะสมอย่างเพียงพอเกี่ยวกับข้อมูลทางการเงินของบริษัทภายในกลุ่มหรือกิจกรรมทางธุรกิจภายในกลุ่ม</w:t>
      </w:r>
      <w:r w:rsidR="004D734A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เพื่อแสดงความเห็นต่องบการเงินรวม</w:t>
      </w:r>
      <w:r w:rsidRPr="00AC48F3">
        <w:rPr>
          <w:rFonts w:ascii="Browallia New" w:hAnsi="Browallia New" w:cs="Browallia New"/>
          <w:sz w:val="28"/>
          <w:szCs w:val="28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ข้าพเจ้ารับผิดชอบต่อการกำหนดแนวทาง การควบคุมดูแล และการปฏิบัติงานตรวจสอบกลุ่ม</w:t>
      </w:r>
      <w:r w:rsidR="00856AAF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</w:t>
      </w:r>
      <w:r w:rsidRPr="00AC48F3">
        <w:rPr>
          <w:rFonts w:ascii="Browallia New" w:hAnsi="Browallia New" w:cs="Browallia New"/>
          <w:sz w:val="28"/>
          <w:szCs w:val="28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ข้าพเจ้าเป็นผู้รับผิดชอบแต่เพียงผู้เดียวต่อความเห็นของข้าพเจ้า</w:t>
      </w:r>
      <w:r w:rsidRPr="00AC48F3">
        <w:rPr>
          <w:rFonts w:ascii="Browallia New" w:hAnsi="Browallia New" w:cs="Browallia New"/>
          <w:sz w:val="28"/>
          <w:szCs w:val="28"/>
        </w:rPr>
        <w:t xml:space="preserve"> </w:t>
      </w:r>
    </w:p>
    <w:p w14:paraId="6A6322CB" w14:textId="77777777" w:rsidR="004A5E95" w:rsidRDefault="004A5E95" w:rsidP="00ED63C8">
      <w:pPr>
        <w:spacing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783AAC18" w14:textId="02382199" w:rsidR="004A5E95" w:rsidRPr="00AC48F3" w:rsidRDefault="004A5E95" w:rsidP="004A5E9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</w:t>
      </w:r>
      <w:r w:rsidR="005966EF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ผู้มีหน้าที่ในการกำกับดูแล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ในเรื่องต่างๆ ที่สำคัญซึ่งรวมถึง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="00A52700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และ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ข้อบกพร่องที่มี</w:t>
      </w:r>
      <w:r>
        <w:rPr>
          <w:rFonts w:ascii="Browallia New" w:eastAsia="Calibri" w:hAnsi="Browallia New" w:cs="Browallia New"/>
          <w:sz w:val="28"/>
          <w:szCs w:val="28"/>
          <w:cs/>
          <w:lang w:bidi="th-TH"/>
        </w:rPr>
        <w:t>นัยสำคัญ</w:t>
      </w:r>
      <w:r w:rsidR="005F563C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ในระบบการควบคุมภายในหาก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7DE91990" w14:textId="010A9968" w:rsidR="004A5E95" w:rsidRDefault="004A5E95" w:rsidP="004A5E95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0EABE77A" w14:textId="77777777" w:rsidR="00D04C26" w:rsidRDefault="00D04C26" w:rsidP="004A5E95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50078D9D" w14:textId="77777777" w:rsidR="00896DAD" w:rsidRDefault="00896DAD" w:rsidP="004A5E95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79F0F4F1" w14:textId="77777777" w:rsidR="00896DAD" w:rsidRDefault="00896DAD" w:rsidP="004A5E95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7286AB76" w14:textId="7D691B0F" w:rsidR="004A5E95" w:rsidRPr="00AC48F3" w:rsidRDefault="004A5E95" w:rsidP="004A5E9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lastRenderedPageBreak/>
        <w:t>ข้าพเจ้าได้ให้คำรับรองแก่</w:t>
      </w:r>
      <w:r w:rsidR="00003F3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ผู้มีหน้าที่ในการกำกับดูแล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ว่าข้าพเจ้าได้ปฏิบัติตามข้อกำหนดจรรยาบรรณที่เกี่ยวข้องกับความเป็นอิสระและได้สื่อสารกับ</w:t>
      </w:r>
      <w:r w:rsidR="00003F3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ผู้มีหน้าที่ในการกำกับดูแล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เกี่ยวกับความสัมพันธ์ทั้งหมด</w:t>
      </w:r>
      <w:r w:rsidR="000B7A39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eastAsia="Calibri" w:hAnsi="Browallia New" w:cs="Browallia New"/>
          <w:sz w:val="28"/>
          <w:szCs w:val="28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68A42F5A" w14:textId="7DB96E07" w:rsidR="00B35564" w:rsidRDefault="00B35564" w:rsidP="00B0187F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D7D2534" w14:textId="0DBFFDDA" w:rsidR="00C947D5" w:rsidRDefault="004A5E95" w:rsidP="00B0187F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จากเรื่องที่สื่อสารกับ</w:t>
      </w:r>
      <w:r w:rsidR="00003F3C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 xml:space="preserve">ผู้มีหน้าที่ในการกำกับดูแล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ข้าพเจ้าได้พิจารณาเรื่องต่างๆ ที่มีนัยสำคัญที่สุดในการตรวจสอบงบการเงินรวมและเฉพาะบริษัทใน</w:t>
      </w:r>
      <w:r w:rsidR="00074DC0">
        <w:rPr>
          <w:rFonts w:ascii="Browallia New" w:hAnsi="Browallia New" w:cs="Browallia New" w:hint="cs"/>
          <w:sz w:val="28"/>
          <w:szCs w:val="28"/>
          <w:cs/>
          <w:lang w:bidi="th-TH"/>
        </w:rPr>
        <w:t>งวด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981AE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Pr="00AC48F3">
        <w:rPr>
          <w:rFonts w:ascii="Browallia New" w:hAnsi="Browallia New" w:cs="Browallia New"/>
          <w:sz w:val="28"/>
          <w:szCs w:val="28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จากการสื่อสารดังกล่าว</w:t>
      </w:r>
    </w:p>
    <w:p w14:paraId="490F130B" w14:textId="3755BA63" w:rsidR="00C947D5" w:rsidRDefault="00C947D5" w:rsidP="00C947D5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EDC33DD" w14:textId="77777777" w:rsidR="00F27B9E" w:rsidRPr="00C1658D" w:rsidRDefault="00F27B9E" w:rsidP="00C947D5">
      <w:pPr>
        <w:spacing w:after="0" w:line="240" w:lineRule="auto"/>
        <w:rPr>
          <w:rFonts w:ascii="Browallia New" w:hAnsi="Browallia New" w:cs="Browallia New"/>
          <w:b/>
          <w:bCs/>
          <w:sz w:val="36"/>
          <w:szCs w:val="36"/>
          <w:lang w:bidi="th-TH"/>
        </w:rPr>
      </w:pPr>
    </w:p>
    <w:p w14:paraId="434738F9" w14:textId="77777777" w:rsidR="00C947D5" w:rsidRDefault="00C947D5" w:rsidP="00C947D5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C85E5C0" w14:textId="426538F6" w:rsidR="00330AA1" w:rsidRPr="00050E59" w:rsidRDefault="00B414D1" w:rsidP="00C947D5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rtl/>
          <w:cs/>
          <w:lang w:bidi="th-TH"/>
        </w:rPr>
      </w:pPr>
      <w:r w:rsidRPr="008429F2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ลักษมี ดีตระกูลวัฒนผล</w:t>
      </w:r>
    </w:p>
    <w:p w14:paraId="37CBF860" w14:textId="77777777" w:rsidR="00330AA1" w:rsidRPr="00050E59" w:rsidRDefault="00330AA1" w:rsidP="00050E5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>ผู้สอบบัญชีรับอนุญาต</w:t>
      </w:r>
    </w:p>
    <w:p w14:paraId="27045E02" w14:textId="26D174F9" w:rsidR="00330AA1" w:rsidRPr="00050E59" w:rsidRDefault="00330AA1" w:rsidP="00050E5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val="en-US"/>
        </w:rPr>
      </w:pPr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ทะเบียนเลขที่ </w:t>
      </w:r>
      <w:r w:rsidR="00B414D1">
        <w:rPr>
          <w:rFonts w:ascii="Browallia New" w:hAnsi="Browallia New" w:cs="Browallia New"/>
          <w:sz w:val="28"/>
          <w:szCs w:val="28"/>
          <w:lang w:val="en-US" w:bidi="th-TH"/>
        </w:rPr>
        <w:t>9056</w:t>
      </w:r>
    </w:p>
    <w:p w14:paraId="6D97321D" w14:textId="41FE20DA" w:rsidR="00330AA1" w:rsidRPr="00050E59" w:rsidRDefault="00330AA1" w:rsidP="00050E5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D3F1D3E" w14:textId="1E71E773" w:rsidR="00F91976" w:rsidRPr="00050E59" w:rsidRDefault="00F91976" w:rsidP="00050E5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bidi="th-TH"/>
        </w:rPr>
      </w:pPr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บริษัท แกรนท์ </w:t>
      </w:r>
      <w:proofErr w:type="spellStart"/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>ธอน</w:t>
      </w:r>
      <w:proofErr w:type="spellEnd"/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>ตัน จำกัด</w:t>
      </w:r>
    </w:p>
    <w:p w14:paraId="5C6A7600" w14:textId="77777777" w:rsidR="00330AA1" w:rsidRPr="00050E59" w:rsidRDefault="00330AA1" w:rsidP="00050E59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  <w:r w:rsidRPr="00050E59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3C627501" w14:textId="2974D381" w:rsidR="00C24F29" w:rsidRPr="00277A7D" w:rsidRDefault="00411D9C" w:rsidP="00277A7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F530CB">
        <w:rPr>
          <w:rFonts w:ascii="Browallia New" w:hAnsi="Browallia New" w:cs="Browallia New"/>
          <w:sz w:val="28"/>
          <w:szCs w:val="28"/>
          <w:lang w:bidi="th-TH"/>
        </w:rPr>
        <w:t>28</w:t>
      </w:r>
      <w:r w:rsidR="005C67C9" w:rsidRPr="00F530CB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กุมภาพันธ์</w:t>
      </w:r>
      <w:r w:rsidR="00B414D1" w:rsidRPr="00F530CB">
        <w:rPr>
          <w:rFonts w:ascii="Browallia New" w:hAnsi="Browallia New" w:cs="Browallia New"/>
          <w:sz w:val="28"/>
          <w:szCs w:val="28"/>
          <w:lang w:bidi="th-TH"/>
        </w:rPr>
        <w:t xml:space="preserve"> 256</w:t>
      </w:r>
      <w:r w:rsidR="005F563C" w:rsidRPr="00F530CB">
        <w:rPr>
          <w:rFonts w:ascii="Browallia New" w:hAnsi="Browallia New" w:cs="Browallia New"/>
          <w:sz w:val="28"/>
          <w:szCs w:val="28"/>
          <w:lang w:bidi="th-TH"/>
        </w:rPr>
        <w:t>8</w:t>
      </w:r>
    </w:p>
    <w:sectPr w:rsidR="00C24F29" w:rsidRPr="00277A7D" w:rsidSect="005F563C">
      <w:headerReference w:type="even" r:id="rId11"/>
      <w:headerReference w:type="default" r:id="rId12"/>
      <w:headerReference w:type="first" r:id="rId13"/>
      <w:pgSz w:w="11907" w:h="16840" w:code="9"/>
      <w:pgMar w:top="1890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2AC122" w14:textId="77777777" w:rsidR="003004E4" w:rsidRDefault="003004E4">
      <w:r>
        <w:separator/>
      </w:r>
    </w:p>
  </w:endnote>
  <w:endnote w:type="continuationSeparator" w:id="0">
    <w:p w14:paraId="7570F283" w14:textId="77777777" w:rsidR="003004E4" w:rsidRDefault="003004E4">
      <w:r>
        <w:continuationSeparator/>
      </w:r>
    </w:p>
  </w:endnote>
  <w:endnote w:type="continuationNotice" w:id="1">
    <w:p w14:paraId="72A2EF51" w14:textId="77777777" w:rsidR="003004E4" w:rsidRDefault="003004E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67D0DE" w14:textId="77777777" w:rsidR="003004E4" w:rsidRDefault="003004E4">
      <w:bookmarkStart w:id="0" w:name="_Hlk482348182"/>
      <w:bookmarkEnd w:id="0"/>
      <w:r>
        <w:separator/>
      </w:r>
    </w:p>
  </w:footnote>
  <w:footnote w:type="continuationSeparator" w:id="0">
    <w:p w14:paraId="1512B8CC" w14:textId="77777777" w:rsidR="003004E4" w:rsidRDefault="003004E4">
      <w:r>
        <w:continuationSeparator/>
      </w:r>
    </w:p>
  </w:footnote>
  <w:footnote w:type="continuationNotice" w:id="1">
    <w:p w14:paraId="0AD7BE5A" w14:textId="77777777" w:rsidR="003004E4" w:rsidRDefault="003004E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42A5C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6D0E5" w14:textId="532F9538" w:rsidR="00B63D0E" w:rsidRDefault="00B63D0E" w:rsidP="00D96128">
    <w:pPr>
      <w:pStyle w:val="Header"/>
      <w:jc w:val="right"/>
    </w:pPr>
  </w:p>
  <w:p w14:paraId="15789CC3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5A470" w14:textId="77777777" w:rsidR="00D15EA5" w:rsidRDefault="00D15EA5" w:rsidP="007E5D5C">
    <w:pPr>
      <w:pStyle w:val="Header"/>
      <w:tabs>
        <w:tab w:val="clear" w:pos="8562"/>
        <w:tab w:val="left" w:pos="5328"/>
      </w:tabs>
      <w:spacing w:after="1200"/>
    </w:pPr>
  </w:p>
  <w:p w14:paraId="03023615" w14:textId="78399034" w:rsidR="00D15EA5" w:rsidRPr="006932D7" w:rsidRDefault="00503956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503956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รายงานของผู้สอบบัญชีรับอนุญาต</w:t>
    </w:r>
  </w:p>
  <w:p w14:paraId="06E16B7F" w14:textId="77777777" w:rsidR="00D460E7" w:rsidRDefault="00D460E7" w:rsidP="00D15EA5">
    <w:pPr>
      <w:pStyle w:val="Header"/>
    </w:pPr>
    <w:bookmarkStart w:id="1" w:name="Footer3_tbl"/>
    <w:bookmarkEnd w:id="1"/>
  </w:p>
  <w:p w14:paraId="10E58C88" w14:textId="2FAD6B48" w:rsidR="00D460E7" w:rsidRPr="00262E72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02A3EB1"/>
    <w:multiLevelType w:val="hybridMultilevel"/>
    <w:tmpl w:val="BF082064"/>
    <w:lvl w:ilvl="0" w:tplc="572A7918">
      <w:start w:val="12"/>
      <w:numFmt w:val="bullet"/>
      <w:lvlText w:val="-"/>
      <w:lvlJc w:val="left"/>
      <w:pPr>
        <w:ind w:left="685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0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2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4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6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8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0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2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45" w:hanging="360"/>
      </w:pPr>
      <w:rPr>
        <w:rFonts w:ascii="Wingdings" w:hAnsi="Wingdings" w:hint="default"/>
      </w:rPr>
    </w:lvl>
  </w:abstractNum>
  <w:abstractNum w:abstractNumId="8" w15:restartNumberingAfterBreak="0">
    <w:nsid w:val="12A14D48"/>
    <w:multiLevelType w:val="hybridMultilevel"/>
    <w:tmpl w:val="314EC376"/>
    <w:lvl w:ilvl="0" w:tplc="0DE8BFE4"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10" w15:restartNumberingAfterBreak="0">
    <w:nsid w:val="1A933704"/>
    <w:multiLevelType w:val="multilevel"/>
    <w:tmpl w:val="8460F8B0"/>
    <w:numStyleLink w:val="GTTableBullets"/>
  </w:abstractNum>
  <w:abstractNum w:abstractNumId="11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12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5" w15:restartNumberingAfterBreak="0">
    <w:nsid w:val="7F924C95"/>
    <w:multiLevelType w:val="multilevel"/>
    <w:tmpl w:val="0D561ACA"/>
    <w:numStyleLink w:val="GTNumberedHeadings"/>
  </w:abstractNum>
  <w:num w:numId="1" w16cid:durableId="1238131974">
    <w:abstractNumId w:val="3"/>
  </w:num>
  <w:num w:numId="2" w16cid:durableId="725221447">
    <w:abstractNumId w:val="2"/>
  </w:num>
  <w:num w:numId="3" w16cid:durableId="146821518">
    <w:abstractNumId w:val="1"/>
  </w:num>
  <w:num w:numId="4" w16cid:durableId="386299708">
    <w:abstractNumId w:val="0"/>
  </w:num>
  <w:num w:numId="5" w16cid:durableId="250436448">
    <w:abstractNumId w:val="9"/>
  </w:num>
  <w:num w:numId="6" w16cid:durableId="802843138">
    <w:abstractNumId w:val="5"/>
  </w:num>
  <w:num w:numId="7" w16cid:durableId="453449303">
    <w:abstractNumId w:val="12"/>
  </w:num>
  <w:num w:numId="8" w16cid:durableId="736780370">
    <w:abstractNumId w:val="15"/>
  </w:num>
  <w:num w:numId="9" w16cid:durableId="467237915">
    <w:abstractNumId w:val="5"/>
  </w:num>
  <w:num w:numId="10" w16cid:durableId="772166711">
    <w:abstractNumId w:val="14"/>
  </w:num>
  <w:num w:numId="11" w16cid:durableId="581722804">
    <w:abstractNumId w:val="13"/>
  </w:num>
  <w:num w:numId="12" w16cid:durableId="885993943">
    <w:abstractNumId w:val="4"/>
  </w:num>
  <w:num w:numId="13" w16cid:durableId="435562126">
    <w:abstractNumId w:val="11"/>
  </w:num>
  <w:num w:numId="14" w16cid:durableId="1588073703">
    <w:abstractNumId w:val="10"/>
  </w:num>
  <w:num w:numId="15" w16cid:durableId="2021081797">
    <w:abstractNumId w:val="11"/>
  </w:num>
  <w:num w:numId="16" w16cid:durableId="658509512">
    <w:abstractNumId w:val="8"/>
  </w:num>
  <w:num w:numId="17" w16cid:durableId="775373235">
    <w:abstractNumId w:val="6"/>
  </w:num>
  <w:num w:numId="18" w16cid:durableId="1193417819">
    <w:abstractNumId w:val="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E0sTCxNDQxNDI2MTdR0lEKTi0uzszPAykwrQUAWpy4QiwAAAA="/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1D94"/>
    <w:rsid w:val="00003F3C"/>
    <w:rsid w:val="000044DF"/>
    <w:rsid w:val="00004A5A"/>
    <w:rsid w:val="00004B8D"/>
    <w:rsid w:val="00010990"/>
    <w:rsid w:val="00013155"/>
    <w:rsid w:val="00013C3C"/>
    <w:rsid w:val="000162B0"/>
    <w:rsid w:val="00017AF1"/>
    <w:rsid w:val="00020087"/>
    <w:rsid w:val="0002101C"/>
    <w:rsid w:val="000221D6"/>
    <w:rsid w:val="00022C29"/>
    <w:rsid w:val="00023603"/>
    <w:rsid w:val="00025525"/>
    <w:rsid w:val="00025605"/>
    <w:rsid w:val="00026E07"/>
    <w:rsid w:val="00027BDA"/>
    <w:rsid w:val="0003023B"/>
    <w:rsid w:val="00031D17"/>
    <w:rsid w:val="000358C3"/>
    <w:rsid w:val="00037433"/>
    <w:rsid w:val="000378C9"/>
    <w:rsid w:val="00041D3A"/>
    <w:rsid w:val="00044ACE"/>
    <w:rsid w:val="0004550E"/>
    <w:rsid w:val="0004708A"/>
    <w:rsid w:val="00047B26"/>
    <w:rsid w:val="00050E59"/>
    <w:rsid w:val="00051035"/>
    <w:rsid w:val="00051D40"/>
    <w:rsid w:val="00052614"/>
    <w:rsid w:val="00054E3D"/>
    <w:rsid w:val="00055549"/>
    <w:rsid w:val="00062550"/>
    <w:rsid w:val="00064BD6"/>
    <w:rsid w:val="00067531"/>
    <w:rsid w:val="00070074"/>
    <w:rsid w:val="00071526"/>
    <w:rsid w:val="00071972"/>
    <w:rsid w:val="000723F7"/>
    <w:rsid w:val="00074485"/>
    <w:rsid w:val="00074DC0"/>
    <w:rsid w:val="00077244"/>
    <w:rsid w:val="0007788D"/>
    <w:rsid w:val="00077D15"/>
    <w:rsid w:val="00077EC6"/>
    <w:rsid w:val="000802FF"/>
    <w:rsid w:val="00080CA0"/>
    <w:rsid w:val="00081D52"/>
    <w:rsid w:val="000828F1"/>
    <w:rsid w:val="00082F59"/>
    <w:rsid w:val="00084AB3"/>
    <w:rsid w:val="00090DF4"/>
    <w:rsid w:val="00094124"/>
    <w:rsid w:val="00094333"/>
    <w:rsid w:val="00097FAB"/>
    <w:rsid w:val="000A03F6"/>
    <w:rsid w:val="000A0659"/>
    <w:rsid w:val="000B42B8"/>
    <w:rsid w:val="000B4616"/>
    <w:rsid w:val="000B5A86"/>
    <w:rsid w:val="000B65E3"/>
    <w:rsid w:val="000B7090"/>
    <w:rsid w:val="000B7A39"/>
    <w:rsid w:val="000C0CDE"/>
    <w:rsid w:val="000C1E2C"/>
    <w:rsid w:val="000C68EB"/>
    <w:rsid w:val="000C72BD"/>
    <w:rsid w:val="000D1C14"/>
    <w:rsid w:val="000D2A4C"/>
    <w:rsid w:val="000D3CED"/>
    <w:rsid w:val="000D4B8A"/>
    <w:rsid w:val="000D5806"/>
    <w:rsid w:val="000D6F67"/>
    <w:rsid w:val="000E02F0"/>
    <w:rsid w:val="000E2163"/>
    <w:rsid w:val="000E368F"/>
    <w:rsid w:val="000E4EF8"/>
    <w:rsid w:val="000E52CE"/>
    <w:rsid w:val="000E5571"/>
    <w:rsid w:val="000E62FE"/>
    <w:rsid w:val="000E7661"/>
    <w:rsid w:val="000F08B7"/>
    <w:rsid w:val="000F10E3"/>
    <w:rsid w:val="000F3AAB"/>
    <w:rsid w:val="000F68B9"/>
    <w:rsid w:val="000F68BC"/>
    <w:rsid w:val="000F6E25"/>
    <w:rsid w:val="001011DF"/>
    <w:rsid w:val="00101774"/>
    <w:rsid w:val="00107522"/>
    <w:rsid w:val="00112B69"/>
    <w:rsid w:val="00112F0A"/>
    <w:rsid w:val="001145B4"/>
    <w:rsid w:val="00117051"/>
    <w:rsid w:val="00121432"/>
    <w:rsid w:val="00125DBA"/>
    <w:rsid w:val="001305D8"/>
    <w:rsid w:val="001316D3"/>
    <w:rsid w:val="00133D4F"/>
    <w:rsid w:val="00134035"/>
    <w:rsid w:val="00135DE5"/>
    <w:rsid w:val="001400C6"/>
    <w:rsid w:val="0014358E"/>
    <w:rsid w:val="001465FF"/>
    <w:rsid w:val="00147008"/>
    <w:rsid w:val="0014748B"/>
    <w:rsid w:val="001503B4"/>
    <w:rsid w:val="0015163D"/>
    <w:rsid w:val="0015166F"/>
    <w:rsid w:val="001530DC"/>
    <w:rsid w:val="001543BA"/>
    <w:rsid w:val="001554CD"/>
    <w:rsid w:val="00155A91"/>
    <w:rsid w:val="001613E2"/>
    <w:rsid w:val="00162DEB"/>
    <w:rsid w:val="0016459D"/>
    <w:rsid w:val="00164F70"/>
    <w:rsid w:val="0016563C"/>
    <w:rsid w:val="00166CD6"/>
    <w:rsid w:val="00167017"/>
    <w:rsid w:val="00173450"/>
    <w:rsid w:val="00180104"/>
    <w:rsid w:val="001919AC"/>
    <w:rsid w:val="0019210D"/>
    <w:rsid w:val="0019224B"/>
    <w:rsid w:val="001976C7"/>
    <w:rsid w:val="00197DA0"/>
    <w:rsid w:val="001A0020"/>
    <w:rsid w:val="001A30BB"/>
    <w:rsid w:val="001A3200"/>
    <w:rsid w:val="001A36EA"/>
    <w:rsid w:val="001A3BFB"/>
    <w:rsid w:val="001A3C20"/>
    <w:rsid w:val="001B198C"/>
    <w:rsid w:val="001B1E0E"/>
    <w:rsid w:val="001B574C"/>
    <w:rsid w:val="001B647E"/>
    <w:rsid w:val="001B7388"/>
    <w:rsid w:val="001C0657"/>
    <w:rsid w:val="001C07CA"/>
    <w:rsid w:val="001C519A"/>
    <w:rsid w:val="001C537A"/>
    <w:rsid w:val="001C5DBA"/>
    <w:rsid w:val="001C63F9"/>
    <w:rsid w:val="001C6D6F"/>
    <w:rsid w:val="001C719C"/>
    <w:rsid w:val="001D2302"/>
    <w:rsid w:val="001D4382"/>
    <w:rsid w:val="001D5213"/>
    <w:rsid w:val="001D6913"/>
    <w:rsid w:val="001D7BB3"/>
    <w:rsid w:val="001E12A6"/>
    <w:rsid w:val="001E17EB"/>
    <w:rsid w:val="001E3373"/>
    <w:rsid w:val="001E498F"/>
    <w:rsid w:val="001E7DE3"/>
    <w:rsid w:val="001F308D"/>
    <w:rsid w:val="001F4E93"/>
    <w:rsid w:val="001F5A7B"/>
    <w:rsid w:val="001F7B37"/>
    <w:rsid w:val="00204606"/>
    <w:rsid w:val="00205C5B"/>
    <w:rsid w:val="00206C23"/>
    <w:rsid w:val="002102B7"/>
    <w:rsid w:val="00211BA9"/>
    <w:rsid w:val="002175AD"/>
    <w:rsid w:val="002240F8"/>
    <w:rsid w:val="002247D0"/>
    <w:rsid w:val="0022518C"/>
    <w:rsid w:val="0022723B"/>
    <w:rsid w:val="00230BBB"/>
    <w:rsid w:val="00231282"/>
    <w:rsid w:val="002329E0"/>
    <w:rsid w:val="00233ADC"/>
    <w:rsid w:val="00234DDE"/>
    <w:rsid w:val="00236D89"/>
    <w:rsid w:val="00237A7E"/>
    <w:rsid w:val="00241F16"/>
    <w:rsid w:val="00243907"/>
    <w:rsid w:val="00244C1E"/>
    <w:rsid w:val="0024540A"/>
    <w:rsid w:val="00245902"/>
    <w:rsid w:val="0024624D"/>
    <w:rsid w:val="0024749E"/>
    <w:rsid w:val="00247969"/>
    <w:rsid w:val="00250E9E"/>
    <w:rsid w:val="00254A89"/>
    <w:rsid w:val="00255DF8"/>
    <w:rsid w:val="00255F1B"/>
    <w:rsid w:val="00256117"/>
    <w:rsid w:val="00256FD9"/>
    <w:rsid w:val="00257186"/>
    <w:rsid w:val="00257651"/>
    <w:rsid w:val="00257AE2"/>
    <w:rsid w:val="0026182A"/>
    <w:rsid w:val="0026234D"/>
    <w:rsid w:val="00262E72"/>
    <w:rsid w:val="0026374D"/>
    <w:rsid w:val="00266097"/>
    <w:rsid w:val="00270900"/>
    <w:rsid w:val="002718F8"/>
    <w:rsid w:val="002745B5"/>
    <w:rsid w:val="00275D7A"/>
    <w:rsid w:val="00277A7D"/>
    <w:rsid w:val="00277EBE"/>
    <w:rsid w:val="0028122A"/>
    <w:rsid w:val="00281613"/>
    <w:rsid w:val="002838FB"/>
    <w:rsid w:val="00284549"/>
    <w:rsid w:val="00284746"/>
    <w:rsid w:val="00285249"/>
    <w:rsid w:val="0028558B"/>
    <w:rsid w:val="00285B30"/>
    <w:rsid w:val="00287E89"/>
    <w:rsid w:val="00292035"/>
    <w:rsid w:val="00296CC1"/>
    <w:rsid w:val="002978FF"/>
    <w:rsid w:val="002A0734"/>
    <w:rsid w:val="002A0EE2"/>
    <w:rsid w:val="002A1EDD"/>
    <w:rsid w:val="002A252E"/>
    <w:rsid w:val="002A450A"/>
    <w:rsid w:val="002B1AA7"/>
    <w:rsid w:val="002B4446"/>
    <w:rsid w:val="002B4501"/>
    <w:rsid w:val="002B5693"/>
    <w:rsid w:val="002B5A4A"/>
    <w:rsid w:val="002C35A5"/>
    <w:rsid w:val="002C623D"/>
    <w:rsid w:val="002D0722"/>
    <w:rsid w:val="002D5A0F"/>
    <w:rsid w:val="002D6E25"/>
    <w:rsid w:val="002D75D5"/>
    <w:rsid w:val="002E02F4"/>
    <w:rsid w:val="002E1BFC"/>
    <w:rsid w:val="002E667E"/>
    <w:rsid w:val="002E7818"/>
    <w:rsid w:val="002E7F1E"/>
    <w:rsid w:val="002F0BCE"/>
    <w:rsid w:val="002F18D0"/>
    <w:rsid w:val="002F2DEB"/>
    <w:rsid w:val="002F315F"/>
    <w:rsid w:val="002F3903"/>
    <w:rsid w:val="002F4A52"/>
    <w:rsid w:val="002F7D90"/>
    <w:rsid w:val="0030026A"/>
    <w:rsid w:val="003004E4"/>
    <w:rsid w:val="00300E73"/>
    <w:rsid w:val="00303059"/>
    <w:rsid w:val="0030369B"/>
    <w:rsid w:val="003046A0"/>
    <w:rsid w:val="00305173"/>
    <w:rsid w:val="00305F7B"/>
    <w:rsid w:val="00307271"/>
    <w:rsid w:val="00310432"/>
    <w:rsid w:val="00313947"/>
    <w:rsid w:val="00314E5E"/>
    <w:rsid w:val="003163BE"/>
    <w:rsid w:val="003169DE"/>
    <w:rsid w:val="00320EF4"/>
    <w:rsid w:val="00321A76"/>
    <w:rsid w:val="00321BBE"/>
    <w:rsid w:val="00321DB4"/>
    <w:rsid w:val="00321FA9"/>
    <w:rsid w:val="00322119"/>
    <w:rsid w:val="00322403"/>
    <w:rsid w:val="0032643A"/>
    <w:rsid w:val="00330AA1"/>
    <w:rsid w:val="00332770"/>
    <w:rsid w:val="00333D18"/>
    <w:rsid w:val="003356B2"/>
    <w:rsid w:val="00335E5B"/>
    <w:rsid w:val="0033689C"/>
    <w:rsid w:val="003369A4"/>
    <w:rsid w:val="00337F84"/>
    <w:rsid w:val="00341044"/>
    <w:rsid w:val="00343845"/>
    <w:rsid w:val="00343FD0"/>
    <w:rsid w:val="003441E0"/>
    <w:rsid w:val="00345254"/>
    <w:rsid w:val="00351B99"/>
    <w:rsid w:val="00353E9B"/>
    <w:rsid w:val="00354F5D"/>
    <w:rsid w:val="0035760D"/>
    <w:rsid w:val="00360CE8"/>
    <w:rsid w:val="003610E7"/>
    <w:rsid w:val="00364E5F"/>
    <w:rsid w:val="00365ECE"/>
    <w:rsid w:val="00366AF8"/>
    <w:rsid w:val="00367FF9"/>
    <w:rsid w:val="00370632"/>
    <w:rsid w:val="00371AF4"/>
    <w:rsid w:val="00372AD6"/>
    <w:rsid w:val="003744DA"/>
    <w:rsid w:val="00374B9F"/>
    <w:rsid w:val="00383DAE"/>
    <w:rsid w:val="00384904"/>
    <w:rsid w:val="003849E0"/>
    <w:rsid w:val="003903F6"/>
    <w:rsid w:val="00393B79"/>
    <w:rsid w:val="003950E0"/>
    <w:rsid w:val="0039736F"/>
    <w:rsid w:val="00397A6A"/>
    <w:rsid w:val="003A06D7"/>
    <w:rsid w:val="003A2709"/>
    <w:rsid w:val="003B1A79"/>
    <w:rsid w:val="003B4CCD"/>
    <w:rsid w:val="003B4DED"/>
    <w:rsid w:val="003B5631"/>
    <w:rsid w:val="003B7863"/>
    <w:rsid w:val="003B7B29"/>
    <w:rsid w:val="003C0118"/>
    <w:rsid w:val="003C12C5"/>
    <w:rsid w:val="003C2712"/>
    <w:rsid w:val="003C2753"/>
    <w:rsid w:val="003C27EF"/>
    <w:rsid w:val="003C28E4"/>
    <w:rsid w:val="003C32E9"/>
    <w:rsid w:val="003C382B"/>
    <w:rsid w:val="003C3898"/>
    <w:rsid w:val="003D1178"/>
    <w:rsid w:val="003D2605"/>
    <w:rsid w:val="003D296B"/>
    <w:rsid w:val="003D386A"/>
    <w:rsid w:val="003D421C"/>
    <w:rsid w:val="003D64D6"/>
    <w:rsid w:val="003E034A"/>
    <w:rsid w:val="003E0983"/>
    <w:rsid w:val="003E2206"/>
    <w:rsid w:val="003E3E21"/>
    <w:rsid w:val="003F1BC9"/>
    <w:rsid w:val="003F5B7D"/>
    <w:rsid w:val="003F6102"/>
    <w:rsid w:val="003F6CCB"/>
    <w:rsid w:val="0040175C"/>
    <w:rsid w:val="00401D8B"/>
    <w:rsid w:val="00402F98"/>
    <w:rsid w:val="00406B77"/>
    <w:rsid w:val="00410F06"/>
    <w:rsid w:val="004113B9"/>
    <w:rsid w:val="00411D9C"/>
    <w:rsid w:val="004140DD"/>
    <w:rsid w:val="00416281"/>
    <w:rsid w:val="00422353"/>
    <w:rsid w:val="0042287E"/>
    <w:rsid w:val="00424428"/>
    <w:rsid w:val="00425587"/>
    <w:rsid w:val="00426915"/>
    <w:rsid w:val="00430DF9"/>
    <w:rsid w:val="00431163"/>
    <w:rsid w:val="00432CD9"/>
    <w:rsid w:val="00433F63"/>
    <w:rsid w:val="00435788"/>
    <w:rsid w:val="004359E6"/>
    <w:rsid w:val="00436BE8"/>
    <w:rsid w:val="00437467"/>
    <w:rsid w:val="00441200"/>
    <w:rsid w:val="00442D5A"/>
    <w:rsid w:val="00443CE3"/>
    <w:rsid w:val="00447E4C"/>
    <w:rsid w:val="00452E7B"/>
    <w:rsid w:val="00454456"/>
    <w:rsid w:val="0045450B"/>
    <w:rsid w:val="004546FA"/>
    <w:rsid w:val="00460CC3"/>
    <w:rsid w:val="00461E4B"/>
    <w:rsid w:val="00470959"/>
    <w:rsid w:val="0047195E"/>
    <w:rsid w:val="00474794"/>
    <w:rsid w:val="00476FB6"/>
    <w:rsid w:val="00480FE1"/>
    <w:rsid w:val="00481FE7"/>
    <w:rsid w:val="00482FCD"/>
    <w:rsid w:val="00484AD7"/>
    <w:rsid w:val="0048532C"/>
    <w:rsid w:val="0049103F"/>
    <w:rsid w:val="004924D2"/>
    <w:rsid w:val="0049467C"/>
    <w:rsid w:val="004955AE"/>
    <w:rsid w:val="00495F5B"/>
    <w:rsid w:val="00496DF1"/>
    <w:rsid w:val="004A0DFE"/>
    <w:rsid w:val="004A1A16"/>
    <w:rsid w:val="004A3C62"/>
    <w:rsid w:val="004A4D23"/>
    <w:rsid w:val="004A5E95"/>
    <w:rsid w:val="004B1A9E"/>
    <w:rsid w:val="004B3424"/>
    <w:rsid w:val="004B55C4"/>
    <w:rsid w:val="004B5F0B"/>
    <w:rsid w:val="004B62E2"/>
    <w:rsid w:val="004C0971"/>
    <w:rsid w:val="004C0C25"/>
    <w:rsid w:val="004C111E"/>
    <w:rsid w:val="004C2111"/>
    <w:rsid w:val="004C256D"/>
    <w:rsid w:val="004C732E"/>
    <w:rsid w:val="004C7D88"/>
    <w:rsid w:val="004D1B16"/>
    <w:rsid w:val="004D20AE"/>
    <w:rsid w:val="004D3578"/>
    <w:rsid w:val="004D4715"/>
    <w:rsid w:val="004D5C1D"/>
    <w:rsid w:val="004D6BA7"/>
    <w:rsid w:val="004D734A"/>
    <w:rsid w:val="004E13CA"/>
    <w:rsid w:val="004E1545"/>
    <w:rsid w:val="004E17EA"/>
    <w:rsid w:val="004E26D4"/>
    <w:rsid w:val="004E2B72"/>
    <w:rsid w:val="004E2C78"/>
    <w:rsid w:val="004E6509"/>
    <w:rsid w:val="004F1A16"/>
    <w:rsid w:val="004F207F"/>
    <w:rsid w:val="004F594D"/>
    <w:rsid w:val="004F5D91"/>
    <w:rsid w:val="00502173"/>
    <w:rsid w:val="00503956"/>
    <w:rsid w:val="00504941"/>
    <w:rsid w:val="00505293"/>
    <w:rsid w:val="005070FA"/>
    <w:rsid w:val="0050774B"/>
    <w:rsid w:val="00513DEA"/>
    <w:rsid w:val="00517C18"/>
    <w:rsid w:val="0052186A"/>
    <w:rsid w:val="0052197B"/>
    <w:rsid w:val="00526904"/>
    <w:rsid w:val="00527424"/>
    <w:rsid w:val="005321DA"/>
    <w:rsid w:val="005322FF"/>
    <w:rsid w:val="00532EAB"/>
    <w:rsid w:val="00537B2A"/>
    <w:rsid w:val="00542CBD"/>
    <w:rsid w:val="00544616"/>
    <w:rsid w:val="005455CA"/>
    <w:rsid w:val="00545BE9"/>
    <w:rsid w:val="0054613F"/>
    <w:rsid w:val="00546275"/>
    <w:rsid w:val="00547541"/>
    <w:rsid w:val="0055011E"/>
    <w:rsid w:val="00551365"/>
    <w:rsid w:val="00551EC8"/>
    <w:rsid w:val="005526DF"/>
    <w:rsid w:val="00555C80"/>
    <w:rsid w:val="005621A2"/>
    <w:rsid w:val="005627FF"/>
    <w:rsid w:val="00564329"/>
    <w:rsid w:val="00564CC4"/>
    <w:rsid w:val="005657CA"/>
    <w:rsid w:val="0056608D"/>
    <w:rsid w:val="00567849"/>
    <w:rsid w:val="0057016B"/>
    <w:rsid w:val="00572DB1"/>
    <w:rsid w:val="00574A7A"/>
    <w:rsid w:val="00574C3A"/>
    <w:rsid w:val="005776AA"/>
    <w:rsid w:val="00577D61"/>
    <w:rsid w:val="005822AC"/>
    <w:rsid w:val="00582CE6"/>
    <w:rsid w:val="00583495"/>
    <w:rsid w:val="00585049"/>
    <w:rsid w:val="005902A3"/>
    <w:rsid w:val="00591B0B"/>
    <w:rsid w:val="0059268F"/>
    <w:rsid w:val="00592946"/>
    <w:rsid w:val="00594A55"/>
    <w:rsid w:val="0059526A"/>
    <w:rsid w:val="005966EF"/>
    <w:rsid w:val="005A1155"/>
    <w:rsid w:val="005A13F6"/>
    <w:rsid w:val="005A1554"/>
    <w:rsid w:val="005A1F63"/>
    <w:rsid w:val="005A3132"/>
    <w:rsid w:val="005A7C9D"/>
    <w:rsid w:val="005B1A18"/>
    <w:rsid w:val="005B376F"/>
    <w:rsid w:val="005B405A"/>
    <w:rsid w:val="005B530B"/>
    <w:rsid w:val="005C0DDC"/>
    <w:rsid w:val="005C1B7A"/>
    <w:rsid w:val="005C2CCB"/>
    <w:rsid w:val="005C6479"/>
    <w:rsid w:val="005C67C9"/>
    <w:rsid w:val="005C69FD"/>
    <w:rsid w:val="005C7250"/>
    <w:rsid w:val="005D2707"/>
    <w:rsid w:val="005D2FE3"/>
    <w:rsid w:val="005D3730"/>
    <w:rsid w:val="005D52DD"/>
    <w:rsid w:val="005D7025"/>
    <w:rsid w:val="005D7490"/>
    <w:rsid w:val="005E070A"/>
    <w:rsid w:val="005E27ED"/>
    <w:rsid w:val="005E2A9B"/>
    <w:rsid w:val="005E2D67"/>
    <w:rsid w:val="005E2E6F"/>
    <w:rsid w:val="005E379F"/>
    <w:rsid w:val="005E5578"/>
    <w:rsid w:val="005F02EC"/>
    <w:rsid w:val="005F16A6"/>
    <w:rsid w:val="005F44BB"/>
    <w:rsid w:val="005F4D62"/>
    <w:rsid w:val="005F563C"/>
    <w:rsid w:val="005F5C1F"/>
    <w:rsid w:val="00602EF7"/>
    <w:rsid w:val="00605CD2"/>
    <w:rsid w:val="00610ED7"/>
    <w:rsid w:val="00613347"/>
    <w:rsid w:val="00620CE3"/>
    <w:rsid w:val="00621086"/>
    <w:rsid w:val="00623DDD"/>
    <w:rsid w:val="00625902"/>
    <w:rsid w:val="00625E43"/>
    <w:rsid w:val="00630650"/>
    <w:rsid w:val="006344CB"/>
    <w:rsid w:val="006365A1"/>
    <w:rsid w:val="00636AA2"/>
    <w:rsid w:val="006460DA"/>
    <w:rsid w:val="006505B7"/>
    <w:rsid w:val="00652ECE"/>
    <w:rsid w:val="0065401F"/>
    <w:rsid w:val="0065528A"/>
    <w:rsid w:val="00660840"/>
    <w:rsid w:val="00662AF1"/>
    <w:rsid w:val="006643CC"/>
    <w:rsid w:val="00666764"/>
    <w:rsid w:val="0066694B"/>
    <w:rsid w:val="00667DB6"/>
    <w:rsid w:val="00672533"/>
    <w:rsid w:val="00672A5E"/>
    <w:rsid w:val="00673A02"/>
    <w:rsid w:val="00674A9F"/>
    <w:rsid w:val="00676D1D"/>
    <w:rsid w:val="006771E8"/>
    <w:rsid w:val="006779F9"/>
    <w:rsid w:val="00677C01"/>
    <w:rsid w:val="00683CC7"/>
    <w:rsid w:val="006843F3"/>
    <w:rsid w:val="00684F2B"/>
    <w:rsid w:val="006854DA"/>
    <w:rsid w:val="006864F7"/>
    <w:rsid w:val="00687CEA"/>
    <w:rsid w:val="00692CA5"/>
    <w:rsid w:val="006932D7"/>
    <w:rsid w:val="00693C01"/>
    <w:rsid w:val="00693D67"/>
    <w:rsid w:val="00695E40"/>
    <w:rsid w:val="00697A6F"/>
    <w:rsid w:val="006A11BD"/>
    <w:rsid w:val="006A2250"/>
    <w:rsid w:val="006A7900"/>
    <w:rsid w:val="006B06A2"/>
    <w:rsid w:val="006B0AC5"/>
    <w:rsid w:val="006B1851"/>
    <w:rsid w:val="006B7159"/>
    <w:rsid w:val="006C126D"/>
    <w:rsid w:val="006C3D37"/>
    <w:rsid w:val="006C4DB4"/>
    <w:rsid w:val="006C6376"/>
    <w:rsid w:val="006C7366"/>
    <w:rsid w:val="006D5DFF"/>
    <w:rsid w:val="006D6FF5"/>
    <w:rsid w:val="006E0FE1"/>
    <w:rsid w:val="006E130E"/>
    <w:rsid w:val="006E4A36"/>
    <w:rsid w:val="006E62B8"/>
    <w:rsid w:val="006E76BB"/>
    <w:rsid w:val="006F1B19"/>
    <w:rsid w:val="006F1EC1"/>
    <w:rsid w:val="006F29ED"/>
    <w:rsid w:val="006F3756"/>
    <w:rsid w:val="006F4389"/>
    <w:rsid w:val="006F4F77"/>
    <w:rsid w:val="0070147C"/>
    <w:rsid w:val="00703653"/>
    <w:rsid w:val="00703BFF"/>
    <w:rsid w:val="00711B80"/>
    <w:rsid w:val="00712AB1"/>
    <w:rsid w:val="00714FD6"/>
    <w:rsid w:val="00715B23"/>
    <w:rsid w:val="00716373"/>
    <w:rsid w:val="00716C57"/>
    <w:rsid w:val="0072309A"/>
    <w:rsid w:val="0072399F"/>
    <w:rsid w:val="007248F6"/>
    <w:rsid w:val="007265F7"/>
    <w:rsid w:val="00727252"/>
    <w:rsid w:val="00727944"/>
    <w:rsid w:val="007303CF"/>
    <w:rsid w:val="00731894"/>
    <w:rsid w:val="00731E4D"/>
    <w:rsid w:val="00732ED0"/>
    <w:rsid w:val="0073553C"/>
    <w:rsid w:val="00737768"/>
    <w:rsid w:val="00737F37"/>
    <w:rsid w:val="007419B4"/>
    <w:rsid w:val="00742059"/>
    <w:rsid w:val="00746796"/>
    <w:rsid w:val="00746CD8"/>
    <w:rsid w:val="00746D91"/>
    <w:rsid w:val="0075598A"/>
    <w:rsid w:val="00757A6B"/>
    <w:rsid w:val="007616D6"/>
    <w:rsid w:val="00761813"/>
    <w:rsid w:val="00764185"/>
    <w:rsid w:val="0076731F"/>
    <w:rsid w:val="00770E31"/>
    <w:rsid w:val="00771B85"/>
    <w:rsid w:val="00775DA6"/>
    <w:rsid w:val="0078170A"/>
    <w:rsid w:val="00782959"/>
    <w:rsid w:val="00785878"/>
    <w:rsid w:val="00785ED5"/>
    <w:rsid w:val="00786100"/>
    <w:rsid w:val="00786D26"/>
    <w:rsid w:val="00790956"/>
    <w:rsid w:val="00791980"/>
    <w:rsid w:val="007921DE"/>
    <w:rsid w:val="0079502D"/>
    <w:rsid w:val="00796093"/>
    <w:rsid w:val="007961BF"/>
    <w:rsid w:val="0079683A"/>
    <w:rsid w:val="007A0755"/>
    <w:rsid w:val="007A1C5D"/>
    <w:rsid w:val="007A31D9"/>
    <w:rsid w:val="007A55B3"/>
    <w:rsid w:val="007A74F9"/>
    <w:rsid w:val="007B01A5"/>
    <w:rsid w:val="007B115A"/>
    <w:rsid w:val="007B1FE1"/>
    <w:rsid w:val="007B4A60"/>
    <w:rsid w:val="007B73DE"/>
    <w:rsid w:val="007C1675"/>
    <w:rsid w:val="007C215F"/>
    <w:rsid w:val="007C2758"/>
    <w:rsid w:val="007C399F"/>
    <w:rsid w:val="007D41A1"/>
    <w:rsid w:val="007D5213"/>
    <w:rsid w:val="007D703D"/>
    <w:rsid w:val="007E1167"/>
    <w:rsid w:val="007E1832"/>
    <w:rsid w:val="007E3518"/>
    <w:rsid w:val="007E555E"/>
    <w:rsid w:val="007E5D5C"/>
    <w:rsid w:val="007F24D2"/>
    <w:rsid w:val="007F3241"/>
    <w:rsid w:val="007F3671"/>
    <w:rsid w:val="007F5C4F"/>
    <w:rsid w:val="00802952"/>
    <w:rsid w:val="008033D0"/>
    <w:rsid w:val="0080354F"/>
    <w:rsid w:val="00803D54"/>
    <w:rsid w:val="00803FB6"/>
    <w:rsid w:val="00804A30"/>
    <w:rsid w:val="008055AD"/>
    <w:rsid w:val="008059EF"/>
    <w:rsid w:val="00810BA7"/>
    <w:rsid w:val="00812862"/>
    <w:rsid w:val="008128F7"/>
    <w:rsid w:val="00812938"/>
    <w:rsid w:val="00812FB3"/>
    <w:rsid w:val="00821F50"/>
    <w:rsid w:val="00824AC5"/>
    <w:rsid w:val="00824CDF"/>
    <w:rsid w:val="0082688C"/>
    <w:rsid w:val="00826A12"/>
    <w:rsid w:val="00827B71"/>
    <w:rsid w:val="00830D42"/>
    <w:rsid w:val="00830DAC"/>
    <w:rsid w:val="0083134C"/>
    <w:rsid w:val="008326CF"/>
    <w:rsid w:val="00832F51"/>
    <w:rsid w:val="008344A8"/>
    <w:rsid w:val="0083465A"/>
    <w:rsid w:val="00841B19"/>
    <w:rsid w:val="00841F20"/>
    <w:rsid w:val="00843100"/>
    <w:rsid w:val="00847054"/>
    <w:rsid w:val="00850F25"/>
    <w:rsid w:val="00852D93"/>
    <w:rsid w:val="008534AA"/>
    <w:rsid w:val="00856AAF"/>
    <w:rsid w:val="00856E2A"/>
    <w:rsid w:val="008660EA"/>
    <w:rsid w:val="008708DF"/>
    <w:rsid w:val="008719C2"/>
    <w:rsid w:val="0087211D"/>
    <w:rsid w:val="0087312E"/>
    <w:rsid w:val="008773D7"/>
    <w:rsid w:val="00884FF7"/>
    <w:rsid w:val="00885DF5"/>
    <w:rsid w:val="00894ACE"/>
    <w:rsid w:val="008955C8"/>
    <w:rsid w:val="00896551"/>
    <w:rsid w:val="00896DAD"/>
    <w:rsid w:val="008B19D9"/>
    <w:rsid w:val="008B1FD3"/>
    <w:rsid w:val="008B204B"/>
    <w:rsid w:val="008B53BB"/>
    <w:rsid w:val="008C05B2"/>
    <w:rsid w:val="008C3594"/>
    <w:rsid w:val="008C49AE"/>
    <w:rsid w:val="008C59F7"/>
    <w:rsid w:val="008D2BA9"/>
    <w:rsid w:val="008D392B"/>
    <w:rsid w:val="008D7FB2"/>
    <w:rsid w:val="008E0E6F"/>
    <w:rsid w:val="008E1044"/>
    <w:rsid w:val="008E24D3"/>
    <w:rsid w:val="008E66B5"/>
    <w:rsid w:val="008E7687"/>
    <w:rsid w:val="008F0409"/>
    <w:rsid w:val="008F0E3C"/>
    <w:rsid w:val="008F11FA"/>
    <w:rsid w:val="008F2298"/>
    <w:rsid w:val="008F2A8D"/>
    <w:rsid w:val="008F33AE"/>
    <w:rsid w:val="008F4997"/>
    <w:rsid w:val="008F4ACA"/>
    <w:rsid w:val="008F6B60"/>
    <w:rsid w:val="008F7B0D"/>
    <w:rsid w:val="009003E5"/>
    <w:rsid w:val="00904C90"/>
    <w:rsid w:val="00912F98"/>
    <w:rsid w:val="00916C6F"/>
    <w:rsid w:val="00917FBB"/>
    <w:rsid w:val="00920969"/>
    <w:rsid w:val="009219CA"/>
    <w:rsid w:val="009223D3"/>
    <w:rsid w:val="00923CE3"/>
    <w:rsid w:val="00923F76"/>
    <w:rsid w:val="00924287"/>
    <w:rsid w:val="00924D21"/>
    <w:rsid w:val="00926547"/>
    <w:rsid w:val="00926F23"/>
    <w:rsid w:val="00931881"/>
    <w:rsid w:val="00931D7A"/>
    <w:rsid w:val="009336ED"/>
    <w:rsid w:val="009345EF"/>
    <w:rsid w:val="00935D8D"/>
    <w:rsid w:val="00937E0C"/>
    <w:rsid w:val="00940164"/>
    <w:rsid w:val="00941EE4"/>
    <w:rsid w:val="00942ECE"/>
    <w:rsid w:val="00942FB3"/>
    <w:rsid w:val="00942FE8"/>
    <w:rsid w:val="00947086"/>
    <w:rsid w:val="00953A1B"/>
    <w:rsid w:val="00953C18"/>
    <w:rsid w:val="00954DA8"/>
    <w:rsid w:val="00957E70"/>
    <w:rsid w:val="00960D56"/>
    <w:rsid w:val="009623B1"/>
    <w:rsid w:val="00963EE7"/>
    <w:rsid w:val="00963F23"/>
    <w:rsid w:val="009646FC"/>
    <w:rsid w:val="009661A0"/>
    <w:rsid w:val="00970DAB"/>
    <w:rsid w:val="00971669"/>
    <w:rsid w:val="00972C66"/>
    <w:rsid w:val="0097321D"/>
    <w:rsid w:val="00973458"/>
    <w:rsid w:val="00981AEA"/>
    <w:rsid w:val="00990F2E"/>
    <w:rsid w:val="00991B70"/>
    <w:rsid w:val="009921F3"/>
    <w:rsid w:val="00992531"/>
    <w:rsid w:val="00993AE6"/>
    <w:rsid w:val="009944C7"/>
    <w:rsid w:val="00994E27"/>
    <w:rsid w:val="00995CD5"/>
    <w:rsid w:val="00996D97"/>
    <w:rsid w:val="009975BB"/>
    <w:rsid w:val="009A116D"/>
    <w:rsid w:val="009A1787"/>
    <w:rsid w:val="009A2CDF"/>
    <w:rsid w:val="009A4AAF"/>
    <w:rsid w:val="009A4F5A"/>
    <w:rsid w:val="009A5AF2"/>
    <w:rsid w:val="009B1F44"/>
    <w:rsid w:val="009B4573"/>
    <w:rsid w:val="009B4AAF"/>
    <w:rsid w:val="009B7946"/>
    <w:rsid w:val="009C002A"/>
    <w:rsid w:val="009C0811"/>
    <w:rsid w:val="009C165B"/>
    <w:rsid w:val="009C1F8B"/>
    <w:rsid w:val="009C3C1E"/>
    <w:rsid w:val="009C416F"/>
    <w:rsid w:val="009C4875"/>
    <w:rsid w:val="009C664F"/>
    <w:rsid w:val="009D03B0"/>
    <w:rsid w:val="009D3850"/>
    <w:rsid w:val="009D4839"/>
    <w:rsid w:val="009D4EDE"/>
    <w:rsid w:val="009D5503"/>
    <w:rsid w:val="009D5D00"/>
    <w:rsid w:val="009E227E"/>
    <w:rsid w:val="009E278C"/>
    <w:rsid w:val="009E6D83"/>
    <w:rsid w:val="009E7631"/>
    <w:rsid w:val="009E7A80"/>
    <w:rsid w:val="009F0496"/>
    <w:rsid w:val="009F449F"/>
    <w:rsid w:val="009F68EB"/>
    <w:rsid w:val="009F6EDC"/>
    <w:rsid w:val="00A00117"/>
    <w:rsid w:val="00A0026D"/>
    <w:rsid w:val="00A035CE"/>
    <w:rsid w:val="00A0365C"/>
    <w:rsid w:val="00A051CE"/>
    <w:rsid w:val="00A0537F"/>
    <w:rsid w:val="00A0602E"/>
    <w:rsid w:val="00A06117"/>
    <w:rsid w:val="00A06C1F"/>
    <w:rsid w:val="00A074D6"/>
    <w:rsid w:val="00A07FFA"/>
    <w:rsid w:val="00A1140E"/>
    <w:rsid w:val="00A11FB4"/>
    <w:rsid w:val="00A12B71"/>
    <w:rsid w:val="00A13EC6"/>
    <w:rsid w:val="00A14083"/>
    <w:rsid w:val="00A14315"/>
    <w:rsid w:val="00A1550B"/>
    <w:rsid w:val="00A16EA6"/>
    <w:rsid w:val="00A1702D"/>
    <w:rsid w:val="00A17D5A"/>
    <w:rsid w:val="00A2590F"/>
    <w:rsid w:val="00A27C3C"/>
    <w:rsid w:val="00A33645"/>
    <w:rsid w:val="00A34CA4"/>
    <w:rsid w:val="00A3541E"/>
    <w:rsid w:val="00A35782"/>
    <w:rsid w:val="00A362F9"/>
    <w:rsid w:val="00A36840"/>
    <w:rsid w:val="00A43EE6"/>
    <w:rsid w:val="00A50486"/>
    <w:rsid w:val="00A52700"/>
    <w:rsid w:val="00A53093"/>
    <w:rsid w:val="00A53BF7"/>
    <w:rsid w:val="00A55270"/>
    <w:rsid w:val="00A56ECC"/>
    <w:rsid w:val="00A5798E"/>
    <w:rsid w:val="00A609F0"/>
    <w:rsid w:val="00A60F49"/>
    <w:rsid w:val="00A61E15"/>
    <w:rsid w:val="00A63683"/>
    <w:rsid w:val="00A66F91"/>
    <w:rsid w:val="00A70229"/>
    <w:rsid w:val="00A703CB"/>
    <w:rsid w:val="00A71A83"/>
    <w:rsid w:val="00A71D89"/>
    <w:rsid w:val="00A744D3"/>
    <w:rsid w:val="00A74F54"/>
    <w:rsid w:val="00A74F96"/>
    <w:rsid w:val="00A75202"/>
    <w:rsid w:val="00A77253"/>
    <w:rsid w:val="00A800C8"/>
    <w:rsid w:val="00A828DC"/>
    <w:rsid w:val="00A833BC"/>
    <w:rsid w:val="00A84DED"/>
    <w:rsid w:val="00A87CD2"/>
    <w:rsid w:val="00A918D1"/>
    <w:rsid w:val="00A93A9A"/>
    <w:rsid w:val="00A9523B"/>
    <w:rsid w:val="00A9579B"/>
    <w:rsid w:val="00A95992"/>
    <w:rsid w:val="00A96E62"/>
    <w:rsid w:val="00A97537"/>
    <w:rsid w:val="00A97E63"/>
    <w:rsid w:val="00AA095B"/>
    <w:rsid w:val="00AA16F2"/>
    <w:rsid w:val="00AA18D4"/>
    <w:rsid w:val="00AA1FC9"/>
    <w:rsid w:val="00AA373A"/>
    <w:rsid w:val="00AA5227"/>
    <w:rsid w:val="00AA5484"/>
    <w:rsid w:val="00AA5C16"/>
    <w:rsid w:val="00AA692B"/>
    <w:rsid w:val="00AA750B"/>
    <w:rsid w:val="00AB6DD5"/>
    <w:rsid w:val="00AC319F"/>
    <w:rsid w:val="00AC31D4"/>
    <w:rsid w:val="00AC458A"/>
    <w:rsid w:val="00AC6098"/>
    <w:rsid w:val="00AC7B19"/>
    <w:rsid w:val="00AD1027"/>
    <w:rsid w:val="00AD37FC"/>
    <w:rsid w:val="00AD3B26"/>
    <w:rsid w:val="00AD3FD7"/>
    <w:rsid w:val="00AD7197"/>
    <w:rsid w:val="00AE04F3"/>
    <w:rsid w:val="00AE1945"/>
    <w:rsid w:val="00AE2BF6"/>
    <w:rsid w:val="00AE3370"/>
    <w:rsid w:val="00AE5529"/>
    <w:rsid w:val="00AE64CA"/>
    <w:rsid w:val="00AF262F"/>
    <w:rsid w:val="00AF2856"/>
    <w:rsid w:val="00AF7092"/>
    <w:rsid w:val="00B00C21"/>
    <w:rsid w:val="00B0187F"/>
    <w:rsid w:val="00B10241"/>
    <w:rsid w:val="00B11979"/>
    <w:rsid w:val="00B1324D"/>
    <w:rsid w:val="00B148F4"/>
    <w:rsid w:val="00B157E2"/>
    <w:rsid w:val="00B1714D"/>
    <w:rsid w:val="00B22038"/>
    <w:rsid w:val="00B247F5"/>
    <w:rsid w:val="00B24A45"/>
    <w:rsid w:val="00B25547"/>
    <w:rsid w:val="00B25B92"/>
    <w:rsid w:val="00B25CBF"/>
    <w:rsid w:val="00B26948"/>
    <w:rsid w:val="00B33599"/>
    <w:rsid w:val="00B34D51"/>
    <w:rsid w:val="00B35564"/>
    <w:rsid w:val="00B365FF"/>
    <w:rsid w:val="00B36A0E"/>
    <w:rsid w:val="00B36BA1"/>
    <w:rsid w:val="00B40D67"/>
    <w:rsid w:val="00B414D1"/>
    <w:rsid w:val="00B41D6B"/>
    <w:rsid w:val="00B43C45"/>
    <w:rsid w:val="00B444C0"/>
    <w:rsid w:val="00B44B86"/>
    <w:rsid w:val="00B469B5"/>
    <w:rsid w:val="00B472B9"/>
    <w:rsid w:val="00B47685"/>
    <w:rsid w:val="00B502E7"/>
    <w:rsid w:val="00B50F6B"/>
    <w:rsid w:val="00B54699"/>
    <w:rsid w:val="00B55EE8"/>
    <w:rsid w:val="00B5669F"/>
    <w:rsid w:val="00B56C76"/>
    <w:rsid w:val="00B56E6C"/>
    <w:rsid w:val="00B63D0E"/>
    <w:rsid w:val="00B650D3"/>
    <w:rsid w:val="00B70183"/>
    <w:rsid w:val="00B7043C"/>
    <w:rsid w:val="00B710FE"/>
    <w:rsid w:val="00B72B09"/>
    <w:rsid w:val="00B7392D"/>
    <w:rsid w:val="00B74786"/>
    <w:rsid w:val="00B74DB7"/>
    <w:rsid w:val="00B77EEC"/>
    <w:rsid w:val="00B82093"/>
    <w:rsid w:val="00B83039"/>
    <w:rsid w:val="00B85DAB"/>
    <w:rsid w:val="00B91629"/>
    <w:rsid w:val="00B92206"/>
    <w:rsid w:val="00B924BF"/>
    <w:rsid w:val="00B940B6"/>
    <w:rsid w:val="00B94B67"/>
    <w:rsid w:val="00B9792B"/>
    <w:rsid w:val="00BA5B00"/>
    <w:rsid w:val="00BB1A07"/>
    <w:rsid w:val="00BB1D50"/>
    <w:rsid w:val="00BB23D4"/>
    <w:rsid w:val="00BB2850"/>
    <w:rsid w:val="00BB4031"/>
    <w:rsid w:val="00BB4450"/>
    <w:rsid w:val="00BB6380"/>
    <w:rsid w:val="00BB6DAD"/>
    <w:rsid w:val="00BB7346"/>
    <w:rsid w:val="00BC0412"/>
    <w:rsid w:val="00BC1049"/>
    <w:rsid w:val="00BC1555"/>
    <w:rsid w:val="00BC46E1"/>
    <w:rsid w:val="00BC5A34"/>
    <w:rsid w:val="00BC60A9"/>
    <w:rsid w:val="00BC6B9F"/>
    <w:rsid w:val="00BD01C2"/>
    <w:rsid w:val="00BD2730"/>
    <w:rsid w:val="00BD6B38"/>
    <w:rsid w:val="00BE0C8A"/>
    <w:rsid w:val="00BE334D"/>
    <w:rsid w:val="00BE4988"/>
    <w:rsid w:val="00BE5375"/>
    <w:rsid w:val="00BF1768"/>
    <w:rsid w:val="00BF1C24"/>
    <w:rsid w:val="00BF2165"/>
    <w:rsid w:val="00BF23B7"/>
    <w:rsid w:val="00BF265D"/>
    <w:rsid w:val="00BF2E85"/>
    <w:rsid w:val="00BF5E73"/>
    <w:rsid w:val="00BF7169"/>
    <w:rsid w:val="00C03B1E"/>
    <w:rsid w:val="00C04B3D"/>
    <w:rsid w:val="00C068FE"/>
    <w:rsid w:val="00C06939"/>
    <w:rsid w:val="00C06BF9"/>
    <w:rsid w:val="00C06F28"/>
    <w:rsid w:val="00C14275"/>
    <w:rsid w:val="00C1658D"/>
    <w:rsid w:val="00C21E3B"/>
    <w:rsid w:val="00C22FCC"/>
    <w:rsid w:val="00C2341F"/>
    <w:rsid w:val="00C24F29"/>
    <w:rsid w:val="00C25252"/>
    <w:rsid w:val="00C35B1A"/>
    <w:rsid w:val="00C41C7D"/>
    <w:rsid w:val="00C472AC"/>
    <w:rsid w:val="00C5238F"/>
    <w:rsid w:val="00C54732"/>
    <w:rsid w:val="00C55F1B"/>
    <w:rsid w:val="00C57CB1"/>
    <w:rsid w:val="00C6272C"/>
    <w:rsid w:val="00C63023"/>
    <w:rsid w:val="00C63743"/>
    <w:rsid w:val="00C6585C"/>
    <w:rsid w:val="00C6680A"/>
    <w:rsid w:val="00C670B0"/>
    <w:rsid w:val="00C7068A"/>
    <w:rsid w:val="00C71676"/>
    <w:rsid w:val="00C72688"/>
    <w:rsid w:val="00C73F46"/>
    <w:rsid w:val="00C75310"/>
    <w:rsid w:val="00C76C6C"/>
    <w:rsid w:val="00C76EB5"/>
    <w:rsid w:val="00C80349"/>
    <w:rsid w:val="00C8090D"/>
    <w:rsid w:val="00C80E6E"/>
    <w:rsid w:val="00C80EC5"/>
    <w:rsid w:val="00C822DF"/>
    <w:rsid w:val="00C8322B"/>
    <w:rsid w:val="00C86BB9"/>
    <w:rsid w:val="00C8772C"/>
    <w:rsid w:val="00C90F27"/>
    <w:rsid w:val="00C947D5"/>
    <w:rsid w:val="00CA3344"/>
    <w:rsid w:val="00CA43FD"/>
    <w:rsid w:val="00CA4E8B"/>
    <w:rsid w:val="00CA6550"/>
    <w:rsid w:val="00CA7424"/>
    <w:rsid w:val="00CB0452"/>
    <w:rsid w:val="00CB18EB"/>
    <w:rsid w:val="00CB441E"/>
    <w:rsid w:val="00CB475B"/>
    <w:rsid w:val="00CC261B"/>
    <w:rsid w:val="00CC69A8"/>
    <w:rsid w:val="00CC72E9"/>
    <w:rsid w:val="00CD25C2"/>
    <w:rsid w:val="00CD4D4E"/>
    <w:rsid w:val="00CD4FA1"/>
    <w:rsid w:val="00CD5CFD"/>
    <w:rsid w:val="00CD65F5"/>
    <w:rsid w:val="00CD68B3"/>
    <w:rsid w:val="00CD7A8C"/>
    <w:rsid w:val="00CE24E5"/>
    <w:rsid w:val="00CE2BE5"/>
    <w:rsid w:val="00CE41DB"/>
    <w:rsid w:val="00CE4D96"/>
    <w:rsid w:val="00CF0FDC"/>
    <w:rsid w:val="00CF37E9"/>
    <w:rsid w:val="00CF38DB"/>
    <w:rsid w:val="00CF7CD8"/>
    <w:rsid w:val="00D04C26"/>
    <w:rsid w:val="00D0521E"/>
    <w:rsid w:val="00D05A89"/>
    <w:rsid w:val="00D07853"/>
    <w:rsid w:val="00D078C4"/>
    <w:rsid w:val="00D108C9"/>
    <w:rsid w:val="00D10960"/>
    <w:rsid w:val="00D1185A"/>
    <w:rsid w:val="00D14F99"/>
    <w:rsid w:val="00D15EA5"/>
    <w:rsid w:val="00D17B49"/>
    <w:rsid w:val="00D20454"/>
    <w:rsid w:val="00D2100B"/>
    <w:rsid w:val="00D2235A"/>
    <w:rsid w:val="00D225CA"/>
    <w:rsid w:val="00D24220"/>
    <w:rsid w:val="00D25D52"/>
    <w:rsid w:val="00D27158"/>
    <w:rsid w:val="00D3089E"/>
    <w:rsid w:val="00D30BD1"/>
    <w:rsid w:val="00D31D7A"/>
    <w:rsid w:val="00D31E1C"/>
    <w:rsid w:val="00D32E2D"/>
    <w:rsid w:val="00D33D4F"/>
    <w:rsid w:val="00D33D5C"/>
    <w:rsid w:val="00D33E60"/>
    <w:rsid w:val="00D35C88"/>
    <w:rsid w:val="00D4043B"/>
    <w:rsid w:val="00D43073"/>
    <w:rsid w:val="00D44EF8"/>
    <w:rsid w:val="00D460E7"/>
    <w:rsid w:val="00D46BC6"/>
    <w:rsid w:val="00D52D2B"/>
    <w:rsid w:val="00D61D74"/>
    <w:rsid w:val="00D63ABC"/>
    <w:rsid w:val="00D64506"/>
    <w:rsid w:val="00D647D8"/>
    <w:rsid w:val="00D64F17"/>
    <w:rsid w:val="00D675F1"/>
    <w:rsid w:val="00D7085D"/>
    <w:rsid w:val="00D72D15"/>
    <w:rsid w:val="00D72DBC"/>
    <w:rsid w:val="00D73B96"/>
    <w:rsid w:val="00D73E21"/>
    <w:rsid w:val="00D774B4"/>
    <w:rsid w:val="00D806DE"/>
    <w:rsid w:val="00D80807"/>
    <w:rsid w:val="00D82003"/>
    <w:rsid w:val="00D8236F"/>
    <w:rsid w:val="00D8379B"/>
    <w:rsid w:val="00D852E6"/>
    <w:rsid w:val="00D86917"/>
    <w:rsid w:val="00D86AE2"/>
    <w:rsid w:val="00D86B75"/>
    <w:rsid w:val="00D87963"/>
    <w:rsid w:val="00D92F9A"/>
    <w:rsid w:val="00D93E46"/>
    <w:rsid w:val="00D9427D"/>
    <w:rsid w:val="00D9479B"/>
    <w:rsid w:val="00D96128"/>
    <w:rsid w:val="00D962AD"/>
    <w:rsid w:val="00D96DDE"/>
    <w:rsid w:val="00DA0291"/>
    <w:rsid w:val="00DA36EE"/>
    <w:rsid w:val="00DA37F1"/>
    <w:rsid w:val="00DA3A8E"/>
    <w:rsid w:val="00DA452E"/>
    <w:rsid w:val="00DA5128"/>
    <w:rsid w:val="00DB24CE"/>
    <w:rsid w:val="00DB298D"/>
    <w:rsid w:val="00DB308D"/>
    <w:rsid w:val="00DB5F40"/>
    <w:rsid w:val="00DC111A"/>
    <w:rsid w:val="00DC25EA"/>
    <w:rsid w:val="00DC32BC"/>
    <w:rsid w:val="00DC5C0D"/>
    <w:rsid w:val="00DD0640"/>
    <w:rsid w:val="00DD06FF"/>
    <w:rsid w:val="00DD1E47"/>
    <w:rsid w:val="00DD2263"/>
    <w:rsid w:val="00DD5BB0"/>
    <w:rsid w:val="00DD61A9"/>
    <w:rsid w:val="00DD6EF1"/>
    <w:rsid w:val="00DD7115"/>
    <w:rsid w:val="00DD7EE0"/>
    <w:rsid w:val="00DE1356"/>
    <w:rsid w:val="00DE298D"/>
    <w:rsid w:val="00DE4864"/>
    <w:rsid w:val="00DE4958"/>
    <w:rsid w:val="00DE54B0"/>
    <w:rsid w:val="00DE72E9"/>
    <w:rsid w:val="00DF07D1"/>
    <w:rsid w:val="00DF0B11"/>
    <w:rsid w:val="00DF30E5"/>
    <w:rsid w:val="00DF5780"/>
    <w:rsid w:val="00DF5CBF"/>
    <w:rsid w:val="00E04361"/>
    <w:rsid w:val="00E049F0"/>
    <w:rsid w:val="00E064FD"/>
    <w:rsid w:val="00E1053A"/>
    <w:rsid w:val="00E13A30"/>
    <w:rsid w:val="00E14CF8"/>
    <w:rsid w:val="00E159F5"/>
    <w:rsid w:val="00E15C45"/>
    <w:rsid w:val="00E170D2"/>
    <w:rsid w:val="00E24031"/>
    <w:rsid w:val="00E24FFB"/>
    <w:rsid w:val="00E25E65"/>
    <w:rsid w:val="00E25E9A"/>
    <w:rsid w:val="00E26AF3"/>
    <w:rsid w:val="00E276E0"/>
    <w:rsid w:val="00E3035D"/>
    <w:rsid w:val="00E314EA"/>
    <w:rsid w:val="00E3164B"/>
    <w:rsid w:val="00E328AD"/>
    <w:rsid w:val="00E3319F"/>
    <w:rsid w:val="00E33FDA"/>
    <w:rsid w:val="00E3440D"/>
    <w:rsid w:val="00E35BE8"/>
    <w:rsid w:val="00E406D5"/>
    <w:rsid w:val="00E408B1"/>
    <w:rsid w:val="00E42FD1"/>
    <w:rsid w:val="00E43F73"/>
    <w:rsid w:val="00E448A7"/>
    <w:rsid w:val="00E44B2F"/>
    <w:rsid w:val="00E44EC6"/>
    <w:rsid w:val="00E475E1"/>
    <w:rsid w:val="00E4773B"/>
    <w:rsid w:val="00E47C94"/>
    <w:rsid w:val="00E532F2"/>
    <w:rsid w:val="00E5420F"/>
    <w:rsid w:val="00E54A66"/>
    <w:rsid w:val="00E56701"/>
    <w:rsid w:val="00E57D4A"/>
    <w:rsid w:val="00E62721"/>
    <w:rsid w:val="00E62754"/>
    <w:rsid w:val="00E62E22"/>
    <w:rsid w:val="00E635D3"/>
    <w:rsid w:val="00E64D2D"/>
    <w:rsid w:val="00E662EA"/>
    <w:rsid w:val="00E664D9"/>
    <w:rsid w:val="00E6752E"/>
    <w:rsid w:val="00E74D71"/>
    <w:rsid w:val="00E82E8F"/>
    <w:rsid w:val="00E86B53"/>
    <w:rsid w:val="00E90541"/>
    <w:rsid w:val="00E90DAF"/>
    <w:rsid w:val="00E9110B"/>
    <w:rsid w:val="00E92B1E"/>
    <w:rsid w:val="00EA19D8"/>
    <w:rsid w:val="00EA254C"/>
    <w:rsid w:val="00EA2B6F"/>
    <w:rsid w:val="00EA7FF7"/>
    <w:rsid w:val="00EB2225"/>
    <w:rsid w:val="00EB3478"/>
    <w:rsid w:val="00EB4B39"/>
    <w:rsid w:val="00EB4DFA"/>
    <w:rsid w:val="00EB6FE3"/>
    <w:rsid w:val="00EC1870"/>
    <w:rsid w:val="00EC27BB"/>
    <w:rsid w:val="00EC324D"/>
    <w:rsid w:val="00EC7306"/>
    <w:rsid w:val="00ED1A65"/>
    <w:rsid w:val="00ED2403"/>
    <w:rsid w:val="00ED2555"/>
    <w:rsid w:val="00ED63C8"/>
    <w:rsid w:val="00EE0F65"/>
    <w:rsid w:val="00EE1618"/>
    <w:rsid w:val="00EE1680"/>
    <w:rsid w:val="00EE31F4"/>
    <w:rsid w:val="00EE6BF3"/>
    <w:rsid w:val="00EF5828"/>
    <w:rsid w:val="00F00DDC"/>
    <w:rsid w:val="00F02C5F"/>
    <w:rsid w:val="00F1299B"/>
    <w:rsid w:val="00F13BA3"/>
    <w:rsid w:val="00F1466B"/>
    <w:rsid w:val="00F1507D"/>
    <w:rsid w:val="00F2082A"/>
    <w:rsid w:val="00F20BC6"/>
    <w:rsid w:val="00F22F4C"/>
    <w:rsid w:val="00F231B8"/>
    <w:rsid w:val="00F24295"/>
    <w:rsid w:val="00F246A1"/>
    <w:rsid w:val="00F27785"/>
    <w:rsid w:val="00F27B9E"/>
    <w:rsid w:val="00F30B5D"/>
    <w:rsid w:val="00F358BD"/>
    <w:rsid w:val="00F35A27"/>
    <w:rsid w:val="00F35B55"/>
    <w:rsid w:val="00F35CCF"/>
    <w:rsid w:val="00F37917"/>
    <w:rsid w:val="00F4008C"/>
    <w:rsid w:val="00F4064C"/>
    <w:rsid w:val="00F42227"/>
    <w:rsid w:val="00F433DB"/>
    <w:rsid w:val="00F45277"/>
    <w:rsid w:val="00F462CB"/>
    <w:rsid w:val="00F47E47"/>
    <w:rsid w:val="00F527D7"/>
    <w:rsid w:val="00F52FE4"/>
    <w:rsid w:val="00F530CB"/>
    <w:rsid w:val="00F54438"/>
    <w:rsid w:val="00F54766"/>
    <w:rsid w:val="00F54E0E"/>
    <w:rsid w:val="00F5513E"/>
    <w:rsid w:val="00F56A12"/>
    <w:rsid w:val="00F60643"/>
    <w:rsid w:val="00F61C9F"/>
    <w:rsid w:val="00F622B9"/>
    <w:rsid w:val="00F62E54"/>
    <w:rsid w:val="00F63F3F"/>
    <w:rsid w:val="00F658CB"/>
    <w:rsid w:val="00F6616F"/>
    <w:rsid w:val="00F66FA5"/>
    <w:rsid w:val="00F71678"/>
    <w:rsid w:val="00F71A70"/>
    <w:rsid w:val="00F730E3"/>
    <w:rsid w:val="00F755E9"/>
    <w:rsid w:val="00F755F2"/>
    <w:rsid w:val="00F75DA0"/>
    <w:rsid w:val="00F76651"/>
    <w:rsid w:val="00F772DA"/>
    <w:rsid w:val="00F77C3B"/>
    <w:rsid w:val="00F81238"/>
    <w:rsid w:val="00F86B97"/>
    <w:rsid w:val="00F879DF"/>
    <w:rsid w:val="00F904EA"/>
    <w:rsid w:val="00F909CD"/>
    <w:rsid w:val="00F91976"/>
    <w:rsid w:val="00F91E52"/>
    <w:rsid w:val="00F945E3"/>
    <w:rsid w:val="00F95494"/>
    <w:rsid w:val="00F96A62"/>
    <w:rsid w:val="00F974D1"/>
    <w:rsid w:val="00FA144B"/>
    <w:rsid w:val="00FA16E0"/>
    <w:rsid w:val="00FA1F53"/>
    <w:rsid w:val="00FB0201"/>
    <w:rsid w:val="00FB1054"/>
    <w:rsid w:val="00FB5115"/>
    <w:rsid w:val="00FC3FF4"/>
    <w:rsid w:val="00FC4397"/>
    <w:rsid w:val="00FC5814"/>
    <w:rsid w:val="00FC64B0"/>
    <w:rsid w:val="00FD05AD"/>
    <w:rsid w:val="00FD0666"/>
    <w:rsid w:val="00FD1801"/>
    <w:rsid w:val="00FD3FE3"/>
    <w:rsid w:val="00FD440C"/>
    <w:rsid w:val="00FD4C1E"/>
    <w:rsid w:val="00FD5B9D"/>
    <w:rsid w:val="00FD7295"/>
    <w:rsid w:val="00FE06C3"/>
    <w:rsid w:val="00FE2187"/>
    <w:rsid w:val="00FE320C"/>
    <w:rsid w:val="00FE3E17"/>
    <w:rsid w:val="00FE522B"/>
    <w:rsid w:val="00FF30FB"/>
    <w:rsid w:val="00FF3EEA"/>
    <w:rsid w:val="00FF6CC9"/>
    <w:rsid w:val="00FF7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510A991"/>
  <w15:docId w15:val="{6361E1B8-6312-4FAF-8FBF-BAC8888FA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 w:qFormat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484AD7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unhideWhenUsed/>
    <w:qFormat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1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15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22D6EB6211D84499C632DF07FA977E" ma:contentTypeVersion="17" ma:contentTypeDescription="Create a new document." ma:contentTypeScope="" ma:versionID="4471dd04bf6bc33a510df8bf8a283354">
  <xsd:schema xmlns:xsd="http://www.w3.org/2001/XMLSchema" xmlns:xs="http://www.w3.org/2001/XMLSchema" xmlns:p="http://schemas.microsoft.com/office/2006/metadata/properties" xmlns:ns2="c2d9b97a-c637-426a-b193-bfdf938e1ab3" xmlns:ns3="2cde421d-8dd3-4443-8604-e0f973ea2b48" xmlns:ns4="9c46a28d-acc8-4027-86ce-a8901ee39950" targetNamespace="http://schemas.microsoft.com/office/2006/metadata/properties" ma:root="true" ma:fieldsID="3be35c651c05f46e516cc0106a68fec3" ns2:_="" ns3:_="" ns4:_="">
    <xsd:import namespace="c2d9b97a-c637-426a-b193-bfdf938e1ab3"/>
    <xsd:import namespace="2cde421d-8dd3-4443-8604-e0f973ea2b48"/>
    <xsd:import namespace="9c46a28d-acc8-4027-86ce-a8901ee3995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d9b97a-c637-426a-b193-bfdf938e1a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2ee3116-77ee-4331-b892-7a8a070ef7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de421d-8dd3-4443-8604-e0f973ea2b4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46a28d-acc8-4027-86ce-a8901ee39950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ea6d0cab-73f9-43c4-bf9f-070132db6aee}" ma:internalName="TaxCatchAll" ma:showField="CatchAllData" ma:web="9c46a28d-acc8-4027-86ce-a8901ee399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d9b97a-c637-426a-b193-bfdf938e1ab3">
      <Terms xmlns="http://schemas.microsoft.com/office/infopath/2007/PartnerControls"/>
    </lcf76f155ced4ddcb4097134ff3c332f>
    <TaxCatchAll xmlns="9c46a28d-acc8-4027-86ce-a8901ee39950" xsi:nil="true"/>
  </documentManagement>
</p:properties>
</file>

<file path=customXml/itemProps1.xml><?xml version="1.0" encoding="utf-8"?>
<ds:datastoreItem xmlns:ds="http://schemas.openxmlformats.org/officeDocument/2006/customXml" ds:itemID="{A35CAFFB-51C6-4370-B9E3-C22A37613E7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262E5FE-9A1F-4466-A73A-93EFD40CB9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3A3DE72-3B50-49CB-AA63-10B0CE8E98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d9b97a-c637-426a-b193-bfdf938e1ab3"/>
    <ds:schemaRef ds:uri="2cde421d-8dd3-4443-8604-e0f973ea2b48"/>
    <ds:schemaRef ds:uri="9c46a28d-acc8-4027-86ce-a8901ee399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74DBB0-5B9A-4DA7-B388-2773CEEC1602}">
  <ds:schemaRefs>
    <ds:schemaRef ds:uri="http://schemas.microsoft.com/office/2006/metadata/properties"/>
    <ds:schemaRef ds:uri="http://schemas.microsoft.com/office/infopath/2007/PartnerControls"/>
    <ds:schemaRef ds:uri="c2d9b97a-c637-426a-b193-bfdf938e1ab3"/>
    <ds:schemaRef ds:uri="9c46a28d-acc8-4027-86ce-a8901ee3995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2981</TotalTime>
  <Pages>7</Pages>
  <Words>2556</Words>
  <Characters>10046</Characters>
  <Application>Microsoft Office Word</Application>
  <DocSecurity>0</DocSecurity>
  <Lines>83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852</cp:revision>
  <cp:lastPrinted>2024-02-21T19:44:00Z</cp:lastPrinted>
  <dcterms:created xsi:type="dcterms:W3CDTF">2019-04-01T23:45:00Z</dcterms:created>
  <dcterms:modified xsi:type="dcterms:W3CDTF">2025-02-28T13:37:00Z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0x010100E222D6EB6211D84499C632DF07FA977E</vt:lpwstr>
  </property>
  <property fmtid="{D5CDD505-2E9C-101B-9397-08002B2CF9AE}" pid="4" name="MediaServiceImageTags">
    <vt:lpwstr/>
  </property>
</Properties>
</file>