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BB2EE7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19F2A2A0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C559730" w14:textId="39C95B18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7134C00B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85BC9" w14:textId="6266D475" w:rsidR="000300EB" w:rsidRPr="008975FD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DF1800C" w14:textId="462051EB" w:rsidR="00394E9C" w:rsidRPr="008975FD" w:rsidRDefault="00A66039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ข้อมูลเงินลงทุน</w:t>
      </w:r>
    </w:p>
    <w:p w14:paraId="72675038" w14:textId="17CCC181" w:rsidR="002D588C" w:rsidRPr="008975FD" w:rsidRDefault="002D588C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34AEE87F" w14:textId="77777777" w:rsidR="00510B3B" w:rsidRPr="008975FD" w:rsidRDefault="000300EB" w:rsidP="00510B3B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146904AF" w14:textId="702D9840" w:rsidR="00CB236C" w:rsidRPr="008975FD" w:rsidRDefault="00510B3B" w:rsidP="00510B3B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28038EDE" w14:textId="2F70C602" w:rsidR="00AA0B84" w:rsidRPr="008975FD" w:rsidRDefault="00163C17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ประมาณการหนี้สิน</w:t>
      </w:r>
      <w:r w:rsidR="00E37913" w:rsidRPr="008975FD">
        <w:rPr>
          <w:rFonts w:ascii="Angsana New" w:hAnsi="Angsana New" w:hint="cs"/>
          <w:sz w:val="30"/>
          <w:szCs w:val="30"/>
          <w:cs/>
          <w:lang w:bidi="th-TH"/>
        </w:rPr>
        <w:t>ไม่หมุนเวียน</w:t>
      </w:r>
      <w:r w:rsidRPr="008975FD">
        <w:rPr>
          <w:rFonts w:ascii="Angsana New" w:hAnsi="Angsana New"/>
          <w:sz w:val="30"/>
          <w:szCs w:val="30"/>
          <w:cs/>
          <w:lang w:bidi="th-TH"/>
        </w:rPr>
        <w:t>สำหรับผลประโยชน์พนักงาน</w:t>
      </w:r>
    </w:p>
    <w:p w14:paraId="6F4EA356" w14:textId="55510763" w:rsidR="00AA0B84" w:rsidRPr="008975FD" w:rsidRDefault="00AA0B84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ประมาณการหนี้สินสำหรับการบำรุงรักษา</w:t>
      </w:r>
      <w:r w:rsidR="00991ECE" w:rsidRPr="008975FD">
        <w:rPr>
          <w:rFonts w:ascii="Angsana New" w:hAnsi="Angsana New"/>
          <w:sz w:val="30"/>
          <w:szCs w:val="30"/>
          <w:cs/>
          <w:lang w:bidi="th-TH"/>
        </w:rPr>
        <w:t>ทางยกระดับ</w:t>
      </w:r>
    </w:p>
    <w:p w14:paraId="6354AD91" w14:textId="3D9136B1" w:rsidR="00467842" w:rsidRPr="008975FD" w:rsidRDefault="00FA2EDA" w:rsidP="0046784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8975FD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4FF18988" w14:textId="00F91752" w:rsidR="00373D37" w:rsidRPr="008975FD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ค่าใช้จ่ายตาม</w:t>
      </w:r>
      <w:r w:rsidR="00495683" w:rsidRPr="008975FD">
        <w:rPr>
          <w:rFonts w:ascii="Angsana New" w:hAnsi="Angsana New" w:hint="cs"/>
          <w:sz w:val="30"/>
          <w:szCs w:val="30"/>
          <w:cs/>
          <w:lang w:bidi="th-TH"/>
        </w:rPr>
        <w:t>ธรรมชาติ</w:t>
      </w:r>
    </w:p>
    <w:p w14:paraId="003602B9" w14:textId="77777777" w:rsidR="00373D37" w:rsidRPr="008975FD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33131E4B" w14:textId="70E6B724" w:rsidR="007B5A98" w:rsidRPr="008975FD" w:rsidRDefault="007B5A98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7F7DE7BA" w14:textId="77777777" w:rsidR="00373D37" w:rsidRPr="008975FD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1C2FD9E9" w14:textId="002F4B2E" w:rsidR="00373D37" w:rsidRPr="008975FD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163D41E" w14:textId="65E7BB92" w:rsidR="00C850DE" w:rsidRPr="008975FD" w:rsidRDefault="00C850DE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544E5B62" w14:textId="08C699B8" w:rsidR="007732A5" w:rsidRPr="008975FD" w:rsidRDefault="00373D37" w:rsidP="007732A5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352E9A" w:rsidRPr="00352E9A">
        <w:rPr>
          <w:rFonts w:ascii="Angsana New" w:hAnsi="Angsana New"/>
          <w:sz w:val="30"/>
          <w:szCs w:val="30"/>
          <w:cs/>
          <w:lang w:bidi="th-TH"/>
        </w:rPr>
        <w:t>กับบุคคลหรือ</w:t>
      </w:r>
      <w:r w:rsidRPr="008975FD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ECDA711" w14:textId="77777777" w:rsidR="00FF1AB6" w:rsidRPr="008975FD" w:rsidRDefault="00B310CD" w:rsidP="00FF1AB6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A73F48" w:rsidRPr="008975FD">
        <w:rPr>
          <w:rFonts w:ascii="Angsana New" w:hAnsi="Angsana New" w:hint="cs"/>
          <w:sz w:val="30"/>
          <w:szCs w:val="30"/>
          <w:cs/>
          <w:lang w:val="en-US" w:bidi="th-TH"/>
        </w:rPr>
        <w:t>ความ</w:t>
      </w:r>
    </w:p>
    <w:p w14:paraId="778D5200" w14:textId="34AC3DDA" w:rsidR="00FF1AB6" w:rsidRDefault="00FF1AB6" w:rsidP="00FF1AB6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0B3330B" w14:textId="5165C358" w:rsidR="002C752D" w:rsidRPr="008975FD" w:rsidRDefault="002C752D" w:rsidP="00FF1AB6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7F120096" w14:textId="1E6C44D2" w:rsidR="00AC7B65" w:rsidRPr="008975FD" w:rsidRDefault="00AC7B65" w:rsidP="00A67CA4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7AFFAE79" w14:textId="32A1A582" w:rsidR="00FF1AB6" w:rsidRPr="00875B52" w:rsidRDefault="00B64458" w:rsidP="00B64458">
      <w:pPr>
        <w:pStyle w:val="index"/>
        <w:tabs>
          <w:tab w:val="clear" w:pos="1134"/>
          <w:tab w:val="left" w:pos="3866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EF2B967" w14:textId="77777777" w:rsidR="00C71DAF" w:rsidRPr="00272BB6" w:rsidRDefault="00C71DAF" w:rsidP="00272BB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D2050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D67C84">
        <w:rPr>
          <w:rFonts w:ascii="Angsana New" w:hAnsi="Angsana New"/>
          <w:sz w:val="30"/>
          <w:szCs w:val="30"/>
          <w:cs/>
        </w:rPr>
        <w:lastRenderedPageBreak/>
        <w:t>หมาย</w:t>
      </w:r>
      <w:r w:rsidRPr="00D20509">
        <w:rPr>
          <w:rFonts w:ascii="Angsana New" w:hAnsi="Angsana New"/>
          <w:sz w:val="30"/>
          <w:szCs w:val="30"/>
          <w:cs/>
        </w:rPr>
        <w:t>เหตุประกอบงบการเงินเป็นส่วนหนึ่งของงบการเงินนี้</w:t>
      </w:r>
    </w:p>
    <w:p w14:paraId="37290194" w14:textId="77777777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E6C79" w14:textId="762C0DB9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556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025562">
        <w:rPr>
          <w:rFonts w:ascii="Angsana New" w:hAnsi="Angsana New"/>
          <w:sz w:val="30"/>
          <w:szCs w:val="30"/>
          <w:cs/>
        </w:rPr>
        <w:t>บริษัท</w:t>
      </w:r>
      <w:r w:rsidRPr="00025562">
        <w:rPr>
          <w:rFonts w:ascii="Angsana New" w:hAnsi="Angsana New"/>
          <w:sz w:val="30"/>
          <w:szCs w:val="30"/>
          <w:cs/>
        </w:rPr>
        <w:t>เมื่อวันที่</w:t>
      </w:r>
      <w:r w:rsidRPr="00025562">
        <w:rPr>
          <w:rFonts w:ascii="Angsana New" w:hAnsi="Angsana New"/>
          <w:sz w:val="30"/>
          <w:szCs w:val="30"/>
        </w:rPr>
        <w:t xml:space="preserve"> </w:t>
      </w:r>
      <w:r w:rsidR="00A441FD">
        <w:rPr>
          <w:rFonts w:ascii="Angsana New" w:hAnsi="Angsana New"/>
          <w:sz w:val="30"/>
          <w:szCs w:val="30"/>
        </w:rPr>
        <w:t>20</w:t>
      </w:r>
      <w:r w:rsidR="00CD276D" w:rsidRPr="00025562">
        <w:rPr>
          <w:rFonts w:ascii="Angsana New" w:hAnsi="Angsana New"/>
          <w:sz w:val="30"/>
          <w:szCs w:val="30"/>
        </w:rPr>
        <w:t xml:space="preserve"> </w:t>
      </w:r>
      <w:r w:rsidR="00CD276D" w:rsidRPr="0002556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4E013D" w:rsidRPr="00025562">
        <w:rPr>
          <w:rFonts w:ascii="Angsana New" w:hAnsi="Angsana New"/>
          <w:sz w:val="30"/>
          <w:szCs w:val="30"/>
        </w:rPr>
        <w:t>256</w:t>
      </w:r>
      <w:r w:rsidR="0038008F">
        <w:rPr>
          <w:rFonts w:ascii="Angsana New" w:hAnsi="Angsana New"/>
          <w:sz w:val="30"/>
          <w:szCs w:val="30"/>
        </w:rPr>
        <w:t>8</w:t>
      </w:r>
    </w:p>
    <w:p w14:paraId="7F043266" w14:textId="77777777" w:rsidR="00327A4C" w:rsidRPr="00025562" w:rsidRDefault="00327A4C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0E6817" w14:textId="42E50FF1" w:rsidR="000300EB" w:rsidRPr="00025562" w:rsidRDefault="000300EB" w:rsidP="002831D6">
      <w:pPr>
        <w:pStyle w:val="Heading1"/>
        <w:keepLines/>
        <w:numPr>
          <w:ilvl w:val="0"/>
          <w:numId w:val="19"/>
        </w:numPr>
        <w:shd w:val="clear" w:color="auto" w:fill="auto"/>
        <w:tabs>
          <w:tab w:val="clear" w:pos="340"/>
          <w:tab w:val="left" w:pos="540"/>
        </w:tabs>
        <w:spacing w:line="240" w:lineRule="auto"/>
        <w:ind w:left="630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25562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ข้อมูลทั่วไป</w:t>
      </w:r>
    </w:p>
    <w:p w14:paraId="46BC3011" w14:textId="48DE9363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BE9A0E" w14:textId="40CCA75B" w:rsidR="00DB6E6B" w:rsidRPr="00025562" w:rsidRDefault="00DB6E6B" w:rsidP="00DB6E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025562">
        <w:rPr>
          <w:rFonts w:ascii="Angsana New" w:hAnsi="Angsana New"/>
          <w:sz w:val="30"/>
          <w:szCs w:val="30"/>
          <w:cs/>
        </w:rPr>
        <w:t xml:space="preserve">บริษัท ทางยกระดับดอนเมือง จำกัด (มหาชน) </w:t>
      </w:r>
      <w:r w:rsidRPr="00025562">
        <w:rPr>
          <w:rFonts w:ascii="Angsana New" w:hAnsi="Angsana New"/>
          <w:sz w:val="30"/>
          <w:szCs w:val="30"/>
        </w:rPr>
        <w:t>“</w:t>
      </w:r>
      <w:r w:rsidRPr="00025562">
        <w:rPr>
          <w:rFonts w:ascii="Angsana New" w:hAnsi="Angsana New"/>
          <w:sz w:val="30"/>
          <w:szCs w:val="30"/>
          <w:cs/>
        </w:rPr>
        <w:t>บริษัท</w:t>
      </w:r>
      <w:r w:rsidRPr="00025562">
        <w:rPr>
          <w:rFonts w:ascii="Angsana New" w:hAnsi="Angsana New"/>
          <w:sz w:val="30"/>
          <w:szCs w:val="30"/>
        </w:rPr>
        <w:t>”</w:t>
      </w:r>
      <w:r w:rsidRPr="00025562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8E3005" w:rsidRPr="00025562">
        <w:rPr>
          <w:rFonts w:ascii="Angsana New" w:hAnsi="Angsana New"/>
          <w:sz w:val="30"/>
          <w:szCs w:val="30"/>
          <w:cs/>
        </w:rPr>
        <w:t xml:space="preserve">เมื่อพฤษภาคม </w:t>
      </w:r>
      <w:r w:rsidR="008E3005" w:rsidRPr="00025562">
        <w:rPr>
          <w:rFonts w:ascii="Angsana New" w:hAnsi="Angsana New"/>
          <w:sz w:val="30"/>
          <w:szCs w:val="30"/>
        </w:rPr>
        <w:t>2564</w:t>
      </w:r>
      <w:r w:rsidR="00C94647" w:rsidRPr="00025562">
        <w:rPr>
          <w:rFonts w:ascii="Angsana New" w:hAnsi="Angsana New"/>
          <w:sz w:val="30"/>
          <w:szCs w:val="30"/>
        </w:rPr>
        <w:t xml:space="preserve"> </w:t>
      </w:r>
      <w:r w:rsidRPr="00025562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9E40A0" w:rsidRPr="00025562">
        <w:rPr>
          <w:rFonts w:ascii="Angsana New" w:hAnsi="Angsana New"/>
          <w:sz w:val="30"/>
          <w:szCs w:val="30"/>
        </w:rPr>
        <w:t>40</w:t>
      </w:r>
      <w:r w:rsidR="009E40A0" w:rsidRPr="00025562">
        <w:rPr>
          <w:rFonts w:ascii="Angsana New" w:hAnsi="Angsana New"/>
          <w:sz w:val="30"/>
          <w:szCs w:val="30"/>
          <w:cs/>
        </w:rPr>
        <w:t>/</w:t>
      </w:r>
      <w:r w:rsidR="009E40A0" w:rsidRPr="00025562">
        <w:rPr>
          <w:rFonts w:ascii="Angsana New" w:hAnsi="Angsana New"/>
          <w:sz w:val="30"/>
          <w:szCs w:val="30"/>
        </w:rPr>
        <w:t>40</w:t>
      </w:r>
      <w:r w:rsidR="009E40A0" w:rsidRPr="00025562">
        <w:rPr>
          <w:rFonts w:ascii="Angsana New" w:hAnsi="Angsana New"/>
          <w:sz w:val="30"/>
          <w:szCs w:val="30"/>
          <w:cs/>
        </w:rPr>
        <w:t xml:space="preserve"> ถนนวิภาวดีรังสิต แขวงสนามบิน เขตดอนเมือง กรุงเทพมหานคร</w:t>
      </w:r>
    </w:p>
    <w:p w14:paraId="04093176" w14:textId="77777777" w:rsidR="00B50D31" w:rsidRPr="00025562" w:rsidRDefault="00B50D31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BB3C01" w14:textId="258E9461" w:rsidR="00B50D31" w:rsidRPr="00025562" w:rsidRDefault="00B50D31" w:rsidP="002831D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25562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FA2EDA" w:rsidRPr="00025562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="00C446E9" w:rsidRPr="00025562">
        <w:rPr>
          <w:rFonts w:ascii="Angsana New" w:hAnsi="Angsana New" w:cs="Angsana New"/>
          <w:sz w:val="30"/>
          <w:szCs w:val="30"/>
          <w:cs/>
          <w:lang w:bidi="th-TH"/>
        </w:rPr>
        <w:t>บริษัท ธานินทร์ โฮลดิ้ง จำกัด</w:t>
      </w:r>
      <w:r w:rsidR="00ED3339" w:rsidRPr="0002556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(ถือหุ้นร้อยละ </w:t>
      </w:r>
      <w:r w:rsidR="00ED3339" w:rsidRPr="00025562">
        <w:rPr>
          <w:rFonts w:ascii="Angsana New" w:hAnsi="Angsana New" w:cs="Angsana New"/>
          <w:sz w:val="30"/>
          <w:szCs w:val="30"/>
          <w:lang w:val="en-US" w:bidi="th-TH"/>
        </w:rPr>
        <w:t>25.68</w:t>
      </w:r>
      <w:r w:rsidRPr="00025562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</w:t>
      </w:r>
      <w:r w:rsidR="006B1AF3">
        <w:rPr>
          <w:rFonts w:ascii="Angsana New" w:hAnsi="Angsana New" w:cs="Angsana New" w:hint="cs"/>
          <w:sz w:val="30"/>
          <w:szCs w:val="30"/>
          <w:cs/>
          <w:lang w:bidi="th-TH"/>
        </w:rPr>
        <w:t>ขึ้น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ในประเทศไทย และกระทรวงการคลัง (ถือหุ้นร้อยละ </w:t>
      </w:r>
      <w:r w:rsidR="00306DFD" w:rsidRPr="00025562">
        <w:rPr>
          <w:rFonts w:ascii="Angsana New" w:hAnsi="Angsana New" w:cs="Angsana New"/>
          <w:sz w:val="30"/>
          <w:szCs w:val="30"/>
          <w:lang w:val="en-US" w:bidi="th-TH"/>
        </w:rPr>
        <w:t>22.13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14:paraId="7CF9DEC8" w14:textId="77777777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0312B8" w14:textId="39E19F90" w:rsidR="001F07A0" w:rsidRPr="00025562" w:rsidRDefault="008E4712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25562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="000300EB"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บริษัทดำเนินธุรกิจหลักเกี่ยวกับการให้บริการทางยกระดับช่วงดินแดงถึงอนุสรณ์สถานแห่งชาติ ภายใต้สัญญาสัมปทานทางหลวงแผ่นดินหมายเลข </w:t>
      </w:r>
      <w:r w:rsidR="004E013D" w:rsidRPr="0002556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0300EB" w:rsidRPr="000255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300EB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ถนนวิภาวดีรังสิต จากกรมทางหลวง กระทรวงคมนาคม ซึ่งมีระยะเวลาสัมปทานจนถึงวันที่ </w:t>
      </w:r>
      <w:r w:rsidR="004E013D" w:rsidRPr="00025562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="000300EB" w:rsidRPr="000255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300EB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กันยายน </w:t>
      </w:r>
      <w:r w:rsidR="004E013D" w:rsidRPr="00025562">
        <w:rPr>
          <w:rFonts w:ascii="Angsana New" w:hAnsi="Angsana New" w:cs="Angsana New"/>
          <w:sz w:val="30"/>
          <w:szCs w:val="30"/>
          <w:lang w:val="en-US" w:bidi="th-TH"/>
        </w:rPr>
        <w:t>2577</w:t>
      </w:r>
      <w:r w:rsidR="00BA4045" w:rsidRPr="000255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A4045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โดยบริษัทในฐานะผู้รับสัมปทาน</w:t>
      </w:r>
      <w:r w:rsidR="00607C8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เป็นผู้ลงทุน ออกแบบ ก่อสร้าง และบำรุงรักษา</w:t>
      </w:r>
      <w:r w:rsidR="00CE46D9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ทางหลวงสัมปทานรวมทั้งอุปกรณ์โครงสร้างและสิ่งอำนวย</w:t>
      </w:r>
      <w:r w:rsidR="003E6510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ความสะดวก</w:t>
      </w:r>
      <w:r w:rsidR="00CE46D9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ต่างๆ</w:t>
      </w:r>
      <w:r w:rsidR="00607C8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บริษัทมีสิทธิในการ</w:t>
      </w:r>
      <w:r w:rsidR="001A60C7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จัดเก็บ</w:t>
      </w:r>
      <w:r w:rsidR="00131A5F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รายได้</w:t>
      </w:r>
      <w:r w:rsidR="00607C8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ค่าผ่านทางตลอดอายุสัมปทาน ตามอัตราที่กำหนดในสัญญาสัมปทาน </w:t>
      </w:r>
      <w:r w:rsidR="001F07A0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เมื่ออายุสัมปทานได้สิ้นสุดล</w:t>
      </w:r>
      <w:r w:rsidR="009E339F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ง</w:t>
      </w:r>
      <w:r w:rsidR="00421616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บริษัทต้องคืนสัมปทาน</w:t>
      </w:r>
      <w:r w:rsidR="00FD50EC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รวมทั้งส่งมอบพื้นที่</w:t>
      </w:r>
      <w:r w:rsidR="008638B3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สัมปทาน</w:t>
      </w:r>
      <w:r w:rsidR="00510D4A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94279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อาคารและสิ่งปลูกสร้างทั้งหมด</w:t>
      </w:r>
      <w:r w:rsidR="002B0F8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ภายในพื้นที่สัมปทาน</w:t>
      </w:r>
      <w:r w:rsidR="00773757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ใน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สภาพที่เป็นอยู่ให้แก่กรมทางหลวงโดยไม่คิดมูลค่าใดๆ และต้องส่งมอบเครื่อง</w:t>
      </w:r>
      <w:r w:rsidR="006276A6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อุปกรณ์</w:t>
      </w:r>
      <w:r w:rsidR="00045DAA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คู่มือปฏิบัติงาน</w:t>
      </w:r>
      <w:r w:rsidR="00344CF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เอกสารทางเทคนิค</w:t>
      </w:r>
      <w:r w:rsidR="008B1B10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และอุปกรณ์ในการดำเนินการและบำรุงรักษาทั้งหมด บรรดาที่เกี่ยวข้องให้แก่กรมทางหลวงด้วย</w:t>
      </w:r>
    </w:p>
    <w:p w14:paraId="14BDBA89" w14:textId="70061F3F" w:rsidR="00B70BE2" w:rsidRPr="00025562" w:rsidRDefault="008B1B10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4DA9D4AA" w14:textId="77777777" w:rsidR="000300EB" w:rsidRPr="00025562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025562">
        <w:rPr>
          <w:rFonts w:ascii="Angsana New" w:hAnsi="Angsana New" w:cs="Angsana New"/>
          <w:cs/>
        </w:rPr>
        <w:t>เกณฑ์การจัดทำงบการเงิน</w:t>
      </w:r>
    </w:p>
    <w:p w14:paraId="07504EC2" w14:textId="3698B9CA" w:rsidR="000300EB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7C1008" w14:textId="77777777" w:rsidR="009C578A" w:rsidRPr="00DC18E2" w:rsidRDefault="009C578A" w:rsidP="009C578A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C18E2">
        <w:rPr>
          <w:rFonts w:asciiTheme="majorBidi" w:hAnsiTheme="majorBidi" w:cstheme="majorBidi"/>
          <w:sz w:val="30"/>
          <w:szCs w:val="30"/>
          <w:cs/>
        </w:rPr>
        <w:br/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DC18E2">
        <w:rPr>
          <w:rFonts w:asciiTheme="majorBidi" w:hAnsiTheme="majorBidi" w:cstheme="majorBidi"/>
          <w:sz w:val="30"/>
          <w:szCs w:val="30"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267FB5DC" w14:textId="77777777" w:rsidR="009C578A" w:rsidRPr="00BA64BE" w:rsidRDefault="009C578A" w:rsidP="009C578A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A8C92A9" w14:textId="77777777" w:rsidR="009C578A" w:rsidRDefault="009C5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C70802F" w14:textId="1D338BB2" w:rsidR="009C578A" w:rsidRPr="00DC18E2" w:rsidRDefault="009C578A" w:rsidP="009C578A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>งบการเงินรวมประกอบด้วยงบการเงินของบริษัทและบริษัทย่อย (รวมกัน</w:t>
      </w:r>
      <w:r w:rsidRPr="006B1AF3">
        <w:rPr>
          <w:rFonts w:asciiTheme="majorBidi" w:hAnsiTheme="majorBidi" w:cstheme="majorBidi"/>
          <w:sz w:val="30"/>
          <w:szCs w:val="30"/>
          <w:cs/>
        </w:rPr>
        <w:t xml:space="preserve">เรียกว่า </w:t>
      </w:r>
      <w:r w:rsidR="00A62E4D">
        <w:rPr>
          <w:rFonts w:asciiTheme="majorBidi" w:hAnsiTheme="majorBidi" w:cstheme="majorBidi"/>
          <w:sz w:val="30"/>
          <w:szCs w:val="30"/>
        </w:rPr>
        <w:t>“</w:t>
      </w:r>
      <w:r w:rsidRPr="006B1AF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62E4D">
        <w:rPr>
          <w:rFonts w:asciiTheme="majorBidi" w:hAnsiTheme="majorBidi" w:cstheme="majorBidi"/>
          <w:sz w:val="30"/>
          <w:szCs w:val="30"/>
        </w:rPr>
        <w:t>”</w:t>
      </w:r>
      <w:r w:rsidRPr="00842B39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6B1AF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D209C">
        <w:rPr>
          <w:rFonts w:asciiTheme="majorBidi" w:hAnsiTheme="majorBidi" w:cstheme="majorBidi"/>
          <w:sz w:val="30"/>
          <w:szCs w:val="30"/>
          <w:cs/>
        </w:rPr>
        <w:br/>
      </w:r>
      <w:r w:rsidR="006B1AF3">
        <w:rPr>
          <w:rFonts w:asciiTheme="majorBidi" w:hAnsiTheme="majorBidi" w:cstheme="majorBidi"/>
          <w:sz w:val="30"/>
          <w:szCs w:val="30"/>
        </w:rPr>
        <w:t xml:space="preserve">20 </w:t>
      </w:r>
      <w:r w:rsidR="006B1AF3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6B1AF3">
        <w:rPr>
          <w:rFonts w:asciiTheme="majorBidi" w:hAnsiTheme="majorBidi" w:cstheme="majorBidi"/>
          <w:sz w:val="30"/>
          <w:szCs w:val="30"/>
        </w:rPr>
        <w:t>2566</w:t>
      </w:r>
      <w:r w:rsidRPr="00DE7E82">
        <w:rPr>
          <w:rFonts w:asciiTheme="majorBidi" w:hAnsiTheme="majorBidi"/>
          <w:sz w:val="30"/>
          <w:szCs w:val="30"/>
        </w:rPr>
        <w:t xml:space="preserve"> </w:t>
      </w:r>
      <w:r w:rsidRPr="00DE7E82">
        <w:rPr>
          <w:rFonts w:asciiTheme="majorBidi" w:hAnsiTheme="majorBidi" w:cstheme="majorBidi"/>
          <w:spacing w:val="-16"/>
          <w:sz w:val="30"/>
          <w:szCs w:val="30"/>
          <w:cs/>
        </w:rPr>
        <w:t>บริษัท</w:t>
      </w:r>
      <w:r w:rsidRPr="00DE7E82">
        <w:rPr>
          <w:rFonts w:asciiTheme="majorBidi" w:hAnsiTheme="majorBidi" w:cstheme="majorBidi"/>
          <w:sz w:val="30"/>
          <w:szCs w:val="30"/>
          <w:cs/>
        </w:rPr>
        <w:t>ได้</w:t>
      </w:r>
      <w:r w:rsidR="00277DAF">
        <w:rPr>
          <w:rFonts w:asciiTheme="majorBidi" w:hAnsiTheme="majorBidi" w:cstheme="majorBidi" w:hint="cs"/>
          <w:sz w:val="30"/>
          <w:szCs w:val="30"/>
          <w:cs/>
        </w:rPr>
        <w:t>จด</w:t>
      </w:r>
      <w:r w:rsidR="006B1AF3">
        <w:rPr>
          <w:rFonts w:asciiTheme="majorBidi" w:hAnsiTheme="majorBidi" w:cstheme="majorBidi" w:hint="cs"/>
          <w:sz w:val="30"/>
          <w:szCs w:val="30"/>
          <w:cs/>
        </w:rPr>
        <w:t>ทะเบียน</w:t>
      </w:r>
      <w:r w:rsidRPr="00DE7E82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Pr="00DE7E82">
        <w:rPr>
          <w:rFonts w:asciiTheme="majorBidi" w:hAnsiTheme="majorBidi" w:cstheme="majorBidi"/>
          <w:spacing w:val="-16"/>
          <w:sz w:val="30"/>
          <w:szCs w:val="30"/>
          <w:cs/>
        </w:rPr>
        <w:t>บริษัท</w:t>
      </w:r>
      <w:r w:rsidRPr="00DE7E82">
        <w:rPr>
          <w:rFonts w:asciiTheme="majorBidi" w:hAnsiTheme="majorBidi" w:cstheme="majorBidi"/>
          <w:sz w:val="30"/>
          <w:szCs w:val="30"/>
          <w:cs/>
        </w:rPr>
        <w:t>ย่อย</w:t>
      </w:r>
      <w:r w:rsidRPr="00DE7E82">
        <w:rPr>
          <w:rFonts w:asciiTheme="majorBidi" w:hAnsiTheme="majorBidi" w:cstheme="majorBidi"/>
          <w:spacing w:val="-16"/>
          <w:sz w:val="30"/>
          <w:szCs w:val="30"/>
          <w:cs/>
        </w:rPr>
        <w:t>แห่ง</w:t>
      </w:r>
      <w:r w:rsidRPr="00DE7E82">
        <w:rPr>
          <w:rFonts w:asciiTheme="majorBidi" w:hAnsiTheme="majorBidi" w:cstheme="majorBidi"/>
          <w:sz w:val="30"/>
          <w:szCs w:val="30"/>
          <w:cs/>
        </w:rPr>
        <w:t>หนึ่งตามที่</w:t>
      </w:r>
      <w:r w:rsidRPr="00DE7E82">
        <w:rPr>
          <w:rFonts w:asciiTheme="majorBidi" w:hAnsiTheme="majorBidi" w:cstheme="majorBidi"/>
          <w:spacing w:val="-16"/>
          <w:sz w:val="30"/>
          <w:szCs w:val="30"/>
          <w:cs/>
        </w:rPr>
        <w:t>กล่าว</w:t>
      </w:r>
      <w:r w:rsidRPr="00DE7E82">
        <w:rPr>
          <w:rFonts w:asciiTheme="majorBidi" w:hAnsiTheme="majorBidi" w:cstheme="majorBidi"/>
          <w:sz w:val="30"/>
          <w:szCs w:val="30"/>
          <w:cs/>
        </w:rPr>
        <w:t>ไว้ในหมายเหตุ</w:t>
      </w:r>
      <w:r w:rsidR="006B1AF3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DE7E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7E82">
        <w:rPr>
          <w:rFonts w:asciiTheme="majorBidi" w:hAnsiTheme="majorBidi" w:cstheme="majorBidi"/>
          <w:sz w:val="30"/>
          <w:szCs w:val="30"/>
        </w:rPr>
        <w:t>6</w:t>
      </w:r>
      <w:r w:rsidRPr="00DE7E82">
        <w:rPr>
          <w:rFonts w:asciiTheme="majorBidi" w:hAnsiTheme="majorBidi" w:cstheme="majorBidi" w:hint="cs"/>
          <w:sz w:val="30"/>
          <w:szCs w:val="30"/>
          <w:cs/>
        </w:rPr>
        <w:t xml:space="preserve"> จึง</w:t>
      </w:r>
      <w:r w:rsidR="009D209C">
        <w:rPr>
          <w:rFonts w:asciiTheme="majorBidi" w:hAnsiTheme="majorBidi" w:cstheme="majorBidi" w:hint="cs"/>
          <w:sz w:val="30"/>
          <w:szCs w:val="30"/>
          <w:cs/>
        </w:rPr>
        <w:t>เริ่มมี</w:t>
      </w:r>
      <w:r w:rsidRPr="00DE7E82">
        <w:rPr>
          <w:rFonts w:asciiTheme="majorBidi" w:hAnsiTheme="majorBidi" w:cstheme="majorBidi" w:hint="cs"/>
          <w:spacing w:val="-16"/>
          <w:sz w:val="30"/>
          <w:szCs w:val="30"/>
          <w:cs/>
        </w:rPr>
        <w:t>การ</w:t>
      </w:r>
      <w:r w:rsidRPr="00DE7E82">
        <w:rPr>
          <w:rFonts w:asciiTheme="majorBidi" w:hAnsiTheme="majorBidi" w:cstheme="majorBidi" w:hint="cs"/>
          <w:sz w:val="30"/>
          <w:szCs w:val="30"/>
          <w:cs/>
        </w:rPr>
        <w:t>จัดทำ</w:t>
      </w:r>
      <w:r w:rsidR="00277DAF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DE7E82">
        <w:rPr>
          <w:rFonts w:asciiTheme="majorBidi" w:hAnsiTheme="majorBidi" w:cstheme="majorBidi" w:hint="cs"/>
          <w:sz w:val="30"/>
          <w:szCs w:val="30"/>
          <w:cs/>
        </w:rPr>
        <w:t>งบการเงินรวมขึ้นเป็นครั้งแรก</w:t>
      </w:r>
      <w:r w:rsidR="009D209C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9D209C">
        <w:rPr>
          <w:rFonts w:asciiTheme="majorBidi" w:hAnsiTheme="majorBidi" w:cstheme="majorBidi"/>
          <w:sz w:val="30"/>
          <w:szCs w:val="30"/>
        </w:rPr>
        <w:t xml:space="preserve">2566 </w:t>
      </w:r>
      <w:r w:rsidR="009D209C">
        <w:rPr>
          <w:rFonts w:asciiTheme="majorBidi" w:hAnsiTheme="majorBidi" w:cstheme="majorBidi" w:hint="cs"/>
          <w:sz w:val="30"/>
          <w:szCs w:val="30"/>
          <w:cs/>
        </w:rPr>
        <w:t>โดยงบการเงินรวมได้</w:t>
      </w:r>
      <w:r w:rsidRPr="00DE7E82">
        <w:rPr>
          <w:rFonts w:asciiTheme="majorBidi" w:hAnsiTheme="majorBidi" w:cstheme="majorBidi" w:hint="cs"/>
          <w:sz w:val="30"/>
          <w:szCs w:val="30"/>
          <w:cs/>
        </w:rPr>
        <w:t>รวมผลการดำเนินงานของบริษัทย่อย</w:t>
      </w:r>
      <w:r w:rsidR="00D70C0A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DE7E82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Pr="00DE7E82">
        <w:rPr>
          <w:rFonts w:asciiTheme="majorBidi" w:hAnsiTheme="majorBidi" w:cstheme="majorBidi"/>
          <w:sz w:val="30"/>
          <w:szCs w:val="30"/>
        </w:rPr>
        <w:t>20</w:t>
      </w:r>
      <w:r w:rsidRPr="00DE7E82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DE7E82">
        <w:rPr>
          <w:rFonts w:asciiTheme="majorBidi" w:hAnsiTheme="majorBidi" w:cstheme="majorBidi"/>
          <w:sz w:val="30"/>
          <w:szCs w:val="30"/>
        </w:rPr>
        <w:t xml:space="preserve">2566 </w:t>
      </w:r>
      <w:r w:rsidRPr="00DE7E82">
        <w:rPr>
          <w:rFonts w:asciiTheme="majorBidi" w:hAnsiTheme="majorBidi" w:cstheme="majorBidi"/>
          <w:sz w:val="30"/>
          <w:szCs w:val="30"/>
          <w:cs/>
        </w:rPr>
        <w:t>ใ</w:t>
      </w:r>
      <w:r w:rsidRPr="00DC18E2">
        <w:rPr>
          <w:rFonts w:asciiTheme="majorBidi" w:hAnsiTheme="majorBidi" w:cstheme="majorBidi"/>
          <w:sz w:val="30"/>
          <w:szCs w:val="30"/>
          <w:cs/>
        </w:rPr>
        <w:t>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5A1DD5">
        <w:rPr>
          <w:rFonts w:asciiTheme="majorBidi" w:hAnsiTheme="majorBidi" w:cstheme="majorBidi"/>
          <w:sz w:val="30"/>
          <w:szCs w:val="30"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C1C4B28" w14:textId="77777777" w:rsidR="009C578A" w:rsidRPr="00400E7C" w:rsidRDefault="009C578A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49EA64" w14:textId="0EE74CBE" w:rsidR="000300EB" w:rsidRPr="00EB3BCE" w:rsidRDefault="000300EB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EB3BC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5FB1E4E7" w14:textId="77777777" w:rsidR="00B90BC3" w:rsidRPr="00400E7C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6BB9BBD" w14:textId="0C08497E" w:rsidR="00280713" w:rsidRPr="00DC18E2" w:rsidRDefault="00280713" w:rsidP="00400E7C">
      <w:pPr>
        <w:tabs>
          <w:tab w:val="clear" w:pos="454"/>
          <w:tab w:val="left" w:pos="547"/>
        </w:tabs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FE56E1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535409" w:rsidRPr="00FE56E1">
        <w:rPr>
          <w:rFonts w:asciiTheme="majorBidi" w:hAnsiTheme="majorBidi" w:cstheme="majorBidi"/>
          <w:bCs/>
          <w:sz w:val="30"/>
          <w:szCs w:val="30"/>
        </w:rPr>
        <w:t>6</w:t>
      </w:r>
      <w:r w:rsidRPr="00FE56E1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สำหรับบุคคลหรือกิจการอื่นที่เกี่ยวข้องกันที่</w:t>
      </w:r>
      <w:r w:rsidR="00B83015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FE56E1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1116956C" w14:textId="2A6EFFBE" w:rsidR="000F39CC" w:rsidRPr="00400E7C" w:rsidRDefault="000F39CC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980"/>
        <w:gridCol w:w="2700"/>
      </w:tblGrid>
      <w:tr w:rsidR="000300EB" w:rsidRPr="00EB3BCE" w14:paraId="0EB330B9" w14:textId="77777777" w:rsidTr="00400E7C">
        <w:trPr>
          <w:trHeight w:val="20"/>
          <w:tblHeader/>
        </w:trPr>
        <w:tc>
          <w:tcPr>
            <w:tcW w:w="4500" w:type="dxa"/>
            <w:shd w:val="clear" w:color="auto" w:fill="auto"/>
          </w:tcPr>
          <w:p w14:paraId="51F2AEB4" w14:textId="3028AA7A" w:rsidR="000300EB" w:rsidRPr="00DE7E82" w:rsidRDefault="000300EB" w:rsidP="00163C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E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0" w:type="dxa"/>
            <w:shd w:val="clear" w:color="auto" w:fill="auto"/>
          </w:tcPr>
          <w:p w14:paraId="34EE78F8" w14:textId="3D45C871" w:rsidR="000300EB" w:rsidRPr="00DE7E82" w:rsidRDefault="000300EB" w:rsidP="00694D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E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700" w:type="dxa"/>
            <w:shd w:val="clear" w:color="auto" w:fill="auto"/>
          </w:tcPr>
          <w:p w14:paraId="3BA39C62" w14:textId="77777777" w:rsidR="000300EB" w:rsidRPr="00DE7E82" w:rsidRDefault="000300EB" w:rsidP="00163CDC">
            <w:pPr>
              <w:tabs>
                <w:tab w:val="clear" w:pos="22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E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92501" w:rsidRPr="00EB3BCE" w14:paraId="4B186D39" w14:textId="77777777" w:rsidTr="00400E7C">
        <w:trPr>
          <w:trHeight w:val="20"/>
        </w:trPr>
        <w:tc>
          <w:tcPr>
            <w:tcW w:w="4500" w:type="dxa"/>
            <w:shd w:val="clear" w:color="auto" w:fill="auto"/>
          </w:tcPr>
          <w:p w14:paraId="79DE32E6" w14:textId="0A1CE70B" w:rsidR="00792501" w:rsidRPr="00DE7E82" w:rsidRDefault="007A10D5" w:rsidP="00625F13">
            <w:pPr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เอฟดับบลิวดีประกันภัย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5C5391CC" w14:textId="77777777" w:rsidR="00792501" w:rsidRPr="00DE7E82" w:rsidRDefault="00792501" w:rsidP="007925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8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0D0D1CD9" w14:textId="310D09A1" w:rsidR="00792501" w:rsidRPr="00DE7E82" w:rsidRDefault="00792501" w:rsidP="00792501">
            <w:pPr>
              <w:tabs>
                <w:tab w:val="clear" w:pos="227"/>
                <w:tab w:val="clear" w:pos="3742"/>
                <w:tab w:val="left" w:pos="3951"/>
              </w:tabs>
              <w:spacing w:line="240" w:lineRule="auto"/>
              <w:ind w:left="-108" w:right="-99" w:firstLine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82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01D96" w:rsidRPr="00EB3BCE" w14:paraId="345A1A4E" w14:textId="77777777" w:rsidTr="00400E7C">
        <w:trPr>
          <w:trHeight w:val="20"/>
        </w:trPr>
        <w:tc>
          <w:tcPr>
            <w:tcW w:w="4500" w:type="dxa"/>
            <w:shd w:val="clear" w:color="auto" w:fill="auto"/>
          </w:tcPr>
          <w:p w14:paraId="4CB9656B" w14:textId="3515898A" w:rsidR="00501D96" w:rsidRPr="00DE7E82" w:rsidRDefault="00501D96" w:rsidP="00501D9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กรุงไทยพานิช ประกันภัย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7F7492A8" w14:textId="3B4CA012" w:rsidR="00501D96" w:rsidRPr="00DE7E82" w:rsidRDefault="00501D96" w:rsidP="00501D9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8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362B409A" w14:textId="3D85916C" w:rsidR="00501D96" w:rsidRPr="00DE7E82" w:rsidRDefault="00501D96" w:rsidP="00501D96">
            <w:pPr>
              <w:tabs>
                <w:tab w:val="clear" w:pos="22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82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8264360" w14:textId="6AF44167" w:rsidR="00CD3F32" w:rsidRPr="00776823" w:rsidRDefault="00CD3F32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50"/>
        <w:gridCol w:w="269"/>
        <w:gridCol w:w="1096"/>
        <w:gridCol w:w="269"/>
        <w:gridCol w:w="1079"/>
        <w:gridCol w:w="243"/>
        <w:gridCol w:w="1077"/>
      </w:tblGrid>
      <w:tr w:rsidR="00B130C4" w:rsidRPr="007B4922" w14:paraId="72E91EDF" w14:textId="77777777" w:rsidTr="00400E7C">
        <w:trPr>
          <w:tblHeader/>
        </w:trPr>
        <w:tc>
          <w:tcPr>
            <w:tcW w:w="2244" w:type="pct"/>
            <w:vAlign w:val="bottom"/>
          </w:tcPr>
          <w:p w14:paraId="0467AB2E" w14:textId="4734D074" w:rsidR="00B130C4" w:rsidRPr="007B4922" w:rsidRDefault="00B130C4" w:rsidP="00400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30C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9" w:type="pct"/>
            <w:gridSpan w:val="3"/>
          </w:tcPr>
          <w:p w14:paraId="181EA535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AB49D25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3"/>
            <w:vAlign w:val="bottom"/>
          </w:tcPr>
          <w:p w14:paraId="2DFD8BCE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0C4" w:rsidRPr="007B4922" w14:paraId="572F47DD" w14:textId="77777777" w:rsidTr="00400E7C">
        <w:trPr>
          <w:tblHeader/>
        </w:trPr>
        <w:tc>
          <w:tcPr>
            <w:tcW w:w="2244" w:type="pct"/>
            <w:vAlign w:val="bottom"/>
          </w:tcPr>
          <w:p w14:paraId="74524453" w14:textId="19DE708B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30C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569" w:type="pct"/>
            <w:vAlign w:val="bottom"/>
          </w:tcPr>
          <w:p w14:paraId="131412F9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428A6D0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6943090" w14:textId="77777777" w:rsidR="00B130C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E17C43B" w14:textId="77777777" w:rsidR="00B130C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0CFBC97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" w:type="pct"/>
            <w:vAlign w:val="bottom"/>
          </w:tcPr>
          <w:p w14:paraId="0C82A654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B33A435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130C4" w:rsidRPr="007B4922" w14:paraId="0EC3B837" w14:textId="77777777" w:rsidTr="00400E7C">
        <w:trPr>
          <w:tblHeader/>
        </w:trPr>
        <w:tc>
          <w:tcPr>
            <w:tcW w:w="2244" w:type="pct"/>
            <w:vAlign w:val="bottom"/>
          </w:tcPr>
          <w:p w14:paraId="4BE4D57B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6" w:type="pct"/>
            <w:gridSpan w:val="7"/>
            <w:vAlign w:val="bottom"/>
          </w:tcPr>
          <w:p w14:paraId="24DEB49D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30C4" w:rsidRPr="007B4922" w14:paraId="3A86BC9D" w14:textId="77777777" w:rsidTr="00400E7C">
        <w:tc>
          <w:tcPr>
            <w:tcW w:w="2244" w:type="pct"/>
            <w:vAlign w:val="bottom"/>
          </w:tcPr>
          <w:p w14:paraId="057ECCE8" w14:textId="77777777" w:rsidR="00B130C4" w:rsidRPr="00682FF6" w:rsidRDefault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682F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69" w:type="pct"/>
          </w:tcPr>
          <w:p w14:paraId="6C879939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290E21B6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1E2FFC4A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31EE6D10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  <w:shd w:val="clear" w:color="auto" w:fill="auto"/>
          </w:tcPr>
          <w:p w14:paraId="22DAD1E9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3FB39BFB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6873B8D5" w14:textId="77777777" w:rsidR="00B130C4" w:rsidRPr="007B4922" w:rsidRDefault="00B130C4" w:rsidP="00EF7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0C4" w:rsidRPr="007B4922" w14:paraId="74ECBE4F" w14:textId="77777777" w:rsidTr="00400E7C">
        <w:tc>
          <w:tcPr>
            <w:tcW w:w="2244" w:type="pct"/>
            <w:vAlign w:val="bottom"/>
          </w:tcPr>
          <w:p w14:paraId="5DFEA8D4" w14:textId="77777777" w:rsidR="00B130C4" w:rsidRPr="007B4922" w:rsidRDefault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9" w:type="pct"/>
          </w:tcPr>
          <w:p w14:paraId="0D9FA609" w14:textId="6C9707DB" w:rsidR="00B130C4" w:rsidRPr="001F6804" w:rsidRDefault="00776823" w:rsidP="00776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B152A7" w14:textId="77777777" w:rsidR="00B130C4" w:rsidRPr="001F6804" w:rsidRDefault="00B130C4" w:rsidP="00776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6DBCB106" w14:textId="77777777" w:rsidR="00B130C4" w:rsidRPr="001F6804" w:rsidRDefault="00B130C4" w:rsidP="00776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682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E023A5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  <w:shd w:val="clear" w:color="auto" w:fill="auto"/>
          </w:tcPr>
          <w:p w14:paraId="03C46383" w14:textId="2D66E8FB" w:rsidR="0059029D" w:rsidRPr="0059029D" w:rsidRDefault="00F57703" w:rsidP="00590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8,105</w:t>
            </w:r>
          </w:p>
        </w:tc>
        <w:tc>
          <w:tcPr>
            <w:tcW w:w="132" w:type="pct"/>
            <w:vAlign w:val="bottom"/>
          </w:tcPr>
          <w:p w14:paraId="202A41BA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10284BB3" w14:textId="2A07EE93" w:rsidR="00B130C4" w:rsidRPr="007B4922" w:rsidRDefault="00B130C4" w:rsidP="00EF7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</w:tr>
      <w:tr w:rsidR="00B130C4" w:rsidRPr="007B4922" w14:paraId="65C98EAF" w14:textId="77777777" w:rsidTr="00400E7C">
        <w:tc>
          <w:tcPr>
            <w:tcW w:w="2244" w:type="pct"/>
            <w:vAlign w:val="bottom"/>
          </w:tcPr>
          <w:p w14:paraId="394DC3F3" w14:textId="77777777" w:rsidR="00B130C4" w:rsidRPr="00400E7C" w:rsidRDefault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9" w:type="pct"/>
          </w:tcPr>
          <w:p w14:paraId="776326CD" w14:textId="77777777" w:rsidR="00B130C4" w:rsidRPr="00400E7C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</w:p>
        </w:tc>
        <w:tc>
          <w:tcPr>
            <w:tcW w:w="146" w:type="pct"/>
          </w:tcPr>
          <w:p w14:paraId="31D48B66" w14:textId="77777777" w:rsidR="00B130C4" w:rsidRPr="00400E7C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594" w:type="pct"/>
          </w:tcPr>
          <w:p w14:paraId="41F48486" w14:textId="77777777" w:rsidR="00B130C4" w:rsidRPr="00400E7C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</w:p>
        </w:tc>
        <w:tc>
          <w:tcPr>
            <w:tcW w:w="146" w:type="pct"/>
          </w:tcPr>
          <w:p w14:paraId="5C8CD28F" w14:textId="77777777" w:rsidR="00B130C4" w:rsidRPr="00400E7C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</w:p>
        </w:tc>
        <w:tc>
          <w:tcPr>
            <w:tcW w:w="585" w:type="pct"/>
            <w:shd w:val="clear" w:color="auto" w:fill="auto"/>
          </w:tcPr>
          <w:p w14:paraId="21769589" w14:textId="77777777" w:rsidR="00B130C4" w:rsidRPr="00400E7C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5D537D96" w14:textId="77777777" w:rsidR="00B130C4" w:rsidRPr="00400E7C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6705D502" w14:textId="77777777" w:rsidR="00B130C4" w:rsidRPr="00400E7C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30C4" w:rsidRPr="007B4922" w14:paraId="65C06C07" w14:textId="77777777" w:rsidTr="00400E7C">
        <w:tc>
          <w:tcPr>
            <w:tcW w:w="2244" w:type="pct"/>
            <w:vAlign w:val="bottom"/>
          </w:tcPr>
          <w:p w14:paraId="0073AB11" w14:textId="77777777" w:rsidR="00B130C4" w:rsidRPr="007B4922" w:rsidRDefault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69" w:type="pct"/>
          </w:tcPr>
          <w:p w14:paraId="70765655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06DAECB3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17B74ABF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6DBB524F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  <w:shd w:val="clear" w:color="auto" w:fill="auto"/>
          </w:tcPr>
          <w:p w14:paraId="46518122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3FD3C680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3A72EB7A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0C4" w:rsidRPr="007B4922" w14:paraId="401EA747" w14:textId="77777777" w:rsidTr="00400E7C">
        <w:tc>
          <w:tcPr>
            <w:tcW w:w="2244" w:type="pct"/>
            <w:vAlign w:val="bottom"/>
          </w:tcPr>
          <w:p w14:paraId="21FD380A" w14:textId="77777777" w:rsidR="00B130C4" w:rsidRPr="007B4922" w:rsidRDefault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9" w:type="pct"/>
          </w:tcPr>
          <w:p w14:paraId="0A5B95E7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76927038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6AE8021D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61A5F06B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  <w:shd w:val="clear" w:color="auto" w:fill="auto"/>
          </w:tcPr>
          <w:p w14:paraId="360529A4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7F1B3A36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52952E50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0C4" w:rsidRPr="007B4922" w14:paraId="6509AB99" w14:textId="77777777" w:rsidTr="00400E7C">
        <w:tc>
          <w:tcPr>
            <w:tcW w:w="2244" w:type="pct"/>
            <w:vAlign w:val="bottom"/>
          </w:tcPr>
          <w:p w14:paraId="73041E10" w14:textId="77777777" w:rsidR="00B130C4" w:rsidRPr="007B4922" w:rsidRDefault="00B130C4" w:rsidP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9" w:type="pct"/>
          </w:tcPr>
          <w:p w14:paraId="000252C3" w14:textId="30EFD983" w:rsidR="00B130C4" w:rsidRPr="00943B17" w:rsidRDefault="0059029D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47,920</w:t>
            </w:r>
          </w:p>
        </w:tc>
        <w:tc>
          <w:tcPr>
            <w:tcW w:w="146" w:type="pct"/>
          </w:tcPr>
          <w:p w14:paraId="742DBB8F" w14:textId="77777777" w:rsidR="00B130C4" w:rsidRPr="00943B17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19814A0D" w14:textId="718072E2" w:rsidR="00B130C4" w:rsidRPr="00943B17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A10FCA">
              <w:rPr>
                <w:rFonts w:asciiTheme="majorBidi" w:hAnsiTheme="majorBidi" w:cstheme="majorBidi"/>
                <w:sz w:val="30"/>
                <w:szCs w:val="30"/>
              </w:rPr>
              <w:t>44,003</w:t>
            </w:r>
          </w:p>
        </w:tc>
        <w:tc>
          <w:tcPr>
            <w:tcW w:w="146" w:type="pct"/>
            <w:shd w:val="clear" w:color="auto" w:fill="FFFFFF" w:themeFill="background1"/>
          </w:tcPr>
          <w:p w14:paraId="100281C2" w14:textId="77777777" w:rsidR="00B130C4" w:rsidRPr="00943B17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FFFFFF" w:themeFill="background1"/>
          </w:tcPr>
          <w:p w14:paraId="4B38A952" w14:textId="1EBCD228" w:rsidR="00B130C4" w:rsidRPr="00943B17" w:rsidRDefault="0059029D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47,880</w:t>
            </w:r>
          </w:p>
        </w:tc>
        <w:tc>
          <w:tcPr>
            <w:tcW w:w="132" w:type="pct"/>
            <w:vAlign w:val="bottom"/>
          </w:tcPr>
          <w:p w14:paraId="57C49152" w14:textId="77777777" w:rsidR="00B130C4" w:rsidRPr="007B4922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</w:tcPr>
          <w:p w14:paraId="2B07CB29" w14:textId="20D4330D" w:rsidR="00B130C4" w:rsidRPr="007B4922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B622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2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963</w:t>
            </w:r>
            <w:r w:rsidRPr="00B622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130C4" w:rsidRPr="007B4922" w14:paraId="40C175FF" w14:textId="77777777" w:rsidTr="00400E7C">
        <w:tc>
          <w:tcPr>
            <w:tcW w:w="2244" w:type="pct"/>
            <w:vAlign w:val="bottom"/>
          </w:tcPr>
          <w:p w14:paraId="3F090644" w14:textId="77777777" w:rsidR="00B130C4" w:rsidRPr="007B4922" w:rsidRDefault="00B130C4" w:rsidP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9" w:type="pct"/>
          </w:tcPr>
          <w:p w14:paraId="584237F1" w14:textId="38AA5298" w:rsidR="00B130C4" w:rsidRPr="00943B17" w:rsidRDefault="0059029D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6,805</w:t>
            </w:r>
          </w:p>
        </w:tc>
        <w:tc>
          <w:tcPr>
            <w:tcW w:w="146" w:type="pct"/>
          </w:tcPr>
          <w:p w14:paraId="7F68FF33" w14:textId="77777777" w:rsidR="00B130C4" w:rsidRPr="00943B17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7A1341E2" w14:textId="7C8B9CA9" w:rsidR="00B130C4" w:rsidRPr="00943B17" w:rsidRDefault="00096E8C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33368">
              <w:rPr>
                <w:rFonts w:asciiTheme="majorBidi" w:hAnsiTheme="majorBidi" w:cstheme="majorBidi"/>
                <w:sz w:val="30"/>
                <w:szCs w:val="30"/>
              </w:rPr>
              <w:t>697</w:t>
            </w:r>
            <w:r w:rsidR="00B130C4" w:rsidRPr="00B622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FFFFFF" w:themeFill="background1"/>
          </w:tcPr>
          <w:p w14:paraId="4FD36CC4" w14:textId="77777777" w:rsidR="00B130C4" w:rsidRPr="00943B17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FFFFFF" w:themeFill="background1"/>
          </w:tcPr>
          <w:p w14:paraId="7D008A2B" w14:textId="57A8DBB2" w:rsidR="00B130C4" w:rsidRPr="00943B17" w:rsidRDefault="0059029D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6,805</w:t>
            </w:r>
          </w:p>
        </w:tc>
        <w:tc>
          <w:tcPr>
            <w:tcW w:w="132" w:type="pct"/>
            <w:vAlign w:val="bottom"/>
          </w:tcPr>
          <w:p w14:paraId="18C19433" w14:textId="77777777" w:rsidR="00B130C4" w:rsidRPr="007B4922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</w:tcPr>
          <w:p w14:paraId="555F36AD" w14:textId="4F7FA6F9" w:rsidR="00B130C4" w:rsidRPr="007B4922" w:rsidRDefault="00073C6E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30C4" w:rsidRPr="00B62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697</w:t>
            </w:r>
            <w:r w:rsidR="00B130C4" w:rsidRPr="00B622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00E7C" w:rsidRPr="007B4922" w14:paraId="033A8070" w14:textId="77777777" w:rsidTr="00400E7C">
        <w:tc>
          <w:tcPr>
            <w:tcW w:w="2244" w:type="pct"/>
            <w:vAlign w:val="bottom"/>
          </w:tcPr>
          <w:p w14:paraId="58D887BC" w14:textId="77777777" w:rsidR="00B130C4" w:rsidRPr="007B4922" w:rsidRDefault="00B130C4" w:rsidP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5DC17CF" w14:textId="0F8BD73E" w:rsidR="00B130C4" w:rsidRPr="00943B17" w:rsidRDefault="0059029D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6" w:type="pct"/>
          </w:tcPr>
          <w:p w14:paraId="678A11E0" w14:textId="77777777" w:rsidR="00B130C4" w:rsidRPr="00943B17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6DCA8A0" w14:textId="3FA5A974" w:rsidR="00B130C4" w:rsidRPr="00943B17" w:rsidRDefault="00096E8C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FFFFFF" w:themeFill="background1"/>
          </w:tcPr>
          <w:p w14:paraId="4A3DCB54" w14:textId="77777777" w:rsidR="00B130C4" w:rsidRPr="00943B17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AE411D" w14:textId="7357334E" w:rsidR="00B130C4" w:rsidRPr="00943B17" w:rsidRDefault="0059029D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2" w:type="pct"/>
            <w:vAlign w:val="bottom"/>
          </w:tcPr>
          <w:p w14:paraId="1B04C915" w14:textId="77777777" w:rsidR="00B130C4" w:rsidRPr="007B4922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2F26A" w14:textId="792C3802" w:rsidR="00B130C4" w:rsidRPr="007B4922" w:rsidRDefault="00F363C5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30C4" w:rsidRPr="00B622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00E7C" w:rsidRPr="009B012E" w14:paraId="0789ACFF" w14:textId="77777777" w:rsidTr="00400E7C">
        <w:tc>
          <w:tcPr>
            <w:tcW w:w="2244" w:type="pct"/>
            <w:vAlign w:val="bottom"/>
          </w:tcPr>
          <w:p w14:paraId="765DF771" w14:textId="2EA5E05C" w:rsidR="00B130C4" w:rsidRPr="004C22A3" w:rsidRDefault="00B130C4" w:rsidP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2A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B625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22A3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DEA9115" w14:textId="173F5680" w:rsidR="00B130C4" w:rsidRPr="004C22A3" w:rsidRDefault="0059029D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C22A3">
              <w:rPr>
                <w:rFonts w:asciiTheme="majorBidi" w:hAnsiTheme="majorBidi" w:cstheme="majorBidi"/>
                <w:sz w:val="30"/>
                <w:szCs w:val="30"/>
              </w:rPr>
              <w:t>54,740</w:t>
            </w:r>
          </w:p>
        </w:tc>
        <w:tc>
          <w:tcPr>
            <w:tcW w:w="146" w:type="pct"/>
          </w:tcPr>
          <w:p w14:paraId="7ACC93BD" w14:textId="77777777" w:rsidR="00B130C4" w:rsidRPr="004C22A3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54CB3F2" w14:textId="3E4E1C9C" w:rsidR="00B130C4" w:rsidRPr="004C22A3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C22A3">
              <w:rPr>
                <w:rFonts w:asciiTheme="majorBidi" w:hAnsiTheme="majorBidi" w:cstheme="majorBidi"/>
                <w:sz w:val="30"/>
                <w:szCs w:val="30"/>
              </w:rPr>
              <w:t>47,705</w:t>
            </w:r>
          </w:p>
        </w:tc>
        <w:tc>
          <w:tcPr>
            <w:tcW w:w="146" w:type="pct"/>
            <w:shd w:val="clear" w:color="auto" w:fill="FFFFFF" w:themeFill="background1"/>
          </w:tcPr>
          <w:p w14:paraId="3AA00F2D" w14:textId="77777777" w:rsidR="00B130C4" w:rsidRPr="004C22A3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972F708" w14:textId="445A6062" w:rsidR="00B130C4" w:rsidRPr="004C22A3" w:rsidRDefault="0059029D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C22A3">
              <w:rPr>
                <w:rFonts w:asciiTheme="majorBidi" w:hAnsiTheme="majorBidi" w:cstheme="majorBidi"/>
                <w:sz w:val="30"/>
                <w:szCs w:val="30"/>
              </w:rPr>
              <w:t>54,700</w:t>
            </w:r>
          </w:p>
        </w:tc>
        <w:tc>
          <w:tcPr>
            <w:tcW w:w="132" w:type="pct"/>
            <w:vAlign w:val="bottom"/>
          </w:tcPr>
          <w:p w14:paraId="3A7BC4E6" w14:textId="77777777" w:rsidR="00B130C4" w:rsidRPr="004C22A3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3D80F9" w14:textId="1602D35B" w:rsidR="00B130C4" w:rsidRPr="004C22A3" w:rsidRDefault="00B130C4" w:rsidP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C22A3">
              <w:rPr>
                <w:rFonts w:asciiTheme="majorBidi" w:hAnsiTheme="majorBidi" w:cstheme="majorBidi"/>
                <w:sz w:val="30"/>
                <w:szCs w:val="30"/>
              </w:rPr>
              <w:t>47,665</w:t>
            </w:r>
          </w:p>
        </w:tc>
      </w:tr>
      <w:tr w:rsidR="00B130C4" w:rsidRPr="007B4922" w14:paraId="21413445" w14:textId="77777777" w:rsidTr="00400E7C">
        <w:tc>
          <w:tcPr>
            <w:tcW w:w="2244" w:type="pct"/>
            <w:vAlign w:val="bottom"/>
          </w:tcPr>
          <w:p w14:paraId="47BE72A0" w14:textId="77777777" w:rsidR="00B130C4" w:rsidRPr="00400E7C" w:rsidRDefault="00B130C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040429B" w14:textId="77777777" w:rsidR="00B130C4" w:rsidRPr="00400E7C" w:rsidRDefault="00B1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6C483662" w14:textId="77777777" w:rsidR="00B130C4" w:rsidRPr="00400E7C" w:rsidRDefault="00B1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95B3408" w14:textId="77777777" w:rsidR="00B130C4" w:rsidRPr="00400E7C" w:rsidRDefault="00B1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2AE7D613" w14:textId="77777777" w:rsidR="00B130C4" w:rsidRPr="00400E7C" w:rsidRDefault="00B1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1B0C4F1A" w14:textId="77777777" w:rsidR="00B130C4" w:rsidRPr="00400E7C" w:rsidRDefault="00B1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  <w:vAlign w:val="bottom"/>
          </w:tcPr>
          <w:p w14:paraId="424354C3" w14:textId="77777777" w:rsidR="00B130C4" w:rsidRPr="00400E7C" w:rsidRDefault="00B1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C179F26" w14:textId="77777777" w:rsidR="00B130C4" w:rsidRPr="00400E7C" w:rsidRDefault="00B1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30C4" w:rsidRPr="007B4922" w14:paraId="7D518BE5" w14:textId="77777777" w:rsidTr="00400E7C">
        <w:tc>
          <w:tcPr>
            <w:tcW w:w="2244" w:type="pct"/>
            <w:vAlign w:val="bottom"/>
          </w:tcPr>
          <w:p w14:paraId="5D7F0F22" w14:textId="77777777" w:rsidR="00B130C4" w:rsidRPr="007B4922" w:rsidRDefault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69" w:type="pct"/>
          </w:tcPr>
          <w:p w14:paraId="6E7483E9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06F56574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0F41C486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691CF0B0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  <w:shd w:val="clear" w:color="auto" w:fill="auto"/>
          </w:tcPr>
          <w:p w14:paraId="164A8FFE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4582C702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4519795C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30C4" w:rsidRPr="007B4922" w14:paraId="27E357DF" w14:textId="77777777" w:rsidTr="00400E7C">
        <w:tc>
          <w:tcPr>
            <w:tcW w:w="2244" w:type="pct"/>
            <w:vAlign w:val="bottom"/>
          </w:tcPr>
          <w:p w14:paraId="3C70C95A" w14:textId="77777777" w:rsidR="00B130C4" w:rsidRPr="007B4922" w:rsidRDefault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9" w:type="pct"/>
          </w:tcPr>
          <w:p w14:paraId="4DE95098" w14:textId="77777777" w:rsidR="00B130C4" w:rsidRPr="00C303CA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AC5BB54" w14:textId="77777777" w:rsidR="00B130C4" w:rsidRPr="00943B17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EB02C67" w14:textId="77777777" w:rsidR="00B130C4" w:rsidRPr="00943B17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303C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303CA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6" w:type="pct"/>
          </w:tcPr>
          <w:p w14:paraId="27A44FAD" w14:textId="77777777" w:rsidR="00B130C4" w:rsidRPr="00943B17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59154AC" w14:textId="2AF3603A" w:rsidR="00B130C4" w:rsidRPr="00943B17" w:rsidRDefault="0059029D" w:rsidP="00590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32" w:type="pct"/>
            <w:vAlign w:val="bottom"/>
          </w:tcPr>
          <w:p w14:paraId="136A2680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6A53B212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43B1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B130C4" w:rsidRPr="00FC2951" w14:paraId="650E828C" w14:textId="77777777" w:rsidTr="00400E7C">
        <w:tc>
          <w:tcPr>
            <w:tcW w:w="2244" w:type="pct"/>
            <w:vAlign w:val="bottom"/>
          </w:tcPr>
          <w:p w14:paraId="57AEDF1A" w14:textId="77777777" w:rsidR="00B130C4" w:rsidRPr="007B4922" w:rsidRDefault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9" w:type="pct"/>
          </w:tcPr>
          <w:p w14:paraId="6AB1C128" w14:textId="1AAC6A89" w:rsidR="00B130C4" w:rsidRPr="00C303CA" w:rsidRDefault="00590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6" w:type="pct"/>
          </w:tcPr>
          <w:p w14:paraId="404C1E22" w14:textId="77777777" w:rsidR="00B130C4" w:rsidRPr="00943B17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32CC8D5" w14:textId="77777777" w:rsidR="00B130C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215BFC" w14:textId="77777777" w:rsidR="00B130C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2D2ACC3" w14:textId="77777777" w:rsidR="00B130C4" w:rsidRPr="00943B17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73A82FE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6AC00F0E" w14:textId="77777777" w:rsidR="00B130C4" w:rsidRPr="00FC2951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1003BF" w14:textId="1DB79076" w:rsidR="00B73EBC" w:rsidRPr="00AB0471" w:rsidRDefault="00B73EBC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1"/>
        <w:gridCol w:w="1078"/>
        <w:gridCol w:w="271"/>
        <w:gridCol w:w="1082"/>
        <w:gridCol w:w="275"/>
        <w:gridCol w:w="1073"/>
        <w:gridCol w:w="247"/>
        <w:gridCol w:w="1103"/>
      </w:tblGrid>
      <w:tr w:rsidR="001E571E" w:rsidRPr="004043FF" w14:paraId="0F66F0FF" w14:textId="77777777" w:rsidTr="0059029D">
        <w:trPr>
          <w:tblHeader/>
        </w:trPr>
        <w:tc>
          <w:tcPr>
            <w:tcW w:w="2260" w:type="pct"/>
          </w:tcPr>
          <w:p w14:paraId="3C4C9441" w14:textId="7F4EEE49" w:rsidR="001E571E" w:rsidRPr="004043FF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ยอดคงเหลือกับบุคคลหรือกิจการที่เกี่ยวข้องกัน</w:t>
            </w:r>
            <w:r w:rsidRPr="0040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99" w:type="pct"/>
            <w:gridSpan w:val="3"/>
          </w:tcPr>
          <w:p w14:paraId="60E0541C" w14:textId="043DB971" w:rsidR="001E571E" w:rsidRPr="004043FF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9078F7D" w14:textId="77777777" w:rsidR="001E571E" w:rsidRPr="004043FF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pct"/>
            <w:gridSpan w:val="3"/>
            <w:vAlign w:val="bottom"/>
            <w:hideMark/>
          </w:tcPr>
          <w:p w14:paraId="521875AB" w14:textId="77777777" w:rsidR="001E571E" w:rsidRPr="004043FF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119D" w:rsidRPr="004043FF" w14:paraId="4B997CC0" w14:textId="77777777" w:rsidTr="0059029D">
        <w:trPr>
          <w:tblHeader/>
        </w:trPr>
        <w:tc>
          <w:tcPr>
            <w:tcW w:w="2260" w:type="pct"/>
          </w:tcPr>
          <w:p w14:paraId="62D0C606" w14:textId="1DFC9E3B" w:rsidR="001E571E" w:rsidRPr="004043FF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31 </w:t>
            </w:r>
            <w:r w:rsidRPr="0040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576" w:type="pct"/>
          </w:tcPr>
          <w:p w14:paraId="40C53742" w14:textId="75FC0E96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5CC04B9F" w14:textId="4C24F484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hideMark/>
          </w:tcPr>
          <w:p w14:paraId="7E49B38F" w14:textId="48862182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9029D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29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C7A7DEA" w14:textId="77777777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hideMark/>
          </w:tcPr>
          <w:p w14:paraId="323D7BB6" w14:textId="64390772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9029D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29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7BBFB8C6" w14:textId="77777777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052084F6" w14:textId="6ADD7BB9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9029D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29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E571E" w:rsidRPr="004043FF" w14:paraId="79CBBDEB" w14:textId="77777777" w:rsidTr="0059029D">
        <w:trPr>
          <w:tblHeader/>
        </w:trPr>
        <w:tc>
          <w:tcPr>
            <w:tcW w:w="2260" w:type="pct"/>
            <w:vAlign w:val="bottom"/>
          </w:tcPr>
          <w:p w14:paraId="5A53B21B" w14:textId="77777777" w:rsidR="001E571E" w:rsidRPr="00400E7C" w:rsidRDefault="001E571E" w:rsidP="002039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57E4A646" w14:textId="5821F2F8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2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029D" w:rsidRPr="004043FF" w14:paraId="09137F1D" w14:textId="77777777" w:rsidTr="00F076B8">
        <w:tc>
          <w:tcPr>
            <w:tcW w:w="2260" w:type="pct"/>
          </w:tcPr>
          <w:p w14:paraId="7AB98B0A" w14:textId="29FC426F" w:rsidR="0059029D" w:rsidRPr="00E1119D" w:rsidRDefault="005733FF" w:rsidP="0059029D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  <w:lang w:bidi="th-TH"/>
              </w:rPr>
            </w:pPr>
            <w:r w:rsidRPr="005733F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3B17F326" w14:textId="77777777" w:rsidR="0059029D" w:rsidRPr="0059029D" w:rsidRDefault="0059029D" w:rsidP="00590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D7BDAB" w14:textId="77777777" w:rsidR="0059029D" w:rsidRPr="0059029D" w:rsidRDefault="0059029D" w:rsidP="00590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F93F9D4" w14:textId="77777777" w:rsidR="0059029D" w:rsidRPr="0059029D" w:rsidRDefault="0059029D" w:rsidP="00590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E3F00A" w14:textId="77777777" w:rsidR="0059029D" w:rsidRPr="0059029D" w:rsidRDefault="0059029D" w:rsidP="00590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57C880C" w14:textId="77777777" w:rsidR="0059029D" w:rsidRPr="0059029D" w:rsidRDefault="0059029D" w:rsidP="00590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57C1B17" w14:textId="77777777" w:rsidR="0059029D" w:rsidRPr="0059029D" w:rsidRDefault="0059029D" w:rsidP="00590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527F5F5" w14:textId="77777777" w:rsidR="0059029D" w:rsidRPr="0059029D" w:rsidRDefault="0059029D" w:rsidP="00590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17A" w:rsidRPr="004043FF" w14:paraId="2D86CC59" w14:textId="77777777" w:rsidTr="007343BD">
        <w:tc>
          <w:tcPr>
            <w:tcW w:w="2260" w:type="pct"/>
          </w:tcPr>
          <w:p w14:paraId="34082610" w14:textId="5643339A" w:rsidR="00F0417A" w:rsidRPr="00F0417A" w:rsidRDefault="00F0417A" w:rsidP="00F0417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F0417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37A91572" w14:textId="65B6A276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A883E3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7D894A0" w14:textId="2A836734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CA8D06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77910348" w14:textId="71D6D0AD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1137D4C6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25EA6DE6" w14:textId="45763DBA" w:rsidR="00F0417A" w:rsidRPr="00F0417A" w:rsidRDefault="00F0417A" w:rsidP="003C7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1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</w:p>
        </w:tc>
      </w:tr>
      <w:tr w:rsidR="00F0417A" w:rsidRPr="004043FF" w14:paraId="7EB8A420" w14:textId="77777777" w:rsidTr="00F0417A">
        <w:tc>
          <w:tcPr>
            <w:tcW w:w="2260" w:type="pct"/>
          </w:tcPr>
          <w:p w14:paraId="1DDC9512" w14:textId="77777777" w:rsidR="00F0417A" w:rsidRPr="00400E7C" w:rsidRDefault="00F0417A" w:rsidP="00F0417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24F9EFE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934CBE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4F3E007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E63F91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3E215B0B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0AE85C5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624EA910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17A" w:rsidRPr="004043FF" w14:paraId="77E4CA28" w14:textId="77777777" w:rsidTr="00F076B8">
        <w:tc>
          <w:tcPr>
            <w:tcW w:w="2260" w:type="pct"/>
          </w:tcPr>
          <w:p w14:paraId="01333C46" w14:textId="24DC5307" w:rsidR="00F0417A" w:rsidRPr="00E1119D" w:rsidRDefault="00F0417A" w:rsidP="00F0417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1119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 w:rsidRPr="00E1119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76" w:type="pct"/>
          </w:tcPr>
          <w:p w14:paraId="259C0BD1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7E2837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8D9C2C5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51200AB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EB078C3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315A61C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0924EC6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17A" w:rsidRPr="004043FF" w14:paraId="6E2164B5" w14:textId="77777777" w:rsidTr="00F076B8">
        <w:tc>
          <w:tcPr>
            <w:tcW w:w="2260" w:type="pct"/>
          </w:tcPr>
          <w:p w14:paraId="28F34C2C" w14:textId="3856A34C" w:rsidR="00F0417A" w:rsidRPr="00AB0471" w:rsidRDefault="00F0417A" w:rsidP="00F0417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8BE050F" w14:textId="2F0EA18C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D4D874" w14:textId="77777777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C80C956" w14:textId="49230383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3B8B100" w14:textId="77777777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14:paraId="2F6B0ECA" w14:textId="1F40B41B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2,204</w:t>
            </w:r>
          </w:p>
        </w:tc>
        <w:tc>
          <w:tcPr>
            <w:tcW w:w="132" w:type="pct"/>
            <w:vAlign w:val="bottom"/>
          </w:tcPr>
          <w:p w14:paraId="3923214B" w14:textId="77777777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13C0FFC8" w14:textId="5F4A84F1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1,552</w:t>
            </w:r>
          </w:p>
        </w:tc>
      </w:tr>
      <w:tr w:rsidR="00F0417A" w:rsidRPr="004043FF" w14:paraId="4A316AB2" w14:textId="77777777" w:rsidTr="00F6437E">
        <w:tc>
          <w:tcPr>
            <w:tcW w:w="2260" w:type="pct"/>
          </w:tcPr>
          <w:p w14:paraId="7D25864A" w14:textId="77777777" w:rsidR="00F0417A" w:rsidRPr="00400E7C" w:rsidRDefault="00F0417A" w:rsidP="00F0417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39DCE9A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0BBE63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593D100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C5E2B6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3C9747BE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2A825E2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57C20B1E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17A" w:rsidRPr="004043FF" w14:paraId="4BAB1573" w14:textId="77777777" w:rsidTr="00F6437E">
        <w:tc>
          <w:tcPr>
            <w:tcW w:w="2260" w:type="pct"/>
          </w:tcPr>
          <w:p w14:paraId="60F3173B" w14:textId="31EF3984" w:rsidR="00F0417A" w:rsidRPr="00766FCB" w:rsidRDefault="00F0417A" w:rsidP="00F0417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13C6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เงินประกันผลงานค้างจ่าย</w:t>
            </w:r>
          </w:p>
        </w:tc>
        <w:tc>
          <w:tcPr>
            <w:tcW w:w="576" w:type="pct"/>
          </w:tcPr>
          <w:p w14:paraId="68CF2C7D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EAB37D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CF4BAD2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AFE03C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D3A1E62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9AC8579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A892DB4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17A" w:rsidRPr="004043FF" w14:paraId="0B73BE46" w14:textId="77777777" w:rsidTr="00F6437E">
        <w:tc>
          <w:tcPr>
            <w:tcW w:w="2260" w:type="pct"/>
          </w:tcPr>
          <w:p w14:paraId="5FD0F7BF" w14:textId="4523E29F" w:rsidR="00F0417A" w:rsidRPr="00AB0471" w:rsidRDefault="00F0417A" w:rsidP="00F0417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6" w:type="pct"/>
          </w:tcPr>
          <w:p w14:paraId="6EBD3738" w14:textId="05182446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FC6191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C37EC30" w14:textId="0A344369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6CD8AA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2C0A277" w14:textId="6C28329A" w:rsidR="00F0417A" w:rsidRPr="005F5C1B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5C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2,046</w:t>
            </w:r>
          </w:p>
        </w:tc>
        <w:tc>
          <w:tcPr>
            <w:tcW w:w="132" w:type="pct"/>
            <w:vAlign w:val="bottom"/>
          </w:tcPr>
          <w:p w14:paraId="53256541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CAA4707" w14:textId="2734BF7E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0417A" w:rsidRPr="004043FF" w14:paraId="2EE25C94" w14:textId="77777777" w:rsidTr="00F076B8">
        <w:tc>
          <w:tcPr>
            <w:tcW w:w="2260" w:type="pct"/>
          </w:tcPr>
          <w:p w14:paraId="09E7925C" w14:textId="77777777" w:rsidR="007D72CE" w:rsidRPr="00400E7C" w:rsidRDefault="007D72CE" w:rsidP="00F0417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3E679F0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E0AD9A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570B660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115B04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04DD6FA4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E10891F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B6939FD" w14:textId="77777777" w:rsidR="00F0417A" w:rsidRPr="007D72CE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17A" w:rsidRPr="004043FF" w14:paraId="233B3AA3" w14:textId="77777777" w:rsidTr="00F076B8">
        <w:tc>
          <w:tcPr>
            <w:tcW w:w="2260" w:type="pct"/>
          </w:tcPr>
          <w:p w14:paraId="05493C71" w14:textId="29CE3480" w:rsidR="00F0417A" w:rsidRPr="00E263DF" w:rsidRDefault="00F0417A" w:rsidP="00F0417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6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000717EF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433048" w14:textId="365F45D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5A06B9A" w14:textId="7964CE1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4CE7C2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F63DE22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54DA455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EA60C85" w14:textId="77777777" w:rsidR="00F0417A" w:rsidRPr="0059029D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17A" w:rsidRPr="004043FF" w14:paraId="5B95E274" w14:textId="77777777" w:rsidTr="00F076B8">
        <w:tc>
          <w:tcPr>
            <w:tcW w:w="2260" w:type="pct"/>
            <w:vAlign w:val="bottom"/>
            <w:hideMark/>
          </w:tcPr>
          <w:p w14:paraId="143D7EAE" w14:textId="495671FC" w:rsidR="00F0417A" w:rsidRPr="00E263DF" w:rsidRDefault="00C0249D" w:rsidP="00F0417A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3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</w:t>
            </w:r>
            <w:r w:rsidRPr="00E263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="00F0417A" w:rsidRPr="00E263D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C12A52C" w14:textId="18B11100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4,189</w:t>
            </w:r>
          </w:p>
        </w:tc>
        <w:tc>
          <w:tcPr>
            <w:tcW w:w="145" w:type="pct"/>
          </w:tcPr>
          <w:p w14:paraId="56CFF372" w14:textId="2B2DEE10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hideMark/>
          </w:tcPr>
          <w:p w14:paraId="16318BD4" w14:textId="4BA01199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  <w:cs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4,619</w:t>
            </w:r>
          </w:p>
        </w:tc>
        <w:tc>
          <w:tcPr>
            <w:tcW w:w="147" w:type="pct"/>
          </w:tcPr>
          <w:p w14:paraId="05CDFF1A" w14:textId="77777777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4AC03152" w14:textId="44235B2F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4A30E0B5" w14:textId="77777777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hideMark/>
          </w:tcPr>
          <w:p w14:paraId="50294DAE" w14:textId="50AAD111" w:rsidR="00F0417A" w:rsidRPr="00F076B8" w:rsidRDefault="00F0417A" w:rsidP="00F0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7DEFC7" w14:textId="77777777" w:rsidR="00D523BD" w:rsidRPr="00E1119D" w:rsidRDefault="00D523BD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9682D08" w14:textId="40673A5A" w:rsidR="000300EB" w:rsidRDefault="000300EB" w:rsidP="005375EA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FE56E1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72F90F02" w14:textId="77777777" w:rsidR="00CD52A0" w:rsidRPr="00400E7C" w:rsidRDefault="00CD52A0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BDD40D" w14:textId="77777777" w:rsidR="00CD52A0" w:rsidRPr="00D523BD" w:rsidRDefault="00CD52A0" w:rsidP="00CD52A0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D523BD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87CE012" w14:textId="77777777" w:rsidR="00CD52A0" w:rsidRPr="00D523BD" w:rsidRDefault="00CD52A0" w:rsidP="00CD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shd w:val="clear" w:color="auto" w:fill="D9D9D9" w:themeFill="background1" w:themeFillShade="D9"/>
          <w:lang w:eastAsia="en-GB"/>
        </w:rPr>
      </w:pPr>
      <w:r w:rsidRPr="00D523BD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5AF6551" w14:textId="5E0CA307" w:rsidR="00FD29D3" w:rsidRPr="00400E7C" w:rsidRDefault="00FD29D3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9"/>
        <w:gridCol w:w="1082"/>
        <w:gridCol w:w="271"/>
        <w:gridCol w:w="1080"/>
        <w:gridCol w:w="273"/>
        <w:gridCol w:w="1075"/>
        <w:gridCol w:w="247"/>
        <w:gridCol w:w="1103"/>
      </w:tblGrid>
      <w:tr w:rsidR="001E571E" w:rsidRPr="002672F1" w14:paraId="7EB2B507" w14:textId="77777777" w:rsidTr="0078152A">
        <w:trPr>
          <w:tblHeader/>
        </w:trPr>
        <w:tc>
          <w:tcPr>
            <w:tcW w:w="2259" w:type="pct"/>
          </w:tcPr>
          <w:p w14:paraId="5F1BA88D" w14:textId="1EABE38C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431E00E4" w14:textId="1A436E8D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6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114F23B" w14:textId="77777777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5" w:type="pct"/>
            <w:gridSpan w:val="3"/>
            <w:vAlign w:val="bottom"/>
            <w:hideMark/>
          </w:tcPr>
          <w:p w14:paraId="4B9DC59B" w14:textId="77777777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6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52A" w:rsidRPr="002672F1" w14:paraId="4C6145BC" w14:textId="77777777" w:rsidTr="00C469FC">
        <w:trPr>
          <w:tblHeader/>
        </w:trPr>
        <w:tc>
          <w:tcPr>
            <w:tcW w:w="2259" w:type="pct"/>
          </w:tcPr>
          <w:p w14:paraId="28D7D910" w14:textId="5266C8E3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61BC6DF" w14:textId="54A7E506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13945F13" w14:textId="3C2A195D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7BAEF6AD" w14:textId="74FFC779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6E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FE56E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23A5013" w14:textId="77777777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121E9AE2" w14:textId="414D7488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6E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FE56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3B288980" w14:textId="77777777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1D2FC33A" w14:textId="63BDF84F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6E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FE56E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E571E" w:rsidRPr="002672F1" w14:paraId="2F8760E9" w14:textId="77777777" w:rsidTr="0078152A">
        <w:trPr>
          <w:tblHeader/>
        </w:trPr>
        <w:tc>
          <w:tcPr>
            <w:tcW w:w="2259" w:type="pct"/>
            <w:vAlign w:val="bottom"/>
          </w:tcPr>
          <w:p w14:paraId="4ABD29F1" w14:textId="77777777" w:rsidR="001E571E" w:rsidRPr="00FE56E1" w:rsidRDefault="001E57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1" w:type="pct"/>
            <w:gridSpan w:val="7"/>
          </w:tcPr>
          <w:p w14:paraId="55FEEAED" w14:textId="3E1027F4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52A" w:rsidRPr="002672F1" w14:paraId="4EFFE31C" w14:textId="77777777" w:rsidTr="00C469FC">
        <w:tc>
          <w:tcPr>
            <w:tcW w:w="2259" w:type="pct"/>
            <w:vAlign w:val="bottom"/>
            <w:hideMark/>
          </w:tcPr>
          <w:p w14:paraId="779DAA2D" w14:textId="11047985" w:rsidR="001E571E" w:rsidRPr="00FE56E1" w:rsidRDefault="001E571E" w:rsidP="001E571E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78" w:type="pct"/>
            <w:shd w:val="clear" w:color="auto" w:fill="FFFFFF" w:themeFill="background1"/>
          </w:tcPr>
          <w:p w14:paraId="727CBF59" w14:textId="000B256F" w:rsidR="001E571E" w:rsidRPr="00FE56E1" w:rsidRDefault="006E20BA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2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4,117</w:t>
            </w:r>
          </w:p>
        </w:tc>
        <w:tc>
          <w:tcPr>
            <w:tcW w:w="145" w:type="pct"/>
            <w:shd w:val="clear" w:color="auto" w:fill="FFFFFF" w:themeFill="background1"/>
          </w:tcPr>
          <w:p w14:paraId="0B3B1301" w14:textId="13064474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769670E3" w14:textId="2E431CAB" w:rsidR="001E571E" w:rsidRPr="00FE56E1" w:rsidRDefault="001E571E" w:rsidP="0078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4,482</w:t>
            </w:r>
          </w:p>
        </w:tc>
        <w:tc>
          <w:tcPr>
            <w:tcW w:w="146" w:type="pct"/>
          </w:tcPr>
          <w:p w14:paraId="0475AE14" w14:textId="77777777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1A3E140" w14:textId="1022EB79" w:rsidR="001E571E" w:rsidRPr="00FE56E1" w:rsidRDefault="006E20BA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4,117</w:t>
            </w:r>
          </w:p>
        </w:tc>
        <w:tc>
          <w:tcPr>
            <w:tcW w:w="132" w:type="pct"/>
            <w:vAlign w:val="bottom"/>
          </w:tcPr>
          <w:p w14:paraId="77051FA0" w14:textId="77777777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9B32FD" w14:textId="14DF622D" w:rsidR="001E571E" w:rsidRPr="00FE56E1" w:rsidRDefault="001E571E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4,482</w:t>
            </w:r>
          </w:p>
        </w:tc>
      </w:tr>
      <w:tr w:rsidR="0078152A" w:rsidRPr="002672F1" w14:paraId="3AE183F8" w14:textId="77777777" w:rsidTr="00C469FC">
        <w:tc>
          <w:tcPr>
            <w:tcW w:w="2259" w:type="pct"/>
            <w:vAlign w:val="bottom"/>
            <w:hideMark/>
          </w:tcPr>
          <w:p w14:paraId="49B882C9" w14:textId="3D6DAACF" w:rsidR="001E571E" w:rsidRPr="00FE56E1" w:rsidRDefault="001E571E" w:rsidP="001E571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78" w:type="pct"/>
            <w:shd w:val="clear" w:color="auto" w:fill="FFFFFF" w:themeFill="background1"/>
          </w:tcPr>
          <w:p w14:paraId="59DBD4FB" w14:textId="20AA7F5C" w:rsidR="001E571E" w:rsidRPr="00FE56E1" w:rsidRDefault="00FB03A1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6E20BA">
              <w:rPr>
                <w:rFonts w:asciiTheme="majorBidi" w:hAnsiTheme="majorBidi" w:cstheme="majorBidi"/>
                <w:sz w:val="30"/>
                <w:szCs w:val="30"/>
              </w:rPr>
              <w:t>,51</w:t>
            </w:r>
            <w:r w:rsidR="005265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FFFFFF" w:themeFill="background1"/>
          </w:tcPr>
          <w:p w14:paraId="7579271D" w14:textId="36C5B5CA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467E3C26" w14:textId="49466FFD" w:rsidR="001E571E" w:rsidRPr="00FE56E1" w:rsidRDefault="001E571E" w:rsidP="0078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236,334</w:t>
            </w:r>
          </w:p>
        </w:tc>
        <w:tc>
          <w:tcPr>
            <w:tcW w:w="146" w:type="pct"/>
          </w:tcPr>
          <w:p w14:paraId="73D6638E" w14:textId="77777777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2B6320E" w14:textId="360AA2CF" w:rsidR="001E571E" w:rsidRPr="00FE56E1" w:rsidRDefault="006E20BA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269,153</w:t>
            </w:r>
          </w:p>
        </w:tc>
        <w:tc>
          <w:tcPr>
            <w:tcW w:w="132" w:type="pct"/>
            <w:vAlign w:val="bottom"/>
          </w:tcPr>
          <w:p w14:paraId="22AAF31E" w14:textId="77777777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133D89F0" w14:textId="58C624D9" w:rsidR="001E571E" w:rsidRPr="00FE56E1" w:rsidRDefault="001E571E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201,250</w:t>
            </w:r>
          </w:p>
        </w:tc>
      </w:tr>
      <w:tr w:rsidR="009457E6" w:rsidRPr="002672F1" w14:paraId="5E4110FF" w14:textId="77777777" w:rsidTr="00C469FC">
        <w:tc>
          <w:tcPr>
            <w:tcW w:w="2259" w:type="pct"/>
            <w:vAlign w:val="bottom"/>
          </w:tcPr>
          <w:p w14:paraId="58C8D814" w14:textId="6B0A77CA" w:rsidR="009457E6" w:rsidRPr="00FE56E1" w:rsidRDefault="00473E5E" w:rsidP="001E571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เงินลงทุนระยะสั้นที่มีสภาพคล่องสูง</w:t>
            </w:r>
          </w:p>
        </w:tc>
        <w:tc>
          <w:tcPr>
            <w:tcW w:w="578" w:type="pct"/>
            <w:shd w:val="clear" w:color="auto" w:fill="FFFFFF" w:themeFill="background1"/>
          </w:tcPr>
          <w:p w14:paraId="2C1662A4" w14:textId="5AE8C7F5" w:rsidR="009457E6" w:rsidRDefault="00473E5E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45" w:type="pct"/>
            <w:shd w:val="clear" w:color="auto" w:fill="FFFFFF" w:themeFill="background1"/>
          </w:tcPr>
          <w:p w14:paraId="71D2EC37" w14:textId="77777777" w:rsidR="009457E6" w:rsidRPr="00FE56E1" w:rsidRDefault="009457E6" w:rsidP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43BCF47D" w14:textId="2F4BEFB3" w:rsidR="009457E6" w:rsidRPr="00FE56E1" w:rsidRDefault="00473E5E" w:rsidP="0047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2FC38A6" w14:textId="77777777" w:rsidR="009457E6" w:rsidRPr="00FE56E1" w:rsidRDefault="009457E6" w:rsidP="00473E5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1161EF4" w14:textId="0F377CDF" w:rsidR="009457E6" w:rsidRDefault="00473E5E" w:rsidP="0047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28AE7100" w14:textId="77777777" w:rsidR="009457E6" w:rsidRPr="00FE56E1" w:rsidRDefault="009457E6" w:rsidP="0047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16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731D83A" w14:textId="5EBE3E7E" w:rsidR="009457E6" w:rsidRPr="00FE56E1" w:rsidRDefault="00473E5E" w:rsidP="0047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152A" w:rsidRPr="002672F1" w14:paraId="4907ABB2" w14:textId="77777777" w:rsidTr="00C469FC">
        <w:tc>
          <w:tcPr>
            <w:tcW w:w="2259" w:type="pct"/>
            <w:vAlign w:val="bottom"/>
          </w:tcPr>
          <w:p w14:paraId="447BDA83" w14:textId="333E9859" w:rsidR="001E571E" w:rsidRPr="00FE56E1" w:rsidRDefault="001E571E" w:rsidP="001E571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246A308" w14:textId="0B0F63A9" w:rsidR="001E571E" w:rsidRPr="00FE56E1" w:rsidRDefault="006E20BA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11,109</w:t>
            </w:r>
          </w:p>
        </w:tc>
        <w:tc>
          <w:tcPr>
            <w:tcW w:w="145" w:type="pct"/>
            <w:shd w:val="clear" w:color="auto" w:fill="FFFFFF" w:themeFill="background1"/>
          </w:tcPr>
          <w:p w14:paraId="4B9BADF5" w14:textId="61868FC7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E7AB18C" w14:textId="0FEE6FDF" w:rsidR="001E571E" w:rsidRPr="00FE56E1" w:rsidRDefault="001E571E" w:rsidP="0078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12,056</w:t>
            </w:r>
          </w:p>
        </w:tc>
        <w:tc>
          <w:tcPr>
            <w:tcW w:w="146" w:type="pct"/>
          </w:tcPr>
          <w:p w14:paraId="23FA3F86" w14:textId="77777777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263AE3A" w14:textId="2AA45582" w:rsidR="001E571E" w:rsidRPr="00FE56E1" w:rsidRDefault="006E20BA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11,109</w:t>
            </w:r>
          </w:p>
        </w:tc>
        <w:tc>
          <w:tcPr>
            <w:tcW w:w="132" w:type="pct"/>
            <w:vAlign w:val="bottom"/>
          </w:tcPr>
          <w:p w14:paraId="551FC9E6" w14:textId="77777777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F916CCC" w14:textId="44808421" w:rsidR="001E571E" w:rsidRPr="00FE56E1" w:rsidRDefault="001E571E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12,056</w:t>
            </w:r>
          </w:p>
        </w:tc>
      </w:tr>
      <w:tr w:rsidR="0078152A" w:rsidRPr="002672F1" w14:paraId="1D8E1A69" w14:textId="77777777" w:rsidTr="00C469FC">
        <w:tc>
          <w:tcPr>
            <w:tcW w:w="2259" w:type="pct"/>
            <w:vAlign w:val="bottom"/>
          </w:tcPr>
          <w:p w14:paraId="488D57E6" w14:textId="03675D4F" w:rsidR="001E571E" w:rsidRPr="00FE56E1" w:rsidRDefault="001E571E" w:rsidP="001E571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56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6F1AE4" w14:textId="681CAE24" w:rsidR="001E571E" w:rsidRPr="00FE56E1" w:rsidRDefault="006E20BA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315,74</w:t>
            </w:r>
            <w:r w:rsidR="002F22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FFFFFF" w:themeFill="background1"/>
          </w:tcPr>
          <w:p w14:paraId="367F7545" w14:textId="6AE9264C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71FCE0" w14:textId="7147D6FC" w:rsidR="001E571E" w:rsidRPr="00FE56E1" w:rsidRDefault="001E571E" w:rsidP="0078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252,872</w:t>
            </w:r>
          </w:p>
        </w:tc>
        <w:tc>
          <w:tcPr>
            <w:tcW w:w="146" w:type="pct"/>
          </w:tcPr>
          <w:p w14:paraId="3CFF13E9" w14:textId="77777777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0ABB946" w14:textId="3545ED62" w:rsidR="001E571E" w:rsidRPr="00FE56E1" w:rsidRDefault="006E20BA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284,379</w:t>
            </w:r>
          </w:p>
        </w:tc>
        <w:tc>
          <w:tcPr>
            <w:tcW w:w="132" w:type="pct"/>
            <w:vAlign w:val="bottom"/>
          </w:tcPr>
          <w:p w14:paraId="76EF6DEB" w14:textId="77777777" w:rsidR="001E571E" w:rsidRPr="00FE56E1" w:rsidRDefault="001E571E" w:rsidP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A58D91D" w14:textId="1159C407" w:rsidR="001E571E" w:rsidRPr="00FE56E1" w:rsidRDefault="001E571E" w:rsidP="006E2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217,788</w:t>
            </w:r>
          </w:p>
        </w:tc>
      </w:tr>
    </w:tbl>
    <w:p w14:paraId="62B28FB2" w14:textId="7E78C989" w:rsidR="00D14771" w:rsidRPr="00400E7C" w:rsidRDefault="00D1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4AE4E7B" w14:textId="77777777" w:rsidR="007D72CE" w:rsidRDefault="007D7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297CAE6" w14:textId="76BBFB8D" w:rsidR="00CD3FCA" w:rsidRPr="00465EBA" w:rsidRDefault="00B21A44" w:rsidP="004016B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465EBA">
        <w:rPr>
          <w:rFonts w:asciiTheme="majorBidi" w:hAnsiTheme="majorBidi" w:cstheme="majorBidi" w:hint="cs"/>
          <w:cs/>
        </w:rPr>
        <w:lastRenderedPageBreak/>
        <w:t>ข้อมูลเงินลงทุน</w:t>
      </w:r>
    </w:p>
    <w:p w14:paraId="5F8C4E53" w14:textId="00CD0008" w:rsidR="00CD3FCA" w:rsidRPr="00400E7C" w:rsidRDefault="00CD3FCA" w:rsidP="00465E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56514ED" w14:textId="5D5AC42B" w:rsidR="00201CE3" w:rsidRDefault="00EE4AD9" w:rsidP="00973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A4C46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กลุ่ม</w:t>
      </w:r>
      <w:r w:rsidR="003D5FCD" w:rsidRPr="000A4C46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522D8C" w:rsidRPr="000A4C46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1</w:t>
      </w:r>
      <w:r w:rsidR="00264367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6</w:t>
      </w:r>
    </w:p>
    <w:p w14:paraId="7396D5F0" w14:textId="1D9F51E4" w:rsidR="007D0FBD" w:rsidRPr="00400E7C" w:rsidRDefault="007D0FBD" w:rsidP="00400E7C">
      <w:pPr>
        <w:spacing w:line="240" w:lineRule="auto"/>
        <w:rPr>
          <w:rFonts w:asciiTheme="majorBidi" w:eastAsia="Calibri" w:hAnsiTheme="majorBidi" w:cstheme="majorBidi"/>
          <w:sz w:val="20"/>
          <w:szCs w:val="20"/>
          <w:cs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900"/>
        <w:gridCol w:w="241"/>
        <w:gridCol w:w="839"/>
        <w:gridCol w:w="249"/>
        <w:gridCol w:w="924"/>
        <w:gridCol w:w="249"/>
        <w:gridCol w:w="1190"/>
        <w:gridCol w:w="264"/>
        <w:gridCol w:w="817"/>
        <w:gridCol w:w="249"/>
        <w:gridCol w:w="1105"/>
      </w:tblGrid>
      <w:tr w:rsidR="00BB3463" w:rsidRPr="002672F1" w14:paraId="1DC6F316" w14:textId="77777777" w:rsidTr="00400E7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790BE41" w14:textId="42788641" w:rsidR="00BB3463" w:rsidRPr="002672F1" w:rsidRDefault="001105E1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br w:type="page"/>
            </w:r>
          </w:p>
        </w:tc>
        <w:tc>
          <w:tcPr>
            <w:tcW w:w="7027" w:type="dxa"/>
            <w:gridSpan w:val="11"/>
            <w:shd w:val="clear" w:color="auto" w:fill="auto"/>
            <w:vAlign w:val="bottom"/>
          </w:tcPr>
          <w:p w14:paraId="2C06D931" w14:textId="57B095C3" w:rsidR="00BB3463" w:rsidRPr="002672F1" w:rsidRDefault="00BB3463" w:rsidP="004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9"/>
                <w:tab w:val="left" w:pos="491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465EBA" w:rsidRPr="002672F1" w14:paraId="1A663BBA" w14:textId="77777777" w:rsidTr="00400E7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1D0CFF44" w14:textId="73D5C371" w:rsidR="00465EBA" w:rsidRPr="00400E7C" w:rsidRDefault="00465EBA" w:rsidP="0046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lang w:val="th-TH"/>
              </w:rPr>
            </w:pPr>
            <w:r w:rsidRPr="00400E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  <w:br w:type="page"/>
            </w:r>
          </w:p>
          <w:p w14:paraId="16A9847C" w14:textId="509F3FD2" w:rsidR="00465EBA" w:rsidRPr="00400E7C" w:rsidRDefault="00465EBA" w:rsidP="0046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th-TH"/>
              </w:rPr>
            </w:pPr>
            <w:r w:rsidRPr="00400E7C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ตราสารทุนและตราสารหนี้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4C460B" w14:textId="77777777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927C1EE" w14:textId="77777777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478833" w14:textId="77777777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440F259" w14:textId="77777777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9E051E" w14:textId="77777777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B371FFF" w14:textId="77777777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CD35A24" w14:textId="77777777" w:rsidR="00465EBA" w:rsidRPr="002672F1" w:rsidRDefault="00465EBA" w:rsidP="0046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336157C" w14:textId="1AFF08E3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ายุติธรรม</w:t>
            </w:r>
          </w:p>
        </w:tc>
        <w:tc>
          <w:tcPr>
            <w:tcW w:w="264" w:type="dxa"/>
            <w:vAlign w:val="bottom"/>
          </w:tcPr>
          <w:p w14:paraId="4CE2FA02" w14:textId="77777777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A9DEEE7" w14:textId="77777777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7" w:right="-5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E2EC08" w14:textId="77777777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5DB40C4" w14:textId="77777777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5F3F0B6" w14:textId="675059A5" w:rsidR="00465EBA" w:rsidRPr="002672F1" w:rsidRDefault="00465EBA" w:rsidP="0046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7952" w:rsidRPr="002672F1" w14:paraId="31169CA4" w14:textId="77777777" w:rsidTr="00400E7C">
        <w:trPr>
          <w:trHeight w:val="288"/>
          <w:tblHeader/>
        </w:trPr>
        <w:tc>
          <w:tcPr>
            <w:tcW w:w="2250" w:type="dxa"/>
            <w:shd w:val="clear" w:color="auto" w:fill="auto"/>
            <w:vAlign w:val="bottom"/>
          </w:tcPr>
          <w:p w14:paraId="5F0E1E98" w14:textId="77777777" w:rsidR="00757952" w:rsidRPr="00400E7C" w:rsidRDefault="00757952" w:rsidP="004016BB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7" w:type="dxa"/>
            <w:gridSpan w:val="11"/>
            <w:shd w:val="clear" w:color="auto" w:fill="auto"/>
            <w:vAlign w:val="bottom"/>
          </w:tcPr>
          <w:p w14:paraId="3BB886C2" w14:textId="77777777" w:rsidR="00757952" w:rsidRPr="002672F1" w:rsidRDefault="00757952" w:rsidP="00AF0AAA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2672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7952" w:rsidRPr="002672F1" w14:paraId="22775616" w14:textId="77777777" w:rsidTr="00400E7C">
        <w:trPr>
          <w:trHeight w:val="254"/>
          <w:tblHeader/>
        </w:trPr>
        <w:tc>
          <w:tcPr>
            <w:tcW w:w="9277" w:type="dxa"/>
            <w:gridSpan w:val="12"/>
            <w:shd w:val="clear" w:color="auto" w:fill="auto"/>
            <w:vAlign w:val="bottom"/>
          </w:tcPr>
          <w:p w14:paraId="4B840317" w14:textId="0CDD9DB7" w:rsidR="00757952" w:rsidRPr="002672F1" w:rsidRDefault="00463A1B" w:rsidP="004016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1E571E"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</w:tr>
      <w:tr w:rsidR="00757952" w:rsidRPr="002672F1" w14:paraId="0159B3BD" w14:textId="77777777" w:rsidTr="00400E7C">
        <w:tc>
          <w:tcPr>
            <w:tcW w:w="2250" w:type="dxa"/>
            <w:shd w:val="clear" w:color="auto" w:fill="auto"/>
            <w:vAlign w:val="bottom"/>
          </w:tcPr>
          <w:p w14:paraId="572E3D78" w14:textId="77777777" w:rsidR="00757952" w:rsidRPr="002672F1" w:rsidRDefault="00757952" w:rsidP="004016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23F8F645" w14:textId="77777777" w:rsidR="00757952" w:rsidRPr="002672F1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10C6818" w14:textId="77777777" w:rsidR="00757952" w:rsidRPr="002672F1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4022EF1" w14:textId="77777777" w:rsidR="00757952" w:rsidRPr="002672F1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CFC5AB" w14:textId="77777777" w:rsidR="00757952" w:rsidRPr="002672F1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7DEFD2C" w14:textId="77777777" w:rsidR="00757952" w:rsidRPr="002672F1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0A368D6" w14:textId="77777777" w:rsidR="00757952" w:rsidRPr="002672F1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27F9AA24" w14:textId="77777777" w:rsidR="00757952" w:rsidRPr="002672F1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000FD19" w14:textId="77777777" w:rsidR="00757952" w:rsidRPr="002672F1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0FA6FA4" w14:textId="77777777" w:rsidR="00757952" w:rsidRPr="002672F1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99ABF7" w14:textId="77777777" w:rsidR="00757952" w:rsidRPr="002672F1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C66DDDA" w14:textId="77777777" w:rsidR="00757952" w:rsidRPr="002672F1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76AE" w:rsidRPr="002672F1" w14:paraId="5EF490C8" w14:textId="77777777" w:rsidTr="00400E7C">
        <w:tc>
          <w:tcPr>
            <w:tcW w:w="2250" w:type="dxa"/>
            <w:shd w:val="clear" w:color="auto" w:fill="auto"/>
            <w:vAlign w:val="bottom"/>
          </w:tcPr>
          <w:p w14:paraId="69510E55" w14:textId="2B0719F2" w:rsidR="00A976AE" w:rsidRPr="002672F1" w:rsidRDefault="00A976AE" w:rsidP="00A976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</w:t>
            </w:r>
          </w:p>
          <w:p w14:paraId="659FC751" w14:textId="4A7B1980" w:rsidR="00A976AE" w:rsidRPr="002672F1" w:rsidRDefault="00A976AE" w:rsidP="00A976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AE5E12" w14:textId="04156A7A" w:rsidR="00A976AE" w:rsidRPr="002672F1" w:rsidRDefault="00A976AE" w:rsidP="00A976A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159,632</w:t>
            </w:r>
          </w:p>
        </w:tc>
        <w:tc>
          <w:tcPr>
            <w:tcW w:w="241" w:type="dxa"/>
          </w:tcPr>
          <w:p w14:paraId="655BA4BD" w14:textId="77777777" w:rsidR="00A976AE" w:rsidRPr="002672F1" w:rsidRDefault="00A976AE" w:rsidP="00A976A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BDC74" w14:textId="44A28B35" w:rsidR="00A976AE" w:rsidRPr="002672F1" w:rsidRDefault="00A976AE" w:rsidP="00A976A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119,556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D4EFEF" w14:textId="77777777" w:rsidR="00A976AE" w:rsidRPr="002672F1" w:rsidRDefault="00A976AE" w:rsidP="00A97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57A98" w14:textId="2AC355A2" w:rsidR="00A976AE" w:rsidRPr="002672F1" w:rsidRDefault="00A976AE" w:rsidP="00A976A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0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(279,188)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3CD9BC" w14:textId="77777777" w:rsidR="00A976AE" w:rsidRPr="002672F1" w:rsidRDefault="00A976AE" w:rsidP="00A97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079C3D5" w14:textId="22B8F87A" w:rsidR="00A976AE" w:rsidRPr="002672F1" w:rsidRDefault="00A976AE" w:rsidP="00A976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0A5AA79C" w14:textId="77777777" w:rsidR="00A976AE" w:rsidRPr="002672F1" w:rsidRDefault="00A976AE" w:rsidP="00A976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CCE6F" w14:textId="2D2124E2" w:rsidR="00A976AE" w:rsidRPr="002672F1" w:rsidRDefault="00A976AE" w:rsidP="00A976AE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E84C17" w14:textId="77777777" w:rsidR="00A976AE" w:rsidRPr="002672F1" w:rsidRDefault="00A976AE" w:rsidP="00A97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C1168" w14:textId="6B90AD4B" w:rsidR="00A976AE" w:rsidRPr="002672F1" w:rsidRDefault="00A976AE" w:rsidP="00A976AE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</w:t>
            </w:r>
          </w:p>
        </w:tc>
      </w:tr>
      <w:tr w:rsidR="001E571E" w:rsidRPr="002672F1" w14:paraId="64E54F32" w14:textId="77777777" w:rsidTr="00400E7C">
        <w:trPr>
          <w:trHeight w:hRule="exact" w:val="288"/>
        </w:trPr>
        <w:tc>
          <w:tcPr>
            <w:tcW w:w="2250" w:type="dxa"/>
            <w:shd w:val="clear" w:color="auto" w:fill="auto"/>
            <w:vAlign w:val="bottom"/>
          </w:tcPr>
          <w:p w14:paraId="38B146F2" w14:textId="77777777" w:rsidR="001E571E" w:rsidRPr="00400E7C" w:rsidRDefault="001E571E" w:rsidP="001E57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3FB9486" w14:textId="77777777" w:rsidR="001E571E" w:rsidRPr="00400E7C" w:rsidRDefault="001E571E" w:rsidP="001E571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1" w:type="dxa"/>
          </w:tcPr>
          <w:p w14:paraId="657D991E" w14:textId="77777777" w:rsidR="001E571E" w:rsidRPr="00400E7C" w:rsidRDefault="001E571E" w:rsidP="001E571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67F5D5" w14:textId="77777777" w:rsidR="001E571E" w:rsidRPr="00400E7C" w:rsidRDefault="001E571E" w:rsidP="001E571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4EAF5E" w14:textId="77777777" w:rsidR="001E571E" w:rsidRPr="00400E7C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AA6B77" w14:textId="77777777" w:rsidR="001E571E" w:rsidRPr="00400E7C" w:rsidRDefault="001E571E" w:rsidP="001105E1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2E95E31" w14:textId="77777777" w:rsidR="001E571E" w:rsidRPr="00400E7C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bottom"/>
          </w:tcPr>
          <w:p w14:paraId="5DCF4CD9" w14:textId="77777777" w:rsidR="001E571E" w:rsidRPr="00400E7C" w:rsidRDefault="001E571E" w:rsidP="001E571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4" w:type="dxa"/>
            <w:vAlign w:val="bottom"/>
          </w:tcPr>
          <w:p w14:paraId="74C412DF" w14:textId="77777777" w:rsidR="001E571E" w:rsidRPr="00400E7C" w:rsidRDefault="001E571E" w:rsidP="001E57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14E063" w14:textId="77777777" w:rsidR="001E571E" w:rsidRPr="00400E7C" w:rsidRDefault="001E571E" w:rsidP="001E571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8F0F4AE" w14:textId="77777777" w:rsidR="001E571E" w:rsidRPr="00400E7C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E79254" w14:textId="77777777" w:rsidR="001E571E" w:rsidRPr="00400E7C" w:rsidRDefault="001E571E" w:rsidP="001E571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</w:tr>
      <w:tr w:rsidR="001E571E" w:rsidRPr="002672F1" w14:paraId="29C71E39" w14:textId="77777777" w:rsidTr="00400E7C">
        <w:tc>
          <w:tcPr>
            <w:tcW w:w="2250" w:type="dxa"/>
            <w:shd w:val="clear" w:color="auto" w:fill="auto"/>
            <w:vAlign w:val="bottom"/>
          </w:tcPr>
          <w:p w14:paraId="4C1C1139" w14:textId="77777777" w:rsidR="001E571E" w:rsidRPr="002672F1" w:rsidRDefault="001E571E" w:rsidP="001E57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6BCD8C4C" w14:textId="77777777" w:rsidR="001E571E" w:rsidRPr="002672F1" w:rsidRDefault="001E571E" w:rsidP="001E571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78C4295" w14:textId="77777777" w:rsidR="001E571E" w:rsidRPr="002672F1" w:rsidRDefault="001E571E" w:rsidP="001E571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AE33B72" w14:textId="1B349B01" w:rsidR="001E571E" w:rsidRPr="002672F1" w:rsidRDefault="001E571E" w:rsidP="001E571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A6C8524" w14:textId="77777777" w:rsidR="001E571E" w:rsidRPr="002672F1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03C9251" w14:textId="7C71220F" w:rsidR="001E571E" w:rsidRPr="002672F1" w:rsidRDefault="001E571E" w:rsidP="001105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12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EC5F7E7" w14:textId="77777777" w:rsidR="001E571E" w:rsidRPr="002672F1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1BC447E4" w14:textId="77777777" w:rsidR="001E571E" w:rsidRPr="002672F1" w:rsidRDefault="001E571E" w:rsidP="001E57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406A9AD" w14:textId="77777777" w:rsidR="001E571E" w:rsidRPr="002672F1" w:rsidRDefault="001E571E" w:rsidP="001E57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EA8465D" w14:textId="77777777" w:rsidR="001E571E" w:rsidRPr="002672F1" w:rsidRDefault="001E571E" w:rsidP="001E571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8A02292" w14:textId="77777777" w:rsidR="001E571E" w:rsidRPr="002672F1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25B0B22" w14:textId="77777777" w:rsidR="001E571E" w:rsidRPr="002672F1" w:rsidRDefault="001E571E" w:rsidP="001E571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71E" w:rsidRPr="002672F1" w14:paraId="04F9FEDF" w14:textId="77777777" w:rsidTr="00400E7C">
        <w:tc>
          <w:tcPr>
            <w:tcW w:w="2250" w:type="dxa"/>
            <w:shd w:val="clear" w:color="auto" w:fill="auto"/>
            <w:vAlign w:val="bottom"/>
          </w:tcPr>
          <w:p w14:paraId="3E7A5BDF" w14:textId="24954869" w:rsidR="001E571E" w:rsidRPr="002672F1" w:rsidRDefault="001E571E" w:rsidP="001E57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</w:t>
            </w:r>
          </w:p>
          <w:p w14:paraId="6909836B" w14:textId="0E079AB2" w:rsidR="001E571E" w:rsidRPr="002672F1" w:rsidRDefault="001E571E" w:rsidP="001E57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26170"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2D038B78" w14:textId="06F70776" w:rsidR="001E571E" w:rsidRPr="002672F1" w:rsidRDefault="001E571E" w:rsidP="001E571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557,20</w:t>
            </w:r>
            <w:r w:rsidR="009736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1" w:type="dxa"/>
            <w:vAlign w:val="bottom"/>
          </w:tcPr>
          <w:p w14:paraId="7C0A4E23" w14:textId="77777777" w:rsidR="001E571E" w:rsidRPr="002672F1" w:rsidRDefault="001E571E" w:rsidP="001E571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26482DC" w14:textId="59A42AA9" w:rsidR="001E571E" w:rsidRPr="002672F1" w:rsidRDefault="009736F7" w:rsidP="001E571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447,762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FD0C5C" w14:textId="77777777" w:rsidR="001E571E" w:rsidRPr="002672F1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06A5008" w14:textId="4B4C81DA" w:rsidR="001E571E" w:rsidRPr="002672F1" w:rsidRDefault="009736F7" w:rsidP="001105E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(330,14</w:t>
            </w:r>
            <w:r w:rsidR="009642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8D18DA" w14:textId="77777777" w:rsidR="001E571E" w:rsidRPr="002672F1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24FF23C9" w14:textId="56362277" w:rsidR="001E571E" w:rsidRPr="002672F1" w:rsidRDefault="006E20BA" w:rsidP="0042377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6B0C9F86" w14:textId="77777777" w:rsidR="001E571E" w:rsidRPr="002672F1" w:rsidRDefault="001E571E" w:rsidP="001E5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E50B8C9" w14:textId="31A3491A" w:rsidR="001E571E" w:rsidRPr="002672F1" w:rsidRDefault="006E20BA" w:rsidP="005E72D7">
            <w:pPr>
              <w:pStyle w:val="acctfourfigures"/>
              <w:tabs>
                <w:tab w:val="clear" w:pos="765"/>
              </w:tabs>
              <w:spacing w:line="240" w:lineRule="auto"/>
              <w:ind w:left="-471" w:right="-102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372,90</w:t>
            </w:r>
            <w:r w:rsidR="007163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9CDE071" w14:textId="77777777" w:rsidR="001E571E" w:rsidRPr="002672F1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A283EB2" w14:textId="0D2C05DE" w:rsidR="001E571E" w:rsidRPr="002672F1" w:rsidRDefault="005E66EA" w:rsidP="005E66E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301,92</w:t>
            </w:r>
            <w:r w:rsidR="005F7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1E571E" w:rsidRPr="002672F1" w14:paraId="31984318" w14:textId="77777777" w:rsidTr="00400E7C">
        <w:tc>
          <w:tcPr>
            <w:tcW w:w="2250" w:type="dxa"/>
            <w:shd w:val="clear" w:color="auto" w:fill="auto"/>
            <w:vAlign w:val="bottom"/>
          </w:tcPr>
          <w:p w14:paraId="612F2A1E" w14:textId="244DBFE7" w:rsidR="001E571E" w:rsidRPr="002672F1" w:rsidRDefault="001E571E" w:rsidP="001E57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</w:t>
            </w:r>
          </w:p>
          <w:p w14:paraId="696FACA5" w14:textId="0D78F29C" w:rsidR="001E571E" w:rsidRPr="002672F1" w:rsidRDefault="001E571E" w:rsidP="001E57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3565"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ด้วย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  <w:p w14:paraId="4C93530F" w14:textId="7400088F" w:rsidR="001E571E" w:rsidRPr="002672F1" w:rsidRDefault="001E571E" w:rsidP="00400E7C">
            <w:pPr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3565"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E63D37" w14:textId="2011CCA4" w:rsidR="001E571E" w:rsidRPr="002672F1" w:rsidRDefault="001E571E" w:rsidP="001E571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45,850</w:t>
            </w:r>
          </w:p>
        </w:tc>
        <w:tc>
          <w:tcPr>
            <w:tcW w:w="241" w:type="dxa"/>
            <w:vAlign w:val="bottom"/>
          </w:tcPr>
          <w:p w14:paraId="7DC74DDB" w14:textId="77777777" w:rsidR="001E571E" w:rsidRPr="002672F1" w:rsidRDefault="001E571E" w:rsidP="001E571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B74BC" w14:textId="2DF48AEF" w:rsidR="001E571E" w:rsidRPr="002672F1" w:rsidRDefault="009736F7" w:rsidP="001E571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8AA12FB" w14:textId="77777777" w:rsidR="001E571E" w:rsidRPr="002672F1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A937" w14:textId="7C93FF7F" w:rsidR="001E571E" w:rsidRPr="002672F1" w:rsidRDefault="009736F7" w:rsidP="001105E1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(23,3</w:t>
            </w:r>
            <w:r w:rsidR="00BA7C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5F7F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2A7781" w14:textId="77777777" w:rsidR="001E571E" w:rsidRPr="002672F1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307E3985" w14:textId="14168F64" w:rsidR="001E571E" w:rsidRPr="002672F1" w:rsidRDefault="006E20BA" w:rsidP="001E571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(570)</w:t>
            </w:r>
          </w:p>
        </w:tc>
        <w:tc>
          <w:tcPr>
            <w:tcW w:w="264" w:type="dxa"/>
            <w:vAlign w:val="bottom"/>
          </w:tcPr>
          <w:p w14:paraId="75717D4D" w14:textId="77777777" w:rsidR="001E571E" w:rsidRPr="002672F1" w:rsidRDefault="001E571E" w:rsidP="001E5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0F8F2" w14:textId="5256E3DF" w:rsidR="001E571E" w:rsidRPr="002672F1" w:rsidRDefault="005E66EA" w:rsidP="005E66EA">
            <w:pPr>
              <w:pStyle w:val="acctfourfigures"/>
              <w:tabs>
                <w:tab w:val="clear" w:pos="765"/>
              </w:tabs>
              <w:spacing w:line="240" w:lineRule="auto"/>
              <w:ind w:left="-471" w:right="-463" w:hanging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BB2D0F" w14:textId="77777777" w:rsidR="001E571E" w:rsidRPr="002672F1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C8DC9" w14:textId="2BB19548" w:rsidR="001E571E" w:rsidRPr="002672F1" w:rsidRDefault="005E66EA" w:rsidP="005E66E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</w:t>
            </w:r>
            <w:r w:rsidR="005F7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400E7C" w:rsidRPr="002672F1" w14:paraId="174CACDD" w14:textId="77777777" w:rsidTr="00400E7C">
        <w:tc>
          <w:tcPr>
            <w:tcW w:w="2250" w:type="dxa"/>
            <w:shd w:val="clear" w:color="auto" w:fill="auto"/>
            <w:vAlign w:val="bottom"/>
          </w:tcPr>
          <w:p w14:paraId="3952B8D9" w14:textId="77777777" w:rsidR="001E571E" w:rsidRPr="002672F1" w:rsidRDefault="001E571E" w:rsidP="001E571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A4176" w14:textId="095ED42E" w:rsidR="001E571E" w:rsidRPr="005E66EA" w:rsidRDefault="001E571E" w:rsidP="001E571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603,05</w:t>
            </w:r>
            <w:r w:rsidR="009736F7"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1" w:type="dxa"/>
            <w:vAlign w:val="bottom"/>
          </w:tcPr>
          <w:p w14:paraId="13FE2389" w14:textId="77777777" w:rsidR="001E571E" w:rsidRPr="005E66EA" w:rsidRDefault="001E571E" w:rsidP="001E571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6062E" w14:textId="0C838E3E" w:rsidR="001E571E" w:rsidRPr="005E66EA" w:rsidRDefault="009736F7" w:rsidP="001E571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447,762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47CA28" w14:textId="77777777" w:rsidR="001E571E" w:rsidRPr="005E66EA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34A41" w14:textId="3A601921" w:rsidR="001E571E" w:rsidRPr="005E66EA" w:rsidRDefault="009736F7" w:rsidP="001105E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(353,53</w:t>
            </w:r>
            <w:r w:rsidR="00442D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CE484C3" w14:textId="77777777" w:rsidR="001E571E" w:rsidRPr="005E66EA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6356F" w14:textId="5712CB26" w:rsidR="001E571E" w:rsidRPr="005E66EA" w:rsidRDefault="006E20BA" w:rsidP="001E571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(570)</w:t>
            </w:r>
          </w:p>
        </w:tc>
        <w:tc>
          <w:tcPr>
            <w:tcW w:w="264" w:type="dxa"/>
            <w:vAlign w:val="bottom"/>
          </w:tcPr>
          <w:p w14:paraId="7FFCC241" w14:textId="77777777" w:rsidR="001E571E" w:rsidRPr="005E66EA" w:rsidRDefault="001E571E" w:rsidP="001E5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53D23" w14:textId="36010E78" w:rsidR="001E571E" w:rsidRPr="005E66EA" w:rsidRDefault="005E66EA" w:rsidP="001E571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F73591" w14:textId="77777777" w:rsidR="001E571E" w:rsidRPr="005E66EA" w:rsidRDefault="001E571E" w:rsidP="001E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ECAF4" w14:textId="6AD80297" w:rsidR="001E571E" w:rsidRPr="005E66EA" w:rsidRDefault="005E66EA" w:rsidP="005E66E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323,81</w:t>
            </w:r>
            <w:r w:rsidR="003F21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0015CD" w:rsidRPr="002672F1" w14:paraId="140FD307" w14:textId="77777777" w:rsidTr="00400E7C">
        <w:trPr>
          <w:trHeight w:val="260"/>
          <w:tblHeader/>
        </w:trPr>
        <w:tc>
          <w:tcPr>
            <w:tcW w:w="9277" w:type="dxa"/>
            <w:gridSpan w:val="12"/>
            <w:shd w:val="clear" w:color="auto" w:fill="auto"/>
            <w:vAlign w:val="bottom"/>
          </w:tcPr>
          <w:p w14:paraId="555409FB" w14:textId="017BD3D0" w:rsidR="000015CD" w:rsidRPr="00400E7C" w:rsidRDefault="000015CD" w:rsidP="00400E7C">
            <w:pPr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317A9" w:rsidRPr="002672F1" w14:paraId="75BFDBCF" w14:textId="77777777" w:rsidTr="00400E7C">
        <w:trPr>
          <w:trHeight w:val="254"/>
          <w:tblHeader/>
        </w:trPr>
        <w:tc>
          <w:tcPr>
            <w:tcW w:w="9277" w:type="dxa"/>
            <w:gridSpan w:val="12"/>
            <w:shd w:val="clear" w:color="auto" w:fill="auto"/>
            <w:vAlign w:val="bottom"/>
          </w:tcPr>
          <w:p w14:paraId="03D3F738" w14:textId="520E1656" w:rsidR="00C317A9" w:rsidRPr="002672F1" w:rsidRDefault="00C317A9" w:rsidP="000015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</w:tr>
      <w:tr w:rsidR="000015CD" w:rsidRPr="002672F1" w14:paraId="609DC6B1" w14:textId="77777777" w:rsidTr="00400E7C">
        <w:tc>
          <w:tcPr>
            <w:tcW w:w="2250" w:type="dxa"/>
            <w:shd w:val="clear" w:color="auto" w:fill="auto"/>
            <w:vAlign w:val="bottom"/>
          </w:tcPr>
          <w:p w14:paraId="3E1F7C26" w14:textId="77777777" w:rsidR="000015CD" w:rsidRPr="002672F1" w:rsidRDefault="000015CD" w:rsidP="000015C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58EA9804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AD6C5F8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C757FE0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2B7AAD7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B21B43F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70CD34A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2212A835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0CBC96D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4FB4212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622A6D3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A66B0E9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76AE" w:rsidRPr="002672F1" w14:paraId="64D3B13C" w14:textId="77777777" w:rsidTr="00704F19">
        <w:tc>
          <w:tcPr>
            <w:tcW w:w="2250" w:type="dxa"/>
            <w:shd w:val="clear" w:color="auto" w:fill="auto"/>
            <w:vAlign w:val="bottom"/>
          </w:tcPr>
          <w:p w14:paraId="00AF1A36" w14:textId="7C15875C" w:rsidR="00A976AE" w:rsidRPr="002672F1" w:rsidRDefault="00A976AE" w:rsidP="00A976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</w:t>
            </w:r>
          </w:p>
          <w:p w14:paraId="588D4901" w14:textId="60F6DCCA" w:rsidR="00A976AE" w:rsidRPr="002672F1" w:rsidRDefault="00A976AE" w:rsidP="00A976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F369ED4" w14:textId="12837253" w:rsidR="00A976AE" w:rsidRPr="002672F1" w:rsidRDefault="00A976AE" w:rsidP="00A976A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61,956</w:t>
            </w:r>
          </w:p>
        </w:tc>
        <w:tc>
          <w:tcPr>
            <w:tcW w:w="241" w:type="dxa"/>
          </w:tcPr>
          <w:p w14:paraId="2D780CCC" w14:textId="77777777" w:rsidR="00A976AE" w:rsidRPr="002672F1" w:rsidRDefault="00A976AE" w:rsidP="00A976A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8FC985" w14:textId="57C5A155" w:rsidR="00A976AE" w:rsidRPr="002672F1" w:rsidRDefault="00A976AE" w:rsidP="00A976A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32E43C" w14:textId="77777777" w:rsidR="00A976AE" w:rsidRPr="002672F1" w:rsidRDefault="00A976AE" w:rsidP="00A97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6AA173" w14:textId="53CB2926" w:rsidR="00A976AE" w:rsidRPr="002672F1" w:rsidRDefault="00A976AE" w:rsidP="005E72D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(132,239)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C06F79" w14:textId="77777777" w:rsidR="00A976AE" w:rsidRPr="002672F1" w:rsidRDefault="00A976AE" w:rsidP="00A97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698165B9" w14:textId="33F66688" w:rsidR="00A976AE" w:rsidRPr="002672F1" w:rsidRDefault="00A976AE" w:rsidP="00A976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24285236" w14:textId="77777777" w:rsidR="00A976AE" w:rsidRPr="002672F1" w:rsidRDefault="00A976AE" w:rsidP="00A976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E69997" w14:textId="0EC82D13" w:rsidR="00A976AE" w:rsidRPr="002672F1" w:rsidRDefault="00A976AE" w:rsidP="00A976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159,632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E9F03A1" w14:textId="77777777" w:rsidR="00A976AE" w:rsidRPr="002672F1" w:rsidRDefault="00A976AE" w:rsidP="00A97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5B2629" w14:textId="3075F830" w:rsidR="00A976AE" w:rsidRPr="002672F1" w:rsidRDefault="00A976AE" w:rsidP="00A976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159,632</w:t>
            </w:r>
          </w:p>
        </w:tc>
      </w:tr>
      <w:tr w:rsidR="00264367" w:rsidRPr="002672F1" w14:paraId="518FA5D8" w14:textId="77777777" w:rsidTr="00704F19">
        <w:trPr>
          <w:trHeight w:hRule="exact" w:val="374"/>
        </w:trPr>
        <w:tc>
          <w:tcPr>
            <w:tcW w:w="2250" w:type="dxa"/>
            <w:shd w:val="clear" w:color="auto" w:fill="auto"/>
            <w:vAlign w:val="bottom"/>
          </w:tcPr>
          <w:p w14:paraId="1CB42C16" w14:textId="77777777" w:rsidR="00264367" w:rsidRPr="00400E7C" w:rsidRDefault="00264367" w:rsidP="000015C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70C1C5D" w14:textId="77777777" w:rsidR="00264367" w:rsidRPr="00400E7C" w:rsidRDefault="00264367" w:rsidP="005E66EA">
            <w:pPr>
              <w:pStyle w:val="acctfourfigures"/>
              <w:tabs>
                <w:tab w:val="clear" w:pos="765"/>
                <w:tab w:val="left" w:pos="677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36A8E37E" w14:textId="77777777" w:rsidR="00264367" w:rsidRPr="00400E7C" w:rsidRDefault="00264367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C2C19" w14:textId="77777777" w:rsidR="00264367" w:rsidRPr="00400E7C" w:rsidRDefault="00264367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1A46DF6" w14:textId="77777777" w:rsidR="00264367" w:rsidRPr="00400E7C" w:rsidRDefault="00264367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B36A8" w14:textId="77777777" w:rsidR="00264367" w:rsidRPr="00400E7C" w:rsidRDefault="00264367" w:rsidP="002A792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right="-102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B0C9F06" w14:textId="77777777" w:rsidR="00264367" w:rsidRPr="00400E7C" w:rsidRDefault="00264367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bottom"/>
          </w:tcPr>
          <w:p w14:paraId="2E3D9AC6" w14:textId="77777777" w:rsidR="00264367" w:rsidRPr="00400E7C" w:rsidRDefault="00264367" w:rsidP="006F2BC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C675F7F" w14:textId="77777777" w:rsidR="00264367" w:rsidRPr="00400E7C" w:rsidRDefault="00264367" w:rsidP="000015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C73C23" w14:textId="77777777" w:rsidR="00264367" w:rsidRPr="00400E7C" w:rsidRDefault="00264367" w:rsidP="009B5EA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471" w:right="-285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A5B02FA" w14:textId="77777777" w:rsidR="00264367" w:rsidRPr="00400E7C" w:rsidRDefault="00264367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8DF8D4" w14:textId="77777777" w:rsidR="00264367" w:rsidRPr="00400E7C" w:rsidRDefault="00264367" w:rsidP="000015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15CD" w:rsidRPr="002672F1" w14:paraId="0DEA976C" w14:textId="77777777" w:rsidTr="00400E7C">
        <w:tc>
          <w:tcPr>
            <w:tcW w:w="2250" w:type="dxa"/>
            <w:shd w:val="clear" w:color="auto" w:fill="auto"/>
            <w:vAlign w:val="bottom"/>
          </w:tcPr>
          <w:p w14:paraId="3B1293F0" w14:textId="77777777" w:rsidR="000015CD" w:rsidRPr="002672F1" w:rsidRDefault="000015CD" w:rsidP="000015C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52C22A64" w14:textId="77777777" w:rsidR="000015CD" w:rsidRPr="002672F1" w:rsidRDefault="000015CD" w:rsidP="000015C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DE10DC0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DD96D45" w14:textId="77777777" w:rsidR="000015CD" w:rsidRPr="002672F1" w:rsidRDefault="000015CD" w:rsidP="00001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941C6E8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B78A020" w14:textId="77777777" w:rsidR="000015CD" w:rsidRPr="002672F1" w:rsidRDefault="000015CD" w:rsidP="000015C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DA3D067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407EE505" w14:textId="77777777" w:rsidR="000015CD" w:rsidRPr="002672F1" w:rsidRDefault="000015CD" w:rsidP="006F2BCF">
            <w:pPr>
              <w:pStyle w:val="acctfourfigures"/>
              <w:tabs>
                <w:tab w:val="clear" w:pos="765"/>
                <w:tab w:val="decimal" w:pos="546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F24D658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33FCC88" w14:textId="77777777" w:rsidR="000015CD" w:rsidRPr="002672F1" w:rsidRDefault="000015CD" w:rsidP="000015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19639B9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B315083" w14:textId="77777777" w:rsidR="000015CD" w:rsidRPr="002672F1" w:rsidRDefault="000015CD" w:rsidP="000015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5CD" w:rsidRPr="002672F1" w14:paraId="1C38FF90" w14:textId="77777777" w:rsidTr="00400E7C">
        <w:tc>
          <w:tcPr>
            <w:tcW w:w="2250" w:type="dxa"/>
            <w:shd w:val="clear" w:color="auto" w:fill="auto"/>
            <w:vAlign w:val="bottom"/>
          </w:tcPr>
          <w:p w14:paraId="1909EBD6" w14:textId="387A88FA" w:rsidR="000015CD" w:rsidRPr="002672F1" w:rsidRDefault="000015CD" w:rsidP="000015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</w:t>
            </w:r>
          </w:p>
          <w:p w14:paraId="2CA93D3F" w14:textId="4FE5B849" w:rsidR="000015CD" w:rsidRPr="002672F1" w:rsidRDefault="000015CD" w:rsidP="000015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739F5ED1" w14:textId="19F4FB20" w:rsidR="000015CD" w:rsidRPr="002672F1" w:rsidRDefault="000015CD" w:rsidP="005E66EA">
            <w:pPr>
              <w:pStyle w:val="acctfourfigures"/>
              <w:tabs>
                <w:tab w:val="clear" w:pos="765"/>
              </w:tabs>
              <w:spacing w:line="240" w:lineRule="auto"/>
              <w:ind w:left="-107"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531,796</w:t>
            </w:r>
          </w:p>
        </w:tc>
        <w:tc>
          <w:tcPr>
            <w:tcW w:w="241" w:type="dxa"/>
            <w:vAlign w:val="bottom"/>
          </w:tcPr>
          <w:p w14:paraId="44057C53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17F547F" w14:textId="10D91FFC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185,041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CD94589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64D517E" w14:textId="244648E0" w:rsidR="000015CD" w:rsidRPr="002672F1" w:rsidRDefault="000015CD" w:rsidP="000015C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F3C1581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F11E1AF" w14:textId="72DA514A" w:rsidR="000015CD" w:rsidRPr="002672F1" w:rsidRDefault="000015CD" w:rsidP="006F2BC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2C0BDF1A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E7AAAD5" w14:textId="511D89FB" w:rsidR="000015CD" w:rsidRPr="002672F1" w:rsidRDefault="000015CD" w:rsidP="005E66EA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(159,632)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2F884AC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306856A" w14:textId="2DCD3617" w:rsidR="000015CD" w:rsidRPr="002672F1" w:rsidRDefault="000015CD" w:rsidP="005E66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557,205</w:t>
            </w:r>
          </w:p>
        </w:tc>
      </w:tr>
      <w:tr w:rsidR="000015CD" w:rsidRPr="002672F1" w14:paraId="6DEB5F1D" w14:textId="77777777" w:rsidTr="00400E7C">
        <w:tc>
          <w:tcPr>
            <w:tcW w:w="2250" w:type="dxa"/>
            <w:shd w:val="clear" w:color="auto" w:fill="auto"/>
            <w:vAlign w:val="bottom"/>
          </w:tcPr>
          <w:p w14:paraId="51B0F8CD" w14:textId="77777777" w:rsidR="000015CD" w:rsidRPr="002672F1" w:rsidRDefault="000015CD" w:rsidP="00400E7C">
            <w:pPr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0D45A0E0" w14:textId="6CBB4DE2" w:rsidR="000015CD" w:rsidRPr="002672F1" w:rsidRDefault="000015CD" w:rsidP="000015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  <w:p w14:paraId="43396108" w14:textId="68A7DAD3" w:rsidR="000015CD" w:rsidRPr="002672F1" w:rsidRDefault="000015CD" w:rsidP="00400E7C">
            <w:pPr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4C3777" w14:textId="174ECB00" w:rsidR="000015CD" w:rsidRPr="002672F1" w:rsidRDefault="000015CD" w:rsidP="00465EBA">
            <w:pPr>
              <w:pStyle w:val="acctfourfigures"/>
              <w:tabs>
                <w:tab w:val="clear" w:pos="765"/>
              </w:tabs>
              <w:spacing w:line="240" w:lineRule="auto"/>
              <w:ind w:left="170" w:right="-10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41" w:type="dxa"/>
            <w:vAlign w:val="bottom"/>
          </w:tcPr>
          <w:p w14:paraId="05F8959E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08985" w14:textId="41BC64F4" w:rsidR="000015CD" w:rsidRPr="002672F1" w:rsidRDefault="000015CD" w:rsidP="000015C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F872DB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B1699" w14:textId="21BDF8A6" w:rsidR="000015CD" w:rsidRPr="002672F1" w:rsidRDefault="000015CD" w:rsidP="000015C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67EB9A8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6A54635" w14:textId="5558417F" w:rsidR="000015CD" w:rsidRPr="002672F1" w:rsidRDefault="000015CD" w:rsidP="000015C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>(7,700)</w:t>
            </w:r>
          </w:p>
        </w:tc>
        <w:tc>
          <w:tcPr>
            <w:tcW w:w="264" w:type="dxa"/>
            <w:vAlign w:val="bottom"/>
          </w:tcPr>
          <w:p w14:paraId="3D8359E9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D26D1" w14:textId="59E554F5" w:rsidR="000015CD" w:rsidRPr="002672F1" w:rsidRDefault="000015CD" w:rsidP="009B5EA1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06724B3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7BBC5" w14:textId="69B25C58" w:rsidR="000015CD" w:rsidRPr="002672F1" w:rsidRDefault="000015CD" w:rsidP="000015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45,850</w:t>
            </w:r>
          </w:p>
        </w:tc>
      </w:tr>
      <w:tr w:rsidR="00400E7C" w:rsidRPr="002B2BB7" w14:paraId="4E0390EB" w14:textId="77777777" w:rsidTr="00400E7C">
        <w:tc>
          <w:tcPr>
            <w:tcW w:w="2250" w:type="dxa"/>
            <w:shd w:val="clear" w:color="auto" w:fill="auto"/>
            <w:vAlign w:val="bottom"/>
          </w:tcPr>
          <w:p w14:paraId="79ACC09C" w14:textId="77777777" w:rsidR="000015CD" w:rsidRPr="002672F1" w:rsidRDefault="000015CD" w:rsidP="000015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62238" w14:textId="21350921" w:rsidR="000015CD" w:rsidRPr="002672F1" w:rsidRDefault="000015CD" w:rsidP="000015C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585,346</w:t>
            </w:r>
          </w:p>
        </w:tc>
        <w:tc>
          <w:tcPr>
            <w:tcW w:w="241" w:type="dxa"/>
            <w:vAlign w:val="bottom"/>
          </w:tcPr>
          <w:p w14:paraId="303BC0CC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00EB9" w14:textId="0492F7C3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185,041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21CD63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1244E" w14:textId="1411D4FB" w:rsidR="000015CD" w:rsidRPr="002672F1" w:rsidRDefault="000015CD" w:rsidP="000015C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6AC045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EDB2C" w14:textId="0A60B9A0" w:rsidR="000015CD" w:rsidRPr="002672F1" w:rsidRDefault="000015CD" w:rsidP="000015C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(7,700)</w:t>
            </w:r>
          </w:p>
        </w:tc>
        <w:tc>
          <w:tcPr>
            <w:tcW w:w="264" w:type="dxa"/>
            <w:vAlign w:val="bottom"/>
          </w:tcPr>
          <w:p w14:paraId="300B2B75" w14:textId="77777777" w:rsidR="000015CD" w:rsidRPr="002672F1" w:rsidRDefault="000015CD" w:rsidP="000015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F06BD" w14:textId="7D29D0F2" w:rsidR="000015CD" w:rsidRPr="002672F1" w:rsidRDefault="000015CD" w:rsidP="00465EBA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(159,632)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025555" w14:textId="77777777" w:rsidR="000015CD" w:rsidRPr="002672F1" w:rsidRDefault="000015CD" w:rsidP="0000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05B18" w14:textId="1CE6FD84" w:rsidR="000015CD" w:rsidRPr="002B2BB7" w:rsidRDefault="000015CD" w:rsidP="000015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603,055</w:t>
            </w:r>
          </w:p>
        </w:tc>
      </w:tr>
    </w:tbl>
    <w:p w14:paraId="4FAEC6A2" w14:textId="12E1A98C" w:rsidR="00DE2A97" w:rsidRPr="00EE52AA" w:rsidRDefault="00DE2A97" w:rsidP="00DE2A97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EE52AA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7F071F19" w14:textId="2CAE77E4" w:rsidR="00DE2A97" w:rsidRPr="00400E7C" w:rsidRDefault="00DE2A97" w:rsidP="00DE2A97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highlight w:val="yellow"/>
        </w:rPr>
      </w:pPr>
    </w:p>
    <w:p w14:paraId="466A0600" w14:textId="14316611" w:rsidR="00B373C1" w:rsidRPr="0002230A" w:rsidRDefault="009D63E9" w:rsidP="0002230A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E52AA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C751420" w14:textId="4EE6C9A4" w:rsidR="00B373C1" w:rsidRDefault="00B373C1" w:rsidP="00B37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072D6E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 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  <w:r w:rsidR="00DA0B00" w:rsidRPr="00072D6E">
        <w:rPr>
          <w:rFonts w:asciiTheme="majorBidi" w:hAnsiTheme="majorBidi"/>
          <w:sz w:val="30"/>
          <w:szCs w:val="30"/>
          <w:cs/>
        </w:rPr>
        <w:t xml:space="preserve">บริษัทพิจารณาการด้อยค่าของเงินลงทุนในบริษัทย่อยตามที่เปิดเผยในหมายเหตุข้อ </w:t>
      </w:r>
      <w:r w:rsidR="004F634B">
        <w:rPr>
          <w:rFonts w:asciiTheme="majorBidi" w:hAnsiTheme="majorBidi"/>
          <w:sz w:val="30"/>
          <w:szCs w:val="30"/>
        </w:rPr>
        <w:t>7</w:t>
      </w:r>
    </w:p>
    <w:p w14:paraId="28AE0057" w14:textId="77777777" w:rsidR="00FB1F80" w:rsidRDefault="00FB1F80" w:rsidP="00B37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1D87279" w14:textId="3480A0B9" w:rsidR="00907E00" w:rsidRPr="00D372D1" w:rsidRDefault="0002230A" w:rsidP="00A56D80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highlight w:val="yellow"/>
          <w:shd w:val="clear" w:color="auto" w:fill="D9D9D9" w:themeFill="background1" w:themeFillShade="D9"/>
        </w:rPr>
        <w:sectPr w:rsidR="00907E00" w:rsidRPr="00D372D1" w:rsidSect="00896FB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60"/>
        </w:sectPr>
      </w:pPr>
      <w:r w:rsidRPr="000A4C46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</w:t>
      </w:r>
      <w:r w:rsidRPr="000A4C4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B7992">
        <w:rPr>
          <w:rFonts w:asciiTheme="majorBidi" w:hAnsiTheme="majorBidi" w:cstheme="majorBidi" w:hint="cs"/>
          <w:sz w:val="30"/>
          <w:szCs w:val="30"/>
          <w:cs/>
        </w:rPr>
        <w:t>และบริษัทย่อย (รวมกันเรียกว่า “กลุ่มบริษัท”)</w:t>
      </w:r>
      <w:r w:rsidRPr="000A4C46">
        <w:rPr>
          <w:rFonts w:asciiTheme="majorBidi" w:hAnsiTheme="majorBidi" w:cstheme="majorBidi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ยอดคงเหลือและรายการบัญชีระหว่างกิจการในกลุ่มถูกตัดรายการในการจัดทำงบการเงินรวม</w:t>
      </w:r>
      <w:r w:rsidRPr="000A4C46">
        <w:rPr>
          <w:rFonts w:asciiTheme="majorBidi" w:hAnsiTheme="majorBidi" w:cstheme="majorBidi"/>
          <w:sz w:val="30"/>
          <w:szCs w:val="30"/>
        </w:rPr>
        <w:t xml:space="preserve"> </w:t>
      </w:r>
      <w:r w:rsidRPr="000A4C46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</w:t>
      </w:r>
      <w:r w:rsidR="009B283F">
        <w:rPr>
          <w:rFonts w:asciiTheme="majorBidi" w:hAnsiTheme="majorBidi" w:cstheme="majorBidi" w:hint="cs"/>
          <w:sz w:val="30"/>
          <w:szCs w:val="30"/>
          <w:cs/>
        </w:rPr>
        <w:t>น</w:t>
      </w:r>
    </w:p>
    <w:tbl>
      <w:tblPr>
        <w:tblpPr w:leftFromText="180" w:rightFromText="180" w:vertAnchor="text" w:horzAnchor="margin" w:tblpX="57" w:tblpY="47"/>
        <w:tblW w:w="1411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49"/>
        <w:gridCol w:w="2048"/>
        <w:gridCol w:w="216"/>
        <w:gridCol w:w="1199"/>
        <w:gridCol w:w="850"/>
        <w:gridCol w:w="223"/>
        <w:gridCol w:w="856"/>
        <w:gridCol w:w="221"/>
        <w:gridCol w:w="858"/>
        <w:gridCol w:w="216"/>
        <w:gridCol w:w="863"/>
        <w:gridCol w:w="216"/>
        <w:gridCol w:w="863"/>
        <w:gridCol w:w="216"/>
        <w:gridCol w:w="863"/>
        <w:gridCol w:w="216"/>
        <w:gridCol w:w="863"/>
        <w:gridCol w:w="216"/>
        <w:gridCol w:w="863"/>
      </w:tblGrid>
      <w:tr w:rsidR="004341A3" w:rsidRPr="00EE52AA" w14:paraId="17C30493" w14:textId="77777777" w:rsidTr="004341A3">
        <w:trPr>
          <w:trHeight w:val="389"/>
          <w:tblHeader/>
        </w:trPr>
        <w:tc>
          <w:tcPr>
            <w:tcW w:w="2249" w:type="dxa"/>
            <w:vAlign w:val="bottom"/>
          </w:tcPr>
          <w:p w14:paraId="53CFCFC2" w14:textId="77777777" w:rsidR="004341A3" w:rsidRPr="00EE52AA" w:rsidRDefault="004341A3" w:rsidP="00A56D8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6" w:type="dxa"/>
            <w:gridSpan w:val="18"/>
            <w:vAlign w:val="bottom"/>
          </w:tcPr>
          <w:p w14:paraId="15B6901A" w14:textId="4A8D2E6B" w:rsidR="004341A3" w:rsidRPr="00080719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8071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41A3" w:rsidRPr="00EE52AA" w14:paraId="13ADE2BC" w14:textId="77777777" w:rsidTr="004341A3">
        <w:trPr>
          <w:trHeight w:val="389"/>
          <w:tblHeader/>
        </w:trPr>
        <w:tc>
          <w:tcPr>
            <w:tcW w:w="2249" w:type="dxa"/>
            <w:vAlign w:val="bottom"/>
          </w:tcPr>
          <w:p w14:paraId="2F9327B0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48" w:type="dxa"/>
            <w:vAlign w:val="bottom"/>
          </w:tcPr>
          <w:p w14:paraId="3B664BD3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" w:type="dxa"/>
            <w:vAlign w:val="bottom"/>
          </w:tcPr>
          <w:p w14:paraId="5E77C307" w14:textId="77777777" w:rsidR="004341A3" w:rsidRPr="00EE52AA" w:rsidRDefault="004341A3" w:rsidP="004341A3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vMerge w:val="restart"/>
            <w:hideMark/>
          </w:tcPr>
          <w:p w14:paraId="3381DA88" w14:textId="77777777" w:rsidR="004341A3" w:rsidRPr="00EE52AA" w:rsidRDefault="004341A3">
            <w:pPr>
              <w:pStyle w:val="acctfourfigures"/>
              <w:tabs>
                <w:tab w:val="left" w:pos="720"/>
              </w:tabs>
              <w:ind w:left="-90" w:right="-8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17A957F8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929" w:type="dxa"/>
            <w:gridSpan w:val="3"/>
            <w:vMerge w:val="restart"/>
            <w:vAlign w:val="bottom"/>
            <w:hideMark/>
          </w:tcPr>
          <w:p w14:paraId="56A08049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</w:t>
            </w:r>
          </w:p>
          <w:p w14:paraId="66665D63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21" w:type="dxa"/>
            <w:vAlign w:val="bottom"/>
          </w:tcPr>
          <w:p w14:paraId="00199C40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7" w:type="dxa"/>
            <w:gridSpan w:val="3"/>
            <w:vMerge w:val="restart"/>
            <w:vAlign w:val="bottom"/>
            <w:hideMark/>
          </w:tcPr>
          <w:p w14:paraId="718BEB55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6" w:type="dxa"/>
            <w:vAlign w:val="bottom"/>
          </w:tcPr>
          <w:p w14:paraId="1FD022E7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2" w:type="dxa"/>
            <w:gridSpan w:val="3"/>
            <w:vMerge w:val="restart"/>
            <w:vAlign w:val="bottom"/>
            <w:hideMark/>
          </w:tcPr>
          <w:p w14:paraId="0ED7C552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216" w:type="dxa"/>
            <w:vAlign w:val="bottom"/>
          </w:tcPr>
          <w:p w14:paraId="06B9A69F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2" w:type="dxa"/>
            <w:gridSpan w:val="3"/>
            <w:vMerge w:val="restart"/>
            <w:vAlign w:val="bottom"/>
            <w:hideMark/>
          </w:tcPr>
          <w:p w14:paraId="1B39CE59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EE52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EE52A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4341A3" w:rsidRPr="00EE52AA" w14:paraId="7386DAEE" w14:textId="77777777" w:rsidTr="004341A3">
        <w:trPr>
          <w:trHeight w:val="389"/>
          <w:tblHeader/>
        </w:trPr>
        <w:tc>
          <w:tcPr>
            <w:tcW w:w="2249" w:type="dxa"/>
            <w:vAlign w:val="bottom"/>
          </w:tcPr>
          <w:p w14:paraId="10DFF4D5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48" w:type="dxa"/>
            <w:vAlign w:val="bottom"/>
            <w:hideMark/>
          </w:tcPr>
          <w:p w14:paraId="7AC03B22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16" w:type="dxa"/>
            <w:vAlign w:val="bottom"/>
          </w:tcPr>
          <w:p w14:paraId="3BA98A8D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vMerge/>
            <w:vAlign w:val="center"/>
            <w:hideMark/>
          </w:tcPr>
          <w:p w14:paraId="72351F28" w14:textId="77777777" w:rsidR="004341A3" w:rsidRPr="00EE52AA" w:rsidRDefault="0043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bidi="ar-SA"/>
              </w:rPr>
            </w:pPr>
          </w:p>
        </w:tc>
        <w:tc>
          <w:tcPr>
            <w:tcW w:w="1929" w:type="dxa"/>
            <w:gridSpan w:val="3"/>
            <w:vMerge/>
            <w:vAlign w:val="center"/>
            <w:hideMark/>
          </w:tcPr>
          <w:p w14:paraId="7AF93CDC" w14:textId="77777777" w:rsidR="004341A3" w:rsidRPr="00EE52AA" w:rsidRDefault="0043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221" w:type="dxa"/>
            <w:vAlign w:val="bottom"/>
          </w:tcPr>
          <w:p w14:paraId="46A0C386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7" w:type="dxa"/>
            <w:gridSpan w:val="3"/>
            <w:vMerge/>
            <w:vAlign w:val="center"/>
            <w:hideMark/>
          </w:tcPr>
          <w:p w14:paraId="2079D269" w14:textId="77777777" w:rsidR="004341A3" w:rsidRPr="00EE52AA" w:rsidRDefault="0043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216" w:type="dxa"/>
            <w:vAlign w:val="bottom"/>
          </w:tcPr>
          <w:p w14:paraId="7C89BABE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2" w:type="dxa"/>
            <w:gridSpan w:val="3"/>
            <w:vMerge/>
            <w:vAlign w:val="center"/>
            <w:hideMark/>
          </w:tcPr>
          <w:p w14:paraId="4ACDF87E" w14:textId="77777777" w:rsidR="004341A3" w:rsidRPr="00EE52AA" w:rsidRDefault="0043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216" w:type="dxa"/>
            <w:vAlign w:val="bottom"/>
          </w:tcPr>
          <w:p w14:paraId="5AC2E226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2" w:type="dxa"/>
            <w:gridSpan w:val="3"/>
            <w:vMerge/>
            <w:vAlign w:val="center"/>
            <w:hideMark/>
          </w:tcPr>
          <w:p w14:paraId="016AA69F" w14:textId="77777777" w:rsidR="004341A3" w:rsidRPr="00EE52AA" w:rsidRDefault="0043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</w:tr>
      <w:tr w:rsidR="004341A3" w:rsidRPr="00EE52AA" w14:paraId="351356A7" w14:textId="77777777" w:rsidTr="004341A3">
        <w:trPr>
          <w:trHeight w:val="389"/>
          <w:tblHeader/>
        </w:trPr>
        <w:tc>
          <w:tcPr>
            <w:tcW w:w="2249" w:type="dxa"/>
            <w:vAlign w:val="bottom"/>
          </w:tcPr>
          <w:p w14:paraId="1789CD02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48" w:type="dxa"/>
            <w:vAlign w:val="bottom"/>
          </w:tcPr>
          <w:p w14:paraId="1C8A7E00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" w:type="dxa"/>
            <w:vAlign w:val="bottom"/>
          </w:tcPr>
          <w:p w14:paraId="0810894A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6F93B3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bottom"/>
            <w:hideMark/>
          </w:tcPr>
          <w:p w14:paraId="3C824698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EE52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23" w:type="dxa"/>
            <w:vAlign w:val="bottom"/>
          </w:tcPr>
          <w:p w14:paraId="6CDB05C4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  <w:hideMark/>
          </w:tcPr>
          <w:p w14:paraId="29791429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21" w:type="dxa"/>
            <w:vAlign w:val="bottom"/>
          </w:tcPr>
          <w:p w14:paraId="2507285C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  <w:hideMark/>
          </w:tcPr>
          <w:p w14:paraId="1EA4257E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vAlign w:val="bottom"/>
          </w:tcPr>
          <w:p w14:paraId="1A3F24F9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  <w:hideMark/>
          </w:tcPr>
          <w:p w14:paraId="037A21E7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vAlign w:val="bottom"/>
          </w:tcPr>
          <w:p w14:paraId="7F734C4B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  <w:hideMark/>
          </w:tcPr>
          <w:p w14:paraId="0542CDFD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vAlign w:val="bottom"/>
          </w:tcPr>
          <w:p w14:paraId="6EE51662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  <w:hideMark/>
          </w:tcPr>
          <w:p w14:paraId="6598A5A2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vAlign w:val="bottom"/>
          </w:tcPr>
          <w:p w14:paraId="2C1737C1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  <w:hideMark/>
          </w:tcPr>
          <w:p w14:paraId="11C2C347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vAlign w:val="bottom"/>
          </w:tcPr>
          <w:p w14:paraId="77CA3E4D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  <w:hideMark/>
          </w:tcPr>
          <w:p w14:paraId="24C50311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</w:tr>
      <w:tr w:rsidR="004341A3" w:rsidRPr="00EE52AA" w14:paraId="2860C102" w14:textId="77777777">
        <w:tc>
          <w:tcPr>
            <w:tcW w:w="2249" w:type="dxa"/>
          </w:tcPr>
          <w:p w14:paraId="41F01657" w14:textId="77777777" w:rsidR="004341A3" w:rsidRPr="00EE52AA" w:rsidRDefault="004341A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8" w:type="dxa"/>
          </w:tcPr>
          <w:p w14:paraId="3295E0FF" w14:textId="77777777" w:rsidR="004341A3" w:rsidRPr="00EE52AA" w:rsidRDefault="004341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" w:type="dxa"/>
            <w:vAlign w:val="bottom"/>
          </w:tcPr>
          <w:p w14:paraId="3AE564DD" w14:textId="77777777" w:rsidR="004341A3" w:rsidRPr="00EE52AA" w:rsidRDefault="004341A3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0D5B3E0B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29" w:type="dxa"/>
            <w:gridSpan w:val="3"/>
          </w:tcPr>
          <w:p w14:paraId="3EC3D21B" w14:textId="79C5AA08" w:rsidR="004341A3" w:rsidRPr="004341A3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341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6474" w:type="dxa"/>
            <w:gridSpan w:val="12"/>
            <w:vAlign w:val="bottom"/>
          </w:tcPr>
          <w:p w14:paraId="26265A3E" w14:textId="7A2DD037" w:rsidR="004341A3" w:rsidRPr="004341A3" w:rsidRDefault="004341A3" w:rsidP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341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341A3" w:rsidRPr="00EE52AA" w14:paraId="7AEA9370" w14:textId="77777777" w:rsidTr="004341A3">
        <w:tc>
          <w:tcPr>
            <w:tcW w:w="2249" w:type="dxa"/>
            <w:hideMark/>
          </w:tcPr>
          <w:p w14:paraId="22D94451" w14:textId="77777777" w:rsidR="004341A3" w:rsidRPr="00EE52AA" w:rsidRDefault="004341A3" w:rsidP="004341A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1EA20F" w14:textId="77777777" w:rsidR="004341A3" w:rsidRPr="00EE52AA" w:rsidRDefault="004341A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BC9A1" w14:textId="77777777" w:rsidR="004341A3" w:rsidRPr="00EE52AA" w:rsidRDefault="004341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 สยาม </w:t>
            </w:r>
          </w:p>
          <w:p w14:paraId="5EB2F775" w14:textId="77777777" w:rsidR="004341A3" w:rsidRPr="00EE52AA" w:rsidRDefault="004341A3">
            <w:pPr>
              <w:ind w:left="101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อินฟรา จำกัด</w:t>
            </w:r>
          </w:p>
        </w:tc>
        <w:tc>
          <w:tcPr>
            <w:tcW w:w="2048" w:type="dxa"/>
            <w:hideMark/>
          </w:tcPr>
          <w:p w14:paraId="12CC38C5" w14:textId="77777777" w:rsidR="004341A3" w:rsidRPr="00EE52AA" w:rsidRDefault="004341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ให้บริการซ่อมแซม </w:t>
            </w:r>
          </w:p>
          <w:p w14:paraId="3FAA9B4F" w14:textId="5B503441" w:rsidR="004341A3" w:rsidRPr="00EE52AA" w:rsidRDefault="004341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 w:rsidR="00C236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และเพิ่ม</w:t>
            </w:r>
          </w:p>
          <w:p w14:paraId="0F14F2F4" w14:textId="77777777" w:rsidR="004341A3" w:rsidRPr="00EE52AA" w:rsidRDefault="004341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ความแข็งแรง</w:t>
            </w:r>
          </w:p>
          <w:p w14:paraId="31B93888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11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216" w:type="dxa"/>
            <w:vAlign w:val="bottom"/>
          </w:tcPr>
          <w:p w14:paraId="29BA9498" w14:textId="77777777" w:rsidR="004341A3" w:rsidRPr="00EE52AA" w:rsidRDefault="004341A3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75E3673A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FFC1E5F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625F78D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996E2A5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850" w:type="dxa"/>
          </w:tcPr>
          <w:p w14:paraId="1C81A8B0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312C20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A768657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00C92B7" w14:textId="27DDE9A9" w:rsidR="004341A3" w:rsidRPr="00EE52AA" w:rsidRDefault="00CE504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68.50</w:t>
            </w:r>
          </w:p>
        </w:tc>
        <w:tc>
          <w:tcPr>
            <w:tcW w:w="223" w:type="dxa"/>
            <w:vAlign w:val="bottom"/>
          </w:tcPr>
          <w:p w14:paraId="2D6571E4" w14:textId="77777777" w:rsidR="004341A3" w:rsidRPr="00EE52AA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14:paraId="27CEF19A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9175625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F50A1EF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3611527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68.50</w:t>
            </w:r>
          </w:p>
        </w:tc>
        <w:tc>
          <w:tcPr>
            <w:tcW w:w="221" w:type="dxa"/>
            <w:vAlign w:val="bottom"/>
          </w:tcPr>
          <w:p w14:paraId="6E75765F" w14:textId="77777777" w:rsidR="004341A3" w:rsidRPr="00EE52AA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8" w:type="dxa"/>
            <w:tcBorders>
              <w:left w:val="nil"/>
              <w:bottom w:val="double" w:sz="4" w:space="0" w:color="auto"/>
              <w:right w:val="nil"/>
            </w:tcBorders>
          </w:tcPr>
          <w:p w14:paraId="2B4B086F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88F4FC8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CF4941C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DE2B1BE" w14:textId="29930CCE" w:rsidR="004341A3" w:rsidRPr="00EE52AA" w:rsidRDefault="00CE504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27,400</w:t>
            </w:r>
          </w:p>
        </w:tc>
        <w:tc>
          <w:tcPr>
            <w:tcW w:w="216" w:type="dxa"/>
            <w:vAlign w:val="bottom"/>
          </w:tcPr>
          <w:p w14:paraId="3CC98903" w14:textId="77777777" w:rsidR="004341A3" w:rsidRPr="00EE52AA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</w:tcPr>
          <w:p w14:paraId="1A99FA67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02811BE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C3D7513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CC12595" w14:textId="77777777" w:rsidR="004341A3" w:rsidRPr="00EE52AA" w:rsidRDefault="004341A3" w:rsidP="00CE504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E52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27,400</w:t>
            </w:r>
          </w:p>
        </w:tc>
        <w:tc>
          <w:tcPr>
            <w:tcW w:w="216" w:type="dxa"/>
            <w:vAlign w:val="bottom"/>
          </w:tcPr>
          <w:p w14:paraId="38CB8A23" w14:textId="77777777" w:rsidR="004341A3" w:rsidRPr="00EE52AA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7F45B7" w14:textId="71E5CAB4" w:rsidR="004341A3" w:rsidRPr="000A4C46" w:rsidRDefault="000A4C46" w:rsidP="000A4C46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C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6" w:type="dxa"/>
            <w:vAlign w:val="bottom"/>
          </w:tcPr>
          <w:p w14:paraId="74A277FC" w14:textId="77777777" w:rsidR="004341A3" w:rsidRPr="000A4C46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7E1FE27" w14:textId="77777777" w:rsidR="004341A3" w:rsidRPr="000A4C46" w:rsidRDefault="004341A3" w:rsidP="000A4C46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C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6" w:type="dxa"/>
            <w:vAlign w:val="bottom"/>
          </w:tcPr>
          <w:p w14:paraId="53DFDE88" w14:textId="77777777" w:rsidR="004341A3" w:rsidRPr="000A4C46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</w:tcPr>
          <w:p w14:paraId="4E68E25E" w14:textId="77777777" w:rsidR="004341A3" w:rsidRPr="000A4C46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8C11D9F" w14:textId="77777777" w:rsidR="004341A3" w:rsidRPr="000A4C46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39A1EB4" w14:textId="77777777" w:rsidR="004341A3" w:rsidRPr="000A4C46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A988CE0" w14:textId="5A64582C" w:rsidR="004341A3" w:rsidRPr="000A4C46" w:rsidRDefault="00CE504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C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A4C46" w:rsidRPr="000A4C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A4C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A4C46" w:rsidRPr="000A4C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16" w:type="dxa"/>
            <w:vAlign w:val="bottom"/>
          </w:tcPr>
          <w:p w14:paraId="69612AAA" w14:textId="77777777" w:rsidR="004341A3" w:rsidRPr="000A4C46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</w:tcPr>
          <w:p w14:paraId="4FAEABED" w14:textId="77777777" w:rsidR="004341A3" w:rsidRPr="000A4C46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B0679B6" w14:textId="77777777" w:rsidR="004341A3" w:rsidRPr="000A4C46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2783A6C" w14:textId="77777777" w:rsidR="004341A3" w:rsidRPr="000A4C46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9660C17" w14:textId="77777777" w:rsidR="004341A3" w:rsidRPr="000A4C46" w:rsidRDefault="004341A3" w:rsidP="00CE504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A4C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27,400</w:t>
            </w:r>
          </w:p>
        </w:tc>
      </w:tr>
    </w:tbl>
    <w:p w14:paraId="2D18B539" w14:textId="77777777" w:rsidR="004341A3" w:rsidRPr="00CE5043" w:rsidRDefault="004341A3" w:rsidP="00CE5043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3D43DC" w14:textId="026110A3" w:rsidR="00573171" w:rsidRPr="00CE5043" w:rsidRDefault="00573171" w:rsidP="009D63E9">
      <w:pPr>
        <w:rPr>
          <w:rFonts w:asciiTheme="majorBidi" w:hAnsiTheme="majorBidi" w:cstheme="majorBidi"/>
          <w:sz w:val="30"/>
          <w:szCs w:val="30"/>
        </w:rPr>
      </w:pPr>
    </w:p>
    <w:p w14:paraId="47AC6798" w14:textId="77777777" w:rsidR="00907E00" w:rsidRPr="00D372D1" w:rsidRDefault="00907E00" w:rsidP="009D63E9">
      <w:pPr>
        <w:rPr>
          <w:sz w:val="30"/>
          <w:szCs w:val="30"/>
          <w:highlight w:val="yellow"/>
        </w:rPr>
        <w:sectPr w:rsidR="00907E00" w:rsidRPr="00D372D1" w:rsidSect="006443E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4E0" w:firstRow="1" w:lastRow="1" w:firstColumn="1" w:lastColumn="0" w:noHBand="0" w:noVBand="1"/>
      </w:tblPr>
      <w:tblGrid>
        <w:gridCol w:w="5132"/>
        <w:gridCol w:w="1619"/>
        <w:gridCol w:w="900"/>
        <w:gridCol w:w="1529"/>
      </w:tblGrid>
      <w:tr w:rsidR="002A380C" w:rsidRPr="00D372D1" w14:paraId="0EF94956" w14:textId="77777777" w:rsidTr="00FC385E">
        <w:trPr>
          <w:tblHeader/>
        </w:trPr>
        <w:tc>
          <w:tcPr>
            <w:tcW w:w="2795" w:type="pct"/>
            <w:vAlign w:val="bottom"/>
            <w:hideMark/>
          </w:tcPr>
          <w:p w14:paraId="4F40F1A6" w14:textId="5DA34DB5" w:rsidR="002A380C" w:rsidRPr="002A380C" w:rsidRDefault="002A380C" w:rsidP="003338F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38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205" w:type="pct"/>
            <w:gridSpan w:val="3"/>
          </w:tcPr>
          <w:p w14:paraId="098358FB" w14:textId="2068AA58" w:rsidR="002A380C" w:rsidRPr="002A380C" w:rsidRDefault="002A380C" w:rsidP="003338F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5" w:hanging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8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380C" w:rsidRPr="00D372D1" w14:paraId="6CBC3223" w14:textId="77777777" w:rsidTr="00FC385E">
        <w:tc>
          <w:tcPr>
            <w:tcW w:w="2795" w:type="pct"/>
            <w:vAlign w:val="bottom"/>
            <w:hideMark/>
          </w:tcPr>
          <w:p w14:paraId="235C31FE" w14:textId="46B707E3" w:rsidR="002A380C" w:rsidRPr="002A380C" w:rsidRDefault="003C7132" w:rsidP="003338F2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38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38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38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2" w:type="pct"/>
          </w:tcPr>
          <w:p w14:paraId="6AECC69A" w14:textId="00413A03" w:rsidR="002A380C" w:rsidRPr="002A380C" w:rsidRDefault="002A380C" w:rsidP="002A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90" w:type="pct"/>
          </w:tcPr>
          <w:p w14:paraId="1075DE46" w14:textId="7089A0DA" w:rsidR="002A380C" w:rsidRPr="002A380C" w:rsidRDefault="002A380C" w:rsidP="002A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22F6AF9F" w14:textId="0366D765" w:rsidR="002A380C" w:rsidRPr="002A380C" w:rsidRDefault="002A380C" w:rsidP="002A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C7132" w:rsidRPr="00D372D1" w14:paraId="4C03DBC5" w14:textId="77777777" w:rsidTr="003C7132">
        <w:tc>
          <w:tcPr>
            <w:tcW w:w="2795" w:type="pct"/>
            <w:vAlign w:val="bottom"/>
          </w:tcPr>
          <w:p w14:paraId="7F47DB24" w14:textId="77777777" w:rsidR="003C7132" w:rsidRPr="002A380C" w:rsidRDefault="003C7132" w:rsidP="003338F2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05" w:type="pct"/>
            <w:gridSpan w:val="3"/>
          </w:tcPr>
          <w:p w14:paraId="49909DD5" w14:textId="59EA3DAC" w:rsidR="003C7132" w:rsidRDefault="003C7132" w:rsidP="002A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38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380C" w:rsidRPr="00D372D1" w14:paraId="02BB3759" w14:textId="77777777" w:rsidTr="00FC385E">
        <w:tc>
          <w:tcPr>
            <w:tcW w:w="2795" w:type="pct"/>
            <w:vAlign w:val="bottom"/>
            <w:hideMark/>
          </w:tcPr>
          <w:p w14:paraId="0ADC5E95" w14:textId="77777777" w:rsidR="002A380C" w:rsidRPr="002A380C" w:rsidRDefault="002A380C" w:rsidP="003338F2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38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ลงทุนในบริษัท</w:t>
            </w:r>
            <w:r w:rsidRPr="002A38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38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เอ สยาม อินฟรา จำกัด</w:t>
            </w: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14:paraId="2A994973" w14:textId="36F16F5A" w:rsidR="002A380C" w:rsidRPr="00246971" w:rsidRDefault="00246971" w:rsidP="00246971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71" w:right="52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90" w:type="pct"/>
          </w:tcPr>
          <w:p w14:paraId="1D2F9AD1" w14:textId="73FC2160" w:rsidR="002A380C" w:rsidRPr="002A380C" w:rsidRDefault="002A380C" w:rsidP="003338F2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32522F7" w14:textId="06C7B262" w:rsidR="002A380C" w:rsidRPr="002A380C" w:rsidRDefault="002A380C" w:rsidP="003338F2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27,400</w:t>
            </w:r>
          </w:p>
        </w:tc>
      </w:tr>
    </w:tbl>
    <w:p w14:paraId="63470E19" w14:textId="77777777" w:rsidR="00DE2A97" w:rsidRPr="00D372D1" w:rsidRDefault="00DE2A97" w:rsidP="00DE2A97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09585D16" w14:textId="4B6D7747" w:rsidR="00DE2A97" w:rsidRPr="00025562" w:rsidRDefault="00DE2A97" w:rsidP="00DE2A9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E52AA">
        <w:rPr>
          <w:rFonts w:asciiTheme="majorBidi" w:hAnsiTheme="majorBidi" w:cstheme="majorBidi"/>
          <w:sz w:val="30"/>
          <w:szCs w:val="30"/>
        </w:rPr>
        <w:t>20</w:t>
      </w:r>
      <w:r w:rsidRPr="00EE52AA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EE52AA">
        <w:rPr>
          <w:rFonts w:asciiTheme="majorBidi" w:hAnsiTheme="majorBidi" w:cstheme="majorBidi"/>
          <w:sz w:val="30"/>
          <w:szCs w:val="30"/>
        </w:rPr>
        <w:t xml:space="preserve">2566 </w:t>
      </w:r>
      <w:r w:rsidRPr="00EE52AA">
        <w:rPr>
          <w:rFonts w:asciiTheme="majorBidi" w:hAnsiTheme="majorBidi" w:cstheme="majorBidi" w:hint="cs"/>
          <w:sz w:val="30"/>
          <w:szCs w:val="30"/>
          <w:cs/>
        </w:rPr>
        <w:t>บริษัทได้จดทะเบียนจัดตั้งบริษัท เอ สยาม อินฟรา จำกัด ซึ่งดำเนินธุรกิจด้านการซ่อมแซม ปรับปรุง</w:t>
      </w:r>
      <w:r w:rsidR="005340A5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 w:hint="cs"/>
          <w:sz w:val="30"/>
          <w:szCs w:val="30"/>
          <w:cs/>
        </w:rPr>
        <w:t xml:space="preserve">และเพิ่มความแข็งแรงโครงสร้างพื้นฐาน โดยบริษัทย่อยดังกล่าวมีทุนจดทะเบียนจำนวน </w:t>
      </w:r>
      <w:r w:rsidRPr="00EE52AA">
        <w:rPr>
          <w:rFonts w:asciiTheme="majorBidi" w:hAnsiTheme="majorBidi" w:cstheme="majorBidi"/>
          <w:sz w:val="30"/>
          <w:szCs w:val="30"/>
        </w:rPr>
        <w:t>40</w:t>
      </w:r>
      <w:r w:rsidR="007C5BB9" w:rsidRPr="00EE52AA">
        <w:rPr>
          <w:rFonts w:asciiTheme="majorBidi" w:hAnsiTheme="majorBidi" w:cstheme="majorBidi"/>
          <w:sz w:val="30"/>
          <w:szCs w:val="30"/>
        </w:rPr>
        <w:t>.00</w:t>
      </w:r>
      <w:r w:rsidRPr="00EE52AA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E52AA">
        <w:rPr>
          <w:rFonts w:asciiTheme="majorBidi" w:hAnsiTheme="majorBidi" w:cstheme="majorBidi"/>
          <w:sz w:val="30"/>
          <w:szCs w:val="30"/>
        </w:rPr>
        <w:t xml:space="preserve"> (4,000,000 </w:t>
      </w:r>
      <w:r w:rsidRPr="00EE52AA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F316F6" w:rsidRPr="00EE52AA">
        <w:rPr>
          <w:rFonts w:asciiTheme="majorBidi" w:hAnsiTheme="majorBidi" w:cstheme="majorBidi"/>
          <w:sz w:val="30"/>
          <w:szCs w:val="30"/>
        </w:rPr>
        <w:t>10</w:t>
      </w:r>
      <w:r w:rsidRPr="00EE52AA">
        <w:rPr>
          <w:rFonts w:asciiTheme="majorBidi" w:hAnsiTheme="majorBidi" w:cstheme="majorBidi" w:hint="cs"/>
          <w:sz w:val="30"/>
          <w:szCs w:val="30"/>
          <w:cs/>
        </w:rPr>
        <w:t xml:space="preserve"> บาท</w:t>
      </w:r>
      <w:r w:rsidRPr="00EE52AA">
        <w:rPr>
          <w:rFonts w:asciiTheme="majorBidi" w:hAnsiTheme="majorBidi" w:cstheme="majorBidi"/>
          <w:sz w:val="30"/>
          <w:szCs w:val="30"/>
        </w:rPr>
        <w:t>)</w:t>
      </w:r>
      <w:r w:rsidRPr="00EE52AA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โดยบริษัทมีสัดส่วนการถือหุ้นในบริษัทดังกล่าวในอัตราร้อยละ </w:t>
      </w:r>
      <w:r w:rsidRPr="00EE52AA">
        <w:rPr>
          <w:rFonts w:asciiTheme="majorBidi" w:hAnsiTheme="majorBidi" w:cstheme="majorBidi"/>
          <w:sz w:val="30"/>
          <w:szCs w:val="30"/>
        </w:rPr>
        <w:t>68.50</w:t>
      </w:r>
      <w:r w:rsidRPr="00EE52AA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Pr="00EE52AA">
        <w:rPr>
          <w:rFonts w:asciiTheme="majorBidi" w:hAnsiTheme="majorBidi" w:cstheme="majorBidi"/>
          <w:sz w:val="30"/>
          <w:szCs w:val="30"/>
        </w:rPr>
        <w:t>27.4</w:t>
      </w:r>
      <w:r w:rsidR="007C5BB9" w:rsidRPr="00EE52AA">
        <w:rPr>
          <w:rFonts w:asciiTheme="majorBidi" w:hAnsiTheme="majorBidi" w:cstheme="majorBidi"/>
          <w:sz w:val="30"/>
          <w:szCs w:val="30"/>
        </w:rPr>
        <w:t>0</w:t>
      </w:r>
      <w:r w:rsidRPr="00EE52AA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F869974" w14:textId="18D0A7DB" w:rsidR="00DE2A97" w:rsidRPr="00400E7C" w:rsidRDefault="00DE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64DBF84" w14:textId="7615706A" w:rsidR="000A332D" w:rsidRPr="00025562" w:rsidRDefault="000A332D" w:rsidP="005A0E80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025562">
        <w:rPr>
          <w:rFonts w:asciiTheme="majorBidi" w:hAnsiTheme="majorBidi" w:cstheme="majorBidi"/>
          <w:cs/>
        </w:rPr>
        <w:t>ต้นทุนสัมปทานในการใช้ทางยกระดับ</w:t>
      </w:r>
    </w:p>
    <w:p w14:paraId="663008C1" w14:textId="5BCCB418" w:rsidR="00BF4AF2" w:rsidRPr="00025562" w:rsidRDefault="00BF4AF2" w:rsidP="00BF4AF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96E307C" w14:textId="7AF6B94F" w:rsidR="00B80E32" w:rsidRPr="00EE52AA" w:rsidRDefault="00B80E32" w:rsidP="00BF4AF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E52AA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C090295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ต้นทุนสัมปทานในการใช้ทางยกระดับวัดมูลค่าด้วยราคาทุนหักค่าตัดจำหน่ายสะสมและขาดทุนจากการด้อยค่า</w:t>
      </w:r>
    </w:p>
    <w:p w14:paraId="20B4C414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304B6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ราคาทุนรวมถึงต้นทุนทั้งหมดและค่าใช้จ่ายที่เกี่ยวข้องกับต้นทุนสัมปทานในการใช้ทางยกระดับ รวมถึงค่าธรรมเนียมการจัดการและค่าที่ปรึกษา</w:t>
      </w:r>
      <w:r w:rsidRPr="00EE52AA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>ค่าออกแบบก่อสร้าง ค่าก่อสร้างและต้นทุนทางตรงอื่นๆ</w:t>
      </w:r>
      <w:r w:rsidRPr="00EE52AA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</w:p>
    <w:p w14:paraId="6C57B6A9" w14:textId="77777777" w:rsidR="008A3B6D" w:rsidRPr="00EE52AA" w:rsidRDefault="008A3B6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A5935" w14:textId="77777777" w:rsidR="00B716C3" w:rsidRPr="00EE52AA" w:rsidRDefault="00B716C3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52AA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A69A56A" w14:textId="00AC1E5D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รายจ่ายภายหลังการรับรู้รายการจะรับรู้เป็นต้นทุนสัมปทานในการใช้ทางยกระดับ -</w:t>
      </w:r>
      <w:r w:rsidRPr="00EE52AA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ส่วนเดิมและส่วนต่อขยายด้านทิศเหนือ 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A58CF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9A58CF">
        <w:rPr>
          <w:rFonts w:asciiTheme="majorBidi" w:hAnsiTheme="majorBidi" w:cstheme="majorBidi" w:hint="cs"/>
          <w:sz w:val="30"/>
          <w:szCs w:val="30"/>
          <w:cs/>
        </w:rPr>
        <w:t>รายจ่าย</w:t>
      </w:r>
      <w:r w:rsidR="00966B8D">
        <w:rPr>
          <w:rFonts w:asciiTheme="majorBidi" w:hAnsiTheme="majorBidi" w:cstheme="majorBidi" w:hint="cs"/>
          <w:sz w:val="30"/>
          <w:szCs w:val="30"/>
          <w:cs/>
        </w:rPr>
        <w:t>ที่เกิดขึ้น</w:t>
      </w:r>
      <w:r w:rsidR="009A58CF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966B8D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Pr="00EE52AA">
        <w:rPr>
          <w:rFonts w:asciiTheme="majorBidi" w:hAnsiTheme="majorBidi" w:cstheme="majorBidi"/>
          <w:sz w:val="30"/>
          <w:szCs w:val="30"/>
          <w:cs/>
        </w:rPr>
        <w:t>ในการซ่อมแซมและบำรุงรักษา</w:t>
      </w:r>
      <w:r w:rsidR="00966B8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E52AA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รับรู้ในกำไรหรือขาดทุนเมื่อเกิด</w:t>
      </w:r>
      <w:r w:rsidR="00966B8D">
        <w:rPr>
          <w:rFonts w:asciiTheme="majorBidi" w:hAnsiTheme="majorBidi" w:cstheme="majorBidi" w:hint="cs"/>
          <w:sz w:val="30"/>
          <w:szCs w:val="30"/>
          <w:cs/>
        </w:rPr>
        <w:t>ขึ้น</w:t>
      </w:r>
    </w:p>
    <w:p w14:paraId="78BF86FB" w14:textId="59B9D639" w:rsidR="004B5E23" w:rsidRPr="00EE52AA" w:rsidRDefault="004B5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1FBA58E" w14:textId="2CF61CE7" w:rsidR="00D65C64" w:rsidRPr="00EE52AA" w:rsidRDefault="00204A5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52AA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24DF9141" w14:textId="20B4F02A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  <w:r w:rsidR="007C1B32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="00C75D0B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7C1B32">
        <w:rPr>
          <w:rFonts w:asciiTheme="majorBidi" w:hAnsiTheme="majorBidi" w:cstheme="majorBidi" w:hint="cs"/>
          <w:sz w:val="30"/>
          <w:szCs w:val="30"/>
          <w:cs/>
        </w:rPr>
        <w:t>กลุ่มบริษัทไม่ตัดจำหน่ายสำหรับสินทรัพย์ระหว่างก่อสร้าง</w:t>
      </w:r>
    </w:p>
    <w:p w14:paraId="2FD424FC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EA0BB" w14:textId="7A721333" w:rsidR="00141BA8" w:rsidRDefault="00D65C64" w:rsidP="00247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52AA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ค่าตัดจำหน่ายต้นทุนสัมปทานในการใช้ทางยกระดับ</w:t>
      </w:r>
      <w:r w:rsidR="004A3E8A">
        <w:rPr>
          <w:rFonts w:asciiTheme="majorBidi" w:hAnsiTheme="majorBidi" w:cstheme="majorBidi" w:hint="cs"/>
          <w:spacing w:val="-4"/>
          <w:sz w:val="30"/>
          <w:szCs w:val="30"/>
          <w:cs/>
        </w:rPr>
        <w:t>รับรู้</w:t>
      </w:r>
      <w:r w:rsidRPr="00EE52AA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ในกำไรหรือขาดทุนโดย</w:t>
      </w:r>
      <w:r w:rsidRPr="00EE52AA">
        <w:rPr>
          <w:rFonts w:asciiTheme="majorBidi" w:hAnsiTheme="majorBidi" w:cstheme="majorBidi"/>
          <w:sz w:val="30"/>
          <w:szCs w:val="30"/>
          <w:cs/>
        </w:rPr>
        <w:t>วิธีจำนวนผลผลิต</w:t>
      </w:r>
      <w:r w:rsidRPr="00EE52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457F6">
        <w:rPr>
          <w:rFonts w:asciiTheme="majorBidi" w:hAnsiTheme="majorBidi" w:cstheme="majorBidi"/>
          <w:spacing w:val="-6"/>
          <w:sz w:val="30"/>
          <w:szCs w:val="30"/>
        </w:rPr>
        <w:t>(Unit-of-production method)</w:t>
      </w:r>
      <w:r w:rsidRPr="00B457F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อย่างเป็นระบบตลอดอายุการให้ประโยชน์เชิงเศรษฐกิจนับจากวันที่อยู่ในสภาพพร้อมใช้งาน</w:t>
      </w:r>
      <w:r w:rsidR="00EA31D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EE52AA" w:rsidDel="00E44C55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>ค่าตัดจำหน่ายคำนวณดังนี้</w:t>
      </w:r>
      <w:r w:rsidR="00141BA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359CC8" w14:textId="6ED157B5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ค่าตัดจำหน่ายสำหรับปี </w:t>
      </w:r>
      <w:r w:rsidRPr="00EE52AA">
        <w:rPr>
          <w:rFonts w:asciiTheme="majorBidi" w:hAnsiTheme="majorBidi" w:cstheme="majorBidi"/>
          <w:sz w:val="30"/>
          <w:szCs w:val="30"/>
        </w:rPr>
        <w:t xml:space="preserve">= 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ต้นทุนสัมปทานในการใช้ทางยกระดับสุทธิ </w:t>
      </w:r>
      <w:r w:rsidRPr="00EE52AA">
        <w:rPr>
          <w:rFonts w:asciiTheme="majorBidi" w:hAnsiTheme="majorBidi" w:cstheme="majorBidi"/>
          <w:sz w:val="30"/>
          <w:szCs w:val="30"/>
        </w:rPr>
        <w:t xml:space="preserve">x </w:t>
      </w:r>
      <w:r w:rsidRPr="00EE52AA">
        <w:rPr>
          <w:rFonts w:asciiTheme="majorBidi" w:hAnsiTheme="majorBidi" w:cstheme="majorBidi"/>
          <w:sz w:val="30"/>
          <w:szCs w:val="30"/>
          <w:cs/>
        </w:rPr>
        <w:t>อัตราส่วนปริมาณจราจรที่ใช้สำหรับปี</w:t>
      </w:r>
    </w:p>
    <w:p w14:paraId="5CCC664B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Look w:val="04A0" w:firstRow="1" w:lastRow="0" w:firstColumn="1" w:lastColumn="0" w:noHBand="0" w:noVBand="1"/>
      </w:tblPr>
      <w:tblGrid>
        <w:gridCol w:w="3415"/>
        <w:gridCol w:w="6125"/>
      </w:tblGrid>
      <w:tr w:rsidR="00D65C64" w:rsidRPr="00EE52AA" w14:paraId="7662BA96" w14:textId="77777777" w:rsidTr="00132371"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D2995" w14:textId="77777777" w:rsidR="00D65C64" w:rsidRPr="00EE52AA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อัตราส่วนปริมาณจราจรที่ใช้สำหรับปี </w:t>
            </w:r>
            <w:r w:rsidRPr="00EE52AA">
              <w:rPr>
                <w:rFonts w:asciiTheme="majorBidi" w:hAnsiTheme="majorBidi" w:cstheme="majorBidi"/>
                <w:sz w:val="30"/>
                <w:szCs w:val="30"/>
              </w:rPr>
              <w:t>=</w:t>
            </w: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106E7" w14:textId="77777777" w:rsidR="00D65C64" w:rsidRPr="00EE52AA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>ปริมาณจราจรที่ใช้บริการจริงสำหรับปีปัจจุบัน</w:t>
            </w:r>
          </w:p>
        </w:tc>
      </w:tr>
      <w:tr w:rsidR="00D65C64" w:rsidRPr="00EE52AA" w14:paraId="035F20C3" w14:textId="77777777" w:rsidTr="00132371"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CF132" w14:textId="77777777" w:rsidR="00D65C64" w:rsidRPr="00EE52AA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DE9CC" w14:textId="77777777" w:rsidR="00D65C64" w:rsidRPr="00EE52AA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EE52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ปริมาณจราจรที่ใช้บริการจริงสำหรับปีปัจจุบัน + ประมาณการปริมาณจราจรที่ใช้บริการหลังจากปีปัจจุบันจนถึงตลอดอายุที่เหลือของสัญญาสัมปทาน</w:t>
            </w:r>
            <w:r w:rsidRPr="00EE52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</w:tbl>
    <w:p w14:paraId="737890A9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28998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 xml:space="preserve">ต้นทุนสัมปทานในการใช้ทางยกระดับสุทธิ </w:t>
      </w:r>
      <w:r w:rsidRPr="00EE52AA">
        <w:rPr>
          <w:rFonts w:asciiTheme="majorBidi" w:hAnsiTheme="majorBidi" w:cstheme="majorBidi"/>
          <w:sz w:val="30"/>
          <w:szCs w:val="30"/>
        </w:rPr>
        <w:t>=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 ต้นทุนสัมปทานในการใช้ทางยกระดับ </w:t>
      </w:r>
      <w:r w:rsidRPr="00EE52AA">
        <w:rPr>
          <w:rFonts w:asciiTheme="majorBidi" w:hAnsiTheme="majorBidi" w:cstheme="majorBidi"/>
          <w:sz w:val="30"/>
          <w:szCs w:val="30"/>
        </w:rPr>
        <w:t xml:space="preserve">- </w:t>
      </w:r>
      <w:r w:rsidRPr="00EE52AA">
        <w:rPr>
          <w:rFonts w:asciiTheme="majorBidi" w:hAnsiTheme="majorBidi" w:cstheme="majorBidi"/>
          <w:sz w:val="30"/>
          <w:szCs w:val="30"/>
          <w:cs/>
        </w:rPr>
        <w:t>ค่าตัดจำหน่ายสะสม</w:t>
      </w:r>
    </w:p>
    <w:p w14:paraId="40758321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46D04" w14:textId="775F9921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ประมาณการปริมาณจราจรที่ใช้บริการตลอดอายุสัญญาที่เหลือของสัญญาสัมปทานคำนวณจากประมาณการที่ดีที่สุดที่เกี่ยวข้องกับการใช้ข้อสมมติ</w:t>
      </w:r>
    </w:p>
    <w:p w14:paraId="5E22473B" w14:textId="77777777" w:rsidR="007971B8" w:rsidRPr="00EE52AA" w:rsidRDefault="007971B8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71F1A" w14:textId="543CC903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 xml:space="preserve">การประมาณการระยะเวลาที่คาดว่าจะได้รับประโยชน์ของสินทรัพย์เป็นไปตามข้อตกลงสัมปทานทางยกระดับ </w:t>
      </w:r>
      <w:r w:rsidRPr="00EE52AA">
        <w:rPr>
          <w:rFonts w:asciiTheme="majorBidi" w:hAnsiTheme="majorBidi" w:cstheme="majorBidi"/>
          <w:sz w:val="30"/>
          <w:szCs w:val="30"/>
        </w:rPr>
        <w:t xml:space="preserve">     </w:t>
      </w:r>
      <w:r w:rsidRPr="00EE52AA">
        <w:rPr>
          <w:rFonts w:asciiTheme="majorBidi" w:hAnsiTheme="majorBidi" w:cstheme="majorBidi"/>
          <w:sz w:val="30"/>
          <w:szCs w:val="30"/>
          <w:cs/>
        </w:rPr>
        <w:t>เริ่มจากระยะเวลาที่</w:t>
      </w:r>
      <w:r w:rsidR="006B76A4" w:rsidRPr="00EE52AA">
        <w:rPr>
          <w:rFonts w:hint="cs"/>
          <w:sz w:val="30"/>
          <w:szCs w:val="30"/>
          <w:cs/>
        </w:rPr>
        <w:t>กลุ่ม</w:t>
      </w:r>
      <w:r w:rsidRPr="00EE52AA">
        <w:rPr>
          <w:rFonts w:asciiTheme="majorBidi" w:hAnsiTheme="majorBidi" w:cstheme="majorBidi"/>
          <w:sz w:val="30"/>
          <w:szCs w:val="30"/>
          <w:cs/>
        </w:rPr>
        <w:t>บริษัทสามารถเรียกเก็บค่าผ่านทางจากผู้ใช้ทางยกระดับและสิ้นสุดเมื่อหมดอายุสัมปทานทางยกระดับ</w:t>
      </w:r>
    </w:p>
    <w:p w14:paraId="4BE39693" w14:textId="1A5BE4C8" w:rsidR="00036B89" w:rsidRPr="00EE52AA" w:rsidRDefault="00036B89" w:rsidP="005E415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D0C48B" w14:textId="586C9454" w:rsidR="000409D7" w:rsidRPr="00EE52AA" w:rsidRDefault="005E4151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ขาดทุน</w:t>
      </w:r>
      <w:r w:rsidR="00550248">
        <w:rPr>
          <w:rFonts w:asciiTheme="majorBidi" w:hAnsiTheme="majorBidi" w:cstheme="majorBidi" w:hint="cs"/>
          <w:i/>
          <w:iCs/>
          <w:sz w:val="30"/>
          <w:szCs w:val="30"/>
          <w:cs/>
        </w:rPr>
        <w:t>จาก</w:t>
      </w:r>
      <w:r w:rsidR="000409D7" w:rsidRPr="00EE52AA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</w:t>
      </w:r>
    </w:p>
    <w:p w14:paraId="002C3EE2" w14:textId="66098BCD" w:rsidR="000409D7" w:rsidRPr="00EE52AA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ยอด</w:t>
      </w:r>
      <w:r w:rsidR="004030CE" w:rsidRPr="00EE52AA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EE52AA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="001F54B1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 </w:t>
      </w:r>
      <w:r w:rsidR="005340A5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EE52AA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8C5BB2" w:rsidRPr="00EE52AA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จะทำการประมาณมูลค่าที่คาดว่าจะได้รับคืน </w:t>
      </w:r>
    </w:p>
    <w:p w14:paraId="3C750AD7" w14:textId="77777777" w:rsidR="000409D7" w:rsidRPr="00EE52AA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DB06C" w14:textId="0D3D8E86" w:rsidR="000409D7" w:rsidRPr="00EE52AA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ขาดทุนจากการด้อยค่ารับรู้ในกำไรหรือขาดทุนเมื่อมูลค่าตามบัญชีสูงกว่ามูลค่าที่จะได้รับคืน</w:t>
      </w:r>
    </w:p>
    <w:p w14:paraId="00D6110E" w14:textId="77777777" w:rsidR="000409D7" w:rsidRPr="00EE52AA" w:rsidRDefault="000409D7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F58F644" w14:textId="215A061F" w:rsidR="000409D7" w:rsidRPr="00964181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</w:t>
      </w:r>
      <w:r w:rsidR="00964181">
        <w:rPr>
          <w:rFonts w:asciiTheme="majorBidi" w:hAnsiTheme="majorBidi" w:cstheme="majorBidi"/>
          <w:sz w:val="30"/>
          <w:szCs w:val="30"/>
        </w:rPr>
        <w:br/>
      </w:r>
      <w:r w:rsidRPr="00964181">
        <w:rPr>
          <w:rFonts w:asciiTheme="majorBidi" w:hAnsiTheme="majorBidi" w:cstheme="majorBidi"/>
          <w:sz w:val="30"/>
          <w:szCs w:val="30"/>
          <w:cs/>
        </w:rPr>
        <w:t>การ</w:t>
      </w:r>
      <w:r w:rsidRPr="00400E7C">
        <w:rPr>
          <w:rFonts w:asciiTheme="majorBidi" w:hAnsiTheme="majorBidi" w:cstheme="majorBidi"/>
          <w:sz w:val="30"/>
          <w:szCs w:val="30"/>
          <w:cs/>
        </w:rPr>
        <w:t>ขายแล้วแต่มูลค่าใดจะสูงกว่า ในการประเมินมูลค่าจากการใช้ของสินทรัพย์</w:t>
      </w:r>
      <w:r w:rsidR="00B02470" w:rsidRPr="00400E7C">
        <w:rPr>
          <w:rFonts w:asciiTheme="majorBidi" w:hAnsiTheme="majorBidi" w:cstheme="majorBidi"/>
          <w:sz w:val="30"/>
          <w:szCs w:val="30"/>
          <w:cs/>
        </w:rPr>
        <w:t>คำนวณโดยใช้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</w:t>
      </w:r>
      <w:r w:rsidRPr="00964181">
        <w:rPr>
          <w:rFonts w:asciiTheme="majorBidi" w:hAnsiTheme="majorBidi" w:cstheme="majorBidi"/>
          <w:sz w:val="30"/>
          <w:szCs w:val="30"/>
          <w:cs/>
        </w:rPr>
        <w:t>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</w:t>
      </w:r>
      <w:r w:rsidR="00143273" w:rsidRPr="0096418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964181">
        <w:rPr>
          <w:rFonts w:asciiTheme="majorBidi" w:hAnsiTheme="majorBidi" w:cstheme="majorBidi"/>
          <w:sz w:val="30"/>
          <w:szCs w:val="30"/>
          <w:cs/>
        </w:rPr>
        <w:t>อาจประเมินได้ในตลาดปัจจุบัน ซึ่งแปรไปตามเวลาและความเสี่ยงที่มีต่อสินทรัพย์</w:t>
      </w:r>
    </w:p>
    <w:p w14:paraId="02EC60AE" w14:textId="77777777" w:rsidR="000409D7" w:rsidRPr="00EE52AA" w:rsidRDefault="000409D7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4BC9DEC" w14:textId="59819E07" w:rsidR="002E48B2" w:rsidRPr="007C232A" w:rsidRDefault="000409D7" w:rsidP="00DC37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="00033B5E">
        <w:rPr>
          <w:rFonts w:asciiTheme="majorBidi" w:hAnsiTheme="majorBidi" w:cstheme="majorBidi" w:hint="cs"/>
          <w:sz w:val="30"/>
          <w:szCs w:val="30"/>
          <w:cs/>
        </w:rPr>
        <w:t>แต่</w:t>
      </w:r>
      <w:r w:rsidRPr="00EE52AA">
        <w:rPr>
          <w:rFonts w:asciiTheme="majorBidi" w:hAnsiTheme="majorBidi" w:cstheme="majorBidi"/>
          <w:sz w:val="30"/>
          <w:szCs w:val="30"/>
          <w:cs/>
        </w:rPr>
        <w:t>ไม่เกินกว่ามูลค่าตามบัญชีภายหลังหักค่าตัดจำหน่ายเสมือนหนึ่งไม่เคยมีการบันทึกขาดทุนจากการด้อยค่ามาก่อน</w:t>
      </w:r>
      <w:r w:rsidRPr="007C232A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382A305" w14:textId="2E8EC76D" w:rsidR="002E48B2" w:rsidRDefault="002E48B2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530"/>
        <w:gridCol w:w="270"/>
        <w:gridCol w:w="1440"/>
        <w:gridCol w:w="270"/>
        <w:gridCol w:w="1440"/>
      </w:tblGrid>
      <w:tr w:rsidR="00434827" w:rsidRPr="00557EFA" w14:paraId="6B67D4AD" w14:textId="77777777" w:rsidTr="00035E9D">
        <w:trPr>
          <w:tblHeader/>
        </w:trPr>
        <w:tc>
          <w:tcPr>
            <w:tcW w:w="4230" w:type="dxa"/>
            <w:vAlign w:val="bottom"/>
          </w:tcPr>
          <w:p w14:paraId="05AC12D1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vAlign w:val="bottom"/>
          </w:tcPr>
          <w:p w14:paraId="355A7C85" w14:textId="20E0B5E4" w:rsidR="00434827" w:rsidRPr="00557EFA" w:rsidRDefault="00434827" w:rsidP="002A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35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83504B"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827" w:rsidRPr="00557EFA" w14:paraId="05C0EA0F" w14:textId="77777777" w:rsidTr="00035E9D">
        <w:trPr>
          <w:tblHeader/>
        </w:trPr>
        <w:tc>
          <w:tcPr>
            <w:tcW w:w="4230" w:type="dxa"/>
            <w:vAlign w:val="bottom"/>
          </w:tcPr>
          <w:p w14:paraId="0956F34D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C08D96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EF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</w:t>
            </w:r>
          </w:p>
        </w:tc>
        <w:tc>
          <w:tcPr>
            <w:tcW w:w="270" w:type="dxa"/>
            <w:vAlign w:val="bottom"/>
          </w:tcPr>
          <w:p w14:paraId="6104B1AB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20E8D5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590E295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51589B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4827" w:rsidRPr="00557EFA" w14:paraId="2CC2B1AA" w14:textId="77777777" w:rsidTr="00035E9D">
        <w:trPr>
          <w:tblHeader/>
        </w:trPr>
        <w:tc>
          <w:tcPr>
            <w:tcW w:w="4230" w:type="dxa"/>
            <w:vAlign w:val="bottom"/>
          </w:tcPr>
          <w:p w14:paraId="54DFFA52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F930774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EF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ในการใช้</w:t>
            </w:r>
          </w:p>
        </w:tc>
        <w:tc>
          <w:tcPr>
            <w:tcW w:w="270" w:type="dxa"/>
            <w:vAlign w:val="bottom"/>
          </w:tcPr>
          <w:p w14:paraId="3691B85F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5AD614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E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AD36E45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3A1EF7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4827" w:rsidRPr="00557EFA" w14:paraId="37A1D5C3" w14:textId="77777777" w:rsidTr="00035E9D">
        <w:trPr>
          <w:tblHeader/>
        </w:trPr>
        <w:tc>
          <w:tcPr>
            <w:tcW w:w="4230" w:type="dxa"/>
            <w:vAlign w:val="bottom"/>
          </w:tcPr>
          <w:p w14:paraId="4426889F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5408A4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EFA">
              <w:rPr>
                <w:rFonts w:asciiTheme="majorBidi" w:hAnsiTheme="majorBidi" w:cstheme="majorBidi"/>
                <w:sz w:val="30"/>
                <w:szCs w:val="30"/>
                <w:cs/>
              </w:rPr>
              <w:t>ทางยกระดับ</w:t>
            </w:r>
          </w:p>
        </w:tc>
        <w:tc>
          <w:tcPr>
            <w:tcW w:w="270" w:type="dxa"/>
            <w:vAlign w:val="bottom"/>
          </w:tcPr>
          <w:p w14:paraId="53DC3CFD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31CA5B4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EF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70" w:type="dxa"/>
            <w:vAlign w:val="bottom"/>
          </w:tcPr>
          <w:p w14:paraId="3D0DC488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4395C96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E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34827" w:rsidRPr="00557EFA" w14:paraId="7BE8FF40" w14:textId="77777777" w:rsidTr="00035E9D">
        <w:trPr>
          <w:tblHeader/>
        </w:trPr>
        <w:tc>
          <w:tcPr>
            <w:tcW w:w="4230" w:type="dxa"/>
            <w:vAlign w:val="bottom"/>
          </w:tcPr>
          <w:p w14:paraId="56926990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vAlign w:val="bottom"/>
          </w:tcPr>
          <w:p w14:paraId="49E89D57" w14:textId="77777777" w:rsidR="00434827" w:rsidRPr="00557EF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4827" w:rsidRPr="00D372D1" w14:paraId="40C78F5D" w14:textId="77777777" w:rsidTr="00035E9D">
        <w:tc>
          <w:tcPr>
            <w:tcW w:w="4230" w:type="dxa"/>
            <w:vAlign w:val="bottom"/>
          </w:tcPr>
          <w:p w14:paraId="349522A0" w14:textId="77777777" w:rsidR="00434827" w:rsidRPr="00EE52A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585E2F03" w14:textId="77777777" w:rsidR="00434827" w:rsidRPr="00EE52A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3E6C98" w14:textId="77777777" w:rsidR="00434827" w:rsidRPr="00EE52A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D8C946" w14:textId="77777777" w:rsidR="00434827" w:rsidRPr="00EE52A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AE7C43" w14:textId="77777777" w:rsidR="00434827" w:rsidRPr="00EE52A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E1FD84" w14:textId="77777777" w:rsidR="00434827" w:rsidRPr="00EE52AA" w:rsidRDefault="0043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915" w:rsidRPr="00D372D1" w14:paraId="095F695F" w14:textId="77777777" w:rsidTr="00035E9D">
        <w:tc>
          <w:tcPr>
            <w:tcW w:w="4230" w:type="dxa"/>
            <w:vAlign w:val="bottom"/>
          </w:tcPr>
          <w:p w14:paraId="42D3B787" w14:textId="266FAA4A" w:rsidR="00153915" w:rsidRPr="00EE52AA" w:rsidRDefault="00153915" w:rsidP="001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E52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4F34A097" w14:textId="023531C4" w:rsidR="00153915" w:rsidRPr="00EE52AA" w:rsidRDefault="00153915" w:rsidP="0015391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</w:rPr>
              <w:t>15,058,337</w:t>
            </w:r>
          </w:p>
        </w:tc>
        <w:tc>
          <w:tcPr>
            <w:tcW w:w="270" w:type="dxa"/>
          </w:tcPr>
          <w:p w14:paraId="3101A5EF" w14:textId="77777777" w:rsidR="00153915" w:rsidRPr="00EE52AA" w:rsidRDefault="00153915" w:rsidP="0015391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7479CF0" w14:textId="474B508D" w:rsidR="00153915" w:rsidRPr="00EE52AA" w:rsidRDefault="00153915" w:rsidP="0015391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</w:rPr>
              <w:t>17,065</w:t>
            </w:r>
          </w:p>
        </w:tc>
        <w:tc>
          <w:tcPr>
            <w:tcW w:w="270" w:type="dxa"/>
          </w:tcPr>
          <w:p w14:paraId="015C783C" w14:textId="77777777" w:rsidR="00153915" w:rsidRPr="00EE52AA" w:rsidRDefault="00153915" w:rsidP="0015391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37D4F7E" w14:textId="449F04B6" w:rsidR="00153915" w:rsidRPr="00EE52AA" w:rsidRDefault="00153915" w:rsidP="009769F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</w:rPr>
              <w:t>15,075,402</w:t>
            </w:r>
          </w:p>
        </w:tc>
      </w:tr>
      <w:tr w:rsidR="00FF78F5" w:rsidRPr="00D372D1" w14:paraId="2ABDB24A" w14:textId="77777777" w:rsidTr="00035E9D">
        <w:tc>
          <w:tcPr>
            <w:tcW w:w="4230" w:type="dxa"/>
            <w:vAlign w:val="bottom"/>
          </w:tcPr>
          <w:p w14:paraId="77ED3040" w14:textId="77777777" w:rsidR="00FF78F5" w:rsidRPr="00EE52AA" w:rsidRDefault="00FF78F5" w:rsidP="00FF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530" w:type="dxa"/>
          </w:tcPr>
          <w:p w14:paraId="6160EE80" w14:textId="3954932D" w:rsidR="00FF78F5" w:rsidRPr="00EE52AA" w:rsidRDefault="00FF78F5" w:rsidP="00B003C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AA8A07" w14:textId="77777777" w:rsidR="00FF78F5" w:rsidRPr="00EE52AA" w:rsidRDefault="00FF78F5" w:rsidP="00FF78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F7E0D1A" w14:textId="68061C1B" w:rsidR="00FF78F5" w:rsidRPr="00EE52AA" w:rsidRDefault="00FF78F5" w:rsidP="00FF78F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45,347</w:t>
            </w:r>
          </w:p>
        </w:tc>
        <w:tc>
          <w:tcPr>
            <w:tcW w:w="270" w:type="dxa"/>
          </w:tcPr>
          <w:p w14:paraId="31C98121" w14:textId="77777777" w:rsidR="00FF78F5" w:rsidRPr="00EE52AA" w:rsidRDefault="00FF78F5" w:rsidP="00FF78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A6B8AEF" w14:textId="09252B7C" w:rsidR="00FF78F5" w:rsidRPr="00EE52AA" w:rsidRDefault="00FF78F5" w:rsidP="009769F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45,347</w:t>
            </w:r>
          </w:p>
        </w:tc>
      </w:tr>
      <w:tr w:rsidR="00FF78F5" w:rsidRPr="00D372D1" w14:paraId="7D8BCE85" w14:textId="77777777" w:rsidTr="00035E9D">
        <w:tc>
          <w:tcPr>
            <w:tcW w:w="4230" w:type="dxa"/>
            <w:vAlign w:val="bottom"/>
          </w:tcPr>
          <w:p w14:paraId="2732A59C" w14:textId="0FAA75E6" w:rsidR="00FF78F5" w:rsidRPr="00EE52AA" w:rsidRDefault="00FF78F5" w:rsidP="00FF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082750" w14:textId="0559D7E3" w:rsidR="00FF78F5" w:rsidRPr="00EE52AA" w:rsidRDefault="00FF78F5" w:rsidP="00FF78F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62,412</w:t>
            </w:r>
          </w:p>
        </w:tc>
        <w:tc>
          <w:tcPr>
            <w:tcW w:w="270" w:type="dxa"/>
          </w:tcPr>
          <w:p w14:paraId="1CD91982" w14:textId="77777777" w:rsidR="00FF78F5" w:rsidRPr="00EE52AA" w:rsidRDefault="00FF78F5" w:rsidP="00FF78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B443DA" w14:textId="768609A0" w:rsidR="00FF78F5" w:rsidRPr="00EE52AA" w:rsidRDefault="00FF78F5" w:rsidP="00FF78F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(62,412)</w:t>
            </w:r>
          </w:p>
        </w:tc>
        <w:tc>
          <w:tcPr>
            <w:tcW w:w="270" w:type="dxa"/>
          </w:tcPr>
          <w:p w14:paraId="519BE1CE" w14:textId="77777777" w:rsidR="00FF78F5" w:rsidRPr="00EE52AA" w:rsidRDefault="00FF78F5" w:rsidP="00FF78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326CFB" w14:textId="7201F695" w:rsidR="00FF78F5" w:rsidRPr="00EE52AA" w:rsidRDefault="00FF78F5" w:rsidP="009769F3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57EFA" w:rsidRPr="00D372D1" w14:paraId="471CA86B" w14:textId="77777777" w:rsidTr="00035E9D">
        <w:tc>
          <w:tcPr>
            <w:tcW w:w="4230" w:type="dxa"/>
            <w:vAlign w:val="bottom"/>
          </w:tcPr>
          <w:p w14:paraId="4A6D94F4" w14:textId="46E2E868" w:rsidR="00557EFA" w:rsidRPr="00EE52AA" w:rsidRDefault="00557EFA" w:rsidP="00557EF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F826D6" w14:textId="76616E20" w:rsidR="00557EFA" w:rsidRPr="00EE52AA" w:rsidRDefault="00557EFA" w:rsidP="00557EF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15,120,749</w:t>
            </w:r>
          </w:p>
        </w:tc>
        <w:tc>
          <w:tcPr>
            <w:tcW w:w="270" w:type="dxa"/>
          </w:tcPr>
          <w:p w14:paraId="12F6C38D" w14:textId="77777777" w:rsidR="00557EFA" w:rsidRPr="00EE52AA" w:rsidRDefault="00557EFA" w:rsidP="0033352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B8A99A" w14:textId="07949287" w:rsidR="00557EFA" w:rsidRPr="00EE52AA" w:rsidRDefault="00557EFA" w:rsidP="00B003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F4753" w14:textId="77777777" w:rsidR="00557EFA" w:rsidRPr="00EE52AA" w:rsidRDefault="00557EFA" w:rsidP="0033352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6FEE7B" w14:textId="6AFB7690" w:rsidR="00557EFA" w:rsidRPr="00EE52AA" w:rsidRDefault="00557EFA" w:rsidP="009769F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15,120,749</w:t>
            </w:r>
          </w:p>
        </w:tc>
      </w:tr>
      <w:tr w:rsidR="009769F3" w:rsidRPr="00D372D1" w14:paraId="4806E415" w14:textId="77777777" w:rsidTr="00035E9D">
        <w:tc>
          <w:tcPr>
            <w:tcW w:w="4230" w:type="dxa"/>
            <w:vAlign w:val="bottom"/>
          </w:tcPr>
          <w:p w14:paraId="3175F281" w14:textId="3D119EEF" w:rsidR="009769F3" w:rsidRPr="00EE52AA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50C58" w14:textId="26FB83F9" w:rsidR="009769F3" w:rsidRPr="00EE52AA" w:rsidRDefault="009769F3" w:rsidP="00B453F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15,120,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749</w:t>
            </w:r>
          </w:p>
        </w:tc>
        <w:tc>
          <w:tcPr>
            <w:tcW w:w="270" w:type="dxa"/>
            <w:vAlign w:val="bottom"/>
          </w:tcPr>
          <w:p w14:paraId="32173867" w14:textId="77777777" w:rsidR="009769F3" w:rsidRPr="00EE52AA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DB963E" w14:textId="0211791F" w:rsidR="009769F3" w:rsidRPr="009769F3" w:rsidRDefault="009769F3" w:rsidP="009769F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1FA5A8" w14:textId="77777777" w:rsidR="009769F3" w:rsidRPr="00EE52AA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315C4" w14:textId="1A02A0B4" w:rsidR="009769F3" w:rsidRPr="009769F3" w:rsidRDefault="009769F3" w:rsidP="00B453F5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15,120,749</w:t>
            </w:r>
          </w:p>
        </w:tc>
      </w:tr>
      <w:tr w:rsidR="009769F3" w:rsidRPr="00557EFA" w14:paraId="2C5444B0" w14:textId="77777777" w:rsidTr="00035E9D">
        <w:tc>
          <w:tcPr>
            <w:tcW w:w="4230" w:type="dxa"/>
            <w:vAlign w:val="bottom"/>
          </w:tcPr>
          <w:p w14:paraId="0ADAC2DC" w14:textId="77777777" w:rsidR="009769F3" w:rsidRPr="00EE52AA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7232D0" w14:textId="77777777" w:rsidR="009769F3" w:rsidRPr="00EE52AA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141495" w14:textId="77777777" w:rsidR="009769F3" w:rsidRPr="00EE52AA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664263" w14:textId="77777777" w:rsidR="009769F3" w:rsidRPr="00EE52AA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DBAE4" w14:textId="77777777" w:rsidR="009769F3" w:rsidRPr="00EE52AA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77806" w14:textId="77777777" w:rsidR="009769F3" w:rsidRPr="00EE52AA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9F3" w:rsidRPr="00D372D1" w14:paraId="727DF914" w14:textId="77777777" w:rsidTr="00035E9D">
        <w:tc>
          <w:tcPr>
            <w:tcW w:w="4230" w:type="dxa"/>
            <w:vAlign w:val="bottom"/>
          </w:tcPr>
          <w:p w14:paraId="4B68D857" w14:textId="77777777" w:rsidR="009769F3" w:rsidRPr="00EE52AA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0404BDD" w14:textId="77777777" w:rsidR="009769F3" w:rsidRPr="00EE52AA" w:rsidRDefault="009769F3" w:rsidP="009769F3">
            <w:pPr>
              <w:pStyle w:val="acctfourfigures"/>
              <w:tabs>
                <w:tab w:val="clear" w:pos="765"/>
                <w:tab w:val="decimal" w:pos="882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B10FD" w14:textId="77777777" w:rsidR="009769F3" w:rsidRPr="00EE52AA" w:rsidRDefault="009769F3" w:rsidP="009769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B77A1F" w14:textId="77777777" w:rsidR="009769F3" w:rsidRPr="00EE52AA" w:rsidRDefault="009769F3" w:rsidP="009769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D4EAA6" w14:textId="77777777" w:rsidR="009769F3" w:rsidRPr="00EE52AA" w:rsidRDefault="009769F3" w:rsidP="009769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3AD804" w14:textId="77777777" w:rsidR="009769F3" w:rsidRPr="00EE52AA" w:rsidRDefault="009769F3" w:rsidP="009769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9F3" w:rsidRPr="00D372D1" w14:paraId="4D0FCF5E" w14:textId="77777777" w:rsidTr="00035E9D">
        <w:tc>
          <w:tcPr>
            <w:tcW w:w="4230" w:type="dxa"/>
            <w:vAlign w:val="bottom"/>
          </w:tcPr>
          <w:p w14:paraId="65C9561F" w14:textId="06A3158D" w:rsidR="009769F3" w:rsidRPr="00B003CE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03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003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7F9C5CA" w14:textId="5A7A212E" w:rsidR="009769F3" w:rsidRPr="00B003CE" w:rsidRDefault="009769F3" w:rsidP="009769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</w:rPr>
              <w:t>5,990,765</w:t>
            </w:r>
          </w:p>
        </w:tc>
        <w:tc>
          <w:tcPr>
            <w:tcW w:w="270" w:type="dxa"/>
          </w:tcPr>
          <w:p w14:paraId="4425D11E" w14:textId="77777777" w:rsidR="009769F3" w:rsidRPr="00B003CE" w:rsidRDefault="009769F3" w:rsidP="009769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9D433C0" w14:textId="3304FEEC" w:rsidR="009769F3" w:rsidRPr="00B003CE" w:rsidRDefault="009769F3" w:rsidP="009769F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2545E" w14:textId="77777777" w:rsidR="009769F3" w:rsidRPr="00B003CE" w:rsidRDefault="009769F3" w:rsidP="009769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BFB91AA" w14:textId="617C4204" w:rsidR="009769F3" w:rsidRPr="00B003CE" w:rsidRDefault="009769F3" w:rsidP="009769F3">
            <w:pPr>
              <w:pStyle w:val="acctfourfigures"/>
              <w:tabs>
                <w:tab w:val="clear" w:pos="765"/>
              </w:tabs>
              <w:spacing w:line="240" w:lineRule="auto"/>
              <w:ind w:left="-198" w:right="1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</w:rPr>
              <w:t>5,990,765</w:t>
            </w:r>
          </w:p>
        </w:tc>
      </w:tr>
      <w:tr w:rsidR="009769F3" w:rsidRPr="00D372D1" w14:paraId="0096BA17" w14:textId="77777777" w:rsidTr="00035E9D">
        <w:tc>
          <w:tcPr>
            <w:tcW w:w="4230" w:type="dxa"/>
            <w:vAlign w:val="bottom"/>
          </w:tcPr>
          <w:p w14:paraId="34740729" w14:textId="77777777" w:rsidR="009769F3" w:rsidRPr="00B003CE" w:rsidRDefault="009769F3" w:rsidP="009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4371AE" w14:textId="54E30E8F" w:rsidR="009769F3" w:rsidRPr="00B003CE" w:rsidRDefault="009769F3" w:rsidP="009769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500,878</w:t>
            </w:r>
          </w:p>
        </w:tc>
        <w:tc>
          <w:tcPr>
            <w:tcW w:w="270" w:type="dxa"/>
          </w:tcPr>
          <w:p w14:paraId="506D0C7B" w14:textId="77777777" w:rsidR="009769F3" w:rsidRPr="00B003CE" w:rsidRDefault="009769F3" w:rsidP="009769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84B696" w14:textId="25B26056" w:rsidR="009769F3" w:rsidRPr="00B003CE" w:rsidRDefault="009769F3" w:rsidP="009769F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5D3B2F" w14:textId="77777777" w:rsidR="009769F3" w:rsidRPr="00B003CE" w:rsidRDefault="009769F3" w:rsidP="009769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B457BC" w14:textId="625CC8C2" w:rsidR="009769F3" w:rsidRPr="00B003CE" w:rsidRDefault="009769F3" w:rsidP="009769F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500,878</w:t>
            </w:r>
          </w:p>
        </w:tc>
      </w:tr>
      <w:tr w:rsidR="009769F3" w:rsidRPr="00D372D1" w14:paraId="6D006CE9" w14:textId="77777777" w:rsidTr="00035E9D">
        <w:tc>
          <w:tcPr>
            <w:tcW w:w="4230" w:type="dxa"/>
            <w:vAlign w:val="bottom"/>
          </w:tcPr>
          <w:p w14:paraId="316DC253" w14:textId="261DBE1A" w:rsidR="009769F3" w:rsidRPr="00EE52AA" w:rsidRDefault="009769F3" w:rsidP="009769F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C4A5F2" w14:textId="5B588D59" w:rsidR="009769F3" w:rsidRPr="00EE52AA" w:rsidRDefault="009769F3" w:rsidP="009769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6,491,643</w:t>
            </w:r>
          </w:p>
        </w:tc>
        <w:tc>
          <w:tcPr>
            <w:tcW w:w="270" w:type="dxa"/>
          </w:tcPr>
          <w:p w14:paraId="451F184E" w14:textId="77777777" w:rsidR="009769F3" w:rsidRPr="00EE52AA" w:rsidRDefault="009769F3" w:rsidP="009769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F45355" w14:textId="258CA9AC" w:rsidR="009769F3" w:rsidRPr="00EE52AA" w:rsidRDefault="009769F3" w:rsidP="009769F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2DCC68" w14:textId="77777777" w:rsidR="009769F3" w:rsidRPr="00EE52AA" w:rsidRDefault="009769F3" w:rsidP="009769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07742B" w14:textId="1ADE4374" w:rsidR="009769F3" w:rsidRPr="00EE52AA" w:rsidRDefault="009769F3" w:rsidP="00B003C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6,491,643</w:t>
            </w:r>
          </w:p>
        </w:tc>
      </w:tr>
      <w:tr w:rsidR="00B003CE" w:rsidRPr="00D372D1" w14:paraId="140A568F" w14:textId="77777777" w:rsidTr="00035E9D">
        <w:tc>
          <w:tcPr>
            <w:tcW w:w="4230" w:type="dxa"/>
            <w:vAlign w:val="bottom"/>
          </w:tcPr>
          <w:p w14:paraId="3F6E322F" w14:textId="034061FF" w:rsidR="00B003CE" w:rsidRPr="00B003CE" w:rsidRDefault="00B003CE" w:rsidP="00B0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880999" w14:textId="41B9B263" w:rsidR="00B003CE" w:rsidRPr="00CE4541" w:rsidRDefault="00AA4CFF" w:rsidP="00B003C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45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699,040</w:t>
            </w:r>
          </w:p>
        </w:tc>
        <w:tc>
          <w:tcPr>
            <w:tcW w:w="270" w:type="dxa"/>
          </w:tcPr>
          <w:p w14:paraId="5AE4E1DC" w14:textId="77777777" w:rsidR="00B003CE" w:rsidRPr="00CE4541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B9A65E" w14:textId="38A75844" w:rsidR="00B003CE" w:rsidRPr="00CE4541" w:rsidRDefault="00B003CE" w:rsidP="00B003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45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30233E" w14:textId="77777777" w:rsidR="00B003CE" w:rsidRPr="00CE4541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C4B2C1" w14:textId="07B3A82B" w:rsidR="00B003CE" w:rsidRPr="00CE4541" w:rsidRDefault="00AA4CFF" w:rsidP="00B003C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45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699,040</w:t>
            </w:r>
          </w:p>
        </w:tc>
      </w:tr>
      <w:tr w:rsidR="00B003CE" w:rsidRPr="00D372D1" w14:paraId="2B71A500" w14:textId="77777777" w:rsidTr="00035E9D">
        <w:tc>
          <w:tcPr>
            <w:tcW w:w="4230" w:type="dxa"/>
            <w:vAlign w:val="bottom"/>
          </w:tcPr>
          <w:p w14:paraId="4AFE99E4" w14:textId="7CEA8136" w:rsidR="00B003CE" w:rsidRPr="00EE52AA" w:rsidRDefault="00B003CE" w:rsidP="00B0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46292A0" w14:textId="25EA8114" w:rsidR="00B003CE" w:rsidRPr="00EE52AA" w:rsidRDefault="00B003CE" w:rsidP="00B003C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A642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,68</w:t>
            </w:r>
            <w:r w:rsidR="00A642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49FD2F2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6C916A" w14:textId="267C22D5" w:rsidR="00B003CE" w:rsidRPr="00EE52AA" w:rsidRDefault="00B003CE" w:rsidP="00B003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1360F5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7B5B7E" w14:textId="51DA9F25" w:rsidR="00B003CE" w:rsidRPr="00EE52AA" w:rsidRDefault="00B003CE" w:rsidP="00B003C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19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535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,68</w:t>
            </w:r>
            <w:r w:rsidR="00535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B003CE" w:rsidRPr="00D372D1" w14:paraId="1649C4B4" w14:textId="77777777" w:rsidTr="00035E9D">
        <w:trPr>
          <w:trHeight w:val="164"/>
        </w:trPr>
        <w:tc>
          <w:tcPr>
            <w:tcW w:w="4230" w:type="dxa"/>
            <w:vAlign w:val="bottom"/>
          </w:tcPr>
          <w:p w14:paraId="445F17F0" w14:textId="77777777" w:rsidR="00B003CE" w:rsidRPr="00EE52AA" w:rsidRDefault="00B003CE" w:rsidP="00B0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F261E3E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62F203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B2D7D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3CEA6E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FA4585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003CE" w:rsidRPr="00D372D1" w14:paraId="684DCD8C" w14:textId="77777777" w:rsidTr="00035E9D">
        <w:tc>
          <w:tcPr>
            <w:tcW w:w="4230" w:type="dxa"/>
            <w:vAlign w:val="bottom"/>
          </w:tcPr>
          <w:p w14:paraId="270BE883" w14:textId="77777777" w:rsidR="00B003CE" w:rsidRPr="00EE52AA" w:rsidRDefault="00B003CE" w:rsidP="00B0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0EE3A922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DC3207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78049E" w14:textId="196A2743" w:rsidR="00B003CE" w:rsidRPr="00EE52AA" w:rsidRDefault="00B003CE" w:rsidP="00B003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560594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20D30F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003CE" w:rsidRPr="00D372D1" w14:paraId="58EB26ED" w14:textId="77777777" w:rsidTr="00035E9D">
        <w:tc>
          <w:tcPr>
            <w:tcW w:w="4230" w:type="dxa"/>
            <w:vAlign w:val="bottom"/>
          </w:tcPr>
          <w:p w14:paraId="49240541" w14:textId="77777777" w:rsidR="00B003CE" w:rsidRPr="00EE52AA" w:rsidRDefault="00B003CE" w:rsidP="00B0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5EA68D5" w14:textId="5227F86F" w:rsidR="00B003CE" w:rsidRPr="00EE52AA" w:rsidRDefault="00B003CE" w:rsidP="00B003CE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8,629,106</w:t>
            </w:r>
          </w:p>
        </w:tc>
        <w:tc>
          <w:tcPr>
            <w:tcW w:w="270" w:type="dxa"/>
          </w:tcPr>
          <w:p w14:paraId="0CC45B2B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3EA4567" w14:textId="218F8771" w:rsidR="00B003CE" w:rsidRPr="00EE52AA" w:rsidRDefault="00B003CE" w:rsidP="00B003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7576E2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E5E7640" w14:textId="207C87BF" w:rsidR="00B003CE" w:rsidRPr="00EE52AA" w:rsidRDefault="00B003CE" w:rsidP="00B003C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8,629,106</w:t>
            </w:r>
          </w:p>
        </w:tc>
      </w:tr>
      <w:tr w:rsidR="00B003CE" w:rsidRPr="00D372D1" w14:paraId="31037790" w14:textId="77777777" w:rsidTr="00035E9D">
        <w:tc>
          <w:tcPr>
            <w:tcW w:w="4230" w:type="dxa"/>
            <w:vAlign w:val="bottom"/>
          </w:tcPr>
          <w:p w14:paraId="7D97B161" w14:textId="43F0178F" w:rsidR="00B003CE" w:rsidRPr="00EE52AA" w:rsidRDefault="00B003CE" w:rsidP="00B0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3F7CDAC9" w14:textId="2CF4F263" w:rsidR="00B003CE" w:rsidRPr="00EE52AA" w:rsidRDefault="00CE4541" w:rsidP="00B003CE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00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  <w:r w:rsidR="00B00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33E2374C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08703621" w14:textId="182E183A" w:rsidR="00B003CE" w:rsidRPr="00EE52AA" w:rsidRDefault="00857A94" w:rsidP="00B003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94975" w14:textId="77777777" w:rsidR="00B003CE" w:rsidRPr="00EE52AA" w:rsidRDefault="00B003CE" w:rsidP="00B003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51E3F38E" w14:textId="45508508" w:rsidR="00B003CE" w:rsidRPr="00EE52AA" w:rsidRDefault="005359A5" w:rsidP="00B003C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00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  <w:r w:rsidR="00B00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</w:tr>
    </w:tbl>
    <w:p w14:paraId="3B761AC2" w14:textId="01683AD7" w:rsidR="00694AFF" w:rsidRDefault="0069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6CB56956" w14:textId="67D397DE" w:rsidR="00036B89" w:rsidRPr="001E513C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E51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</w:t>
      </w:r>
      <w:r w:rsidR="00EE16AC" w:rsidRPr="001E51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1E51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ตลอดอายุสัญญาสัมปทาน </w:t>
      </w:r>
    </w:p>
    <w:p w14:paraId="0696FA23" w14:textId="3083938C" w:rsidR="00036B89" w:rsidRPr="00400E7C" w:rsidRDefault="00AD3A04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color w:val="0000FF"/>
          <w:sz w:val="30"/>
          <w:szCs w:val="30"/>
        </w:rPr>
      </w:pPr>
      <w:r>
        <w:rPr>
          <w:rFonts w:asciiTheme="majorBidi" w:hAnsiTheme="majorBidi" w:cstheme="majorBidi"/>
          <w:color w:val="0000FF"/>
          <w:sz w:val="30"/>
          <w:szCs w:val="30"/>
        </w:rPr>
        <w:tab/>
      </w:r>
    </w:p>
    <w:p w14:paraId="4DBF9F19" w14:textId="68C05EC1" w:rsidR="00036B89" w:rsidRPr="001E513C" w:rsidRDefault="00263C2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513C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19526C" w:rsidRPr="001E513C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บริษัทมีการประมาณการ</w:t>
      </w:r>
      <w:r w:rsidR="00AA36B4" w:rsidRPr="001E513C">
        <w:rPr>
          <w:rFonts w:asciiTheme="majorBidi" w:hAnsiTheme="majorBidi" w:cstheme="majorBidi"/>
          <w:spacing w:val="-4"/>
          <w:sz w:val="30"/>
          <w:szCs w:val="30"/>
          <w:cs/>
        </w:rPr>
        <w:t>ปริมาณการจราจร</w:t>
      </w:r>
      <w:r w:rsidR="005770FC" w:rsidRPr="001E513C">
        <w:rPr>
          <w:rFonts w:asciiTheme="majorBidi" w:hAnsiTheme="majorBidi" w:cstheme="majorBidi"/>
          <w:spacing w:val="-4"/>
          <w:sz w:val="30"/>
          <w:szCs w:val="30"/>
          <w:cs/>
        </w:rPr>
        <w:t>ที่ใช้บริการ</w:t>
      </w:r>
      <w:r w:rsidR="003C3E41" w:rsidRPr="001E513C">
        <w:rPr>
          <w:rFonts w:asciiTheme="majorBidi" w:hAnsiTheme="majorBidi" w:cstheme="majorBidi"/>
          <w:spacing w:val="-4"/>
          <w:sz w:val="30"/>
          <w:szCs w:val="30"/>
          <w:cs/>
        </w:rPr>
        <w:t>หลังจากปีปัจจุบัน</w:t>
      </w:r>
      <w:r w:rsidR="000D0880" w:rsidRPr="001E513C">
        <w:rPr>
          <w:rFonts w:asciiTheme="majorBidi" w:hAnsiTheme="majorBidi" w:cstheme="majorBidi"/>
          <w:spacing w:val="-4"/>
          <w:sz w:val="30"/>
          <w:szCs w:val="30"/>
          <w:cs/>
        </w:rPr>
        <w:t>จนถึง</w:t>
      </w:r>
      <w:r w:rsidR="005770FC" w:rsidRPr="001E513C">
        <w:rPr>
          <w:rFonts w:asciiTheme="majorBidi" w:hAnsiTheme="majorBidi" w:cstheme="majorBidi"/>
          <w:spacing w:val="-4"/>
          <w:sz w:val="30"/>
          <w:szCs w:val="30"/>
          <w:cs/>
        </w:rPr>
        <w:t>ตลอดอายุ</w:t>
      </w:r>
      <w:r w:rsidR="00E353C6" w:rsidRPr="001E513C">
        <w:rPr>
          <w:rFonts w:asciiTheme="majorBidi" w:hAnsiTheme="majorBidi" w:cstheme="majorBidi"/>
          <w:spacing w:val="-4"/>
          <w:sz w:val="30"/>
          <w:szCs w:val="30"/>
          <w:cs/>
        </w:rPr>
        <w:t>ที่เหลือของ</w:t>
      </w:r>
      <w:r w:rsidR="005770FC" w:rsidRPr="001E513C">
        <w:rPr>
          <w:rFonts w:asciiTheme="majorBidi" w:hAnsiTheme="majorBidi" w:cstheme="majorBidi"/>
          <w:spacing w:val="-4"/>
          <w:sz w:val="30"/>
          <w:szCs w:val="30"/>
          <w:cs/>
        </w:rPr>
        <w:t>สัญญา</w:t>
      </w:r>
      <w:r w:rsidR="0019541F" w:rsidRPr="001E513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สัมปทาน </w:t>
      </w:r>
      <w:r w:rsidR="00AA36B4" w:rsidRPr="001E513C">
        <w:rPr>
          <w:rFonts w:asciiTheme="majorBidi" w:hAnsiTheme="majorBidi" w:cstheme="majorBidi"/>
          <w:spacing w:val="-4"/>
          <w:sz w:val="30"/>
          <w:szCs w:val="30"/>
          <w:cs/>
        </w:rPr>
        <w:t>เพื่อใช้ในการ</w:t>
      </w:r>
      <w:r w:rsidR="00857145" w:rsidRPr="001E513C">
        <w:rPr>
          <w:rFonts w:asciiTheme="majorBidi" w:hAnsiTheme="majorBidi" w:cstheme="majorBidi"/>
          <w:spacing w:val="-4"/>
          <w:sz w:val="30"/>
          <w:szCs w:val="30"/>
          <w:cs/>
        </w:rPr>
        <w:t>คำนวณ</w:t>
      </w:r>
      <w:r w:rsidR="00AA36B4" w:rsidRPr="001E513C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ค่าตัดจำหน่ายโดยวิธีจำนวนผลผลิต</w:t>
      </w:r>
      <w:r w:rsidR="00036B89" w:rsidRPr="001E513C">
        <w:rPr>
          <w:rFonts w:asciiTheme="majorBidi" w:hAnsiTheme="majorBidi" w:cstheme="majorBidi"/>
          <w:spacing w:val="-4"/>
          <w:sz w:val="30"/>
          <w:szCs w:val="30"/>
          <w:cs/>
        </w:rPr>
        <w:t>โดยผู้เชี่ยวชาญ</w:t>
      </w:r>
      <w:r w:rsidR="003D2EB9" w:rsidRPr="001E513C">
        <w:rPr>
          <w:rFonts w:asciiTheme="majorBidi" w:hAnsiTheme="majorBidi" w:cstheme="majorBidi" w:hint="cs"/>
          <w:spacing w:val="-4"/>
          <w:sz w:val="30"/>
          <w:szCs w:val="30"/>
          <w:cs/>
        </w:rPr>
        <w:t>ภายนอก</w:t>
      </w:r>
      <w:r w:rsidR="00036B89" w:rsidRPr="001E513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โดยใช้วิธีพิจารณาจาก</w:t>
      </w:r>
      <w:r w:rsidR="00036B89" w:rsidRPr="001E513C">
        <w:rPr>
          <w:rFonts w:asciiTheme="majorBidi" w:hAnsiTheme="majorBidi" w:cstheme="majorBidi"/>
          <w:sz w:val="30"/>
          <w:szCs w:val="30"/>
          <w:cs/>
        </w:rPr>
        <w:t>ข้อสมมติในการประมาณการ</w:t>
      </w:r>
      <w:r w:rsidR="00257C15" w:rsidRPr="001E513C">
        <w:rPr>
          <w:rFonts w:asciiTheme="majorBidi" w:hAnsiTheme="majorBidi" w:cstheme="majorBidi"/>
          <w:sz w:val="30"/>
          <w:szCs w:val="30"/>
          <w:cs/>
        </w:rPr>
        <w:t>จราจร</w:t>
      </w:r>
      <w:r w:rsidR="00036B89" w:rsidRPr="001E513C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</w:p>
    <w:p w14:paraId="109609D9" w14:textId="4B295F77" w:rsidR="00925E64" w:rsidRDefault="00AD3A04" w:rsidP="00A6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tab/>
      </w:r>
    </w:p>
    <w:p w14:paraId="3B564BBA" w14:textId="77777777" w:rsidR="00AD3A04" w:rsidRPr="001E513C" w:rsidRDefault="00AD3A04" w:rsidP="00A6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E2E1DE0" w14:textId="77777777" w:rsidR="00036B89" w:rsidRPr="001E513C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ข้อสมมติทางสังคมและเศรษฐกิจ 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ได้แก่ อัตราเงินเฟ้อ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ผลิตภัณฑ์มวลรวมในประเทศ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การรับรู้คุณค่าของเวลา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ต้นทุนยานพาหนะ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7A3D0871" w14:textId="77777777" w:rsidR="00036B89" w:rsidRPr="001E513C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การใช้ที่ดิน ได้แก่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การใช้ประโยชน์พื้นที่กรุงเทพและเขตปริมณฑล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="00C80520" w:rsidRPr="001E513C">
        <w:rPr>
          <w:rFonts w:asciiTheme="majorBidi" w:hAnsiTheme="majorBidi" w:cstheme="majorBidi"/>
          <w:sz w:val="30"/>
          <w:szCs w:val="30"/>
          <w:cs/>
          <w:lang w:bidi="th-TH"/>
        </w:rPr>
        <w:t>การคาดการณ์การขยาย</w:t>
      </w: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>ตัวของการใช้ประโยชน์พื้นที่กรุงเทพและเขตปริมณฑล</w:t>
      </w:r>
    </w:p>
    <w:p w14:paraId="1279D0D0" w14:textId="576D0E81" w:rsidR="00036B89" w:rsidRPr="001E513C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ข้อสมมติเครือข่ายทางหลวงและสมมติฐานทางหลวงในอนาคต</w:t>
      </w:r>
    </w:p>
    <w:p w14:paraId="0DD24BC0" w14:textId="2FF21FE0" w:rsidR="00607C0A" w:rsidRPr="001E513C" w:rsidRDefault="00607C0A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</w:t>
      </w:r>
      <w:r w:rsidR="00073C06" w:rsidRPr="001E513C">
        <w:rPr>
          <w:rFonts w:asciiTheme="majorBidi" w:hAnsiTheme="majorBidi" w:cstheme="majorBidi"/>
          <w:sz w:val="30"/>
          <w:szCs w:val="30"/>
          <w:cs/>
          <w:lang w:bidi="th-TH"/>
        </w:rPr>
        <w:t>อัตราค่าผ่านทางในอนาคต</w:t>
      </w:r>
      <w:r w:rsidR="00C91832" w:rsidRPr="001E513C">
        <w:rPr>
          <w:rFonts w:asciiTheme="majorBidi" w:hAnsiTheme="majorBidi" w:cstheme="majorBidi"/>
          <w:sz w:val="30"/>
          <w:szCs w:val="30"/>
          <w:cs/>
          <w:lang w:bidi="th-TH"/>
        </w:rPr>
        <w:t>ของ</w:t>
      </w:r>
      <w:r w:rsidR="00253AFE" w:rsidRPr="001E513C">
        <w:rPr>
          <w:rFonts w:asciiTheme="majorBidi" w:hAnsiTheme="majorBidi" w:cstheme="majorBidi"/>
          <w:sz w:val="30"/>
          <w:szCs w:val="30"/>
          <w:cs/>
          <w:lang w:bidi="th-TH"/>
        </w:rPr>
        <w:t>ทางหลวงต่างๆใน</w:t>
      </w:r>
      <w:r w:rsidR="00253AFE"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กรุงเทพและเขตปริมณฑล</w:t>
      </w:r>
    </w:p>
    <w:p w14:paraId="664C757B" w14:textId="77777777" w:rsidR="00036B89" w:rsidRPr="001E513C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ข้อสมมติการพัฒนารถไฟฟ้าขนส่งมวลชน </w:t>
      </w:r>
    </w:p>
    <w:p w14:paraId="1E43D92F" w14:textId="77777777" w:rsidR="006906B6" w:rsidRPr="001E513C" w:rsidRDefault="006906B6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ข้อสมมติการปริมาณการจราจรทางอากาศ และการเติบโตของการขนส่งทางอากาศ</w:t>
      </w:r>
    </w:p>
    <w:p w14:paraId="5E7FD24B" w14:textId="0B718D96" w:rsidR="004044EB" w:rsidRPr="00400E7C" w:rsidRDefault="0040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6823CE0" w14:textId="092F752B" w:rsidR="00195F12" w:rsidRPr="001E513C" w:rsidRDefault="00195F12" w:rsidP="00195F1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1E513C">
        <w:rPr>
          <w:rFonts w:asciiTheme="majorBidi" w:hAnsiTheme="majorBidi" w:cstheme="majorBidi"/>
          <w:cs/>
        </w:rPr>
        <w:t>หนี้สินที่มีภาระดอกเบี้ย</w:t>
      </w:r>
      <w:r w:rsidR="00443E47" w:rsidRPr="001E513C">
        <w:rPr>
          <w:rFonts w:asciiTheme="majorBidi" w:hAnsiTheme="majorBidi" w:cstheme="majorBidi"/>
        </w:rPr>
        <w:t xml:space="preserve"> </w:t>
      </w:r>
    </w:p>
    <w:p w14:paraId="4D660935" w14:textId="77777777" w:rsidR="00195F12" w:rsidRPr="001E513C" w:rsidRDefault="00195F12" w:rsidP="00195F1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E7C1A0F" w14:textId="77777777" w:rsidR="00195F12" w:rsidRPr="001E513C" w:rsidRDefault="00195F12" w:rsidP="00195F1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1E513C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A008930" w14:textId="79860560" w:rsidR="00195F12" w:rsidRPr="001E513C" w:rsidRDefault="000F693A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195F12" w:rsidRPr="001E513C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บริษัทรับรู้รายการและวัดมูลค่าหนี้สินทางการเงินตามที่เปิดเผยในหมายเหตุข้อ </w:t>
      </w:r>
      <w:r w:rsidR="00195F12" w:rsidRPr="001E513C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81576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619BEB2D" w14:textId="778C8EBE" w:rsidR="00195F12" w:rsidRPr="001E513C" w:rsidRDefault="00195F12" w:rsidP="00195F1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2"/>
        <w:gridCol w:w="1358"/>
        <w:gridCol w:w="237"/>
        <w:gridCol w:w="1358"/>
        <w:gridCol w:w="237"/>
        <w:gridCol w:w="1231"/>
        <w:gridCol w:w="237"/>
        <w:gridCol w:w="1200"/>
      </w:tblGrid>
      <w:tr w:rsidR="00557EFA" w:rsidRPr="001E513C" w14:paraId="72A129EC" w14:textId="77777777" w:rsidTr="006B0562">
        <w:trPr>
          <w:tblHeader/>
        </w:trPr>
        <w:tc>
          <w:tcPr>
            <w:tcW w:w="1930" w:type="pct"/>
          </w:tcPr>
          <w:p w14:paraId="29052E5A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48" w:type="pct"/>
            <w:gridSpan w:val="3"/>
          </w:tcPr>
          <w:p w14:paraId="46CFFDA0" w14:textId="20798E1C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3441AF2E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8" w:type="pct"/>
            <w:gridSpan w:val="3"/>
            <w:vAlign w:val="bottom"/>
            <w:hideMark/>
          </w:tcPr>
          <w:p w14:paraId="56EA3932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562" w:rsidRPr="001E513C" w14:paraId="4B4C49CE" w14:textId="77777777" w:rsidTr="006B0562">
        <w:trPr>
          <w:tblHeader/>
        </w:trPr>
        <w:tc>
          <w:tcPr>
            <w:tcW w:w="1930" w:type="pct"/>
          </w:tcPr>
          <w:p w14:paraId="2BD23F1E" w14:textId="0567470C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2" w:type="pct"/>
          </w:tcPr>
          <w:p w14:paraId="77B82B58" w14:textId="5C3A8E3C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5B30703E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hideMark/>
          </w:tcPr>
          <w:p w14:paraId="3BCC2975" w14:textId="2367ABA4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4" w:type="pct"/>
          </w:tcPr>
          <w:p w14:paraId="225F32E4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hideMark/>
          </w:tcPr>
          <w:p w14:paraId="39300FF3" w14:textId="4AC48A3C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03E09CD2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hideMark/>
          </w:tcPr>
          <w:p w14:paraId="5AECD8F6" w14:textId="74954F5B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57EFA" w:rsidRPr="001E513C" w14:paraId="4B0DC79E" w14:textId="77777777" w:rsidTr="006B0562">
        <w:trPr>
          <w:tblHeader/>
        </w:trPr>
        <w:tc>
          <w:tcPr>
            <w:tcW w:w="1930" w:type="pct"/>
            <w:vAlign w:val="bottom"/>
          </w:tcPr>
          <w:p w14:paraId="48B84804" w14:textId="77777777" w:rsidR="00557EFA" w:rsidRPr="001E513C" w:rsidRDefault="00557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60AF95AC" w14:textId="23536A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562" w:rsidRPr="001E513C" w14:paraId="565E63C1" w14:textId="77777777" w:rsidTr="006B0562">
        <w:tc>
          <w:tcPr>
            <w:tcW w:w="1930" w:type="pct"/>
            <w:vAlign w:val="bottom"/>
            <w:hideMark/>
          </w:tcPr>
          <w:p w14:paraId="6AAFD3F5" w14:textId="742B68D1" w:rsidR="00557EFA" w:rsidRPr="001E513C" w:rsidRDefault="00557EFA" w:rsidP="00E43FA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712" w:type="pct"/>
            <w:shd w:val="clear" w:color="auto" w:fill="FFFFFF" w:themeFill="background1"/>
          </w:tcPr>
          <w:p w14:paraId="2A29B87C" w14:textId="77777777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FFFFFF" w:themeFill="background1"/>
          </w:tcPr>
          <w:p w14:paraId="2A1C8C2F" w14:textId="77777777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76635CDB" w14:textId="73EEC586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FFFFFF" w:themeFill="background1"/>
          </w:tcPr>
          <w:p w14:paraId="5CEE2B41" w14:textId="77777777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37FE3375" w14:textId="77777777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E08D6FD" w14:textId="77777777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242C6654" w14:textId="480B2B3E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562" w:rsidRPr="001E513C" w14:paraId="73A6B709" w14:textId="77777777" w:rsidTr="00433860">
        <w:tc>
          <w:tcPr>
            <w:tcW w:w="1930" w:type="pct"/>
            <w:vAlign w:val="bottom"/>
          </w:tcPr>
          <w:p w14:paraId="03D84065" w14:textId="40610F57" w:rsidR="000E54E4" w:rsidRPr="001E513C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12" w:type="pct"/>
            <w:shd w:val="clear" w:color="auto" w:fill="FFFFFF" w:themeFill="background1"/>
          </w:tcPr>
          <w:p w14:paraId="4E0055B9" w14:textId="4DB7190F" w:rsidR="000E54E4" w:rsidRPr="001E513C" w:rsidRDefault="004A24C9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4" w:type="pct"/>
            <w:shd w:val="clear" w:color="auto" w:fill="FFFFFF" w:themeFill="background1"/>
          </w:tcPr>
          <w:p w14:paraId="7A10C4D2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1A2B2468" w14:textId="62D9E96A" w:rsidR="000E54E4" w:rsidRPr="001E513C" w:rsidRDefault="000E54E4" w:rsidP="0044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380" w:lineRule="exact"/>
              <w:ind w:left="-108"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124" w:type="pct"/>
            <w:shd w:val="clear" w:color="auto" w:fill="FFFFFF" w:themeFill="background1"/>
          </w:tcPr>
          <w:p w14:paraId="042068BA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6A5E4ADC" w14:textId="6BE678AE" w:rsidR="000E54E4" w:rsidRPr="00400C4A" w:rsidRDefault="004A24C9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00C4A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4" w:type="pct"/>
          </w:tcPr>
          <w:p w14:paraId="3E6AC8F7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21AC8CEA" w14:textId="1DD9826C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108" w:right="-1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513C">
              <w:rPr>
                <w:rFonts w:ascii="Angsana New" w:hAnsi="Angsana New"/>
                <w:sz w:val="30"/>
                <w:szCs w:val="30"/>
              </w:rPr>
              <w:t xml:space="preserve">800,000 </w:t>
            </w:r>
          </w:p>
        </w:tc>
      </w:tr>
      <w:tr w:rsidR="006B0562" w:rsidRPr="001E513C" w14:paraId="4FB662C7" w14:textId="77777777" w:rsidTr="00433860">
        <w:tc>
          <w:tcPr>
            <w:tcW w:w="1930" w:type="pct"/>
          </w:tcPr>
          <w:p w14:paraId="7E25C8A3" w14:textId="2E62BD67" w:rsidR="000E54E4" w:rsidRPr="001E513C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A115A75" w14:textId="1C464A80" w:rsidR="000E54E4" w:rsidRPr="001E513C" w:rsidRDefault="004A24C9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33,847</w:t>
            </w:r>
          </w:p>
        </w:tc>
        <w:tc>
          <w:tcPr>
            <w:tcW w:w="124" w:type="pct"/>
          </w:tcPr>
          <w:p w14:paraId="04351AB8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0A8F1A24" w14:textId="705B9376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="Angsana New" w:hAnsi="Angsana New"/>
                <w:sz w:val="30"/>
                <w:szCs w:val="30"/>
              </w:rPr>
              <w:t>37,558</w:t>
            </w:r>
          </w:p>
        </w:tc>
        <w:tc>
          <w:tcPr>
            <w:tcW w:w="124" w:type="pct"/>
            <w:shd w:val="clear" w:color="auto" w:fill="FFFFFF" w:themeFill="background1"/>
          </w:tcPr>
          <w:p w14:paraId="2EEA938C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2B2BBC" w14:textId="5120945B" w:rsidR="000E54E4" w:rsidRPr="00400C4A" w:rsidRDefault="00400C4A" w:rsidP="0040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C4A">
              <w:rPr>
                <w:rFonts w:ascii="Angsana New" w:hAnsi="Angsana New"/>
                <w:sz w:val="30"/>
                <w:szCs w:val="30"/>
              </w:rPr>
              <w:t>28,633</w:t>
            </w:r>
          </w:p>
        </w:tc>
        <w:tc>
          <w:tcPr>
            <w:tcW w:w="124" w:type="pct"/>
          </w:tcPr>
          <w:p w14:paraId="2B39CF3F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3D078C7" w14:textId="45938E82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13C">
              <w:rPr>
                <w:rFonts w:ascii="Angsana New" w:hAnsi="Angsana New"/>
                <w:sz w:val="30"/>
                <w:szCs w:val="30"/>
              </w:rPr>
              <w:t>32,085</w:t>
            </w:r>
          </w:p>
        </w:tc>
      </w:tr>
      <w:tr w:rsidR="006B0562" w:rsidRPr="00882E29" w14:paraId="11F587BF" w14:textId="77777777" w:rsidTr="00433860">
        <w:tc>
          <w:tcPr>
            <w:tcW w:w="1930" w:type="pct"/>
            <w:vAlign w:val="bottom"/>
          </w:tcPr>
          <w:p w14:paraId="22F84922" w14:textId="769115B4" w:rsidR="000E54E4" w:rsidRPr="001E513C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356DBDE2" w14:textId="6266B6D3" w:rsidR="000E54E4" w:rsidRPr="00400C4A" w:rsidRDefault="004A24C9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C4A">
              <w:rPr>
                <w:rFonts w:ascii="Angsana New" w:hAnsi="Angsana New"/>
                <w:b/>
                <w:bCs/>
                <w:sz w:val="30"/>
                <w:szCs w:val="30"/>
              </w:rPr>
              <w:t>233,847</w:t>
            </w:r>
          </w:p>
        </w:tc>
        <w:tc>
          <w:tcPr>
            <w:tcW w:w="124" w:type="pct"/>
          </w:tcPr>
          <w:p w14:paraId="5B4CB019" w14:textId="77777777" w:rsidR="000E54E4" w:rsidRPr="00400C4A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A52DA" w14:textId="044EBA46" w:rsidR="000E54E4" w:rsidRPr="00400C4A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C4A">
              <w:rPr>
                <w:rFonts w:ascii="Angsana New" w:hAnsi="Angsana New"/>
                <w:b/>
                <w:bCs/>
                <w:sz w:val="30"/>
                <w:szCs w:val="30"/>
              </w:rPr>
              <w:t>837,558</w:t>
            </w:r>
          </w:p>
        </w:tc>
        <w:tc>
          <w:tcPr>
            <w:tcW w:w="124" w:type="pct"/>
            <w:shd w:val="clear" w:color="auto" w:fill="FFFFFF" w:themeFill="background1"/>
          </w:tcPr>
          <w:p w14:paraId="4EE94332" w14:textId="77777777" w:rsidR="000E54E4" w:rsidRPr="00400C4A" w:rsidRDefault="000E54E4" w:rsidP="000E54E4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5C3B25F" w14:textId="3715269D" w:rsidR="000E54E4" w:rsidRPr="00400C4A" w:rsidRDefault="00400C4A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C4A">
              <w:rPr>
                <w:rFonts w:ascii="Angsana New" w:hAnsi="Angsana New"/>
                <w:b/>
                <w:bCs/>
                <w:sz w:val="30"/>
                <w:szCs w:val="30"/>
              </w:rPr>
              <w:t>228,633</w:t>
            </w:r>
          </w:p>
        </w:tc>
        <w:tc>
          <w:tcPr>
            <w:tcW w:w="124" w:type="pct"/>
          </w:tcPr>
          <w:p w14:paraId="1F9EE538" w14:textId="77777777" w:rsidR="000E54E4" w:rsidRPr="00400C4A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DCC4EBE" w14:textId="43900EB2" w:rsidR="000E54E4" w:rsidRPr="00400C4A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C4A">
              <w:rPr>
                <w:rFonts w:ascii="Angsana New" w:hAnsi="Angsana New"/>
                <w:b/>
                <w:bCs/>
                <w:sz w:val="30"/>
                <w:szCs w:val="30"/>
              </w:rPr>
              <w:t>832,085</w:t>
            </w:r>
          </w:p>
        </w:tc>
      </w:tr>
    </w:tbl>
    <w:p w14:paraId="2C5534CB" w14:textId="792DE8F2" w:rsidR="00F17C16" w:rsidRPr="00400E7C" w:rsidRDefault="00F17C16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BA541D" w14:textId="2C50A1A0" w:rsidR="00195F12" w:rsidRPr="00882E29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2E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</w:t>
      </w:r>
      <w:r w:rsidRPr="00335B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ระยะสั้นจากสถาบันการเงิน</w:t>
      </w:r>
    </w:p>
    <w:p w14:paraId="1339DA45" w14:textId="77777777" w:rsidR="00195F12" w:rsidRPr="00882E29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2AAA2F" w14:textId="52C3296F" w:rsidR="00882E29" w:rsidRDefault="00195F12" w:rsidP="000673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38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33860">
        <w:rPr>
          <w:rFonts w:asciiTheme="majorBidi" w:hAnsiTheme="majorBidi" w:cstheme="majorBidi"/>
          <w:sz w:val="30"/>
          <w:szCs w:val="30"/>
        </w:rPr>
        <w:t xml:space="preserve">31 </w:t>
      </w:r>
      <w:r w:rsidRPr="0043386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33860">
        <w:rPr>
          <w:rFonts w:asciiTheme="majorBidi" w:hAnsiTheme="majorBidi" w:cstheme="majorBidi"/>
          <w:sz w:val="30"/>
          <w:szCs w:val="30"/>
        </w:rPr>
        <w:t> 256</w:t>
      </w:r>
      <w:r w:rsidR="000E54E4" w:rsidRPr="00433860">
        <w:rPr>
          <w:rFonts w:asciiTheme="majorBidi" w:hAnsiTheme="majorBidi" w:cstheme="majorBidi"/>
          <w:sz w:val="30"/>
          <w:szCs w:val="30"/>
        </w:rPr>
        <w:t>7</w:t>
      </w:r>
      <w:r w:rsidRPr="004338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2D1" w:rsidRPr="0043386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372D1" w:rsidRPr="0043386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372D1" w:rsidRPr="0043386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D372D1" w:rsidRPr="00433860">
        <w:rPr>
          <w:rFonts w:asciiTheme="majorBidi" w:hAnsiTheme="majorBidi" w:cstheme="majorBidi"/>
          <w:sz w:val="30"/>
          <w:szCs w:val="30"/>
          <w:cs/>
        </w:rPr>
        <w:t>มี</w:t>
      </w:r>
      <w:r w:rsidR="00D372D1" w:rsidRPr="00433860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D372D1" w:rsidRPr="00433860">
        <w:rPr>
          <w:rFonts w:asciiTheme="majorBidi" w:hAnsiTheme="majorBidi" w:cstheme="majorBidi"/>
          <w:sz w:val="30"/>
          <w:szCs w:val="30"/>
          <w:cs/>
        </w:rPr>
        <w:t>ระยะสั้นจากสถาบันการเงินในประเทศ</w:t>
      </w:r>
      <w:r w:rsidR="00D372D1" w:rsidRPr="00433860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D372D1" w:rsidRPr="00433860">
        <w:rPr>
          <w:rFonts w:asciiTheme="majorBidi" w:hAnsiTheme="majorBidi" w:cstheme="majorBidi"/>
          <w:sz w:val="30"/>
          <w:szCs w:val="30"/>
        </w:rPr>
        <w:br/>
      </w:r>
      <w:r w:rsidR="00D372D1" w:rsidRPr="00433860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ซึ่งประกอบด้วยตั๋วสัญญาใช้เงินอายุ </w:t>
      </w:r>
      <w:r w:rsidR="00D372D1" w:rsidRPr="00433860">
        <w:rPr>
          <w:rFonts w:asciiTheme="majorBidi" w:hAnsiTheme="majorBidi" w:cstheme="majorBidi"/>
          <w:sz w:val="30"/>
          <w:szCs w:val="30"/>
        </w:rPr>
        <w:t xml:space="preserve">3 </w:t>
      </w:r>
      <w:r w:rsidR="00D372D1" w:rsidRPr="00433860">
        <w:rPr>
          <w:rFonts w:asciiTheme="majorBidi" w:hAnsiTheme="majorBidi" w:cstheme="majorBidi"/>
          <w:sz w:val="30"/>
          <w:szCs w:val="30"/>
          <w:cs/>
        </w:rPr>
        <w:t xml:space="preserve">เดือน จำนวนรวม </w:t>
      </w:r>
      <w:r w:rsidR="007414C3">
        <w:rPr>
          <w:rFonts w:asciiTheme="majorBidi" w:hAnsiTheme="majorBidi" w:cstheme="majorBidi"/>
          <w:sz w:val="30"/>
          <w:szCs w:val="30"/>
        </w:rPr>
        <w:t>2</w:t>
      </w:r>
      <w:r w:rsidR="00D372D1" w:rsidRPr="00433860">
        <w:rPr>
          <w:rFonts w:asciiTheme="majorBidi" w:hAnsiTheme="majorBidi" w:cstheme="majorBidi"/>
          <w:sz w:val="30"/>
          <w:szCs w:val="30"/>
        </w:rPr>
        <w:t>00</w:t>
      </w:r>
      <w:r w:rsidR="007414C3">
        <w:rPr>
          <w:rFonts w:asciiTheme="majorBidi" w:hAnsiTheme="majorBidi" w:cstheme="majorBidi"/>
          <w:sz w:val="30"/>
          <w:szCs w:val="30"/>
        </w:rPr>
        <w:t xml:space="preserve"> </w:t>
      </w:r>
      <w:r w:rsidR="00D372D1" w:rsidRPr="004338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60BB8" w:rsidRPr="00CC729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60BB8" w:rsidRPr="00CC729F">
        <w:rPr>
          <w:rFonts w:asciiTheme="majorBidi" w:hAnsiTheme="majorBidi" w:cstheme="majorBidi"/>
          <w:i/>
          <w:iCs/>
          <w:sz w:val="30"/>
          <w:szCs w:val="30"/>
        </w:rPr>
        <w:t xml:space="preserve">2566 </w:t>
      </w:r>
      <w:r w:rsidR="00407B67">
        <w:rPr>
          <w:rFonts w:asciiTheme="majorBidi" w:hAnsiTheme="majorBidi" w:cstheme="majorBidi"/>
          <w:i/>
          <w:iCs/>
          <w:sz w:val="30"/>
          <w:szCs w:val="30"/>
        </w:rPr>
        <w:t>: 800</w:t>
      </w:r>
      <w:r w:rsidR="00160BB8" w:rsidRPr="00CC729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0BB8" w:rsidRPr="00CC729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160B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72D1" w:rsidRPr="00433860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="00D372D1" w:rsidRPr="00433860">
        <w:rPr>
          <w:rFonts w:asciiTheme="majorBidi" w:hAnsiTheme="majorBidi" w:cstheme="majorBidi"/>
          <w:sz w:val="30"/>
          <w:szCs w:val="30"/>
        </w:rPr>
        <w:t xml:space="preserve"> 3.</w:t>
      </w:r>
      <w:r w:rsidR="007414C3">
        <w:rPr>
          <w:rFonts w:asciiTheme="majorBidi" w:hAnsiTheme="majorBidi" w:cstheme="majorBidi"/>
          <w:sz w:val="30"/>
          <w:szCs w:val="30"/>
        </w:rPr>
        <w:t>0</w:t>
      </w:r>
      <w:r w:rsidR="00D372D1" w:rsidRPr="00433860">
        <w:rPr>
          <w:rFonts w:asciiTheme="majorBidi" w:hAnsiTheme="majorBidi" w:cstheme="majorBidi"/>
          <w:sz w:val="30"/>
          <w:szCs w:val="30"/>
        </w:rPr>
        <w:t>0</w:t>
      </w:r>
      <w:r w:rsidR="00D372D1" w:rsidRPr="0043386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160B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0BB8" w:rsidRPr="00CC729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60BB8" w:rsidRPr="00CC729F">
        <w:rPr>
          <w:rFonts w:asciiTheme="majorBidi" w:hAnsiTheme="majorBidi" w:cstheme="majorBidi"/>
          <w:i/>
          <w:iCs/>
          <w:sz w:val="30"/>
          <w:szCs w:val="30"/>
        </w:rPr>
        <w:t xml:space="preserve">2566 : </w:t>
      </w:r>
      <w:r w:rsidR="00160BB8" w:rsidRPr="00CC729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160BB8" w:rsidRPr="00CC729F">
        <w:rPr>
          <w:rFonts w:asciiTheme="majorBidi" w:hAnsiTheme="majorBidi" w:cstheme="majorBidi"/>
          <w:i/>
          <w:iCs/>
          <w:sz w:val="30"/>
          <w:szCs w:val="30"/>
        </w:rPr>
        <w:t>3.75</w:t>
      </w:r>
      <w:r w:rsidR="00CA74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0BB8" w:rsidRPr="00CC729F">
        <w:rPr>
          <w:rFonts w:asciiTheme="majorBidi" w:hAnsiTheme="majorBidi" w:cstheme="majorBidi"/>
          <w:i/>
          <w:iCs/>
          <w:sz w:val="30"/>
          <w:szCs w:val="30"/>
        </w:rPr>
        <w:t xml:space="preserve">- 3.91 </w:t>
      </w:r>
      <w:r w:rsidR="00160BB8" w:rsidRPr="00CC729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ต่อปี) </w:t>
      </w:r>
      <w:r w:rsidR="00D372D1" w:rsidRPr="00433860">
        <w:rPr>
          <w:rFonts w:asciiTheme="majorBidi" w:hAnsiTheme="majorBidi" w:cstheme="majorBidi"/>
          <w:sz w:val="30"/>
          <w:szCs w:val="30"/>
          <w:cs/>
        </w:rPr>
        <w:t>ดอกเบี้ยกำหนดชำระคืนเป็นรายเดือน</w:t>
      </w:r>
    </w:p>
    <w:p w14:paraId="26EFEA3B" w14:textId="77777777" w:rsidR="00D372D1" w:rsidRPr="00882E29" w:rsidRDefault="00D372D1" w:rsidP="000673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E7B61" w14:textId="6FE7680B" w:rsidR="00C75997" w:rsidRDefault="00C75997" w:rsidP="00C75997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82E29">
        <w:rPr>
          <w:rFonts w:asciiTheme="majorBidi" w:hAnsiTheme="majorBidi" w:cstheme="majorBidi"/>
          <w:sz w:val="30"/>
          <w:szCs w:val="30"/>
        </w:rPr>
        <w:t xml:space="preserve"> 31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82E29">
        <w:rPr>
          <w:rFonts w:asciiTheme="majorBidi" w:hAnsiTheme="majorBidi" w:cstheme="majorBidi"/>
          <w:sz w:val="30"/>
          <w:szCs w:val="30"/>
        </w:rPr>
        <w:t>256</w:t>
      </w:r>
      <w:r w:rsidR="000E54E4">
        <w:rPr>
          <w:rFonts w:asciiTheme="majorBidi" w:hAnsiTheme="majorBidi" w:cstheme="majorBidi"/>
          <w:sz w:val="30"/>
          <w:szCs w:val="30"/>
        </w:rPr>
        <w:t>7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882E2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E456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82E29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="007414C3">
        <w:rPr>
          <w:rFonts w:asciiTheme="majorBidi" w:hAnsiTheme="majorBidi" w:cstheme="majorBidi"/>
          <w:sz w:val="30"/>
          <w:szCs w:val="30"/>
        </w:rPr>
        <w:t>2,000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372D1">
        <w:rPr>
          <w:rFonts w:asciiTheme="majorBidi" w:hAnsiTheme="majorBidi" w:cstheme="majorBidi"/>
          <w:sz w:val="30"/>
          <w:szCs w:val="30"/>
          <w:cs/>
        </w:rPr>
        <w:br/>
      </w:r>
      <w:r w:rsidRPr="00882E2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372D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372D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372D1"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2566: 900 </w:t>
      </w:r>
      <w:r w:rsidR="00D372D1" w:rsidRPr="004B7F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82E2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A2D13F0" w14:textId="77777777" w:rsidR="00C50496" w:rsidRDefault="00C50496" w:rsidP="00C75997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40569AC" w14:textId="77777777" w:rsidR="00955F2F" w:rsidRPr="00400E7C" w:rsidRDefault="00955F2F" w:rsidP="00C75997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B65139" w14:textId="77777777" w:rsidR="00195F12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51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623"/>
        <w:gridCol w:w="237"/>
        <w:gridCol w:w="1469"/>
        <w:gridCol w:w="237"/>
        <w:gridCol w:w="1384"/>
      </w:tblGrid>
      <w:tr w:rsidR="000E54E4" w:rsidRPr="001E513C" w14:paraId="1B6228AC" w14:textId="77777777">
        <w:tc>
          <w:tcPr>
            <w:tcW w:w="2304" w:type="pct"/>
            <w:vAlign w:val="bottom"/>
          </w:tcPr>
          <w:p w14:paraId="15E2EF37" w14:textId="77777777" w:rsidR="000E54E4" w:rsidRPr="001E513C" w:rsidRDefault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96" w:type="pct"/>
            <w:gridSpan w:val="5"/>
            <w:vAlign w:val="bottom"/>
          </w:tcPr>
          <w:p w14:paraId="3DFFDA30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E51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E54E4" w:rsidRPr="001E513C" w14:paraId="358B07E3" w14:textId="77777777">
        <w:tc>
          <w:tcPr>
            <w:tcW w:w="2304" w:type="pct"/>
            <w:vAlign w:val="bottom"/>
          </w:tcPr>
          <w:p w14:paraId="1FBF2208" w14:textId="77777777" w:rsidR="000E54E4" w:rsidRPr="001E513C" w:rsidRDefault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84" w:type="pct"/>
            <w:vAlign w:val="bottom"/>
          </w:tcPr>
          <w:p w14:paraId="028954B1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" w:type="pct"/>
            <w:vAlign w:val="bottom"/>
          </w:tcPr>
          <w:p w14:paraId="6982BE39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" w:type="pct"/>
            <w:vAlign w:val="bottom"/>
          </w:tcPr>
          <w:p w14:paraId="57C88C31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43B70B78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9" w:type="pct"/>
            <w:vAlign w:val="bottom"/>
          </w:tcPr>
          <w:p w14:paraId="603FC200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090257D0" w14:textId="77777777" w:rsidR="000E54E4" w:rsidRPr="001E513C" w:rsidRDefault="000E54E4" w:rsidP="00857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EF89EC" w14:textId="77777777" w:rsidR="000E54E4" w:rsidRPr="001E513C" w:rsidRDefault="000E54E4" w:rsidP="00857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E54E4" w:rsidRPr="001E513C" w14:paraId="7A635116" w14:textId="77777777">
        <w:tc>
          <w:tcPr>
            <w:tcW w:w="2304" w:type="pct"/>
            <w:vAlign w:val="bottom"/>
          </w:tcPr>
          <w:p w14:paraId="31BA718C" w14:textId="77777777" w:rsidR="000E54E4" w:rsidRPr="001E513C" w:rsidRDefault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6" w:type="pct"/>
            <w:gridSpan w:val="5"/>
          </w:tcPr>
          <w:p w14:paraId="58A2D8C8" w14:textId="77777777" w:rsidR="000E54E4" w:rsidRPr="001E513C" w:rsidRDefault="000E54E4" w:rsidP="00857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E54E4" w:rsidRPr="001E513C" w14:paraId="493F39AA" w14:textId="77777777">
        <w:tc>
          <w:tcPr>
            <w:tcW w:w="2304" w:type="pct"/>
            <w:vAlign w:val="bottom"/>
          </w:tcPr>
          <w:p w14:paraId="4F2AB06D" w14:textId="0A795BB0" w:rsidR="000E54E4" w:rsidRPr="001E513C" w:rsidRDefault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96" w:type="pct"/>
            <w:gridSpan w:val="5"/>
          </w:tcPr>
          <w:p w14:paraId="33BF341E" w14:textId="77777777" w:rsidR="000E54E4" w:rsidRPr="001E513C" w:rsidRDefault="000E54E4" w:rsidP="00857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0E54E4" w:rsidRPr="00F02C32" w14:paraId="7DDEA9EE" w14:textId="77777777">
        <w:tc>
          <w:tcPr>
            <w:tcW w:w="2304" w:type="pct"/>
            <w:shd w:val="clear" w:color="auto" w:fill="auto"/>
            <w:vAlign w:val="bottom"/>
          </w:tcPr>
          <w:p w14:paraId="199415A3" w14:textId="77777777" w:rsidR="000E54E4" w:rsidRPr="00F02C32" w:rsidRDefault="000E54E4" w:rsidP="000E54E4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02C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02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610ED0C0" w14:textId="3712154D" w:rsidR="000E54E4" w:rsidRPr="00F02C32" w:rsidRDefault="000E54E4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106B3AFB" w14:textId="77777777" w:rsidR="000E54E4" w:rsidRPr="00F02C32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7CC271DE" w14:textId="4497F0BA" w:rsidR="000E54E4" w:rsidRPr="00F02C32" w:rsidRDefault="000E54E4" w:rsidP="002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37,55</w:t>
            </w:r>
            <w:r w:rsidR="00DC631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4A9744D0" w14:textId="77777777" w:rsidR="000E54E4" w:rsidRPr="00F02C32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837C072" w14:textId="1E65B576" w:rsidR="000E54E4" w:rsidRPr="00F02C32" w:rsidRDefault="000E54E4" w:rsidP="00F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837,55</w:t>
            </w:r>
            <w:r w:rsidR="00DC631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E54E4" w:rsidRPr="00F02C32" w14:paraId="2447E6B0" w14:textId="77777777">
        <w:tc>
          <w:tcPr>
            <w:tcW w:w="2304" w:type="pct"/>
            <w:shd w:val="clear" w:color="auto" w:fill="auto"/>
            <w:vAlign w:val="bottom"/>
          </w:tcPr>
          <w:p w14:paraId="622A0B77" w14:textId="77777777" w:rsidR="000E54E4" w:rsidRPr="00F02C32" w:rsidRDefault="000E54E4" w:rsidP="000E54E4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  <w:shd w:val="clear" w:color="auto" w:fill="FFFFFF" w:themeFill="background1"/>
          </w:tcPr>
          <w:p w14:paraId="0206C5C0" w14:textId="4FD9BE07" w:rsidR="000E54E4" w:rsidRPr="00F02C32" w:rsidRDefault="009F58BC" w:rsidP="009F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(600,000)</w:t>
            </w:r>
          </w:p>
        </w:tc>
        <w:tc>
          <w:tcPr>
            <w:tcW w:w="129" w:type="pct"/>
          </w:tcPr>
          <w:p w14:paraId="58DD1158" w14:textId="77777777" w:rsidR="000E54E4" w:rsidRPr="00F02C32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33EF3876" w14:textId="0DAE2347" w:rsidR="000E54E4" w:rsidRPr="00F02C32" w:rsidRDefault="00F02C32" w:rsidP="002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(16,</w:t>
            </w:r>
            <w:r w:rsidR="00A953B0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F02C3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7B55C907" w14:textId="77777777" w:rsidR="000E54E4" w:rsidRPr="00F02C32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250DFA4B" w14:textId="28FAD67C" w:rsidR="000E54E4" w:rsidRPr="00F02C32" w:rsidRDefault="009F58BC" w:rsidP="00F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F02C32" w:rsidRPr="00F02C3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F02C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C32" w:rsidRPr="00F02C32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F02C3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54E4" w:rsidRPr="00F02C32" w14:paraId="2C020A23" w14:textId="77777777">
        <w:tc>
          <w:tcPr>
            <w:tcW w:w="2304" w:type="pct"/>
            <w:shd w:val="clear" w:color="auto" w:fill="auto"/>
            <w:vAlign w:val="bottom"/>
          </w:tcPr>
          <w:p w14:paraId="7569C6CD" w14:textId="77777777" w:rsidR="000E54E4" w:rsidRPr="00F02C32" w:rsidRDefault="000E54E4" w:rsidP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5FC90A5" w14:textId="6F5BF6A5" w:rsidR="000E54E4" w:rsidRPr="00F02C32" w:rsidRDefault="009F58BC" w:rsidP="00857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545F29D" w14:textId="77777777" w:rsidR="000E54E4" w:rsidRPr="00F02C32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177967CD" w14:textId="30A62F94" w:rsidR="000E54E4" w:rsidRPr="00F02C32" w:rsidRDefault="00F02C32" w:rsidP="002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1A2B2A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FB5E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278FD334" w14:textId="77777777" w:rsidR="000E54E4" w:rsidRPr="00F02C32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53A6406A" w14:textId="6F5A4417" w:rsidR="000E54E4" w:rsidRPr="00F02C32" w:rsidRDefault="00F02C32" w:rsidP="00F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EB322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FB5E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E54E4" w:rsidRPr="001E513C" w14:paraId="73BDA18E" w14:textId="77777777">
        <w:tc>
          <w:tcPr>
            <w:tcW w:w="2304" w:type="pct"/>
            <w:vAlign w:val="bottom"/>
          </w:tcPr>
          <w:p w14:paraId="654B9C35" w14:textId="77777777" w:rsidR="000E54E4" w:rsidRPr="00F02C32" w:rsidRDefault="000E54E4" w:rsidP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0B47FA3" w14:textId="37D4FCF7" w:rsidR="000E54E4" w:rsidRPr="00F02C32" w:rsidRDefault="009F58BC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29" w:type="pct"/>
          </w:tcPr>
          <w:p w14:paraId="479156A6" w14:textId="77777777" w:rsidR="000E54E4" w:rsidRPr="00F02C32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5EE41" w14:textId="1CF60AEA" w:rsidR="000E54E4" w:rsidRPr="00F02C32" w:rsidRDefault="00F02C32" w:rsidP="002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="00DA3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FB5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3782062F" w14:textId="77777777" w:rsidR="000E54E4" w:rsidRPr="00F02C32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4195C" w14:textId="2CCAE857" w:rsidR="000E54E4" w:rsidRPr="00F02C32" w:rsidRDefault="00F02C32" w:rsidP="00F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</w:t>
            </w:r>
            <w:r w:rsidR="00B31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FB5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4332FB63" w14:textId="77777777" w:rsidR="000E54E4" w:rsidRPr="00400E7C" w:rsidRDefault="000E54E4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623"/>
        <w:gridCol w:w="237"/>
        <w:gridCol w:w="1469"/>
        <w:gridCol w:w="237"/>
        <w:gridCol w:w="1384"/>
      </w:tblGrid>
      <w:tr w:rsidR="00B6658F" w:rsidRPr="001E513C" w14:paraId="1955A1E6" w14:textId="77777777">
        <w:tc>
          <w:tcPr>
            <w:tcW w:w="2304" w:type="pct"/>
            <w:vAlign w:val="bottom"/>
          </w:tcPr>
          <w:p w14:paraId="5800AE94" w14:textId="77777777" w:rsidR="00B6658F" w:rsidRPr="001E513C" w:rsidRDefault="00B6658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96" w:type="pct"/>
            <w:gridSpan w:val="5"/>
          </w:tcPr>
          <w:p w14:paraId="2D365B34" w14:textId="77777777" w:rsidR="00B6658F" w:rsidRPr="001E513C" w:rsidRDefault="00B6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C86A9C" w:rsidRPr="001E513C" w14:paraId="685BDD0C" w14:textId="77777777">
        <w:tc>
          <w:tcPr>
            <w:tcW w:w="2304" w:type="pct"/>
            <w:shd w:val="clear" w:color="auto" w:fill="auto"/>
            <w:vAlign w:val="bottom"/>
          </w:tcPr>
          <w:p w14:paraId="0530BD64" w14:textId="77777777" w:rsidR="00C86A9C" w:rsidRPr="001E513C" w:rsidRDefault="00C86A9C" w:rsidP="00C86A9C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39DE47B9" w14:textId="21CC96F5" w:rsidR="00C86A9C" w:rsidRPr="001E513C" w:rsidRDefault="00C86A9C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5E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F7245FF" w14:textId="77777777" w:rsidR="00C86A9C" w:rsidRPr="001E513C" w:rsidRDefault="00C86A9C" w:rsidP="00C8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7DF40D8B" w14:textId="395CBB2F" w:rsidR="00C86A9C" w:rsidRPr="001E513C" w:rsidRDefault="00C86A9C" w:rsidP="002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="Angsana New" w:hAnsi="Angsana New"/>
                <w:sz w:val="30"/>
                <w:szCs w:val="30"/>
              </w:rPr>
              <w:t>29,009</w:t>
            </w:r>
          </w:p>
        </w:tc>
        <w:tc>
          <w:tcPr>
            <w:tcW w:w="129" w:type="pct"/>
            <w:vAlign w:val="bottom"/>
          </w:tcPr>
          <w:p w14:paraId="16B87965" w14:textId="77777777" w:rsidR="00C86A9C" w:rsidRPr="001E513C" w:rsidRDefault="00C86A9C" w:rsidP="00C8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3E15E0BF" w14:textId="77D17404" w:rsidR="00C86A9C" w:rsidRPr="001E513C" w:rsidRDefault="00C86A9C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="Angsana New" w:hAnsi="Angsana New"/>
                <w:sz w:val="30"/>
                <w:szCs w:val="30"/>
              </w:rPr>
              <w:t>29,009</w:t>
            </w:r>
          </w:p>
        </w:tc>
      </w:tr>
      <w:tr w:rsidR="002E246C" w:rsidRPr="001E513C" w14:paraId="1CA1583F" w14:textId="77777777" w:rsidTr="00F80CBA">
        <w:tc>
          <w:tcPr>
            <w:tcW w:w="2304" w:type="pct"/>
            <w:shd w:val="clear" w:color="auto" w:fill="auto"/>
            <w:vAlign w:val="bottom"/>
          </w:tcPr>
          <w:p w14:paraId="273BF126" w14:textId="77777777" w:rsidR="002E246C" w:rsidRPr="001E513C" w:rsidRDefault="002E246C" w:rsidP="002E246C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  <w:shd w:val="clear" w:color="auto" w:fill="FFFFFF" w:themeFill="background1"/>
          </w:tcPr>
          <w:p w14:paraId="419F05D6" w14:textId="4A3915FF" w:rsidR="002E246C" w:rsidRPr="001E513C" w:rsidRDefault="002E246C" w:rsidP="00F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0CAFC414" w14:textId="77777777" w:rsidR="002E246C" w:rsidRPr="001E513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4E01E4DE" w14:textId="3585CC1F" w:rsidR="002E246C" w:rsidRPr="001E513C" w:rsidRDefault="002E246C" w:rsidP="002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(12,790)</w:t>
            </w:r>
          </w:p>
        </w:tc>
        <w:tc>
          <w:tcPr>
            <w:tcW w:w="129" w:type="pct"/>
            <w:shd w:val="clear" w:color="auto" w:fill="auto"/>
          </w:tcPr>
          <w:p w14:paraId="39B5FBEE" w14:textId="77777777" w:rsidR="002E246C" w:rsidRPr="001E513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158EA6CA" w14:textId="0C226F8F" w:rsidR="002E246C" w:rsidRPr="001E513C" w:rsidRDefault="002E246C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787,210</w:t>
            </w:r>
          </w:p>
        </w:tc>
      </w:tr>
      <w:tr w:rsidR="002E246C" w:rsidRPr="001E513C" w14:paraId="322ABF30" w14:textId="77777777" w:rsidTr="00F80CBA">
        <w:tc>
          <w:tcPr>
            <w:tcW w:w="2304" w:type="pct"/>
            <w:shd w:val="clear" w:color="auto" w:fill="auto"/>
            <w:vAlign w:val="bottom"/>
          </w:tcPr>
          <w:p w14:paraId="74C31996" w14:textId="77777777" w:rsidR="002E246C" w:rsidRPr="001E513C" w:rsidRDefault="002E246C" w:rsidP="002E246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BB9923D" w14:textId="4B0F0F26" w:rsidR="002E246C" w:rsidRPr="001E513C" w:rsidRDefault="002E246C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92C2D04" w14:textId="77777777" w:rsidR="002E246C" w:rsidRPr="001E513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4EC7B9DC" w14:textId="70A043A5" w:rsidR="002E246C" w:rsidRPr="001E513C" w:rsidRDefault="002E246C" w:rsidP="002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21,339</w:t>
            </w:r>
          </w:p>
        </w:tc>
        <w:tc>
          <w:tcPr>
            <w:tcW w:w="129" w:type="pct"/>
            <w:shd w:val="clear" w:color="auto" w:fill="auto"/>
          </w:tcPr>
          <w:p w14:paraId="5F320ABB" w14:textId="77777777" w:rsidR="002E246C" w:rsidRPr="001E513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1DD291A9" w14:textId="4A27F2CC" w:rsidR="002E246C" w:rsidRPr="001E513C" w:rsidRDefault="002E246C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21,339</w:t>
            </w:r>
          </w:p>
        </w:tc>
      </w:tr>
      <w:tr w:rsidR="002E246C" w:rsidRPr="00D372D1" w14:paraId="11B49EF6" w14:textId="77777777" w:rsidTr="00F80CBA">
        <w:tc>
          <w:tcPr>
            <w:tcW w:w="2304" w:type="pct"/>
            <w:vAlign w:val="bottom"/>
          </w:tcPr>
          <w:p w14:paraId="2CF55028" w14:textId="77777777" w:rsidR="002E246C" w:rsidRPr="001E513C" w:rsidRDefault="002E246C" w:rsidP="002E246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10DF74" w14:textId="304D838C" w:rsidR="002E246C" w:rsidRPr="001E513C" w:rsidRDefault="002E246C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54594593" w14:textId="77777777" w:rsidR="002E246C" w:rsidRPr="001E513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E979" w14:textId="5C6EA6E0" w:rsidR="002E246C" w:rsidRPr="001E513C" w:rsidRDefault="002E246C" w:rsidP="002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37,558</w:t>
            </w:r>
          </w:p>
        </w:tc>
        <w:tc>
          <w:tcPr>
            <w:tcW w:w="129" w:type="pct"/>
            <w:shd w:val="clear" w:color="auto" w:fill="auto"/>
          </w:tcPr>
          <w:p w14:paraId="3FDFB554" w14:textId="77777777" w:rsidR="002E246C" w:rsidRPr="001E513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C206D" w14:textId="7D72F6F1" w:rsidR="002E246C" w:rsidRPr="001E513C" w:rsidRDefault="002E246C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837,558</w:t>
            </w:r>
          </w:p>
        </w:tc>
      </w:tr>
    </w:tbl>
    <w:p w14:paraId="2415C92B" w14:textId="77777777" w:rsidR="00B6658F" w:rsidRPr="00400E7C" w:rsidRDefault="00B6658F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623"/>
        <w:gridCol w:w="237"/>
        <w:gridCol w:w="1469"/>
        <w:gridCol w:w="237"/>
        <w:gridCol w:w="1384"/>
      </w:tblGrid>
      <w:tr w:rsidR="006238B2" w:rsidRPr="00D372D1" w14:paraId="22806169" w14:textId="77777777" w:rsidTr="00F17C16">
        <w:trPr>
          <w:tblHeader/>
        </w:trPr>
        <w:tc>
          <w:tcPr>
            <w:tcW w:w="2304" w:type="pct"/>
            <w:vAlign w:val="bottom"/>
          </w:tcPr>
          <w:p w14:paraId="7EED7B0A" w14:textId="77777777" w:rsidR="006238B2" w:rsidRPr="001E513C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96" w:type="pct"/>
            <w:gridSpan w:val="5"/>
            <w:vAlign w:val="bottom"/>
          </w:tcPr>
          <w:p w14:paraId="320FC835" w14:textId="48B3D38C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8B2" w:rsidRPr="00D372D1" w14:paraId="5D5FE528" w14:textId="77777777" w:rsidTr="00F17C16">
        <w:trPr>
          <w:tblHeader/>
        </w:trPr>
        <w:tc>
          <w:tcPr>
            <w:tcW w:w="2304" w:type="pct"/>
            <w:vAlign w:val="bottom"/>
          </w:tcPr>
          <w:p w14:paraId="51AF30AE" w14:textId="77777777" w:rsidR="006238B2" w:rsidRPr="001E513C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84" w:type="pct"/>
            <w:vAlign w:val="bottom"/>
          </w:tcPr>
          <w:p w14:paraId="48EB655E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" w:type="pct"/>
            <w:vAlign w:val="bottom"/>
          </w:tcPr>
          <w:p w14:paraId="099C9F0B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" w:type="pct"/>
            <w:vAlign w:val="bottom"/>
          </w:tcPr>
          <w:p w14:paraId="61737C7C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1AC8E346" w14:textId="202C6034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9" w:type="pct"/>
            <w:vAlign w:val="bottom"/>
          </w:tcPr>
          <w:p w14:paraId="27C3A8A8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1829FFAA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1CCF0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38B2" w:rsidRPr="00D372D1" w14:paraId="70B26F72" w14:textId="77777777" w:rsidTr="00F17C16">
        <w:trPr>
          <w:tblHeader/>
        </w:trPr>
        <w:tc>
          <w:tcPr>
            <w:tcW w:w="2304" w:type="pct"/>
            <w:vAlign w:val="bottom"/>
          </w:tcPr>
          <w:p w14:paraId="42E724CB" w14:textId="77777777" w:rsidR="006238B2" w:rsidRPr="001E513C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6" w:type="pct"/>
            <w:gridSpan w:val="5"/>
          </w:tcPr>
          <w:p w14:paraId="387B63DA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238B2" w:rsidRPr="00D372D1" w14:paraId="77ECCD73" w14:textId="77777777" w:rsidTr="00843DD4">
        <w:tc>
          <w:tcPr>
            <w:tcW w:w="2304" w:type="pct"/>
            <w:vAlign w:val="bottom"/>
          </w:tcPr>
          <w:p w14:paraId="086A4CAC" w14:textId="0071EB8A" w:rsidR="006238B2" w:rsidRPr="001E513C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0E54E4"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6" w:type="pct"/>
            <w:gridSpan w:val="5"/>
          </w:tcPr>
          <w:p w14:paraId="710C1775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0E54E4" w:rsidRPr="00D372D1" w14:paraId="29EE12BF" w14:textId="77777777" w:rsidTr="00F02C32">
        <w:tc>
          <w:tcPr>
            <w:tcW w:w="2304" w:type="pct"/>
            <w:shd w:val="clear" w:color="auto" w:fill="auto"/>
            <w:vAlign w:val="bottom"/>
          </w:tcPr>
          <w:p w14:paraId="5292AEFC" w14:textId="77777777" w:rsidR="000E54E4" w:rsidRPr="001E513C" w:rsidRDefault="000E54E4" w:rsidP="000E54E4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604FDD46" w14:textId="6902842B" w:rsidR="000E54E4" w:rsidRPr="001E513C" w:rsidRDefault="000E54E4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72E8BD90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305EA41A" w14:textId="209567B3" w:rsidR="000E54E4" w:rsidRPr="00F02C32" w:rsidRDefault="000E54E4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32,085</w:t>
            </w:r>
          </w:p>
        </w:tc>
        <w:tc>
          <w:tcPr>
            <w:tcW w:w="129" w:type="pct"/>
            <w:shd w:val="clear" w:color="auto" w:fill="auto"/>
          </w:tcPr>
          <w:p w14:paraId="39CA4533" w14:textId="77777777" w:rsidR="000E54E4" w:rsidRPr="00F02C32" w:rsidRDefault="000E54E4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1FCD8182" w14:textId="1EB7FE18" w:rsidR="000E54E4" w:rsidRPr="00F02C32" w:rsidRDefault="000E54E4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832,085</w:t>
            </w:r>
          </w:p>
        </w:tc>
      </w:tr>
      <w:tr w:rsidR="000E54E4" w:rsidRPr="00D372D1" w14:paraId="3EDDEF32" w14:textId="77777777" w:rsidTr="00A54A81">
        <w:tc>
          <w:tcPr>
            <w:tcW w:w="2304" w:type="pct"/>
            <w:shd w:val="clear" w:color="auto" w:fill="auto"/>
            <w:vAlign w:val="bottom"/>
          </w:tcPr>
          <w:p w14:paraId="3D8682ED" w14:textId="2B2A337D" w:rsidR="000E54E4" w:rsidRPr="001E513C" w:rsidRDefault="000E54E4" w:rsidP="000E54E4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  <w:shd w:val="clear" w:color="auto" w:fill="FFFFFF" w:themeFill="background1"/>
          </w:tcPr>
          <w:p w14:paraId="41F05D56" w14:textId="4AC417F0" w:rsidR="000E54E4" w:rsidRPr="001E513C" w:rsidRDefault="009F58BC" w:rsidP="009F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(600,000)</w:t>
            </w:r>
          </w:p>
        </w:tc>
        <w:tc>
          <w:tcPr>
            <w:tcW w:w="129" w:type="pct"/>
          </w:tcPr>
          <w:p w14:paraId="3D398BED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5088A4F7" w14:textId="1C59025D" w:rsidR="000E54E4" w:rsidRPr="00F02C32" w:rsidRDefault="00F02C32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(15,422)</w:t>
            </w:r>
          </w:p>
        </w:tc>
        <w:tc>
          <w:tcPr>
            <w:tcW w:w="129" w:type="pct"/>
            <w:shd w:val="clear" w:color="auto" w:fill="auto"/>
          </w:tcPr>
          <w:p w14:paraId="252D6FFF" w14:textId="77777777" w:rsidR="000E54E4" w:rsidRPr="00F02C32" w:rsidRDefault="000E54E4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1D82D2CE" w14:textId="23FB7407" w:rsidR="000E54E4" w:rsidRPr="00F02C32" w:rsidRDefault="00F02C32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(615,422)</w:t>
            </w:r>
          </w:p>
        </w:tc>
      </w:tr>
      <w:tr w:rsidR="000E54E4" w:rsidRPr="00D372D1" w14:paraId="3973282A" w14:textId="77777777" w:rsidTr="00A54A81">
        <w:tc>
          <w:tcPr>
            <w:tcW w:w="2304" w:type="pct"/>
            <w:shd w:val="clear" w:color="auto" w:fill="auto"/>
            <w:vAlign w:val="bottom"/>
          </w:tcPr>
          <w:p w14:paraId="32695392" w14:textId="77777777" w:rsidR="000E54E4" w:rsidRPr="001E513C" w:rsidRDefault="000E54E4" w:rsidP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DB7D106" w14:textId="5FD72CA0" w:rsidR="000E54E4" w:rsidRPr="001E513C" w:rsidRDefault="009F58BC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DA8382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4097F45E" w14:textId="19175A45" w:rsidR="000E54E4" w:rsidRPr="00F02C32" w:rsidRDefault="00F02C32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11,970</w:t>
            </w:r>
          </w:p>
        </w:tc>
        <w:tc>
          <w:tcPr>
            <w:tcW w:w="129" w:type="pct"/>
            <w:shd w:val="clear" w:color="auto" w:fill="auto"/>
          </w:tcPr>
          <w:p w14:paraId="2086805C" w14:textId="77777777" w:rsidR="000E54E4" w:rsidRPr="00F02C32" w:rsidRDefault="000E54E4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62F70477" w14:textId="0A23C022" w:rsidR="000E54E4" w:rsidRPr="00F02C32" w:rsidRDefault="00F02C32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11,970</w:t>
            </w:r>
          </w:p>
        </w:tc>
      </w:tr>
      <w:tr w:rsidR="000E54E4" w:rsidRPr="00D372D1" w14:paraId="6FD174DD" w14:textId="77777777" w:rsidTr="00644DE1">
        <w:tc>
          <w:tcPr>
            <w:tcW w:w="2304" w:type="pct"/>
            <w:vAlign w:val="bottom"/>
          </w:tcPr>
          <w:p w14:paraId="11D8B26B" w14:textId="77777777" w:rsidR="000E54E4" w:rsidRPr="001E513C" w:rsidRDefault="000E54E4" w:rsidP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1418092" w14:textId="0A01338F" w:rsidR="000E54E4" w:rsidRPr="001E513C" w:rsidRDefault="009F58BC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29" w:type="pct"/>
          </w:tcPr>
          <w:p w14:paraId="08EE48BE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D1F82" w14:textId="08FB5BA8" w:rsidR="000E54E4" w:rsidRPr="00F02C32" w:rsidRDefault="00F02C32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28,633</w:t>
            </w:r>
          </w:p>
        </w:tc>
        <w:tc>
          <w:tcPr>
            <w:tcW w:w="129" w:type="pct"/>
            <w:shd w:val="clear" w:color="auto" w:fill="auto"/>
          </w:tcPr>
          <w:p w14:paraId="735E8AA7" w14:textId="77777777" w:rsidR="000E54E4" w:rsidRPr="00F02C32" w:rsidRDefault="000E54E4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A0D00" w14:textId="5B597E19" w:rsidR="000E54E4" w:rsidRPr="00F02C32" w:rsidRDefault="009F58BC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28,633</w:t>
            </w:r>
          </w:p>
        </w:tc>
      </w:tr>
      <w:tr w:rsidR="000E54E4" w:rsidRPr="00D372D1" w14:paraId="45DDB9E6" w14:textId="77777777" w:rsidTr="00843DD4">
        <w:tc>
          <w:tcPr>
            <w:tcW w:w="2304" w:type="pct"/>
            <w:vAlign w:val="bottom"/>
          </w:tcPr>
          <w:p w14:paraId="6C64DFC9" w14:textId="3B7F9A7D" w:rsidR="000E54E4" w:rsidRPr="00400E7C" w:rsidRDefault="000E54E4" w:rsidP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</w:tcPr>
          <w:p w14:paraId="74EA0166" w14:textId="773BAB2B" w:rsidR="000E54E4" w:rsidRPr="001E513C" w:rsidRDefault="000E54E4" w:rsidP="000E54E4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044AF19" w14:textId="77777777" w:rsidR="000E54E4" w:rsidRPr="001E513C" w:rsidRDefault="000E54E4" w:rsidP="000E54E4">
            <w:pPr>
              <w:tabs>
                <w:tab w:val="decimal" w:pos="1153"/>
                <w:tab w:val="decimal" w:pos="11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342F7FAA" w14:textId="3C3C7AB1" w:rsidR="000E54E4" w:rsidRPr="00F02C32" w:rsidRDefault="000E54E4" w:rsidP="000E54E4">
            <w:pPr>
              <w:tabs>
                <w:tab w:val="decimal" w:pos="100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1D416CB5" w14:textId="77777777" w:rsidR="000E54E4" w:rsidRPr="00F02C32" w:rsidRDefault="000E54E4" w:rsidP="000E54E4">
            <w:pPr>
              <w:tabs>
                <w:tab w:val="decimal" w:pos="1153"/>
                <w:tab w:val="decimal" w:pos="11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14:paraId="3FA20670" w14:textId="20AA3192" w:rsidR="000E54E4" w:rsidRPr="00F02C32" w:rsidRDefault="000E54E4" w:rsidP="000E54E4">
            <w:pPr>
              <w:tabs>
                <w:tab w:val="decimal" w:pos="99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E54E4" w:rsidRPr="00D372D1" w14:paraId="6F9266C8" w14:textId="77777777" w:rsidTr="00843DD4">
        <w:tc>
          <w:tcPr>
            <w:tcW w:w="2304" w:type="pct"/>
            <w:vAlign w:val="bottom"/>
          </w:tcPr>
          <w:p w14:paraId="13F3CC7B" w14:textId="297AB017" w:rsidR="000E54E4" w:rsidRPr="001E513C" w:rsidRDefault="000E54E4" w:rsidP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96" w:type="pct"/>
            <w:gridSpan w:val="5"/>
          </w:tcPr>
          <w:p w14:paraId="0AF8383E" w14:textId="0006C8C0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0E54E4" w:rsidRPr="00D372D1" w14:paraId="67FF1B9B" w14:textId="77777777">
        <w:tc>
          <w:tcPr>
            <w:tcW w:w="2304" w:type="pct"/>
            <w:shd w:val="clear" w:color="auto" w:fill="auto"/>
            <w:vAlign w:val="bottom"/>
          </w:tcPr>
          <w:p w14:paraId="5E7DF2B4" w14:textId="77777777" w:rsidR="000E54E4" w:rsidRPr="001E513C" w:rsidRDefault="000E54E4" w:rsidP="000E54E4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20D4BA89" w14:textId="2FFA34D5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9" w:type="pct"/>
            <w:vAlign w:val="bottom"/>
          </w:tcPr>
          <w:p w14:paraId="1C04D6C4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14:paraId="00AFCB23" w14:textId="4EFD800F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="Angsana New" w:hAnsi="Angsana New"/>
                <w:sz w:val="30"/>
                <w:szCs w:val="30"/>
              </w:rPr>
              <w:t xml:space="preserve">29,009 </w:t>
            </w:r>
          </w:p>
        </w:tc>
        <w:tc>
          <w:tcPr>
            <w:tcW w:w="129" w:type="pct"/>
            <w:vAlign w:val="bottom"/>
          </w:tcPr>
          <w:p w14:paraId="7310BE73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64673F95" w14:textId="5E22CAF8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="Angsana New" w:hAnsi="Angsana New"/>
                <w:sz w:val="30"/>
                <w:szCs w:val="30"/>
              </w:rPr>
              <w:t>29,009</w:t>
            </w:r>
          </w:p>
        </w:tc>
      </w:tr>
      <w:tr w:rsidR="000E54E4" w:rsidRPr="00D372D1" w14:paraId="0AC6D66D" w14:textId="77777777" w:rsidTr="00843DD4">
        <w:tc>
          <w:tcPr>
            <w:tcW w:w="2304" w:type="pct"/>
            <w:shd w:val="clear" w:color="auto" w:fill="auto"/>
            <w:vAlign w:val="bottom"/>
          </w:tcPr>
          <w:p w14:paraId="78B6B410" w14:textId="34AFC85D" w:rsidR="000E54E4" w:rsidRPr="001E513C" w:rsidRDefault="000E54E4" w:rsidP="000E54E4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</w:tcPr>
          <w:p w14:paraId="1426CD3D" w14:textId="20D16C5F" w:rsidR="000E54E4" w:rsidRPr="001E513C" w:rsidRDefault="000E54E4" w:rsidP="00F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2F9C67B7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1E43A70F" w14:textId="699C4F33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(12,535)</w:t>
            </w:r>
          </w:p>
        </w:tc>
        <w:tc>
          <w:tcPr>
            <w:tcW w:w="129" w:type="pct"/>
            <w:shd w:val="clear" w:color="auto" w:fill="auto"/>
          </w:tcPr>
          <w:p w14:paraId="246C9A2E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7563A53C" w14:textId="42615163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787,465</w:t>
            </w:r>
          </w:p>
        </w:tc>
      </w:tr>
      <w:tr w:rsidR="000E54E4" w:rsidRPr="00D372D1" w14:paraId="6F01F9C8" w14:textId="77777777" w:rsidTr="00843DD4">
        <w:tc>
          <w:tcPr>
            <w:tcW w:w="2304" w:type="pct"/>
            <w:shd w:val="clear" w:color="auto" w:fill="auto"/>
            <w:vAlign w:val="bottom"/>
          </w:tcPr>
          <w:p w14:paraId="091CCF2B" w14:textId="77777777" w:rsidR="000E54E4" w:rsidRPr="001E513C" w:rsidRDefault="000E54E4" w:rsidP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14:paraId="3144679C" w14:textId="73DA79FE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8478DFC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5C1ECCDE" w14:textId="767E845D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15,611</w:t>
            </w:r>
          </w:p>
        </w:tc>
        <w:tc>
          <w:tcPr>
            <w:tcW w:w="129" w:type="pct"/>
            <w:shd w:val="clear" w:color="auto" w:fill="auto"/>
          </w:tcPr>
          <w:p w14:paraId="24A65610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1C406F7E" w14:textId="6EA8D5E6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15,611</w:t>
            </w:r>
          </w:p>
        </w:tc>
      </w:tr>
      <w:tr w:rsidR="000E54E4" w:rsidRPr="003C393F" w14:paraId="765E748D" w14:textId="77777777" w:rsidTr="00843DD4">
        <w:tc>
          <w:tcPr>
            <w:tcW w:w="2304" w:type="pct"/>
            <w:vAlign w:val="bottom"/>
          </w:tcPr>
          <w:p w14:paraId="39D852A9" w14:textId="77777777" w:rsidR="000E54E4" w:rsidRPr="001E513C" w:rsidRDefault="000E54E4" w:rsidP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</w:tcPr>
          <w:p w14:paraId="3AE7F18A" w14:textId="34ACF135" w:rsidR="000E54E4" w:rsidRPr="001E513C" w:rsidRDefault="000E54E4" w:rsidP="00F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6F2A144C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9874B" w14:textId="5E7F5905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32,085</w:t>
            </w:r>
          </w:p>
        </w:tc>
        <w:tc>
          <w:tcPr>
            <w:tcW w:w="129" w:type="pct"/>
            <w:shd w:val="clear" w:color="auto" w:fill="auto"/>
          </w:tcPr>
          <w:p w14:paraId="51A82070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13A83" w14:textId="1604E096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832,085</w:t>
            </w:r>
          </w:p>
        </w:tc>
      </w:tr>
    </w:tbl>
    <w:p w14:paraId="787235A6" w14:textId="34448B4D" w:rsidR="00036B89" w:rsidRPr="001E513C" w:rsidRDefault="006618A2" w:rsidP="00BC0228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1E513C">
        <w:rPr>
          <w:rFonts w:asciiTheme="majorBidi" w:hAnsiTheme="majorBidi" w:cstheme="majorBidi"/>
          <w:cs/>
        </w:rPr>
        <w:lastRenderedPageBreak/>
        <w:t>ประมาณการหนี้สินไม่หมุนเวียนสำหรับ</w:t>
      </w:r>
      <w:r w:rsidR="00036B89" w:rsidRPr="001E513C">
        <w:rPr>
          <w:rFonts w:asciiTheme="majorBidi" w:hAnsiTheme="majorBidi" w:cstheme="majorBidi"/>
          <w:cs/>
        </w:rPr>
        <w:t>ผลประโยชน์พนักงาน</w:t>
      </w:r>
    </w:p>
    <w:p w14:paraId="50810A21" w14:textId="79763276" w:rsidR="00036B89" w:rsidRPr="001E513C" w:rsidRDefault="00036B89" w:rsidP="00163CDC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2ABED162" w14:textId="6C2E2A1D" w:rsidR="00BA660A" w:rsidRPr="001E513C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E513C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7CEA3C46" w14:textId="36FD5FCA" w:rsidR="00433860" w:rsidRDefault="00BA660A" w:rsidP="00A1085C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1E513C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4B575B" w:rsidRPr="001E51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E513C">
        <w:rPr>
          <w:rFonts w:asciiTheme="majorBidi" w:hAnsiTheme="majorBidi" w:cstheme="majorBidi"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1E513C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1E513C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325FE0FB" w14:textId="77777777" w:rsidR="00433860" w:rsidRPr="001E513C" w:rsidRDefault="00433860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49D4B79E" w14:textId="43BBD103" w:rsidR="00BA660A" w:rsidRPr="00D12F3E" w:rsidRDefault="00BA660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D12F3E">
        <w:rPr>
          <w:rFonts w:asciiTheme="majorBidi" w:hAnsiTheme="majorBidi" w:cstheme="majorBidi"/>
          <w:i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12F3E">
        <w:rPr>
          <w:rFonts w:asciiTheme="majorBidi" w:hAnsiTheme="majorBidi" w:cstheme="majorBidi"/>
          <w:i/>
          <w:spacing w:val="-2"/>
          <w:sz w:val="30"/>
          <w:szCs w:val="30"/>
        </w:rPr>
        <w:t xml:space="preserve"> </w:t>
      </w:r>
      <w:r w:rsidRPr="00D12F3E">
        <w:rPr>
          <w:rFonts w:asciiTheme="majorBidi" w:hAnsiTheme="majorBidi" w:cstheme="majorBidi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12F3E">
        <w:rPr>
          <w:rFonts w:asciiTheme="majorBidi" w:hAnsiTheme="majorBidi" w:cstheme="majorBidi"/>
          <w:i/>
          <w:spacing w:val="-2"/>
          <w:sz w:val="30"/>
          <w:szCs w:val="30"/>
        </w:rPr>
        <w:t xml:space="preserve"> </w:t>
      </w:r>
      <w:r w:rsidR="009A5790" w:rsidRPr="00D12F3E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D12F3E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D12F3E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D12F3E">
        <w:rPr>
          <w:rFonts w:asciiTheme="majorBidi" w:hAnsiTheme="majorBidi" w:cstheme="majorBidi"/>
          <w:i/>
          <w:spacing w:val="-2"/>
          <w:sz w:val="30"/>
          <w:szCs w:val="30"/>
        </w:rPr>
        <w:br/>
      </w:r>
      <w:r w:rsidRPr="00D12F3E">
        <w:rPr>
          <w:rFonts w:asciiTheme="majorBidi" w:hAnsiTheme="majorBidi" w:cstheme="majorBidi"/>
          <w:i/>
          <w:spacing w:val="-2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82CD2FC" w14:textId="77777777" w:rsidR="00ED456A" w:rsidRPr="000E5E1F" w:rsidRDefault="00ED456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6DF9E18C" w14:textId="174E3031" w:rsidR="00BA660A" w:rsidRPr="001E513C" w:rsidRDefault="00BA660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E513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D12F3E">
        <w:rPr>
          <w:rFonts w:asciiTheme="majorBidi" w:hAnsiTheme="majorBidi" w:cstheme="majorBidi"/>
          <w:i/>
          <w:sz w:val="30"/>
          <w:szCs w:val="30"/>
        </w:rPr>
        <w:br/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 xml:space="preserve">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590587" w:rsidRPr="001E51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46198D43" w14:textId="77777777" w:rsidR="00D35D4C" w:rsidRDefault="00D35D4C" w:rsidP="00C46F11">
      <w:pPr>
        <w:pStyle w:val="BodyText"/>
        <w:spacing w:after="0" w:line="240" w:lineRule="auto"/>
        <w:ind w:left="540"/>
        <w:jc w:val="thaiDistribute"/>
        <w:rPr>
          <w:rFonts w:asciiTheme="majorBidi" w:hAnsiTheme="majorBidi"/>
          <w:iCs/>
          <w:sz w:val="30"/>
          <w:szCs w:val="30"/>
        </w:rPr>
      </w:pPr>
    </w:p>
    <w:p w14:paraId="00713976" w14:textId="7C14D418" w:rsidR="001E513C" w:rsidRDefault="001E513C" w:rsidP="00C46F11">
      <w:pPr>
        <w:pStyle w:val="BodyText"/>
        <w:spacing w:after="0" w:line="240" w:lineRule="auto"/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1E513C">
        <w:rPr>
          <w:rFonts w:asciiTheme="majorBidi" w:hAnsiTheme="majorBidi"/>
          <w:iCs/>
          <w:sz w:val="30"/>
          <w:szCs w:val="30"/>
          <w:cs/>
        </w:rPr>
        <w:t xml:space="preserve">ผลประโยชน์ระยะยาวอื่นของพนักงาน </w:t>
      </w:r>
    </w:p>
    <w:p w14:paraId="33460E8D" w14:textId="3F38C884" w:rsidR="00BA660A" w:rsidRPr="001E513C" w:rsidRDefault="00BA660A" w:rsidP="00C46F1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E513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590587" w:rsidRPr="001E51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1A91808" w14:textId="77777777" w:rsidR="00BA660A" w:rsidRPr="000E5E1F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highlight w:val="yellow"/>
        </w:rPr>
      </w:pPr>
    </w:p>
    <w:p w14:paraId="346C95A7" w14:textId="0E406F02" w:rsidR="001E513C" w:rsidRPr="00433860" w:rsidRDefault="001E513C" w:rsidP="00BB4817">
      <w:pPr>
        <w:pStyle w:val="BodyText"/>
        <w:spacing w:after="0" w:line="240" w:lineRule="auto"/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433860">
        <w:rPr>
          <w:rFonts w:asciiTheme="majorBidi" w:hAnsiTheme="majorBidi"/>
          <w:iCs/>
          <w:sz w:val="30"/>
          <w:szCs w:val="30"/>
          <w:cs/>
        </w:rPr>
        <w:t>ผลประโยชน์เมื่อเลิกจ้าง</w:t>
      </w:r>
    </w:p>
    <w:p w14:paraId="6F0BB874" w14:textId="4792FE08" w:rsidR="00BA660A" w:rsidRPr="001E513C" w:rsidRDefault="00BA660A" w:rsidP="00BB481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E513C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590587" w:rsidRPr="001E51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="00B00194" w:rsidRPr="001E513C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 xml:space="preserve">บริษัทรับรู้ต้นทุนสำหรับการปรับโครงสร้าง </w:t>
      </w:r>
      <w:r w:rsidR="00D12F3E">
        <w:rPr>
          <w:rFonts w:asciiTheme="majorBidi" w:hAnsiTheme="majorBidi" w:cstheme="majorBidi"/>
          <w:i/>
          <w:sz w:val="30"/>
          <w:szCs w:val="30"/>
        </w:rPr>
        <w:br/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1E513C">
        <w:rPr>
          <w:rFonts w:asciiTheme="majorBidi" w:hAnsiTheme="majorBidi" w:cstheme="majorBidi"/>
          <w:iCs/>
          <w:sz w:val="30"/>
          <w:szCs w:val="30"/>
        </w:rPr>
        <w:t>12</w:t>
      </w:r>
      <w:r w:rsidRPr="001E513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5FCAD8A" w14:textId="77777777" w:rsidR="007270C9" w:rsidRPr="000E5E1F" w:rsidRDefault="007270C9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404E6D43" w14:textId="1BC274B7" w:rsidR="00433860" w:rsidRPr="00433860" w:rsidRDefault="00433860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33860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16B833EC" w14:textId="776E5322" w:rsidR="00BA660A" w:rsidRPr="00433860" w:rsidRDefault="00BA660A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12F3E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12F3E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D12F3E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433860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="00590587" w:rsidRPr="0043386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33860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8"/>
        <w:gridCol w:w="1357"/>
        <w:gridCol w:w="237"/>
        <w:gridCol w:w="1351"/>
        <w:gridCol w:w="241"/>
        <w:gridCol w:w="1320"/>
        <w:gridCol w:w="237"/>
        <w:gridCol w:w="1199"/>
      </w:tblGrid>
      <w:tr w:rsidR="00433860" w:rsidRPr="001E513C" w14:paraId="436B8B98" w14:textId="77777777" w:rsidTr="00433860">
        <w:trPr>
          <w:tblHeader/>
        </w:trPr>
        <w:tc>
          <w:tcPr>
            <w:tcW w:w="1764" w:type="pct"/>
          </w:tcPr>
          <w:p w14:paraId="1643CFAC" w14:textId="254D8045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04" w:type="pct"/>
            <w:gridSpan w:val="3"/>
          </w:tcPr>
          <w:p w14:paraId="4282ACA9" w14:textId="5906124A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6AB8F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1" w:type="pct"/>
            <w:gridSpan w:val="3"/>
            <w:vAlign w:val="bottom"/>
            <w:hideMark/>
          </w:tcPr>
          <w:p w14:paraId="28905076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860" w:rsidRPr="001E513C" w14:paraId="1DAC59B6" w14:textId="77777777" w:rsidTr="00433860">
        <w:trPr>
          <w:tblHeader/>
        </w:trPr>
        <w:tc>
          <w:tcPr>
            <w:tcW w:w="1764" w:type="pct"/>
          </w:tcPr>
          <w:p w14:paraId="0FD72010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31 </w:t>
            </w:r>
            <w:r w:rsidRPr="001E51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739" w:type="pct"/>
          </w:tcPr>
          <w:p w14:paraId="5AFE9B4C" w14:textId="7889EB1B" w:rsidR="000E54E4" w:rsidRPr="001E513C" w:rsidRDefault="000E54E4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6D924E83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hideMark/>
          </w:tcPr>
          <w:p w14:paraId="4AF5B11F" w14:textId="52ADB8AB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4E98CBA7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56C993E4" w14:textId="3FCFD1E1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E3B83F3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hideMark/>
          </w:tcPr>
          <w:p w14:paraId="1C41A6E5" w14:textId="57AA8C5D" w:rsidR="000E54E4" w:rsidRPr="001E513C" w:rsidRDefault="000E54E4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33860" w:rsidRPr="001E513C" w14:paraId="6816E413" w14:textId="77777777" w:rsidTr="00433860">
        <w:trPr>
          <w:tblHeader/>
        </w:trPr>
        <w:tc>
          <w:tcPr>
            <w:tcW w:w="1764" w:type="pct"/>
            <w:vAlign w:val="bottom"/>
          </w:tcPr>
          <w:p w14:paraId="77FA6FA2" w14:textId="77777777" w:rsidR="00433860" w:rsidRPr="001E513C" w:rsidRDefault="004338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36" w:type="pct"/>
            <w:gridSpan w:val="7"/>
          </w:tcPr>
          <w:p w14:paraId="5D9995DB" w14:textId="20DAE1FE" w:rsidR="00433860" w:rsidRPr="001E513C" w:rsidRDefault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860" w:rsidRPr="001E513C" w14:paraId="4AEAB87F" w14:textId="77777777" w:rsidTr="00035E9D">
        <w:tc>
          <w:tcPr>
            <w:tcW w:w="1764" w:type="pct"/>
            <w:vAlign w:val="bottom"/>
            <w:hideMark/>
          </w:tcPr>
          <w:p w14:paraId="4FED5853" w14:textId="2902C327" w:rsidR="000E54E4" w:rsidRPr="001E513C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51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739" w:type="pct"/>
            <w:shd w:val="clear" w:color="auto" w:fill="FFFFFF" w:themeFill="background1"/>
          </w:tcPr>
          <w:p w14:paraId="7708C22D" w14:textId="645CF7C4" w:rsidR="000E54E4" w:rsidRPr="001E513C" w:rsidRDefault="009F58BC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94,010</w:t>
            </w:r>
          </w:p>
        </w:tc>
        <w:tc>
          <w:tcPr>
            <w:tcW w:w="129" w:type="pct"/>
            <w:shd w:val="clear" w:color="auto" w:fill="FFFFFF" w:themeFill="background1"/>
          </w:tcPr>
          <w:p w14:paraId="0C9C7F90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5F6235B4" w14:textId="481C9C14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99,528</w:t>
            </w:r>
          </w:p>
        </w:tc>
        <w:tc>
          <w:tcPr>
            <w:tcW w:w="131" w:type="pct"/>
            <w:shd w:val="clear" w:color="auto" w:fill="FFFFFF" w:themeFill="background1"/>
          </w:tcPr>
          <w:p w14:paraId="55B31427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FFFFFF" w:themeFill="background1"/>
          </w:tcPr>
          <w:p w14:paraId="52190D3C" w14:textId="2DB55806" w:rsidR="000E54E4" w:rsidRPr="001E513C" w:rsidRDefault="009F58BC" w:rsidP="00035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94,001</w:t>
            </w:r>
          </w:p>
        </w:tc>
        <w:tc>
          <w:tcPr>
            <w:tcW w:w="129" w:type="pct"/>
            <w:vAlign w:val="bottom"/>
          </w:tcPr>
          <w:p w14:paraId="261D944F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hideMark/>
          </w:tcPr>
          <w:p w14:paraId="57CF688C" w14:textId="1874ADA6" w:rsidR="000E54E4" w:rsidRPr="001E513C" w:rsidRDefault="000E54E4" w:rsidP="00035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99,527</w:t>
            </w:r>
          </w:p>
        </w:tc>
      </w:tr>
      <w:tr w:rsidR="00433860" w:rsidRPr="001E513C" w14:paraId="31C1F691" w14:textId="77777777" w:rsidTr="00035E9D">
        <w:tc>
          <w:tcPr>
            <w:tcW w:w="1764" w:type="pct"/>
            <w:vAlign w:val="bottom"/>
          </w:tcPr>
          <w:p w14:paraId="29B4C0B9" w14:textId="71B3DAD3" w:rsidR="000E54E4" w:rsidRPr="001E513C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51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7213310" w14:textId="3A626535" w:rsidR="000E54E4" w:rsidRPr="001E513C" w:rsidRDefault="009F58BC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452ABE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</w:t>
            </w:r>
            <w:r w:rsidRPr="7E03699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6B42E2FD" w:rsidRPr="7E03699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FFFFFF" w:themeFill="background1"/>
          </w:tcPr>
          <w:p w14:paraId="40C8622A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65231DB" w14:textId="0AD1C92C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6,967</w:t>
            </w:r>
          </w:p>
        </w:tc>
        <w:tc>
          <w:tcPr>
            <w:tcW w:w="131" w:type="pct"/>
            <w:shd w:val="clear" w:color="auto" w:fill="FFFFFF" w:themeFill="background1"/>
          </w:tcPr>
          <w:p w14:paraId="6A4F5E52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1E25FBC" w14:textId="70146CDE" w:rsidR="000E54E4" w:rsidRPr="001E513C" w:rsidRDefault="009F58BC" w:rsidP="00035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E03699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6,30</w:t>
            </w:r>
            <w:r w:rsidR="57FB9C20" w:rsidRPr="7E03699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9" w:type="pct"/>
            <w:vAlign w:val="bottom"/>
          </w:tcPr>
          <w:p w14:paraId="647F7102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081F3F09" w14:textId="4F36728D" w:rsidR="000E54E4" w:rsidRPr="001E513C" w:rsidRDefault="000E54E4" w:rsidP="00035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6,967</w:t>
            </w:r>
          </w:p>
        </w:tc>
      </w:tr>
      <w:tr w:rsidR="00433860" w:rsidRPr="001E513C" w14:paraId="6CE74113" w14:textId="77777777" w:rsidTr="00035E9D">
        <w:tc>
          <w:tcPr>
            <w:tcW w:w="1764" w:type="pct"/>
            <w:vAlign w:val="bottom"/>
          </w:tcPr>
          <w:p w14:paraId="791CD849" w14:textId="5699AAE3" w:rsidR="000E54E4" w:rsidRPr="001E513C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B6C963" w14:textId="45FE968D" w:rsidR="000E54E4" w:rsidRPr="001E513C" w:rsidRDefault="009F58BC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100,316</w:t>
            </w:r>
          </w:p>
        </w:tc>
        <w:tc>
          <w:tcPr>
            <w:tcW w:w="129" w:type="pct"/>
            <w:shd w:val="clear" w:color="auto" w:fill="FFFFFF" w:themeFill="background1"/>
          </w:tcPr>
          <w:p w14:paraId="340F754F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2A270E3" w14:textId="626ABE32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106,495</w:t>
            </w:r>
          </w:p>
        </w:tc>
        <w:tc>
          <w:tcPr>
            <w:tcW w:w="131" w:type="pct"/>
            <w:shd w:val="clear" w:color="auto" w:fill="FFFFFF" w:themeFill="background1"/>
          </w:tcPr>
          <w:p w14:paraId="0CD1A4C9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AB7135" w14:textId="509A359F" w:rsidR="000E54E4" w:rsidRPr="001E513C" w:rsidRDefault="009F58BC" w:rsidP="00035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7E03699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100,</w:t>
            </w:r>
            <w:r w:rsidRPr="1051A75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30</w:t>
            </w:r>
            <w:r w:rsidR="683CE281" w:rsidRPr="1051A75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9" w:type="pct"/>
            <w:vAlign w:val="bottom"/>
          </w:tcPr>
          <w:p w14:paraId="0922F552" w14:textId="77777777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D29EFF5" w14:textId="70D30EC1" w:rsidR="000E54E4" w:rsidRPr="001E513C" w:rsidRDefault="000E54E4" w:rsidP="00035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106,494</w:t>
            </w:r>
          </w:p>
        </w:tc>
      </w:tr>
    </w:tbl>
    <w:p w14:paraId="323BA83B" w14:textId="77777777" w:rsidR="00D12F3E" w:rsidRPr="00400E7C" w:rsidRDefault="00D12F3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E7A098" w14:textId="6DECD887" w:rsidR="00036B89" w:rsidRPr="00CD639A" w:rsidRDefault="00E2746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D639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530DAED3" w14:textId="1229EFFC" w:rsidR="00036B89" w:rsidRDefault="008E1632" w:rsidP="00B87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639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36B89" w:rsidRPr="00CD639A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BE41A3" w:rsidRPr="00CD639A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036B89" w:rsidRPr="00CD639A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4E013D" w:rsidRPr="00CD639A">
        <w:rPr>
          <w:rFonts w:asciiTheme="majorBidi" w:hAnsiTheme="majorBidi" w:cstheme="majorBidi"/>
          <w:sz w:val="30"/>
          <w:szCs w:val="30"/>
        </w:rPr>
        <w:t>2541</w:t>
      </w:r>
      <w:r w:rsidR="00400C4A">
        <w:rPr>
          <w:rFonts w:asciiTheme="majorBidi" w:hAnsiTheme="majorBidi" w:cstheme="majorBidi"/>
          <w:sz w:val="30"/>
          <w:szCs w:val="30"/>
        </w:rPr>
        <w:br/>
      </w:r>
      <w:r w:rsidR="00036B89" w:rsidRPr="00CD639A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87530" w:rsidRPr="00CD639A">
        <w:rPr>
          <w:rFonts w:asciiTheme="majorBidi" w:hAnsiTheme="majorBidi" w:cstheme="majorBidi"/>
          <w:sz w:val="30"/>
          <w:szCs w:val="30"/>
        </w:rPr>
        <w:t xml:space="preserve"> </w:t>
      </w:r>
      <w:r w:rsidR="00036B89" w:rsidRPr="00CD639A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B87530" w:rsidRPr="00CD639A">
        <w:rPr>
          <w:rFonts w:asciiTheme="majorBidi" w:hAnsiTheme="majorBidi" w:cstheme="majorBidi"/>
          <w:sz w:val="30"/>
          <w:szCs w:val="30"/>
        </w:rPr>
        <w:t xml:space="preserve"> </w:t>
      </w:r>
      <w:r w:rsidR="00036B89" w:rsidRPr="00CD639A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2BB48A93" w14:textId="48350125" w:rsidR="00A644B4" w:rsidRPr="00400E7C" w:rsidRDefault="00A644B4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264"/>
        <w:gridCol w:w="238"/>
        <w:gridCol w:w="1346"/>
        <w:gridCol w:w="236"/>
        <w:gridCol w:w="1300"/>
        <w:gridCol w:w="238"/>
        <w:gridCol w:w="1194"/>
      </w:tblGrid>
      <w:tr w:rsidR="000E54E4" w:rsidRPr="00D372D1" w14:paraId="0A82FC15" w14:textId="77777777" w:rsidTr="00FB5EBE">
        <w:trPr>
          <w:tblHeader/>
        </w:trPr>
        <w:tc>
          <w:tcPr>
            <w:tcW w:w="1820" w:type="pct"/>
          </w:tcPr>
          <w:p w14:paraId="051257FD" w14:textId="7119DBF4" w:rsidR="000E54E4" w:rsidRPr="00181FFE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  <w:r w:rsidR="00DC63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</w:p>
        </w:tc>
        <w:tc>
          <w:tcPr>
            <w:tcW w:w="1557" w:type="pct"/>
            <w:gridSpan w:val="3"/>
          </w:tcPr>
          <w:p w14:paraId="2BC62C06" w14:textId="2E7CEFCB" w:rsidR="000E54E4" w:rsidRPr="00181FFE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C93B4F9" w14:textId="77777777" w:rsidR="000E54E4" w:rsidRPr="00181FFE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4" w:type="pct"/>
            <w:gridSpan w:val="3"/>
            <w:vAlign w:val="bottom"/>
            <w:hideMark/>
          </w:tcPr>
          <w:p w14:paraId="7992A9A4" w14:textId="77777777" w:rsidR="000E54E4" w:rsidRPr="00181FFE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4E4" w:rsidRPr="00D372D1" w14:paraId="6F3AC695" w14:textId="77777777" w:rsidTr="00FB5EBE">
        <w:trPr>
          <w:tblHeader/>
        </w:trPr>
        <w:tc>
          <w:tcPr>
            <w:tcW w:w="1820" w:type="pct"/>
            <w:vAlign w:val="bottom"/>
          </w:tcPr>
          <w:p w14:paraId="5E0D5CB6" w14:textId="2DC656AD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91" w:type="pct"/>
          </w:tcPr>
          <w:p w14:paraId="6426DE80" w14:textId="24268D13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72D027D6" w14:textId="77777777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hideMark/>
          </w:tcPr>
          <w:p w14:paraId="41AA9CF7" w14:textId="70A486B1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49548A52" w14:textId="77777777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hideMark/>
          </w:tcPr>
          <w:p w14:paraId="4B4B366B" w14:textId="75BDD143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1F737D6A" w14:textId="77777777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hideMark/>
          </w:tcPr>
          <w:p w14:paraId="2C9F1D7B" w14:textId="62AE5D1A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E54E4" w:rsidRPr="00D372D1" w14:paraId="0DF0459E" w14:textId="77777777" w:rsidTr="00FB5EBE">
        <w:trPr>
          <w:tblHeader/>
        </w:trPr>
        <w:tc>
          <w:tcPr>
            <w:tcW w:w="1820" w:type="pct"/>
            <w:vAlign w:val="bottom"/>
          </w:tcPr>
          <w:p w14:paraId="3CE1263C" w14:textId="77777777" w:rsidR="000E54E4" w:rsidRPr="00181FFE" w:rsidRDefault="000E54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0" w:type="pct"/>
            <w:gridSpan w:val="7"/>
          </w:tcPr>
          <w:p w14:paraId="2484990D" w14:textId="3695408B" w:rsidR="000E54E4" w:rsidRPr="00181FFE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4E4" w:rsidRPr="00D372D1" w14:paraId="26ECA9E7" w14:textId="77777777" w:rsidTr="00FB5EBE">
        <w:tc>
          <w:tcPr>
            <w:tcW w:w="1820" w:type="pct"/>
            <w:vAlign w:val="bottom"/>
            <w:hideMark/>
          </w:tcPr>
          <w:p w14:paraId="55AB7339" w14:textId="35C59221" w:rsidR="000E54E4" w:rsidRPr="00181FFE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91" w:type="pct"/>
          </w:tcPr>
          <w:p w14:paraId="2A3D7485" w14:textId="039C5745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99,528</w:t>
            </w:r>
          </w:p>
        </w:tc>
        <w:tc>
          <w:tcPr>
            <w:tcW w:w="130" w:type="pct"/>
          </w:tcPr>
          <w:p w14:paraId="1EBFEFF4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2D702DB8" w14:textId="3EC4CB81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103,488</w:t>
            </w:r>
          </w:p>
        </w:tc>
        <w:tc>
          <w:tcPr>
            <w:tcW w:w="129" w:type="pct"/>
          </w:tcPr>
          <w:p w14:paraId="4396C7C8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0A7B18A1" w14:textId="34DD6850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99,527</w:t>
            </w:r>
          </w:p>
        </w:tc>
        <w:tc>
          <w:tcPr>
            <w:tcW w:w="130" w:type="pct"/>
            <w:vAlign w:val="bottom"/>
          </w:tcPr>
          <w:p w14:paraId="2F6C8B37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hideMark/>
          </w:tcPr>
          <w:p w14:paraId="722595B1" w14:textId="601C0959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103,488</w:t>
            </w:r>
          </w:p>
        </w:tc>
      </w:tr>
      <w:tr w:rsidR="000E54E4" w:rsidRPr="00D372D1" w14:paraId="75D188AA" w14:textId="77777777" w:rsidTr="00FB5EBE">
        <w:tc>
          <w:tcPr>
            <w:tcW w:w="1820" w:type="pct"/>
            <w:vAlign w:val="bottom"/>
          </w:tcPr>
          <w:p w14:paraId="47BA5B02" w14:textId="333645AB" w:rsidR="000E54E4" w:rsidRPr="00181FFE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91" w:type="pct"/>
          </w:tcPr>
          <w:p w14:paraId="095689B6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0207DF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53422BAD" w14:textId="1FEEE633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925E6C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063D0F28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6F7B34AA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64A0545E" w14:textId="44F94F6D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4E4" w:rsidRPr="00D372D1" w14:paraId="753D7AB8" w14:textId="77777777" w:rsidTr="00FB5EBE">
        <w:tc>
          <w:tcPr>
            <w:tcW w:w="1820" w:type="pct"/>
            <w:vAlign w:val="bottom"/>
          </w:tcPr>
          <w:p w14:paraId="1CA0E727" w14:textId="441B8F75" w:rsidR="000E54E4" w:rsidRPr="00181FFE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91" w:type="pct"/>
            <w:shd w:val="clear" w:color="auto" w:fill="FFFFFF" w:themeFill="background1"/>
          </w:tcPr>
          <w:p w14:paraId="58258E56" w14:textId="245D6700" w:rsidR="000E54E4" w:rsidRPr="00181FFE" w:rsidRDefault="009F58BC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8,215</w:t>
            </w:r>
          </w:p>
        </w:tc>
        <w:tc>
          <w:tcPr>
            <w:tcW w:w="130" w:type="pct"/>
            <w:shd w:val="clear" w:color="auto" w:fill="FFFFFF" w:themeFill="background1"/>
          </w:tcPr>
          <w:p w14:paraId="5532D73D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63D07511" w14:textId="07F4CB95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8,846</w:t>
            </w:r>
          </w:p>
        </w:tc>
        <w:tc>
          <w:tcPr>
            <w:tcW w:w="129" w:type="pct"/>
            <w:shd w:val="clear" w:color="auto" w:fill="FFFFFF" w:themeFill="background1"/>
          </w:tcPr>
          <w:p w14:paraId="4F280C54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4E6DD5B8" w14:textId="2A123495" w:rsidR="000E54E4" w:rsidRPr="00181FFE" w:rsidRDefault="009F58BC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8,207</w:t>
            </w:r>
          </w:p>
        </w:tc>
        <w:tc>
          <w:tcPr>
            <w:tcW w:w="130" w:type="pct"/>
            <w:vAlign w:val="bottom"/>
          </w:tcPr>
          <w:p w14:paraId="66ACE090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112FE3A9" w14:textId="367029E2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8,845</w:t>
            </w:r>
          </w:p>
        </w:tc>
      </w:tr>
      <w:tr w:rsidR="000E54E4" w:rsidRPr="00D372D1" w14:paraId="6F2AD2D8" w14:textId="77777777" w:rsidTr="00FB5EBE">
        <w:tc>
          <w:tcPr>
            <w:tcW w:w="1820" w:type="pct"/>
            <w:vAlign w:val="bottom"/>
          </w:tcPr>
          <w:p w14:paraId="0413F865" w14:textId="705B4947" w:rsidR="000E54E4" w:rsidRPr="00181FFE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828CE86" w14:textId="00C4E691" w:rsidR="000E54E4" w:rsidRPr="00181FFE" w:rsidRDefault="009F58BC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2,726</w:t>
            </w:r>
          </w:p>
        </w:tc>
        <w:tc>
          <w:tcPr>
            <w:tcW w:w="130" w:type="pct"/>
            <w:shd w:val="clear" w:color="auto" w:fill="FFFFFF" w:themeFill="background1"/>
          </w:tcPr>
          <w:p w14:paraId="0D07BF4E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D2CE2EE" w14:textId="1A781D46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1,934</w:t>
            </w:r>
          </w:p>
        </w:tc>
        <w:tc>
          <w:tcPr>
            <w:tcW w:w="129" w:type="pct"/>
            <w:shd w:val="clear" w:color="auto" w:fill="FFFFFF" w:themeFill="background1"/>
          </w:tcPr>
          <w:p w14:paraId="0E0A8CB2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5C44009" w14:textId="20698560" w:rsidR="000E54E4" w:rsidRPr="00181FFE" w:rsidRDefault="009F58BC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2,726</w:t>
            </w:r>
          </w:p>
        </w:tc>
        <w:tc>
          <w:tcPr>
            <w:tcW w:w="130" w:type="pct"/>
            <w:vAlign w:val="bottom"/>
          </w:tcPr>
          <w:p w14:paraId="14D97C07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7677DB73" w14:textId="09E2C6AE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1,934</w:t>
            </w:r>
          </w:p>
        </w:tc>
      </w:tr>
      <w:tr w:rsidR="00FB5EBE" w:rsidRPr="00D372D1" w14:paraId="74F55DAB" w14:textId="77777777" w:rsidTr="00FB5EBE">
        <w:tc>
          <w:tcPr>
            <w:tcW w:w="1820" w:type="pct"/>
            <w:vAlign w:val="bottom"/>
          </w:tcPr>
          <w:p w14:paraId="5D1ADE16" w14:textId="77777777" w:rsidR="00FB5EBE" w:rsidRPr="00181FFE" w:rsidRDefault="00FB5EBE" w:rsidP="00FB5EB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1" w:type="pct"/>
            <w:shd w:val="clear" w:color="auto" w:fill="FFFFFF" w:themeFill="background1"/>
          </w:tcPr>
          <w:p w14:paraId="6AC6D545" w14:textId="6A67DA05" w:rsidR="00FB5EB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58BC">
              <w:rPr>
                <w:rFonts w:ascii="Angsana New" w:hAnsi="Angsana New"/>
                <w:b/>
                <w:bCs/>
                <w:sz w:val="30"/>
                <w:szCs w:val="30"/>
              </w:rPr>
              <w:t>10,941</w:t>
            </w:r>
          </w:p>
        </w:tc>
        <w:tc>
          <w:tcPr>
            <w:tcW w:w="130" w:type="pct"/>
            <w:shd w:val="clear" w:color="auto" w:fill="FFFFFF" w:themeFill="background1"/>
          </w:tcPr>
          <w:p w14:paraId="68F0ABC1" w14:textId="77777777" w:rsidR="00FB5EBE" w:rsidRPr="00181FF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73F9F655" w14:textId="2D23D519" w:rsidR="00FB5EBE" w:rsidRPr="00181FF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58BC">
              <w:rPr>
                <w:rFonts w:ascii="Angsana New" w:hAnsi="Angsana New"/>
                <w:b/>
                <w:bCs/>
                <w:sz w:val="30"/>
                <w:szCs w:val="30"/>
              </w:rPr>
              <w:t>10,780</w:t>
            </w:r>
          </w:p>
        </w:tc>
        <w:tc>
          <w:tcPr>
            <w:tcW w:w="129" w:type="pct"/>
            <w:shd w:val="clear" w:color="auto" w:fill="FFFFFF" w:themeFill="background1"/>
          </w:tcPr>
          <w:p w14:paraId="576C184F" w14:textId="77777777" w:rsidR="00FB5EBE" w:rsidRPr="00181FFE" w:rsidRDefault="00FB5EBE" w:rsidP="00FB5EB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68ED6B3C" w14:textId="52B2ED68" w:rsidR="00FB5EB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58BC">
              <w:rPr>
                <w:rFonts w:ascii="Angsana New" w:hAnsi="Angsana New"/>
                <w:b/>
                <w:bCs/>
                <w:sz w:val="30"/>
                <w:szCs w:val="30"/>
              </w:rPr>
              <w:t>10,933</w:t>
            </w:r>
          </w:p>
        </w:tc>
        <w:tc>
          <w:tcPr>
            <w:tcW w:w="130" w:type="pct"/>
            <w:vAlign w:val="bottom"/>
          </w:tcPr>
          <w:p w14:paraId="7737C325" w14:textId="77777777" w:rsidR="00FB5EBE" w:rsidRPr="00181FF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3146674A" w14:textId="354A9A01" w:rsidR="00FB5EBE" w:rsidRPr="00181FF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58BC">
              <w:rPr>
                <w:rFonts w:ascii="Angsana New" w:hAnsi="Angsana New"/>
                <w:b/>
                <w:bCs/>
                <w:sz w:val="30"/>
                <w:szCs w:val="30"/>
              </w:rPr>
              <w:t>10,779</w:t>
            </w:r>
          </w:p>
        </w:tc>
      </w:tr>
      <w:tr w:rsidR="00433860" w:rsidRPr="00D372D1" w14:paraId="79B3849E" w14:textId="77777777" w:rsidTr="00FB5EBE">
        <w:tc>
          <w:tcPr>
            <w:tcW w:w="1820" w:type="pct"/>
            <w:vAlign w:val="bottom"/>
          </w:tcPr>
          <w:p w14:paraId="2AA4B89E" w14:textId="79171775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1" w:type="pct"/>
            <w:shd w:val="clear" w:color="auto" w:fill="FFFFFF" w:themeFill="background1"/>
          </w:tcPr>
          <w:p w14:paraId="1A182E09" w14:textId="4E834901" w:rsidR="00433860" w:rsidRPr="009F58BC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FFFFFF" w:themeFill="background1"/>
          </w:tcPr>
          <w:p w14:paraId="2DAEDF8B" w14:textId="77777777" w:rsidR="00433860" w:rsidRPr="009F58BC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0C4B48C3" w14:textId="0166597A" w:rsidR="00433860" w:rsidRPr="009F58BC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3F331FA1" w14:textId="77777777" w:rsidR="00433860" w:rsidRPr="009F58BC" w:rsidRDefault="00433860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27514592" w14:textId="1A09B4B6" w:rsidR="00433860" w:rsidRPr="009F58BC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3E6C2F5" w14:textId="77777777" w:rsidR="00433860" w:rsidRPr="009F58BC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76D237CC" w14:textId="12E5EEE0" w:rsidR="00433860" w:rsidRPr="009F58BC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33860" w:rsidRPr="00D372D1" w14:paraId="3B235D61" w14:textId="77777777" w:rsidTr="00FB5EBE">
        <w:tc>
          <w:tcPr>
            <w:tcW w:w="1820" w:type="pct"/>
            <w:vAlign w:val="bottom"/>
          </w:tcPr>
          <w:p w14:paraId="44133F2D" w14:textId="5355D1D2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</w:t>
            </w:r>
          </w:p>
          <w:p w14:paraId="009A0444" w14:textId="5A44F21E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91" w:type="pct"/>
            <w:shd w:val="clear" w:color="auto" w:fill="FFFFFF" w:themeFill="background1"/>
          </w:tcPr>
          <w:p w14:paraId="2ECCE1C0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FFFFFF" w:themeFill="background1"/>
          </w:tcPr>
          <w:p w14:paraId="4F4B0B3A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2FA25E53" w14:textId="28C2ABF1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030963C9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1A45B588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F51D146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00D65FBC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33860" w:rsidRPr="00D372D1" w14:paraId="435B7AAE" w14:textId="77777777" w:rsidTr="00FB5EBE">
        <w:tc>
          <w:tcPr>
            <w:tcW w:w="1820" w:type="pct"/>
          </w:tcPr>
          <w:p w14:paraId="64540C12" w14:textId="472F159E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91" w:type="pct"/>
            <w:shd w:val="clear" w:color="auto" w:fill="FFFFFF" w:themeFill="background1"/>
          </w:tcPr>
          <w:p w14:paraId="028BCFEF" w14:textId="0309721D" w:rsidR="00433860" w:rsidRPr="00181FFE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FFFFFF" w:themeFill="background1"/>
          </w:tcPr>
          <w:p w14:paraId="00F153AF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07600082" w14:textId="0CFA7F46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29" w:type="pct"/>
            <w:shd w:val="clear" w:color="auto" w:fill="FFFFFF" w:themeFill="background1"/>
          </w:tcPr>
          <w:p w14:paraId="09003945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68A1CED3" w14:textId="06975D14" w:rsidR="00433860" w:rsidRPr="00181FFE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2886ECA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670EF1B4" w14:textId="468B6B8E" w:rsidR="00433860" w:rsidRPr="007457F3" w:rsidRDefault="00433860" w:rsidP="0074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433860" w:rsidRPr="00D372D1" w14:paraId="546C58BB" w14:textId="77777777" w:rsidTr="00FB5EBE">
        <w:tc>
          <w:tcPr>
            <w:tcW w:w="1820" w:type="pct"/>
          </w:tcPr>
          <w:p w14:paraId="243EB91A" w14:textId="745D3AE4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  <w:r w:rsidRPr="00181F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91" w:type="pct"/>
            <w:shd w:val="clear" w:color="auto" w:fill="FFFFFF" w:themeFill="background1"/>
          </w:tcPr>
          <w:p w14:paraId="580B5518" w14:textId="1C6B7138" w:rsidR="00433860" w:rsidRPr="00181FFE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FFFFFF" w:themeFill="background1"/>
          </w:tcPr>
          <w:p w14:paraId="1586785D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154FF02B" w14:textId="45241D5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(7,942)</w:t>
            </w:r>
          </w:p>
        </w:tc>
        <w:tc>
          <w:tcPr>
            <w:tcW w:w="129" w:type="pct"/>
            <w:shd w:val="clear" w:color="auto" w:fill="FFFFFF" w:themeFill="background1"/>
          </w:tcPr>
          <w:p w14:paraId="36BD4D4E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174B7F35" w14:textId="77DA840F" w:rsidR="00433860" w:rsidRPr="00181FFE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65BCDE0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4AF5D800" w14:textId="2C977604" w:rsidR="00433860" w:rsidRPr="00181FFE" w:rsidRDefault="00433860" w:rsidP="0074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(7,942)</w:t>
            </w:r>
          </w:p>
        </w:tc>
      </w:tr>
      <w:tr w:rsidR="00433860" w:rsidRPr="00D372D1" w14:paraId="2DF2E2F6" w14:textId="77777777" w:rsidTr="00FB5EBE">
        <w:tc>
          <w:tcPr>
            <w:tcW w:w="1820" w:type="pct"/>
          </w:tcPr>
          <w:p w14:paraId="083661F9" w14:textId="37A93DA1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C6632D5" w14:textId="60E32B0A" w:rsidR="00433860" w:rsidRPr="00181FFE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FFFFFF" w:themeFill="background1"/>
          </w:tcPr>
          <w:p w14:paraId="1CF16D36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9593A0B" w14:textId="62C439FC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4,161</w:t>
            </w:r>
          </w:p>
        </w:tc>
        <w:tc>
          <w:tcPr>
            <w:tcW w:w="129" w:type="pct"/>
            <w:shd w:val="clear" w:color="auto" w:fill="FFFFFF" w:themeFill="background1"/>
          </w:tcPr>
          <w:p w14:paraId="5F1479E5" w14:textId="77777777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F9529BC" w14:textId="15092256" w:rsidR="00433860" w:rsidRPr="00181FFE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86EE3DF" w14:textId="77777777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21289BEF" w14:textId="48AFAE9D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3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4,161</w:t>
            </w:r>
          </w:p>
        </w:tc>
      </w:tr>
      <w:tr w:rsidR="00433860" w:rsidRPr="00D372D1" w14:paraId="51D2176E" w14:textId="77777777" w:rsidTr="00FB5EBE">
        <w:tc>
          <w:tcPr>
            <w:tcW w:w="1820" w:type="pct"/>
          </w:tcPr>
          <w:p w14:paraId="515C72A7" w14:textId="77777777" w:rsidR="00433860" w:rsidRPr="00400E7C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FEB846A" w14:textId="02A171CC" w:rsidR="00433860" w:rsidRPr="00A22135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1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FFFFFF" w:themeFill="background1"/>
          </w:tcPr>
          <w:p w14:paraId="56766876" w14:textId="77777777" w:rsidR="00433860" w:rsidRPr="00A22135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2A74719" w14:textId="74F78356" w:rsidR="00433860" w:rsidRPr="00A22135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135">
              <w:rPr>
                <w:rFonts w:ascii="Angsana New" w:hAnsi="Angsana New"/>
                <w:b/>
                <w:bCs/>
                <w:sz w:val="30"/>
                <w:szCs w:val="30"/>
              </w:rPr>
              <w:t>(3,786)</w:t>
            </w:r>
          </w:p>
        </w:tc>
        <w:tc>
          <w:tcPr>
            <w:tcW w:w="129" w:type="pct"/>
            <w:shd w:val="clear" w:color="auto" w:fill="FFFFFF" w:themeFill="background1"/>
          </w:tcPr>
          <w:p w14:paraId="465F64BF" w14:textId="77777777" w:rsidR="00433860" w:rsidRPr="00A22135" w:rsidRDefault="00433860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4A8C4FC" w14:textId="1A77015B" w:rsidR="00433860" w:rsidRPr="00FB5EBE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E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999C9F7" w14:textId="77777777" w:rsidR="00433860" w:rsidRPr="00A22135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4BE60171" w14:textId="759A9A94" w:rsidR="00433860" w:rsidRPr="00A22135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3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22135">
              <w:rPr>
                <w:rFonts w:ascii="Angsana New" w:hAnsi="Angsana New"/>
                <w:b/>
                <w:bCs/>
                <w:sz w:val="30"/>
                <w:szCs w:val="30"/>
              </w:rPr>
              <w:t>(3,786)</w:t>
            </w:r>
          </w:p>
        </w:tc>
      </w:tr>
      <w:tr w:rsidR="00227B12" w:rsidRPr="00D372D1" w14:paraId="6C12EAE2" w14:textId="77777777" w:rsidTr="00FB5EBE">
        <w:tc>
          <w:tcPr>
            <w:tcW w:w="1820" w:type="pct"/>
            <w:vAlign w:val="bottom"/>
          </w:tcPr>
          <w:p w14:paraId="526B5F9B" w14:textId="6F1A369F" w:rsidR="00227B12" w:rsidRPr="00A7379F" w:rsidRDefault="00227B12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737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อื่น</w:t>
            </w:r>
            <w:r w:rsidR="002F5D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A737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691" w:type="pct"/>
            <w:shd w:val="clear" w:color="auto" w:fill="FFFFFF" w:themeFill="background1"/>
          </w:tcPr>
          <w:p w14:paraId="7C3F8BFB" w14:textId="77777777" w:rsidR="00227B12" w:rsidRPr="00181FFE" w:rsidRDefault="00227B12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FFFFFF" w:themeFill="background1"/>
          </w:tcPr>
          <w:p w14:paraId="2CEA11BF" w14:textId="77777777" w:rsidR="00227B12" w:rsidRPr="00181FFE" w:rsidRDefault="00227B12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2AB7A614" w14:textId="77777777" w:rsidR="00227B12" w:rsidRPr="00181FFE" w:rsidRDefault="00227B12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626B1100" w14:textId="77777777" w:rsidR="00227B12" w:rsidRPr="00181FFE" w:rsidRDefault="00227B12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40780EA2" w14:textId="77777777" w:rsidR="00227B12" w:rsidRPr="00181FFE" w:rsidRDefault="00227B12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8D62A54" w14:textId="77777777" w:rsidR="00227B12" w:rsidRPr="00181FFE" w:rsidRDefault="00227B12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2B22AB50" w14:textId="77777777" w:rsidR="00227B12" w:rsidRPr="00181FFE" w:rsidRDefault="00227B12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3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33860" w:rsidRPr="00D372D1" w14:paraId="57799151" w14:textId="77777777" w:rsidTr="00FB5EBE">
        <w:tc>
          <w:tcPr>
            <w:tcW w:w="1820" w:type="pct"/>
            <w:vAlign w:val="bottom"/>
          </w:tcPr>
          <w:p w14:paraId="6C8BD351" w14:textId="1EF28F27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C5A825F" w14:textId="559EECCE" w:rsidR="00433860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(16,459)</w:t>
            </w:r>
          </w:p>
        </w:tc>
        <w:tc>
          <w:tcPr>
            <w:tcW w:w="130" w:type="pct"/>
            <w:shd w:val="clear" w:color="auto" w:fill="FFFFFF" w:themeFill="background1"/>
          </w:tcPr>
          <w:p w14:paraId="66148B69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B36BA98" w14:textId="30D7E90E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(10,954)</w:t>
            </w:r>
          </w:p>
        </w:tc>
        <w:tc>
          <w:tcPr>
            <w:tcW w:w="129" w:type="pct"/>
            <w:shd w:val="clear" w:color="auto" w:fill="FFFFFF" w:themeFill="background1"/>
          </w:tcPr>
          <w:p w14:paraId="0DA12FEA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BB7DD8D" w14:textId="13D97A0D" w:rsidR="00433860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(16,459)</w:t>
            </w:r>
          </w:p>
        </w:tc>
        <w:tc>
          <w:tcPr>
            <w:tcW w:w="130" w:type="pct"/>
            <w:vAlign w:val="bottom"/>
          </w:tcPr>
          <w:p w14:paraId="57BB573E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490ECA74" w14:textId="0D88D831" w:rsidR="00433860" w:rsidRPr="00181FFE" w:rsidRDefault="00433860" w:rsidP="0074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(10,954)</w:t>
            </w:r>
          </w:p>
        </w:tc>
      </w:tr>
      <w:tr w:rsidR="00433860" w:rsidRPr="00D372D1" w14:paraId="2CB42209" w14:textId="77777777" w:rsidTr="00FB5EBE">
        <w:tc>
          <w:tcPr>
            <w:tcW w:w="1820" w:type="pct"/>
            <w:vAlign w:val="bottom"/>
          </w:tcPr>
          <w:p w14:paraId="4B75D87F" w14:textId="158A8206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1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1223BDC4" w14:textId="2081DDF1" w:rsidR="00433860" w:rsidRPr="00181FFE" w:rsidRDefault="00A22135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94,010</w:t>
            </w:r>
          </w:p>
        </w:tc>
        <w:tc>
          <w:tcPr>
            <w:tcW w:w="130" w:type="pct"/>
            <w:shd w:val="clear" w:color="auto" w:fill="FFFFFF" w:themeFill="background1"/>
          </w:tcPr>
          <w:p w14:paraId="19783391" w14:textId="77777777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2FF4B72" w14:textId="18D4095F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08" w:right="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1FFE">
              <w:rPr>
                <w:rFonts w:ascii="Angsana New" w:hAnsi="Angsana New"/>
                <w:b/>
                <w:bCs/>
                <w:sz w:val="30"/>
                <w:szCs w:val="30"/>
              </w:rPr>
              <w:t>99,528</w:t>
            </w:r>
          </w:p>
        </w:tc>
        <w:tc>
          <w:tcPr>
            <w:tcW w:w="129" w:type="pct"/>
            <w:shd w:val="clear" w:color="auto" w:fill="FFFFFF" w:themeFill="background1"/>
          </w:tcPr>
          <w:p w14:paraId="16FDF696" w14:textId="77777777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decimal" w:pos="610"/>
                <w:tab w:val="decimal" w:pos="97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7E98561" w14:textId="438B1F77" w:rsidR="00433860" w:rsidRPr="00181FFE" w:rsidRDefault="00A22135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08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94,001</w:t>
            </w:r>
          </w:p>
        </w:tc>
        <w:tc>
          <w:tcPr>
            <w:tcW w:w="130" w:type="pct"/>
            <w:vAlign w:val="bottom"/>
          </w:tcPr>
          <w:p w14:paraId="44AE9D26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vAlign w:val="bottom"/>
          </w:tcPr>
          <w:p w14:paraId="79CF9C82" w14:textId="5FE6E73D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3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="Angsana New" w:hAnsi="Angsana New"/>
                <w:b/>
                <w:bCs/>
                <w:sz w:val="30"/>
                <w:szCs w:val="30"/>
              </w:rPr>
              <w:t>99,527</w:t>
            </w:r>
          </w:p>
        </w:tc>
      </w:tr>
    </w:tbl>
    <w:p w14:paraId="3479B6D1" w14:textId="3C67499E" w:rsidR="00A644B4" w:rsidRPr="00D372D1" w:rsidRDefault="00A644B4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4"/>
          <w:szCs w:val="14"/>
          <w:highlight w:val="yellow"/>
        </w:rPr>
      </w:pPr>
    </w:p>
    <w:p w14:paraId="1774288E" w14:textId="77777777" w:rsidR="00551EC1" w:rsidRPr="00D372D1" w:rsidRDefault="0055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  <w:cs/>
        </w:rPr>
      </w:pPr>
      <w:r w:rsidRPr="00D372D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  <w:cs/>
        </w:rPr>
        <w:br w:type="page"/>
      </w:r>
    </w:p>
    <w:p w14:paraId="15BADE54" w14:textId="507F4457" w:rsidR="00F06466" w:rsidRPr="00181FFE" w:rsidRDefault="00174113" w:rsidP="00237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81FF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ผลประโยชน์ระยะยาวอื่น</w:t>
      </w:r>
    </w:p>
    <w:p w14:paraId="5CF34824" w14:textId="4D6E4145" w:rsidR="00F06466" w:rsidRPr="00400E7C" w:rsidRDefault="00F06466" w:rsidP="00883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1"/>
        <w:gridCol w:w="1272"/>
        <w:gridCol w:w="237"/>
        <w:gridCol w:w="1353"/>
        <w:gridCol w:w="237"/>
        <w:gridCol w:w="1254"/>
        <w:gridCol w:w="242"/>
        <w:gridCol w:w="1434"/>
      </w:tblGrid>
      <w:tr w:rsidR="000E54E4" w:rsidRPr="00181FFE" w14:paraId="65322FF9" w14:textId="77777777" w:rsidTr="0026554E">
        <w:trPr>
          <w:tblHeader/>
        </w:trPr>
        <w:tc>
          <w:tcPr>
            <w:tcW w:w="1716" w:type="pct"/>
          </w:tcPr>
          <w:p w14:paraId="182345B1" w14:textId="09C40AA0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มูลค่าปัจจุบันของภาระผูกพันของ</w:t>
            </w:r>
          </w:p>
        </w:tc>
        <w:tc>
          <w:tcPr>
            <w:tcW w:w="1559" w:type="pct"/>
            <w:gridSpan w:val="3"/>
          </w:tcPr>
          <w:p w14:paraId="1C354D2D" w14:textId="4B702A52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3DE81D4" w14:textId="77777777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pct"/>
            <w:gridSpan w:val="3"/>
            <w:vAlign w:val="bottom"/>
          </w:tcPr>
          <w:p w14:paraId="4A276A9F" w14:textId="528F9C38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860" w:rsidRPr="00181FFE" w14:paraId="03FC15D8" w14:textId="77777777" w:rsidTr="0026554E">
        <w:trPr>
          <w:tblHeader/>
        </w:trPr>
        <w:tc>
          <w:tcPr>
            <w:tcW w:w="1716" w:type="pct"/>
            <w:vAlign w:val="bottom"/>
          </w:tcPr>
          <w:p w14:paraId="4B039BBD" w14:textId="3D6D9EDD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93" w:type="pct"/>
          </w:tcPr>
          <w:p w14:paraId="731308A8" w14:textId="2407B668" w:rsidR="000E54E4" w:rsidRPr="00181FFE" w:rsidRDefault="000E54E4" w:rsidP="00F6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476547E8" w14:textId="77777777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hideMark/>
          </w:tcPr>
          <w:p w14:paraId="647A840A" w14:textId="0E46A644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4B28606E" w14:textId="77777777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67082BE8" w14:textId="6FE0C6A5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3F895C37" w14:textId="77777777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hideMark/>
          </w:tcPr>
          <w:p w14:paraId="13A38A44" w14:textId="108BB920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E54E4" w:rsidRPr="00181FFE" w14:paraId="4024C507" w14:textId="77777777" w:rsidTr="0026554E">
        <w:trPr>
          <w:tblHeader/>
        </w:trPr>
        <w:tc>
          <w:tcPr>
            <w:tcW w:w="1716" w:type="pct"/>
            <w:vAlign w:val="bottom"/>
          </w:tcPr>
          <w:p w14:paraId="78DEA95A" w14:textId="77777777" w:rsidR="000E54E4" w:rsidRPr="00181FFE" w:rsidRDefault="000E54E4" w:rsidP="008E1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84" w:type="pct"/>
            <w:gridSpan w:val="7"/>
          </w:tcPr>
          <w:p w14:paraId="1113D025" w14:textId="13847AE2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860" w:rsidRPr="00181FFE" w14:paraId="5D3A81D5" w14:textId="77777777" w:rsidTr="0026554E">
        <w:tc>
          <w:tcPr>
            <w:tcW w:w="1716" w:type="pct"/>
            <w:vAlign w:val="bottom"/>
            <w:hideMark/>
          </w:tcPr>
          <w:p w14:paraId="5DA7701D" w14:textId="77777777" w:rsidR="000E54E4" w:rsidRPr="00181FFE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93" w:type="pct"/>
          </w:tcPr>
          <w:p w14:paraId="07DA6463" w14:textId="56F48DCF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6,967</w:t>
            </w:r>
          </w:p>
        </w:tc>
        <w:tc>
          <w:tcPr>
            <w:tcW w:w="129" w:type="pct"/>
          </w:tcPr>
          <w:p w14:paraId="5016C143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7B84E8D1" w14:textId="0AB8014E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7,982</w:t>
            </w:r>
          </w:p>
        </w:tc>
        <w:tc>
          <w:tcPr>
            <w:tcW w:w="129" w:type="pct"/>
          </w:tcPr>
          <w:p w14:paraId="34E4836D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3D92BCD9" w14:textId="36AB0978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6,967</w:t>
            </w:r>
          </w:p>
        </w:tc>
        <w:tc>
          <w:tcPr>
            <w:tcW w:w="132" w:type="pct"/>
            <w:vAlign w:val="bottom"/>
          </w:tcPr>
          <w:p w14:paraId="416398EA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hideMark/>
          </w:tcPr>
          <w:p w14:paraId="24EE18CF" w14:textId="074E8882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7,982</w:t>
            </w:r>
          </w:p>
        </w:tc>
      </w:tr>
      <w:tr w:rsidR="00433860" w:rsidRPr="00181FFE" w14:paraId="6E8D2A94" w14:textId="77777777" w:rsidTr="0026554E">
        <w:tc>
          <w:tcPr>
            <w:tcW w:w="1716" w:type="pct"/>
            <w:vAlign w:val="bottom"/>
          </w:tcPr>
          <w:p w14:paraId="491C28ED" w14:textId="77777777" w:rsidR="000E54E4" w:rsidRPr="00181FFE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93" w:type="pct"/>
          </w:tcPr>
          <w:p w14:paraId="414E96D3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44074B9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585AFA04" w14:textId="6C7B60E0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365733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00BC2103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C4B2FA1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</w:tcPr>
          <w:p w14:paraId="7B6F0E86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860" w:rsidRPr="00181FFE" w14:paraId="35FCD651" w14:textId="77777777" w:rsidTr="0026554E">
        <w:tc>
          <w:tcPr>
            <w:tcW w:w="1716" w:type="pct"/>
            <w:vAlign w:val="bottom"/>
          </w:tcPr>
          <w:p w14:paraId="38A7725E" w14:textId="77777777" w:rsidR="000E54E4" w:rsidRPr="00181FFE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93" w:type="pct"/>
            <w:shd w:val="clear" w:color="auto" w:fill="FFFFFF" w:themeFill="background1"/>
          </w:tcPr>
          <w:p w14:paraId="4BBC7819" w14:textId="0BFD5791" w:rsidR="000E54E4" w:rsidRPr="00181FFE" w:rsidRDefault="00A22135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4176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  <w:shd w:val="clear" w:color="auto" w:fill="FFFFFF" w:themeFill="background1"/>
          </w:tcPr>
          <w:p w14:paraId="49443D5B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0ADB4AB5" w14:textId="47CAC715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29" w:type="pct"/>
            <w:shd w:val="clear" w:color="auto" w:fill="FFFFFF" w:themeFill="background1"/>
          </w:tcPr>
          <w:p w14:paraId="19CDAAF8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02249BD4" w14:textId="28085C2B" w:rsidR="000E54E4" w:rsidRPr="00181FFE" w:rsidRDefault="00A22135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820EE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  <w:vAlign w:val="bottom"/>
          </w:tcPr>
          <w:p w14:paraId="517ABC2D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</w:tcPr>
          <w:p w14:paraId="6C91F1F9" w14:textId="6A7B578B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433860" w:rsidRPr="00181FFE" w14:paraId="74AA10F5" w14:textId="77777777" w:rsidTr="0026554E">
        <w:tc>
          <w:tcPr>
            <w:tcW w:w="1716" w:type="pct"/>
            <w:vAlign w:val="bottom"/>
          </w:tcPr>
          <w:p w14:paraId="3FB6BAD1" w14:textId="77777777" w:rsidR="000E54E4" w:rsidRPr="00181FFE" w:rsidRDefault="000E54E4" w:rsidP="000E54E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9FDA38C" w14:textId="6C4807E1" w:rsidR="000E54E4" w:rsidRPr="00181FFE" w:rsidRDefault="00A22135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29" w:type="pct"/>
            <w:shd w:val="clear" w:color="auto" w:fill="FFFFFF" w:themeFill="background1"/>
          </w:tcPr>
          <w:p w14:paraId="4CD33A3A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029B226" w14:textId="59F2A5E5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29" w:type="pct"/>
            <w:shd w:val="clear" w:color="auto" w:fill="FFFFFF" w:themeFill="background1"/>
          </w:tcPr>
          <w:p w14:paraId="3AA44DEC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C4E22B6" w14:textId="2DB03137" w:rsidR="000E54E4" w:rsidRPr="00181FFE" w:rsidRDefault="00A22135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32" w:type="pct"/>
            <w:vAlign w:val="bottom"/>
          </w:tcPr>
          <w:p w14:paraId="6C9680FF" w14:textId="7777777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64DFB184" w14:textId="0F1E7627" w:rsidR="000E54E4" w:rsidRPr="00181FFE" w:rsidRDefault="000E54E4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FB5EBE" w:rsidRPr="00181FFE" w14:paraId="7170D10F" w14:textId="77777777" w:rsidTr="009A0863">
        <w:tc>
          <w:tcPr>
            <w:tcW w:w="1716" w:type="pct"/>
            <w:vAlign w:val="bottom"/>
          </w:tcPr>
          <w:p w14:paraId="15F30A69" w14:textId="77777777" w:rsidR="00FB5EBE" w:rsidRPr="00181FFE" w:rsidRDefault="00FB5EBE" w:rsidP="00FB5EB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FFFFFF" w:themeFill="background1"/>
          </w:tcPr>
          <w:p w14:paraId="27E30A34" w14:textId="4F911C9B" w:rsidR="00FB5EB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FFFFFF" w:themeFill="background1"/>
          </w:tcPr>
          <w:p w14:paraId="4C0B3F3D" w14:textId="77777777" w:rsidR="00FB5EBE" w:rsidRPr="00181FF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6685D289" w14:textId="0D0337C2" w:rsidR="00FB5EBE" w:rsidRPr="00181FF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</w:t>
            </w:r>
          </w:p>
        </w:tc>
        <w:tc>
          <w:tcPr>
            <w:tcW w:w="129" w:type="pct"/>
            <w:shd w:val="clear" w:color="auto" w:fill="FFFFFF" w:themeFill="background1"/>
          </w:tcPr>
          <w:p w14:paraId="36EAC7A2" w14:textId="77777777" w:rsidR="00FB5EBE" w:rsidRPr="00181FFE" w:rsidRDefault="00FB5EBE" w:rsidP="00FB5EB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67F960F9" w14:textId="4F7ED1F6" w:rsidR="00FB5EB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2" w:type="pct"/>
            <w:vAlign w:val="bottom"/>
          </w:tcPr>
          <w:p w14:paraId="650A2977" w14:textId="77777777" w:rsidR="00FB5EBE" w:rsidRPr="00181FF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</w:tcPr>
          <w:p w14:paraId="51E5A17B" w14:textId="4F49A4F4" w:rsidR="00FB5EBE" w:rsidRPr="00181FFE" w:rsidRDefault="00FB5EBE" w:rsidP="00F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</w:t>
            </w:r>
          </w:p>
        </w:tc>
      </w:tr>
      <w:tr w:rsidR="00433860" w:rsidRPr="00181FFE" w14:paraId="25C38D0B" w14:textId="77777777" w:rsidTr="0026554E">
        <w:tc>
          <w:tcPr>
            <w:tcW w:w="1716" w:type="pct"/>
            <w:vAlign w:val="bottom"/>
          </w:tcPr>
          <w:p w14:paraId="30DF9CD2" w14:textId="77777777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3" w:type="pct"/>
            <w:shd w:val="clear" w:color="auto" w:fill="FFFFFF" w:themeFill="background1"/>
          </w:tcPr>
          <w:p w14:paraId="4A8E327C" w14:textId="581679C0" w:rsidR="00433860" w:rsidRPr="00A22135" w:rsidRDefault="00433860" w:rsidP="00CA0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7D2872EE" w14:textId="77777777" w:rsidR="00433860" w:rsidRPr="00A22135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0D8FF823" w14:textId="5DC7E12E" w:rsidR="00433860" w:rsidRPr="00A22135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672F1401" w14:textId="77777777" w:rsidR="00433860" w:rsidRPr="00A22135" w:rsidRDefault="00433860" w:rsidP="00D12F3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141F5A89" w14:textId="27B8209D" w:rsidR="00433860" w:rsidRPr="00A22135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1E0EA07" w14:textId="77777777" w:rsidR="00433860" w:rsidRPr="00A22135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</w:tcPr>
          <w:p w14:paraId="7C7EC11E" w14:textId="4098245F" w:rsidR="00433860" w:rsidRPr="00A22135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33860" w:rsidRPr="00181FFE" w14:paraId="0E059C2E" w14:textId="77777777" w:rsidTr="0026554E">
        <w:tc>
          <w:tcPr>
            <w:tcW w:w="1716" w:type="pct"/>
            <w:vAlign w:val="bottom"/>
          </w:tcPr>
          <w:p w14:paraId="6445D21B" w14:textId="0759F94E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</w:t>
            </w:r>
          </w:p>
          <w:p w14:paraId="5A069D43" w14:textId="659A4E37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93" w:type="pct"/>
            <w:shd w:val="clear" w:color="auto" w:fill="FFFFFF" w:themeFill="background1"/>
          </w:tcPr>
          <w:p w14:paraId="704F6739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650F8316" w14:textId="77777777" w:rsidR="00433860" w:rsidRPr="00181FFE" w:rsidRDefault="00433860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4ACBEB01" w14:textId="13CE1BDC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0C037323" w14:textId="77777777" w:rsidR="00433860" w:rsidRPr="00181FFE" w:rsidRDefault="00433860" w:rsidP="00433860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7B64BD29" w14:textId="77777777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62B9B79E" w14:textId="77777777" w:rsidR="00433860" w:rsidRPr="00181FFE" w:rsidRDefault="00433860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</w:tcPr>
          <w:p w14:paraId="09C60DA1" w14:textId="77777777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22135" w:rsidRPr="00181FFE" w14:paraId="46D3160F" w14:textId="77777777" w:rsidTr="0026554E">
        <w:tc>
          <w:tcPr>
            <w:tcW w:w="1716" w:type="pct"/>
          </w:tcPr>
          <w:p w14:paraId="08453727" w14:textId="77777777" w:rsidR="00A22135" w:rsidRPr="00181FFE" w:rsidRDefault="00A22135" w:rsidP="00A2213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93" w:type="pct"/>
            <w:shd w:val="clear" w:color="auto" w:fill="FFFFFF" w:themeFill="background1"/>
          </w:tcPr>
          <w:p w14:paraId="49E4C8C6" w14:textId="60E552B7" w:rsidR="00A22135" w:rsidRPr="00F1342D" w:rsidRDefault="00A22135" w:rsidP="00CA0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645AF046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62618D9C" w14:textId="1F24DDBA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29" w:type="pct"/>
            <w:shd w:val="clear" w:color="auto" w:fill="FFFFFF" w:themeFill="background1"/>
          </w:tcPr>
          <w:p w14:paraId="53828D96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527E8D41" w14:textId="48C8FE32" w:rsidR="00A22135" w:rsidRPr="00F1342D" w:rsidRDefault="00A22135" w:rsidP="00CA0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BFDE7AE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</w:tcPr>
          <w:p w14:paraId="36ADDBB9" w14:textId="0D11F49A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A22135" w:rsidRPr="00181FFE" w14:paraId="58F798C4" w14:textId="77777777" w:rsidTr="0026554E">
        <w:tc>
          <w:tcPr>
            <w:tcW w:w="1716" w:type="pct"/>
          </w:tcPr>
          <w:p w14:paraId="2B020CBA" w14:textId="77777777" w:rsidR="00A22135" w:rsidRPr="00181FFE" w:rsidRDefault="00A22135" w:rsidP="00A2213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  <w:r w:rsidRPr="00181F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  <w:shd w:val="clear" w:color="auto" w:fill="FFFFFF" w:themeFill="background1"/>
          </w:tcPr>
          <w:p w14:paraId="6B78E932" w14:textId="58A33316" w:rsidR="00A22135" w:rsidRPr="00F1342D" w:rsidRDefault="00A22135" w:rsidP="00CA0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6CD7DCC6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08AEF5CB" w14:textId="0FC0A71E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(351)</w:t>
            </w:r>
          </w:p>
        </w:tc>
        <w:tc>
          <w:tcPr>
            <w:tcW w:w="129" w:type="pct"/>
            <w:shd w:val="clear" w:color="auto" w:fill="FFFFFF" w:themeFill="background1"/>
          </w:tcPr>
          <w:p w14:paraId="3B182564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285F5375" w14:textId="61CC8DF7" w:rsidR="00A22135" w:rsidRPr="00F1342D" w:rsidRDefault="00A22135" w:rsidP="00CA0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C117915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</w:tcPr>
          <w:p w14:paraId="755F02B4" w14:textId="558FAF2A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(351)</w:t>
            </w:r>
          </w:p>
        </w:tc>
      </w:tr>
      <w:tr w:rsidR="00A22135" w:rsidRPr="00181FFE" w14:paraId="3DD6BE8F" w14:textId="77777777" w:rsidTr="0026554E">
        <w:tc>
          <w:tcPr>
            <w:tcW w:w="1716" w:type="pct"/>
          </w:tcPr>
          <w:p w14:paraId="2DAC8E44" w14:textId="77777777" w:rsidR="00A22135" w:rsidRPr="00181FFE" w:rsidRDefault="00A22135" w:rsidP="00A2213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7999150" w14:textId="07EBAF75" w:rsidR="00A22135" w:rsidRPr="00F1342D" w:rsidRDefault="00A22135" w:rsidP="00CA0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422DEE46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FDA923B" w14:textId="303D7E95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(784)</w:t>
            </w:r>
          </w:p>
        </w:tc>
        <w:tc>
          <w:tcPr>
            <w:tcW w:w="129" w:type="pct"/>
            <w:shd w:val="clear" w:color="auto" w:fill="FFFFFF" w:themeFill="background1"/>
          </w:tcPr>
          <w:p w14:paraId="0F28BEDF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92F37E5" w14:textId="7F6F39B5" w:rsidR="00A22135" w:rsidRPr="00F1342D" w:rsidRDefault="00A22135" w:rsidP="00CA0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13801F97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35489DB3" w14:textId="1F57BCC9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(784)</w:t>
            </w:r>
          </w:p>
        </w:tc>
      </w:tr>
      <w:tr w:rsidR="00A22135" w:rsidRPr="00181FFE" w14:paraId="356AACF1" w14:textId="77777777" w:rsidTr="0026554E">
        <w:tc>
          <w:tcPr>
            <w:tcW w:w="1716" w:type="pct"/>
          </w:tcPr>
          <w:p w14:paraId="72594851" w14:textId="77777777" w:rsidR="00A22135" w:rsidRPr="00400E7C" w:rsidRDefault="00A22135" w:rsidP="00A2213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1B9B8F98" w14:textId="77B6D485" w:rsidR="00A22135" w:rsidRPr="005A1903" w:rsidRDefault="00A22135" w:rsidP="00CA0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9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5A27C2E7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638397E" w14:textId="771ACC9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(1,136)</w:t>
            </w:r>
          </w:p>
        </w:tc>
        <w:tc>
          <w:tcPr>
            <w:tcW w:w="129" w:type="pct"/>
            <w:shd w:val="clear" w:color="auto" w:fill="FFFFFF" w:themeFill="background1"/>
          </w:tcPr>
          <w:p w14:paraId="16029089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B6F919C" w14:textId="6905D40E" w:rsidR="00A22135" w:rsidRPr="005A1903" w:rsidRDefault="00A22135" w:rsidP="00CA0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9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2321692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56988D1E" w14:textId="7D34E10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(1,136)</w:t>
            </w:r>
          </w:p>
        </w:tc>
      </w:tr>
      <w:tr w:rsidR="005A1903" w:rsidRPr="00181FFE" w14:paraId="6D99C60F" w14:textId="77777777" w:rsidTr="0026554E">
        <w:tc>
          <w:tcPr>
            <w:tcW w:w="1716" w:type="pct"/>
            <w:vAlign w:val="bottom"/>
          </w:tcPr>
          <w:p w14:paraId="75B72372" w14:textId="27E09E00" w:rsidR="005A1903" w:rsidRPr="00181FFE" w:rsidRDefault="005A1903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อื่น</w:t>
            </w:r>
            <w:r w:rsidR="002F5D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693" w:type="pct"/>
            <w:shd w:val="clear" w:color="auto" w:fill="FFFFFF" w:themeFill="background1"/>
          </w:tcPr>
          <w:p w14:paraId="0DD7D4DD" w14:textId="77777777" w:rsidR="005A1903" w:rsidRPr="00181FFE" w:rsidRDefault="005A1903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2C0DCCEC" w14:textId="77777777" w:rsidR="005A1903" w:rsidRPr="00181FFE" w:rsidRDefault="005A1903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287B3AC6" w14:textId="77777777" w:rsidR="005A1903" w:rsidRPr="00181FFE" w:rsidRDefault="005A1903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1A8A8AE2" w14:textId="77777777" w:rsidR="005A1903" w:rsidRPr="00181FFE" w:rsidRDefault="005A1903" w:rsidP="00433860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4FFEC87B" w14:textId="77777777" w:rsidR="005A1903" w:rsidRPr="00181FFE" w:rsidRDefault="005A1903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C5E025A" w14:textId="77777777" w:rsidR="005A1903" w:rsidRPr="00181FFE" w:rsidRDefault="005A1903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</w:tcPr>
          <w:p w14:paraId="3D8D3793" w14:textId="77777777" w:rsidR="005A1903" w:rsidRPr="00181FFE" w:rsidRDefault="005A1903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33860" w:rsidRPr="00181FFE" w14:paraId="5BEF2A21" w14:textId="77777777" w:rsidTr="0026554E">
        <w:tc>
          <w:tcPr>
            <w:tcW w:w="1716" w:type="pct"/>
            <w:vAlign w:val="bottom"/>
          </w:tcPr>
          <w:p w14:paraId="0E431C4C" w14:textId="77777777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EC02CD9" w14:textId="05667F64" w:rsidR="00433860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(1,555)</w:t>
            </w:r>
          </w:p>
        </w:tc>
        <w:tc>
          <w:tcPr>
            <w:tcW w:w="129" w:type="pct"/>
            <w:shd w:val="clear" w:color="auto" w:fill="FFFFFF" w:themeFill="background1"/>
          </w:tcPr>
          <w:p w14:paraId="51849FED" w14:textId="77777777" w:rsidR="00433860" w:rsidRPr="00181FFE" w:rsidRDefault="00433860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FA13A78" w14:textId="1B8B7E9A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(825)</w:t>
            </w:r>
          </w:p>
        </w:tc>
        <w:tc>
          <w:tcPr>
            <w:tcW w:w="129" w:type="pct"/>
            <w:shd w:val="clear" w:color="auto" w:fill="FFFFFF" w:themeFill="background1"/>
          </w:tcPr>
          <w:p w14:paraId="274CE38A" w14:textId="77777777" w:rsidR="00433860" w:rsidRPr="00181FFE" w:rsidRDefault="00433860" w:rsidP="00433860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BC1E5B8" w14:textId="2DF3E941" w:rsidR="00433860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(1,555)</w:t>
            </w:r>
          </w:p>
        </w:tc>
        <w:tc>
          <w:tcPr>
            <w:tcW w:w="132" w:type="pct"/>
            <w:vAlign w:val="bottom"/>
          </w:tcPr>
          <w:p w14:paraId="6896B3B6" w14:textId="77777777" w:rsidR="00433860" w:rsidRPr="00181FFE" w:rsidRDefault="00433860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78792E39" w14:textId="395A9C6A" w:rsidR="00433860" w:rsidRPr="00181FFE" w:rsidRDefault="00433860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(825)</w:t>
            </w:r>
          </w:p>
        </w:tc>
      </w:tr>
      <w:tr w:rsidR="00433860" w:rsidRPr="00D372D1" w14:paraId="741DAB2B" w14:textId="77777777" w:rsidTr="0026554E">
        <w:tc>
          <w:tcPr>
            <w:tcW w:w="1716" w:type="pct"/>
            <w:vAlign w:val="bottom"/>
          </w:tcPr>
          <w:p w14:paraId="6C64AE79" w14:textId="77777777" w:rsidR="00433860" w:rsidRPr="00181FFE" w:rsidRDefault="00433860" w:rsidP="0043386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3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25AF95E" w14:textId="72A9090C" w:rsidR="00433860" w:rsidRPr="00181FFE" w:rsidRDefault="00A22135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</w:t>
            </w:r>
            <w:r w:rsidR="00417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FFFFFF" w:themeFill="background1"/>
          </w:tcPr>
          <w:p w14:paraId="6B220402" w14:textId="77777777" w:rsidR="00433860" w:rsidRPr="00181FFE" w:rsidRDefault="00433860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6D864DBE" w14:textId="4AE5C0CB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6,967</w:t>
            </w:r>
          </w:p>
        </w:tc>
        <w:tc>
          <w:tcPr>
            <w:tcW w:w="129" w:type="pct"/>
            <w:shd w:val="clear" w:color="auto" w:fill="FFFFFF" w:themeFill="background1"/>
          </w:tcPr>
          <w:p w14:paraId="5461608B" w14:textId="77777777" w:rsidR="00433860" w:rsidRPr="00181FFE" w:rsidRDefault="00433860" w:rsidP="00433860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6C18B57" w14:textId="242596D0" w:rsidR="00433860" w:rsidRPr="00181FFE" w:rsidRDefault="00A22135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</w:t>
            </w:r>
            <w:r w:rsidR="00B07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2" w:type="pct"/>
            <w:vAlign w:val="bottom"/>
          </w:tcPr>
          <w:p w14:paraId="3A0B5016" w14:textId="77777777" w:rsidR="00433860" w:rsidRPr="00181FFE" w:rsidRDefault="00433860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double" w:sz="4" w:space="0" w:color="auto"/>
            </w:tcBorders>
          </w:tcPr>
          <w:p w14:paraId="5F0C40C5" w14:textId="0994F214" w:rsidR="00433860" w:rsidRPr="00181FFE" w:rsidRDefault="00433860" w:rsidP="00D1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6,967</w:t>
            </w:r>
          </w:p>
        </w:tc>
      </w:tr>
    </w:tbl>
    <w:p w14:paraId="19CADF11" w14:textId="0FFC46F4" w:rsidR="00F155EA" w:rsidRPr="00400E7C" w:rsidRDefault="00F155EA" w:rsidP="002C2A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6"/>
        </w:tabs>
        <w:spacing w:after="0" w:line="380" w:lineRule="exact"/>
        <w:ind w:left="-108" w:right="-136"/>
        <w:rPr>
          <w:rFonts w:asciiTheme="majorBidi" w:hAnsiTheme="majorBidi" w:cstheme="majorBidi"/>
          <w:color w:val="0000FF"/>
          <w:sz w:val="30"/>
          <w:szCs w:val="30"/>
          <w:highlight w:val="yellow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1"/>
        <w:gridCol w:w="1265"/>
        <w:gridCol w:w="263"/>
        <w:gridCol w:w="1354"/>
        <w:gridCol w:w="237"/>
        <w:gridCol w:w="1199"/>
        <w:gridCol w:w="270"/>
        <w:gridCol w:w="1444"/>
      </w:tblGrid>
      <w:tr w:rsidR="0026554E" w:rsidRPr="00181FFE" w14:paraId="2BEC86AF" w14:textId="77777777" w:rsidTr="00A22135">
        <w:trPr>
          <w:tblHeader/>
        </w:trPr>
        <w:tc>
          <w:tcPr>
            <w:tcW w:w="1716" w:type="pct"/>
          </w:tcPr>
          <w:p w14:paraId="5A4708FD" w14:textId="7E7797A3" w:rsidR="00D4221B" w:rsidRPr="00181FFE" w:rsidRDefault="00D422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569" w:type="pct"/>
            <w:gridSpan w:val="3"/>
          </w:tcPr>
          <w:p w14:paraId="7230A60D" w14:textId="587E9F89" w:rsidR="00D4221B" w:rsidRPr="00181FFE" w:rsidRDefault="00D422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F5F4040" w14:textId="77777777" w:rsidR="00D4221B" w:rsidRPr="00181FFE" w:rsidRDefault="00D422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6" w:type="pct"/>
            <w:gridSpan w:val="3"/>
            <w:vAlign w:val="bottom"/>
          </w:tcPr>
          <w:p w14:paraId="1430B716" w14:textId="77777777" w:rsidR="00D4221B" w:rsidRPr="00181FFE" w:rsidRDefault="00D422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9B8" w:rsidRPr="00181FFE" w14:paraId="2D1C5BB8" w14:textId="77777777" w:rsidTr="006809B8">
        <w:trPr>
          <w:tblHeader/>
        </w:trPr>
        <w:tc>
          <w:tcPr>
            <w:tcW w:w="1716" w:type="pct"/>
            <w:vAlign w:val="bottom"/>
          </w:tcPr>
          <w:p w14:paraId="2BF7AA30" w14:textId="4965B07A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1FF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หลักคณิตศาสตร์ประกันภัย </w:t>
            </w:r>
          </w:p>
        </w:tc>
        <w:tc>
          <w:tcPr>
            <w:tcW w:w="689" w:type="pct"/>
          </w:tcPr>
          <w:p w14:paraId="3D2378FD" w14:textId="4ED308C2" w:rsidR="000E54E4" w:rsidRPr="00181FFE" w:rsidRDefault="00D4221B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08826F38" w14:textId="77777777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hideMark/>
          </w:tcPr>
          <w:p w14:paraId="5748B945" w14:textId="0247688C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1BF870FF" w14:textId="77777777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hideMark/>
          </w:tcPr>
          <w:p w14:paraId="2513B3D1" w14:textId="5C7EC761" w:rsidR="000E54E4" w:rsidRPr="00181FFE" w:rsidRDefault="000E54E4" w:rsidP="00680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clear" w:pos="3515"/>
                <w:tab w:val="clear" w:pos="3742"/>
                <w:tab w:val="left" w:pos="720"/>
                <w:tab w:val="left" w:pos="1094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D4221B" w:rsidRPr="00181F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FE60FD8" w14:textId="77777777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6" w:type="pct"/>
            <w:hideMark/>
          </w:tcPr>
          <w:p w14:paraId="37FAD724" w14:textId="37B994F6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D4221B" w:rsidRPr="00181F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809B8" w:rsidRPr="00181FFE" w14:paraId="4DD31A0E" w14:textId="77777777" w:rsidTr="00A22135">
        <w:trPr>
          <w:tblHeader/>
        </w:trPr>
        <w:tc>
          <w:tcPr>
            <w:tcW w:w="1716" w:type="pct"/>
            <w:vAlign w:val="bottom"/>
          </w:tcPr>
          <w:p w14:paraId="33F75AF1" w14:textId="77777777" w:rsidR="00D4221B" w:rsidRPr="00181FFE" w:rsidRDefault="00D4221B" w:rsidP="002D1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84" w:type="pct"/>
            <w:gridSpan w:val="7"/>
          </w:tcPr>
          <w:p w14:paraId="336892C3" w14:textId="0EF17F35" w:rsidR="00D4221B" w:rsidRPr="00181FFE" w:rsidRDefault="00D4221B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135" w:rsidRPr="00181FFE" w14:paraId="53F9753E" w14:textId="77777777" w:rsidTr="006809B8">
        <w:tc>
          <w:tcPr>
            <w:tcW w:w="1716" w:type="pct"/>
            <w:vAlign w:val="bottom"/>
            <w:hideMark/>
          </w:tcPr>
          <w:p w14:paraId="369B7569" w14:textId="46B4684E" w:rsidR="00A22135" w:rsidRPr="00181FFE" w:rsidRDefault="00A22135" w:rsidP="00A2213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89" w:type="pct"/>
            <w:shd w:val="clear" w:color="auto" w:fill="FFFFFF" w:themeFill="background1"/>
          </w:tcPr>
          <w:p w14:paraId="74CA65DE" w14:textId="191B0E1E" w:rsidR="00A22135" w:rsidRPr="00181FFE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2.71</w:t>
            </w:r>
            <w:r w:rsidR="008B599A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3.92</w:t>
            </w:r>
          </w:p>
        </w:tc>
        <w:tc>
          <w:tcPr>
            <w:tcW w:w="143" w:type="pct"/>
            <w:shd w:val="clear" w:color="auto" w:fill="FFFFFF" w:themeFill="background1"/>
          </w:tcPr>
          <w:p w14:paraId="512C2412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04F40D52" w14:textId="75B0E9B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2.71</w:t>
            </w:r>
            <w:r w:rsidR="008B599A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3.92</w:t>
            </w:r>
          </w:p>
        </w:tc>
        <w:tc>
          <w:tcPr>
            <w:tcW w:w="129" w:type="pct"/>
            <w:shd w:val="clear" w:color="auto" w:fill="FFFFFF" w:themeFill="background1"/>
          </w:tcPr>
          <w:p w14:paraId="21AFC3E7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6EFB48D6" w14:textId="61C28A84" w:rsidR="00A22135" w:rsidRPr="00181FFE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2.71 </w:t>
            </w:r>
          </w:p>
        </w:tc>
        <w:tc>
          <w:tcPr>
            <w:tcW w:w="147" w:type="pct"/>
            <w:vAlign w:val="bottom"/>
          </w:tcPr>
          <w:p w14:paraId="3926245E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  <w:hideMark/>
          </w:tcPr>
          <w:p w14:paraId="074DEFE9" w14:textId="5E64F2C6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380" w:lineRule="exact"/>
              <w:ind w:left="-108" w:right="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2.71 </w:t>
            </w:r>
          </w:p>
        </w:tc>
      </w:tr>
      <w:tr w:rsidR="00A22135" w:rsidRPr="00181FFE" w14:paraId="5E2D2CB8" w14:textId="77777777" w:rsidTr="006809B8">
        <w:tc>
          <w:tcPr>
            <w:tcW w:w="1716" w:type="pct"/>
            <w:vAlign w:val="bottom"/>
          </w:tcPr>
          <w:p w14:paraId="24139CD3" w14:textId="121262E3" w:rsidR="00A22135" w:rsidRPr="00181FFE" w:rsidRDefault="00A22135" w:rsidP="00A2213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689" w:type="pct"/>
            <w:shd w:val="clear" w:color="auto" w:fill="FFFFFF" w:themeFill="background1"/>
          </w:tcPr>
          <w:p w14:paraId="528BC995" w14:textId="2D43CA8E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43" w:type="pct"/>
            <w:shd w:val="clear" w:color="auto" w:fill="FFFFFF" w:themeFill="background1"/>
          </w:tcPr>
          <w:p w14:paraId="704C124D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1F740134" w14:textId="2ACF0F5A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29" w:type="pct"/>
            <w:shd w:val="clear" w:color="auto" w:fill="FFFFFF" w:themeFill="background1"/>
          </w:tcPr>
          <w:p w14:paraId="405EE45C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136B674E" w14:textId="410D7E71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47" w:type="pct"/>
            <w:vAlign w:val="bottom"/>
          </w:tcPr>
          <w:p w14:paraId="1A66D290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</w:tcPr>
          <w:p w14:paraId="75A88CC4" w14:textId="0426B7C6" w:rsidR="00A22135" w:rsidRPr="00181FFE" w:rsidRDefault="00A22135" w:rsidP="00F1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A22135" w:rsidRPr="00181FFE" w14:paraId="680F8029" w14:textId="77777777" w:rsidTr="006809B8">
        <w:tc>
          <w:tcPr>
            <w:tcW w:w="1716" w:type="pct"/>
            <w:vAlign w:val="bottom"/>
          </w:tcPr>
          <w:p w14:paraId="06196FE1" w14:textId="4CCB88D3" w:rsidR="00A22135" w:rsidRPr="00181FFE" w:rsidRDefault="00A22135" w:rsidP="00A2213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89" w:type="pct"/>
            <w:shd w:val="clear" w:color="auto" w:fill="FFFFFF" w:themeFill="background1"/>
          </w:tcPr>
          <w:p w14:paraId="28DE9080" w14:textId="46808A32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2.0 - 23.0</w:t>
            </w:r>
          </w:p>
        </w:tc>
        <w:tc>
          <w:tcPr>
            <w:tcW w:w="143" w:type="pct"/>
            <w:shd w:val="clear" w:color="auto" w:fill="FFFFFF" w:themeFill="background1"/>
          </w:tcPr>
          <w:p w14:paraId="5639853D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18E5C6D5" w14:textId="059B5B49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2.0 - 23.0</w:t>
            </w:r>
          </w:p>
        </w:tc>
        <w:tc>
          <w:tcPr>
            <w:tcW w:w="129" w:type="pct"/>
            <w:shd w:val="clear" w:color="auto" w:fill="FFFFFF" w:themeFill="background1"/>
          </w:tcPr>
          <w:p w14:paraId="4209A6C8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0750127D" w14:textId="3DB88839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2.0 - 23.0</w:t>
            </w:r>
          </w:p>
        </w:tc>
        <w:tc>
          <w:tcPr>
            <w:tcW w:w="147" w:type="pct"/>
            <w:vAlign w:val="bottom"/>
          </w:tcPr>
          <w:p w14:paraId="25E1F1FF" w14:textId="77777777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</w:tcPr>
          <w:p w14:paraId="680D7A08" w14:textId="21331AF3" w:rsidR="00A22135" w:rsidRPr="00181FFE" w:rsidRDefault="00A22135" w:rsidP="00A2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2.0 - 23.0</w:t>
            </w:r>
          </w:p>
        </w:tc>
      </w:tr>
    </w:tbl>
    <w:p w14:paraId="0830FC2D" w14:textId="77777777" w:rsidR="002D1DB6" w:rsidRPr="00400E7C" w:rsidRDefault="002D1DB6" w:rsidP="00883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p w14:paraId="6260F8A7" w14:textId="395ADC4B" w:rsidR="00883CF2" w:rsidRPr="00181FFE" w:rsidRDefault="00883CF2" w:rsidP="00883CF2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181FFE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FC51ECE" w14:textId="77777777" w:rsidR="00303344" w:rsidRPr="00181FFE" w:rsidRDefault="00303344" w:rsidP="0024028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7D634" w14:textId="3BAAD0C2" w:rsidR="00F63FDB" w:rsidRPr="00D372D1" w:rsidRDefault="00883CF2" w:rsidP="0024028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  <w:r w:rsidRPr="00A11CC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A30B4" w:rsidRPr="00A11CC2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2A30B4" w:rsidRPr="00A11CC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2A30B4" w:rsidRPr="00A11CC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4221B" w:rsidRPr="00A11CC2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A11CC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1CC2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426D01" w:rsidRPr="00A11CC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76B2D" w:rsidRPr="00A11CC2">
        <w:rPr>
          <w:rFonts w:asciiTheme="majorBidi" w:hAnsiTheme="majorBidi" w:cstheme="majorBidi"/>
          <w:spacing w:val="-4"/>
          <w:sz w:val="30"/>
          <w:szCs w:val="30"/>
        </w:rPr>
        <w:t>15.19</w:t>
      </w:r>
      <w:r w:rsidR="00754EF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54EF0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8B599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26D01" w:rsidRPr="00A11CC2">
        <w:rPr>
          <w:rFonts w:asciiTheme="majorBidi" w:hAnsiTheme="majorBidi" w:cstheme="majorBidi"/>
          <w:spacing w:val="-4"/>
          <w:sz w:val="30"/>
          <w:szCs w:val="30"/>
        </w:rPr>
        <w:t xml:space="preserve">31.81 </w:t>
      </w:r>
      <w:r w:rsidRPr="00A11CC2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181F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1FF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63A1B" w:rsidRPr="00181FF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4221B" w:rsidRPr="00181FFE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81FF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62386" w:rsidRPr="00181FFE">
        <w:rPr>
          <w:rFonts w:asciiTheme="majorBidi" w:hAnsiTheme="majorBidi" w:cstheme="majorBidi"/>
          <w:i/>
          <w:iCs/>
          <w:sz w:val="30"/>
          <w:szCs w:val="30"/>
        </w:rPr>
        <w:t>15.</w:t>
      </w:r>
      <w:r w:rsidR="00D4221B" w:rsidRPr="00181FFE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754EF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C924E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6B2D">
        <w:rPr>
          <w:rFonts w:asciiTheme="majorBidi" w:hAnsiTheme="majorBidi" w:cstheme="majorBidi"/>
          <w:i/>
          <w:iCs/>
          <w:sz w:val="30"/>
          <w:szCs w:val="30"/>
        </w:rPr>
        <w:t>31.81</w:t>
      </w:r>
      <w:r w:rsidRPr="00181FF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1FFE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6865E368" w14:textId="77777777" w:rsidR="00C924EE" w:rsidRDefault="00C92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7803E0BF" w14:textId="59929B8A" w:rsidR="004E782D" w:rsidRPr="00496F50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96F5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28698124" w14:textId="0E444661" w:rsidR="00D4221B" w:rsidRPr="00496F50" w:rsidRDefault="004E782D" w:rsidP="00D42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96F50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6C4CBDF8" w14:textId="77777777" w:rsidR="00D4221B" w:rsidRPr="00496F50" w:rsidRDefault="00D4221B" w:rsidP="00D42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83"/>
        <w:gridCol w:w="237"/>
        <w:gridCol w:w="1024"/>
        <w:gridCol w:w="275"/>
        <w:gridCol w:w="988"/>
        <w:gridCol w:w="237"/>
        <w:gridCol w:w="1109"/>
      </w:tblGrid>
      <w:tr w:rsidR="00AF536E" w:rsidRPr="00496F50" w14:paraId="33DB5D73" w14:textId="77777777" w:rsidTr="0026554E">
        <w:trPr>
          <w:trHeight w:hRule="exact" w:val="403"/>
        </w:trPr>
        <w:tc>
          <w:tcPr>
            <w:tcW w:w="2302" w:type="pct"/>
            <w:vAlign w:val="bottom"/>
          </w:tcPr>
          <w:p w14:paraId="573AF33C" w14:textId="081B39B2" w:rsidR="00AF536E" w:rsidRPr="00496F50" w:rsidRDefault="00AF536E" w:rsidP="00AF536E">
            <w:pPr>
              <w:tabs>
                <w:tab w:val="clear" w:pos="3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698" w:type="pct"/>
            <w:gridSpan w:val="7"/>
            <w:vAlign w:val="bottom"/>
          </w:tcPr>
          <w:p w14:paraId="292EC8A1" w14:textId="77777777" w:rsidR="00AF536E" w:rsidRPr="00496F50" w:rsidRDefault="00AF536E" w:rsidP="00AF53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8CD379D" w14:textId="3A03DCF9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F536E" w:rsidRPr="00496F50" w14:paraId="6D95FD80" w14:textId="77777777" w:rsidTr="00AF536E">
        <w:trPr>
          <w:trHeight w:hRule="exact" w:val="403"/>
        </w:trPr>
        <w:tc>
          <w:tcPr>
            <w:tcW w:w="2302" w:type="pct"/>
            <w:vAlign w:val="bottom"/>
          </w:tcPr>
          <w:p w14:paraId="339E8FD1" w14:textId="761F82B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277" w:type="pct"/>
            <w:gridSpan w:val="3"/>
            <w:vAlign w:val="bottom"/>
          </w:tcPr>
          <w:p w14:paraId="650015EC" w14:textId="01F9CBDE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  <w:vAlign w:val="bottom"/>
          </w:tcPr>
          <w:p w14:paraId="4F55E623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1" w:type="pct"/>
            <w:gridSpan w:val="3"/>
            <w:shd w:val="clear" w:color="auto" w:fill="auto"/>
            <w:vAlign w:val="bottom"/>
          </w:tcPr>
          <w:p w14:paraId="2D6A99AB" w14:textId="670EC4E9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F536E" w:rsidRPr="00496F50" w14:paraId="7FC048F6" w14:textId="77777777" w:rsidTr="00AF536E">
        <w:trPr>
          <w:trHeight w:hRule="exact" w:val="403"/>
        </w:trPr>
        <w:tc>
          <w:tcPr>
            <w:tcW w:w="2302" w:type="pct"/>
            <w:vAlign w:val="bottom"/>
          </w:tcPr>
          <w:p w14:paraId="478BDACB" w14:textId="77777777" w:rsidR="00AF536E" w:rsidRPr="00F63FDB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  <w:p w14:paraId="67C5D1D8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1F8CE23" w14:textId="2792BFBD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9" w:type="pct"/>
            <w:vAlign w:val="bottom"/>
          </w:tcPr>
          <w:p w14:paraId="6108DDC5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2B1040F5" w14:textId="4D357803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50" w:type="pct"/>
            <w:vAlign w:val="bottom"/>
          </w:tcPr>
          <w:p w14:paraId="2998C9A7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6B860CC" w14:textId="790B741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A66243C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657CCC8E" w14:textId="7E8E83B3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AF536E" w:rsidRPr="00496F50" w14:paraId="0944C440" w14:textId="77777777" w:rsidTr="0026554E">
        <w:trPr>
          <w:trHeight w:hRule="exact" w:val="403"/>
        </w:trPr>
        <w:tc>
          <w:tcPr>
            <w:tcW w:w="2302" w:type="pct"/>
            <w:vAlign w:val="bottom"/>
          </w:tcPr>
          <w:p w14:paraId="26571306" w14:textId="77777777" w:rsidR="00AF536E" w:rsidRPr="00400E7C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  <w:vAlign w:val="bottom"/>
          </w:tcPr>
          <w:p w14:paraId="7581A285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F536E" w:rsidRPr="00496F50" w14:paraId="3B904DE5" w14:textId="77777777" w:rsidTr="00AF536E">
        <w:trPr>
          <w:trHeight w:hRule="exact" w:val="403"/>
        </w:trPr>
        <w:tc>
          <w:tcPr>
            <w:tcW w:w="2302" w:type="pct"/>
            <w:vAlign w:val="bottom"/>
          </w:tcPr>
          <w:p w14:paraId="2E298F83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90" w:type="pct"/>
            <w:shd w:val="clear" w:color="auto" w:fill="FFFFFF" w:themeFill="background1"/>
          </w:tcPr>
          <w:p w14:paraId="2F94D439" w14:textId="69CAD4BE" w:rsidR="00AF536E" w:rsidRPr="000B4D9E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(8,463)</w:t>
            </w:r>
          </w:p>
        </w:tc>
        <w:tc>
          <w:tcPr>
            <w:tcW w:w="129" w:type="pct"/>
            <w:shd w:val="clear" w:color="auto" w:fill="FFFFFF" w:themeFill="background1"/>
          </w:tcPr>
          <w:p w14:paraId="7B9E55E3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361232A7" w14:textId="01EB6246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342D">
              <w:rPr>
                <w:rFonts w:asciiTheme="majorBidi" w:hAnsiTheme="majorBidi" w:cstheme="majorBidi"/>
                <w:sz w:val="30"/>
                <w:szCs w:val="30"/>
              </w:rPr>
              <w:t>(7,840)</w:t>
            </w:r>
          </w:p>
        </w:tc>
        <w:tc>
          <w:tcPr>
            <w:tcW w:w="150" w:type="pct"/>
            <w:shd w:val="clear" w:color="auto" w:fill="FFFFFF" w:themeFill="background1"/>
          </w:tcPr>
          <w:p w14:paraId="732E0D34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5304ADA6" w14:textId="71F13CE4" w:rsidR="00AF536E" w:rsidRPr="000B4D9E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9,784</w:t>
            </w:r>
          </w:p>
        </w:tc>
        <w:tc>
          <w:tcPr>
            <w:tcW w:w="129" w:type="pct"/>
            <w:shd w:val="clear" w:color="auto" w:fill="FFFFFF" w:themeFill="background1"/>
          </w:tcPr>
          <w:p w14:paraId="7586A02E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FFFFFF" w:themeFill="background1"/>
          </w:tcPr>
          <w:p w14:paraId="4630072E" w14:textId="5256684E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3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8,994</w:t>
            </w:r>
          </w:p>
        </w:tc>
      </w:tr>
      <w:tr w:rsidR="00AF536E" w:rsidRPr="00496F50" w14:paraId="46D94A19" w14:textId="77777777" w:rsidTr="00AF536E">
        <w:trPr>
          <w:trHeight w:hRule="exact" w:val="407"/>
        </w:trPr>
        <w:tc>
          <w:tcPr>
            <w:tcW w:w="2302" w:type="pct"/>
            <w:vAlign w:val="bottom"/>
          </w:tcPr>
          <w:p w14:paraId="2A093065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90" w:type="pct"/>
            <w:shd w:val="clear" w:color="auto" w:fill="FFFFFF" w:themeFill="background1"/>
          </w:tcPr>
          <w:p w14:paraId="613D956F" w14:textId="338A9C1F" w:rsidR="00AF536E" w:rsidRPr="000B4D9E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9,389</w:t>
            </w:r>
          </w:p>
        </w:tc>
        <w:tc>
          <w:tcPr>
            <w:tcW w:w="129" w:type="pct"/>
            <w:shd w:val="clear" w:color="auto" w:fill="FFFFFF" w:themeFill="background1"/>
          </w:tcPr>
          <w:p w14:paraId="129AB7B1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7F48E136" w14:textId="24E156CF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3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7,623</w:t>
            </w:r>
          </w:p>
        </w:tc>
        <w:tc>
          <w:tcPr>
            <w:tcW w:w="150" w:type="pct"/>
            <w:shd w:val="clear" w:color="auto" w:fill="FFFFFF" w:themeFill="background1"/>
          </w:tcPr>
          <w:p w14:paraId="29F4C11D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58FAFA13" w14:textId="565A7AF4" w:rsidR="00AF536E" w:rsidRPr="000B4D9E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(8,306)</w:t>
            </w:r>
          </w:p>
        </w:tc>
        <w:tc>
          <w:tcPr>
            <w:tcW w:w="129" w:type="pct"/>
            <w:shd w:val="clear" w:color="auto" w:fill="FFFFFF" w:themeFill="background1"/>
          </w:tcPr>
          <w:p w14:paraId="2F589228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FFFFFF" w:themeFill="background1"/>
          </w:tcPr>
          <w:p w14:paraId="4BE90E60" w14:textId="216E291D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lef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342D">
              <w:rPr>
                <w:rFonts w:asciiTheme="majorBidi" w:hAnsiTheme="majorBidi" w:cstheme="majorBidi"/>
                <w:sz w:val="30"/>
                <w:szCs w:val="30"/>
              </w:rPr>
              <w:t>(6,820)</w:t>
            </w:r>
          </w:p>
        </w:tc>
      </w:tr>
      <w:tr w:rsidR="00AF536E" w:rsidRPr="00496F50" w14:paraId="09B8855D" w14:textId="77777777" w:rsidTr="00AF536E">
        <w:trPr>
          <w:trHeight w:hRule="exact" w:val="407"/>
        </w:trPr>
        <w:tc>
          <w:tcPr>
            <w:tcW w:w="2302" w:type="pct"/>
            <w:vAlign w:val="bottom"/>
          </w:tcPr>
          <w:p w14:paraId="18FC7707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0" w:type="pct"/>
            <w:shd w:val="clear" w:color="auto" w:fill="FFFFFF" w:themeFill="background1"/>
          </w:tcPr>
          <w:p w14:paraId="2099B969" w14:textId="1253CA45" w:rsidR="00AF536E" w:rsidRPr="000B4D9E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(8,875)</w:t>
            </w:r>
          </w:p>
        </w:tc>
        <w:tc>
          <w:tcPr>
            <w:tcW w:w="129" w:type="pct"/>
            <w:shd w:val="clear" w:color="auto" w:fill="FFFFFF" w:themeFill="background1"/>
          </w:tcPr>
          <w:p w14:paraId="446AA9B7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4827B7AA" w14:textId="4867D4AA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342D">
              <w:rPr>
                <w:rFonts w:asciiTheme="majorBidi" w:hAnsiTheme="majorBidi" w:cstheme="majorBidi"/>
                <w:sz w:val="30"/>
                <w:szCs w:val="30"/>
              </w:rPr>
              <w:t>(8,200)</w:t>
            </w:r>
          </w:p>
        </w:tc>
        <w:tc>
          <w:tcPr>
            <w:tcW w:w="150" w:type="pct"/>
            <w:shd w:val="clear" w:color="auto" w:fill="FFFFFF" w:themeFill="background1"/>
          </w:tcPr>
          <w:p w14:paraId="36BDDE2F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54E19490" w14:textId="2A98FA6F" w:rsidR="00AF536E" w:rsidRPr="000B4D9E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2,677</w:t>
            </w:r>
          </w:p>
        </w:tc>
        <w:tc>
          <w:tcPr>
            <w:tcW w:w="129" w:type="pct"/>
            <w:shd w:val="clear" w:color="auto" w:fill="FFFFFF" w:themeFill="background1"/>
          </w:tcPr>
          <w:p w14:paraId="6D0D2BB5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FFFFFF" w:themeFill="background1"/>
          </w:tcPr>
          <w:p w14:paraId="5365F6C3" w14:textId="57EC5D6A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3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2,200</w:t>
            </w:r>
          </w:p>
        </w:tc>
      </w:tr>
      <w:tr w:rsidR="00AF536E" w:rsidRPr="00496F50" w14:paraId="31071CDA" w14:textId="77777777" w:rsidTr="00AF536E">
        <w:trPr>
          <w:trHeight w:hRule="exact" w:val="407"/>
        </w:trPr>
        <w:tc>
          <w:tcPr>
            <w:tcW w:w="2302" w:type="pct"/>
            <w:vAlign w:val="bottom"/>
          </w:tcPr>
          <w:p w14:paraId="06E0F131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590" w:type="pct"/>
            <w:shd w:val="clear" w:color="auto" w:fill="FFFFFF" w:themeFill="background1"/>
          </w:tcPr>
          <w:p w14:paraId="6C3A983F" w14:textId="3E6D4DB0" w:rsidR="00AF536E" w:rsidRPr="000B4D9E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(471)</w:t>
            </w:r>
          </w:p>
        </w:tc>
        <w:tc>
          <w:tcPr>
            <w:tcW w:w="129" w:type="pct"/>
            <w:shd w:val="clear" w:color="auto" w:fill="FFFFFF" w:themeFill="background1"/>
          </w:tcPr>
          <w:p w14:paraId="1EEFA1C0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27668099" w14:textId="3650D1AC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342D">
              <w:rPr>
                <w:rFonts w:asciiTheme="majorBidi" w:hAnsiTheme="majorBidi" w:cstheme="majorBidi"/>
                <w:sz w:val="30"/>
                <w:szCs w:val="30"/>
              </w:rPr>
              <w:t xml:space="preserve">(456) </w:t>
            </w:r>
          </w:p>
        </w:tc>
        <w:tc>
          <w:tcPr>
            <w:tcW w:w="150" w:type="pct"/>
            <w:shd w:val="clear" w:color="auto" w:fill="FFFFFF" w:themeFill="background1"/>
          </w:tcPr>
          <w:p w14:paraId="22603045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41037CAD" w14:textId="7C9CB62A" w:rsidR="00AF536E" w:rsidRPr="000B4D9E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468</w:t>
            </w:r>
          </w:p>
        </w:tc>
        <w:tc>
          <w:tcPr>
            <w:tcW w:w="129" w:type="pct"/>
            <w:shd w:val="clear" w:color="auto" w:fill="FFFFFF" w:themeFill="background1"/>
          </w:tcPr>
          <w:p w14:paraId="3DD2CE57" w14:textId="77777777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FFFFFF" w:themeFill="background1"/>
          </w:tcPr>
          <w:p w14:paraId="2CC2320E" w14:textId="21C8869F" w:rsidR="00AF536E" w:rsidRPr="00F1342D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3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453</w:t>
            </w:r>
          </w:p>
        </w:tc>
      </w:tr>
    </w:tbl>
    <w:p w14:paraId="5F0BA85C" w14:textId="77777777" w:rsidR="00D4221B" w:rsidRPr="00400E7C" w:rsidRDefault="00D4221B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4"/>
        <w:gridCol w:w="999"/>
        <w:gridCol w:w="264"/>
        <w:gridCol w:w="990"/>
        <w:gridCol w:w="264"/>
        <w:gridCol w:w="1089"/>
      </w:tblGrid>
      <w:tr w:rsidR="00AF536E" w:rsidRPr="00496F50" w14:paraId="1FD95320" w14:textId="77777777" w:rsidTr="007343BD">
        <w:trPr>
          <w:trHeight w:hRule="exact" w:val="403"/>
        </w:trPr>
        <w:tc>
          <w:tcPr>
            <w:tcW w:w="2304" w:type="pct"/>
            <w:vAlign w:val="bottom"/>
          </w:tcPr>
          <w:p w14:paraId="302A8388" w14:textId="49D1B201" w:rsidR="00AF536E" w:rsidRPr="00496F50" w:rsidRDefault="00AF536E" w:rsidP="00AF536E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696" w:type="pct"/>
            <w:gridSpan w:val="7"/>
            <w:vAlign w:val="bottom"/>
          </w:tcPr>
          <w:p w14:paraId="6A04BB17" w14:textId="77777777" w:rsidR="00AF536E" w:rsidRPr="00496F50" w:rsidRDefault="00AF536E" w:rsidP="00AF5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4678"/>
                <w:tab w:val="left" w:pos="720"/>
                <w:tab w:val="left" w:pos="4756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528A5485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F536E" w:rsidRPr="00496F50" w14:paraId="025AD7FE" w14:textId="77777777" w:rsidTr="00AF536E">
        <w:trPr>
          <w:trHeight w:hRule="exact" w:val="403"/>
        </w:trPr>
        <w:tc>
          <w:tcPr>
            <w:tcW w:w="2304" w:type="pct"/>
            <w:vAlign w:val="bottom"/>
          </w:tcPr>
          <w:p w14:paraId="6F56C02C" w14:textId="72F8C63F" w:rsidR="00AF536E" w:rsidRPr="00496F50" w:rsidRDefault="00AF536E" w:rsidP="00AF536E">
            <w:pPr>
              <w:tabs>
                <w:tab w:val="clear" w:pos="3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276" w:type="pct"/>
            <w:gridSpan w:val="3"/>
            <w:vAlign w:val="bottom"/>
          </w:tcPr>
          <w:p w14:paraId="6E17581C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vAlign w:val="bottom"/>
          </w:tcPr>
          <w:p w14:paraId="109C1B64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6" w:type="pct"/>
            <w:gridSpan w:val="3"/>
            <w:shd w:val="clear" w:color="auto" w:fill="auto"/>
            <w:vAlign w:val="bottom"/>
          </w:tcPr>
          <w:p w14:paraId="4FD3907C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F536E" w:rsidRPr="00496F50" w14:paraId="6860B62C" w14:textId="77777777" w:rsidTr="00AF536E">
        <w:trPr>
          <w:trHeight w:hRule="exact" w:val="403"/>
        </w:trPr>
        <w:tc>
          <w:tcPr>
            <w:tcW w:w="2304" w:type="pct"/>
            <w:vAlign w:val="bottom"/>
          </w:tcPr>
          <w:p w14:paraId="721CD0CF" w14:textId="77777777" w:rsidR="00AF536E" w:rsidRPr="006809B8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8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8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  <w:p w14:paraId="5683957A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110A590B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88" w:type="pct"/>
            <w:vAlign w:val="bottom"/>
          </w:tcPr>
          <w:p w14:paraId="5506A7CD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vAlign w:val="bottom"/>
          </w:tcPr>
          <w:p w14:paraId="7B605523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4" w:type="pct"/>
            <w:vAlign w:val="bottom"/>
          </w:tcPr>
          <w:p w14:paraId="39AF0E9C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" w:type="pct"/>
            <w:vAlign w:val="bottom"/>
          </w:tcPr>
          <w:p w14:paraId="0BD049EC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50B08EA4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vAlign w:val="bottom"/>
          </w:tcPr>
          <w:p w14:paraId="205D145A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2DE29451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AF536E" w:rsidRPr="00496F50" w14:paraId="09FBC3EC" w14:textId="77777777" w:rsidTr="007343BD">
        <w:trPr>
          <w:trHeight w:hRule="exact" w:val="403"/>
        </w:trPr>
        <w:tc>
          <w:tcPr>
            <w:tcW w:w="2304" w:type="pct"/>
            <w:vAlign w:val="bottom"/>
          </w:tcPr>
          <w:p w14:paraId="6139B283" w14:textId="77777777" w:rsidR="00AF536E" w:rsidRPr="00400E7C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6" w:type="pct"/>
            <w:gridSpan w:val="7"/>
            <w:vAlign w:val="bottom"/>
          </w:tcPr>
          <w:p w14:paraId="7D824771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F536E" w:rsidRPr="00496F50" w14:paraId="40EBE7BE" w14:textId="77777777" w:rsidTr="00AF536E">
        <w:trPr>
          <w:trHeight w:hRule="exact" w:val="403"/>
        </w:trPr>
        <w:tc>
          <w:tcPr>
            <w:tcW w:w="2304" w:type="pct"/>
            <w:vAlign w:val="bottom"/>
          </w:tcPr>
          <w:p w14:paraId="1A97F09B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88" w:type="pct"/>
            <w:shd w:val="clear" w:color="auto" w:fill="FFFFFF" w:themeFill="background1"/>
          </w:tcPr>
          <w:p w14:paraId="51F622CE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(8,033)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6AA21106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66740B5D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(7,840)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CE4D61D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41F6DC85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9,194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76A6D2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0EA8B3A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8,994</w:t>
            </w:r>
          </w:p>
        </w:tc>
      </w:tr>
      <w:tr w:rsidR="00AF536E" w:rsidRPr="00496F50" w14:paraId="40DEA3E5" w14:textId="77777777" w:rsidTr="00AF536E">
        <w:trPr>
          <w:trHeight w:hRule="exact" w:val="407"/>
        </w:trPr>
        <w:tc>
          <w:tcPr>
            <w:tcW w:w="2304" w:type="pct"/>
            <w:vAlign w:val="bottom"/>
          </w:tcPr>
          <w:p w14:paraId="35263C4B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88" w:type="pct"/>
            <w:shd w:val="clear" w:color="auto" w:fill="FFFFFF" w:themeFill="background1"/>
          </w:tcPr>
          <w:p w14:paraId="16E3C724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8,833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3B5B64E7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3C3ACDEE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7,623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36FAFF66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5624C106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(7,888)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B0DDC45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DC81BC8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(6,820)</w:t>
            </w:r>
          </w:p>
        </w:tc>
      </w:tr>
      <w:tr w:rsidR="00AF536E" w:rsidRPr="00496F50" w14:paraId="51695526" w14:textId="77777777" w:rsidTr="00AF536E">
        <w:trPr>
          <w:trHeight w:hRule="exact" w:val="407"/>
        </w:trPr>
        <w:tc>
          <w:tcPr>
            <w:tcW w:w="2304" w:type="pct"/>
            <w:vAlign w:val="bottom"/>
          </w:tcPr>
          <w:p w14:paraId="384252AC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88" w:type="pct"/>
            <w:shd w:val="clear" w:color="auto" w:fill="FFFFFF" w:themeFill="background1"/>
          </w:tcPr>
          <w:p w14:paraId="636A5917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(8,402)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1E8A193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548B2C30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6F50">
              <w:rPr>
                <w:rFonts w:asciiTheme="majorBidi" w:hAnsiTheme="majorBidi" w:cstheme="majorBidi"/>
                <w:sz w:val="30"/>
                <w:szCs w:val="30"/>
              </w:rPr>
              <w:t>8,200)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7A2B1896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625B1997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2,218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BF1B3A9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2863342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2,200</w:t>
            </w:r>
          </w:p>
        </w:tc>
      </w:tr>
      <w:tr w:rsidR="00AF536E" w:rsidRPr="00496F50" w14:paraId="19E8FDBD" w14:textId="77777777" w:rsidTr="00AF536E">
        <w:trPr>
          <w:trHeight w:hRule="exact" w:val="407"/>
        </w:trPr>
        <w:tc>
          <w:tcPr>
            <w:tcW w:w="2304" w:type="pct"/>
            <w:vAlign w:val="bottom"/>
          </w:tcPr>
          <w:p w14:paraId="50F47B67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588" w:type="pct"/>
            <w:shd w:val="clear" w:color="auto" w:fill="FFFFFF" w:themeFill="background1"/>
          </w:tcPr>
          <w:p w14:paraId="4E2F0E23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(471)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7E3E27E2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318CFAC5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(456)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87D202D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43481233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EEFCAE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16063FE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453</w:t>
            </w:r>
          </w:p>
        </w:tc>
      </w:tr>
    </w:tbl>
    <w:p w14:paraId="5FADF8B1" w14:textId="77777777" w:rsidR="00AF536E" w:rsidRPr="00400E7C" w:rsidRDefault="00AF536E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3"/>
        <w:gridCol w:w="272"/>
        <w:gridCol w:w="986"/>
        <w:gridCol w:w="270"/>
        <w:gridCol w:w="993"/>
        <w:gridCol w:w="270"/>
        <w:gridCol w:w="1070"/>
        <w:gridCol w:w="6"/>
      </w:tblGrid>
      <w:tr w:rsidR="009C16D7" w:rsidRPr="00496F50" w14:paraId="2C0FBB9C" w14:textId="77777777" w:rsidTr="0026554E">
        <w:trPr>
          <w:gridAfter w:val="1"/>
          <w:wAfter w:w="3" w:type="pct"/>
          <w:trHeight w:val="471"/>
        </w:trPr>
        <w:tc>
          <w:tcPr>
            <w:tcW w:w="2304" w:type="pct"/>
            <w:vAlign w:val="bottom"/>
          </w:tcPr>
          <w:p w14:paraId="1037EF59" w14:textId="578A58F2" w:rsidR="009C16D7" w:rsidRPr="00496F50" w:rsidRDefault="009C16D7" w:rsidP="009C16D7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ผลกระทบต่อภาระผูกพันของผลประโยชน์</w:t>
            </w:r>
          </w:p>
        </w:tc>
        <w:tc>
          <w:tcPr>
            <w:tcW w:w="2693" w:type="pct"/>
            <w:gridSpan w:val="7"/>
            <w:vAlign w:val="bottom"/>
          </w:tcPr>
          <w:p w14:paraId="17AEE83A" w14:textId="1254F438" w:rsidR="009C16D7" w:rsidRPr="00496F50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="00AF536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AF536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AF536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งบการเงินเฉพาะกิจการ</w:t>
            </w:r>
          </w:p>
        </w:tc>
      </w:tr>
      <w:tr w:rsidR="009C16D7" w:rsidRPr="00496F50" w14:paraId="3F48F962" w14:textId="77777777" w:rsidTr="0026554E">
        <w:trPr>
          <w:trHeight w:val="471"/>
        </w:trPr>
        <w:tc>
          <w:tcPr>
            <w:tcW w:w="2304" w:type="pct"/>
            <w:vAlign w:val="bottom"/>
          </w:tcPr>
          <w:p w14:paraId="1FA68AB5" w14:textId="41A2ACC1" w:rsidR="009C16D7" w:rsidRPr="00496F50" w:rsidRDefault="009C16D7" w:rsidP="009C16D7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275" w:type="pct"/>
            <w:gridSpan w:val="3"/>
            <w:vAlign w:val="bottom"/>
          </w:tcPr>
          <w:p w14:paraId="5324112D" w14:textId="73B72D74" w:rsidR="009C16D7" w:rsidRPr="00496F50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29B3D9DE" w14:textId="77777777" w:rsidR="009C16D7" w:rsidRPr="00496F50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5" w:type="pct"/>
            <w:gridSpan w:val="4"/>
            <w:shd w:val="clear" w:color="auto" w:fill="auto"/>
            <w:vAlign w:val="bottom"/>
          </w:tcPr>
          <w:p w14:paraId="73B9F06A" w14:textId="5557B13A" w:rsidR="009C16D7" w:rsidRPr="00496F50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4221B" w:rsidRPr="00496F50" w14:paraId="6AFE0441" w14:textId="77777777" w:rsidTr="0026554E">
        <w:trPr>
          <w:trHeight w:hRule="exact" w:val="403"/>
        </w:trPr>
        <w:tc>
          <w:tcPr>
            <w:tcW w:w="2304" w:type="pct"/>
            <w:vAlign w:val="bottom"/>
          </w:tcPr>
          <w:p w14:paraId="093B0D77" w14:textId="7DE607B0" w:rsidR="00D4221B" w:rsidRPr="00F63FDB" w:rsidRDefault="00D4221B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  <w:p w14:paraId="39804C6C" w14:textId="77777777" w:rsidR="00D4221B" w:rsidRPr="00496F50" w:rsidRDefault="00D4221B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0A009BF0" w14:textId="77777777" w:rsidR="00D4221B" w:rsidRPr="00496F50" w:rsidRDefault="00D4221B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90" w:type="pct"/>
            <w:vAlign w:val="bottom"/>
          </w:tcPr>
          <w:p w14:paraId="7142DEFD" w14:textId="0E845D6E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48" w:type="pct"/>
            <w:vAlign w:val="bottom"/>
          </w:tcPr>
          <w:p w14:paraId="2D7190F0" w14:textId="77777777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7" w:type="pct"/>
            <w:vAlign w:val="bottom"/>
          </w:tcPr>
          <w:p w14:paraId="24D3B922" w14:textId="05F16134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47" w:type="pct"/>
            <w:vAlign w:val="bottom"/>
          </w:tcPr>
          <w:p w14:paraId="6972143B" w14:textId="77777777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6395FB1" w14:textId="4AA00910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218C805" w14:textId="77777777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7" w:type="pct"/>
            <w:gridSpan w:val="2"/>
            <w:shd w:val="clear" w:color="auto" w:fill="auto"/>
            <w:vAlign w:val="bottom"/>
          </w:tcPr>
          <w:p w14:paraId="1E5CD903" w14:textId="2D023D5F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9C16D7" w:rsidRPr="00496F50" w14:paraId="7CC984B1" w14:textId="77777777" w:rsidTr="0026554E">
        <w:trPr>
          <w:gridAfter w:val="1"/>
          <w:wAfter w:w="3" w:type="pct"/>
          <w:trHeight w:hRule="exact" w:val="403"/>
        </w:trPr>
        <w:tc>
          <w:tcPr>
            <w:tcW w:w="2304" w:type="pct"/>
            <w:vAlign w:val="bottom"/>
          </w:tcPr>
          <w:p w14:paraId="2DF62C59" w14:textId="77777777" w:rsidR="009C16D7" w:rsidRPr="00496F50" w:rsidRDefault="009C16D7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58101A30" w14:textId="77777777" w:rsidR="009C16D7" w:rsidRPr="00496F50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4221B" w:rsidRPr="00496F50" w14:paraId="0BFF43AE" w14:textId="77777777" w:rsidTr="0026554E">
        <w:trPr>
          <w:trHeight w:hRule="exact" w:val="403"/>
        </w:trPr>
        <w:tc>
          <w:tcPr>
            <w:tcW w:w="2304" w:type="pct"/>
            <w:vAlign w:val="bottom"/>
          </w:tcPr>
          <w:p w14:paraId="59F471A9" w14:textId="23A20525" w:rsidR="00D4221B" w:rsidRPr="00496F50" w:rsidRDefault="00D4221B" w:rsidP="00D4221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90" w:type="pct"/>
            <w:shd w:val="clear" w:color="auto" w:fill="FFFFFF" w:themeFill="background1"/>
          </w:tcPr>
          <w:p w14:paraId="4816BDB9" w14:textId="41BE29C2" w:rsidR="00D4221B" w:rsidRPr="00496F50" w:rsidRDefault="002978BF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(342)</w:t>
            </w:r>
          </w:p>
        </w:tc>
        <w:tc>
          <w:tcPr>
            <w:tcW w:w="148" w:type="pct"/>
            <w:shd w:val="clear" w:color="auto" w:fill="FFFFFF" w:themeFill="background1"/>
          </w:tcPr>
          <w:p w14:paraId="2B794D48" w14:textId="77777777" w:rsidR="00D4221B" w:rsidRPr="00496F50" w:rsidRDefault="00D4221B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FFFFFF" w:themeFill="background1"/>
          </w:tcPr>
          <w:p w14:paraId="11B947E0" w14:textId="23055BAD" w:rsidR="00D4221B" w:rsidRPr="00496F50" w:rsidRDefault="00D4221B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(358)</w:t>
            </w:r>
          </w:p>
        </w:tc>
        <w:tc>
          <w:tcPr>
            <w:tcW w:w="147" w:type="pct"/>
            <w:shd w:val="clear" w:color="auto" w:fill="FFFFFF" w:themeFill="background1"/>
          </w:tcPr>
          <w:p w14:paraId="0C0709EF" w14:textId="77777777" w:rsidR="00D4221B" w:rsidRPr="00496F50" w:rsidRDefault="00D4221B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06F0A87E" w14:textId="51C5D224" w:rsidR="00D4221B" w:rsidRPr="00496F50" w:rsidRDefault="002978BF" w:rsidP="006C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380</w:t>
            </w:r>
          </w:p>
        </w:tc>
        <w:tc>
          <w:tcPr>
            <w:tcW w:w="147" w:type="pct"/>
            <w:shd w:val="clear" w:color="auto" w:fill="FFFFFF" w:themeFill="background1"/>
          </w:tcPr>
          <w:p w14:paraId="597C90F6" w14:textId="77777777" w:rsidR="00D4221B" w:rsidRPr="00496F50" w:rsidRDefault="00D4221B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FFFFFF" w:themeFill="background1"/>
          </w:tcPr>
          <w:p w14:paraId="0514DA16" w14:textId="0E613C84" w:rsidR="00D4221B" w:rsidRPr="00496F50" w:rsidRDefault="00D4221B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D4221B" w:rsidRPr="00D372D1" w14:paraId="31926384" w14:textId="77777777" w:rsidTr="0026554E">
        <w:trPr>
          <w:trHeight w:hRule="exact" w:val="407"/>
        </w:trPr>
        <w:tc>
          <w:tcPr>
            <w:tcW w:w="2304" w:type="pct"/>
            <w:vAlign w:val="bottom"/>
          </w:tcPr>
          <w:p w14:paraId="5AD41AD7" w14:textId="7A66EAF8" w:rsidR="00D4221B" w:rsidRPr="00496F50" w:rsidRDefault="00D4221B" w:rsidP="00D4221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0" w:type="pct"/>
            <w:shd w:val="clear" w:color="auto" w:fill="FFFFFF" w:themeFill="background1"/>
          </w:tcPr>
          <w:p w14:paraId="43BD9ADA" w14:textId="71EE264D" w:rsidR="00D4221B" w:rsidRPr="00496F50" w:rsidRDefault="002978BF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(329)</w:t>
            </w:r>
          </w:p>
        </w:tc>
        <w:tc>
          <w:tcPr>
            <w:tcW w:w="148" w:type="pct"/>
            <w:shd w:val="clear" w:color="auto" w:fill="FFFFFF" w:themeFill="background1"/>
          </w:tcPr>
          <w:p w14:paraId="5BEA7742" w14:textId="77777777" w:rsidR="00D4221B" w:rsidRPr="00496F50" w:rsidRDefault="00D4221B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FFFFFF" w:themeFill="background1"/>
          </w:tcPr>
          <w:p w14:paraId="16167F87" w14:textId="1F9ABD6A" w:rsidR="00D4221B" w:rsidRPr="00496F50" w:rsidRDefault="00D4221B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(347)</w:t>
            </w:r>
          </w:p>
        </w:tc>
        <w:tc>
          <w:tcPr>
            <w:tcW w:w="147" w:type="pct"/>
            <w:shd w:val="clear" w:color="auto" w:fill="FFFFFF" w:themeFill="background1"/>
          </w:tcPr>
          <w:p w14:paraId="78271437" w14:textId="77777777" w:rsidR="00D4221B" w:rsidRPr="00496F50" w:rsidRDefault="00D4221B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325F2A38" w14:textId="0C356E2A" w:rsidR="00D4221B" w:rsidRPr="00496F50" w:rsidRDefault="002978BF" w:rsidP="006C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</w:t>
            </w:r>
          </w:p>
        </w:tc>
        <w:tc>
          <w:tcPr>
            <w:tcW w:w="147" w:type="pct"/>
            <w:shd w:val="clear" w:color="auto" w:fill="FFFFFF" w:themeFill="background1"/>
          </w:tcPr>
          <w:p w14:paraId="07E3753F" w14:textId="77777777" w:rsidR="00D4221B" w:rsidRPr="00496F50" w:rsidRDefault="00D4221B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FFFFFF" w:themeFill="background1"/>
          </w:tcPr>
          <w:p w14:paraId="0E3F6856" w14:textId="435B3F7D" w:rsidR="00D4221B" w:rsidRPr="00496F50" w:rsidRDefault="00D4221B" w:rsidP="002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</w:tbl>
    <w:p w14:paraId="3B31D66F" w14:textId="530DCD41" w:rsidR="002229CE" w:rsidRPr="00D372D1" w:rsidRDefault="002229CE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</w:p>
    <w:p w14:paraId="778A4E91" w14:textId="220B3BE5" w:rsidR="00402D35" w:rsidRPr="00D372D1" w:rsidRDefault="00402D35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</w:p>
    <w:p w14:paraId="2405843A" w14:textId="77777777" w:rsidR="00CF0496" w:rsidRPr="00D372D1" w:rsidRDefault="00CF0496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</w:p>
    <w:p w14:paraId="02EEF6FF" w14:textId="3559AB44" w:rsidR="00E849BF" w:rsidRDefault="00E8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4DC6300" w14:textId="57B9834D" w:rsidR="00036B89" w:rsidRPr="00496F50" w:rsidRDefault="0005088D" w:rsidP="005919C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496F50">
        <w:rPr>
          <w:rFonts w:asciiTheme="majorBidi" w:hAnsiTheme="majorBidi" w:cstheme="majorBidi"/>
          <w:cs/>
        </w:rPr>
        <w:lastRenderedPageBreak/>
        <w:t>ประมาณการหนี้สินสำหรับการบำรุงรักษาทางยกระดับ</w:t>
      </w:r>
    </w:p>
    <w:p w14:paraId="65CEB411" w14:textId="41BE2767" w:rsidR="00036B89" w:rsidRPr="00496F50" w:rsidRDefault="00036B89" w:rsidP="005919C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F7E7624" w14:textId="77777777" w:rsidR="0036363E" w:rsidRPr="00496F50" w:rsidRDefault="0036363E" w:rsidP="005919CB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96F5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189209E" w14:textId="52631D83" w:rsidR="00D032BD" w:rsidRPr="00E263DF" w:rsidRDefault="00D032BD" w:rsidP="0059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96F50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ประมาณการหนี้สินจะรับรู้ก็ต่อเมื่อ</w:t>
      </w:r>
      <w:r w:rsidR="002F6DC9" w:rsidRPr="00496F5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496F50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="00CA021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96F50">
        <w:rPr>
          <w:rFonts w:asciiTheme="majorBidi" w:hAnsiTheme="majorBidi" w:cstheme="majorBidi"/>
          <w:color w:val="00000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</w:t>
      </w:r>
      <w:r w:rsidRPr="00E263DF">
        <w:rPr>
          <w:rFonts w:asciiTheme="majorBidi" w:hAnsiTheme="majorBidi" w:cstheme="majorBidi"/>
          <w:color w:val="000000"/>
          <w:sz w:val="30"/>
          <w:szCs w:val="30"/>
          <w:cs/>
        </w:rPr>
        <w:t>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1559D02" w14:textId="77777777" w:rsidR="00301435" w:rsidRPr="00E263DF" w:rsidRDefault="00301435" w:rsidP="00163CD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600" w:firstRow="0" w:lastRow="0" w:firstColumn="0" w:lastColumn="0" w:noHBand="1" w:noVBand="1"/>
      </w:tblPr>
      <w:tblGrid>
        <w:gridCol w:w="4230"/>
        <w:gridCol w:w="1080"/>
        <w:gridCol w:w="264"/>
        <w:gridCol w:w="999"/>
        <w:gridCol w:w="264"/>
        <w:gridCol w:w="990"/>
        <w:gridCol w:w="264"/>
        <w:gridCol w:w="1089"/>
      </w:tblGrid>
      <w:tr w:rsidR="00A234F0" w:rsidRPr="00A32D69" w14:paraId="1BB8D777" w14:textId="77777777" w:rsidTr="0048170D">
        <w:trPr>
          <w:trHeight w:hRule="exact" w:val="403"/>
        </w:trPr>
        <w:tc>
          <w:tcPr>
            <w:tcW w:w="2304" w:type="pct"/>
            <w:shd w:val="clear" w:color="auto" w:fill="auto"/>
            <w:vAlign w:val="bottom"/>
          </w:tcPr>
          <w:p w14:paraId="05C9B51F" w14:textId="77777777" w:rsidR="00A234F0" w:rsidRPr="00A32D69" w:rsidRDefault="00A234F0" w:rsidP="007343B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pct"/>
            <w:gridSpan w:val="3"/>
            <w:shd w:val="clear" w:color="auto" w:fill="auto"/>
            <w:vAlign w:val="bottom"/>
          </w:tcPr>
          <w:p w14:paraId="269D9F14" w14:textId="3D8FD5E0" w:rsidR="00A234F0" w:rsidRPr="00A32D69" w:rsidRDefault="00A234F0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2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7EC8E66" w14:textId="77777777" w:rsidR="00A234F0" w:rsidRPr="00A32D69" w:rsidRDefault="00A234F0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6" w:type="pct"/>
            <w:gridSpan w:val="3"/>
            <w:shd w:val="clear" w:color="auto" w:fill="auto"/>
            <w:vAlign w:val="bottom"/>
          </w:tcPr>
          <w:p w14:paraId="28E60775" w14:textId="61E12ECE" w:rsidR="00A234F0" w:rsidRPr="00A32D69" w:rsidRDefault="00810CE9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2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491" w:rsidRPr="00A32D69" w14:paraId="63A8AC2E" w14:textId="77777777" w:rsidTr="0048170D">
        <w:trPr>
          <w:trHeight w:hRule="exact" w:val="403"/>
        </w:trPr>
        <w:tc>
          <w:tcPr>
            <w:tcW w:w="2304" w:type="pct"/>
            <w:shd w:val="clear" w:color="auto" w:fill="auto"/>
            <w:vAlign w:val="bottom"/>
          </w:tcPr>
          <w:p w14:paraId="70A6F737" w14:textId="7D92C8A4" w:rsidR="00F20491" w:rsidRPr="00A32D69" w:rsidRDefault="00F20491" w:rsidP="007343B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066F55C" w14:textId="77777777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8DFB858" w14:textId="77777777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59AFCD5A" w14:textId="77777777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865D72D" w14:textId="77777777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05FCBF41" w14:textId="77777777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C41D54A" w14:textId="77777777" w:rsidR="00F20491" w:rsidRPr="00A32D69" w:rsidRDefault="00F20491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4A045F6" w14:textId="77777777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20491" w:rsidRPr="00A32D69" w14:paraId="531460CD" w14:textId="77777777" w:rsidTr="0048170D">
        <w:trPr>
          <w:trHeight w:hRule="exact" w:val="403"/>
        </w:trPr>
        <w:tc>
          <w:tcPr>
            <w:tcW w:w="2304" w:type="pct"/>
            <w:shd w:val="clear" w:color="auto" w:fill="auto"/>
            <w:vAlign w:val="bottom"/>
          </w:tcPr>
          <w:p w14:paraId="58E25B4B" w14:textId="77777777" w:rsidR="00F20491" w:rsidRPr="00A32D69" w:rsidRDefault="00F20491" w:rsidP="007343B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6" w:type="pct"/>
            <w:gridSpan w:val="7"/>
            <w:shd w:val="clear" w:color="auto" w:fill="auto"/>
            <w:vAlign w:val="bottom"/>
          </w:tcPr>
          <w:p w14:paraId="7ED52C60" w14:textId="77777777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2D6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90E0F" w:rsidRPr="00A32D69" w14:paraId="76669FC0" w14:textId="77777777" w:rsidTr="0048170D">
        <w:trPr>
          <w:trHeight w:hRule="exact" w:val="403"/>
        </w:trPr>
        <w:tc>
          <w:tcPr>
            <w:tcW w:w="2304" w:type="pct"/>
            <w:shd w:val="clear" w:color="auto" w:fill="auto"/>
            <w:vAlign w:val="bottom"/>
          </w:tcPr>
          <w:p w14:paraId="4FD2711D" w14:textId="18EF9A2D" w:rsidR="00590E0F" w:rsidRPr="00A32D69" w:rsidRDefault="00590E0F" w:rsidP="00590E0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2D6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2D6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8" w:type="pct"/>
            <w:shd w:val="clear" w:color="auto" w:fill="auto"/>
          </w:tcPr>
          <w:p w14:paraId="574A3ACD" w14:textId="14D15E16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263,923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5BEBF6F" w14:textId="77777777" w:rsidR="00590E0F" w:rsidRPr="00A32D69" w:rsidRDefault="00590E0F" w:rsidP="0059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1C2F3EC" w14:textId="3DF74808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321,363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F145C1A" w14:textId="77777777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82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B1E5A90" w14:textId="22455D9E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263,923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6852FBC" w14:textId="77777777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52"/>
                <w:tab w:val="decimal" w:pos="1869"/>
              </w:tabs>
              <w:spacing w:line="240" w:lineRule="auto"/>
              <w:ind w:right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E852EF1" w14:textId="3D409675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321,363</w:t>
            </w:r>
          </w:p>
        </w:tc>
      </w:tr>
      <w:tr w:rsidR="00590E0F" w:rsidRPr="00A32D69" w14:paraId="3942BFB9" w14:textId="77777777" w:rsidTr="0048170D">
        <w:trPr>
          <w:trHeight w:hRule="exact" w:val="407"/>
        </w:trPr>
        <w:tc>
          <w:tcPr>
            <w:tcW w:w="2304" w:type="pct"/>
            <w:shd w:val="clear" w:color="auto" w:fill="auto"/>
            <w:vAlign w:val="bottom"/>
          </w:tcPr>
          <w:p w14:paraId="5A0B7E89" w14:textId="35A5E6DD" w:rsidR="00590E0F" w:rsidRPr="00A32D69" w:rsidRDefault="00590E0F" w:rsidP="00590E0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588" w:type="pct"/>
            <w:shd w:val="clear" w:color="auto" w:fill="auto"/>
          </w:tcPr>
          <w:p w14:paraId="06023C4B" w14:textId="5BB3E839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68,579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CFB9A7" w14:textId="77777777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211FC2F" w14:textId="75A02671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49,297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704599D" w14:textId="77777777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82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CEE9AE6" w14:textId="5E8DAA81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66,013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8B9529B" w14:textId="77777777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52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8A2D143" w14:textId="26A7F2B7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50,748</w:t>
            </w:r>
          </w:p>
        </w:tc>
      </w:tr>
      <w:tr w:rsidR="00590E0F" w:rsidRPr="00A32D69" w14:paraId="4A5EAD5E" w14:textId="77777777" w:rsidTr="0048170D">
        <w:trPr>
          <w:trHeight w:hRule="exact" w:val="407"/>
        </w:trPr>
        <w:tc>
          <w:tcPr>
            <w:tcW w:w="2304" w:type="pct"/>
            <w:shd w:val="clear" w:color="auto" w:fill="auto"/>
            <w:vAlign w:val="bottom"/>
          </w:tcPr>
          <w:p w14:paraId="50C1E184" w14:textId="01C9A99F" w:rsidR="00590E0F" w:rsidRPr="00A32D69" w:rsidRDefault="00590E0F" w:rsidP="00590E0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38F55F78" w14:textId="0AC69756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(70,750)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85C4241" w14:textId="77777777" w:rsidR="00590E0F" w:rsidRPr="00A32D69" w:rsidRDefault="00590E0F" w:rsidP="0059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6669247" w14:textId="5091DA7B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(106,737</w:t>
            </w:r>
            <w:r w:rsidR="00A97AD1"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8067F63" w14:textId="77777777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82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5C51F1BF" w14:textId="6694191F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(68,184)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EB42518" w14:textId="77777777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52"/>
                <w:tab w:val="decimal" w:pos="1869"/>
              </w:tabs>
              <w:spacing w:line="240" w:lineRule="auto"/>
              <w:ind w:right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FFFFB75" w14:textId="53E2C24B" w:rsidR="00590E0F" w:rsidRPr="00A32D69" w:rsidRDefault="00590E0F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(108,188)</w:t>
            </w:r>
          </w:p>
        </w:tc>
      </w:tr>
      <w:tr w:rsidR="002D51FA" w:rsidRPr="00A32D69" w14:paraId="07E92D9B" w14:textId="77777777" w:rsidTr="0048170D">
        <w:trPr>
          <w:trHeight w:hRule="exact" w:val="407"/>
        </w:trPr>
        <w:tc>
          <w:tcPr>
            <w:tcW w:w="2304" w:type="pct"/>
            <w:shd w:val="clear" w:color="auto" w:fill="auto"/>
            <w:vAlign w:val="bottom"/>
          </w:tcPr>
          <w:p w14:paraId="5C16FEF4" w14:textId="592430BF" w:rsidR="002D51FA" w:rsidRPr="00A32D69" w:rsidRDefault="002D51FA" w:rsidP="002D51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5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75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FC5C2" w14:textId="5C6EE33B" w:rsidR="002D51FA" w:rsidRPr="00A32D69" w:rsidRDefault="002D51FA" w:rsidP="0048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7564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261,752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929718" w14:textId="77777777" w:rsidR="002D51FA" w:rsidRPr="00A32D69" w:rsidRDefault="002D51FA" w:rsidP="002D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B31AE" w14:textId="25103217" w:rsidR="002D51FA" w:rsidRPr="0048170D" w:rsidRDefault="002D51FA" w:rsidP="0048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7564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263,923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06DE8BB" w14:textId="77777777" w:rsidR="002D51FA" w:rsidRPr="0048170D" w:rsidRDefault="002D51FA" w:rsidP="002D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82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625F9" w14:textId="795E6628" w:rsidR="002D51FA" w:rsidRPr="0048170D" w:rsidRDefault="002D51FA" w:rsidP="0048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7564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261,752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C6BABB4" w14:textId="77777777" w:rsidR="002D51FA" w:rsidRPr="0048170D" w:rsidRDefault="002D51FA" w:rsidP="002D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52"/>
                <w:tab w:val="decimal" w:pos="1869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707F6" w14:textId="35820983" w:rsidR="002D51FA" w:rsidRPr="0048170D" w:rsidRDefault="002D51FA" w:rsidP="0048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7564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263,923</w:t>
            </w:r>
          </w:p>
        </w:tc>
      </w:tr>
      <w:tr w:rsidR="00013EB1" w:rsidRPr="00A32D69" w14:paraId="569ABBC8" w14:textId="77777777" w:rsidTr="0048170D">
        <w:trPr>
          <w:trHeight w:hRule="exact" w:val="407"/>
        </w:trPr>
        <w:tc>
          <w:tcPr>
            <w:tcW w:w="2304" w:type="pct"/>
            <w:shd w:val="clear" w:color="auto" w:fill="FFFFFF" w:themeFill="background1"/>
            <w:vAlign w:val="bottom"/>
          </w:tcPr>
          <w:p w14:paraId="249D70DC" w14:textId="77777777" w:rsidR="00013EB1" w:rsidRPr="00A32D69" w:rsidRDefault="00013EB1" w:rsidP="00590E0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6FF7F83" w14:textId="77777777" w:rsidR="00013EB1" w:rsidRPr="00A32D69" w:rsidRDefault="00013EB1" w:rsidP="0059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52CBAB64" w14:textId="77777777" w:rsidR="00013EB1" w:rsidRPr="00A32D69" w:rsidRDefault="00013EB1" w:rsidP="0059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6A7AFD42" w14:textId="77777777" w:rsidR="00013EB1" w:rsidRPr="00A32D69" w:rsidRDefault="00013EB1" w:rsidP="0059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B52B654" w14:textId="77777777" w:rsidR="00013EB1" w:rsidRPr="00A32D69" w:rsidRDefault="00013EB1" w:rsidP="0059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F2976D3" w14:textId="77777777" w:rsidR="00013EB1" w:rsidRPr="00A32D69" w:rsidRDefault="00013EB1" w:rsidP="0059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74C07356" w14:textId="77777777" w:rsidR="00013EB1" w:rsidRPr="00A32D69" w:rsidRDefault="00013EB1" w:rsidP="0059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6159FA8" w14:textId="77777777" w:rsidR="00013EB1" w:rsidRPr="00A32D69" w:rsidRDefault="00013EB1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3EB1" w:rsidRPr="00A32D69" w14:paraId="7254FC18" w14:textId="77777777" w:rsidTr="0048170D">
        <w:trPr>
          <w:trHeight w:hRule="exact" w:val="407"/>
        </w:trPr>
        <w:tc>
          <w:tcPr>
            <w:tcW w:w="2304" w:type="pct"/>
            <w:shd w:val="clear" w:color="auto" w:fill="FFFFFF" w:themeFill="background1"/>
            <w:vAlign w:val="bottom"/>
          </w:tcPr>
          <w:p w14:paraId="4BED6CC1" w14:textId="4D879DA6" w:rsidR="00013EB1" w:rsidRPr="00A32D69" w:rsidRDefault="00013EB1" w:rsidP="00013EB1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2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2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32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shd w:val="clear" w:color="auto" w:fill="FFFFFF" w:themeFill="background1"/>
          </w:tcPr>
          <w:p w14:paraId="6E71F48A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24BF3677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56992F19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4DB0B0F1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0E80E5BF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1FA7BD9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016DF4CD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3EB1" w:rsidRPr="00A32D69" w14:paraId="1E737234" w14:textId="77777777" w:rsidTr="0048170D">
        <w:trPr>
          <w:trHeight w:hRule="exact" w:val="407"/>
        </w:trPr>
        <w:tc>
          <w:tcPr>
            <w:tcW w:w="2304" w:type="pct"/>
            <w:shd w:val="clear" w:color="auto" w:fill="FFFFFF" w:themeFill="background1"/>
            <w:vAlign w:val="bottom"/>
          </w:tcPr>
          <w:p w14:paraId="507B3700" w14:textId="66B7CF5B" w:rsidR="00013EB1" w:rsidRPr="00A32D69" w:rsidRDefault="00013EB1" w:rsidP="00013EB1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  <w:shd w:val="clear" w:color="auto" w:fill="FFFFFF" w:themeFill="background1"/>
          </w:tcPr>
          <w:p w14:paraId="21F9DE6F" w14:textId="43549B80" w:rsidR="00013EB1" w:rsidRPr="00A32D69" w:rsidRDefault="00013EB1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77,559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9D6FD3A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17BD56B1" w14:textId="26D5B11A" w:rsidR="00013EB1" w:rsidRPr="00A32D69" w:rsidRDefault="00013EB1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75,442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55B375C1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60B94274" w14:textId="54D7F473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</w:rPr>
              <w:t>77,559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3E375813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6C3A9503" w14:textId="645054EF" w:rsidR="00013EB1" w:rsidRPr="00A32D69" w:rsidRDefault="00013EB1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</w:rPr>
              <w:t>75,442</w:t>
            </w:r>
          </w:p>
        </w:tc>
      </w:tr>
      <w:tr w:rsidR="00013EB1" w:rsidRPr="00A32D69" w14:paraId="4030F268" w14:textId="77777777" w:rsidTr="0048170D">
        <w:trPr>
          <w:trHeight w:hRule="exact" w:val="407"/>
        </w:trPr>
        <w:tc>
          <w:tcPr>
            <w:tcW w:w="2304" w:type="pct"/>
            <w:shd w:val="clear" w:color="auto" w:fill="FFFFFF" w:themeFill="background1"/>
            <w:vAlign w:val="bottom"/>
          </w:tcPr>
          <w:p w14:paraId="79B9B857" w14:textId="349ABF09" w:rsidR="00013EB1" w:rsidRPr="00A32D69" w:rsidRDefault="00013EB1" w:rsidP="00013EB1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4E1D4FE" w14:textId="1FDE553E" w:rsidR="00013EB1" w:rsidRPr="00A32D69" w:rsidRDefault="00013EB1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184,193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46B509FC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4CF019" w14:textId="6EF800E5" w:rsidR="00013EB1" w:rsidRPr="00A32D69" w:rsidRDefault="00013EB1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188,481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64A3C9F8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A881598" w14:textId="7BC9B4F8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</w:rPr>
              <w:t>184,193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51B154A4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B08EB20" w14:textId="78D72E6F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</w:rPr>
              <w:t>188,481</w:t>
            </w:r>
          </w:p>
        </w:tc>
      </w:tr>
      <w:tr w:rsidR="0048170D" w:rsidRPr="00E263DF" w14:paraId="47C2605C" w14:textId="77777777" w:rsidTr="0048170D">
        <w:trPr>
          <w:trHeight w:hRule="exact" w:val="407"/>
        </w:trPr>
        <w:tc>
          <w:tcPr>
            <w:tcW w:w="2304" w:type="pct"/>
            <w:shd w:val="clear" w:color="auto" w:fill="FFFFFF" w:themeFill="background1"/>
            <w:vAlign w:val="bottom"/>
          </w:tcPr>
          <w:p w14:paraId="7D2318C9" w14:textId="2F9F821B" w:rsidR="00013EB1" w:rsidRPr="00A32D69" w:rsidRDefault="00013EB1" w:rsidP="00013EB1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2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67AD6B3" w14:textId="2F78F9E6" w:rsidR="00013EB1" w:rsidRPr="00A32D69" w:rsidRDefault="00013EB1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261,752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718B5848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C6B866" w14:textId="3B4731D9" w:rsidR="00013EB1" w:rsidRPr="00A32D69" w:rsidRDefault="00013EB1" w:rsidP="0040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263,923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279CC672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475CF64" w14:textId="04307C18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261,752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76A21035" w14:textId="77777777" w:rsidR="00013EB1" w:rsidRPr="00A32D69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254BC23" w14:textId="721D61D1" w:rsidR="00013EB1" w:rsidRPr="00E263DF" w:rsidRDefault="00013EB1" w:rsidP="0001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263,923</w:t>
            </w:r>
          </w:p>
        </w:tc>
      </w:tr>
    </w:tbl>
    <w:p w14:paraId="56D53B7D" w14:textId="77777777" w:rsidR="00C924EE" w:rsidRPr="00496F50" w:rsidRDefault="00C924EE" w:rsidP="00163CDC">
      <w:pPr>
        <w:rPr>
          <w:rFonts w:asciiTheme="majorBidi" w:hAnsiTheme="majorBidi" w:cstheme="majorBidi"/>
          <w:sz w:val="28"/>
          <w:szCs w:val="28"/>
        </w:rPr>
      </w:pPr>
    </w:p>
    <w:p w14:paraId="5092CD36" w14:textId="0A20F7AC" w:rsidR="00036B89" w:rsidRPr="00496F50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>ประมาณการหนี้สินสำหรับการบำรุงรักษาทางยกระดับ</w:t>
      </w:r>
      <w:r w:rsidR="001E691D" w:rsidRPr="00496F50">
        <w:rPr>
          <w:rFonts w:asciiTheme="majorBidi" w:hAnsiTheme="majorBidi" w:cstheme="majorBidi"/>
          <w:sz w:val="30"/>
          <w:szCs w:val="30"/>
          <w:cs/>
        </w:rPr>
        <w:t>เป็นไปตามเงื่อนไข</w:t>
      </w:r>
      <w:r w:rsidR="008207DB" w:rsidRPr="00496F50">
        <w:rPr>
          <w:rFonts w:asciiTheme="majorBidi" w:hAnsiTheme="majorBidi" w:cstheme="majorBidi"/>
          <w:sz w:val="30"/>
          <w:szCs w:val="30"/>
          <w:cs/>
        </w:rPr>
        <w:t>ของ</w:t>
      </w:r>
      <w:r w:rsidR="0035072E" w:rsidRPr="00496F50">
        <w:rPr>
          <w:rFonts w:asciiTheme="majorBidi" w:hAnsiTheme="majorBidi" w:cstheme="majorBidi"/>
          <w:sz w:val="30"/>
          <w:szCs w:val="30"/>
          <w:cs/>
        </w:rPr>
        <w:t>สัญญา</w:t>
      </w:r>
      <w:r w:rsidR="001E691D" w:rsidRPr="00496F50">
        <w:rPr>
          <w:rFonts w:asciiTheme="majorBidi" w:hAnsiTheme="majorBidi" w:cstheme="majorBidi"/>
          <w:sz w:val="30"/>
          <w:szCs w:val="30"/>
          <w:cs/>
        </w:rPr>
        <w:t>สัมปทาน</w:t>
      </w:r>
      <w:r w:rsidR="00C62A1F" w:rsidRPr="00496F50">
        <w:rPr>
          <w:rFonts w:asciiTheme="majorBidi" w:hAnsiTheme="majorBidi" w:cstheme="majorBidi"/>
          <w:sz w:val="30"/>
          <w:szCs w:val="30"/>
          <w:cs/>
        </w:rPr>
        <w:t>ในเรื่อง</w:t>
      </w:r>
      <w:r w:rsidR="00A97AD1">
        <w:rPr>
          <w:rFonts w:asciiTheme="majorBidi" w:hAnsiTheme="majorBidi" w:cstheme="majorBidi"/>
          <w:sz w:val="30"/>
          <w:szCs w:val="30"/>
        </w:rPr>
        <w:br/>
      </w:r>
      <w:r w:rsidR="00C62A1F" w:rsidRPr="00496F50">
        <w:rPr>
          <w:rFonts w:asciiTheme="majorBidi" w:hAnsiTheme="majorBidi" w:cstheme="majorBidi"/>
          <w:sz w:val="30"/>
          <w:szCs w:val="30"/>
          <w:cs/>
        </w:rPr>
        <w:t>การบำรุงรักษาทางยกระดับ</w:t>
      </w:r>
    </w:p>
    <w:p w14:paraId="7C4AB9B2" w14:textId="0CDD1543" w:rsidR="003E26A9" w:rsidRPr="00496F50" w:rsidRDefault="003E26A9" w:rsidP="00990339">
      <w:pPr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488E18AD" w14:textId="041DE37F" w:rsidR="00036B89" w:rsidRPr="00496F50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496F5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</w:t>
      </w:r>
      <w:r w:rsidR="00C90F0E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หลัก</w:t>
      </w:r>
      <w:r w:rsidRPr="00496F5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ในการ</w:t>
      </w:r>
      <w:r w:rsidR="001B7EB0" w:rsidRPr="00496F5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ประมาณการหนี้สินสำหรับการบำรุงรักษาทางยกระดับ</w:t>
      </w:r>
    </w:p>
    <w:p w14:paraId="00BED98E" w14:textId="61B93F08" w:rsidR="00036B89" w:rsidRPr="00496F50" w:rsidRDefault="00036B89" w:rsidP="00990339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979"/>
        <w:gridCol w:w="272"/>
        <w:gridCol w:w="1979"/>
      </w:tblGrid>
      <w:tr w:rsidR="0043287D" w:rsidRPr="00496F50" w14:paraId="3254DA8D" w14:textId="77777777" w:rsidTr="0043287D">
        <w:trPr>
          <w:tblHeader/>
        </w:trPr>
        <w:tc>
          <w:tcPr>
            <w:tcW w:w="2696" w:type="pct"/>
          </w:tcPr>
          <w:p w14:paraId="06686863" w14:textId="4C7DF273" w:rsidR="0043287D" w:rsidRPr="00496F50" w:rsidRDefault="004328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4" w:type="pct"/>
            <w:gridSpan w:val="3"/>
          </w:tcPr>
          <w:p w14:paraId="6E795170" w14:textId="085813B3" w:rsidR="0043287D" w:rsidRPr="00496F50" w:rsidRDefault="0043287D" w:rsidP="000A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6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32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5321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7D" w:rsidRPr="00496F50" w14:paraId="04129491" w14:textId="77777777" w:rsidTr="0043287D">
        <w:trPr>
          <w:tblHeader/>
        </w:trPr>
        <w:tc>
          <w:tcPr>
            <w:tcW w:w="2696" w:type="pct"/>
            <w:vAlign w:val="bottom"/>
          </w:tcPr>
          <w:p w14:paraId="7C5116BB" w14:textId="16CB02D7" w:rsidR="0043287D" w:rsidRPr="00496F50" w:rsidRDefault="004328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pct"/>
          </w:tcPr>
          <w:p w14:paraId="59C5273F" w14:textId="57930CC2" w:rsidR="0043287D" w:rsidRPr="00496F50" w:rsidRDefault="0043287D" w:rsidP="000A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672AE658" w14:textId="77777777" w:rsidR="0043287D" w:rsidRPr="00496F50" w:rsidRDefault="004328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pct"/>
            <w:hideMark/>
          </w:tcPr>
          <w:p w14:paraId="4DE1F706" w14:textId="5BA51531" w:rsidR="0043287D" w:rsidRPr="00496F50" w:rsidRDefault="004328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96F50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496F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3287D" w:rsidRPr="00496F50" w14:paraId="2169BF86" w14:textId="77777777" w:rsidTr="0043287D">
        <w:trPr>
          <w:tblHeader/>
        </w:trPr>
        <w:tc>
          <w:tcPr>
            <w:tcW w:w="2696" w:type="pct"/>
            <w:vAlign w:val="bottom"/>
          </w:tcPr>
          <w:p w14:paraId="57DA251D" w14:textId="77777777" w:rsidR="0043287D" w:rsidRPr="00496F50" w:rsidRDefault="00432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4" w:type="pct"/>
            <w:gridSpan w:val="3"/>
          </w:tcPr>
          <w:p w14:paraId="69078C5C" w14:textId="36805C48" w:rsidR="0043287D" w:rsidRPr="00496F50" w:rsidRDefault="0043287D" w:rsidP="009769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96F5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496F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3287D" w:rsidRPr="00496F50" w14:paraId="3C98ED5F" w14:textId="77777777" w:rsidTr="0043287D">
        <w:tc>
          <w:tcPr>
            <w:tcW w:w="2696" w:type="pct"/>
            <w:hideMark/>
          </w:tcPr>
          <w:p w14:paraId="70E52B14" w14:textId="097E4732" w:rsidR="0043287D" w:rsidRPr="00496F50" w:rsidRDefault="0043287D" w:rsidP="00E40AE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8" w:type="pct"/>
          </w:tcPr>
          <w:p w14:paraId="02835DBB" w14:textId="70CEF7DE" w:rsidR="0043287D" w:rsidRPr="00496F50" w:rsidRDefault="0043287D" w:rsidP="00F02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2.45 - 2.94</w:t>
            </w:r>
          </w:p>
        </w:tc>
        <w:tc>
          <w:tcPr>
            <w:tcW w:w="148" w:type="pct"/>
          </w:tcPr>
          <w:p w14:paraId="6AC784A2" w14:textId="77777777" w:rsidR="0043287D" w:rsidRPr="00496F50" w:rsidRDefault="0043287D" w:rsidP="00E4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pct"/>
            <w:shd w:val="clear" w:color="auto" w:fill="auto"/>
          </w:tcPr>
          <w:p w14:paraId="22B28F56" w14:textId="7F25DE21" w:rsidR="0043287D" w:rsidRPr="00496F50" w:rsidRDefault="0043287D" w:rsidP="004C7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2.45 - 2.94</w:t>
            </w:r>
          </w:p>
        </w:tc>
      </w:tr>
    </w:tbl>
    <w:p w14:paraId="547BDFAA" w14:textId="79F74726" w:rsidR="00036B89" w:rsidRPr="00F37125" w:rsidRDefault="00036B89" w:rsidP="006F367A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37125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633F54" w:rsidRPr="00F37125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1942D22E" w:rsidR="00036B89" w:rsidRPr="00371DB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2D363" w14:textId="77777777" w:rsidR="00A75240" w:rsidRPr="00496F50" w:rsidRDefault="00A75240" w:rsidP="00A75240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96F5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119A631" w14:textId="6E477235" w:rsidR="00F44BB7" w:rsidRPr="00496F50" w:rsidRDefault="00775A11" w:rsidP="005760E9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496F50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การรับรู้รายได้</w:t>
      </w:r>
    </w:p>
    <w:p w14:paraId="7E119BDC" w14:textId="25716EEC" w:rsidR="00D3020F" w:rsidRDefault="00D3020F" w:rsidP="005760E9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</w:t>
      </w:r>
      <w:r w:rsidR="00400E7C">
        <w:rPr>
          <w:rFonts w:asciiTheme="majorBidi" w:hAnsiTheme="majorBidi" w:cstheme="majorBidi" w:hint="cs"/>
          <w:sz w:val="30"/>
          <w:szCs w:val="30"/>
          <w:cs/>
        </w:rPr>
        <w:t>สินค้าหรือ</w:t>
      </w:r>
      <w:r w:rsidRPr="00496F50">
        <w:rPr>
          <w:rFonts w:asciiTheme="majorBidi" w:hAnsiTheme="majorBidi" w:cstheme="majorBidi"/>
          <w:sz w:val="30"/>
          <w:szCs w:val="30"/>
          <w:cs/>
        </w:rPr>
        <w:t>บริการด้วยจำนวนเงินที่สะท้อนถึงสิ่งตอบแทนที่</w:t>
      </w:r>
      <w:r w:rsidR="00E929CA" w:rsidRPr="00496F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96F50">
        <w:rPr>
          <w:rFonts w:asciiTheme="majorBidi" w:hAnsiTheme="majorBidi" w:cstheme="majorBidi"/>
          <w:sz w:val="30"/>
          <w:szCs w:val="30"/>
          <w:cs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="009825B9" w:rsidRPr="00496F50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AA2651C" w14:textId="77777777" w:rsidR="00F672E0" w:rsidRDefault="00F672E0" w:rsidP="005760E9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1018C" w14:textId="137BC1F4" w:rsidR="00F672E0" w:rsidRPr="00496F50" w:rsidRDefault="00F672E0" w:rsidP="005760E9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00E7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359FE876" w14:textId="77777777" w:rsidR="00B30695" w:rsidRPr="00D372D1" w:rsidRDefault="00B30695" w:rsidP="00B306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332BFA7" w14:textId="77777777" w:rsidR="009D0F2E" w:rsidRPr="00496F50" w:rsidRDefault="009D0F2E" w:rsidP="009D0F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รายได้จากการให้บริการทางยกระดับรับรู้</w:t>
      </w:r>
      <w:r w:rsidRPr="00496F50">
        <w:rPr>
          <w:rFonts w:asciiTheme="majorBidi" w:hAnsiTheme="majorBidi" w:cstheme="majorBidi"/>
          <w:sz w:val="30"/>
          <w:szCs w:val="30"/>
        </w:rPr>
        <w:t xml:space="preserve"> </w:t>
      </w:r>
      <w:r w:rsidRPr="00496F50">
        <w:rPr>
          <w:rFonts w:asciiTheme="majorBidi" w:hAnsiTheme="majorBidi" w:cstheme="majorBidi"/>
          <w:sz w:val="30"/>
          <w:szCs w:val="30"/>
          <w:cs/>
        </w:rPr>
        <w:t>ณ เวลาใดเวลาหนึ่งเมื่อใด้ให้บริการ ต้นทุนที่เกี่ยวข้องรับรู้ในกำไรหรือขาดทุนเมื่อเกิดขึ้น</w:t>
      </w:r>
    </w:p>
    <w:p w14:paraId="0AF6F648" w14:textId="3B2F9374" w:rsidR="00430A61" w:rsidRPr="0001538D" w:rsidRDefault="00430A61" w:rsidP="0006647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16626E8" w14:textId="2391F9EF" w:rsidR="00E64F72" w:rsidRDefault="00E64F72" w:rsidP="00400E7C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 w:rsidR="009A03DA" w:rsidRPr="00496F50">
        <w:rPr>
          <w:rFonts w:asciiTheme="majorBidi" w:hAnsiTheme="majorBidi"/>
          <w:sz w:val="30"/>
          <w:szCs w:val="30"/>
          <w:cs/>
        </w:rPr>
        <w:t>ซ่อมแซมโครงสร้างพื้นฐาน</w:t>
      </w:r>
      <w:r w:rsidR="009A03DA" w:rsidRPr="00496F50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9A03DA" w:rsidRPr="00496F50">
        <w:rPr>
          <w:rFonts w:asciiTheme="majorBidi" w:hAnsiTheme="majorBidi"/>
          <w:sz w:val="30"/>
          <w:szCs w:val="30"/>
          <w:cs/>
        </w:rPr>
        <w:t>ตลอดช่วงเวลาหนึ่งโดยอ้างอิงกับขั้นความสำเร็จของงาน</w:t>
      </w:r>
      <w:r w:rsidR="002C4963" w:rsidRPr="00496F50">
        <w:rPr>
          <w:rFonts w:asciiTheme="majorBidi" w:hAnsiTheme="majorBidi" w:hint="cs"/>
          <w:sz w:val="30"/>
          <w:szCs w:val="30"/>
          <w:cs/>
        </w:rPr>
        <w:t xml:space="preserve"> </w:t>
      </w:r>
      <w:r w:rsidR="009A03DA" w:rsidRPr="00496F50">
        <w:rPr>
          <w:rFonts w:asciiTheme="majorBidi" w:hAnsiTheme="majorBidi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23A1C3AE" w14:textId="77777777" w:rsidR="00605029" w:rsidRPr="00605029" w:rsidRDefault="00605029" w:rsidP="00400E7C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/>
          <w:sz w:val="30"/>
          <w:szCs w:val="30"/>
        </w:rPr>
      </w:pPr>
    </w:p>
    <w:p w14:paraId="134628C2" w14:textId="3190D2E2" w:rsidR="00860F64" w:rsidRPr="006B0042" w:rsidRDefault="00860F64" w:rsidP="006B004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6B004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ยอดคงเหลือ</w:t>
      </w:r>
      <w:r w:rsidR="009C0E21" w:rsidRPr="006B004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ของ</w:t>
      </w:r>
      <w:r w:rsidRPr="006B004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สัญญา</w:t>
      </w:r>
    </w:p>
    <w:p w14:paraId="059656F3" w14:textId="7BA4FCF5" w:rsidR="00860F64" w:rsidRPr="00496F50" w:rsidRDefault="00974721" w:rsidP="00860F64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74721">
        <w:rPr>
          <w:rFonts w:asciiTheme="majorBidi" w:hAnsi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สินทรัพย์ที่เกิดจากสัญญาจะถูกจัดประเภทเป็นลูกหนี้การค้าเมื่อกลุ่มบริษัทออกใบแจ้ง</w:t>
      </w:r>
      <w:r w:rsidR="00C70EF9">
        <w:rPr>
          <w:rFonts w:asciiTheme="majorBidi" w:hAnsiTheme="majorBidi" w:hint="cs"/>
          <w:sz w:val="30"/>
          <w:szCs w:val="30"/>
          <w:cs/>
        </w:rPr>
        <w:t>หนี้</w:t>
      </w:r>
    </w:p>
    <w:p w14:paraId="73924BCA" w14:textId="77777777" w:rsidR="00860F64" w:rsidRPr="00D372D1" w:rsidRDefault="00860F64" w:rsidP="00860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E728855" w14:textId="3410181D" w:rsidR="00860F64" w:rsidRPr="00496F50" w:rsidRDefault="00B63E05" w:rsidP="00860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63E05">
        <w:rPr>
          <w:rFonts w:asciiTheme="majorBidi" w:hAnsiTheme="majorBidi"/>
          <w:sz w:val="30"/>
          <w:szCs w:val="30"/>
          <w:cs/>
        </w:rPr>
        <w:t>หนี้สินที่เกิดจากสัญญา</w:t>
      </w:r>
      <w:r w:rsidR="002D13DB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B63E05">
        <w:rPr>
          <w:rFonts w:asciiTheme="majorBidi" w:hAnsiTheme="majorBidi"/>
          <w:sz w:val="30"/>
          <w:szCs w:val="30"/>
          <w:cs/>
        </w:rPr>
        <w:t>เป็นภาระผูกพันที่จะต้องโอน</w:t>
      </w:r>
      <w:r w:rsidR="00360643">
        <w:rPr>
          <w:rFonts w:asciiTheme="majorBidi" w:hAnsiTheme="majorBidi" w:hint="cs"/>
          <w:sz w:val="30"/>
          <w:szCs w:val="30"/>
          <w:cs/>
        </w:rPr>
        <w:t>สินค้าหรือ</w:t>
      </w:r>
      <w:r w:rsidRPr="00B63E05">
        <w:rPr>
          <w:rFonts w:asciiTheme="majorBidi" w:hAnsiTheme="majorBidi"/>
          <w:sz w:val="30"/>
          <w:szCs w:val="30"/>
          <w:cs/>
        </w:rPr>
        <w:t>บริการให้กับลูกค้า</w:t>
      </w:r>
      <w:r w:rsidR="002D13DB">
        <w:rPr>
          <w:rFonts w:asciiTheme="majorBidi" w:hAnsiTheme="majorBidi" w:hint="cs"/>
          <w:sz w:val="30"/>
          <w:szCs w:val="30"/>
          <w:cs/>
        </w:rPr>
        <w:t xml:space="preserve"> </w:t>
      </w:r>
      <w:r w:rsidRPr="00B63E05">
        <w:rPr>
          <w:rFonts w:asciiTheme="majorBidi" w:hAnsiTheme="majorBidi"/>
          <w:sz w:val="30"/>
          <w:szCs w:val="30"/>
          <w:cs/>
        </w:rPr>
        <w:t>หนี้สินที่เกิดจากสัญญา</w:t>
      </w:r>
      <w:r w:rsidR="002D13DB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B63E05">
        <w:rPr>
          <w:rFonts w:asciiTheme="majorBidi" w:hAnsiTheme="majorBidi"/>
          <w:sz w:val="30"/>
          <w:szCs w:val="30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2B3892DF" w14:textId="346744A9" w:rsidR="00E64F72" w:rsidRPr="00400E7C" w:rsidRDefault="00E64F72" w:rsidP="00BB293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99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th-TH"/>
        </w:rPr>
      </w:pPr>
    </w:p>
    <w:p w14:paraId="49314310" w14:textId="0353BCDF" w:rsidR="00430A61" w:rsidRPr="00496F50" w:rsidRDefault="00430A61" w:rsidP="00D578FF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496F50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1344AA0E" w14:textId="74D79F6B" w:rsidR="00FA67B5" w:rsidRDefault="00FA67B5" w:rsidP="00400E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FA67B5">
        <w:rPr>
          <w:rFonts w:asciiTheme="majorBidi" w:hAnsi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F4DECEE" w14:textId="77777777" w:rsidR="00FA67B5" w:rsidRDefault="00FA67B5" w:rsidP="00400E7C">
      <w:pPr>
        <w:tabs>
          <w:tab w:val="clear" w:pos="907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A652A7" w14:textId="77777777" w:rsidR="00BC2273" w:rsidRDefault="00BC2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3C947B" w14:textId="02940B89" w:rsidR="009A03DA" w:rsidRDefault="00FA67B5" w:rsidP="00400E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ผู้บริหารพิจารณาว่ากลุ่มบริษัทมี </w:t>
      </w:r>
      <w:r w:rsidRPr="00496F50">
        <w:rPr>
          <w:rFonts w:asciiTheme="majorBidi" w:hAnsiTheme="majorBidi" w:cstheme="majorBidi"/>
          <w:sz w:val="30"/>
          <w:szCs w:val="30"/>
        </w:rPr>
        <w:t xml:space="preserve">2 </w:t>
      </w:r>
      <w:r w:rsidRPr="00496F5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496F50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657A4D">
        <w:rPr>
          <w:rFonts w:asciiTheme="majorBidi" w:hAnsiTheme="majorBidi" w:cstheme="majorBidi"/>
          <w:sz w:val="30"/>
          <w:szCs w:val="30"/>
        </w:rPr>
        <w:br/>
      </w:r>
      <w:r w:rsidRPr="00496F50">
        <w:rPr>
          <w:rFonts w:asciiTheme="majorBidi" w:hAnsiTheme="majorBidi" w:cstheme="majorBidi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การดำเนินงานของแต่ละส่วนงานที่รายงานของกลุ่มบริษัทโดยสรุปมีดังนี้</w:t>
      </w:r>
    </w:p>
    <w:p w14:paraId="0F02968E" w14:textId="77777777" w:rsidR="00BC2273" w:rsidRPr="00496F50" w:rsidRDefault="00BC2273" w:rsidP="00400E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EB030" w14:textId="2C324FF9" w:rsidR="009A03DA" w:rsidRDefault="009A03DA" w:rsidP="00400E7C">
      <w:pPr>
        <w:pStyle w:val="ListParagraph"/>
        <w:numPr>
          <w:ilvl w:val="0"/>
          <w:numId w:val="4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i/>
          <w:iCs/>
          <w:sz w:val="30"/>
          <w:szCs w:val="30"/>
          <w:cs/>
        </w:rPr>
        <w:t>ส่วนงาน 1</w:t>
      </w:r>
      <w:r w:rsidR="00D905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39DE" w:rsidRPr="00400E7C">
        <w:rPr>
          <w:rFonts w:asciiTheme="majorBidi" w:hAnsiTheme="majorBidi" w:cstheme="majorBidi"/>
          <w:i/>
          <w:iCs/>
          <w:sz w:val="30"/>
          <w:szCs w:val="30"/>
          <w:cs/>
        </w:rPr>
        <w:t>บริการทางยกระดับ</w:t>
      </w:r>
    </w:p>
    <w:p w14:paraId="5C4A0DC8" w14:textId="0F1EB91B" w:rsidR="009A03DA" w:rsidRPr="00FA67B5" w:rsidRDefault="00FA67B5" w:rsidP="00400E7C">
      <w:pPr>
        <w:pStyle w:val="ListParagraph"/>
        <w:numPr>
          <w:ilvl w:val="0"/>
          <w:numId w:val="4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0" w:hanging="9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67B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ส่วนงาน </w:t>
      </w:r>
      <w:r w:rsidRPr="00FA67B5">
        <w:rPr>
          <w:rFonts w:asciiTheme="majorBidi" w:hAnsiTheme="majorBidi" w:cstheme="majorBidi"/>
          <w:i/>
          <w:iCs/>
          <w:sz w:val="30"/>
          <w:szCs w:val="30"/>
        </w:rPr>
        <w:t xml:space="preserve">2 </w:t>
      </w:r>
      <w:r w:rsidRPr="00FA67B5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บริการซ่อมแซมโครงสร้างพื้นฐาน</w:t>
      </w:r>
      <w:r w:rsidR="004B1FE1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และขายสินค้า</w:t>
      </w:r>
      <w:r w:rsidR="00F75475">
        <w:rPr>
          <w:rFonts w:asciiTheme="majorBidi" w:hAnsiTheme="majorBidi" w:cstheme="majorBidi" w:hint="cs"/>
          <w:i/>
          <w:iCs/>
          <w:sz w:val="30"/>
          <w:szCs w:val="30"/>
          <w:cs/>
        </w:rPr>
        <w:t>ที่เกี่ยวข้อง</w:t>
      </w:r>
    </w:p>
    <w:p w14:paraId="0E14FE13" w14:textId="77777777" w:rsidR="009A03DA" w:rsidRPr="00496F50" w:rsidRDefault="009A03DA" w:rsidP="00D9059D">
      <w:pPr>
        <w:tabs>
          <w:tab w:val="clear" w:pos="907"/>
        </w:tabs>
        <w:spacing w:line="240" w:lineRule="auto"/>
        <w:ind w:left="630" w:right="-45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D90E97" w14:textId="6879D218" w:rsidR="009A03DA" w:rsidRDefault="009A03DA" w:rsidP="00D9059D">
      <w:pPr>
        <w:tabs>
          <w:tab w:val="clear" w:pos="680"/>
          <w:tab w:val="clear" w:pos="907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</w:t>
      </w:r>
      <w:r w:rsidR="00FA67B5">
        <w:rPr>
          <w:rFonts w:asciiTheme="majorBidi" w:hAnsiTheme="majorBidi" w:cstheme="majorBidi"/>
          <w:sz w:val="30"/>
          <w:szCs w:val="30"/>
          <w:cs/>
        </w:rPr>
        <w:br/>
      </w:r>
      <w:r w:rsidRPr="00496F50">
        <w:rPr>
          <w:rFonts w:asciiTheme="majorBidi" w:hAnsiTheme="majorBidi" w:cstheme="majorBidi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F75475">
        <w:rPr>
          <w:rFonts w:asciiTheme="majorBidi" w:hAnsiTheme="majorBidi" w:cstheme="majorBidi"/>
          <w:sz w:val="30"/>
          <w:szCs w:val="30"/>
          <w:cs/>
        </w:rPr>
        <w:br/>
      </w:r>
      <w:r w:rsidRPr="00496F50">
        <w:rPr>
          <w:rFonts w:asciiTheme="majorBidi" w:hAnsiTheme="majorBidi" w:cstheme="majorBidi"/>
          <w:sz w:val="30"/>
          <w:szCs w:val="30"/>
          <w:cs/>
        </w:rPr>
        <w:t>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96F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6F50" w:rsidRPr="00496F50">
        <w:rPr>
          <w:rFonts w:asciiTheme="majorBidi" w:hAnsiTheme="majorBidi"/>
          <w:sz w:val="30"/>
          <w:szCs w:val="30"/>
          <w:cs/>
        </w:rPr>
        <w:t>ทั้งนี้การกำหนดราคาระหว่าง</w:t>
      </w:r>
      <w:r w:rsidR="00E26825">
        <w:rPr>
          <w:rFonts w:asciiTheme="majorBidi" w:hAnsiTheme="majorBidi"/>
          <w:sz w:val="30"/>
          <w:szCs w:val="30"/>
          <w:cs/>
        </w:rPr>
        <w:br/>
      </w:r>
      <w:r w:rsidR="00496F50" w:rsidRPr="00496F50">
        <w:rPr>
          <w:rFonts w:asciiTheme="majorBidi" w:hAnsiTheme="majorBidi"/>
          <w:sz w:val="30"/>
          <w:szCs w:val="30"/>
          <w:cs/>
        </w:rPr>
        <w:t>ส่วนงานเป็นไปตามการซื้อขายตามปกติธุรกิจ</w:t>
      </w:r>
    </w:p>
    <w:p w14:paraId="57763608" w14:textId="77777777" w:rsidR="00876972" w:rsidRDefault="00876972" w:rsidP="009A03D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783EB1" w14:textId="77777777" w:rsidR="00876972" w:rsidRDefault="00876972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86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sectPr w:rsidR="00876972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  <w:bookmarkStart w:id="0" w:name="_Hlk79077674"/>
    </w:p>
    <w:tbl>
      <w:tblPr>
        <w:tblW w:w="4952" w:type="pct"/>
        <w:tblLayout w:type="fixed"/>
        <w:tblLook w:val="00A0" w:firstRow="1" w:lastRow="0" w:firstColumn="1" w:lastColumn="0" w:noHBand="0" w:noVBand="0"/>
      </w:tblPr>
      <w:tblGrid>
        <w:gridCol w:w="3058"/>
        <w:gridCol w:w="1269"/>
        <w:gridCol w:w="236"/>
        <w:gridCol w:w="1117"/>
        <w:gridCol w:w="236"/>
        <w:gridCol w:w="1289"/>
        <w:gridCol w:w="236"/>
        <w:gridCol w:w="1209"/>
        <w:gridCol w:w="236"/>
        <w:gridCol w:w="1197"/>
        <w:gridCol w:w="253"/>
        <w:gridCol w:w="1186"/>
        <w:gridCol w:w="265"/>
        <w:gridCol w:w="1171"/>
        <w:gridCol w:w="239"/>
        <w:gridCol w:w="1194"/>
      </w:tblGrid>
      <w:tr w:rsidR="00852E5C" w:rsidRPr="00DC18E2" w14:paraId="71909227" w14:textId="77777777" w:rsidTr="00600D57">
        <w:trPr>
          <w:tblHeader/>
        </w:trPr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CD184" w14:textId="77777777" w:rsidR="00852E5C" w:rsidRDefault="00852E5C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938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DF31599" w14:textId="0F8AA028" w:rsidR="00852E5C" w:rsidRPr="00EF03B6" w:rsidRDefault="00852E5C" w:rsidP="002077C9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03B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52E5C" w:rsidRPr="00DC18E2" w14:paraId="6BFDAD73" w14:textId="6DC64AEF" w:rsidTr="00600D57">
        <w:trPr>
          <w:tblHeader/>
        </w:trPr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E3294" w14:textId="77777777" w:rsidR="002404BE" w:rsidRDefault="002404BE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8A74529" w14:textId="134EDF63" w:rsidR="002404BE" w:rsidRPr="000E05BB" w:rsidRDefault="002404BE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1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740B" w14:textId="2A764123" w:rsidR="002404BE" w:rsidRDefault="00852E5C" w:rsidP="002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25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บริการทางยกระดับ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505D763" w14:textId="77777777" w:rsidR="002404BE" w:rsidRDefault="002404BE" w:rsidP="002077C9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80D491" w14:textId="0C186DAD" w:rsidR="002404BE" w:rsidRDefault="00852E5C" w:rsidP="0048170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บริการซ่อมแซมโครงสร้างพื้นฐาน</w:t>
            </w:r>
            <w:r w:rsidR="00071C2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</w:t>
            </w:r>
            <w:r w:rsidR="00071C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ขายสินค้าที่เกี่ยวข้อง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784CB070" w14:textId="77777777" w:rsidR="002404BE" w:rsidRDefault="002404BE" w:rsidP="002077C9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8CC0B" w14:textId="77777777" w:rsidR="00852E5C" w:rsidRPr="00064488" w:rsidRDefault="00852E5C" w:rsidP="002077C9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ตัดรายการ</w:t>
            </w:r>
          </w:p>
          <w:p w14:paraId="01B84ABA" w14:textId="6248B59C" w:rsidR="002404BE" w:rsidRDefault="00852E5C" w:rsidP="002077C9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1617836F" w14:textId="77777777" w:rsidR="002404BE" w:rsidRDefault="002404BE" w:rsidP="002077C9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CD8A" w14:textId="518BA66C" w:rsidR="002404BE" w:rsidRDefault="00852E5C" w:rsidP="002077C9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600D57" w:rsidRPr="00DC18E2" w14:paraId="6D59CDD5" w14:textId="5B1A2B62" w:rsidTr="0048170D">
        <w:trPr>
          <w:tblHeader/>
        </w:trPr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40D55" w14:textId="4C5FD3D8" w:rsidR="00600D57" w:rsidRDefault="00600D57" w:rsidP="00600D57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500D2566" w14:textId="50031F30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9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580D73F" w14:textId="77777777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5031D1D2" w14:textId="20AE6B04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57A6C93" w14:textId="77777777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14:paraId="6E12D26B" w14:textId="10E756B3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6DFC6BC" w14:textId="1348E200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</w:tcPr>
          <w:p w14:paraId="277A366B" w14:textId="491249EF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3EF44152" w14:textId="77777777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446CD14E" w14:textId="4703CAFD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1DA68411" w14:textId="77777777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</w:tcPr>
          <w:p w14:paraId="182534C7" w14:textId="608203BE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66667D66" w14:textId="77777777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14:paraId="15FF3256" w14:textId="4DCFD762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A3AB7A6" w14:textId="77777777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39A4542A" w14:textId="319A659B" w:rsidR="00600D57" w:rsidRPr="005E29E2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600D57" w:rsidRPr="00DC18E2" w14:paraId="06ED8463" w14:textId="087BB689" w:rsidTr="00400E7C">
        <w:trPr>
          <w:trHeight w:hRule="exact" w:val="288"/>
          <w:tblHeader/>
        </w:trPr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A43D7" w14:textId="77777777" w:rsidR="00600D57" w:rsidRPr="00497AD0" w:rsidRDefault="00600D57" w:rsidP="00600D57">
            <w:pPr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938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18F5EE4" w14:textId="23406D96" w:rsidR="00600D57" w:rsidRPr="00497AD0" w:rsidRDefault="00600D57" w:rsidP="002077C9">
            <w:pPr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600D57" w:rsidRPr="00DC18E2" w14:paraId="21151616" w14:textId="1EBD5AC3" w:rsidTr="0048170D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C85AE" w14:textId="77777777" w:rsidR="00600D57" w:rsidRPr="000E05BB" w:rsidRDefault="00600D57" w:rsidP="00600D57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45A33891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77AC8461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3B57CC42" w14:textId="77777777" w:rsidR="00600D57" w:rsidRPr="000E05BB" w:rsidRDefault="00600D57" w:rsidP="002077C9">
            <w:pPr>
              <w:tabs>
                <w:tab w:val="clear" w:pos="907"/>
                <w:tab w:val="left" w:pos="729"/>
              </w:tabs>
              <w:spacing w:line="240" w:lineRule="auto"/>
              <w:ind w:left="-108" w:right="-80" w:hanging="261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B03A4BA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14:paraId="2011ABA8" w14:textId="62F14D5A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5D00EFC9" w14:textId="1A4D3C5E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</w:tcPr>
          <w:p w14:paraId="2FE50C35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7155F9F8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231E3FD4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5A835F16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</w:tcPr>
          <w:p w14:paraId="7CE3BC3C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47B9438E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14:paraId="614FB5EB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A02D25C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694CF307" w14:textId="12FD96CE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48170D" w:rsidRPr="00DC18E2" w14:paraId="79531843" w14:textId="4D90270F" w:rsidTr="0048170D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D18AB" w14:textId="77777777" w:rsidR="00600D57" w:rsidRPr="000E05BB" w:rsidRDefault="00600D57" w:rsidP="00600D57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</w:tcPr>
          <w:p w14:paraId="0E0D76CB" w14:textId="2D4EFCA0" w:rsidR="002077C9" w:rsidRPr="000E05BB" w:rsidRDefault="00B90500" w:rsidP="00207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2,458,</w:t>
            </w:r>
            <w:r w:rsidR="002077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5ACC44D4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nil"/>
              <w:left w:val="nil"/>
              <w:right w:val="nil"/>
            </w:tcBorders>
          </w:tcPr>
          <w:p w14:paraId="717DA7C8" w14:textId="3717202A" w:rsidR="00600D57" w:rsidRPr="000E05BB" w:rsidRDefault="00600D57" w:rsidP="002077C9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2,324,968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20C17D5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</w:tcPr>
          <w:p w14:paraId="6657C35A" w14:textId="647C6830" w:rsidR="00600D57" w:rsidRPr="000E05BB" w:rsidRDefault="002077C9" w:rsidP="00207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E0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0,926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32458F2" w14:textId="60F306C6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nil"/>
              <w:left w:val="nil"/>
              <w:right w:val="nil"/>
            </w:tcBorders>
          </w:tcPr>
          <w:p w14:paraId="2D2B3B28" w14:textId="78A4DB47" w:rsidR="00600D57" w:rsidRPr="000E05BB" w:rsidRDefault="00600D57" w:rsidP="002077C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B8C90CD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</w:tcPr>
          <w:p w14:paraId="1C4CF426" w14:textId="3E4208D5" w:rsidR="00600D57" w:rsidRPr="000E05BB" w:rsidRDefault="002077C9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4F3F260D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</w:tcPr>
          <w:p w14:paraId="44A3AF2B" w14:textId="668C7E60" w:rsidR="00600D57" w:rsidRPr="000E05BB" w:rsidRDefault="00600D57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5683D46B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</w:tcPr>
          <w:p w14:paraId="2E375586" w14:textId="411C48AC" w:rsidR="002077C9" w:rsidRPr="000E05BB" w:rsidRDefault="002077C9" w:rsidP="00207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2,469</w:t>
            </w:r>
            <w:r w:rsidR="00E35D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1E0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BD8BED0" w14:textId="77777777" w:rsidR="00600D57" w:rsidRPr="000E05BB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</w:tcPr>
          <w:p w14:paraId="651CEFD3" w14:textId="2ACB3B91" w:rsidR="00600D57" w:rsidRPr="000E05BB" w:rsidRDefault="00600D57" w:rsidP="00E35D96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2,325,057</w:t>
            </w:r>
          </w:p>
        </w:tc>
      </w:tr>
      <w:tr w:rsidR="00850754" w:rsidRPr="00DC18E2" w14:paraId="3CBD0756" w14:textId="2AAE53FC" w:rsidTr="002E303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6C924" w14:textId="77777777" w:rsidR="002077C9" w:rsidRPr="000E05BB" w:rsidRDefault="002077C9" w:rsidP="002077C9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7285A" w14:textId="5D9F25B3" w:rsidR="002077C9" w:rsidRPr="000E05BB" w:rsidRDefault="002077C9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F5B027E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F7F1E" w14:textId="0D39CE9E" w:rsidR="002077C9" w:rsidRPr="000E05BB" w:rsidRDefault="002077C9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F5AE9AD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A2CD0" w14:textId="554C1E7F" w:rsidR="002077C9" w:rsidRPr="00B63147" w:rsidRDefault="001E0A12" w:rsidP="00207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9,216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AC1FF6F" w14:textId="4FEE4356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F4F5D" w14:textId="531A5724" w:rsidR="002077C9" w:rsidRPr="00B63147" w:rsidRDefault="002077C9" w:rsidP="002077C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595A07D4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9E82D" w14:textId="5D439AD4" w:rsidR="002077C9" w:rsidRPr="00B63147" w:rsidRDefault="002077C9" w:rsidP="00207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1E0A12"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9,216</w:t>
            </w: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35DCC8BC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DAB96" w14:textId="2DB2F52D" w:rsidR="002077C9" w:rsidRPr="00B63147" w:rsidRDefault="002077C9" w:rsidP="00E35D96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(1,450)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117C8AC9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8A1FE" w14:textId="06B50E63" w:rsidR="002077C9" w:rsidRPr="00B63147" w:rsidRDefault="00E35D96" w:rsidP="00E35D96">
            <w:pPr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DCB7700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0F9DE" w14:textId="51B8F43B" w:rsidR="002077C9" w:rsidRPr="000E05BB" w:rsidRDefault="002077C9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50754" w:rsidRPr="00DC18E2" w14:paraId="2F3BF827" w14:textId="5614BC0B" w:rsidTr="002E303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F4323" w14:textId="77777777" w:rsidR="002077C9" w:rsidRPr="000E05BB" w:rsidRDefault="002077C9" w:rsidP="002077C9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0810D" w14:textId="4925D755" w:rsidR="002077C9" w:rsidRPr="00E35D96" w:rsidRDefault="002077C9" w:rsidP="002077C9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5D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2,458,191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E85F2B5" w14:textId="77777777" w:rsidR="002077C9" w:rsidRPr="00E35D96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75B18" w14:textId="2F4A129E" w:rsidR="002077C9" w:rsidRPr="00E35D96" w:rsidRDefault="002077C9" w:rsidP="002077C9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5D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2,324,968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3918FDE0" w14:textId="77777777" w:rsidR="002077C9" w:rsidRPr="00E35D96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15249" w14:textId="33A81672" w:rsidR="002077C9" w:rsidRPr="00B63147" w:rsidRDefault="002077C9" w:rsidP="00207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20,142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F0ADF5B" w14:textId="6FB5D09F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563B1" w14:textId="50624F64" w:rsidR="002077C9" w:rsidRPr="00B63147" w:rsidRDefault="002077C9" w:rsidP="002077C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1,539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730D5894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35363" w14:textId="55E68E92" w:rsidR="002077C9" w:rsidRPr="00B63147" w:rsidRDefault="002077C9" w:rsidP="00207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3F26C5"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9,216</w:t>
            </w: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7B12F3DF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2BC68" w14:textId="1B76058C" w:rsidR="002077C9" w:rsidRPr="00B63147" w:rsidRDefault="002077C9" w:rsidP="00E35D96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(1,450)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4CA2A823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ED2CD" w14:textId="23B092FB" w:rsidR="002077C9" w:rsidRPr="00B63147" w:rsidRDefault="00E35D96" w:rsidP="00207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2,469,</w:t>
            </w:r>
            <w:r w:rsidR="001E0A12"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069F663" w14:textId="77777777" w:rsidR="002077C9" w:rsidRPr="00E35D96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E0DCE" w14:textId="10B15284" w:rsidR="002077C9" w:rsidRPr="00E35D96" w:rsidRDefault="002077C9" w:rsidP="00E35D96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5D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2,325,057</w:t>
            </w:r>
          </w:p>
        </w:tc>
      </w:tr>
      <w:tr w:rsidR="00850754" w:rsidRPr="00DC18E2" w14:paraId="6D04D58D" w14:textId="0C50799F" w:rsidTr="002E303E">
        <w:trPr>
          <w:trHeight w:hRule="exact" w:val="288"/>
        </w:trPr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BB6AD" w14:textId="77777777" w:rsidR="002077C9" w:rsidRPr="000E05BB" w:rsidRDefault="002077C9" w:rsidP="002077C9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F43BEC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0882EFD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1B821F" w14:textId="77777777" w:rsidR="002077C9" w:rsidRPr="000E05BB" w:rsidRDefault="002077C9" w:rsidP="002077C9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6DA2F11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1B3EE8" w14:textId="25F81794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59E98626" w14:textId="0C8E81EE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B997D1" w14:textId="77777777" w:rsidR="002077C9" w:rsidRPr="00B63147" w:rsidRDefault="002077C9" w:rsidP="002077C9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70DED5D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3BB424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367AA8FD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B1B892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2F027788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5670A1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D2B75E1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5604B7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077C9" w:rsidRPr="00DC18E2" w14:paraId="736E8311" w14:textId="73A9E14D" w:rsidTr="0048170D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18173" w14:textId="77777777" w:rsidR="002077C9" w:rsidRPr="000E05BB" w:rsidRDefault="002077C9" w:rsidP="002077C9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1A3B0101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80A9EFD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3D67A0AB" w14:textId="48BBCEB5" w:rsidR="002077C9" w:rsidRPr="000E05BB" w:rsidRDefault="002077C9" w:rsidP="002077C9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42C6DB1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14:paraId="655CEF84" w14:textId="4AC3D075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B76047F" w14:textId="7A493400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</w:tcPr>
          <w:p w14:paraId="64416A24" w14:textId="77777777" w:rsidR="002077C9" w:rsidRPr="00B63147" w:rsidRDefault="002077C9" w:rsidP="002077C9">
            <w:pPr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A90E287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65C40271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2B9E87FD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</w:tcPr>
          <w:p w14:paraId="7BD3ADB4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02BBC675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14:paraId="573542FA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1576257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00645E34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2077C9" w:rsidRPr="00DC18E2" w14:paraId="1FE49AF6" w14:textId="06B3B8FB" w:rsidTr="0048170D">
        <w:trPr>
          <w:trHeight w:val="110"/>
        </w:trPr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72121" w14:textId="77777777" w:rsidR="002077C9" w:rsidRPr="000E05BB" w:rsidRDefault="002077C9" w:rsidP="002077C9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ประเภทของบริการหลัก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3E3E465B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50332B3F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425F94E1" w14:textId="77777777" w:rsidR="002077C9" w:rsidRPr="000E05BB" w:rsidRDefault="002077C9" w:rsidP="002077C9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51C4E7C2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14:paraId="529852EF" w14:textId="6A34E033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940DDBD" w14:textId="395D7D2F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</w:tcPr>
          <w:p w14:paraId="418E276B" w14:textId="77777777" w:rsidR="002077C9" w:rsidRPr="00B63147" w:rsidRDefault="002077C9" w:rsidP="002077C9">
            <w:pPr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3A150758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74A2FBCD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2BA2D8B1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</w:tcPr>
          <w:p w14:paraId="215FC376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71DA5271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14:paraId="37CC28A9" w14:textId="77777777" w:rsidR="002077C9" w:rsidRPr="00B63147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E40AD11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023C3E92" w14:textId="77777777" w:rsidR="002077C9" w:rsidRPr="000E05BB" w:rsidRDefault="002077C9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48170D" w:rsidRPr="00DC18E2" w14:paraId="4E856222" w14:textId="13FD7FAD" w:rsidTr="0048170D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98205" w14:textId="77777777" w:rsidR="002077C9" w:rsidRPr="000E05BB" w:rsidRDefault="002077C9" w:rsidP="002077C9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329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บริการทางยกระดับ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</w:tcPr>
          <w:p w14:paraId="73ACB807" w14:textId="753D6367" w:rsidR="002077C9" w:rsidRPr="005E29E2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2,458,191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89BCE8B" w14:textId="77777777" w:rsidR="002077C9" w:rsidRPr="005E29E2" w:rsidRDefault="002077C9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nil"/>
              <w:left w:val="nil"/>
              <w:right w:val="nil"/>
            </w:tcBorders>
          </w:tcPr>
          <w:p w14:paraId="7CE02C13" w14:textId="5CC2BEF7" w:rsidR="002077C9" w:rsidRPr="005E29E2" w:rsidRDefault="002077C9" w:rsidP="00E35D96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2,324,968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C88DB39" w14:textId="77777777" w:rsidR="002077C9" w:rsidRPr="005E29E2" w:rsidRDefault="002077C9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</w:tcPr>
          <w:p w14:paraId="30F33247" w14:textId="688A7B86" w:rsidR="002077C9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1ECA792" w14:textId="38B27304" w:rsidR="002077C9" w:rsidRPr="00B63147" w:rsidRDefault="002077C9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nil"/>
              <w:left w:val="nil"/>
              <w:right w:val="nil"/>
            </w:tcBorders>
          </w:tcPr>
          <w:p w14:paraId="42F00CE9" w14:textId="68A0519A" w:rsidR="002077C9" w:rsidRPr="00B63147" w:rsidRDefault="002077C9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77FBF16" w14:textId="77777777" w:rsidR="002077C9" w:rsidRPr="00B63147" w:rsidRDefault="002077C9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</w:tcPr>
          <w:p w14:paraId="254E1C6B" w14:textId="264C1C49" w:rsidR="002077C9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40A4EE1E" w14:textId="77777777" w:rsidR="002077C9" w:rsidRPr="00B63147" w:rsidRDefault="002077C9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</w:tcPr>
          <w:p w14:paraId="124FC60D" w14:textId="7C010EAD" w:rsidR="002077C9" w:rsidRPr="00B63147" w:rsidRDefault="002077C9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196D8956" w14:textId="77777777" w:rsidR="002077C9" w:rsidRPr="00B63147" w:rsidRDefault="002077C9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</w:tcPr>
          <w:p w14:paraId="7F17CC76" w14:textId="77AC580F" w:rsidR="002077C9" w:rsidRPr="00B63147" w:rsidRDefault="00E35D96" w:rsidP="00E35D96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2,458,191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F0BC90C" w14:textId="77777777" w:rsidR="002077C9" w:rsidRPr="005E29E2" w:rsidRDefault="002077C9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</w:tcPr>
          <w:p w14:paraId="122CA6B5" w14:textId="63017F7F" w:rsidR="002077C9" w:rsidRPr="005E29E2" w:rsidRDefault="002077C9" w:rsidP="00E35D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2,324,968</w:t>
            </w:r>
          </w:p>
        </w:tc>
      </w:tr>
      <w:tr w:rsidR="00850754" w:rsidRPr="00DC18E2" w14:paraId="150460C4" w14:textId="76D7CD79" w:rsidTr="002E303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AF3D8" w14:textId="77777777" w:rsidR="00EE0371" w:rsidRDefault="00E35D96" w:rsidP="00E35D96">
            <w:pPr>
              <w:spacing w:line="240" w:lineRule="auto"/>
              <w:ind w:right="-80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A329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บริการซ่อมแซมโครงสร้างพื้นฐาน</w:t>
            </w:r>
          </w:p>
          <w:p w14:paraId="6E12866B" w14:textId="031AADBE" w:rsidR="00E35D96" w:rsidRPr="000E05BB" w:rsidRDefault="00EE0371" w:rsidP="00E35D9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และขายสินค้าที่เกี่ยวข้อง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A490D" w14:textId="77777777" w:rsidR="00EE0371" w:rsidRDefault="00EE0371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1585DF7" w14:textId="3A1F8190" w:rsidR="00E35D96" w:rsidRPr="005E29E2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7BE34A7B" w14:textId="77777777" w:rsidR="00E35D96" w:rsidRPr="005E29E2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6E81F" w14:textId="77777777" w:rsidR="00EE0371" w:rsidRDefault="00EE0371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88D5552" w14:textId="08FC3982" w:rsidR="00E35D96" w:rsidRPr="005E29E2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706FC6BE" w14:textId="77777777" w:rsidR="00E35D96" w:rsidRPr="005E29E2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1CECA" w14:textId="77777777" w:rsidR="00EE0371" w:rsidRDefault="00EE0371" w:rsidP="00E35D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45D6E76" w14:textId="6575D5A4" w:rsidR="00E35D96" w:rsidRPr="00B63147" w:rsidRDefault="00E35D96" w:rsidP="00E35D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20,142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A248F3F" w14:textId="7CDC8EC1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7FF75" w14:textId="77777777" w:rsidR="00EE0371" w:rsidRDefault="00EE0371" w:rsidP="00E35D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C8E163D" w14:textId="2517E139" w:rsidR="00E35D96" w:rsidRPr="00B63147" w:rsidRDefault="00E35D96" w:rsidP="00E35D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1,539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47A22DF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66C59" w14:textId="77777777" w:rsidR="00EE0371" w:rsidRDefault="00EE0371" w:rsidP="00E35D96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E7295C5" w14:textId="249EFAC0" w:rsidR="00E35D96" w:rsidRPr="00B63147" w:rsidRDefault="00E35D96" w:rsidP="00E35D96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F26C5"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9,216</w:t>
            </w: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1CE88B33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EC76F" w14:textId="77777777" w:rsidR="00EE0371" w:rsidRDefault="00EE0371" w:rsidP="00E35D96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030D4D5" w14:textId="1EA9C532" w:rsidR="00E35D96" w:rsidRPr="00B63147" w:rsidRDefault="00E35D96" w:rsidP="00E35D96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(1,450)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0C61B6CA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E84D4" w14:textId="77777777" w:rsidR="00EE0371" w:rsidRDefault="00EE0371" w:rsidP="00DE52C9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FF29F6E" w14:textId="3C870F9B" w:rsidR="00E35D96" w:rsidRPr="00B63147" w:rsidRDefault="00DE52C9" w:rsidP="00DE52C9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20CDD"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0,926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9DB1E32" w14:textId="77777777" w:rsidR="00E35D96" w:rsidRPr="005E29E2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33BEF" w14:textId="77777777" w:rsidR="00EE0371" w:rsidRDefault="00EE0371" w:rsidP="00E35D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62238D5" w14:textId="1FB5C92B" w:rsidR="00E35D96" w:rsidRPr="005E29E2" w:rsidRDefault="00E35D96" w:rsidP="00E35D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</w:p>
        </w:tc>
      </w:tr>
      <w:tr w:rsidR="00850754" w:rsidRPr="00DC18E2" w14:paraId="2C31592D" w14:textId="4D426E34" w:rsidTr="002E303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0F48D" w14:textId="77777777" w:rsidR="00E35D96" w:rsidRPr="000E05BB" w:rsidRDefault="00E35D96" w:rsidP="00E35D9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A2E4B" w14:textId="74B71937" w:rsidR="00E35D96" w:rsidRPr="005E29E2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5D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2,458,191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5DD2AA0" w14:textId="77777777" w:rsidR="00E35D96" w:rsidRPr="005E29E2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1C355" w14:textId="262B0D24" w:rsidR="00E35D96" w:rsidRPr="005E29E2" w:rsidRDefault="00E35D96" w:rsidP="00E35D96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9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2,324,968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5554D1E" w14:textId="77777777" w:rsidR="00E35D96" w:rsidRPr="005E29E2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6CE30" w14:textId="1715BB2C" w:rsidR="00E35D96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20,142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C9AD426" w14:textId="7F637184" w:rsidR="00E35D96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925B1" w14:textId="2D7EFEC8" w:rsidR="00E35D96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1,539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2418ED8" w14:textId="77777777" w:rsidR="00E35D96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820BE" w14:textId="6C40693E" w:rsidR="00E35D96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3F26C5"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9,216</w:t>
            </w: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471CD7D0" w14:textId="77777777" w:rsidR="00E35D96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028A5" w14:textId="2EFC2B10" w:rsidR="00E35D96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(1,450)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0D741E55" w14:textId="77777777" w:rsidR="00E35D96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8A9BA2" w14:textId="2C9123B0" w:rsidR="00E35D96" w:rsidRPr="00B63147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</w:t>
            </w:r>
            <w:r w:rsidR="00DE52C9"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69,</w:t>
            </w:r>
            <w:r w:rsidR="0005057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881480E" w14:textId="77777777" w:rsidR="00E35D96" w:rsidRPr="00E35D96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60F63" w14:textId="0BBE309D" w:rsidR="00E35D96" w:rsidRPr="00E35D96" w:rsidRDefault="00E35D96" w:rsidP="00E35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5D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2,325,057</w:t>
            </w:r>
          </w:p>
        </w:tc>
      </w:tr>
      <w:tr w:rsidR="00850754" w:rsidRPr="00DC18E2" w14:paraId="71C432C9" w14:textId="77777777" w:rsidTr="002E303E">
        <w:trPr>
          <w:trHeight w:hRule="exact" w:val="221"/>
        </w:trPr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2EA6A" w14:textId="77777777" w:rsidR="00E35D96" w:rsidRPr="000E05BB" w:rsidRDefault="00E35D96" w:rsidP="00E35D9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" w:type="pct"/>
            <w:tcBorders>
              <w:top w:val="double" w:sz="4" w:space="0" w:color="auto"/>
              <w:left w:val="nil"/>
              <w:right w:val="nil"/>
            </w:tcBorders>
          </w:tcPr>
          <w:p w14:paraId="7CA7ADC9" w14:textId="77777777" w:rsidR="00E35D96" w:rsidRPr="005E29E2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47C2EA96" w14:textId="77777777" w:rsidR="00E35D96" w:rsidRPr="005E29E2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double" w:sz="4" w:space="0" w:color="auto"/>
              <w:left w:val="nil"/>
              <w:right w:val="nil"/>
            </w:tcBorders>
          </w:tcPr>
          <w:p w14:paraId="1BAE4BFE" w14:textId="77777777" w:rsidR="00E35D96" w:rsidRPr="005E29E2" w:rsidRDefault="00E35D96" w:rsidP="00E35D96">
            <w:pPr>
              <w:tabs>
                <w:tab w:val="clear" w:pos="907"/>
                <w:tab w:val="left" w:pos="909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08A61E67" w14:textId="77777777" w:rsidR="00E35D96" w:rsidRPr="005E29E2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double" w:sz="4" w:space="0" w:color="auto"/>
              <w:left w:val="nil"/>
              <w:right w:val="nil"/>
            </w:tcBorders>
          </w:tcPr>
          <w:p w14:paraId="67E901B3" w14:textId="77777777" w:rsidR="00E35D96" w:rsidRPr="00B63147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70F31747" w14:textId="77777777" w:rsidR="00E35D96" w:rsidRPr="00B63147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  <w:left w:val="nil"/>
              <w:right w:val="nil"/>
            </w:tcBorders>
          </w:tcPr>
          <w:p w14:paraId="38D0E42C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40CE3CAF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double" w:sz="4" w:space="0" w:color="auto"/>
              <w:left w:val="nil"/>
              <w:right w:val="nil"/>
            </w:tcBorders>
          </w:tcPr>
          <w:p w14:paraId="42FAD11A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2B34AFE2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double" w:sz="4" w:space="0" w:color="auto"/>
              <w:left w:val="nil"/>
              <w:right w:val="nil"/>
            </w:tcBorders>
          </w:tcPr>
          <w:p w14:paraId="1F4C37FC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4A0C91F1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F47AAC2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B6EB702" w14:textId="77777777" w:rsidR="00E35D96" w:rsidRPr="005E29E2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nil"/>
              <w:right w:val="nil"/>
            </w:tcBorders>
          </w:tcPr>
          <w:p w14:paraId="416F9C19" w14:textId="77777777" w:rsidR="00E35D96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35D96" w:rsidRPr="00DC18E2" w14:paraId="617968AF" w14:textId="77777777" w:rsidTr="0048170D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E10A4" w14:textId="1F07B215" w:rsidR="00E35D96" w:rsidRPr="000E05BB" w:rsidRDefault="00B43900" w:rsidP="00E35D9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441" w:type="pct"/>
            <w:tcBorders>
              <w:left w:val="nil"/>
              <w:right w:val="nil"/>
            </w:tcBorders>
          </w:tcPr>
          <w:p w14:paraId="7481213E" w14:textId="77777777" w:rsidR="00E35D96" w:rsidRPr="005E29E2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18E5342C" w14:textId="77777777" w:rsidR="00E35D96" w:rsidRPr="005E29E2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left w:val="nil"/>
              <w:right w:val="nil"/>
            </w:tcBorders>
          </w:tcPr>
          <w:p w14:paraId="2C0F3E26" w14:textId="77777777" w:rsidR="00E35D96" w:rsidRPr="005E29E2" w:rsidRDefault="00E35D96" w:rsidP="00E35D96">
            <w:pPr>
              <w:tabs>
                <w:tab w:val="clear" w:pos="907"/>
                <w:tab w:val="left" w:pos="909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5FCFFA31" w14:textId="77777777" w:rsidR="00E35D96" w:rsidRPr="005E29E2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</w:tcPr>
          <w:p w14:paraId="48BE0118" w14:textId="77777777" w:rsidR="00E35D96" w:rsidRPr="00B63147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3C3CC0A6" w14:textId="77777777" w:rsidR="00E35D96" w:rsidRPr="00B63147" w:rsidRDefault="00E35D96" w:rsidP="00E35D96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</w:tcPr>
          <w:p w14:paraId="01B76C5C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74C4C6E8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</w:tcPr>
          <w:p w14:paraId="3C0FA90C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FD4F804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left w:val="nil"/>
              <w:right w:val="nil"/>
            </w:tcBorders>
          </w:tcPr>
          <w:p w14:paraId="683B964E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1021AE8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left w:val="nil"/>
              <w:right w:val="nil"/>
            </w:tcBorders>
            <w:shd w:val="clear" w:color="auto" w:fill="auto"/>
          </w:tcPr>
          <w:p w14:paraId="58CF17B0" w14:textId="77777777" w:rsidR="00E35D96" w:rsidRPr="00B63147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BCC99E0" w14:textId="77777777" w:rsidR="00E35D96" w:rsidRPr="005E29E2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</w:tcPr>
          <w:p w14:paraId="1337DF2C" w14:textId="77777777" w:rsidR="00E35D96" w:rsidRDefault="00E35D96" w:rsidP="00E35D96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72B92" w:rsidRPr="00DC18E2" w14:paraId="4C5F8DAA" w14:textId="77777777" w:rsidTr="0048170D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03446" w14:textId="60B4A792" w:rsidR="00172B92" w:rsidRPr="00B43900" w:rsidRDefault="00172B92" w:rsidP="00172B9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41" w:type="pct"/>
            <w:tcBorders>
              <w:left w:val="nil"/>
              <w:right w:val="nil"/>
            </w:tcBorders>
          </w:tcPr>
          <w:p w14:paraId="6A022A55" w14:textId="36A8A14B" w:rsidR="00172B92" w:rsidRPr="000D56B6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2,458,191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701EF4F7" w14:textId="77777777" w:rsidR="00172B92" w:rsidRPr="000D56B6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left w:val="nil"/>
              <w:right w:val="nil"/>
            </w:tcBorders>
          </w:tcPr>
          <w:p w14:paraId="6EA88BC2" w14:textId="7E409DC0" w:rsidR="00172B92" w:rsidRPr="000D56B6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2,324,968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53067E32" w14:textId="77777777" w:rsidR="00172B92" w:rsidRPr="000D56B6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</w:tcPr>
          <w:p w14:paraId="3B243395" w14:textId="088D93FF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6,020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76DBB8C9" w14:textId="77777777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</w:tcPr>
          <w:p w14:paraId="664CF92B" w14:textId="217A3842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31FFD418" w14:textId="77777777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</w:tcPr>
          <w:p w14:paraId="3E785EA8" w14:textId="68CD0375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2AD426E1" w14:textId="77777777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left w:val="nil"/>
              <w:right w:val="nil"/>
            </w:tcBorders>
          </w:tcPr>
          <w:p w14:paraId="27E44308" w14:textId="1C0A8449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7AEC53B5" w14:textId="77777777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left w:val="nil"/>
              <w:right w:val="nil"/>
            </w:tcBorders>
            <w:shd w:val="clear" w:color="auto" w:fill="auto"/>
          </w:tcPr>
          <w:p w14:paraId="575443BC" w14:textId="5712EA2F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2,464,211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6B75C3C" w14:textId="77777777" w:rsidR="00172B92" w:rsidRPr="000D56B6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</w:tcPr>
          <w:p w14:paraId="535A5AF0" w14:textId="3A742F01" w:rsidR="00172B92" w:rsidRPr="000D56B6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2,324,968</w:t>
            </w:r>
          </w:p>
        </w:tc>
      </w:tr>
      <w:tr w:rsidR="000D56B6" w:rsidRPr="00DC18E2" w14:paraId="76D1A841" w14:textId="77777777" w:rsidTr="0048170D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212FA" w14:textId="0D8D6D4D" w:rsidR="000D56B6" w:rsidRPr="000E05BB" w:rsidRDefault="000D56B6" w:rsidP="000D56B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</w:tcPr>
          <w:p w14:paraId="086EB4E6" w14:textId="163C17ED" w:rsidR="000D56B6" w:rsidRPr="000D56B6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3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1A1E9840" w14:textId="77777777" w:rsidR="000D56B6" w:rsidRPr="000D56B6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left w:val="nil"/>
              <w:bottom w:val="single" w:sz="4" w:space="0" w:color="auto"/>
              <w:right w:val="nil"/>
            </w:tcBorders>
          </w:tcPr>
          <w:p w14:paraId="22C387AC" w14:textId="1A6E9B6B" w:rsidR="000D56B6" w:rsidRPr="000D56B6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4238A2B5" w14:textId="77777777" w:rsidR="000D56B6" w:rsidRPr="000D56B6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left w:val="nil"/>
              <w:bottom w:val="single" w:sz="4" w:space="0" w:color="auto"/>
              <w:right w:val="nil"/>
            </w:tcBorders>
          </w:tcPr>
          <w:p w14:paraId="11C6CFB3" w14:textId="665EF5B9" w:rsidR="000D56B6" w:rsidRPr="00B63147" w:rsidRDefault="00C86577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14,122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131AC69E" w14:textId="77777777" w:rsidR="000D56B6" w:rsidRPr="00B63147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left w:val="nil"/>
              <w:bottom w:val="single" w:sz="4" w:space="0" w:color="auto"/>
              <w:right w:val="nil"/>
            </w:tcBorders>
          </w:tcPr>
          <w:p w14:paraId="054264E8" w14:textId="47FDF864" w:rsidR="000D56B6" w:rsidRPr="00B63147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1,539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5F25D306" w14:textId="77777777" w:rsidR="000D56B6" w:rsidRPr="00B63147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left w:val="nil"/>
              <w:bottom w:val="single" w:sz="4" w:space="0" w:color="auto"/>
              <w:right w:val="nil"/>
            </w:tcBorders>
          </w:tcPr>
          <w:p w14:paraId="491D769B" w14:textId="752EE865" w:rsidR="000D56B6" w:rsidRPr="00B63147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(9,216)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A5BE198" w14:textId="77777777" w:rsidR="000D56B6" w:rsidRPr="00B63147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left w:val="nil"/>
              <w:bottom w:val="single" w:sz="4" w:space="0" w:color="auto"/>
              <w:right w:val="nil"/>
            </w:tcBorders>
          </w:tcPr>
          <w:p w14:paraId="01EA2A10" w14:textId="23966341" w:rsidR="000D56B6" w:rsidRPr="00B63147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(1,450)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F5C50E0" w14:textId="77777777" w:rsidR="000D56B6" w:rsidRPr="00B63147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76988" w14:textId="46168086" w:rsidR="000D56B6" w:rsidRPr="00B63147" w:rsidRDefault="000C5EF2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4,906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42B8742D" w14:textId="77777777" w:rsidR="000D56B6" w:rsidRPr="000D56B6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left w:val="nil"/>
              <w:bottom w:val="single" w:sz="4" w:space="0" w:color="auto"/>
              <w:right w:val="nil"/>
            </w:tcBorders>
          </w:tcPr>
          <w:p w14:paraId="394DC029" w14:textId="1DA93AB3" w:rsidR="000D56B6" w:rsidRPr="000D56B6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</w:p>
        </w:tc>
      </w:tr>
      <w:tr w:rsidR="0048170D" w:rsidRPr="00DC18E2" w14:paraId="395B2461" w14:textId="77777777" w:rsidTr="0048170D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8AAC9" w14:textId="0CEDBA90" w:rsidR="00172B92" w:rsidRPr="00B43900" w:rsidRDefault="00172B92" w:rsidP="00172B92">
            <w:pPr>
              <w:spacing w:line="240" w:lineRule="auto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439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CA2F6" w14:textId="003DAF49" w:rsidR="00172B92" w:rsidRPr="003B3D3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B3D3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2,458,191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31B464DA" w14:textId="77777777" w:rsidR="00172B92" w:rsidRPr="003B3D3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DBC7C" w14:textId="597A3738" w:rsidR="00172B92" w:rsidRPr="003B3D3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B3D3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2,324,968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0884D138" w14:textId="77777777" w:rsidR="00172B92" w:rsidRPr="003B3D3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5B01AC" w14:textId="71CF4E5F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20,142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405C0365" w14:textId="77777777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FB005A" w14:textId="1F784A26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1,539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4C493B2F" w14:textId="77777777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066A6" w14:textId="64C15E5B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(9,216)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31EA959" w14:textId="77777777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39A45" w14:textId="694DBEFE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631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(1,450)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645201DC" w14:textId="77777777" w:rsidR="00172B92" w:rsidRPr="00B6314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E48FD" w14:textId="0BAEDF59" w:rsidR="00172B92" w:rsidRPr="00172B92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00E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2,469,117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9E2D33F" w14:textId="77777777" w:rsidR="00172B92" w:rsidRPr="003B3D3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F00B5" w14:textId="65CC5E75" w:rsidR="00172B92" w:rsidRPr="003B3D37" w:rsidRDefault="00172B92" w:rsidP="00172B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B3D3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2,325,057</w:t>
            </w:r>
          </w:p>
        </w:tc>
      </w:tr>
      <w:tr w:rsidR="000D56B6" w:rsidRPr="00DC18E2" w14:paraId="4F780CD7" w14:textId="77777777" w:rsidTr="0048170D">
        <w:tc>
          <w:tcPr>
            <w:tcW w:w="1062" w:type="pct"/>
            <w:noWrap/>
            <w:vAlign w:val="bottom"/>
          </w:tcPr>
          <w:p w14:paraId="2CD4982F" w14:textId="77777777" w:rsidR="000D56B6" w:rsidRDefault="000D56B6" w:rsidP="000D56B6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กำไร</w:t>
            </w:r>
            <w:r w:rsidRPr="001561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1561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ตามส่วนงาน</w:t>
            </w:r>
          </w:p>
          <w:p w14:paraId="35135B44" w14:textId="69E3E901" w:rsidR="000D56B6" w:rsidRPr="001561CA" w:rsidRDefault="000D56B6" w:rsidP="000D56B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441" w:type="pct"/>
          </w:tcPr>
          <w:p w14:paraId="42A10D8E" w14:textId="043BAF43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3E5E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1,130,</w:t>
            </w:r>
            <w:r w:rsidR="004D1B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292</w:t>
            </w:r>
          </w:p>
        </w:tc>
        <w:tc>
          <w:tcPr>
            <w:tcW w:w="82" w:type="pct"/>
          </w:tcPr>
          <w:p w14:paraId="3791CFDC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6FE00B80" w14:textId="69DB6BFF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1,254,641</w:t>
            </w:r>
          </w:p>
        </w:tc>
        <w:tc>
          <w:tcPr>
            <w:tcW w:w="82" w:type="pct"/>
          </w:tcPr>
          <w:p w14:paraId="012632E0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5DB127F9" w14:textId="77777777" w:rsidR="000D56B6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17A7B24" w14:textId="104A2FA2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(1,157)</w:t>
            </w:r>
          </w:p>
        </w:tc>
        <w:tc>
          <w:tcPr>
            <w:tcW w:w="82" w:type="pct"/>
          </w:tcPr>
          <w:p w14:paraId="42D2DDA9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2E8E699C" w14:textId="59175BE9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(2,966)</w:t>
            </w:r>
          </w:p>
        </w:tc>
        <w:tc>
          <w:tcPr>
            <w:tcW w:w="82" w:type="pct"/>
          </w:tcPr>
          <w:p w14:paraId="2876534D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</w:tcPr>
          <w:p w14:paraId="5E666B57" w14:textId="472763D0" w:rsidR="000D56B6" w:rsidRPr="00BB1A5F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 w:rsidRPr="00BB1A5F"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  <w:br/>
            </w:r>
            <w:r w:rsidRPr="00C405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(1,111)</w:t>
            </w:r>
          </w:p>
        </w:tc>
        <w:tc>
          <w:tcPr>
            <w:tcW w:w="88" w:type="pct"/>
          </w:tcPr>
          <w:p w14:paraId="1A30D58E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</w:tcPr>
          <w:p w14:paraId="5E7D601B" w14:textId="2D27A51A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0ADCDC81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5603FB88" w14:textId="5F108283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>1,</w:t>
            </w:r>
            <w:r w:rsidR="004D1B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</w:t>
            </w:r>
            <w:r w:rsidR="002C64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</w:p>
        </w:tc>
        <w:tc>
          <w:tcPr>
            <w:tcW w:w="83" w:type="pct"/>
          </w:tcPr>
          <w:p w14:paraId="71D572DC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24A455B0" w14:textId="4C3305D9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1,251,675</w:t>
            </w:r>
          </w:p>
        </w:tc>
      </w:tr>
      <w:tr w:rsidR="000D56B6" w:rsidRPr="00DC18E2" w14:paraId="7B37E5A2" w14:textId="77777777" w:rsidTr="0048170D">
        <w:tc>
          <w:tcPr>
            <w:tcW w:w="1062" w:type="pct"/>
            <w:noWrap/>
            <w:vAlign w:val="bottom"/>
          </w:tcPr>
          <w:p w14:paraId="2F4E5098" w14:textId="208BADD5" w:rsidR="000D56B6" w:rsidRPr="001561CA" w:rsidRDefault="000D56B6" w:rsidP="000D56B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41" w:type="pct"/>
          </w:tcPr>
          <w:p w14:paraId="6A7694A8" w14:textId="6CFEB660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23,014</w:t>
            </w:r>
          </w:p>
        </w:tc>
        <w:tc>
          <w:tcPr>
            <w:tcW w:w="82" w:type="pct"/>
          </w:tcPr>
          <w:p w14:paraId="6231EF22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30AFE017" w14:textId="659B41AC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22,969</w:t>
            </w:r>
          </w:p>
        </w:tc>
        <w:tc>
          <w:tcPr>
            <w:tcW w:w="82" w:type="pct"/>
          </w:tcPr>
          <w:p w14:paraId="6634AC0B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0DB90C19" w14:textId="2F3576AA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370</w:t>
            </w:r>
          </w:p>
        </w:tc>
        <w:tc>
          <w:tcPr>
            <w:tcW w:w="82" w:type="pct"/>
          </w:tcPr>
          <w:p w14:paraId="0F11D65B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3A59082C" w14:textId="702DDF8B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82" w:type="pct"/>
          </w:tcPr>
          <w:p w14:paraId="049B52C9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</w:tcPr>
          <w:p w14:paraId="55C3917B" w14:textId="572B1C1E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</w:tcPr>
          <w:p w14:paraId="4AB0F8D2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</w:tcPr>
          <w:p w14:paraId="024661AA" w14:textId="64F5A80A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611D7446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42028024" w14:textId="2C0D84FB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23,384</w:t>
            </w:r>
          </w:p>
        </w:tc>
        <w:tc>
          <w:tcPr>
            <w:tcW w:w="83" w:type="pct"/>
          </w:tcPr>
          <w:p w14:paraId="74FAC655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5397A23D" w14:textId="3B6C3399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22,970</w:t>
            </w:r>
          </w:p>
        </w:tc>
      </w:tr>
      <w:tr w:rsidR="000D56B6" w:rsidRPr="00DC18E2" w14:paraId="11367D18" w14:textId="77777777" w:rsidTr="0048170D">
        <w:tc>
          <w:tcPr>
            <w:tcW w:w="1062" w:type="pct"/>
            <w:noWrap/>
            <w:vAlign w:val="bottom"/>
          </w:tcPr>
          <w:p w14:paraId="2A717223" w14:textId="2B93B437" w:rsidR="000D56B6" w:rsidRPr="001561CA" w:rsidRDefault="000D56B6" w:rsidP="000D56B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41" w:type="pct"/>
          </w:tcPr>
          <w:p w14:paraId="5D346CF9" w14:textId="1B73395C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20,590</w:t>
            </w:r>
          </w:p>
        </w:tc>
        <w:tc>
          <w:tcPr>
            <w:tcW w:w="82" w:type="pct"/>
          </w:tcPr>
          <w:p w14:paraId="3F457881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672CC3DA" w14:textId="630B623A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22,416</w:t>
            </w:r>
          </w:p>
        </w:tc>
        <w:tc>
          <w:tcPr>
            <w:tcW w:w="82" w:type="pct"/>
          </w:tcPr>
          <w:p w14:paraId="3B627DFA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4C87BC5B" w14:textId="0ACE14C3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 w:rsidR="002C64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82" w:type="pct"/>
          </w:tcPr>
          <w:p w14:paraId="0E51D56A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7474FBA0" w14:textId="06808D8B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82" w:type="pct"/>
          </w:tcPr>
          <w:p w14:paraId="46E62B33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</w:tcPr>
          <w:p w14:paraId="071429F5" w14:textId="2BE2869D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</w:tcPr>
          <w:p w14:paraId="2B9A5B18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</w:tcPr>
          <w:p w14:paraId="5BA57F4F" w14:textId="3F3C806B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7711E07F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03DE706F" w14:textId="7A0B638C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20,871</w:t>
            </w:r>
          </w:p>
        </w:tc>
        <w:tc>
          <w:tcPr>
            <w:tcW w:w="83" w:type="pct"/>
          </w:tcPr>
          <w:p w14:paraId="078C1564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241D403F" w14:textId="3675DBAD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22,580</w:t>
            </w:r>
          </w:p>
        </w:tc>
      </w:tr>
      <w:tr w:rsidR="000D56B6" w:rsidRPr="00DC18E2" w14:paraId="1E690E3C" w14:textId="77777777" w:rsidTr="0048170D">
        <w:tc>
          <w:tcPr>
            <w:tcW w:w="1062" w:type="pct"/>
            <w:noWrap/>
            <w:vAlign w:val="bottom"/>
          </w:tcPr>
          <w:p w14:paraId="1D8D6D7E" w14:textId="77777777" w:rsidR="000D56B6" w:rsidRDefault="000D56B6" w:rsidP="000D56B6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</w:t>
            </w:r>
          </w:p>
          <w:p w14:paraId="7269AAC7" w14:textId="2271BDAA" w:rsidR="000D56B6" w:rsidRPr="001561CA" w:rsidRDefault="000D56B6" w:rsidP="000D56B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ในการใช้ทางยกระดับ</w:t>
            </w:r>
          </w:p>
        </w:tc>
        <w:tc>
          <w:tcPr>
            <w:tcW w:w="441" w:type="pct"/>
          </w:tcPr>
          <w:p w14:paraId="5AC982D0" w14:textId="3AA5F79E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086A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699,040</w:t>
            </w:r>
          </w:p>
        </w:tc>
        <w:tc>
          <w:tcPr>
            <w:tcW w:w="82" w:type="pct"/>
          </w:tcPr>
          <w:p w14:paraId="7FAC3C67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0D962944" w14:textId="1F84D110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500,878</w:t>
            </w:r>
          </w:p>
        </w:tc>
        <w:tc>
          <w:tcPr>
            <w:tcW w:w="82" w:type="pct"/>
          </w:tcPr>
          <w:p w14:paraId="54B9D444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7811283D" w14:textId="2C04D9E6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>-</w:t>
            </w:r>
          </w:p>
        </w:tc>
        <w:tc>
          <w:tcPr>
            <w:tcW w:w="82" w:type="pct"/>
          </w:tcPr>
          <w:p w14:paraId="4541AFCF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04027796" w14:textId="115F1C0F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14:paraId="6DB271BB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</w:tcPr>
          <w:p w14:paraId="71C214A2" w14:textId="0591A58A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>-</w:t>
            </w:r>
          </w:p>
        </w:tc>
        <w:tc>
          <w:tcPr>
            <w:tcW w:w="88" w:type="pct"/>
          </w:tcPr>
          <w:p w14:paraId="3D9E74E0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</w:tcPr>
          <w:p w14:paraId="02F6901E" w14:textId="0E133EBA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4803811A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2B5DF11F" w14:textId="77777777" w:rsidR="00086AA7" w:rsidRDefault="00086AA7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97C90BF" w14:textId="00C89DE4" w:rsidR="000D56B6" w:rsidRPr="001561CA" w:rsidRDefault="00086AA7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699,040</w:t>
            </w:r>
          </w:p>
        </w:tc>
        <w:tc>
          <w:tcPr>
            <w:tcW w:w="83" w:type="pct"/>
          </w:tcPr>
          <w:p w14:paraId="4AC9D91C" w14:textId="0F2DD82B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3C9AEC53" w14:textId="5D36B9E5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500,878</w:t>
            </w:r>
          </w:p>
        </w:tc>
      </w:tr>
      <w:tr w:rsidR="000D56B6" w:rsidRPr="00DC18E2" w14:paraId="2EE1C284" w14:textId="77777777" w:rsidTr="0048170D">
        <w:tc>
          <w:tcPr>
            <w:tcW w:w="1062" w:type="pct"/>
            <w:noWrap/>
          </w:tcPr>
          <w:p w14:paraId="14E370BD" w14:textId="58E520D4" w:rsidR="000D56B6" w:rsidRPr="001561CA" w:rsidRDefault="000D56B6" w:rsidP="000D56B6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41" w:type="pct"/>
          </w:tcPr>
          <w:p w14:paraId="7468AF3D" w14:textId="72EF4A9B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36,821</w:t>
            </w:r>
          </w:p>
        </w:tc>
        <w:tc>
          <w:tcPr>
            <w:tcW w:w="82" w:type="pct"/>
          </w:tcPr>
          <w:p w14:paraId="6F17BA48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7C52578F" w14:textId="1F612A75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28,242</w:t>
            </w:r>
          </w:p>
        </w:tc>
        <w:tc>
          <w:tcPr>
            <w:tcW w:w="82" w:type="pct"/>
          </w:tcPr>
          <w:p w14:paraId="7DF60F71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63BB640D" w14:textId="1CB5AA6A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BB1A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82" w:type="pct"/>
          </w:tcPr>
          <w:p w14:paraId="26FA2642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659A7C27" w14:textId="61A6A789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434</w:t>
            </w:r>
          </w:p>
        </w:tc>
        <w:tc>
          <w:tcPr>
            <w:tcW w:w="82" w:type="pct"/>
          </w:tcPr>
          <w:p w14:paraId="7299DDA0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</w:tcPr>
          <w:p w14:paraId="13D82DD3" w14:textId="3F88505C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</w:tcPr>
          <w:p w14:paraId="6762C44D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</w:tcPr>
          <w:p w14:paraId="5311B735" w14:textId="135A0EB6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69AE420B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5D289F5F" w14:textId="309941FB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37,7</w:t>
            </w:r>
            <w:r w:rsidR="00255E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83" w:type="pct"/>
          </w:tcPr>
          <w:p w14:paraId="7A76F79E" w14:textId="77777777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41066F1F" w14:textId="75BAFE62" w:rsidR="000D56B6" w:rsidRPr="001561CA" w:rsidRDefault="000D56B6" w:rsidP="000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28,676</w:t>
            </w:r>
          </w:p>
        </w:tc>
      </w:tr>
      <w:tr w:rsidR="00E263DF" w:rsidRPr="00DC18E2" w14:paraId="58EEDB57" w14:textId="77777777" w:rsidTr="0048170D">
        <w:tc>
          <w:tcPr>
            <w:tcW w:w="1062" w:type="pct"/>
            <w:shd w:val="clear" w:color="auto" w:fill="auto"/>
            <w:noWrap/>
            <w:vAlign w:val="center"/>
          </w:tcPr>
          <w:p w14:paraId="3F53E4B8" w14:textId="16232BA0" w:rsidR="005A7C52" w:rsidRPr="001561CA" w:rsidRDefault="005A7C52" w:rsidP="005A7C5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ค่าซ่อมแซมบำรุงรักษาทางยกระดับ</w:t>
            </w:r>
          </w:p>
        </w:tc>
        <w:tc>
          <w:tcPr>
            <w:tcW w:w="441" w:type="pct"/>
            <w:shd w:val="clear" w:color="auto" w:fill="auto"/>
          </w:tcPr>
          <w:p w14:paraId="107A4748" w14:textId="1198B385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05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5D64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C405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D64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013</w:t>
            </w:r>
          </w:p>
        </w:tc>
        <w:tc>
          <w:tcPr>
            <w:tcW w:w="82" w:type="pct"/>
            <w:shd w:val="clear" w:color="auto" w:fill="auto"/>
          </w:tcPr>
          <w:p w14:paraId="3E0D3FDE" w14:textId="77777777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1D57EFA8" w14:textId="3D8CE0C2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5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50,74</w:t>
            </w:r>
            <w:r w:rsidR="00FB01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82" w:type="pct"/>
            <w:shd w:val="clear" w:color="auto" w:fill="auto"/>
          </w:tcPr>
          <w:p w14:paraId="5191C8DC" w14:textId="77777777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60D38F0A" w14:textId="59626261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F235AC9" w14:textId="77777777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7A5E96ED" w14:textId="2E65191A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19D0EDFF" w14:textId="77777777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7F4718B0" w14:textId="2A2BC232" w:rsidR="005A7C52" w:rsidRPr="00C4056E" w:rsidRDefault="00593EE6" w:rsidP="0048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</w:t>
            </w:r>
            <w:r w:rsidR="00F70A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566</w:t>
            </w:r>
          </w:p>
        </w:tc>
        <w:tc>
          <w:tcPr>
            <w:tcW w:w="88" w:type="pct"/>
            <w:shd w:val="clear" w:color="auto" w:fill="auto"/>
          </w:tcPr>
          <w:p w14:paraId="658B1BF6" w14:textId="77777777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shd w:val="clear" w:color="auto" w:fill="auto"/>
          </w:tcPr>
          <w:p w14:paraId="24BC884E" w14:textId="2B1A7E67" w:rsidR="005A7C52" w:rsidRPr="00C4056E" w:rsidRDefault="00FB01DC" w:rsidP="00FB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(1,450)</w:t>
            </w:r>
          </w:p>
        </w:tc>
        <w:tc>
          <w:tcPr>
            <w:tcW w:w="92" w:type="pct"/>
            <w:shd w:val="clear" w:color="auto" w:fill="auto"/>
          </w:tcPr>
          <w:p w14:paraId="6FC5ED4D" w14:textId="77777777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172DA26E" w14:textId="528E6BEF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05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68,579</w:t>
            </w:r>
          </w:p>
        </w:tc>
        <w:tc>
          <w:tcPr>
            <w:tcW w:w="83" w:type="pct"/>
            <w:shd w:val="clear" w:color="auto" w:fill="auto"/>
          </w:tcPr>
          <w:p w14:paraId="4CBD0863" w14:textId="77777777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0AF7A12C" w14:textId="095DDC3F" w:rsidR="005A7C52" w:rsidRPr="00C4056E" w:rsidRDefault="005A7C52" w:rsidP="005A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5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49,297</w:t>
            </w:r>
          </w:p>
        </w:tc>
      </w:tr>
      <w:tr w:rsidR="0006747F" w:rsidRPr="00DC18E2" w14:paraId="22CCCDCE" w14:textId="77777777" w:rsidTr="0048170D">
        <w:tc>
          <w:tcPr>
            <w:tcW w:w="1062" w:type="pct"/>
            <w:shd w:val="clear" w:color="auto" w:fill="auto"/>
            <w:noWrap/>
            <w:vAlign w:val="bottom"/>
          </w:tcPr>
          <w:p w14:paraId="6416F3D8" w14:textId="4DB32E44" w:rsidR="0006747F" w:rsidRPr="001561CA" w:rsidRDefault="0006747F" w:rsidP="0006747F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441" w:type="pct"/>
            <w:shd w:val="clear" w:color="auto" w:fill="auto"/>
          </w:tcPr>
          <w:p w14:paraId="5F958F31" w14:textId="089D06A5" w:rsidR="0006747F" w:rsidRDefault="006F2D6E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230,958</w:t>
            </w:r>
          </w:p>
        </w:tc>
        <w:tc>
          <w:tcPr>
            <w:tcW w:w="82" w:type="pct"/>
            <w:shd w:val="clear" w:color="auto" w:fill="auto"/>
          </w:tcPr>
          <w:p w14:paraId="07A32FF5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1A7385B9" w14:textId="2F51DC0D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251,592</w:t>
            </w:r>
          </w:p>
        </w:tc>
        <w:tc>
          <w:tcPr>
            <w:tcW w:w="82" w:type="pct"/>
            <w:shd w:val="clear" w:color="auto" w:fill="auto"/>
          </w:tcPr>
          <w:p w14:paraId="5CDDDB21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462C616C" w14:textId="72739D5C" w:rsidR="0006747F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FA23D4F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7E16C7B4" w14:textId="5868CCEE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4AF83395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2EDFCA40" w14:textId="478A9FB3" w:rsidR="0006747F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5A5EBB09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shd w:val="clear" w:color="auto" w:fill="auto"/>
          </w:tcPr>
          <w:p w14:paraId="7F3A348A" w14:textId="5FCC98F9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76FE7E07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1C35C1F7" w14:textId="58241C73" w:rsidR="0006747F" w:rsidRDefault="007F1C9C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230,958</w:t>
            </w:r>
          </w:p>
        </w:tc>
        <w:tc>
          <w:tcPr>
            <w:tcW w:w="83" w:type="pct"/>
            <w:shd w:val="clear" w:color="auto" w:fill="auto"/>
          </w:tcPr>
          <w:p w14:paraId="555ED81A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32954034" w14:textId="1443C4AF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251,592</w:t>
            </w:r>
          </w:p>
        </w:tc>
      </w:tr>
      <w:tr w:rsidR="0006747F" w:rsidRPr="00DC18E2" w14:paraId="1492DB1F" w14:textId="77777777" w:rsidTr="0048170D">
        <w:tc>
          <w:tcPr>
            <w:tcW w:w="1062" w:type="pct"/>
            <w:shd w:val="clear" w:color="auto" w:fill="auto"/>
            <w:noWrap/>
            <w:vAlign w:val="bottom"/>
          </w:tcPr>
          <w:p w14:paraId="3E832C66" w14:textId="77777777" w:rsidR="0006747F" w:rsidRPr="001561CA" w:rsidRDefault="0006747F" w:rsidP="0006747F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494B20EB" w14:textId="77777777" w:rsidR="0006747F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  <w:shd w:val="clear" w:color="auto" w:fill="auto"/>
          </w:tcPr>
          <w:p w14:paraId="623AA55F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7EE70AB8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  <w:shd w:val="clear" w:color="auto" w:fill="auto"/>
          </w:tcPr>
          <w:p w14:paraId="0093338D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2A2D61B2" w14:textId="77777777" w:rsidR="0006747F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  <w:shd w:val="clear" w:color="auto" w:fill="auto"/>
          </w:tcPr>
          <w:p w14:paraId="2A09A95B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4FB2D62C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  <w:shd w:val="clear" w:color="auto" w:fill="auto"/>
          </w:tcPr>
          <w:p w14:paraId="1ACF2A78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189CFC89" w14:textId="77777777" w:rsidR="0006747F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5990DD6C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shd w:val="clear" w:color="auto" w:fill="auto"/>
          </w:tcPr>
          <w:p w14:paraId="258B6748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14:paraId="7005EFF9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2ED413DA" w14:textId="77777777" w:rsidR="0006747F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3" w:type="pct"/>
            <w:shd w:val="clear" w:color="auto" w:fill="auto"/>
          </w:tcPr>
          <w:p w14:paraId="190A575B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3CC60AA3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6747F" w:rsidRPr="00DC18E2" w14:paraId="0CE74498" w14:textId="77777777" w:rsidTr="0048170D">
        <w:tc>
          <w:tcPr>
            <w:tcW w:w="1503" w:type="pct"/>
            <w:gridSpan w:val="2"/>
            <w:shd w:val="clear" w:color="auto" w:fill="auto"/>
            <w:noWrap/>
            <w:vAlign w:val="bottom"/>
          </w:tcPr>
          <w:p w14:paraId="5EA94BF8" w14:textId="6F076892" w:rsidR="0006747F" w:rsidRPr="001561CA" w:rsidRDefault="0006747F" w:rsidP="0006747F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61C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82" w:type="pct"/>
            <w:shd w:val="clear" w:color="auto" w:fill="auto"/>
          </w:tcPr>
          <w:p w14:paraId="1FD44901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2E017206" w14:textId="5765176D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  <w:shd w:val="clear" w:color="auto" w:fill="auto"/>
          </w:tcPr>
          <w:p w14:paraId="08800EAC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33BFA2B1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  <w:shd w:val="clear" w:color="auto" w:fill="auto"/>
          </w:tcPr>
          <w:p w14:paraId="59D141B5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4BD29BB0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  <w:shd w:val="clear" w:color="auto" w:fill="auto"/>
          </w:tcPr>
          <w:p w14:paraId="69AB8E18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757722C8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8" w:type="pct"/>
            <w:shd w:val="clear" w:color="auto" w:fill="auto"/>
          </w:tcPr>
          <w:p w14:paraId="767E3A5B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shd w:val="clear" w:color="auto" w:fill="auto"/>
          </w:tcPr>
          <w:p w14:paraId="63919DE2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14:paraId="6462C56F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3C3D2777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3" w:type="pct"/>
            <w:shd w:val="clear" w:color="auto" w:fill="auto"/>
          </w:tcPr>
          <w:p w14:paraId="111FC88A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0B5D147A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263DF" w:rsidRPr="00DC18E2" w14:paraId="626F2CCC" w14:textId="77777777" w:rsidTr="0048170D">
        <w:tc>
          <w:tcPr>
            <w:tcW w:w="1062" w:type="pct"/>
            <w:shd w:val="clear" w:color="auto" w:fill="auto"/>
            <w:noWrap/>
            <w:vAlign w:val="bottom"/>
          </w:tcPr>
          <w:p w14:paraId="1F3F3E82" w14:textId="742E05B6" w:rsidR="0006747F" w:rsidRPr="001561CA" w:rsidRDefault="0006747F" w:rsidP="0006747F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441" w:type="pct"/>
            <w:shd w:val="clear" w:color="auto" w:fill="auto"/>
          </w:tcPr>
          <w:p w14:paraId="584DB90C" w14:textId="2EE29973" w:rsidR="0006747F" w:rsidRPr="001561CA" w:rsidRDefault="00BF5B5B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85,815</w:t>
            </w:r>
          </w:p>
        </w:tc>
        <w:tc>
          <w:tcPr>
            <w:tcW w:w="82" w:type="pct"/>
            <w:shd w:val="clear" w:color="auto" w:fill="auto"/>
          </w:tcPr>
          <w:p w14:paraId="38C0E790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5B804FDC" w14:textId="2586E013" w:rsidR="0006747F" w:rsidRPr="001561CA" w:rsidRDefault="00626906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  <w:r w:rsidR="0006747F"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536</w:t>
            </w:r>
          </w:p>
        </w:tc>
        <w:tc>
          <w:tcPr>
            <w:tcW w:w="82" w:type="pct"/>
            <w:shd w:val="clear" w:color="auto" w:fill="auto"/>
          </w:tcPr>
          <w:p w14:paraId="64848EE0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4C6A0D0D" w14:textId="7013D6EB" w:rsidR="0006747F" w:rsidRPr="001561CA" w:rsidRDefault="00C7695B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925</w:t>
            </w:r>
          </w:p>
        </w:tc>
        <w:tc>
          <w:tcPr>
            <w:tcW w:w="82" w:type="pct"/>
            <w:shd w:val="clear" w:color="auto" w:fill="auto"/>
          </w:tcPr>
          <w:p w14:paraId="1B839839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227376C9" w14:textId="32D60DA6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82" w:type="pct"/>
            <w:shd w:val="clear" w:color="auto" w:fill="auto"/>
          </w:tcPr>
          <w:p w14:paraId="42A0B9B6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2B0159E7" w14:textId="2D5BF2CE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6DE2C423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  <w:shd w:val="clear" w:color="auto" w:fill="auto"/>
          </w:tcPr>
          <w:p w14:paraId="2F8B6F06" w14:textId="65D7201D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132EF9D9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0C33A3F2" w14:textId="1B96DE0C" w:rsidR="0006747F" w:rsidRPr="001561CA" w:rsidRDefault="00C7695B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86,740</w:t>
            </w:r>
          </w:p>
        </w:tc>
        <w:tc>
          <w:tcPr>
            <w:tcW w:w="83" w:type="pct"/>
            <w:shd w:val="clear" w:color="auto" w:fill="auto"/>
          </w:tcPr>
          <w:p w14:paraId="3425318A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11EA3E92" w14:textId="726BBCE2" w:rsidR="0006747F" w:rsidRPr="001561CA" w:rsidRDefault="00626906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</w:t>
            </w:r>
            <w:r w:rsidR="0006747F"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145</w:t>
            </w:r>
          </w:p>
        </w:tc>
      </w:tr>
      <w:tr w:rsidR="0006747F" w:rsidRPr="00DC18E2" w14:paraId="06A6BBBE" w14:textId="77777777" w:rsidTr="0048170D">
        <w:tc>
          <w:tcPr>
            <w:tcW w:w="1062" w:type="pct"/>
            <w:noWrap/>
            <w:vAlign w:val="bottom"/>
          </w:tcPr>
          <w:p w14:paraId="5E166C11" w14:textId="44354942" w:rsidR="0006747F" w:rsidRPr="001561CA" w:rsidRDefault="0006747F" w:rsidP="0006747F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441" w:type="pct"/>
          </w:tcPr>
          <w:p w14:paraId="1D3CBFD7" w14:textId="7F029686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9411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,406,078</w:t>
            </w:r>
          </w:p>
        </w:tc>
        <w:tc>
          <w:tcPr>
            <w:tcW w:w="82" w:type="pct"/>
          </w:tcPr>
          <w:p w14:paraId="3E9851A7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7481567F" w14:textId="7AF7142F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10,022,328</w:t>
            </w:r>
          </w:p>
        </w:tc>
        <w:tc>
          <w:tcPr>
            <w:tcW w:w="82" w:type="pct"/>
          </w:tcPr>
          <w:p w14:paraId="20E03662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549304F9" w14:textId="2A3341C8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47,243</w:t>
            </w:r>
          </w:p>
        </w:tc>
        <w:tc>
          <w:tcPr>
            <w:tcW w:w="82" w:type="pct"/>
          </w:tcPr>
          <w:p w14:paraId="2732A737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5D45ABE4" w14:textId="195E2276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43,422</w:t>
            </w:r>
          </w:p>
        </w:tc>
        <w:tc>
          <w:tcPr>
            <w:tcW w:w="82" w:type="pct"/>
          </w:tcPr>
          <w:p w14:paraId="54E02B89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</w:tcPr>
          <w:p w14:paraId="36F2FB37" w14:textId="71DEC6F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(32,761)</w:t>
            </w:r>
          </w:p>
        </w:tc>
        <w:tc>
          <w:tcPr>
            <w:tcW w:w="88" w:type="pct"/>
          </w:tcPr>
          <w:p w14:paraId="229C3BA8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</w:tcPr>
          <w:p w14:paraId="5EA96B3B" w14:textId="0AC2B9E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(28,952)</w:t>
            </w:r>
          </w:p>
        </w:tc>
        <w:tc>
          <w:tcPr>
            <w:tcW w:w="92" w:type="pct"/>
          </w:tcPr>
          <w:p w14:paraId="2483900D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6639FF7D" w14:textId="457E4A7A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</w:t>
            </w:r>
            <w:r w:rsidR="007672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672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83" w:type="pct"/>
          </w:tcPr>
          <w:p w14:paraId="5A0B4429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7D42CC5B" w14:textId="6E689F72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10,036,798</w:t>
            </w:r>
          </w:p>
        </w:tc>
      </w:tr>
      <w:tr w:rsidR="0006747F" w:rsidRPr="00DC18E2" w14:paraId="3C7DF09A" w14:textId="77777777" w:rsidTr="0048170D">
        <w:tc>
          <w:tcPr>
            <w:tcW w:w="1062" w:type="pct"/>
            <w:noWrap/>
            <w:vAlign w:val="bottom"/>
          </w:tcPr>
          <w:p w14:paraId="457D2517" w14:textId="7AC7C200" w:rsidR="0006747F" w:rsidRPr="001561CA" w:rsidRDefault="0006747F" w:rsidP="0006747F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561C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441" w:type="pct"/>
          </w:tcPr>
          <w:p w14:paraId="6D04BE9E" w14:textId="67913D0B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935,</w:t>
            </w:r>
            <w:r w:rsidR="009411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815</w:t>
            </w:r>
          </w:p>
        </w:tc>
        <w:tc>
          <w:tcPr>
            <w:tcW w:w="82" w:type="pct"/>
          </w:tcPr>
          <w:p w14:paraId="6A119660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3FC2DF21" w14:textId="3756CB54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1,529,581</w:t>
            </w:r>
          </w:p>
        </w:tc>
        <w:tc>
          <w:tcPr>
            <w:tcW w:w="82" w:type="pct"/>
          </w:tcPr>
          <w:p w14:paraId="31F6D14D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64C8486B" w14:textId="73B89F1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11,36</w:t>
            </w:r>
            <w:r w:rsidR="006B38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82" w:type="pct"/>
          </w:tcPr>
          <w:p w14:paraId="728F1BB7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77273C6E" w14:textId="35FFC933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6,388</w:t>
            </w:r>
          </w:p>
        </w:tc>
        <w:tc>
          <w:tcPr>
            <w:tcW w:w="82" w:type="pct"/>
          </w:tcPr>
          <w:p w14:paraId="37463907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</w:tcPr>
          <w:p w14:paraId="1C069F22" w14:textId="29C48E83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(4,2</w:t>
            </w:r>
            <w:r w:rsidR="009411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88" w:type="pct"/>
          </w:tcPr>
          <w:p w14:paraId="451389CF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</w:tcPr>
          <w:p w14:paraId="199A955B" w14:textId="22B1369D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(1,552)</w:t>
            </w:r>
          </w:p>
        </w:tc>
        <w:tc>
          <w:tcPr>
            <w:tcW w:w="92" w:type="pct"/>
          </w:tcPr>
          <w:p w14:paraId="5A607EA7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42E7A828" w14:textId="7E9B48B1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</w:t>
            </w:r>
            <w:r w:rsidR="00643B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643B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931</w:t>
            </w:r>
          </w:p>
        </w:tc>
        <w:tc>
          <w:tcPr>
            <w:tcW w:w="83" w:type="pct"/>
          </w:tcPr>
          <w:p w14:paraId="4C2AD80E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22AF5C8A" w14:textId="2806E73D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61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1,534,41</w:t>
            </w:r>
            <w:r w:rsidR="006B38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06747F" w:rsidRPr="00DC18E2" w14:paraId="6E700782" w14:textId="77777777" w:rsidTr="0048170D">
        <w:tc>
          <w:tcPr>
            <w:tcW w:w="1062" w:type="pct"/>
            <w:noWrap/>
            <w:vAlign w:val="bottom"/>
          </w:tcPr>
          <w:p w14:paraId="46840EF3" w14:textId="77777777" w:rsidR="0006747F" w:rsidRPr="001561CA" w:rsidRDefault="0006747F" w:rsidP="0006747F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33E534C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</w:tcPr>
          <w:p w14:paraId="190E6E57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59ABD060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</w:tcPr>
          <w:p w14:paraId="2F65EBBC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7411649C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2" w:type="pct"/>
          </w:tcPr>
          <w:p w14:paraId="5A4DA24A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6F57E731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" w:type="pct"/>
          </w:tcPr>
          <w:p w14:paraId="1A4D3BBD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6" w:type="pct"/>
          </w:tcPr>
          <w:p w14:paraId="1FF97BBB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8" w:type="pct"/>
          </w:tcPr>
          <w:p w14:paraId="410C8602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" w:type="pct"/>
          </w:tcPr>
          <w:p w14:paraId="187DC2BC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</w:tcPr>
          <w:p w14:paraId="2BA46F21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5E480DBE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14:paraId="0D441A2D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08ACF642" w14:textId="77777777" w:rsidR="0006747F" w:rsidRPr="001561CA" w:rsidRDefault="0006747F" w:rsidP="000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44C42146" w14:textId="77777777" w:rsidR="002404BE" w:rsidRDefault="002404BE"/>
    <w:bookmarkEnd w:id="0"/>
    <w:p w14:paraId="5663D0CE" w14:textId="69019695" w:rsidR="001066AC" w:rsidRPr="00DC18E2" w:rsidRDefault="001066AC" w:rsidP="001561CA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1066AC" w:rsidRPr="00DC18E2" w:rsidSect="00CA518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DCED29" w14:textId="30B5E347" w:rsidR="00CE6B99" w:rsidRPr="00C233B0" w:rsidRDefault="00CE6B99" w:rsidP="00801A3A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contextualSpacing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233B0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735A4036" w14:textId="70C0229E" w:rsidR="00CE6B99" w:rsidRPr="00371DBE" w:rsidRDefault="009736B3" w:rsidP="00801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E6B99" w:rsidRPr="00496F50">
        <w:rPr>
          <w:rFonts w:asciiTheme="majorBidi" w:hAnsiTheme="majorBidi" w:cstheme="majorBidi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586CDAB" w14:textId="77777777" w:rsidR="00F534E1" w:rsidRPr="0048170D" w:rsidRDefault="00F534E1" w:rsidP="00481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0F5FE82C" w14:textId="13F40C6D" w:rsidR="00F534E1" w:rsidRPr="00BA123A" w:rsidRDefault="007555A1" w:rsidP="00801A3A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ind w:left="540" w:right="45" w:hanging="540"/>
        <w:contextualSpacing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ยอดคงเหลือของสัญญา</w:t>
      </w:r>
    </w:p>
    <w:p w14:paraId="074C88F6" w14:textId="77777777" w:rsidR="00BA123A" w:rsidRPr="0048170D" w:rsidRDefault="00BA123A" w:rsidP="00481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3"/>
        <w:gridCol w:w="2607"/>
        <w:gridCol w:w="1260"/>
        <w:gridCol w:w="270"/>
        <w:gridCol w:w="1260"/>
      </w:tblGrid>
      <w:tr w:rsidR="009167BF" w:rsidRPr="0014302A" w14:paraId="13FBED00" w14:textId="77777777" w:rsidTr="0048170D">
        <w:trPr>
          <w:tblHeader/>
        </w:trPr>
        <w:tc>
          <w:tcPr>
            <w:tcW w:w="3603" w:type="dxa"/>
          </w:tcPr>
          <w:p w14:paraId="6A4BA056" w14:textId="77777777" w:rsidR="009167BF" w:rsidRPr="0014302A" w:rsidRDefault="009167BF" w:rsidP="00801A3A">
            <w:pPr>
              <w:tabs>
                <w:tab w:val="clear" w:pos="907"/>
                <w:tab w:val="clear" w:pos="2807"/>
                <w:tab w:val="left" w:pos="2643"/>
              </w:tabs>
              <w:ind w:left="-83"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  <w:r w:rsidRPr="001430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607" w:type="dxa"/>
          </w:tcPr>
          <w:p w14:paraId="7252FC40" w14:textId="77777777" w:rsidR="009167BF" w:rsidRPr="006D44D3" w:rsidRDefault="009167BF" w:rsidP="00801A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74A40A80" w14:textId="474BDEA1" w:rsidR="009167BF" w:rsidRPr="0014302A" w:rsidRDefault="009167BF" w:rsidP="00801A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14302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14302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9167BF" w:rsidRPr="0014302A" w14:paraId="1C58C731" w14:textId="77777777" w:rsidTr="0048170D">
        <w:trPr>
          <w:trHeight w:val="103"/>
          <w:tblHeader/>
        </w:trPr>
        <w:tc>
          <w:tcPr>
            <w:tcW w:w="3603" w:type="dxa"/>
            <w:shd w:val="clear" w:color="auto" w:fill="auto"/>
          </w:tcPr>
          <w:p w14:paraId="42BFD0D2" w14:textId="1BDBD6E7" w:rsidR="009167BF" w:rsidRPr="00400E7C" w:rsidRDefault="009167BF" w:rsidP="00400E7C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07" w:type="dxa"/>
          </w:tcPr>
          <w:p w14:paraId="53BAEE7E" w14:textId="77777777" w:rsidR="009167BF" w:rsidRPr="00541486" w:rsidRDefault="009167BF" w:rsidP="00801A3A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455C2852" w14:textId="77777777" w:rsidR="009167BF" w:rsidRPr="00541486" w:rsidRDefault="009167BF" w:rsidP="00801A3A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41486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2567</w:t>
            </w:r>
          </w:p>
        </w:tc>
        <w:tc>
          <w:tcPr>
            <w:tcW w:w="270" w:type="dxa"/>
          </w:tcPr>
          <w:p w14:paraId="7B83B5BD" w14:textId="77777777" w:rsidR="009167BF" w:rsidRPr="00541486" w:rsidRDefault="009167BF" w:rsidP="00801A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06E01FB4" w14:textId="77777777" w:rsidR="009167BF" w:rsidRPr="00541486" w:rsidRDefault="009167BF" w:rsidP="00801A3A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41486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2566</w:t>
            </w:r>
          </w:p>
        </w:tc>
      </w:tr>
      <w:tr w:rsidR="009167BF" w:rsidRPr="0014302A" w14:paraId="44975880" w14:textId="77777777" w:rsidTr="0048170D">
        <w:trPr>
          <w:trHeight w:val="173"/>
          <w:tblHeader/>
        </w:trPr>
        <w:tc>
          <w:tcPr>
            <w:tcW w:w="3603" w:type="dxa"/>
          </w:tcPr>
          <w:p w14:paraId="14DE6424" w14:textId="5BD01ED4" w:rsidR="009167BF" w:rsidRPr="00400E7C" w:rsidRDefault="009167BF" w:rsidP="00801A3A">
            <w:pPr>
              <w:tabs>
                <w:tab w:val="clear" w:pos="907"/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07" w:type="dxa"/>
          </w:tcPr>
          <w:p w14:paraId="32B47B8A" w14:textId="77777777" w:rsidR="009167BF" w:rsidRPr="0014302A" w:rsidRDefault="009167BF" w:rsidP="00801A3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  <w:hideMark/>
          </w:tcPr>
          <w:p w14:paraId="43462A69" w14:textId="118A6B8F" w:rsidR="009167BF" w:rsidRPr="0014302A" w:rsidRDefault="009167BF" w:rsidP="00801A3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</w:t>
            </w: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167BF" w:rsidRPr="0014302A" w14:paraId="5ED86390" w14:textId="77777777" w:rsidTr="0048170D">
        <w:trPr>
          <w:cantSplit/>
        </w:trPr>
        <w:tc>
          <w:tcPr>
            <w:tcW w:w="3603" w:type="dxa"/>
            <w:shd w:val="clear" w:color="auto" w:fill="auto"/>
            <w:hideMark/>
          </w:tcPr>
          <w:p w14:paraId="7651E7D3" w14:textId="3A2E4F63" w:rsidR="009167BF" w:rsidRPr="00995015" w:rsidRDefault="009167BF" w:rsidP="00801A3A">
            <w:pPr>
              <w:tabs>
                <w:tab w:val="clear" w:pos="227"/>
                <w:tab w:val="clear" w:pos="907"/>
                <w:tab w:val="clear" w:pos="2807"/>
                <w:tab w:val="left" w:pos="2643"/>
              </w:tabs>
              <w:ind w:left="-83"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9501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รายได้ค่าบริการ</w:t>
            </w:r>
            <w:r w:rsidR="007A5A43" w:rsidRPr="0099501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ค้างรับ</w:t>
            </w:r>
          </w:p>
        </w:tc>
        <w:tc>
          <w:tcPr>
            <w:tcW w:w="2607" w:type="dxa"/>
          </w:tcPr>
          <w:p w14:paraId="3F378762" w14:textId="77777777" w:rsidR="009167BF" w:rsidRPr="0014302A" w:rsidRDefault="009167BF" w:rsidP="00801A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518CA6" w14:textId="0B979D3F" w:rsidR="009167BF" w:rsidRPr="001C3001" w:rsidRDefault="00995015" w:rsidP="00400E7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1C3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D2A03" w:rsidRPr="001C3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3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14:paraId="638D922C" w14:textId="77777777" w:rsidR="009167BF" w:rsidRPr="001C3001" w:rsidRDefault="009167BF" w:rsidP="00801A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2D81F8" w14:textId="46C99259" w:rsidR="009167BF" w:rsidRPr="001C3001" w:rsidRDefault="00DD2A03" w:rsidP="0048170D">
            <w:pPr>
              <w:pStyle w:val="acctfourfigures"/>
              <w:tabs>
                <w:tab w:val="clear" w:pos="765"/>
              </w:tabs>
              <w:spacing w:line="240" w:lineRule="atLeast"/>
              <w:ind w:right="4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C3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B241E8E" w14:textId="77777777" w:rsidR="00AC3EA0" w:rsidRPr="006D44D3" w:rsidRDefault="00AC3EA0" w:rsidP="00481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4C2DC836" w14:textId="3DE663C2" w:rsidR="000274F1" w:rsidRDefault="000274F1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1B2C93">
        <w:rPr>
          <w:rFonts w:asciiTheme="majorBidi" w:hAnsiTheme="majorBidi" w:hint="cs"/>
          <w:color w:val="000000" w:themeColor="text1"/>
          <w:sz w:val="30"/>
          <w:szCs w:val="30"/>
          <w:cs/>
        </w:rPr>
        <w:t>รายได้ค่าบริการค้างรับ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ส่วนใหญ่เกี่ยวข้องกับสิทธิของบริษัทที่จะได้รับสิ่งตอบแทนจากสัญญาให้บริการ</w:t>
      </w:r>
      <w:r w:rsidRPr="001B2C93">
        <w:rPr>
          <w:rFonts w:asciiTheme="majorBidi" w:hAnsiTheme="majorBidi"/>
          <w:sz w:val="30"/>
          <w:szCs w:val="30"/>
          <w:cs/>
        </w:rPr>
        <w:t>ซ่อมแซมโครงสร้างพื้นฐาน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ที่</w:t>
      </w:r>
      <w:r w:rsidRPr="001B2C9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กลุ่ม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บริษัทให้บริการแล้วแต่ยังไม่ได้เรียกเก็บเงินจากลูกค้า ณ วันที่รายงาน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โดย</w:t>
      </w:r>
      <w:r w:rsidRPr="001B2C93">
        <w:rPr>
          <w:rFonts w:asciiTheme="majorBidi" w:hAnsiTheme="majorBidi" w:hint="cs"/>
          <w:color w:val="000000" w:themeColor="text1"/>
          <w:sz w:val="30"/>
          <w:szCs w:val="30"/>
          <w:cs/>
        </w:rPr>
        <w:t>รายได้ค่าบริการค้างรับ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ที่เกิดจากสัญญาของบริษัทจำนวน </w:t>
      </w:r>
      <w:r w:rsidR="002D4DE7" w:rsidRPr="001B2C93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</w:t>
      </w:r>
      <w:r w:rsidRPr="001B2C93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.</w:t>
      </w:r>
      <w:r w:rsidR="002D4DE7" w:rsidRPr="001B2C93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64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ล้านบาท มีกำหนดเรียกเก็บเงินจากลูกค้า</w:t>
      </w:r>
      <w:r w:rsidRPr="001B2C9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ภายใน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12 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เดือนนับจากวันที่รายงาน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400E7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(2566: </w:t>
      </w:r>
      <w:r w:rsidRPr="00400E7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ไม่มี</w:t>
      </w:r>
      <w:r w:rsidRPr="00400E7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)</w:t>
      </w:r>
    </w:p>
    <w:p w14:paraId="33CD079A" w14:textId="77777777" w:rsidR="00CB3A4F" w:rsidRPr="0048170D" w:rsidRDefault="00CB3A4F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3"/>
        <w:gridCol w:w="1977"/>
        <w:gridCol w:w="1620"/>
        <w:gridCol w:w="270"/>
        <w:gridCol w:w="1530"/>
      </w:tblGrid>
      <w:tr w:rsidR="001C3001" w:rsidRPr="0014302A" w14:paraId="66B068A8" w14:textId="77777777" w:rsidTr="0048170D">
        <w:trPr>
          <w:tblHeader/>
        </w:trPr>
        <w:tc>
          <w:tcPr>
            <w:tcW w:w="3603" w:type="dxa"/>
          </w:tcPr>
          <w:p w14:paraId="3ED3A890" w14:textId="349A1630" w:rsidR="00CB3A4F" w:rsidRPr="0014302A" w:rsidRDefault="00CB3A4F" w:rsidP="001C3001">
            <w:pPr>
              <w:tabs>
                <w:tab w:val="clear" w:pos="907"/>
                <w:tab w:val="clear" w:pos="2807"/>
                <w:tab w:val="left" w:pos="2643"/>
              </w:tabs>
              <w:ind w:left="-83"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</w:t>
            </w:r>
            <w:r w:rsidRPr="001430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ที่เกิดจากสัญญา</w:t>
            </w:r>
          </w:p>
        </w:tc>
        <w:tc>
          <w:tcPr>
            <w:tcW w:w="1977" w:type="dxa"/>
          </w:tcPr>
          <w:p w14:paraId="58F675C7" w14:textId="77777777" w:rsidR="00CB3A4F" w:rsidRPr="006D44D3" w:rsidRDefault="00CB3A4F" w:rsidP="001C30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420" w:type="dxa"/>
            <w:gridSpan w:val="3"/>
            <w:hideMark/>
          </w:tcPr>
          <w:p w14:paraId="0211287E" w14:textId="13508A3E" w:rsidR="00CB3A4F" w:rsidRPr="00575649" w:rsidRDefault="00CB3A4F" w:rsidP="001C30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14302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1C300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/</w:t>
            </w:r>
            <w:r w:rsidR="001C300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C3001" w:rsidRPr="00541486" w14:paraId="559DE2D4" w14:textId="77777777" w:rsidTr="0048170D">
        <w:trPr>
          <w:trHeight w:val="103"/>
          <w:tblHeader/>
        </w:trPr>
        <w:tc>
          <w:tcPr>
            <w:tcW w:w="3603" w:type="dxa"/>
            <w:shd w:val="clear" w:color="auto" w:fill="auto"/>
          </w:tcPr>
          <w:p w14:paraId="44F3715A" w14:textId="77777777" w:rsidR="00CB3A4F" w:rsidRPr="00400E7C" w:rsidRDefault="00CB3A4F" w:rsidP="0048170D">
            <w:pPr>
              <w:pStyle w:val="acctmergecolhdg"/>
              <w:spacing w:line="240" w:lineRule="atLeast"/>
              <w:ind w:left="-79" w:right="-36"/>
              <w:jc w:val="lef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977" w:type="dxa"/>
          </w:tcPr>
          <w:p w14:paraId="4A5057B2" w14:textId="77777777" w:rsidR="00CB3A4F" w:rsidRPr="00541486" w:rsidRDefault="00CB3A4F" w:rsidP="001C3001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620" w:type="dxa"/>
            <w:hideMark/>
          </w:tcPr>
          <w:p w14:paraId="074124E1" w14:textId="77777777" w:rsidR="00CB3A4F" w:rsidRPr="00541486" w:rsidRDefault="00CB3A4F" w:rsidP="001C3001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41486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2567</w:t>
            </w:r>
          </w:p>
        </w:tc>
        <w:tc>
          <w:tcPr>
            <w:tcW w:w="270" w:type="dxa"/>
          </w:tcPr>
          <w:p w14:paraId="69307DB7" w14:textId="77777777" w:rsidR="00CB3A4F" w:rsidRPr="00541486" w:rsidRDefault="00CB3A4F" w:rsidP="001C30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hideMark/>
          </w:tcPr>
          <w:p w14:paraId="0453B53E" w14:textId="77777777" w:rsidR="00CB3A4F" w:rsidRPr="00541486" w:rsidRDefault="00CB3A4F" w:rsidP="001C3001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41486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2566</w:t>
            </w:r>
          </w:p>
        </w:tc>
      </w:tr>
      <w:tr w:rsidR="001C3001" w:rsidRPr="0014302A" w14:paraId="565A7329" w14:textId="77777777" w:rsidTr="0048170D">
        <w:trPr>
          <w:trHeight w:val="173"/>
          <w:tblHeader/>
        </w:trPr>
        <w:tc>
          <w:tcPr>
            <w:tcW w:w="3603" w:type="dxa"/>
          </w:tcPr>
          <w:p w14:paraId="73E16B9E" w14:textId="77777777" w:rsidR="00CB3A4F" w:rsidRPr="00400E7C" w:rsidRDefault="00CB3A4F" w:rsidP="001C3001">
            <w:pPr>
              <w:tabs>
                <w:tab w:val="clear" w:pos="907"/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77" w:type="dxa"/>
          </w:tcPr>
          <w:p w14:paraId="29EA7839" w14:textId="77777777" w:rsidR="00CB3A4F" w:rsidRPr="0014302A" w:rsidRDefault="00CB3A4F" w:rsidP="001C30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420" w:type="dxa"/>
            <w:gridSpan w:val="3"/>
            <w:hideMark/>
          </w:tcPr>
          <w:p w14:paraId="2312E4DF" w14:textId="77777777" w:rsidR="00CB3A4F" w:rsidRPr="0014302A" w:rsidRDefault="00CB3A4F" w:rsidP="001C30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</w:t>
            </w: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C3001" w:rsidRPr="00221DF2" w14:paraId="07D9DABF" w14:textId="77777777" w:rsidTr="0048170D">
        <w:trPr>
          <w:cantSplit/>
        </w:trPr>
        <w:tc>
          <w:tcPr>
            <w:tcW w:w="5580" w:type="dxa"/>
            <w:gridSpan w:val="2"/>
            <w:shd w:val="clear" w:color="auto" w:fill="auto"/>
          </w:tcPr>
          <w:p w14:paraId="16215876" w14:textId="77777777" w:rsidR="00CB3A4F" w:rsidRPr="0014302A" w:rsidRDefault="00CB3A4F" w:rsidP="001C3001">
            <w:pPr>
              <w:pStyle w:val="acctfourfigures"/>
              <w:tabs>
                <w:tab w:val="clear" w:pos="765"/>
              </w:tabs>
              <w:spacing w:line="240" w:lineRule="atLeast"/>
              <w:ind w:left="-84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เงินรับล่วงหน้าค่าคูปองจากการให้บริการ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ทางยกระดับ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84B63B6" w14:textId="77777777" w:rsidR="00CB3A4F" w:rsidRPr="0048170D" w:rsidRDefault="00CB3A4F" w:rsidP="001C30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17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20,064</w:t>
            </w:r>
          </w:p>
        </w:tc>
        <w:tc>
          <w:tcPr>
            <w:tcW w:w="270" w:type="dxa"/>
          </w:tcPr>
          <w:p w14:paraId="1F3D037A" w14:textId="77777777" w:rsidR="00CB3A4F" w:rsidRPr="0048170D" w:rsidRDefault="00CB3A4F" w:rsidP="001C300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2BB284E" w14:textId="77777777" w:rsidR="00CB3A4F" w:rsidRPr="0048170D" w:rsidRDefault="00CB3A4F" w:rsidP="001C30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17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10,979</w:t>
            </w:r>
          </w:p>
        </w:tc>
      </w:tr>
    </w:tbl>
    <w:p w14:paraId="66F1DF07" w14:textId="77777777" w:rsidR="00CB3A4F" w:rsidRPr="00400E7C" w:rsidRDefault="00CB3A4F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41CDDA51" w14:textId="1C20E639" w:rsidR="00871C83" w:rsidRPr="0048170D" w:rsidRDefault="00FE4CD4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เงินรับล่วงหน้าค่าคูปองจากการให้บริการทางยกระดับ</w:t>
      </w:r>
      <w:r w:rsidR="00B3496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ส่วนใหญ่เกิดจาก</w:t>
      </w:r>
      <w:r w:rsidR="00227819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การขายคูปอง</w:t>
      </w:r>
      <w:r w:rsidR="005B275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ให้บริการทางยกระดับ</w:t>
      </w:r>
      <w:r w:rsidR="0072090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/>
      </w:r>
      <w:r w:rsidR="00227819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ซึ่ง</w:t>
      </w:r>
      <w:r w:rsidR="00B8430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บริษัทจะรับรู้</w:t>
      </w:r>
      <w:r w:rsidR="007A5FF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เป็นรายได้จากการ</w:t>
      </w:r>
      <w:r w:rsidR="00FF051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ให้</w:t>
      </w:r>
      <w:r w:rsidR="004603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บริการ</w:t>
      </w:r>
      <w:r w:rsidR="00FF051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ทางยกระดับ</w:t>
      </w:r>
      <w:r w:rsidR="00A94EF1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ณ วันที่มีการ</w:t>
      </w:r>
      <w:r w:rsidR="00155C43" w:rsidRPr="0048170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ให้บริการ</w:t>
      </w:r>
      <w:r w:rsidR="001436EF" w:rsidRPr="0048170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โดย</w:t>
      </w:r>
      <w:r w:rsidR="0065400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คูปองจากการให้บริการ</w:t>
      </w:r>
      <w:r w:rsidR="0065400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65400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ทางยกระดับ</w:t>
      </w:r>
      <w:r w:rsidR="001436EF" w:rsidRPr="0048170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</w:t>
      </w:r>
      <w:r w:rsidR="0065400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อายุไม่</w:t>
      </w:r>
      <w:r w:rsidR="001436EF" w:rsidRPr="0048170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เกิน </w:t>
      </w:r>
      <w:r w:rsidR="001436EF" w:rsidRPr="0048170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12 </w:t>
      </w:r>
      <w:r w:rsidR="001436EF" w:rsidRPr="0048170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เดือนนับจากวันที่</w:t>
      </w:r>
      <w:r w:rsidR="00E05A6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มีการ</w:t>
      </w:r>
      <w:r w:rsidR="004D644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จำหน่าย</w:t>
      </w:r>
    </w:p>
    <w:p w14:paraId="59FBFA62" w14:textId="77777777" w:rsidR="004B5256" w:rsidRDefault="004B5256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5CFA5" w14:textId="16E087DD" w:rsidR="004B5256" w:rsidRPr="00AF0328" w:rsidRDefault="008C73A6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เงินรับล่วงหน้าค่าคูปองจากการให้บริการทางยกระดับ</w:t>
      </w:r>
      <w:r w:rsidR="004B5256">
        <w:rPr>
          <w:rFonts w:asciiTheme="majorBidi" w:hAnsiTheme="majorBidi" w:cstheme="majorBidi" w:hint="cs"/>
          <w:sz w:val="30"/>
          <w:szCs w:val="30"/>
          <w:cs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B525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06097A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06097A">
        <w:rPr>
          <w:rFonts w:asciiTheme="majorBidi" w:hAnsiTheme="majorBidi" w:cstheme="majorBidi"/>
          <w:sz w:val="30"/>
          <w:szCs w:val="30"/>
        </w:rPr>
        <w:t xml:space="preserve">31 </w:t>
      </w:r>
      <w:r w:rsidR="0006097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6097A">
        <w:rPr>
          <w:rFonts w:asciiTheme="majorBidi" w:hAnsiTheme="majorBidi" w:cstheme="majorBidi"/>
          <w:sz w:val="30"/>
          <w:szCs w:val="30"/>
        </w:rPr>
        <w:t xml:space="preserve">2567 </w:t>
      </w:r>
      <w:r w:rsidR="0006097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7232F1">
        <w:rPr>
          <w:rFonts w:asciiTheme="majorBidi" w:hAnsiTheme="majorBidi" w:cstheme="majorBidi"/>
          <w:sz w:val="30"/>
          <w:szCs w:val="30"/>
        </w:rPr>
        <w:t>5</w:t>
      </w:r>
      <w:r w:rsidR="00FD50DD">
        <w:rPr>
          <w:rFonts w:asciiTheme="majorBidi" w:hAnsiTheme="majorBidi" w:cstheme="majorBidi"/>
          <w:sz w:val="30"/>
          <w:szCs w:val="30"/>
        </w:rPr>
        <w:t>2</w:t>
      </w:r>
      <w:r w:rsidR="007232F1">
        <w:rPr>
          <w:rFonts w:asciiTheme="majorBidi" w:hAnsiTheme="majorBidi" w:cstheme="majorBidi"/>
          <w:sz w:val="30"/>
          <w:szCs w:val="30"/>
        </w:rPr>
        <w:t xml:space="preserve"> </w:t>
      </w:r>
      <w:r w:rsidR="00B50C4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E05A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0C47">
        <w:rPr>
          <w:rFonts w:asciiTheme="majorBidi" w:hAnsiTheme="majorBidi" w:cstheme="majorBidi" w:hint="cs"/>
          <w:sz w:val="30"/>
          <w:szCs w:val="30"/>
          <w:cs/>
        </w:rPr>
        <w:t>ถูกรับรู้เป็นรายได้</w:t>
      </w:r>
      <w:r w:rsidR="00F938ED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F938ED">
        <w:rPr>
          <w:rFonts w:asciiTheme="majorBidi" w:hAnsiTheme="majorBidi" w:cstheme="majorBidi"/>
          <w:sz w:val="30"/>
          <w:szCs w:val="30"/>
        </w:rPr>
        <w:t xml:space="preserve">2567 </w:t>
      </w:r>
      <w:r w:rsidR="00F938ED" w:rsidRPr="0048170D">
        <w:rPr>
          <w:rFonts w:asciiTheme="majorBidi" w:hAnsiTheme="majorBidi" w:cstheme="majorBidi"/>
          <w:i/>
          <w:iCs/>
          <w:sz w:val="30"/>
          <w:szCs w:val="30"/>
        </w:rPr>
        <w:t>(2566:</w:t>
      </w:r>
      <w:r w:rsidR="00A721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D50DD">
        <w:rPr>
          <w:rFonts w:asciiTheme="majorBidi" w:hAnsiTheme="majorBidi" w:cstheme="majorBidi"/>
          <w:i/>
          <w:iCs/>
          <w:sz w:val="30"/>
          <w:szCs w:val="30"/>
        </w:rPr>
        <w:t>57</w:t>
      </w:r>
      <w:r w:rsidR="00A721B3" w:rsidRPr="004817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721B3" w:rsidRPr="0048170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721B3" w:rsidRPr="0048170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4AEB9F4" w14:textId="77777777" w:rsidR="00871C83" w:rsidRPr="00400E7C" w:rsidRDefault="00871C83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610B240B" w14:textId="2AD02AF3" w:rsidR="006D44D3" w:rsidRDefault="006D4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91963DD" w14:textId="5B1F1079" w:rsidR="00036B89" w:rsidRPr="00496F50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496F50">
        <w:rPr>
          <w:rFonts w:asciiTheme="majorBidi" w:hAnsiTheme="majorBidi" w:cstheme="majorBidi"/>
          <w:cs/>
        </w:rPr>
        <w:lastRenderedPageBreak/>
        <w:t>ค่าใช้จ่ายตาม</w:t>
      </w:r>
      <w:r w:rsidR="00495683" w:rsidRPr="00496F50">
        <w:rPr>
          <w:rFonts w:asciiTheme="majorBidi" w:hAnsiTheme="majorBidi" w:cstheme="majorBidi" w:hint="cs"/>
          <w:cs/>
        </w:rPr>
        <w:t>ธรรมชาติ</w:t>
      </w:r>
    </w:p>
    <w:p w14:paraId="3A5D244A" w14:textId="08B5841A" w:rsidR="0055714D" w:rsidRPr="00400E7C" w:rsidRDefault="0055714D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633F05B0" w14:textId="77777777" w:rsidR="00A619B1" w:rsidRPr="00496F50" w:rsidRDefault="00A619B1" w:rsidP="00A61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6F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699850E" w14:textId="695DEEF0" w:rsidR="004E240F" w:rsidRPr="00496F50" w:rsidRDefault="00C4797C" w:rsidP="00554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5451A" w:rsidRPr="00496F50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บริษัทรับรู้รายการค่าใช้จ่ายตามที่เปิดเผยในหมายเหตุข้อ </w:t>
      </w:r>
      <w:r w:rsidR="008A3973">
        <w:rPr>
          <w:rFonts w:asciiTheme="majorBidi" w:hAnsiTheme="majorBidi" w:cstheme="majorBidi"/>
          <w:sz w:val="30"/>
          <w:szCs w:val="30"/>
        </w:rPr>
        <w:t>7</w:t>
      </w:r>
      <w:r w:rsidR="00293120">
        <w:rPr>
          <w:rFonts w:asciiTheme="majorBidi" w:hAnsiTheme="majorBidi" w:cstheme="majorBidi"/>
          <w:sz w:val="30"/>
          <w:szCs w:val="30"/>
        </w:rPr>
        <w:t>,</w:t>
      </w:r>
      <w:r w:rsidR="008C307B" w:rsidRPr="00496F50">
        <w:rPr>
          <w:rFonts w:asciiTheme="majorBidi" w:hAnsiTheme="majorBidi" w:cstheme="majorBidi"/>
          <w:sz w:val="30"/>
          <w:szCs w:val="30"/>
        </w:rPr>
        <w:t xml:space="preserve"> </w:t>
      </w:r>
      <w:r w:rsidR="0014245C">
        <w:rPr>
          <w:rFonts w:asciiTheme="majorBidi" w:hAnsiTheme="majorBidi" w:cstheme="majorBidi"/>
          <w:sz w:val="30"/>
          <w:szCs w:val="30"/>
        </w:rPr>
        <w:t>9</w:t>
      </w:r>
      <w:r w:rsidR="008C307B" w:rsidRPr="00496F50">
        <w:rPr>
          <w:rFonts w:asciiTheme="majorBidi" w:hAnsiTheme="majorBidi" w:cstheme="majorBidi"/>
          <w:sz w:val="30"/>
          <w:szCs w:val="30"/>
        </w:rPr>
        <w:t xml:space="preserve"> </w:t>
      </w:r>
      <w:r w:rsidR="005360DB">
        <w:rPr>
          <w:rFonts w:asciiTheme="majorBidi" w:hAnsiTheme="majorBidi" w:cstheme="majorBidi"/>
          <w:sz w:val="30"/>
          <w:szCs w:val="30"/>
        </w:rPr>
        <w:t>- 10</w:t>
      </w:r>
    </w:p>
    <w:p w14:paraId="5BF69FDC" w14:textId="77777777" w:rsidR="002D4DE7" w:rsidRPr="00400E7C" w:rsidRDefault="002D4DE7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213"/>
        <w:gridCol w:w="810"/>
        <w:gridCol w:w="1080"/>
        <w:gridCol w:w="266"/>
        <w:gridCol w:w="1084"/>
        <w:gridCol w:w="266"/>
        <w:gridCol w:w="1084"/>
        <w:gridCol w:w="269"/>
        <w:gridCol w:w="1081"/>
      </w:tblGrid>
      <w:tr w:rsidR="002D4DE7" w:rsidRPr="00496F50" w14:paraId="2E644899" w14:textId="77777777" w:rsidTr="007343BD">
        <w:tc>
          <w:tcPr>
            <w:tcW w:w="3213" w:type="dxa"/>
            <w:shd w:val="clear" w:color="auto" w:fill="FFFFFF"/>
          </w:tcPr>
          <w:p w14:paraId="3A644F61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3546152E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CA7507D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19C7AFE4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1CB3878F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DE7" w:rsidRPr="00496F50" w14:paraId="590A94B9" w14:textId="77777777" w:rsidTr="007343BD">
        <w:tc>
          <w:tcPr>
            <w:tcW w:w="3213" w:type="dxa"/>
            <w:shd w:val="clear" w:color="auto" w:fill="FFFFFF"/>
          </w:tcPr>
          <w:p w14:paraId="5841F2A4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75066E58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12C40DF9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0658C16F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60166BD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6" w:type="dxa"/>
          </w:tcPr>
          <w:p w14:paraId="4ECF28F7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C63706E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0DDD30F6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9AC10B9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D4DE7" w:rsidRPr="00496F50" w14:paraId="384F658C" w14:textId="77777777" w:rsidTr="007343BD">
        <w:tc>
          <w:tcPr>
            <w:tcW w:w="3213" w:type="dxa"/>
            <w:shd w:val="clear" w:color="auto" w:fill="FFFFFF"/>
          </w:tcPr>
          <w:p w14:paraId="05F85F71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24722A8C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FFFFFF"/>
          </w:tcPr>
          <w:p w14:paraId="4AD7150D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DE7" w:rsidRPr="00C52383" w14:paraId="3D37EC34" w14:textId="77777777" w:rsidTr="007343BD">
        <w:tc>
          <w:tcPr>
            <w:tcW w:w="3213" w:type="dxa"/>
          </w:tcPr>
          <w:p w14:paraId="58F76CD2" w14:textId="77777777" w:rsidR="002D4DE7" w:rsidRPr="00496F50" w:rsidRDefault="002D4DE7" w:rsidP="007343BD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ค่าตัดจำหน่ายต้นทุนสัมปทานใน</w:t>
            </w:r>
          </w:p>
          <w:p w14:paraId="2716A0A3" w14:textId="77777777" w:rsidR="002D4DE7" w:rsidRPr="00496F50" w:rsidRDefault="002D4DE7" w:rsidP="007343BD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การใช้ทางยกระดับ</w:t>
            </w:r>
          </w:p>
        </w:tc>
        <w:tc>
          <w:tcPr>
            <w:tcW w:w="810" w:type="dxa"/>
            <w:shd w:val="clear" w:color="auto" w:fill="auto"/>
          </w:tcPr>
          <w:p w14:paraId="2A1D59B8" w14:textId="77777777" w:rsidR="002D4DE7" w:rsidRPr="00496F50" w:rsidRDefault="002D4DE7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307ACC7" w14:textId="77777777" w:rsidR="002D4DE7" w:rsidRPr="00496F50" w:rsidRDefault="002D4DE7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187C2C55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br/>
              <w:t>699,040</w:t>
            </w:r>
          </w:p>
        </w:tc>
        <w:tc>
          <w:tcPr>
            <w:tcW w:w="266" w:type="dxa"/>
            <w:shd w:val="clear" w:color="auto" w:fill="auto"/>
          </w:tcPr>
          <w:p w14:paraId="6EBD6AC7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3B65372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AC1FB2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500,878</w:t>
            </w:r>
          </w:p>
        </w:tc>
        <w:tc>
          <w:tcPr>
            <w:tcW w:w="266" w:type="dxa"/>
            <w:shd w:val="clear" w:color="auto" w:fill="auto"/>
          </w:tcPr>
          <w:p w14:paraId="4A48BD11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38A0100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55564F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699,040</w:t>
            </w:r>
          </w:p>
        </w:tc>
        <w:tc>
          <w:tcPr>
            <w:tcW w:w="269" w:type="dxa"/>
            <w:shd w:val="clear" w:color="auto" w:fill="auto"/>
          </w:tcPr>
          <w:p w14:paraId="24DCF176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2810C3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17DAF6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500,878</w:t>
            </w:r>
          </w:p>
        </w:tc>
      </w:tr>
      <w:tr w:rsidR="002D4DE7" w:rsidRPr="00C52383" w14:paraId="4DD36BCD" w14:textId="77777777" w:rsidTr="007343BD">
        <w:tc>
          <w:tcPr>
            <w:tcW w:w="3213" w:type="dxa"/>
          </w:tcPr>
          <w:p w14:paraId="256D62C1" w14:textId="77777777" w:rsidR="002D4DE7" w:rsidRPr="00496F50" w:rsidRDefault="002D4DE7" w:rsidP="007343BD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7072541C" w14:textId="77777777" w:rsidR="002D4DE7" w:rsidRPr="00496F50" w:rsidRDefault="002D4DE7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4" w:right="-10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11B9BE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298,970</w:t>
            </w:r>
          </w:p>
        </w:tc>
        <w:tc>
          <w:tcPr>
            <w:tcW w:w="266" w:type="dxa"/>
            <w:shd w:val="clear" w:color="auto" w:fill="auto"/>
          </w:tcPr>
          <w:p w14:paraId="5C0FACBA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0623B67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294,850</w:t>
            </w:r>
          </w:p>
        </w:tc>
        <w:tc>
          <w:tcPr>
            <w:tcW w:w="266" w:type="dxa"/>
            <w:shd w:val="clear" w:color="auto" w:fill="auto"/>
          </w:tcPr>
          <w:p w14:paraId="338DC479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0B71891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297,887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B365EDF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FE275F1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294,502</w:t>
            </w:r>
          </w:p>
        </w:tc>
      </w:tr>
      <w:tr w:rsidR="002D4DE7" w:rsidRPr="00C52383" w14:paraId="44A07F06" w14:textId="77777777" w:rsidTr="007343BD">
        <w:tc>
          <w:tcPr>
            <w:tcW w:w="3213" w:type="dxa"/>
          </w:tcPr>
          <w:p w14:paraId="42DB7BBA" w14:textId="77777777" w:rsidR="002D4DE7" w:rsidRPr="00496F50" w:rsidRDefault="002D4DE7" w:rsidP="007343BD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810" w:type="dxa"/>
            <w:shd w:val="clear" w:color="auto" w:fill="auto"/>
          </w:tcPr>
          <w:p w14:paraId="792669C1" w14:textId="77777777" w:rsidR="002D4DE7" w:rsidRPr="00496F50" w:rsidRDefault="002D4DE7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B4137D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112,891</w:t>
            </w:r>
          </w:p>
        </w:tc>
        <w:tc>
          <w:tcPr>
            <w:tcW w:w="266" w:type="dxa"/>
            <w:shd w:val="clear" w:color="auto" w:fill="auto"/>
          </w:tcPr>
          <w:p w14:paraId="045C7E5A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B67F14C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76,064</w:t>
            </w:r>
          </w:p>
        </w:tc>
        <w:tc>
          <w:tcPr>
            <w:tcW w:w="266" w:type="dxa"/>
            <w:shd w:val="clear" w:color="auto" w:fill="auto"/>
          </w:tcPr>
          <w:p w14:paraId="0DA0F011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2266E9A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110,612</w:t>
            </w:r>
          </w:p>
        </w:tc>
        <w:tc>
          <w:tcPr>
            <w:tcW w:w="269" w:type="dxa"/>
            <w:shd w:val="clear" w:color="auto" w:fill="auto"/>
          </w:tcPr>
          <w:p w14:paraId="476DED26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2FB786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77,399</w:t>
            </w:r>
          </w:p>
        </w:tc>
      </w:tr>
      <w:tr w:rsidR="002D4DE7" w:rsidRPr="00C52383" w14:paraId="6D2B3FFE" w14:textId="77777777" w:rsidTr="002D4DE7">
        <w:tc>
          <w:tcPr>
            <w:tcW w:w="3213" w:type="dxa"/>
          </w:tcPr>
          <w:p w14:paraId="0A33082D" w14:textId="77777777" w:rsidR="002D4DE7" w:rsidRPr="00496F50" w:rsidRDefault="002D4DE7" w:rsidP="007343BD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62CD49C9" w14:textId="77777777" w:rsidR="002D4DE7" w:rsidRPr="00496F50" w:rsidRDefault="002D4DE7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94A0FF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37,770</w:t>
            </w:r>
          </w:p>
        </w:tc>
        <w:tc>
          <w:tcPr>
            <w:tcW w:w="266" w:type="dxa"/>
            <w:shd w:val="clear" w:color="auto" w:fill="auto"/>
          </w:tcPr>
          <w:p w14:paraId="78F155F0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D7AC967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28,676</w:t>
            </w:r>
          </w:p>
        </w:tc>
        <w:tc>
          <w:tcPr>
            <w:tcW w:w="266" w:type="dxa"/>
            <w:shd w:val="clear" w:color="auto" w:fill="auto"/>
          </w:tcPr>
          <w:p w14:paraId="4A8D5FF1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CA66D21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36,821</w:t>
            </w:r>
          </w:p>
        </w:tc>
        <w:tc>
          <w:tcPr>
            <w:tcW w:w="269" w:type="dxa"/>
            <w:shd w:val="clear" w:color="auto" w:fill="auto"/>
          </w:tcPr>
          <w:p w14:paraId="07B556E5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2D342BE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28,242</w:t>
            </w:r>
          </w:p>
        </w:tc>
      </w:tr>
      <w:tr w:rsidR="002D4DE7" w:rsidRPr="00C52383" w14:paraId="737FF12D" w14:textId="77777777" w:rsidTr="002D4DE7">
        <w:tc>
          <w:tcPr>
            <w:tcW w:w="3213" w:type="dxa"/>
          </w:tcPr>
          <w:p w14:paraId="58C78E06" w14:textId="77777777" w:rsidR="002D4DE7" w:rsidRPr="00496F50" w:rsidRDefault="002D4DE7" w:rsidP="007343BD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7AA07124" w14:textId="77777777" w:rsidR="002D4DE7" w:rsidRPr="00496F50" w:rsidRDefault="002D4DE7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2160AB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28,313</w:t>
            </w:r>
          </w:p>
        </w:tc>
        <w:tc>
          <w:tcPr>
            <w:tcW w:w="266" w:type="dxa"/>
            <w:shd w:val="clear" w:color="auto" w:fill="auto"/>
          </w:tcPr>
          <w:p w14:paraId="33868439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A8B3B2D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33,192</w:t>
            </w:r>
          </w:p>
        </w:tc>
        <w:tc>
          <w:tcPr>
            <w:tcW w:w="266" w:type="dxa"/>
            <w:shd w:val="clear" w:color="auto" w:fill="auto"/>
          </w:tcPr>
          <w:p w14:paraId="5A69F73A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E3E49A8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28,221</w:t>
            </w:r>
          </w:p>
        </w:tc>
        <w:tc>
          <w:tcPr>
            <w:tcW w:w="269" w:type="dxa"/>
            <w:shd w:val="clear" w:color="auto" w:fill="auto"/>
          </w:tcPr>
          <w:p w14:paraId="269C86DA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EE2459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33,162</w:t>
            </w:r>
          </w:p>
        </w:tc>
      </w:tr>
      <w:tr w:rsidR="002D4DE7" w:rsidRPr="00C52383" w14:paraId="085C2DC5" w14:textId="77777777" w:rsidTr="002D4DE7">
        <w:tc>
          <w:tcPr>
            <w:tcW w:w="3213" w:type="dxa"/>
          </w:tcPr>
          <w:p w14:paraId="4456315F" w14:textId="77777777" w:rsidR="002D4DE7" w:rsidRPr="00496F50" w:rsidRDefault="002D4DE7" w:rsidP="007343BD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D4DE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ค่าใช้จ่ายในการพัฒนาองค์กร</w:t>
            </w:r>
          </w:p>
        </w:tc>
        <w:tc>
          <w:tcPr>
            <w:tcW w:w="810" w:type="dxa"/>
            <w:shd w:val="clear" w:color="auto" w:fill="auto"/>
          </w:tcPr>
          <w:p w14:paraId="39B0DB09" w14:textId="77777777" w:rsidR="002D4DE7" w:rsidRPr="00496F50" w:rsidRDefault="002D4DE7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FB3B9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27,788</w:t>
            </w:r>
          </w:p>
        </w:tc>
        <w:tc>
          <w:tcPr>
            <w:tcW w:w="266" w:type="dxa"/>
            <w:shd w:val="clear" w:color="auto" w:fill="auto"/>
          </w:tcPr>
          <w:p w14:paraId="4B2E96AD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55735DA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9,200</w:t>
            </w:r>
          </w:p>
        </w:tc>
        <w:tc>
          <w:tcPr>
            <w:tcW w:w="266" w:type="dxa"/>
            <w:shd w:val="clear" w:color="auto" w:fill="auto"/>
          </w:tcPr>
          <w:p w14:paraId="0DB9BF38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9E984B6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27,747</w:t>
            </w:r>
          </w:p>
        </w:tc>
        <w:tc>
          <w:tcPr>
            <w:tcW w:w="269" w:type="dxa"/>
            <w:shd w:val="clear" w:color="auto" w:fill="auto"/>
          </w:tcPr>
          <w:p w14:paraId="7E950AE3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CF9F53" w14:textId="77777777" w:rsidR="002D4DE7" w:rsidRPr="00C52383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8,960</w:t>
            </w:r>
          </w:p>
        </w:tc>
      </w:tr>
      <w:tr w:rsidR="00AF0328" w:rsidRPr="00C52383" w14:paraId="0C3B345F" w14:textId="77777777" w:rsidTr="002D4DE7">
        <w:tc>
          <w:tcPr>
            <w:tcW w:w="3213" w:type="dxa"/>
          </w:tcPr>
          <w:p w14:paraId="5779AAC0" w14:textId="0DE6C9B3" w:rsidR="00AF0328" w:rsidRPr="002D4DE7" w:rsidRDefault="00AF0328" w:rsidP="00AF0328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810" w:type="dxa"/>
            <w:shd w:val="clear" w:color="auto" w:fill="auto"/>
          </w:tcPr>
          <w:p w14:paraId="71987A50" w14:textId="77777777" w:rsidR="00AF0328" w:rsidRPr="00496F50" w:rsidRDefault="00AF0328" w:rsidP="00AF032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9944DB" w14:textId="69D48ECC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22,350</w:t>
            </w:r>
          </w:p>
        </w:tc>
        <w:tc>
          <w:tcPr>
            <w:tcW w:w="266" w:type="dxa"/>
            <w:shd w:val="clear" w:color="auto" w:fill="auto"/>
          </w:tcPr>
          <w:p w14:paraId="6FF32759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E397E76" w14:textId="1A771FD9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26,182</w:t>
            </w:r>
          </w:p>
        </w:tc>
        <w:tc>
          <w:tcPr>
            <w:tcW w:w="266" w:type="dxa"/>
            <w:shd w:val="clear" w:color="auto" w:fill="auto"/>
          </w:tcPr>
          <w:p w14:paraId="5EB56748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0481D01" w14:textId="670D8559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20,894</w:t>
            </w:r>
          </w:p>
        </w:tc>
        <w:tc>
          <w:tcPr>
            <w:tcW w:w="269" w:type="dxa"/>
            <w:shd w:val="clear" w:color="auto" w:fill="auto"/>
          </w:tcPr>
          <w:p w14:paraId="198DA621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2AEFB7" w14:textId="0CC1860B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25,207</w:t>
            </w:r>
          </w:p>
        </w:tc>
      </w:tr>
      <w:tr w:rsidR="00AF0328" w:rsidRPr="00C52383" w14:paraId="3E10A13B" w14:textId="77777777" w:rsidTr="002D4DE7">
        <w:tc>
          <w:tcPr>
            <w:tcW w:w="3213" w:type="dxa"/>
          </w:tcPr>
          <w:p w14:paraId="375FC5AC" w14:textId="7B2E10F5" w:rsidR="00AF0328" w:rsidRPr="00496F50" w:rsidRDefault="00AF0328" w:rsidP="00AF0328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810" w:type="dxa"/>
            <w:shd w:val="clear" w:color="auto" w:fill="auto"/>
          </w:tcPr>
          <w:p w14:paraId="702F191E" w14:textId="77777777" w:rsidR="00AF0328" w:rsidRPr="00496F50" w:rsidRDefault="00AF0328" w:rsidP="00AF032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E39898" w14:textId="314D8E40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22,120</w:t>
            </w:r>
          </w:p>
        </w:tc>
        <w:tc>
          <w:tcPr>
            <w:tcW w:w="266" w:type="dxa"/>
            <w:shd w:val="clear" w:color="auto" w:fill="auto"/>
          </w:tcPr>
          <w:p w14:paraId="0B61F370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7C4B899" w14:textId="075701D9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18,749</w:t>
            </w:r>
          </w:p>
        </w:tc>
        <w:tc>
          <w:tcPr>
            <w:tcW w:w="266" w:type="dxa"/>
            <w:shd w:val="clear" w:color="auto" w:fill="auto"/>
          </w:tcPr>
          <w:p w14:paraId="60EAA62A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4F57845" w14:textId="2FEE9815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22,120</w:t>
            </w:r>
          </w:p>
        </w:tc>
        <w:tc>
          <w:tcPr>
            <w:tcW w:w="269" w:type="dxa"/>
            <w:shd w:val="clear" w:color="auto" w:fill="auto"/>
          </w:tcPr>
          <w:p w14:paraId="7813AED4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2626EAF6" w14:textId="6F4D2495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18,749</w:t>
            </w:r>
          </w:p>
        </w:tc>
      </w:tr>
      <w:tr w:rsidR="00AF0328" w:rsidRPr="00C52383" w14:paraId="259A72C1" w14:textId="77777777" w:rsidTr="002D4DE7">
        <w:tc>
          <w:tcPr>
            <w:tcW w:w="3213" w:type="dxa"/>
          </w:tcPr>
          <w:p w14:paraId="0740B2E3" w14:textId="7D8168DA" w:rsidR="00AF0328" w:rsidRPr="00496F50" w:rsidRDefault="00AF0328" w:rsidP="00AF0328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10" w:type="dxa"/>
            <w:shd w:val="clear" w:color="auto" w:fill="auto"/>
          </w:tcPr>
          <w:p w14:paraId="581B6A2E" w14:textId="77777777" w:rsidR="00AF0328" w:rsidRPr="00496F50" w:rsidRDefault="00AF0328" w:rsidP="00AF032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C55E00" w14:textId="68A075CB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21,813</w:t>
            </w:r>
          </w:p>
        </w:tc>
        <w:tc>
          <w:tcPr>
            <w:tcW w:w="266" w:type="dxa"/>
            <w:shd w:val="clear" w:color="auto" w:fill="auto"/>
          </w:tcPr>
          <w:p w14:paraId="64B3E011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3A7E39C" w14:textId="6ED3DDA9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18,133</w:t>
            </w:r>
          </w:p>
        </w:tc>
        <w:tc>
          <w:tcPr>
            <w:tcW w:w="266" w:type="dxa"/>
            <w:shd w:val="clear" w:color="auto" w:fill="auto"/>
          </w:tcPr>
          <w:p w14:paraId="3AD3C60B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9615CD3" w14:textId="50EB9255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21,813</w:t>
            </w:r>
          </w:p>
        </w:tc>
        <w:tc>
          <w:tcPr>
            <w:tcW w:w="269" w:type="dxa"/>
            <w:shd w:val="clear" w:color="auto" w:fill="auto"/>
          </w:tcPr>
          <w:p w14:paraId="5732F9C5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9A4E2B7" w14:textId="78599D1E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18,133</w:t>
            </w:r>
          </w:p>
        </w:tc>
      </w:tr>
      <w:tr w:rsidR="00AF0328" w:rsidRPr="00C52383" w14:paraId="491795FB" w14:textId="77777777" w:rsidTr="002D4DE7">
        <w:tc>
          <w:tcPr>
            <w:tcW w:w="3213" w:type="dxa"/>
          </w:tcPr>
          <w:p w14:paraId="6C651E2C" w14:textId="4EA9AE60" w:rsidR="00AF0328" w:rsidRPr="00496F50" w:rsidRDefault="00AF0328" w:rsidP="00AF0328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810" w:type="dxa"/>
            <w:shd w:val="clear" w:color="auto" w:fill="auto"/>
          </w:tcPr>
          <w:p w14:paraId="7E437EC8" w14:textId="77777777" w:rsidR="00AF0328" w:rsidRPr="00496F50" w:rsidRDefault="00AF0328" w:rsidP="00AF032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63C825" w14:textId="5E937BB4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11,28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55023FA2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24FFDFF" w14:textId="5AFD98A2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11,792</w:t>
            </w:r>
          </w:p>
        </w:tc>
        <w:tc>
          <w:tcPr>
            <w:tcW w:w="266" w:type="dxa"/>
            <w:shd w:val="clear" w:color="auto" w:fill="auto"/>
          </w:tcPr>
          <w:p w14:paraId="61CFF8CD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288B029" w14:textId="4DD55C70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11,220</w:t>
            </w:r>
          </w:p>
        </w:tc>
        <w:tc>
          <w:tcPr>
            <w:tcW w:w="269" w:type="dxa"/>
            <w:shd w:val="clear" w:color="auto" w:fill="auto"/>
          </w:tcPr>
          <w:p w14:paraId="50DAC6A5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74039928" w14:textId="0D480982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11,763</w:t>
            </w:r>
          </w:p>
        </w:tc>
      </w:tr>
      <w:tr w:rsidR="00AF0328" w:rsidRPr="00C52383" w14:paraId="77A774A8" w14:textId="77777777" w:rsidTr="002D4DE7">
        <w:tc>
          <w:tcPr>
            <w:tcW w:w="3213" w:type="dxa"/>
          </w:tcPr>
          <w:p w14:paraId="4BD3A4B1" w14:textId="1FA18B62" w:rsidR="00AF0328" w:rsidRPr="00496F50" w:rsidRDefault="00AF0328" w:rsidP="00AF0328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ค่า</w:t>
            </w:r>
            <w:r w:rsidRPr="00496F50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ใช้จ่ายในการเดินทาง</w:t>
            </w:r>
          </w:p>
        </w:tc>
        <w:tc>
          <w:tcPr>
            <w:tcW w:w="810" w:type="dxa"/>
            <w:shd w:val="clear" w:color="auto" w:fill="auto"/>
          </w:tcPr>
          <w:p w14:paraId="1161EA41" w14:textId="77777777" w:rsidR="00AF0328" w:rsidRPr="00496F50" w:rsidRDefault="00AF0328" w:rsidP="00AF032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646BD1" w14:textId="136CE933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5,638</w:t>
            </w:r>
          </w:p>
        </w:tc>
        <w:tc>
          <w:tcPr>
            <w:tcW w:w="266" w:type="dxa"/>
            <w:shd w:val="clear" w:color="auto" w:fill="auto"/>
          </w:tcPr>
          <w:p w14:paraId="4B893792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A25C59C" w14:textId="543AFEA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6,548</w:t>
            </w:r>
          </w:p>
        </w:tc>
        <w:tc>
          <w:tcPr>
            <w:tcW w:w="266" w:type="dxa"/>
            <w:shd w:val="clear" w:color="auto" w:fill="auto"/>
          </w:tcPr>
          <w:p w14:paraId="461AEF40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2595494" w14:textId="76481E30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5,615</w:t>
            </w:r>
          </w:p>
        </w:tc>
        <w:tc>
          <w:tcPr>
            <w:tcW w:w="269" w:type="dxa"/>
            <w:shd w:val="clear" w:color="auto" w:fill="auto"/>
          </w:tcPr>
          <w:p w14:paraId="080E5B94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29DBFDE1" w14:textId="47BB0941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6,548</w:t>
            </w:r>
          </w:p>
        </w:tc>
      </w:tr>
      <w:tr w:rsidR="00AF0328" w:rsidRPr="00C52383" w14:paraId="64A743BE" w14:textId="77777777" w:rsidTr="002D4DE7">
        <w:tc>
          <w:tcPr>
            <w:tcW w:w="3213" w:type="dxa"/>
          </w:tcPr>
          <w:p w14:paraId="760CE30D" w14:textId="1DD9AB7E" w:rsidR="00AF0328" w:rsidRPr="00496F50" w:rsidRDefault="00AF0328" w:rsidP="00AF0328">
            <w:pPr>
              <w:ind w:left="-18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ค่าภาษีโรงเรือนและภาษีอื่นๆ</w:t>
            </w:r>
          </w:p>
        </w:tc>
        <w:tc>
          <w:tcPr>
            <w:tcW w:w="810" w:type="dxa"/>
            <w:shd w:val="clear" w:color="auto" w:fill="auto"/>
          </w:tcPr>
          <w:p w14:paraId="676F4EE9" w14:textId="77777777" w:rsidR="00AF0328" w:rsidRPr="00496F50" w:rsidRDefault="00AF0328" w:rsidP="00AF032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333981" w14:textId="4294B958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4,986</w:t>
            </w:r>
          </w:p>
        </w:tc>
        <w:tc>
          <w:tcPr>
            <w:tcW w:w="266" w:type="dxa"/>
            <w:shd w:val="clear" w:color="auto" w:fill="auto"/>
          </w:tcPr>
          <w:p w14:paraId="2C31E32E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0E522F9" w14:textId="5E974420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5,115</w:t>
            </w:r>
          </w:p>
        </w:tc>
        <w:tc>
          <w:tcPr>
            <w:tcW w:w="266" w:type="dxa"/>
            <w:shd w:val="clear" w:color="auto" w:fill="auto"/>
          </w:tcPr>
          <w:p w14:paraId="417B53F8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3511CB3" w14:textId="6C1D73B0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4,986</w:t>
            </w:r>
          </w:p>
        </w:tc>
        <w:tc>
          <w:tcPr>
            <w:tcW w:w="269" w:type="dxa"/>
            <w:shd w:val="clear" w:color="auto" w:fill="auto"/>
          </w:tcPr>
          <w:p w14:paraId="49C6BD11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8501E4C" w14:textId="40EC0EA3" w:rsidR="00AF0328" w:rsidRPr="00496F50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5,115</w:t>
            </w:r>
          </w:p>
        </w:tc>
      </w:tr>
      <w:tr w:rsidR="00AF0328" w:rsidRPr="00C52383" w14:paraId="16FD1FED" w14:textId="77777777" w:rsidTr="002D4DE7">
        <w:tc>
          <w:tcPr>
            <w:tcW w:w="3213" w:type="dxa"/>
          </w:tcPr>
          <w:p w14:paraId="4BBE77E3" w14:textId="3AFA6C0A" w:rsidR="00AF0328" w:rsidRPr="00496F50" w:rsidRDefault="00AF0328" w:rsidP="00AF0328">
            <w:pPr>
              <w:ind w:left="-18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10" w:type="dxa"/>
            <w:shd w:val="clear" w:color="auto" w:fill="auto"/>
          </w:tcPr>
          <w:p w14:paraId="650A1EB2" w14:textId="77777777" w:rsidR="00AF0328" w:rsidRPr="00496F50" w:rsidRDefault="00AF0328" w:rsidP="00AF032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488DB2" w14:textId="340F99E5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66" w:type="dxa"/>
            <w:shd w:val="clear" w:color="auto" w:fill="auto"/>
          </w:tcPr>
          <w:p w14:paraId="0A70C93F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3E538BA" w14:textId="558FACFF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266" w:type="dxa"/>
            <w:shd w:val="clear" w:color="auto" w:fill="auto"/>
          </w:tcPr>
          <w:p w14:paraId="2BBDEBF2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0117B7B" w14:textId="03ECA56E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69" w:type="dxa"/>
            <w:shd w:val="clear" w:color="auto" w:fill="auto"/>
          </w:tcPr>
          <w:p w14:paraId="29BAEBFC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FBF546" w14:textId="28932AEE" w:rsidR="00AF0328" w:rsidRPr="00496F50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1,407</w:t>
            </w:r>
          </w:p>
        </w:tc>
      </w:tr>
      <w:tr w:rsidR="00AF0328" w:rsidRPr="00C52383" w14:paraId="18B32A86" w14:textId="77777777" w:rsidTr="0048170D">
        <w:tc>
          <w:tcPr>
            <w:tcW w:w="3213" w:type="dxa"/>
          </w:tcPr>
          <w:p w14:paraId="14895B39" w14:textId="6A0DB0F1" w:rsidR="00AF0328" w:rsidRPr="00496F50" w:rsidRDefault="00AF0328" w:rsidP="00AF032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shd w:val="clear" w:color="auto" w:fill="auto"/>
          </w:tcPr>
          <w:p w14:paraId="747D5B7E" w14:textId="77777777" w:rsidR="00AF0328" w:rsidRPr="00496F50" w:rsidRDefault="00AF0328" w:rsidP="00AF032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2BDD0C" w14:textId="2A4A0E0E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263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266" w:type="dxa"/>
            <w:shd w:val="clear" w:color="auto" w:fill="auto"/>
          </w:tcPr>
          <w:p w14:paraId="15CBDAF8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489C2C1E" w14:textId="7609F644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263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66" w:type="dxa"/>
            <w:shd w:val="clear" w:color="auto" w:fill="auto"/>
          </w:tcPr>
          <w:p w14:paraId="2A555470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69528DA" w14:textId="77397DF8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49,779</w:t>
            </w:r>
          </w:p>
        </w:tc>
        <w:tc>
          <w:tcPr>
            <w:tcW w:w="269" w:type="dxa"/>
            <w:shd w:val="clear" w:color="auto" w:fill="auto"/>
          </w:tcPr>
          <w:p w14:paraId="434CF6B5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A14A7A" w14:textId="73A28941" w:rsidR="00AF0328" w:rsidRPr="00496F50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7683">
              <w:rPr>
                <w:rFonts w:asciiTheme="majorBidi" w:hAnsiTheme="majorBidi" w:cstheme="majorBidi"/>
                <w:sz w:val="30"/>
                <w:szCs w:val="30"/>
              </w:rPr>
              <w:t>49,313</w:t>
            </w:r>
          </w:p>
        </w:tc>
      </w:tr>
      <w:tr w:rsidR="00AF0328" w:rsidRPr="00C52383" w14:paraId="75B5ECBD" w14:textId="77777777" w:rsidTr="0048170D">
        <w:tc>
          <w:tcPr>
            <w:tcW w:w="4023" w:type="dxa"/>
            <w:gridSpan w:val="2"/>
          </w:tcPr>
          <w:p w14:paraId="0ADAA14A" w14:textId="514D7D2A" w:rsidR="00AF0328" w:rsidRPr="00496F50" w:rsidRDefault="00AF0328" w:rsidP="0048170D">
            <w:pPr>
              <w:pStyle w:val="acctfourfigures"/>
              <w:tabs>
                <w:tab w:val="clear" w:pos="765"/>
              </w:tabs>
              <w:spacing w:line="240" w:lineRule="atLeast"/>
              <w:ind w:left="227" w:right="-108" w:hanging="22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รวมต้นทุนการให้บริการทางยกระดับ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ในการจัดจำหน่ายและค่าใช้จ่ายในการบริหาร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A41F8" w14:textId="1C4D64CA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  <w:r w:rsidRPr="00E2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66" w:type="dxa"/>
            <w:shd w:val="clear" w:color="auto" w:fill="auto"/>
          </w:tcPr>
          <w:p w14:paraId="07716F69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04B22" w14:textId="77777777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CBB7FC" w14:textId="51EF4891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1,082,269</w:t>
            </w:r>
          </w:p>
        </w:tc>
        <w:tc>
          <w:tcPr>
            <w:tcW w:w="266" w:type="dxa"/>
            <w:shd w:val="clear" w:color="auto" w:fill="auto"/>
          </w:tcPr>
          <w:p w14:paraId="135DFD4D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B3E64" w14:textId="63BFCE1F" w:rsidR="00AF0328" w:rsidRPr="00E2635F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 w:rsidRPr="00E2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69" w:type="dxa"/>
            <w:shd w:val="clear" w:color="auto" w:fill="auto"/>
          </w:tcPr>
          <w:p w14:paraId="6B254221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53673C" w14:textId="77777777" w:rsidR="00AF0328" w:rsidRPr="00496F50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66CC3D" w14:textId="2AAC38D2" w:rsidR="00AF0328" w:rsidRPr="00B576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1,079,378</w:t>
            </w:r>
          </w:p>
        </w:tc>
      </w:tr>
    </w:tbl>
    <w:p w14:paraId="16A0FFA7" w14:textId="3EC8EB72" w:rsidR="004C09AC" w:rsidRPr="0048170D" w:rsidRDefault="004C0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60306603" w14:textId="77777777" w:rsidR="003E5876" w:rsidRDefault="003E5876" w:rsidP="00E8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0B529" w14:textId="57C6093F" w:rsidR="00E82E99" w:rsidRPr="002760AF" w:rsidRDefault="00E82E99" w:rsidP="00E8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463A1B" w:rsidRPr="00496F50">
        <w:rPr>
          <w:rFonts w:asciiTheme="majorBidi" w:hAnsiTheme="majorBidi" w:cstheme="majorBidi"/>
          <w:sz w:val="30"/>
          <w:szCs w:val="30"/>
        </w:rPr>
        <w:t>256</w:t>
      </w:r>
      <w:r w:rsidR="002C0D50" w:rsidRPr="00496F50">
        <w:rPr>
          <w:rFonts w:asciiTheme="majorBidi" w:hAnsiTheme="majorBidi" w:cstheme="majorBidi"/>
          <w:sz w:val="30"/>
          <w:szCs w:val="30"/>
        </w:rPr>
        <w:t>7</w:t>
      </w:r>
      <w:r w:rsidRPr="00496F50">
        <w:rPr>
          <w:rFonts w:asciiTheme="majorBidi" w:hAnsiTheme="majorBidi" w:cstheme="majorBidi"/>
          <w:sz w:val="30"/>
          <w:szCs w:val="30"/>
        </w:rPr>
        <w:t xml:space="preserve"> </w:t>
      </w:r>
      <w:r w:rsidR="00DA236F" w:rsidRPr="00496F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50041" w:rsidRPr="00496F5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496F50">
        <w:rPr>
          <w:rFonts w:asciiTheme="majorBidi" w:hAnsiTheme="majorBidi" w:cstheme="majorBidi"/>
          <w:sz w:val="30"/>
          <w:szCs w:val="30"/>
          <w:cs/>
        </w:rPr>
        <w:t>จ่ายเงินสมทบกองทุนสำรองเลี้ยงชีพสำหรับพนักงานของ</w:t>
      </w:r>
      <w:r w:rsidR="004509AF" w:rsidRPr="00496F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96F5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E5876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="00965F03" w:rsidRPr="00400E7C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400E7C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6E5214" w:rsidRPr="00400E7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E5214" w:rsidRPr="00400E7C">
        <w:rPr>
          <w:rFonts w:asciiTheme="majorBidi" w:hAnsiTheme="majorBidi" w:cstheme="majorBidi"/>
          <w:spacing w:val="-2"/>
          <w:sz w:val="30"/>
          <w:szCs w:val="30"/>
        </w:rPr>
        <w:t>7.78</w:t>
      </w:r>
      <w:r w:rsidR="002C0D50" w:rsidRPr="00400E7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0E7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711FDD" w:rsidRPr="00400E7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0E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463A1B" w:rsidRPr="00400E7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C0D50" w:rsidRPr="00400E7C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400E7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400E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จำนวน </w:t>
      </w:r>
      <w:r w:rsidR="002C0D50" w:rsidRPr="00400E7C">
        <w:rPr>
          <w:rFonts w:asciiTheme="majorBidi" w:hAnsiTheme="majorBidi" w:cstheme="majorBidi"/>
          <w:i/>
          <w:iCs/>
          <w:spacing w:val="-2"/>
          <w:sz w:val="30"/>
          <w:szCs w:val="30"/>
        </w:rPr>
        <w:t>7.37</w:t>
      </w:r>
      <w:r w:rsidRPr="00400E7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400E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400E7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ซึ่งแสดงเป็นส่วนหนึ่งของค่าใช้จ่ายผลประโยชน์</w:t>
      </w:r>
      <w:r w:rsidRPr="00496F50">
        <w:rPr>
          <w:rFonts w:asciiTheme="majorBidi" w:hAnsiTheme="majorBidi" w:cstheme="majorBidi"/>
          <w:sz w:val="30"/>
          <w:szCs w:val="30"/>
          <w:cs/>
        </w:rPr>
        <w:t>ของพนักงาน</w:t>
      </w:r>
    </w:p>
    <w:p w14:paraId="407AA6E7" w14:textId="13FE83BC" w:rsidR="003E5876" w:rsidRPr="00400E7C" w:rsidRDefault="003E5876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5B6D2A" w14:textId="77777777" w:rsidR="00AF0328" w:rsidRDefault="00AF0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A767CBE" w14:textId="2602253D" w:rsidR="00036B89" w:rsidRPr="00045DAA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045DAA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7DC24906" w14:textId="547CFB06" w:rsidR="00036B89" w:rsidRPr="00400E7C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0C835" w14:textId="2981B843" w:rsidR="00B504B7" w:rsidRPr="008D0BB4" w:rsidRDefault="00B504B7" w:rsidP="00B504B7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8D0BB4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FDD88F8" w14:textId="7B4FAED9" w:rsidR="00B504B7" w:rsidRPr="008D0BB4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0BB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="0098427E" w:rsidRPr="008D0BB4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0DC8BA0" w14:textId="77777777" w:rsidR="00B504B7" w:rsidRPr="00400E7C" w:rsidRDefault="00B504B7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BB461" w14:textId="77777777" w:rsidR="00D12C6C" w:rsidRPr="00FA391B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391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7E56AF1" w14:textId="71DE7E99" w:rsidR="00B504B7" w:rsidRPr="00400E7C" w:rsidRDefault="00B504B7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E7C">
        <w:rPr>
          <w:rFonts w:asciiTheme="majorBidi" w:hAnsiTheme="majorBidi" w:cstheme="majorBidi"/>
          <w:sz w:val="30"/>
          <w:szCs w:val="30"/>
        </w:rPr>
        <w:t xml:space="preserve"> </w:t>
      </w:r>
    </w:p>
    <w:p w14:paraId="387348B1" w14:textId="03FE973E" w:rsidR="00B504B7" w:rsidRPr="002760AF" w:rsidRDefault="00B504B7" w:rsidP="00B504B7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FA391B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2C2C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77E0" w:rsidRPr="00DC77E0">
        <w:rPr>
          <w:rFonts w:asciiTheme="majorBidi" w:hAnsiTheme="majorBidi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A54D05">
        <w:rPr>
          <w:rFonts w:asciiTheme="majorBidi" w:hAnsiTheme="majorBidi"/>
          <w:sz w:val="30"/>
          <w:szCs w:val="30"/>
          <w:cs/>
        </w:rPr>
        <w:br/>
      </w:r>
      <w:r w:rsidR="00DC77E0" w:rsidRPr="00DC77E0">
        <w:rPr>
          <w:rFonts w:asciiTheme="majorBidi" w:hAnsiTheme="majorBidi"/>
          <w:sz w:val="30"/>
          <w:szCs w:val="30"/>
          <w:cs/>
        </w:rPr>
        <w:t xml:space="preserve">ผลแตกต่างชั่วคราว </w:t>
      </w:r>
    </w:p>
    <w:p w14:paraId="39B87D33" w14:textId="3CFD5D2A" w:rsidR="00F22653" w:rsidRDefault="00F22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75A7F1A1" w14:textId="47F9762B" w:rsidR="00B504B7" w:rsidRPr="002760AF" w:rsidRDefault="00B504B7" w:rsidP="00B504B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A391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9633C">
        <w:rPr>
          <w:rFonts w:asciiTheme="majorBidi" w:hAnsiTheme="majorBidi" w:cstheme="majorBidi"/>
          <w:sz w:val="30"/>
          <w:szCs w:val="30"/>
        </w:rPr>
        <w:br/>
      </w:r>
      <w:r w:rsidR="003B6D38" w:rsidRPr="00FA391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A391B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Pr="002166D5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ระยะเวลารายงาน</w:t>
      </w:r>
      <w:r w:rsidRPr="002166D5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Pr="002166D5">
        <w:rPr>
          <w:rFonts w:asciiTheme="majorBidi" w:hAnsiTheme="majorBidi" w:cstheme="majorBidi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2166D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166D5">
        <w:rPr>
          <w:rFonts w:asciiTheme="majorBidi" w:hAnsiTheme="majorBidi" w:cstheme="majorBidi"/>
          <w:spacing w:val="-2"/>
          <w:sz w:val="30"/>
          <w:szCs w:val="30"/>
          <w:cs/>
        </w:rPr>
        <w:t>ทั้งนี้ สินทรัพย์ภาษีเงินได้</w:t>
      </w:r>
      <w:r w:rsidRPr="00FA391B">
        <w:rPr>
          <w:rFonts w:asciiTheme="majorBidi" w:hAnsiTheme="majorBidi" w:cstheme="majorBidi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</w:t>
      </w:r>
      <w:r w:rsidR="001561CA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</w:p>
    <w:p w14:paraId="46EDA11A" w14:textId="77777777" w:rsidR="00B504B7" w:rsidRPr="008C3F5A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254A46C7" w14:textId="069EABBC" w:rsidR="00B504B7" w:rsidRPr="003E2C58" w:rsidRDefault="00B504B7" w:rsidP="00B504B7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E2C5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9DAAC4C" w14:textId="77777777" w:rsidR="00B504B7" w:rsidRPr="008C3F5A" w:rsidRDefault="00B504B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473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80"/>
        <w:gridCol w:w="1707"/>
        <w:gridCol w:w="271"/>
        <w:gridCol w:w="1530"/>
      </w:tblGrid>
      <w:tr w:rsidR="002C0D50" w:rsidRPr="003E2C58" w14:paraId="4010C2D0" w14:textId="77777777" w:rsidTr="00400E7C">
        <w:tc>
          <w:tcPr>
            <w:tcW w:w="3070" w:type="pct"/>
          </w:tcPr>
          <w:p w14:paraId="3E3A98BF" w14:textId="1228C0B8" w:rsidR="002C0D50" w:rsidRPr="003E2C58" w:rsidRDefault="004877D6" w:rsidP="00C7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30" w:type="pct"/>
            <w:gridSpan w:val="3"/>
          </w:tcPr>
          <w:p w14:paraId="6902AB87" w14:textId="4DE9101F" w:rsidR="002C0D50" w:rsidRPr="003E2C58" w:rsidRDefault="004877D6" w:rsidP="00C75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C0D50" w:rsidRPr="003E2C58" w14:paraId="437CBF4E" w14:textId="77777777" w:rsidTr="00400E7C">
        <w:tc>
          <w:tcPr>
            <w:tcW w:w="3070" w:type="pct"/>
          </w:tcPr>
          <w:p w14:paraId="2178726D" w14:textId="4076185E" w:rsidR="002C0D50" w:rsidRPr="003E2C58" w:rsidRDefault="002C0D50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939" w:type="pct"/>
          </w:tcPr>
          <w:p w14:paraId="6C0B1708" w14:textId="65636ACE" w:rsidR="002C0D50" w:rsidRPr="003E2C58" w:rsidRDefault="002C0D50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3FCAA494" w14:textId="49055141" w:rsidR="002C0D50" w:rsidRPr="003E2C58" w:rsidRDefault="002C0D50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</w:tcPr>
          <w:p w14:paraId="43250C03" w14:textId="2B92F4EB" w:rsidR="002C0D50" w:rsidRPr="003E2C58" w:rsidRDefault="002C0D50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0D50" w:rsidRPr="003E2C58" w14:paraId="4174EE04" w14:textId="77777777" w:rsidTr="00400E7C">
        <w:tc>
          <w:tcPr>
            <w:tcW w:w="3070" w:type="pct"/>
          </w:tcPr>
          <w:p w14:paraId="23C3F63E" w14:textId="77777777" w:rsidR="002C0D50" w:rsidRPr="003E2C58" w:rsidRDefault="002C0D50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30" w:type="pct"/>
            <w:gridSpan w:val="3"/>
          </w:tcPr>
          <w:p w14:paraId="63BEBA2E" w14:textId="1197238A" w:rsidR="004877D6" w:rsidRPr="003E2C58" w:rsidRDefault="004877D6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C0D50" w:rsidRPr="003E2C58" w14:paraId="042E812D" w14:textId="77777777" w:rsidTr="00400E7C">
        <w:tc>
          <w:tcPr>
            <w:tcW w:w="3070" w:type="pct"/>
            <w:tcBorders>
              <w:bottom w:val="nil"/>
            </w:tcBorders>
          </w:tcPr>
          <w:p w14:paraId="3DDBD716" w14:textId="25ADFA18" w:rsidR="002C0D50" w:rsidRPr="003E2C58" w:rsidRDefault="002C0D50" w:rsidP="0008005C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  <w:r w:rsidR="00B171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ของงวด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39" w:type="pct"/>
            <w:tcBorders>
              <w:bottom w:val="nil"/>
            </w:tcBorders>
          </w:tcPr>
          <w:p w14:paraId="34FB2029" w14:textId="77777777" w:rsidR="002C0D50" w:rsidRPr="003E2C58" w:rsidRDefault="002C0D50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560035DE" w14:textId="5B6E63E5" w:rsidR="002C0D50" w:rsidRPr="003E2C58" w:rsidRDefault="002C0D50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2" w:type="pct"/>
            <w:tcBorders>
              <w:bottom w:val="nil"/>
            </w:tcBorders>
          </w:tcPr>
          <w:p w14:paraId="5EA8D5BE" w14:textId="7A0968A3" w:rsidR="002C0D50" w:rsidRPr="003E2C58" w:rsidRDefault="002C0D50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C0D50" w:rsidRPr="002760AF" w14:paraId="75D75BF6" w14:textId="77777777" w:rsidTr="00400E7C">
        <w:tc>
          <w:tcPr>
            <w:tcW w:w="3070" w:type="pct"/>
            <w:tcBorders>
              <w:bottom w:val="nil"/>
            </w:tcBorders>
          </w:tcPr>
          <w:p w14:paraId="071E5B0A" w14:textId="0735B391" w:rsidR="002C0D50" w:rsidRPr="003E2C58" w:rsidRDefault="002C0D50" w:rsidP="002C0D5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B171B6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39" w:type="pct"/>
            <w:tcBorders>
              <w:bottom w:val="nil"/>
            </w:tcBorders>
          </w:tcPr>
          <w:p w14:paraId="1E39D5E4" w14:textId="14ECB745" w:rsidR="002C0D50" w:rsidRPr="003E2C58" w:rsidRDefault="006D6006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5828A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28AA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149" w:type="pct"/>
            <w:tcBorders>
              <w:bottom w:val="nil"/>
            </w:tcBorders>
          </w:tcPr>
          <w:p w14:paraId="0AECD81B" w14:textId="210D81D0" w:rsidR="002C0D50" w:rsidRPr="003E2C58" w:rsidRDefault="002C0D50" w:rsidP="002C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tcBorders>
              <w:bottom w:val="nil"/>
            </w:tcBorders>
          </w:tcPr>
          <w:p w14:paraId="7E8612F2" w14:textId="611F5AD7" w:rsidR="002C0D50" w:rsidRPr="003E2C58" w:rsidRDefault="002C0D50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2C58">
              <w:rPr>
                <w:rFonts w:ascii="Angsana New" w:hAnsi="Angsana New"/>
                <w:sz w:val="30"/>
                <w:szCs w:val="30"/>
              </w:rPr>
              <w:t>256,417</w:t>
            </w:r>
          </w:p>
        </w:tc>
      </w:tr>
      <w:tr w:rsidR="002C0D50" w:rsidRPr="003E2C58" w14:paraId="35459BBA" w14:textId="77777777" w:rsidTr="00400E7C">
        <w:tc>
          <w:tcPr>
            <w:tcW w:w="3070" w:type="pct"/>
            <w:tcBorders>
              <w:bottom w:val="nil"/>
            </w:tcBorders>
          </w:tcPr>
          <w:p w14:paraId="61EFEDEB" w14:textId="464DE95E" w:rsidR="002C0D50" w:rsidRPr="003E2C58" w:rsidRDefault="002C0D50" w:rsidP="002C0D5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3E2C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</w:t>
            </w:r>
            <w:r w:rsidR="004877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4B574701" w14:textId="3B83C678" w:rsidR="002C0D50" w:rsidRPr="003E2C58" w:rsidRDefault="0090394B" w:rsidP="0090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14:paraId="01EF5479" w14:textId="2BCF50B0" w:rsidR="002C0D50" w:rsidRPr="003E2C58" w:rsidRDefault="002C0D50" w:rsidP="002C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14:paraId="0AA61D35" w14:textId="3B2B29CC" w:rsidR="002C0D50" w:rsidRPr="003E2C58" w:rsidRDefault="002C0D50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2C58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</w:tr>
      <w:tr w:rsidR="002C0D50" w:rsidRPr="003E2C58" w14:paraId="1A48F82B" w14:textId="77777777" w:rsidTr="00400E7C">
        <w:tc>
          <w:tcPr>
            <w:tcW w:w="3070" w:type="pct"/>
            <w:tcBorders>
              <w:bottom w:val="nil"/>
            </w:tcBorders>
          </w:tcPr>
          <w:p w14:paraId="4A73F215" w14:textId="77777777" w:rsidR="002C0D50" w:rsidRPr="003E2C58" w:rsidRDefault="002C0D50" w:rsidP="002C0D5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  <w:tcBorders>
              <w:bottom w:val="nil"/>
            </w:tcBorders>
          </w:tcPr>
          <w:p w14:paraId="6D21172A" w14:textId="3E74BCB6" w:rsidR="002C0D50" w:rsidRPr="00BE160A" w:rsidRDefault="006D6006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60A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5828A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E16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28AA">
              <w:rPr>
                <w:rFonts w:ascii="Angsana New" w:hAnsi="Angsana New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149" w:type="pct"/>
            <w:tcBorders>
              <w:bottom w:val="nil"/>
            </w:tcBorders>
          </w:tcPr>
          <w:p w14:paraId="6CB8F387" w14:textId="6E4BCDBF" w:rsidR="002C0D50" w:rsidRPr="00BE160A" w:rsidRDefault="002C0D50" w:rsidP="002C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bottom w:val="nil"/>
            </w:tcBorders>
          </w:tcPr>
          <w:p w14:paraId="239FBE93" w14:textId="558865DF" w:rsidR="002C0D50" w:rsidRPr="00BE160A" w:rsidRDefault="002C0D50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60A">
              <w:rPr>
                <w:rFonts w:ascii="Angsana New" w:hAnsi="Angsana New"/>
                <w:b/>
                <w:bCs/>
                <w:sz w:val="30"/>
                <w:szCs w:val="30"/>
              </w:rPr>
              <w:t>256,294</w:t>
            </w:r>
          </w:p>
        </w:tc>
      </w:tr>
      <w:tr w:rsidR="002C0D50" w:rsidRPr="00E35D96" w14:paraId="76EB200A" w14:textId="77777777" w:rsidTr="00400E7C">
        <w:tc>
          <w:tcPr>
            <w:tcW w:w="3070" w:type="pct"/>
            <w:tcBorders>
              <w:bottom w:val="nil"/>
            </w:tcBorders>
          </w:tcPr>
          <w:p w14:paraId="7C655C6A" w14:textId="77777777" w:rsidR="002C0D50" w:rsidRPr="00E35D96" w:rsidRDefault="002C0D50" w:rsidP="002C0D5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39" w:type="pct"/>
            <w:tcBorders>
              <w:bottom w:val="nil"/>
            </w:tcBorders>
          </w:tcPr>
          <w:p w14:paraId="10677A97" w14:textId="77777777" w:rsidR="002C0D50" w:rsidRPr="00E35D96" w:rsidRDefault="002C0D50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19212CE0" w14:textId="29828CFC" w:rsidR="002C0D50" w:rsidRPr="00E35D96" w:rsidRDefault="002C0D50" w:rsidP="002C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bottom w:val="nil"/>
            </w:tcBorders>
          </w:tcPr>
          <w:p w14:paraId="4B7E625A" w14:textId="0E6378E2" w:rsidR="002C0D50" w:rsidRPr="00E35D96" w:rsidRDefault="002C0D50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D50" w:rsidRPr="00E35D96" w14:paraId="439E10F4" w14:textId="77777777" w:rsidTr="00400E7C">
        <w:tc>
          <w:tcPr>
            <w:tcW w:w="3070" w:type="pct"/>
            <w:tcBorders>
              <w:bottom w:val="nil"/>
            </w:tcBorders>
          </w:tcPr>
          <w:p w14:paraId="35391040" w14:textId="77777777" w:rsidR="002C0D50" w:rsidRPr="00E35D96" w:rsidRDefault="002C0D50" w:rsidP="002C0D5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5D9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7FF490DA" w14:textId="7D23BD71" w:rsidR="002C0D50" w:rsidRPr="00B37CC4" w:rsidRDefault="00E35D96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7C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2CD3" w:rsidRPr="00B37CC4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F42A94" w:rsidRPr="00B37C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52CD3" w:rsidRPr="00B37CC4">
              <w:rPr>
                <w:rFonts w:asciiTheme="majorBidi" w:hAnsiTheme="majorBidi" w:cstheme="majorBidi"/>
                <w:sz w:val="30"/>
                <w:szCs w:val="30"/>
              </w:rPr>
              <w:t>993</w:t>
            </w:r>
            <w:r w:rsidRPr="00B37C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bottom w:val="nil"/>
            </w:tcBorders>
          </w:tcPr>
          <w:p w14:paraId="6A16A944" w14:textId="6CD69A91" w:rsidR="002C0D50" w:rsidRPr="00E35D96" w:rsidRDefault="002C0D50" w:rsidP="002C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bottom w:val="nil"/>
            </w:tcBorders>
          </w:tcPr>
          <w:p w14:paraId="1230653C" w14:textId="28C35EC0" w:rsidR="002C0D50" w:rsidRPr="00E35D96" w:rsidRDefault="002C0D50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5D96">
              <w:rPr>
                <w:rFonts w:asciiTheme="majorBidi" w:hAnsiTheme="majorBidi" w:cstheme="majorBidi"/>
                <w:sz w:val="30"/>
                <w:szCs w:val="30"/>
              </w:rPr>
              <w:t>(4,702)</w:t>
            </w:r>
          </w:p>
        </w:tc>
      </w:tr>
      <w:tr w:rsidR="002C0D50" w:rsidRPr="00E35D96" w14:paraId="76153671" w14:textId="77777777" w:rsidTr="00400E7C">
        <w:tc>
          <w:tcPr>
            <w:tcW w:w="3070" w:type="pct"/>
            <w:tcBorders>
              <w:bottom w:val="nil"/>
            </w:tcBorders>
            <w:vAlign w:val="bottom"/>
          </w:tcPr>
          <w:p w14:paraId="21FD26ED" w14:textId="77777777" w:rsidR="002C0D50" w:rsidRPr="00E35D96" w:rsidRDefault="002C0D50" w:rsidP="002C0D50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39" w:type="pct"/>
            <w:tcBorders>
              <w:top w:val="single" w:sz="4" w:space="0" w:color="auto"/>
              <w:bottom w:val="double" w:sz="4" w:space="0" w:color="auto"/>
            </w:tcBorders>
          </w:tcPr>
          <w:p w14:paraId="3695935F" w14:textId="1CF25936" w:rsidR="002C0D50" w:rsidRPr="00E35D96" w:rsidRDefault="00F90333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07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3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07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49" w:type="pct"/>
            <w:tcBorders>
              <w:bottom w:val="nil"/>
            </w:tcBorders>
          </w:tcPr>
          <w:p w14:paraId="7C46D0C2" w14:textId="6465F5DA" w:rsidR="002C0D50" w:rsidRPr="00E35D96" w:rsidRDefault="002C0D50" w:rsidP="002C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14:paraId="074AAF0E" w14:textId="0268746B" w:rsidR="002C0D50" w:rsidRPr="00E35D96" w:rsidRDefault="002C0D50" w:rsidP="0048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251,592</w:t>
            </w:r>
          </w:p>
        </w:tc>
      </w:tr>
    </w:tbl>
    <w:p w14:paraId="065A16C5" w14:textId="77777777" w:rsidR="002D4DE7" w:rsidRPr="00400E7C" w:rsidRDefault="002D4DE7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4732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02"/>
        <w:gridCol w:w="184"/>
        <w:gridCol w:w="896"/>
        <w:gridCol w:w="180"/>
        <w:gridCol w:w="902"/>
        <w:gridCol w:w="184"/>
        <w:gridCol w:w="894"/>
        <w:gridCol w:w="180"/>
        <w:gridCol w:w="898"/>
      </w:tblGrid>
      <w:tr w:rsidR="001D293D" w:rsidRPr="003E2C58" w14:paraId="7EDE6E0C" w14:textId="77777777" w:rsidTr="001D293D">
        <w:trPr>
          <w:cantSplit/>
          <w:tblHeader/>
        </w:trPr>
        <w:tc>
          <w:tcPr>
            <w:tcW w:w="1535" w:type="pct"/>
          </w:tcPr>
          <w:p w14:paraId="07606E32" w14:textId="293AB429" w:rsidR="002C0D50" w:rsidRPr="003E2C58" w:rsidRDefault="002C0D50" w:rsidP="00642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pct"/>
            <w:gridSpan w:val="11"/>
          </w:tcPr>
          <w:p w14:paraId="197028EB" w14:textId="03F990D2" w:rsidR="002C0D50" w:rsidRPr="003E2C58" w:rsidRDefault="002C0D50" w:rsidP="00C152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0821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1D293D" w:rsidRPr="003E2C58" w14:paraId="1C0BB49B" w14:textId="77777777" w:rsidTr="00400E7C">
        <w:trPr>
          <w:cantSplit/>
          <w:tblHeader/>
        </w:trPr>
        <w:tc>
          <w:tcPr>
            <w:tcW w:w="1535" w:type="pct"/>
          </w:tcPr>
          <w:p w14:paraId="3630C8C8" w14:textId="0B55DC43" w:rsidR="002C0D50" w:rsidRPr="003E2C58" w:rsidRDefault="002C0D50" w:rsidP="00642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pct"/>
            <w:gridSpan w:val="5"/>
          </w:tcPr>
          <w:p w14:paraId="303187CE" w14:textId="32DB4AB9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99" w:type="pct"/>
          </w:tcPr>
          <w:p w14:paraId="48304267" w14:textId="31A55EC5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82" w:type="pct"/>
            <w:gridSpan w:val="5"/>
          </w:tcPr>
          <w:p w14:paraId="08937567" w14:textId="20ADD77B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00E7C" w:rsidRPr="003E2C58" w14:paraId="792B7181" w14:textId="77777777" w:rsidTr="00400E7C">
        <w:trPr>
          <w:cantSplit/>
          <w:trHeight w:val="853"/>
          <w:tblHeader/>
        </w:trPr>
        <w:tc>
          <w:tcPr>
            <w:tcW w:w="1535" w:type="pct"/>
          </w:tcPr>
          <w:p w14:paraId="4077E6EB" w14:textId="77777777" w:rsidR="002C0D50" w:rsidRDefault="002C0D50" w:rsidP="00642E0F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ACC730" w14:textId="77777777" w:rsidR="00624989" w:rsidRDefault="00624989" w:rsidP="00642E0F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C5D07" w14:textId="77626303" w:rsidR="00624989" w:rsidRPr="003E2C58" w:rsidRDefault="00624989" w:rsidP="00642E0F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95" w:type="pct"/>
          </w:tcPr>
          <w:p w14:paraId="4FCDDFF7" w14:textId="77777777" w:rsidR="001578F0" w:rsidRDefault="001578F0" w:rsidP="002C0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6B6C67" w14:textId="4268F6B9" w:rsidR="002C0D50" w:rsidRPr="003E2C58" w:rsidRDefault="002C0D50" w:rsidP="002C0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BFEE8C7" w14:textId="7D2A87A7" w:rsidR="002C0D50" w:rsidRPr="003E2C58" w:rsidRDefault="002C0D50" w:rsidP="002C0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</w:tcPr>
          <w:p w14:paraId="387B44BF" w14:textId="024B40BB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6" w:type="pct"/>
          </w:tcPr>
          <w:p w14:paraId="525C635C" w14:textId="1849C5AF" w:rsidR="002C0D50" w:rsidRPr="003E2C58" w:rsidRDefault="00AF2FE6" w:rsidP="002C0D5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รายได้(</w:t>
            </w:r>
            <w:r w:rsidR="002C0D50"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  <w:p w14:paraId="53B7CBE0" w14:textId="3D5CB05D" w:rsidR="002C0D50" w:rsidRPr="003E2C58" w:rsidRDefault="002C0D50" w:rsidP="002C0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01" w:type="pct"/>
          </w:tcPr>
          <w:p w14:paraId="73B23C9D" w14:textId="469EC351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3" w:type="pct"/>
          </w:tcPr>
          <w:p w14:paraId="0039BF35" w14:textId="77777777" w:rsidR="001578F0" w:rsidRDefault="001578F0" w:rsidP="005C66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8C0EE5" w14:textId="1E60BCDA" w:rsidR="005C660D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5995009" w14:textId="67241FC3" w:rsidR="002C0D50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</w:tcPr>
          <w:p w14:paraId="36B3CB6A" w14:textId="7733B450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6" w:type="pct"/>
            <w:vAlign w:val="bottom"/>
          </w:tcPr>
          <w:p w14:paraId="43298A4B" w14:textId="7E705683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BAB344B" w14:textId="77777777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01" w:type="pct"/>
            <w:vAlign w:val="bottom"/>
          </w:tcPr>
          <w:p w14:paraId="6201DAF0" w14:textId="77777777" w:rsidR="002C0D50" w:rsidRPr="003E2C58" w:rsidRDefault="002C0D50" w:rsidP="00C152D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FFFFFF" w:themeFill="background1"/>
            <w:vAlign w:val="bottom"/>
          </w:tcPr>
          <w:p w14:paraId="60C27072" w14:textId="77777777" w:rsidR="001578F0" w:rsidRDefault="008B0B98" w:rsidP="008B0B9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รายได้</w:t>
            </w:r>
            <w:r w:rsidRPr="003E2C58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</w:p>
          <w:p w14:paraId="0109AE77" w14:textId="539A47D4" w:rsidR="008B0B98" w:rsidRPr="003E2C58" w:rsidRDefault="008B0B98" w:rsidP="008B0B9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(ค่าใช้จ่าย) </w:t>
            </w:r>
          </w:p>
          <w:p w14:paraId="7C392424" w14:textId="6B76B7A9" w:rsidR="002C0D50" w:rsidRPr="003E2C58" w:rsidRDefault="008B0B98" w:rsidP="008B0B9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  <w:vAlign w:val="bottom"/>
          </w:tcPr>
          <w:p w14:paraId="372C7C0E" w14:textId="77777777" w:rsidR="002C0D50" w:rsidRPr="003E2C58" w:rsidRDefault="002C0D50" w:rsidP="00C152D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  <w:vAlign w:val="bottom"/>
          </w:tcPr>
          <w:p w14:paraId="409FEC0B" w14:textId="77777777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22F3C5C" w14:textId="77777777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D293D" w:rsidRPr="003E2C58" w14:paraId="5E1D25FD" w14:textId="77777777" w:rsidTr="001D293D">
        <w:trPr>
          <w:cantSplit/>
          <w:tblHeader/>
        </w:trPr>
        <w:tc>
          <w:tcPr>
            <w:tcW w:w="1535" w:type="pct"/>
          </w:tcPr>
          <w:p w14:paraId="12AE6B23" w14:textId="77777777" w:rsidR="005C660D" w:rsidRPr="003E2C58" w:rsidRDefault="005C660D" w:rsidP="00642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pct"/>
            <w:gridSpan w:val="11"/>
          </w:tcPr>
          <w:p w14:paraId="4850C833" w14:textId="2A8F63AC" w:rsidR="005C660D" w:rsidRPr="003E2C58" w:rsidRDefault="005C660D" w:rsidP="00C152DD">
            <w:pPr>
              <w:pStyle w:val="acctfourfigures"/>
              <w:tabs>
                <w:tab w:val="clear" w:pos="765"/>
                <w:tab w:val="left" w:pos="2370"/>
                <w:tab w:val="center" w:pos="3212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63DF" w:rsidRPr="003E2C58" w14:paraId="5AD271DE" w14:textId="77777777" w:rsidTr="00793415"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22974E79" w14:textId="631314AF" w:rsidR="00B171B6" w:rsidRPr="00E424BA" w:rsidRDefault="00B171B6" w:rsidP="00400E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</w:t>
            </w:r>
            <w:r w:rsidR="00A7242B" w:rsidRPr="00E4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95" w:type="pct"/>
            <w:shd w:val="clear" w:color="auto" w:fill="FFFFFF" w:themeFill="background1"/>
          </w:tcPr>
          <w:p w14:paraId="21AA38C6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1A50BBFB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FFFFFF" w:themeFill="background1"/>
          </w:tcPr>
          <w:p w14:paraId="26483A91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3BFB90DC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3CF12D00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0B58341E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FFFFFF" w:themeFill="background1"/>
          </w:tcPr>
          <w:p w14:paraId="51D41194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4FB33AD3" w14:textId="77777777" w:rsidR="00B171B6" w:rsidRPr="003E2C58" w:rsidRDefault="00B171B6" w:rsidP="00C1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FFFFFF" w:themeFill="background1"/>
          </w:tcPr>
          <w:p w14:paraId="29E48540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12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3ED89E80" w14:textId="77777777" w:rsidR="00B171B6" w:rsidRPr="003E2C58" w:rsidRDefault="00B171B6" w:rsidP="00C1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FFFFFF" w:themeFill="background1"/>
          </w:tcPr>
          <w:p w14:paraId="17455B76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3DF" w:rsidRPr="003E2C58" w14:paraId="457EB24B" w14:textId="77777777" w:rsidTr="00793415"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73A8435B" w14:textId="1835746D" w:rsidR="001D293D" w:rsidRDefault="00B171B6" w:rsidP="00A54D05">
            <w:pPr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>
              <w:br w:type="page"/>
            </w:r>
            <w:r w:rsidR="002C0D50" w:rsidRPr="003E2C5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="002C0D50"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</w:t>
            </w:r>
            <w:r w:rsidR="002C0D50" w:rsidRPr="00B171B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การเงิน</w:t>
            </w:r>
            <w:r w:rsidR="001D293D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 </w:t>
            </w:r>
          </w:p>
          <w:p w14:paraId="0ECD013B" w14:textId="09ABDFCD" w:rsidR="002C0D50" w:rsidRPr="003E2C58" w:rsidRDefault="001D293D" w:rsidP="00400E7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  ที่</w:t>
            </w:r>
            <w:r w:rsidR="002C0D50" w:rsidRPr="00B171B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วัดมูลค่าด้วยมูลค่ายุติธรรม</w:t>
            </w:r>
            <w:r w:rsidR="00B171B6" w:rsidRPr="00B171B6">
              <w:rPr>
                <w:rFonts w:asciiTheme="majorBidi" w:hAnsiTheme="majorBidi" w:cstheme="majorBidi"/>
                <w:spacing w:val="-10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  </w:t>
            </w:r>
            <w:r w:rsidR="002C0D50" w:rsidRPr="00B171B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495" w:type="pct"/>
            <w:shd w:val="clear" w:color="auto" w:fill="FFFFFF" w:themeFill="background1"/>
          </w:tcPr>
          <w:p w14:paraId="20CC2C25" w14:textId="77777777" w:rsidR="002C0D50" w:rsidRDefault="002C0D50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4A32F3" w14:textId="77777777" w:rsidR="008B0B98" w:rsidRDefault="008B0B98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6D64F0" w14:textId="16807276" w:rsidR="008B0B98" w:rsidRPr="00863F99" w:rsidRDefault="00863F99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(570)</w:t>
            </w:r>
          </w:p>
        </w:tc>
        <w:tc>
          <w:tcPr>
            <w:tcW w:w="99" w:type="pct"/>
            <w:shd w:val="clear" w:color="auto" w:fill="FFFFFF" w:themeFill="background1"/>
          </w:tcPr>
          <w:p w14:paraId="0EAFD4E3" w14:textId="39D20DEF" w:rsidR="002C0D50" w:rsidRPr="003E2C58" w:rsidRDefault="002C0D50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FFFFFF" w:themeFill="background1"/>
          </w:tcPr>
          <w:p w14:paraId="0875EB24" w14:textId="46CCA6B2" w:rsidR="002C0D50" w:rsidRPr="003E2C58" w:rsidRDefault="008B0B98" w:rsidP="008E6A04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63F99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01" w:type="pct"/>
            <w:shd w:val="clear" w:color="auto" w:fill="FFFFFF" w:themeFill="background1"/>
          </w:tcPr>
          <w:p w14:paraId="359C1C9D" w14:textId="07B366A8" w:rsidR="002C0D50" w:rsidRPr="003E2C58" w:rsidRDefault="002C0D50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31F9E48C" w14:textId="176FD7A0" w:rsidR="002C0D50" w:rsidRPr="003E2C58" w:rsidRDefault="008B0B98" w:rsidP="008E6A0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63F99">
              <w:rPr>
                <w:rFonts w:asciiTheme="majorBidi" w:hAnsiTheme="majorBidi" w:cstheme="majorBidi"/>
                <w:sz w:val="30"/>
                <w:szCs w:val="30"/>
              </w:rPr>
              <w:t>(456)</w:t>
            </w:r>
          </w:p>
        </w:tc>
        <w:tc>
          <w:tcPr>
            <w:tcW w:w="99" w:type="pct"/>
            <w:shd w:val="clear" w:color="auto" w:fill="FFFFFF" w:themeFill="background1"/>
          </w:tcPr>
          <w:p w14:paraId="07802C45" w14:textId="68EB9D2E" w:rsidR="002C0D50" w:rsidRPr="003E2C58" w:rsidRDefault="002C0D50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FFFFFF" w:themeFill="background1"/>
          </w:tcPr>
          <w:p w14:paraId="69B4DA6C" w14:textId="757EC8F9" w:rsidR="002C0D50" w:rsidRPr="003E2C58" w:rsidRDefault="00B171B6" w:rsidP="008B0B98">
            <w:pPr>
              <w:pStyle w:val="acctfourfigures"/>
              <w:tabs>
                <w:tab w:val="clear" w:pos="765"/>
              </w:tabs>
              <w:spacing w:line="240" w:lineRule="atLeast"/>
              <w:ind w:left="14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</w:p>
          <w:p w14:paraId="5A2C3E98" w14:textId="77777777" w:rsidR="002C0D50" w:rsidRPr="003E2C58" w:rsidRDefault="002C0D50" w:rsidP="008D32A9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(7,700)</w:t>
            </w:r>
          </w:p>
        </w:tc>
        <w:tc>
          <w:tcPr>
            <w:tcW w:w="101" w:type="pct"/>
            <w:shd w:val="clear" w:color="auto" w:fill="FFFFFF" w:themeFill="background1"/>
          </w:tcPr>
          <w:p w14:paraId="6E6A337E" w14:textId="77777777" w:rsidR="002C0D50" w:rsidRPr="003E2C58" w:rsidRDefault="002C0D50" w:rsidP="008B0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FFFFFF" w:themeFill="background1"/>
          </w:tcPr>
          <w:p w14:paraId="7B4666A6" w14:textId="1BF0EB66" w:rsidR="002C0D50" w:rsidRPr="003E2C58" w:rsidRDefault="00B171B6" w:rsidP="008B0B98">
            <w:pPr>
              <w:pStyle w:val="acctfourfigures"/>
              <w:tabs>
                <w:tab w:val="clear" w:pos="765"/>
                <w:tab w:val="decimal" w:pos="12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</w:p>
          <w:p w14:paraId="56DCF480" w14:textId="77777777" w:rsidR="002C0D50" w:rsidRPr="003E2C58" w:rsidRDefault="002C0D50" w:rsidP="00400E7C">
            <w:pPr>
              <w:pStyle w:val="acctfourfigures"/>
              <w:tabs>
                <w:tab w:val="clear" w:pos="765"/>
                <w:tab w:val="left" w:pos="282"/>
              </w:tabs>
              <w:spacing w:line="240" w:lineRule="atLeast"/>
              <w:ind w:left="-83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99" w:type="pct"/>
            <w:shd w:val="clear" w:color="auto" w:fill="FFFFFF" w:themeFill="background1"/>
          </w:tcPr>
          <w:p w14:paraId="759CB8A0" w14:textId="77777777" w:rsidR="002C0D50" w:rsidRPr="003E2C58" w:rsidRDefault="002C0D50" w:rsidP="008B0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FFFFFF" w:themeFill="background1"/>
          </w:tcPr>
          <w:p w14:paraId="1863C212" w14:textId="0483741C" w:rsidR="002C0D50" w:rsidRPr="003E2C58" w:rsidRDefault="00B171B6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</w:p>
          <w:p w14:paraId="4618EE67" w14:textId="77777777" w:rsidR="002C0D50" w:rsidRPr="003E2C58" w:rsidRDefault="002C0D50" w:rsidP="008D32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(6,160)</w:t>
            </w:r>
          </w:p>
        </w:tc>
      </w:tr>
      <w:tr w:rsidR="00866BA4" w:rsidRPr="003E2C58" w14:paraId="270FB054" w14:textId="77777777" w:rsidTr="00793415">
        <w:trPr>
          <w:cantSplit/>
        </w:trPr>
        <w:tc>
          <w:tcPr>
            <w:tcW w:w="1535" w:type="pct"/>
          </w:tcPr>
          <w:p w14:paraId="2DAA1AA6" w14:textId="77777777" w:rsidR="001D293D" w:rsidRDefault="002C0D50" w:rsidP="00A54D05">
            <w:pPr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  <w:r w:rsidR="001D29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288ACF06" w14:textId="0798FE83" w:rsidR="002C0D50" w:rsidRPr="003E2C58" w:rsidRDefault="001D293D" w:rsidP="00400E7C">
            <w:pPr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C0D50"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4E645A9" w14:textId="77777777" w:rsidR="002C0D50" w:rsidRDefault="002C0D50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CF577F" w14:textId="610B2DE6" w:rsidR="008B0B98" w:rsidRPr="003E2C58" w:rsidRDefault="008B0B98" w:rsidP="008E6A04">
            <w:pPr>
              <w:pStyle w:val="acctfourfigures"/>
              <w:tabs>
                <w:tab w:val="clear" w:pos="765"/>
                <w:tab w:val="decimal" w:pos="-74"/>
              </w:tabs>
              <w:spacing w:line="240" w:lineRule="atLeast"/>
              <w:ind w:left="-74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pct"/>
            <w:shd w:val="clear" w:color="auto" w:fill="FFFFFF" w:themeFill="background1"/>
          </w:tcPr>
          <w:p w14:paraId="709C7EEC" w14:textId="61C6203B" w:rsidR="002C0D50" w:rsidRPr="003E2C58" w:rsidRDefault="002C0D50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76889D3" w14:textId="77777777" w:rsidR="002C0D50" w:rsidRDefault="002C0D50" w:rsidP="008E6A04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02DDE" w14:textId="0F8EB85A" w:rsidR="008B0B98" w:rsidRPr="003E2C58" w:rsidRDefault="00863F99" w:rsidP="008E6A04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B0B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" w:type="pct"/>
            <w:shd w:val="clear" w:color="auto" w:fill="FFFFFF" w:themeFill="background1"/>
          </w:tcPr>
          <w:p w14:paraId="1914485C" w14:textId="2ECA68B8" w:rsidR="002C0D50" w:rsidRPr="003E2C58" w:rsidRDefault="002C0D50" w:rsidP="008D32A9">
            <w:pPr>
              <w:pStyle w:val="acctfourfigures"/>
              <w:tabs>
                <w:tab w:val="clear" w:pos="765"/>
              </w:tabs>
              <w:spacing w:line="240" w:lineRule="atLeast"/>
              <w:ind w:left="-56"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2EA6744" w14:textId="71431D60" w:rsidR="002C0D50" w:rsidRPr="003E2C58" w:rsidRDefault="008B0B98" w:rsidP="008E6A04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63F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pct"/>
            <w:shd w:val="clear" w:color="auto" w:fill="FFFFFF" w:themeFill="background1"/>
          </w:tcPr>
          <w:p w14:paraId="3409EBF7" w14:textId="5AC1ABD8" w:rsidR="002C0D50" w:rsidRPr="003E2C58" w:rsidRDefault="002C0D50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034E29B" w14:textId="420A17A9" w:rsidR="002C0D50" w:rsidRPr="003E2C58" w:rsidRDefault="00B171B6" w:rsidP="00400E7C">
            <w:pPr>
              <w:pStyle w:val="acctfourfigures"/>
              <w:tabs>
                <w:tab w:val="clear" w:pos="765"/>
                <w:tab w:val="left" w:pos="282"/>
              </w:tabs>
              <w:spacing w:line="240" w:lineRule="atLeast"/>
              <w:ind w:left="-83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C0D50" w:rsidRPr="003E2C58">
              <w:rPr>
                <w:rFonts w:asciiTheme="majorBidi" w:hAnsiTheme="majorBidi" w:cstheme="majorBidi"/>
                <w:sz w:val="30"/>
                <w:szCs w:val="30"/>
              </w:rPr>
              <w:t>4,923</w:t>
            </w:r>
          </w:p>
        </w:tc>
        <w:tc>
          <w:tcPr>
            <w:tcW w:w="101" w:type="pct"/>
            <w:shd w:val="clear" w:color="auto" w:fill="FFFFFF" w:themeFill="background1"/>
          </w:tcPr>
          <w:p w14:paraId="37E654D0" w14:textId="77777777" w:rsidR="002C0D50" w:rsidRPr="003E2C58" w:rsidRDefault="002C0D50" w:rsidP="008B0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5076D2" w14:textId="183A7ECC" w:rsidR="002C0D50" w:rsidRPr="003E2C58" w:rsidRDefault="00B171B6" w:rsidP="00400E7C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C0D50" w:rsidRPr="003E2C58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99" w:type="pct"/>
            <w:shd w:val="clear" w:color="auto" w:fill="FFFFFF" w:themeFill="background1"/>
          </w:tcPr>
          <w:p w14:paraId="1BEB262A" w14:textId="77777777" w:rsidR="002C0D50" w:rsidRPr="003E2C58" w:rsidRDefault="002C0D50" w:rsidP="008B0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723E4DD" w14:textId="171F07C4" w:rsidR="002C0D50" w:rsidRPr="003E2C58" w:rsidRDefault="00B171B6" w:rsidP="008D32A9">
            <w:pPr>
              <w:pStyle w:val="acctfourfigures"/>
              <w:tabs>
                <w:tab w:val="clear" w:pos="765"/>
              </w:tabs>
              <w:spacing w:line="240" w:lineRule="atLeast"/>
              <w:ind w:left="-73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C0D50" w:rsidRPr="003E2C58">
              <w:rPr>
                <w:rFonts w:asciiTheme="majorBidi" w:hAnsiTheme="majorBidi" w:cstheme="majorBidi"/>
                <w:sz w:val="30"/>
                <w:szCs w:val="30"/>
              </w:rPr>
              <w:t>3,938</w:t>
            </w:r>
          </w:p>
        </w:tc>
      </w:tr>
      <w:tr w:rsidR="00866BA4" w:rsidRPr="003E2C58" w14:paraId="5682318F" w14:textId="77777777" w:rsidTr="00793415">
        <w:trPr>
          <w:cantSplit/>
        </w:trPr>
        <w:tc>
          <w:tcPr>
            <w:tcW w:w="1535" w:type="pct"/>
          </w:tcPr>
          <w:p w14:paraId="1FEC4947" w14:textId="77777777" w:rsidR="002C0D50" w:rsidRPr="003E2C58" w:rsidRDefault="002C0D50" w:rsidP="00642E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AA5FC3" w14:textId="325C01D5" w:rsidR="002C0D50" w:rsidRPr="003E2C58" w:rsidRDefault="00863F99" w:rsidP="008D32A9">
            <w:pPr>
              <w:pStyle w:val="acctfourfigures"/>
              <w:tabs>
                <w:tab w:val="clear" w:pos="765"/>
              </w:tabs>
              <w:spacing w:line="240" w:lineRule="atLeast"/>
              <w:ind w:left="-7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(570)</w:t>
            </w:r>
          </w:p>
        </w:tc>
        <w:tc>
          <w:tcPr>
            <w:tcW w:w="99" w:type="pct"/>
            <w:shd w:val="clear" w:color="auto" w:fill="FFFFFF" w:themeFill="background1"/>
          </w:tcPr>
          <w:p w14:paraId="1F6A0074" w14:textId="155C515F" w:rsidR="002C0D50" w:rsidRPr="003E2C58" w:rsidRDefault="002C0D50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28C793B" w14:textId="3DF0F02E" w:rsidR="002C0D50" w:rsidRPr="008E6A04" w:rsidRDefault="00863F99" w:rsidP="008E6A04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01" w:type="pct"/>
            <w:shd w:val="clear" w:color="auto" w:fill="FFFFFF" w:themeFill="background1"/>
          </w:tcPr>
          <w:p w14:paraId="48726D60" w14:textId="3B8C5B04" w:rsidR="002C0D50" w:rsidRPr="003E2C58" w:rsidRDefault="002C0D50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CF879C" w14:textId="54527FD8" w:rsidR="002C0D50" w:rsidRPr="003E2C58" w:rsidRDefault="00863F99" w:rsidP="008E6A0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(456)</w:t>
            </w:r>
          </w:p>
        </w:tc>
        <w:tc>
          <w:tcPr>
            <w:tcW w:w="99" w:type="pct"/>
            <w:shd w:val="clear" w:color="auto" w:fill="FFFFFF" w:themeFill="background1"/>
          </w:tcPr>
          <w:p w14:paraId="64EC4F01" w14:textId="058887D4" w:rsidR="002C0D50" w:rsidRPr="003E2C58" w:rsidRDefault="002C0D50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6C3FC90" w14:textId="7BAE3320" w:rsidR="002C0D50" w:rsidRPr="003E2C58" w:rsidRDefault="002C0D50" w:rsidP="008D32A9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(2,777)</w:t>
            </w:r>
          </w:p>
        </w:tc>
        <w:tc>
          <w:tcPr>
            <w:tcW w:w="101" w:type="pct"/>
            <w:shd w:val="clear" w:color="auto" w:fill="FFFFFF" w:themeFill="background1"/>
          </w:tcPr>
          <w:p w14:paraId="67BCFCFF" w14:textId="77777777" w:rsidR="002C0D50" w:rsidRPr="003E2C58" w:rsidRDefault="002C0D50" w:rsidP="008B0B98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42B6ED" w14:textId="77777777" w:rsidR="002C0D50" w:rsidRPr="00400E7C" w:rsidRDefault="002C0D50" w:rsidP="00400E7C">
            <w:pPr>
              <w:pStyle w:val="acctfourfigures"/>
              <w:tabs>
                <w:tab w:val="clear" w:pos="765"/>
                <w:tab w:val="left" w:pos="282"/>
              </w:tabs>
              <w:spacing w:line="240" w:lineRule="atLeast"/>
              <w:ind w:left="-83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1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99" w:type="pct"/>
            <w:shd w:val="clear" w:color="auto" w:fill="FFFFFF" w:themeFill="background1"/>
          </w:tcPr>
          <w:p w14:paraId="12707858" w14:textId="77777777" w:rsidR="002C0D50" w:rsidRPr="003E2C58" w:rsidRDefault="002C0D50" w:rsidP="008B0B98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C57E10" w14:textId="77777777" w:rsidR="002C0D50" w:rsidRPr="003E2C58" w:rsidRDefault="002C0D50" w:rsidP="008D32A9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(2,222)</w:t>
            </w:r>
          </w:p>
        </w:tc>
      </w:tr>
      <w:tr w:rsidR="003F2FCB" w:rsidRPr="003E2C58" w14:paraId="23BC5F14" w14:textId="77777777" w:rsidTr="00793415">
        <w:trPr>
          <w:cantSplit/>
        </w:trPr>
        <w:tc>
          <w:tcPr>
            <w:tcW w:w="1535" w:type="pct"/>
          </w:tcPr>
          <w:p w14:paraId="62F6F2FB" w14:textId="77777777" w:rsidR="003F2FCB" w:rsidRPr="0048170D" w:rsidRDefault="003F2FCB" w:rsidP="00642E0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D47CE6" w14:textId="77777777" w:rsidR="003F2FCB" w:rsidRPr="0048170D" w:rsidRDefault="003F2FCB" w:rsidP="008D32A9">
            <w:pPr>
              <w:pStyle w:val="acctfourfigures"/>
              <w:tabs>
                <w:tab w:val="clear" w:pos="765"/>
              </w:tabs>
              <w:spacing w:line="240" w:lineRule="atLeast"/>
              <w:ind w:left="-74" w:right="6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10C844BF" w14:textId="77777777" w:rsidR="003F2FCB" w:rsidRPr="0048170D" w:rsidRDefault="003F2FCB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E0207E9" w14:textId="77777777" w:rsidR="003F2FCB" w:rsidRPr="0048170D" w:rsidRDefault="003F2FCB" w:rsidP="008E6A04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5EF65C25" w14:textId="77777777" w:rsidR="003F2FCB" w:rsidRPr="0048170D" w:rsidRDefault="003F2FCB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C39E3DD" w14:textId="77777777" w:rsidR="003F2FCB" w:rsidRPr="0048170D" w:rsidRDefault="003F2FCB" w:rsidP="008E6A0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43E768C1" w14:textId="77777777" w:rsidR="003F2FCB" w:rsidRPr="0048170D" w:rsidRDefault="003F2FCB" w:rsidP="008B0B9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FAA9B4B" w14:textId="77777777" w:rsidR="003F2FCB" w:rsidRPr="0048170D" w:rsidRDefault="003F2FCB" w:rsidP="008D32A9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6F14444A" w14:textId="77777777" w:rsidR="003F2FCB" w:rsidRPr="0048170D" w:rsidRDefault="003F2FCB" w:rsidP="008B0B98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78CC5FD" w14:textId="77777777" w:rsidR="003F2FCB" w:rsidRPr="0048170D" w:rsidRDefault="003F2FCB" w:rsidP="00400E7C">
            <w:pPr>
              <w:pStyle w:val="acctfourfigures"/>
              <w:tabs>
                <w:tab w:val="clear" w:pos="765"/>
                <w:tab w:val="left" w:pos="282"/>
              </w:tabs>
              <w:spacing w:line="240" w:lineRule="atLeast"/>
              <w:ind w:left="-83" w:right="5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6E946588" w14:textId="77777777" w:rsidR="003F2FCB" w:rsidRPr="0048170D" w:rsidRDefault="003F2FCB" w:rsidP="008B0B98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E07FE87" w14:textId="77777777" w:rsidR="003F2FCB" w:rsidRPr="0048170D" w:rsidRDefault="003F2FCB" w:rsidP="008D32A9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D6638" w:rsidRPr="003E2C58" w14:paraId="48E81A0A" w14:textId="77777777" w:rsidTr="00793415"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29EFD7D0" w14:textId="36F87FCE" w:rsidR="008D6638" w:rsidRPr="00F5156D" w:rsidRDefault="008D6638" w:rsidP="008D663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15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495" w:type="pct"/>
            <w:shd w:val="clear" w:color="auto" w:fill="FFFFFF" w:themeFill="background1"/>
          </w:tcPr>
          <w:p w14:paraId="7137165C" w14:textId="77777777" w:rsidR="008D6638" w:rsidRPr="00F5156D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left="-7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6961B26B" w14:textId="77777777" w:rsidR="008D6638" w:rsidRPr="00F5156D" w:rsidRDefault="008D6638" w:rsidP="008D6638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FFFFFF" w:themeFill="background1"/>
          </w:tcPr>
          <w:p w14:paraId="64069B65" w14:textId="77777777" w:rsidR="008D6638" w:rsidRPr="00F5156D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6C845A70" w14:textId="77777777" w:rsidR="008D6638" w:rsidRPr="00F5156D" w:rsidRDefault="008D6638" w:rsidP="008D6638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2C8E7858" w14:textId="77777777" w:rsidR="008D6638" w:rsidRPr="00F5156D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70AB92F8" w14:textId="77777777" w:rsidR="008D6638" w:rsidRPr="00F5156D" w:rsidRDefault="008D6638" w:rsidP="008D6638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FFFFFF" w:themeFill="background1"/>
          </w:tcPr>
          <w:p w14:paraId="01322D7B" w14:textId="77777777" w:rsidR="008D6638" w:rsidRPr="00F5156D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7D07850C" w14:textId="77777777" w:rsidR="008D6638" w:rsidRPr="00F5156D" w:rsidRDefault="008D6638" w:rsidP="008D6638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shd w:val="clear" w:color="auto" w:fill="FFFFFF" w:themeFill="background1"/>
          </w:tcPr>
          <w:p w14:paraId="24881480" w14:textId="77777777" w:rsidR="008D6638" w:rsidRPr="00F5156D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13872A2D" w14:textId="77777777" w:rsidR="008D6638" w:rsidRPr="00F5156D" w:rsidRDefault="008D6638" w:rsidP="008D6638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shd w:val="clear" w:color="auto" w:fill="FFFFFF" w:themeFill="background1"/>
          </w:tcPr>
          <w:p w14:paraId="4369B240" w14:textId="77777777" w:rsidR="008D6638" w:rsidRPr="00F5156D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6638" w:rsidRPr="003E2C58" w14:paraId="592B4DF6" w14:textId="77777777" w:rsidTr="00793415"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3AEB2AB6" w14:textId="706F030E" w:rsidR="008D6638" w:rsidRDefault="008D6638" w:rsidP="0048170D">
            <w:pPr>
              <w:tabs>
                <w:tab w:val="clear" w:pos="2580"/>
                <w:tab w:val="left" w:pos="24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โอนขาดทุนจากการขายเงิน</w:t>
            </w:r>
            <w:r w:rsidR="003F2FC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2B4F8485" w14:textId="5EEBEB8C" w:rsidR="008D6638" w:rsidRDefault="008D6638" w:rsidP="008D66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ในตราสารทุนที่วัดมูลค่า</w:t>
            </w:r>
            <w:r w:rsidR="003F2FC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24909BB2" w14:textId="1BB84B27" w:rsidR="008D6638" w:rsidRDefault="008D6638" w:rsidP="008D66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มูลค่ายุติธรรมผ่านกำไร</w:t>
            </w:r>
            <w:r w:rsidR="003F2FC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</w:p>
          <w:p w14:paraId="402EEE37" w14:textId="52012590" w:rsidR="008D6638" w:rsidRPr="00354F13" w:rsidRDefault="008D6638" w:rsidP="003F2F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เบ็ดเสร็จอื่นไปยังกำไรสะสม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60F6DB6C" w14:textId="77777777" w:rsidR="008D6638" w:rsidRPr="00E46CB9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4CA3E9" w14:textId="77777777" w:rsidR="008D6638" w:rsidRPr="00E46CB9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CADFE48" w14:textId="77777777" w:rsidR="008D6638" w:rsidRPr="00E46CB9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637594B6" w14:textId="757E46EF" w:rsidR="008D6638" w:rsidRPr="00367239" w:rsidRDefault="008D6638" w:rsidP="00B91F77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91F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,761</w:t>
            </w:r>
          </w:p>
        </w:tc>
        <w:tc>
          <w:tcPr>
            <w:tcW w:w="99" w:type="pct"/>
            <w:shd w:val="clear" w:color="auto" w:fill="FFFFFF" w:themeFill="background1"/>
          </w:tcPr>
          <w:p w14:paraId="30D6F710" w14:textId="77777777" w:rsidR="008D6638" w:rsidRPr="00F5156D" w:rsidRDefault="008D6638" w:rsidP="008D6638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46E09AC1" w14:textId="110ADB69" w:rsidR="008D6638" w:rsidRPr="00E46CB9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41D0FEB3" w14:textId="70C01081" w:rsidR="008D6638" w:rsidRPr="00F5156D" w:rsidRDefault="008D6638" w:rsidP="00B91F77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(2,152)</w:t>
            </w:r>
          </w:p>
        </w:tc>
        <w:tc>
          <w:tcPr>
            <w:tcW w:w="101" w:type="pct"/>
            <w:shd w:val="clear" w:color="auto" w:fill="FFFFFF" w:themeFill="background1"/>
          </w:tcPr>
          <w:p w14:paraId="09C7E35C" w14:textId="77777777" w:rsidR="008D6638" w:rsidRPr="00F5156D" w:rsidRDefault="008D6638" w:rsidP="008D6638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FDE6BAA" w14:textId="52A16E1F" w:rsidR="008D6638" w:rsidRPr="00E46CB9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EEF1A1E" w14:textId="77777777" w:rsidR="008D6638" w:rsidRPr="00E46CB9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469FB17" w14:textId="5453F1BB" w:rsidR="008D6638" w:rsidRPr="00F5156D" w:rsidRDefault="008D6638" w:rsidP="00B91F77">
            <w:pPr>
              <w:pStyle w:val="acctfourfigures"/>
              <w:tabs>
                <w:tab w:val="clear" w:pos="765"/>
              </w:tabs>
              <w:spacing w:line="240" w:lineRule="atLeast"/>
              <w:ind w:left="-76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8,609</w:t>
            </w:r>
          </w:p>
        </w:tc>
        <w:tc>
          <w:tcPr>
            <w:tcW w:w="99" w:type="pct"/>
            <w:shd w:val="clear" w:color="auto" w:fill="FFFFFF" w:themeFill="background1"/>
          </w:tcPr>
          <w:p w14:paraId="00D283D1" w14:textId="77777777" w:rsidR="008D6638" w:rsidRPr="00F5156D" w:rsidRDefault="008D6638" w:rsidP="008D6638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68EC3B32" w14:textId="688FF34E" w:rsidR="008D6638" w:rsidRPr="00E46CB9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left="14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15BFB62F" w14:textId="77777777" w:rsidR="008D6638" w:rsidRPr="00E46CB9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left="14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7178FF7" w14:textId="7E8C9524" w:rsidR="008D6638" w:rsidRPr="00F5156D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1" w:type="pct"/>
            <w:shd w:val="clear" w:color="auto" w:fill="FFFFFF" w:themeFill="background1"/>
          </w:tcPr>
          <w:p w14:paraId="4DFAC28F" w14:textId="77777777" w:rsidR="008D6638" w:rsidRPr="00F5156D" w:rsidRDefault="008D6638" w:rsidP="008D6638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79DEC604" w14:textId="7575DEF5" w:rsidR="008D6638" w:rsidRPr="00E46CB9" w:rsidRDefault="008D6638" w:rsidP="008D6638">
            <w:pPr>
              <w:pStyle w:val="acctfourfigures"/>
              <w:tabs>
                <w:tab w:val="clear" w:pos="765"/>
                <w:tab w:val="decimal" w:pos="12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37299B34" w14:textId="77777777" w:rsidR="008D6638" w:rsidRPr="00E46CB9" w:rsidRDefault="008D6638" w:rsidP="008D6638">
            <w:pPr>
              <w:pStyle w:val="acctfourfigures"/>
              <w:tabs>
                <w:tab w:val="clear" w:pos="765"/>
                <w:tab w:val="decimal" w:pos="12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806C666" w14:textId="308BE435" w:rsidR="008D6638" w:rsidRPr="00F5156D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9" w:type="pct"/>
            <w:shd w:val="clear" w:color="auto" w:fill="FFFFFF" w:themeFill="background1"/>
          </w:tcPr>
          <w:p w14:paraId="26F5FC24" w14:textId="77777777" w:rsidR="008D6638" w:rsidRPr="00F5156D" w:rsidRDefault="008D6638" w:rsidP="008D6638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4A3E4782" w14:textId="45F76539" w:rsidR="008D6638" w:rsidRPr="00E46CB9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6798DA45" w14:textId="77777777" w:rsidR="008D6638" w:rsidRPr="00E46CB9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5D6B6B0" w14:textId="3C2B2CB4" w:rsidR="008D6638" w:rsidRPr="00F5156D" w:rsidRDefault="008D6638" w:rsidP="008D6638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EE2A4D0" w14:textId="4783A4F2" w:rsidR="00A7242B" w:rsidRPr="0048170D" w:rsidRDefault="00A7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3"/>
        <w:gridCol w:w="990"/>
        <w:gridCol w:w="236"/>
        <w:gridCol w:w="1024"/>
        <w:gridCol w:w="270"/>
        <w:gridCol w:w="900"/>
        <w:gridCol w:w="270"/>
        <w:gridCol w:w="1091"/>
      </w:tblGrid>
      <w:tr w:rsidR="005C660D" w:rsidRPr="003E2C58" w14:paraId="7371A0EF" w14:textId="77777777">
        <w:tc>
          <w:tcPr>
            <w:tcW w:w="4293" w:type="dxa"/>
          </w:tcPr>
          <w:p w14:paraId="172C78B9" w14:textId="08A34DF9" w:rsidR="005C660D" w:rsidRPr="003E2C58" w:rsidRDefault="005C660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</w:tcPr>
          <w:p w14:paraId="296DC6D5" w14:textId="11D4A160" w:rsidR="005C660D" w:rsidRPr="003E2C58" w:rsidRDefault="005C660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E2C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4439D" w:rsidRPr="003E2C58" w14:paraId="312F7429" w14:textId="77777777" w:rsidTr="00FA2EDA">
        <w:tc>
          <w:tcPr>
            <w:tcW w:w="4293" w:type="dxa"/>
          </w:tcPr>
          <w:p w14:paraId="3940BD4B" w14:textId="100106A7" w:rsidR="0014439D" w:rsidRPr="00400E7C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3AAC901" w14:textId="4F1A8CE8" w:rsidR="0014439D" w:rsidRPr="003E2C58" w:rsidRDefault="005C660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9EDEE46" w14:textId="77777777" w:rsidR="0014439D" w:rsidRPr="003E2C58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47DAD523" w14:textId="6A11504A" w:rsidR="0014439D" w:rsidRPr="003E2C58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C660D" w:rsidRPr="003E2C58" w14:paraId="1A7CDC31" w14:textId="77777777" w:rsidTr="00A7242B">
        <w:tc>
          <w:tcPr>
            <w:tcW w:w="4293" w:type="dxa"/>
          </w:tcPr>
          <w:p w14:paraId="04881793" w14:textId="77777777" w:rsidR="005C660D" w:rsidRPr="003E2C58" w:rsidRDefault="005C660D" w:rsidP="005C66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6543B" w14:textId="77777777" w:rsidR="005C660D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A4FCC6" w14:textId="2CDA2DA2" w:rsidR="005C660D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821B0F" w14:textId="77777777" w:rsidR="005C660D" w:rsidRPr="003E2C58" w:rsidRDefault="005C660D" w:rsidP="005C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3A6F5D" w14:textId="77777777" w:rsidR="005C660D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293BFE" w14:textId="6FCF1FEB" w:rsidR="005C660D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137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71EF5597" w14:textId="77777777" w:rsidR="005C660D" w:rsidRPr="003E2C58" w:rsidRDefault="005C660D" w:rsidP="005C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B3654A" w14:textId="77777777" w:rsidR="005C660D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E417CDB" w14:textId="77777777" w:rsidR="005C660D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415FC782" w14:textId="77777777" w:rsidR="005C660D" w:rsidRPr="003E2C58" w:rsidRDefault="005C660D" w:rsidP="005C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27599ED" w14:textId="77777777" w:rsidR="005C660D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9EC874" w14:textId="77777777" w:rsidR="005C660D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660D" w:rsidRPr="00E04E88" w14:paraId="5E349CCA" w14:textId="77777777" w:rsidTr="00A7242B">
        <w:tc>
          <w:tcPr>
            <w:tcW w:w="4293" w:type="dxa"/>
            <w:shd w:val="clear" w:color="auto" w:fill="auto"/>
          </w:tcPr>
          <w:p w14:paraId="4317F34E" w14:textId="77777777" w:rsidR="005C660D" w:rsidRPr="00E04E88" w:rsidRDefault="005C660D" w:rsidP="005C660D">
            <w:pPr>
              <w:ind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08DDD753" w14:textId="77777777" w:rsidR="005C660D" w:rsidRPr="00E04E88" w:rsidRDefault="005C660D" w:rsidP="005C660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9A326A" w14:textId="77777777" w:rsidR="005C660D" w:rsidRPr="00E04E88" w:rsidRDefault="005C660D" w:rsidP="005C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2037890" w14:textId="16E32B3C" w:rsidR="005C660D" w:rsidRPr="00E04E88" w:rsidRDefault="00857A94" w:rsidP="00857A9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37194" w:rsidRPr="00E04E88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E04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1A2E" w:rsidRPr="00E04E88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270" w:type="dxa"/>
            <w:shd w:val="clear" w:color="auto" w:fill="auto"/>
          </w:tcPr>
          <w:p w14:paraId="60762A1B" w14:textId="77777777" w:rsidR="005C660D" w:rsidRPr="00E04E88" w:rsidRDefault="005C660D" w:rsidP="005C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3A2BB2" w14:textId="77777777" w:rsidR="005C660D" w:rsidRPr="00E04E88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B15FE" w14:textId="77777777" w:rsidR="005C660D" w:rsidRPr="00E04E88" w:rsidRDefault="005C660D" w:rsidP="005C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06720589" w14:textId="170DA394" w:rsidR="005C660D" w:rsidRPr="00E04E88" w:rsidRDefault="005C660D" w:rsidP="00857A9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1,251,675</w:t>
            </w:r>
          </w:p>
        </w:tc>
      </w:tr>
      <w:tr w:rsidR="00B05699" w:rsidRPr="00E04E88" w14:paraId="16BF4044" w14:textId="77777777" w:rsidTr="00A7242B">
        <w:tc>
          <w:tcPr>
            <w:tcW w:w="4293" w:type="dxa"/>
            <w:shd w:val="clear" w:color="auto" w:fill="auto"/>
          </w:tcPr>
          <w:p w14:paraId="236FE526" w14:textId="77777777" w:rsidR="00B05699" w:rsidRPr="00E04E88" w:rsidRDefault="00B05699" w:rsidP="00B056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6B6AEA3" w14:textId="1E9ABA7B" w:rsidR="00B05699" w:rsidRPr="00E04E88" w:rsidRDefault="00B05699" w:rsidP="00857A94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79564FCB" w14:textId="77777777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7F4021DE" w14:textId="1B340A47" w:rsidR="00B05699" w:rsidRPr="00E04E88" w:rsidRDefault="00857A94" w:rsidP="00B0569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21A2E" w:rsidRPr="00E04E8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04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1A2E" w:rsidRPr="00E04E88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5A603D0E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9132238" w14:textId="42F31A9F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2E1499E8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676131C5" w14:textId="5B74F16C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250,335</w:t>
            </w:r>
          </w:p>
        </w:tc>
      </w:tr>
      <w:tr w:rsidR="00B05699" w:rsidRPr="00E04E88" w14:paraId="4C1FBDA5" w14:textId="77777777">
        <w:tc>
          <w:tcPr>
            <w:tcW w:w="4293" w:type="dxa"/>
            <w:shd w:val="clear" w:color="auto" w:fill="auto"/>
          </w:tcPr>
          <w:p w14:paraId="4211212F" w14:textId="77777777" w:rsidR="00B05699" w:rsidRPr="00E04E88" w:rsidRDefault="00B05699" w:rsidP="00B0569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632CF8F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515F5E" w14:textId="77777777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AC45862" w14:textId="36A6F53E" w:rsidR="00B05699" w:rsidRPr="00E04E88" w:rsidRDefault="00E97807" w:rsidP="00B0569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B27499" w:rsidRPr="00E04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E38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27499" w:rsidRPr="00E04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7FB37E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15C769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8FCA6E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855BC26" w14:textId="0F4AB511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</w:tr>
      <w:tr w:rsidR="00B05699" w:rsidRPr="00E04E88" w14:paraId="59C6EFBB" w14:textId="77777777">
        <w:tc>
          <w:tcPr>
            <w:tcW w:w="4293" w:type="dxa"/>
            <w:shd w:val="clear" w:color="auto" w:fill="auto"/>
          </w:tcPr>
          <w:p w14:paraId="78BB337C" w14:textId="480EBAA8" w:rsidR="00B05699" w:rsidRPr="00E04E88" w:rsidRDefault="00B05699" w:rsidP="00B056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ค่าใช้จ่ายเพิ่มเติมทางภาษี</w:t>
            </w:r>
          </w:p>
        </w:tc>
        <w:tc>
          <w:tcPr>
            <w:tcW w:w="990" w:type="dxa"/>
            <w:shd w:val="clear" w:color="auto" w:fill="auto"/>
          </w:tcPr>
          <w:p w14:paraId="40B3265D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D3A39D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5938921A" w14:textId="7271A5C4" w:rsidR="00B05699" w:rsidRPr="00E04E88" w:rsidRDefault="00857A94" w:rsidP="00B0569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723D38" w:rsidRPr="00E04E8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E04E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49E801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56522B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9B135C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A42A529" w14:textId="4010F8DC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(770)</w:t>
            </w:r>
          </w:p>
        </w:tc>
      </w:tr>
      <w:tr w:rsidR="00B05699" w:rsidRPr="00E04E88" w14:paraId="111649DD" w14:textId="77777777" w:rsidTr="00A7242B">
        <w:tc>
          <w:tcPr>
            <w:tcW w:w="4293" w:type="dxa"/>
            <w:shd w:val="clear" w:color="auto" w:fill="auto"/>
          </w:tcPr>
          <w:p w14:paraId="560202CB" w14:textId="77777777" w:rsidR="00B05699" w:rsidRPr="00E04E88" w:rsidRDefault="00B05699" w:rsidP="00B05699">
            <w:pPr>
              <w:rPr>
                <w:rFonts w:asciiTheme="majorBidi" w:hAnsiTheme="majorBidi"/>
                <w:sz w:val="30"/>
                <w:szCs w:val="30"/>
              </w:rPr>
            </w:pPr>
            <w:r w:rsidRPr="00E04E88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3F9ACEED" w14:textId="2C05032C" w:rsidR="00B05699" w:rsidRPr="00E04E88" w:rsidRDefault="00B05699" w:rsidP="00B056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E88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E04E88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1014386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8834F6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3C648D92" w14:textId="4FB80189" w:rsidR="00B05699" w:rsidRPr="00E04E88" w:rsidRDefault="00857A94" w:rsidP="00B0569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br/>
              <w:t>2</w:t>
            </w:r>
            <w:r w:rsidR="005C50C5" w:rsidRPr="00E04E8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897E976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6E44262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D3A6CF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D69B062" w14:textId="77777777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31AC2" w14:textId="461136A2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B05699" w:rsidRPr="00E04E88" w14:paraId="1F4B639F" w14:textId="77777777" w:rsidTr="00F90333">
        <w:tc>
          <w:tcPr>
            <w:tcW w:w="4293" w:type="dxa"/>
            <w:shd w:val="clear" w:color="auto" w:fill="auto"/>
          </w:tcPr>
          <w:p w14:paraId="3FE7D0F8" w14:textId="0E771E76" w:rsidR="00B05699" w:rsidRPr="00E04E88" w:rsidRDefault="00B05699" w:rsidP="00B056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ภาษีงวดก่อนๆ ที่บันทึก</w:t>
            </w:r>
            <w:r w:rsidR="008A7C40" w:rsidRPr="00E04E8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สูง</w:t>
            </w:r>
            <w:r w:rsidRPr="00E04E8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48937C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4ECA45" w14:textId="77777777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BB2AB2E" w14:textId="30D6C1F7" w:rsidR="00B05699" w:rsidRPr="00E04E88" w:rsidRDefault="00992E72" w:rsidP="00992E72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5DF60D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B531C1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429B92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756FD97" w14:textId="7A65D789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</w:tr>
      <w:tr w:rsidR="00B05699" w:rsidRPr="00E04E88" w14:paraId="1468C96E" w14:textId="77777777" w:rsidTr="00F90333">
        <w:tc>
          <w:tcPr>
            <w:tcW w:w="4293" w:type="dxa"/>
            <w:shd w:val="clear" w:color="auto" w:fill="auto"/>
          </w:tcPr>
          <w:p w14:paraId="2A399578" w14:textId="77777777" w:rsidR="00B05699" w:rsidRPr="00E04E88" w:rsidRDefault="00B05699" w:rsidP="00B0569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7D3BD" w14:textId="2BE1E8F7" w:rsidR="00B05699" w:rsidRPr="00E04E88" w:rsidRDefault="00857A94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</w:t>
            </w:r>
            <w:r w:rsidR="00C65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58F2EDDF" w14:textId="77777777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C79B9" w14:textId="5E5135B4" w:rsidR="00B05699" w:rsidRPr="00E04E88" w:rsidRDefault="00857A94" w:rsidP="00B0569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792CD0"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92CD0"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  <w:shd w:val="clear" w:color="auto" w:fill="auto"/>
          </w:tcPr>
          <w:p w14:paraId="5FF695C2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C0E85" w14:textId="5CD9C48D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20.10</w:t>
            </w:r>
          </w:p>
        </w:tc>
        <w:tc>
          <w:tcPr>
            <w:tcW w:w="270" w:type="dxa"/>
            <w:shd w:val="clear" w:color="auto" w:fill="auto"/>
          </w:tcPr>
          <w:p w14:paraId="4225AC07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56CB9" w14:textId="0B43E0BC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251,592</w:t>
            </w:r>
          </w:p>
        </w:tc>
      </w:tr>
      <w:tr w:rsidR="00C25027" w:rsidRPr="00E04E88" w14:paraId="269877F9" w14:textId="77777777">
        <w:tc>
          <w:tcPr>
            <w:tcW w:w="4293" w:type="dxa"/>
          </w:tcPr>
          <w:p w14:paraId="5697C49D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04E8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</w:tcPr>
          <w:p w14:paraId="175EB027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027" w:rsidRPr="00E04E88" w14:paraId="26E6CA58" w14:textId="77777777">
        <w:tc>
          <w:tcPr>
            <w:tcW w:w="4293" w:type="dxa"/>
          </w:tcPr>
          <w:p w14:paraId="423F60F3" w14:textId="77777777" w:rsidR="00C25027" w:rsidRPr="0048170D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4772DC9" w14:textId="2CA40A3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3C57" w:rsidRPr="00E04E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B2433E3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76E76A52" w14:textId="3153A020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3C57" w:rsidRPr="00E04E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25027" w:rsidRPr="00E04E88" w14:paraId="6B9AB847" w14:textId="77777777" w:rsidTr="00A7242B">
        <w:tc>
          <w:tcPr>
            <w:tcW w:w="4293" w:type="dxa"/>
          </w:tcPr>
          <w:p w14:paraId="7EED63DD" w14:textId="77777777" w:rsidR="00C25027" w:rsidRPr="00E04E88" w:rsidRDefault="00C250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D0394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1F2CFE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F0DD939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534E73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F57D9A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137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7BE03F07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4DEF7B0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8D0F66C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38A851E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21C1B7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115FF3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C57" w:rsidRPr="00E04E88" w14:paraId="0681BE02" w14:textId="77777777" w:rsidTr="00E62CBD">
        <w:tc>
          <w:tcPr>
            <w:tcW w:w="4293" w:type="dxa"/>
            <w:shd w:val="clear" w:color="auto" w:fill="auto"/>
          </w:tcPr>
          <w:p w14:paraId="299C752E" w14:textId="77777777" w:rsidR="00523C57" w:rsidRPr="00E04E88" w:rsidRDefault="00523C57" w:rsidP="00523C57">
            <w:pPr>
              <w:ind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72482313" w14:textId="77777777" w:rsidR="00523C57" w:rsidRPr="00E04E88" w:rsidRDefault="00523C57" w:rsidP="00523C5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76870A" w14:textId="77777777" w:rsidR="00523C57" w:rsidRPr="00E04E88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2275D47" w14:textId="02F72195" w:rsidR="00523C57" w:rsidRPr="00E04E88" w:rsidRDefault="00B05699" w:rsidP="00857A9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E922A1" w:rsidRPr="00E04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  <w:r w:rsidRPr="00E04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922A1" w:rsidRPr="00E04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1B32540C" w14:textId="77777777" w:rsidR="00523C57" w:rsidRPr="00E04E88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4CF0F5F" w14:textId="77777777" w:rsidR="00523C57" w:rsidRPr="00E04E88" w:rsidRDefault="00523C57" w:rsidP="00523C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8DA67F" w14:textId="77777777" w:rsidR="00523C57" w:rsidRPr="00E04E88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4339410F" w14:textId="675C1D73" w:rsidR="00523C57" w:rsidRPr="00E04E88" w:rsidRDefault="00523C57" w:rsidP="00857A9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1,254,</w:t>
            </w:r>
            <w:r w:rsidRPr="00E04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</w:tr>
      <w:tr w:rsidR="00B05699" w:rsidRPr="00E04E88" w14:paraId="53CD8BC6" w14:textId="77777777" w:rsidTr="00E62CBD">
        <w:tc>
          <w:tcPr>
            <w:tcW w:w="4293" w:type="dxa"/>
            <w:shd w:val="clear" w:color="auto" w:fill="auto"/>
          </w:tcPr>
          <w:p w14:paraId="3A63193C" w14:textId="77777777" w:rsidR="00B05699" w:rsidRPr="00E04E88" w:rsidRDefault="00B05699" w:rsidP="00B056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6CBE9B8" w14:textId="5FD579F9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57D1DFEE" w14:textId="77777777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29888E1F" w14:textId="49AC28E3" w:rsidR="00B05699" w:rsidRPr="00E04E88" w:rsidRDefault="00B05699" w:rsidP="00857A9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22A1" w:rsidRPr="00E04E8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E04E88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E922A1" w:rsidRPr="00E04E8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76C0FADF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654561" w14:textId="3B869B8F" w:rsidR="00B05699" w:rsidRPr="00E04E88" w:rsidRDefault="00B05699" w:rsidP="00857A94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C238A8F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A874E24" w14:textId="4C7055C6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250,928</w:t>
            </w:r>
          </w:p>
        </w:tc>
      </w:tr>
      <w:tr w:rsidR="00B05699" w:rsidRPr="00E04E88" w14:paraId="7C85217E" w14:textId="77777777" w:rsidTr="00B2368E">
        <w:tc>
          <w:tcPr>
            <w:tcW w:w="4293" w:type="dxa"/>
            <w:shd w:val="clear" w:color="auto" w:fill="auto"/>
          </w:tcPr>
          <w:p w14:paraId="0F781CD3" w14:textId="77777777" w:rsidR="00B05699" w:rsidRPr="00E04E88" w:rsidRDefault="00B05699" w:rsidP="00B0569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DF681BA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DB8374" w14:textId="77777777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44ECC89" w14:textId="37FE1259" w:rsidR="00B05699" w:rsidRPr="00E04E88" w:rsidRDefault="00983774" w:rsidP="00857A9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B80730" w:rsidRPr="00E04E8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D3F67" w:rsidRPr="00E04E88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4E0983FA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E18F059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C98110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66930E2" w14:textId="15431CCE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</w:tr>
      <w:tr w:rsidR="00B05699" w:rsidRPr="00E04E88" w14:paraId="4267863B" w14:textId="77777777" w:rsidTr="00B2368E">
        <w:tc>
          <w:tcPr>
            <w:tcW w:w="4293" w:type="dxa"/>
            <w:shd w:val="clear" w:color="auto" w:fill="auto"/>
          </w:tcPr>
          <w:p w14:paraId="1A62E559" w14:textId="77777777" w:rsidR="00B05699" w:rsidRPr="00E04E88" w:rsidRDefault="00B05699" w:rsidP="00B056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ค่าใช้จ่ายเพิ่มเติมทางภาษี</w:t>
            </w:r>
          </w:p>
        </w:tc>
        <w:tc>
          <w:tcPr>
            <w:tcW w:w="990" w:type="dxa"/>
            <w:shd w:val="clear" w:color="auto" w:fill="auto"/>
          </w:tcPr>
          <w:p w14:paraId="5F05437F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FB59DE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30B387B8" w14:textId="469957E5" w:rsidR="00B05699" w:rsidRPr="00E04E88" w:rsidRDefault="00B05699" w:rsidP="00857A9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CD0892" w:rsidRPr="00E04E8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E04E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6A7129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884317F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BBBDE" w14:textId="77777777" w:rsidR="00B05699" w:rsidRPr="00E04E88" w:rsidRDefault="00B05699" w:rsidP="00B0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A12E852" w14:textId="3E4918A4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(770)</w:t>
            </w:r>
          </w:p>
        </w:tc>
      </w:tr>
      <w:tr w:rsidR="00B05699" w:rsidRPr="00E04E88" w14:paraId="4E4F7FBB" w14:textId="77777777" w:rsidTr="00B2368E">
        <w:tc>
          <w:tcPr>
            <w:tcW w:w="4293" w:type="dxa"/>
            <w:shd w:val="clear" w:color="auto" w:fill="auto"/>
          </w:tcPr>
          <w:p w14:paraId="18955A55" w14:textId="6595914D" w:rsidR="00B05699" w:rsidRPr="00E04E88" w:rsidRDefault="00B05699" w:rsidP="00B056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ภาษีงวดก่อนๆ ที่บันทึก</w:t>
            </w:r>
            <w:r w:rsidR="00272E91" w:rsidRPr="00E04E8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สูง</w:t>
            </w:r>
            <w:r w:rsidRPr="00E04E8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ไป</w:t>
            </w:r>
          </w:p>
        </w:tc>
        <w:tc>
          <w:tcPr>
            <w:tcW w:w="990" w:type="dxa"/>
            <w:shd w:val="clear" w:color="auto" w:fill="auto"/>
          </w:tcPr>
          <w:p w14:paraId="34B71AA3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85BC0C" w14:textId="77777777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88C1A95" w14:textId="485E93F2" w:rsidR="00B05699" w:rsidRPr="00E04E88" w:rsidRDefault="00286535" w:rsidP="00286535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4BAA5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D910CD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665F8A" w14:textId="77777777" w:rsidR="00B05699" w:rsidRPr="00E04E88" w:rsidRDefault="00B05699" w:rsidP="00B05699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A6C0D84" w14:textId="1DD8FC6F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</w:tr>
      <w:tr w:rsidR="00B05699" w:rsidRPr="003E2C58" w14:paraId="116E3B15" w14:textId="77777777" w:rsidTr="00B2368E">
        <w:tc>
          <w:tcPr>
            <w:tcW w:w="4293" w:type="dxa"/>
            <w:shd w:val="clear" w:color="auto" w:fill="auto"/>
          </w:tcPr>
          <w:p w14:paraId="5AE40FA9" w14:textId="77777777" w:rsidR="00B05699" w:rsidRPr="00E04E88" w:rsidRDefault="00B05699" w:rsidP="00B0569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9A15B" w14:textId="0BCCF8D2" w:rsidR="00B05699" w:rsidRPr="00E04E88" w:rsidRDefault="00857A94" w:rsidP="00857A94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</w:t>
            </w:r>
            <w:r w:rsidR="00C65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0FF00D88" w14:textId="77777777" w:rsidR="00B05699" w:rsidRPr="00E04E8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3DC6C" w14:textId="261995CD" w:rsidR="00B05699" w:rsidRPr="00E04E88" w:rsidRDefault="00742C34" w:rsidP="00857A9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C3D6D"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3D6D"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92CD0"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C3D6D"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16BCFAF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B4C1C" w14:textId="76C6D10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20.05</w:t>
            </w:r>
          </w:p>
        </w:tc>
        <w:tc>
          <w:tcPr>
            <w:tcW w:w="270" w:type="dxa"/>
            <w:shd w:val="clear" w:color="auto" w:fill="auto"/>
          </w:tcPr>
          <w:p w14:paraId="3C73985A" w14:textId="77777777" w:rsidR="00B05699" w:rsidRPr="00E04E88" w:rsidRDefault="00B05699" w:rsidP="00B05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887CB" w14:textId="12605B76" w:rsidR="00B05699" w:rsidRPr="003E2C58" w:rsidRDefault="00B05699" w:rsidP="00B056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251,592</w:t>
            </w:r>
          </w:p>
        </w:tc>
      </w:tr>
    </w:tbl>
    <w:p w14:paraId="4D6FEB94" w14:textId="30F2489D" w:rsidR="00C25027" w:rsidRPr="00400E7C" w:rsidRDefault="00C2502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59"/>
        <w:gridCol w:w="1531"/>
        <w:gridCol w:w="273"/>
        <w:gridCol w:w="1527"/>
      </w:tblGrid>
      <w:tr w:rsidR="00A7242B" w:rsidRPr="003E2C58" w14:paraId="11B42298" w14:textId="77777777" w:rsidTr="00400E7C">
        <w:tc>
          <w:tcPr>
            <w:tcW w:w="3168" w:type="pct"/>
            <w:vAlign w:val="bottom"/>
          </w:tcPr>
          <w:p w14:paraId="49C7EE0F" w14:textId="1B780CA6" w:rsidR="00A7242B" w:rsidRPr="003E2C58" w:rsidRDefault="00286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="00253F24"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="00253F24"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32" w:type="pct"/>
            <w:gridSpan w:val="3"/>
          </w:tcPr>
          <w:p w14:paraId="16049330" w14:textId="77353C80" w:rsidR="00A7242B" w:rsidRPr="003E2C58" w:rsidRDefault="00A72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42B" w:rsidRPr="003E2C58" w14:paraId="1A761C9B" w14:textId="77777777" w:rsidTr="00400E7C">
        <w:tc>
          <w:tcPr>
            <w:tcW w:w="3168" w:type="pct"/>
            <w:vAlign w:val="bottom"/>
          </w:tcPr>
          <w:p w14:paraId="469FCF4D" w14:textId="18D29C85" w:rsidR="00A7242B" w:rsidRPr="003E2C58" w:rsidRDefault="00253F24" w:rsidP="00AF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42" w:type="pct"/>
          </w:tcPr>
          <w:p w14:paraId="2D6DF3D2" w14:textId="09079C91" w:rsidR="00A7242B" w:rsidRPr="003E2C58" w:rsidRDefault="00A7242B" w:rsidP="00AF1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EA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0D87D2EC" w14:textId="037EAAE0" w:rsidR="00A7242B" w:rsidRPr="003E2C58" w:rsidRDefault="00A7242B" w:rsidP="00AF1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pct"/>
          </w:tcPr>
          <w:p w14:paraId="7BE08BA5" w14:textId="43CF94AF" w:rsidR="00A7242B" w:rsidRPr="003E2C58" w:rsidRDefault="00A7242B" w:rsidP="00AF1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7242B" w:rsidRPr="003E2C58" w14:paraId="6F28954A" w14:textId="77777777" w:rsidTr="00400E7C">
        <w:tc>
          <w:tcPr>
            <w:tcW w:w="3168" w:type="pct"/>
            <w:vAlign w:val="bottom"/>
          </w:tcPr>
          <w:p w14:paraId="370D76E5" w14:textId="42C1BA6C" w:rsidR="00A7242B" w:rsidRPr="00400E7C" w:rsidRDefault="00A7242B" w:rsidP="00AF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2" w:type="pct"/>
            <w:gridSpan w:val="3"/>
          </w:tcPr>
          <w:p w14:paraId="42A5D6A7" w14:textId="0B84B111" w:rsidR="00A7242B" w:rsidRPr="00A7242B" w:rsidRDefault="00A7242B" w:rsidP="00AF1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24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24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724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242B" w:rsidRPr="003E2C58" w14:paraId="56B2FA0F" w14:textId="77777777" w:rsidTr="00400E7C">
        <w:tc>
          <w:tcPr>
            <w:tcW w:w="3168" w:type="pct"/>
            <w:tcBorders>
              <w:bottom w:val="nil"/>
            </w:tcBorders>
          </w:tcPr>
          <w:p w14:paraId="55C632AE" w14:textId="03D8307C" w:rsidR="00A7242B" w:rsidRPr="003E2C58" w:rsidRDefault="00A7242B" w:rsidP="00523C57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42" w:type="pct"/>
            <w:tcBorders>
              <w:bottom w:val="nil"/>
            </w:tcBorders>
            <w:shd w:val="clear" w:color="auto" w:fill="FFFFFF" w:themeFill="background1"/>
          </w:tcPr>
          <w:p w14:paraId="2096CCD3" w14:textId="3A7CED73" w:rsidR="00A7242B" w:rsidRPr="00E71113" w:rsidRDefault="00677EAD" w:rsidP="0067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11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F7994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E711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994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50" w:type="pct"/>
            <w:tcBorders>
              <w:bottom w:val="nil"/>
            </w:tcBorders>
            <w:shd w:val="clear" w:color="auto" w:fill="FFFFFF" w:themeFill="background1"/>
          </w:tcPr>
          <w:p w14:paraId="58745819" w14:textId="46A41A6E" w:rsidR="00A7242B" w:rsidRPr="003E2C58" w:rsidRDefault="00A7242B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pct"/>
            <w:tcBorders>
              <w:bottom w:val="nil"/>
            </w:tcBorders>
            <w:shd w:val="clear" w:color="auto" w:fill="FFFFFF" w:themeFill="background1"/>
          </w:tcPr>
          <w:p w14:paraId="2F933253" w14:textId="789A7480" w:rsidR="00A7242B" w:rsidRPr="003E2C58" w:rsidRDefault="00A7242B" w:rsidP="0067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229,574</w:t>
            </w:r>
          </w:p>
        </w:tc>
      </w:tr>
      <w:tr w:rsidR="00A7242B" w:rsidRPr="003E2C58" w14:paraId="2AE62D42" w14:textId="77777777" w:rsidTr="00400E7C">
        <w:tc>
          <w:tcPr>
            <w:tcW w:w="3168" w:type="pct"/>
            <w:tcBorders>
              <w:bottom w:val="nil"/>
            </w:tcBorders>
          </w:tcPr>
          <w:p w14:paraId="2B2FF09C" w14:textId="0CB48353" w:rsidR="00A7242B" w:rsidRPr="003E2C58" w:rsidRDefault="00A7242B" w:rsidP="00523C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D1A7C82" w14:textId="2A53613C" w:rsidR="00A7242B" w:rsidRPr="00E71113" w:rsidRDefault="00677EAD" w:rsidP="0067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11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799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711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994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E711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  <w:tcBorders>
              <w:bottom w:val="nil"/>
            </w:tcBorders>
            <w:shd w:val="clear" w:color="auto" w:fill="FFFFFF" w:themeFill="background1"/>
          </w:tcPr>
          <w:p w14:paraId="66550833" w14:textId="543C6C7B" w:rsidR="00A7242B" w:rsidRPr="003E2C58" w:rsidRDefault="00A7242B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92E5E5F" w14:textId="4C9AB1A0" w:rsidR="00A7242B" w:rsidRPr="003E2C58" w:rsidRDefault="00A7242B" w:rsidP="00A7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(1,839)</w:t>
            </w:r>
          </w:p>
        </w:tc>
      </w:tr>
      <w:tr w:rsidR="00A7242B" w:rsidRPr="003E2C58" w14:paraId="2332E33E" w14:textId="77777777" w:rsidTr="00400E7C">
        <w:tc>
          <w:tcPr>
            <w:tcW w:w="3168" w:type="pct"/>
            <w:tcBorders>
              <w:bottom w:val="nil"/>
            </w:tcBorders>
          </w:tcPr>
          <w:p w14:paraId="1E43F106" w14:textId="5F14AB17" w:rsidR="00A7242B" w:rsidRPr="003E2C58" w:rsidRDefault="00A7242B" w:rsidP="00523C57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8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A0945C9" w14:textId="5871A128" w:rsidR="00A7242B" w:rsidRPr="00E71113" w:rsidRDefault="00677EAD" w:rsidP="0067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1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A7F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Pr="00E711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7F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150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159B396D" w14:textId="6C274830" w:rsidR="00A7242B" w:rsidRPr="00677EAD" w:rsidRDefault="00A7242B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824620" w14:textId="6728719B" w:rsidR="00A7242B" w:rsidRPr="00677EAD" w:rsidRDefault="00A7242B" w:rsidP="0067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227,735</w:t>
            </w:r>
          </w:p>
        </w:tc>
      </w:tr>
    </w:tbl>
    <w:p w14:paraId="4579926A" w14:textId="77777777" w:rsidR="00286535" w:rsidRPr="00400E7C" w:rsidRDefault="00286535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</w:p>
    <w:tbl>
      <w:tblPr>
        <w:tblW w:w="4711" w:type="pct"/>
        <w:tblInd w:w="4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0"/>
        <w:gridCol w:w="990"/>
        <w:gridCol w:w="179"/>
        <w:gridCol w:w="992"/>
        <w:gridCol w:w="181"/>
        <w:gridCol w:w="1079"/>
        <w:gridCol w:w="181"/>
        <w:gridCol w:w="802"/>
        <w:gridCol w:w="7"/>
        <w:gridCol w:w="195"/>
        <w:gridCol w:w="7"/>
        <w:gridCol w:w="1057"/>
      </w:tblGrid>
      <w:tr w:rsidR="00DF600A" w:rsidRPr="003E2C58" w14:paraId="3980D2A9" w14:textId="77777777" w:rsidTr="00400E7C">
        <w:trPr>
          <w:trHeight w:val="249"/>
          <w:tblHeader/>
        </w:trPr>
        <w:tc>
          <w:tcPr>
            <w:tcW w:w="1867" w:type="pct"/>
          </w:tcPr>
          <w:p w14:paraId="45E18A89" w14:textId="45A5D235" w:rsidR="00D85403" w:rsidRPr="00400E7C" w:rsidRDefault="00D85403" w:rsidP="00C31C9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33" w:type="pct"/>
            <w:gridSpan w:val="11"/>
          </w:tcPr>
          <w:p w14:paraId="22ABF272" w14:textId="65129097" w:rsidR="00D85403" w:rsidRPr="003E2C58" w:rsidRDefault="00D8540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CD5" w:rsidRPr="003E2C58" w14:paraId="1D7A3BD1" w14:textId="77777777" w:rsidTr="00400E7C">
        <w:trPr>
          <w:trHeight w:val="249"/>
          <w:tblHeader/>
        </w:trPr>
        <w:tc>
          <w:tcPr>
            <w:tcW w:w="1867" w:type="pct"/>
          </w:tcPr>
          <w:p w14:paraId="369AB18A" w14:textId="77777777" w:rsidR="00466E45" w:rsidRPr="00400E7C" w:rsidRDefault="00466E45" w:rsidP="00C31C9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6799CCBA" w14:textId="77777777" w:rsidR="00466E45" w:rsidRPr="003E2C58" w:rsidRDefault="00466E45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24FF45C" w14:textId="77777777" w:rsidR="00466E45" w:rsidRPr="003E2C58" w:rsidRDefault="00466E45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pct"/>
            <w:gridSpan w:val="5"/>
            <w:tcBorders>
              <w:bottom w:val="single" w:sz="4" w:space="0" w:color="auto"/>
            </w:tcBorders>
          </w:tcPr>
          <w:p w14:paraId="549DA440" w14:textId="1169BCAF" w:rsidR="00466E45" w:rsidRPr="003E2C58" w:rsidRDefault="00466E45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3E2C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12" w:type="pct"/>
            <w:gridSpan w:val="2"/>
          </w:tcPr>
          <w:p w14:paraId="625EB750" w14:textId="4525C259" w:rsidR="00466E45" w:rsidRPr="003E2C58" w:rsidRDefault="00466E45" w:rsidP="00346985">
            <w:pPr>
              <w:pStyle w:val="acctfourfigures"/>
              <w:tabs>
                <w:tab w:val="clear" w:pos="765"/>
              </w:tabs>
              <w:spacing w:line="240" w:lineRule="atLeast"/>
              <w:ind w:lef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341ED265" w14:textId="309BC198" w:rsidR="00466E45" w:rsidRPr="003E2C58" w:rsidRDefault="00466E45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00A" w:rsidRPr="003E2C58" w14:paraId="1E2D77C3" w14:textId="77777777" w:rsidTr="00400E7C">
        <w:trPr>
          <w:trHeight w:val="249"/>
          <w:tblHeader/>
        </w:trPr>
        <w:tc>
          <w:tcPr>
            <w:tcW w:w="1867" w:type="pct"/>
          </w:tcPr>
          <w:p w14:paraId="4902B2BD" w14:textId="77777777" w:rsidR="00346985" w:rsidRPr="00400E7C" w:rsidRDefault="00346985" w:rsidP="00400E7C">
            <w:pPr>
              <w:ind w:left="191" w:right="-76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78FE929" w14:textId="61BD69ED" w:rsidR="00346985" w:rsidRPr="003E2C58" w:rsidRDefault="00346985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36F07DF8" w14:textId="77777777" w:rsidR="00346985" w:rsidRPr="003E2C58" w:rsidRDefault="00346985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31D7626" w14:textId="174F5C12" w:rsidR="00346985" w:rsidRPr="003E2C58" w:rsidRDefault="00346985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00" w:type="pct"/>
          </w:tcPr>
          <w:p w14:paraId="5C4A6E96" w14:textId="77777777" w:rsidR="00346985" w:rsidRPr="003E2C58" w:rsidRDefault="00346985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E816814" w14:textId="3272B16F" w:rsidR="00346985" w:rsidRPr="003E2C58" w:rsidRDefault="00346985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00" w:type="pct"/>
          </w:tcPr>
          <w:p w14:paraId="35829D36" w14:textId="77777777" w:rsidR="00346985" w:rsidRPr="003E2C58" w:rsidRDefault="00346985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14617A8C" w14:textId="4158FD5E" w:rsidR="00346985" w:rsidRPr="0065540A" w:rsidRDefault="0065540A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540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ส่วนของ</w:t>
            </w:r>
          </w:p>
        </w:tc>
        <w:tc>
          <w:tcPr>
            <w:tcW w:w="112" w:type="pct"/>
            <w:gridSpan w:val="2"/>
          </w:tcPr>
          <w:p w14:paraId="6AF9CABB" w14:textId="77EB2E70" w:rsidR="00346985" w:rsidRPr="003E2C58" w:rsidRDefault="00346985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6ED5E134" w14:textId="780B77A4" w:rsidR="00346985" w:rsidRPr="003E2C58" w:rsidRDefault="00346985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F600A" w:rsidRPr="003E2C58" w14:paraId="4560CE8E" w14:textId="77777777" w:rsidTr="00400E7C">
        <w:trPr>
          <w:trHeight w:val="249"/>
          <w:tblHeader/>
        </w:trPr>
        <w:tc>
          <w:tcPr>
            <w:tcW w:w="1867" w:type="pct"/>
            <w:vAlign w:val="bottom"/>
          </w:tcPr>
          <w:p w14:paraId="51582EA8" w14:textId="59C3174D" w:rsidR="00346985" w:rsidRPr="003E2C58" w:rsidRDefault="00346985" w:rsidP="00EF513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7" w:type="pct"/>
          </w:tcPr>
          <w:p w14:paraId="3F02D36D" w14:textId="7B1A112F" w:rsidR="00346985" w:rsidRPr="003E2C58" w:rsidRDefault="00346985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" w:type="pct"/>
          </w:tcPr>
          <w:p w14:paraId="6A75C1C1" w14:textId="77777777" w:rsidR="00346985" w:rsidRPr="003E2C58" w:rsidRDefault="00346985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296FC0E" w14:textId="4BAC2B46" w:rsidR="00346985" w:rsidRPr="00400E7C" w:rsidRDefault="00346985" w:rsidP="00400E7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00" w:type="pct"/>
          </w:tcPr>
          <w:p w14:paraId="355070FD" w14:textId="77777777" w:rsidR="00346985" w:rsidRPr="003E2C58" w:rsidRDefault="00346985" w:rsidP="00DF600A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14:paraId="6A0B73D2" w14:textId="59F6EC1A" w:rsidR="00346985" w:rsidRPr="003E2C58" w:rsidRDefault="00346985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</w:tcPr>
          <w:p w14:paraId="54673E4B" w14:textId="77777777" w:rsidR="00346985" w:rsidRPr="003E2C58" w:rsidRDefault="00346985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2F5627B7" w14:textId="528CD96D" w:rsidR="00346985" w:rsidRPr="0065540A" w:rsidRDefault="0065540A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54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ผู้ถือหุ้น</w:t>
            </w:r>
          </w:p>
        </w:tc>
        <w:tc>
          <w:tcPr>
            <w:tcW w:w="112" w:type="pct"/>
            <w:gridSpan w:val="2"/>
          </w:tcPr>
          <w:p w14:paraId="011DE427" w14:textId="5C1F142F" w:rsidR="00346985" w:rsidRPr="003E2C58" w:rsidRDefault="00346985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17CD9884" w14:textId="21A2E452" w:rsidR="00346985" w:rsidRPr="003E2C58" w:rsidRDefault="00346985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F600A" w:rsidRPr="003E2C58" w14:paraId="72D21626" w14:textId="77777777" w:rsidTr="00400E7C">
        <w:trPr>
          <w:trHeight w:val="249"/>
          <w:tblHeader/>
        </w:trPr>
        <w:tc>
          <w:tcPr>
            <w:tcW w:w="1867" w:type="pct"/>
          </w:tcPr>
          <w:p w14:paraId="2DE0E5D1" w14:textId="77777777" w:rsidR="00346985" w:rsidRPr="00400E7C" w:rsidRDefault="00346985" w:rsidP="00EF513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3" w:type="pct"/>
            <w:gridSpan w:val="11"/>
          </w:tcPr>
          <w:p w14:paraId="27DD60AA" w14:textId="0EEBD4EE" w:rsidR="00346985" w:rsidRPr="003E2C58" w:rsidRDefault="00346985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F600A" w:rsidRPr="003E2C58" w14:paraId="041DEB80" w14:textId="77777777" w:rsidTr="00400E7C">
        <w:trPr>
          <w:trHeight w:val="249"/>
          <w:tblHeader/>
        </w:trPr>
        <w:tc>
          <w:tcPr>
            <w:tcW w:w="1867" w:type="pct"/>
          </w:tcPr>
          <w:p w14:paraId="29380CDE" w14:textId="13E72997" w:rsidR="003A7FF4" w:rsidRPr="00400E7C" w:rsidRDefault="003A7FF4" w:rsidP="00EF513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133" w:type="pct"/>
            <w:gridSpan w:val="11"/>
          </w:tcPr>
          <w:p w14:paraId="6652734B" w14:textId="10A6EFD6" w:rsidR="003A7FF4" w:rsidRPr="003E2C58" w:rsidRDefault="003A7FF4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F600A" w:rsidRPr="003E2C58" w14:paraId="0C782129" w14:textId="77777777" w:rsidTr="00400E7C">
        <w:trPr>
          <w:cantSplit/>
          <w:trHeight w:val="249"/>
        </w:trPr>
        <w:tc>
          <w:tcPr>
            <w:tcW w:w="1867" w:type="pct"/>
          </w:tcPr>
          <w:p w14:paraId="00A89915" w14:textId="206A9930" w:rsidR="00346985" w:rsidRPr="003E2C58" w:rsidRDefault="00346985" w:rsidP="00EF513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7" w:type="pct"/>
          </w:tcPr>
          <w:p w14:paraId="5F05760C" w14:textId="77777777" w:rsidR="00346985" w:rsidRPr="003E2C58" w:rsidRDefault="00346985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F8E85C5" w14:textId="77777777" w:rsidR="00346985" w:rsidRPr="003E2C58" w:rsidRDefault="00346985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9AED2F2" w14:textId="77777777" w:rsidR="00346985" w:rsidRPr="003E2C58" w:rsidRDefault="00346985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52DF7BD5" w14:textId="77777777" w:rsidR="00346985" w:rsidRPr="003E2C58" w:rsidRDefault="00346985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29E8620" w14:textId="77777777" w:rsidR="00346985" w:rsidRPr="003E2C58" w:rsidRDefault="00346985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768C5B1B" w14:textId="77777777" w:rsidR="00346985" w:rsidRPr="003E2C58" w:rsidRDefault="00346985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499A5DA1" w14:textId="77777777" w:rsidR="00346985" w:rsidRPr="003E2C58" w:rsidRDefault="00346985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3F57AA80" w14:textId="3A4A25D6" w:rsidR="00346985" w:rsidRPr="003E2C58" w:rsidRDefault="00346985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19000B7" w14:textId="45E00CCB" w:rsidR="00346985" w:rsidRPr="003E2C58" w:rsidRDefault="00346985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00A" w:rsidRPr="003E2C58" w14:paraId="3C770F8A" w14:textId="77777777" w:rsidTr="00400E7C">
        <w:trPr>
          <w:cantSplit/>
          <w:trHeight w:val="249"/>
        </w:trPr>
        <w:tc>
          <w:tcPr>
            <w:tcW w:w="1867" w:type="pct"/>
          </w:tcPr>
          <w:p w14:paraId="53F4A150" w14:textId="0BFD1F79" w:rsidR="00787E68" w:rsidRPr="000D1024" w:rsidRDefault="000D1024" w:rsidP="00787E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10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7" w:type="pct"/>
          </w:tcPr>
          <w:p w14:paraId="6ADD5805" w14:textId="606FFB86" w:rsidR="00787E68" w:rsidRPr="003E2C58" w:rsidRDefault="00787E68" w:rsidP="00400E7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pct"/>
          </w:tcPr>
          <w:p w14:paraId="4886AF7A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206B84E" w14:textId="214E58DB" w:rsidR="00787E68" w:rsidRPr="003E2C58" w:rsidRDefault="005D6BCD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87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00" w:type="pct"/>
          </w:tcPr>
          <w:p w14:paraId="06D97223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EFC6E79" w14:textId="56423887" w:rsidR="00787E68" w:rsidRPr="003E2C58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1526F5EC" w14:textId="77777777" w:rsidR="00787E68" w:rsidRPr="003E2C58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12B509AC" w14:textId="457F68E9" w:rsidR="00787E68" w:rsidRPr="003E2C58" w:rsidRDefault="00787E68" w:rsidP="00400E7C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4640C208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608FBD" w14:textId="540E3AED" w:rsidR="00787E68" w:rsidRPr="003E2C58" w:rsidRDefault="005D6BCD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5,407</w:t>
            </w:r>
          </w:p>
        </w:tc>
      </w:tr>
      <w:tr w:rsidR="00866BA4" w:rsidRPr="003E2C58" w14:paraId="538B474D" w14:textId="77777777" w:rsidTr="00260CD5">
        <w:trPr>
          <w:cantSplit/>
          <w:trHeight w:val="80"/>
        </w:trPr>
        <w:tc>
          <w:tcPr>
            <w:tcW w:w="1867" w:type="pct"/>
          </w:tcPr>
          <w:p w14:paraId="081CE214" w14:textId="1441D2B7" w:rsidR="00787E68" w:rsidRPr="003E2C58" w:rsidRDefault="00787E68" w:rsidP="00400E7C">
            <w:pPr>
              <w:ind w:left="146" w:right="-7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260C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547" w:type="pct"/>
            <w:shd w:val="clear" w:color="auto" w:fill="FFFFFF" w:themeFill="background1"/>
          </w:tcPr>
          <w:p w14:paraId="65D603FA" w14:textId="77777777" w:rsidR="00787E68" w:rsidRPr="003E2C58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19D821" w14:textId="14850DA1" w:rsidR="00787E68" w:rsidRPr="00400E7C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99" w:type="pct"/>
            <w:shd w:val="clear" w:color="auto" w:fill="FFFFFF" w:themeFill="background1"/>
          </w:tcPr>
          <w:p w14:paraId="1585530A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36CF736F" w14:textId="5E636C87" w:rsidR="00787E68" w:rsidRPr="00C87E33" w:rsidRDefault="00787E68" w:rsidP="00787E68">
            <w:pPr>
              <w:pStyle w:val="acctfourfigures"/>
              <w:tabs>
                <w:tab w:val="clear" w:pos="765"/>
                <w:tab w:val="left" w:pos="802"/>
              </w:tabs>
              <w:spacing w:line="240" w:lineRule="atLeast"/>
              <w:ind w:left="-322" w:right="-4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C87E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4F8C4A22" w14:textId="77777777" w:rsidR="00787E68" w:rsidRPr="00C87E33" w:rsidRDefault="00787E68" w:rsidP="00787E6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5404C7E7" w14:textId="75E03AF6" w:rsidR="00787E68" w:rsidRPr="00C87E33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00" w:type="pct"/>
            <w:shd w:val="clear" w:color="auto" w:fill="FFFFFF" w:themeFill="background1"/>
          </w:tcPr>
          <w:p w14:paraId="5675C2AE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3CDC0D8D" w14:textId="77777777" w:rsidR="00787E68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4859E83" w14:textId="4C1EAEEF" w:rsidR="00787E68" w:rsidRPr="00863A35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(2,152)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3B66B112" w14:textId="5780D559" w:rsidR="00787E68" w:rsidRPr="00C87E33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72DBBD12" w14:textId="09DE2333" w:rsidR="00787E68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A7E46" w14:textId="5029E8FB" w:rsidR="00787E68" w:rsidRPr="00C87E33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</w:tr>
      <w:tr w:rsidR="00866BA4" w:rsidRPr="003E2C58" w14:paraId="10D552A0" w14:textId="77777777" w:rsidTr="00260CD5">
        <w:trPr>
          <w:cantSplit/>
          <w:trHeight w:val="249"/>
        </w:trPr>
        <w:tc>
          <w:tcPr>
            <w:tcW w:w="1867" w:type="pct"/>
          </w:tcPr>
          <w:p w14:paraId="779CC99B" w14:textId="3AD107C0" w:rsidR="00787E68" w:rsidRPr="003E2C58" w:rsidRDefault="00787E68" w:rsidP="00787E6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47" w:type="pct"/>
            <w:shd w:val="clear" w:color="auto" w:fill="FFFFFF" w:themeFill="background1"/>
          </w:tcPr>
          <w:p w14:paraId="54EF2EFD" w14:textId="4F68967B" w:rsidR="00787E68" w:rsidRPr="00400E7C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52,785</w:t>
            </w:r>
          </w:p>
        </w:tc>
        <w:tc>
          <w:tcPr>
            <w:tcW w:w="99" w:type="pct"/>
            <w:shd w:val="clear" w:color="auto" w:fill="FFFFFF" w:themeFill="background1"/>
          </w:tcPr>
          <w:p w14:paraId="76EA82E3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1DAC3CA6" w14:textId="213AE472" w:rsidR="00787E68" w:rsidRPr="00400E7C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(434)</w:t>
            </w:r>
          </w:p>
        </w:tc>
        <w:tc>
          <w:tcPr>
            <w:tcW w:w="100" w:type="pct"/>
            <w:shd w:val="clear" w:color="auto" w:fill="FFFFFF" w:themeFill="background1"/>
          </w:tcPr>
          <w:p w14:paraId="739F5B48" w14:textId="77777777" w:rsidR="00787E68" w:rsidRPr="000A72DD" w:rsidRDefault="00787E68" w:rsidP="00787E6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437DD516" w14:textId="6B5AA55B" w:rsidR="00787E68" w:rsidRPr="00C87E33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4D64979D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061E474E" w14:textId="3B9DB924" w:rsidR="00787E68" w:rsidRPr="000A72DD" w:rsidRDefault="00787E68" w:rsidP="00400E7C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5ED2C5B3" w14:textId="4887358D" w:rsidR="00787E68" w:rsidRPr="000A72DD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27194E15" w14:textId="4C471A8F" w:rsidR="00787E68" w:rsidRPr="000A72DD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52,351</w:t>
            </w:r>
          </w:p>
        </w:tc>
      </w:tr>
      <w:tr w:rsidR="00866BA4" w:rsidRPr="003E2C58" w14:paraId="2AD66019" w14:textId="77777777" w:rsidTr="00260CD5">
        <w:trPr>
          <w:cantSplit/>
          <w:trHeight w:val="249"/>
        </w:trPr>
        <w:tc>
          <w:tcPr>
            <w:tcW w:w="1867" w:type="pct"/>
          </w:tcPr>
          <w:p w14:paraId="62CF732E" w14:textId="72DFE08A" w:rsidR="00787E68" w:rsidRPr="003E2C58" w:rsidRDefault="00787E68" w:rsidP="00787E6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547" w:type="pct"/>
            <w:shd w:val="clear" w:color="auto" w:fill="FFFFFF" w:themeFill="background1"/>
          </w:tcPr>
          <w:p w14:paraId="4B82883F" w14:textId="7A61C0FA" w:rsidR="00787E68" w:rsidRPr="003E2C58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21,298</w:t>
            </w:r>
          </w:p>
        </w:tc>
        <w:tc>
          <w:tcPr>
            <w:tcW w:w="99" w:type="pct"/>
            <w:shd w:val="clear" w:color="auto" w:fill="FFFFFF" w:themeFill="background1"/>
          </w:tcPr>
          <w:p w14:paraId="69B1BF3D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630265A5" w14:textId="69171C7C" w:rsidR="00787E68" w:rsidRPr="00400E7C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(1,2</w:t>
            </w:r>
            <w:r w:rsidR="00BB0661" w:rsidRPr="00400E7C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400E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0" w:type="pct"/>
            <w:shd w:val="clear" w:color="auto" w:fill="FFFFFF" w:themeFill="background1"/>
          </w:tcPr>
          <w:p w14:paraId="6E0246A7" w14:textId="77777777" w:rsidR="00787E68" w:rsidRPr="000A72DD" w:rsidRDefault="00787E68" w:rsidP="00787E6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685D5B18" w14:textId="0891DF3B" w:rsidR="00787E68" w:rsidRPr="00C87E33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607C8D3F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356BF91C" w14:textId="2CD47A23" w:rsidR="00787E68" w:rsidRPr="000A72DD" w:rsidRDefault="00787E68" w:rsidP="00400E7C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7F440647" w14:textId="4397E654" w:rsidR="00787E68" w:rsidRPr="000A72DD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25438873" w14:textId="503E3FD8" w:rsidR="00787E68" w:rsidRPr="000A72DD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20,0</w:t>
            </w:r>
            <w:r w:rsidR="005204A3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F75475" w:rsidRPr="003E2C58" w14:paraId="088587AC" w14:textId="77777777" w:rsidTr="007343BD">
        <w:trPr>
          <w:cantSplit/>
          <w:trHeight w:val="249"/>
        </w:trPr>
        <w:tc>
          <w:tcPr>
            <w:tcW w:w="1867" w:type="pct"/>
          </w:tcPr>
          <w:p w14:paraId="7D315B05" w14:textId="1B86255A" w:rsidR="00787E68" w:rsidRPr="003E2C58" w:rsidRDefault="00787E68" w:rsidP="00260C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97DDB01" w14:textId="588916C3" w:rsidR="00787E68" w:rsidRPr="003E2C58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151,203</w:t>
            </w:r>
          </w:p>
        </w:tc>
        <w:tc>
          <w:tcPr>
            <w:tcW w:w="99" w:type="pct"/>
            <w:shd w:val="clear" w:color="auto" w:fill="FFFFFF" w:themeFill="background1"/>
          </w:tcPr>
          <w:p w14:paraId="1C47AFE0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532D72E" w14:textId="6F18F68F" w:rsidR="00787E68" w:rsidRPr="00400E7C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45,458</w:t>
            </w:r>
          </w:p>
        </w:tc>
        <w:tc>
          <w:tcPr>
            <w:tcW w:w="100" w:type="pct"/>
            <w:shd w:val="clear" w:color="auto" w:fill="FFFFFF" w:themeFill="background1"/>
          </w:tcPr>
          <w:p w14:paraId="0A75B909" w14:textId="77777777" w:rsidR="00787E68" w:rsidRPr="000A72DD" w:rsidRDefault="00787E68" w:rsidP="00787E6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1484005" w14:textId="5B2103F0" w:rsidR="00787E68" w:rsidRPr="00C87E33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2BCCF109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1BAB029" w14:textId="36616450" w:rsidR="00787E68" w:rsidRPr="000A72DD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-2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0122B07D" w14:textId="42235D2F" w:rsidR="00787E68" w:rsidRPr="000A72DD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047AB5A" w14:textId="598F138C" w:rsidR="00787E68" w:rsidRPr="000A72DD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0A72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F75475" w:rsidRPr="003E2C58" w14:paraId="50ACB8A5" w14:textId="77777777" w:rsidTr="007343BD">
        <w:trPr>
          <w:cantSplit/>
          <w:trHeight w:val="249"/>
        </w:trPr>
        <w:tc>
          <w:tcPr>
            <w:tcW w:w="1867" w:type="pct"/>
          </w:tcPr>
          <w:p w14:paraId="74AF7AFD" w14:textId="45082610" w:rsidR="00787E68" w:rsidRPr="003E2C58" w:rsidRDefault="00787E68" w:rsidP="00787E6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0E22F1" w14:textId="77C9BE2C" w:rsidR="00787E68" w:rsidRPr="00866BA4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229,574</w:t>
            </w:r>
          </w:p>
        </w:tc>
        <w:tc>
          <w:tcPr>
            <w:tcW w:w="99" w:type="pct"/>
            <w:shd w:val="clear" w:color="auto" w:fill="FFFFFF" w:themeFill="background1"/>
          </w:tcPr>
          <w:p w14:paraId="385F21BC" w14:textId="77777777" w:rsidR="00787E68" w:rsidRPr="008A07C5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49E0D41" w14:textId="1620ECF8" w:rsidR="00787E68" w:rsidRPr="00400E7C" w:rsidRDefault="00F14CCE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787E68"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4DC2"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100" w:type="pct"/>
            <w:shd w:val="clear" w:color="auto" w:fill="FFFFFF" w:themeFill="background1"/>
          </w:tcPr>
          <w:p w14:paraId="2E6F35EE" w14:textId="77777777" w:rsidR="00787E68" w:rsidRPr="008A07C5" w:rsidRDefault="00787E68" w:rsidP="00400E7C">
            <w:pPr>
              <w:pStyle w:val="acctfourfigures"/>
              <w:tabs>
                <w:tab w:val="clear" w:pos="765"/>
                <w:tab w:val="decimal" w:pos="657"/>
                <w:tab w:val="decimal" w:pos="760"/>
                <w:tab w:val="decimal" w:pos="938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B74B197" w14:textId="66617B3E" w:rsidR="00787E68" w:rsidRPr="008A07C5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00" w:type="pct"/>
            <w:shd w:val="clear" w:color="auto" w:fill="FFFFFF" w:themeFill="background1"/>
          </w:tcPr>
          <w:p w14:paraId="46CDEEA8" w14:textId="77777777" w:rsidR="00787E68" w:rsidRPr="008A07C5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ECEADCE" w14:textId="67C1AB55" w:rsidR="00787E68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(2,152)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5AA01A1C" w14:textId="4980D741" w:rsidR="00787E68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5498629" w14:textId="1C49CC93" w:rsidR="00787E68" w:rsidRPr="00400E7C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555C1"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14CCE"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14CCE"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555C1"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DF600A" w:rsidRPr="003E2C58" w14:paraId="6EDBF284" w14:textId="77777777" w:rsidTr="00400E7C">
        <w:trPr>
          <w:cantSplit/>
          <w:trHeight w:val="249"/>
        </w:trPr>
        <w:tc>
          <w:tcPr>
            <w:tcW w:w="1867" w:type="pct"/>
          </w:tcPr>
          <w:p w14:paraId="1B24BDE8" w14:textId="77777777" w:rsidR="00787E68" w:rsidRPr="003E2C58" w:rsidRDefault="00787E68" w:rsidP="00787E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547" w:type="pct"/>
          </w:tcPr>
          <w:p w14:paraId="6B961EE2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92BA761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AC12801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7F287A43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EE75C9E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1CD8F20B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347217C9" w14:textId="77777777" w:rsidR="00787E68" w:rsidRPr="003E2C58" w:rsidRDefault="00787E68" w:rsidP="00787E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5930ED94" w14:textId="5A2ABBC3" w:rsidR="00787E68" w:rsidRPr="003E2C58" w:rsidRDefault="00787E68" w:rsidP="00787E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CA3EE7" w14:textId="1E951AC6" w:rsidR="00787E68" w:rsidRPr="003E2C58" w:rsidRDefault="00787E68" w:rsidP="00787E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00A" w:rsidRPr="003E2C58" w14:paraId="226DBC90" w14:textId="77777777" w:rsidTr="00400E7C">
        <w:trPr>
          <w:cantSplit/>
          <w:trHeight w:val="249"/>
        </w:trPr>
        <w:tc>
          <w:tcPr>
            <w:tcW w:w="1867" w:type="pct"/>
          </w:tcPr>
          <w:p w14:paraId="28067C21" w14:textId="23B30035" w:rsidR="00787E68" w:rsidRPr="007528B4" w:rsidRDefault="00787E68" w:rsidP="00787E68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7" w:type="pct"/>
          </w:tcPr>
          <w:p w14:paraId="1BD4CD57" w14:textId="3DA89B3E" w:rsidR="00787E68" w:rsidRPr="007528B4" w:rsidRDefault="00787E68" w:rsidP="00787E68">
            <w:pPr>
              <w:pStyle w:val="acctfourfigures"/>
              <w:tabs>
                <w:tab w:val="clear" w:pos="765"/>
                <w:tab w:val="left" w:pos="967"/>
              </w:tabs>
              <w:spacing w:line="240" w:lineRule="atLeast"/>
              <w:ind w:left="-322" w:right="-4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9" w:type="pct"/>
          </w:tcPr>
          <w:p w14:paraId="4DD643CB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FF39DA3" w14:textId="4A4C4A12" w:rsidR="00787E68" w:rsidRPr="00400E7C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2DE4" w:rsidRPr="00400E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0E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2DE4" w:rsidRPr="00400E7C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Pr="00400E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0" w:type="pct"/>
          </w:tcPr>
          <w:p w14:paraId="2FF3365B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079071E" w14:textId="661B95D0" w:rsidR="00787E68" w:rsidRPr="007528B4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5E12DD5E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502CDD9B" w14:textId="105F5263" w:rsidR="00787E68" w:rsidRPr="007528B4" w:rsidRDefault="00787E68" w:rsidP="00787E6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72AC6F58" w14:textId="45119FD1" w:rsidR="00787E68" w:rsidRPr="007528B4" w:rsidRDefault="00787E68" w:rsidP="00787E68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C34654" w14:textId="52210999" w:rsidR="00787E68" w:rsidRPr="007528B4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2DE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D6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2DE4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Pr="007528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00E7C" w:rsidRPr="003E2C58" w14:paraId="56409D17" w14:textId="77777777" w:rsidTr="00400E7C">
        <w:trPr>
          <w:cantSplit/>
          <w:trHeight w:val="200"/>
        </w:trPr>
        <w:tc>
          <w:tcPr>
            <w:tcW w:w="1867" w:type="pct"/>
          </w:tcPr>
          <w:p w14:paraId="06F3A08D" w14:textId="77777777" w:rsidR="00787E68" w:rsidRPr="007528B4" w:rsidRDefault="00787E68" w:rsidP="00787E68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4B62F898" w14:textId="11919D37" w:rsidR="00787E68" w:rsidRPr="007528B4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(1,839)</w:t>
            </w:r>
          </w:p>
        </w:tc>
        <w:tc>
          <w:tcPr>
            <w:tcW w:w="99" w:type="pct"/>
          </w:tcPr>
          <w:p w14:paraId="2EE7C1FA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0C0956BC" w14:textId="32816515" w:rsidR="00787E68" w:rsidRPr="00400E7C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(923)</w:t>
            </w:r>
          </w:p>
        </w:tc>
        <w:tc>
          <w:tcPr>
            <w:tcW w:w="100" w:type="pct"/>
            <w:shd w:val="clear" w:color="auto" w:fill="auto"/>
          </w:tcPr>
          <w:p w14:paraId="5D5125A3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D1DD907" w14:textId="4B4F36A9" w:rsidR="00787E68" w:rsidRPr="007528B4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4D1B89DB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</w:tcPr>
          <w:p w14:paraId="55B37136" w14:textId="33E85624" w:rsidR="00787E68" w:rsidRPr="007528B4" w:rsidRDefault="00787E68" w:rsidP="00787E6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auto"/>
          </w:tcPr>
          <w:p w14:paraId="40948EBF" w14:textId="09DF4700" w:rsidR="00787E68" w:rsidRPr="007528B4" w:rsidRDefault="00787E68" w:rsidP="00787E68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48465C2" w14:textId="569C2DC4" w:rsidR="00787E68" w:rsidRPr="007528B4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(2,762)</w:t>
            </w:r>
          </w:p>
        </w:tc>
      </w:tr>
      <w:tr w:rsidR="00400E7C" w:rsidRPr="003E2C58" w14:paraId="54C1F213" w14:textId="77777777" w:rsidTr="00400E7C">
        <w:trPr>
          <w:cantSplit/>
          <w:trHeight w:val="100"/>
        </w:trPr>
        <w:tc>
          <w:tcPr>
            <w:tcW w:w="1867" w:type="pct"/>
          </w:tcPr>
          <w:p w14:paraId="07D75E7D" w14:textId="77777777" w:rsidR="00787E68" w:rsidRPr="007528B4" w:rsidRDefault="00787E68" w:rsidP="00787E6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6C50A0CC" w14:textId="1A490AF1" w:rsidR="00787E68" w:rsidRPr="007528B4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(1,839)</w:t>
            </w:r>
          </w:p>
        </w:tc>
        <w:tc>
          <w:tcPr>
            <w:tcW w:w="99" w:type="pct"/>
          </w:tcPr>
          <w:p w14:paraId="6C35A592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DCECB" w14:textId="12B5EB5F" w:rsidR="00787E68" w:rsidRPr="00866BA4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D5D8E"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D5D8E"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0" w:type="pct"/>
            <w:shd w:val="clear" w:color="auto" w:fill="auto"/>
          </w:tcPr>
          <w:p w14:paraId="4F932C38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C143E74" w14:textId="38F0D307" w:rsidR="00787E68" w:rsidRPr="007528B4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0FACC761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CCBDFD" w14:textId="733D6310" w:rsidR="00787E68" w:rsidRPr="007528B4" w:rsidRDefault="00787E68" w:rsidP="00787E6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auto"/>
          </w:tcPr>
          <w:p w14:paraId="4B9CF271" w14:textId="6C489017" w:rsidR="00787E68" w:rsidRPr="007528B4" w:rsidRDefault="00787E68" w:rsidP="00787E68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269828B" w14:textId="749E359C" w:rsidR="00787E68" w:rsidRPr="007528B4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D5D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D5D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00E7C" w:rsidRPr="003E2C58" w14:paraId="6638E278" w14:textId="77777777" w:rsidTr="00400E7C">
        <w:trPr>
          <w:cantSplit/>
          <w:trHeight w:val="100"/>
        </w:trPr>
        <w:tc>
          <w:tcPr>
            <w:tcW w:w="1867" w:type="pct"/>
          </w:tcPr>
          <w:p w14:paraId="2F70AC2E" w14:textId="77777777" w:rsidR="00787E68" w:rsidRPr="00400E7C" w:rsidRDefault="00787E68" w:rsidP="00787E68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108A1C0F" w14:textId="77777777" w:rsidR="00787E68" w:rsidRPr="00400E7C" w:rsidRDefault="00787E68" w:rsidP="00787E68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" w:type="pct"/>
          </w:tcPr>
          <w:p w14:paraId="1D631988" w14:textId="77777777" w:rsidR="00787E68" w:rsidRPr="00400E7C" w:rsidRDefault="00787E68" w:rsidP="00787E68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7DD74514" w14:textId="77777777" w:rsidR="00787E68" w:rsidRPr="00400E7C" w:rsidRDefault="00787E68" w:rsidP="00787E6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shd w:val="clear" w:color="auto" w:fill="auto"/>
          </w:tcPr>
          <w:p w14:paraId="468205D4" w14:textId="77777777" w:rsidR="00787E68" w:rsidRPr="00400E7C" w:rsidRDefault="00787E68" w:rsidP="00787E68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266FB5" w14:textId="77777777" w:rsidR="00787E68" w:rsidRPr="00400E7C" w:rsidRDefault="00787E68" w:rsidP="00787E68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" w:type="pct"/>
          </w:tcPr>
          <w:p w14:paraId="2E98367E" w14:textId="77777777" w:rsidR="00787E68" w:rsidRPr="00400E7C" w:rsidRDefault="00787E68" w:rsidP="00787E68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7" w:type="pct"/>
            <w:gridSpan w:val="2"/>
            <w:tcBorders>
              <w:top w:val="double" w:sz="4" w:space="0" w:color="auto"/>
            </w:tcBorders>
          </w:tcPr>
          <w:p w14:paraId="336BFD58" w14:textId="77777777" w:rsidR="00787E68" w:rsidRPr="00400E7C" w:rsidRDefault="00787E68" w:rsidP="00787E68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" w:type="pct"/>
            <w:gridSpan w:val="2"/>
            <w:shd w:val="clear" w:color="auto" w:fill="auto"/>
          </w:tcPr>
          <w:p w14:paraId="54DBB671" w14:textId="036777CF" w:rsidR="00787E68" w:rsidRPr="00400E7C" w:rsidRDefault="00787E68" w:rsidP="00787E68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06F3B0B" w14:textId="4F463E95" w:rsidR="00787E68" w:rsidRPr="00400E7C" w:rsidRDefault="00787E68" w:rsidP="00787E68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66BA4" w:rsidRPr="003E2C58" w14:paraId="1B277BA2" w14:textId="77777777" w:rsidTr="00260CD5">
        <w:trPr>
          <w:cantSplit/>
          <w:trHeight w:val="60"/>
        </w:trPr>
        <w:tc>
          <w:tcPr>
            <w:tcW w:w="1867" w:type="pct"/>
            <w:vAlign w:val="bottom"/>
          </w:tcPr>
          <w:p w14:paraId="2F550EC1" w14:textId="77777777" w:rsidR="00787E68" w:rsidRPr="007528B4" w:rsidRDefault="00787E68" w:rsidP="00787E6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6D23D0EF" w14:textId="7F358FB8" w:rsidR="00787E68" w:rsidRPr="007528B4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227,735</w:t>
            </w:r>
          </w:p>
        </w:tc>
        <w:tc>
          <w:tcPr>
            <w:tcW w:w="99" w:type="pct"/>
          </w:tcPr>
          <w:p w14:paraId="12136454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CFC959A" w14:textId="7531C7AB" w:rsidR="00787E68" w:rsidRPr="00400E7C" w:rsidRDefault="00474DC2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787E68"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100" w:type="pct"/>
            <w:shd w:val="clear" w:color="auto" w:fill="FFFFFF" w:themeFill="background1"/>
          </w:tcPr>
          <w:p w14:paraId="5103F96E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084CB8D" w14:textId="4707F688" w:rsidR="00787E68" w:rsidRPr="007528B4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00" w:type="pct"/>
            <w:shd w:val="clear" w:color="auto" w:fill="FFFFFF" w:themeFill="background1"/>
          </w:tcPr>
          <w:p w14:paraId="2181AADA" w14:textId="77777777" w:rsidR="00787E68" w:rsidRPr="007528B4" w:rsidRDefault="00787E68" w:rsidP="00787E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65AD6089" w14:textId="02291337" w:rsidR="00787E68" w:rsidRPr="007528B4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(2,152)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62D6C76B" w14:textId="4AB39023" w:rsidR="00787E68" w:rsidRPr="007528B4" w:rsidRDefault="00787E68" w:rsidP="00787E68">
            <w:pPr>
              <w:pStyle w:val="acctfourfigures"/>
              <w:tabs>
                <w:tab w:val="clear" w:pos="765"/>
              </w:tabs>
              <w:spacing w:line="240" w:lineRule="atLeast"/>
              <w:ind w:left="-322"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68443BE" w14:textId="60628571" w:rsidR="00787E68" w:rsidRPr="007528B4" w:rsidRDefault="00787E68" w:rsidP="00400E7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408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</w:t>
            </w:r>
            <w:r w:rsidR="0075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43E6F442" w14:textId="1A2BD7E7" w:rsidR="00C5125C" w:rsidRPr="00400E7C" w:rsidRDefault="00C51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38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55"/>
        <w:gridCol w:w="1128"/>
        <w:gridCol w:w="249"/>
        <w:gridCol w:w="485"/>
        <w:gridCol w:w="708"/>
        <w:gridCol w:w="199"/>
        <w:gridCol w:w="327"/>
        <w:gridCol w:w="1004"/>
        <w:gridCol w:w="179"/>
        <w:gridCol w:w="1204"/>
      </w:tblGrid>
      <w:tr w:rsidR="00333AE2" w:rsidRPr="003E2C58" w14:paraId="7E48EBA4" w14:textId="77777777" w:rsidTr="0048170D">
        <w:trPr>
          <w:cantSplit/>
          <w:trHeight w:val="249"/>
        </w:trPr>
        <w:tc>
          <w:tcPr>
            <w:tcW w:w="3555" w:type="dxa"/>
          </w:tcPr>
          <w:p w14:paraId="0579D179" w14:textId="77777777" w:rsidR="00514EAB" w:rsidRPr="003E2C58" w:rsidRDefault="00514EAB" w:rsidP="00514EA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83" w:type="dxa"/>
            <w:gridSpan w:val="9"/>
          </w:tcPr>
          <w:p w14:paraId="711CF0A5" w14:textId="3F756F97" w:rsidR="00514EAB" w:rsidRPr="003E2C58" w:rsidRDefault="00A4121E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="00514EAB"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AE2" w:rsidRPr="003E2C58" w14:paraId="25F6C12E" w14:textId="77777777" w:rsidTr="0048170D">
        <w:trPr>
          <w:cantSplit/>
          <w:trHeight w:val="249"/>
        </w:trPr>
        <w:tc>
          <w:tcPr>
            <w:tcW w:w="3555" w:type="dxa"/>
          </w:tcPr>
          <w:p w14:paraId="35B008D9" w14:textId="77777777" w:rsidR="00514EAB" w:rsidRPr="003E2C58" w:rsidRDefault="00514EAB" w:rsidP="00514EA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3D503B82" w14:textId="77777777" w:rsidR="00514EAB" w:rsidRPr="003E2C58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A07B96D" w14:textId="77777777" w:rsidR="00514EAB" w:rsidRPr="003E2C58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3" w:type="dxa"/>
            <w:gridSpan w:val="5"/>
            <w:tcBorders>
              <w:bottom w:val="single" w:sz="4" w:space="0" w:color="auto"/>
            </w:tcBorders>
          </w:tcPr>
          <w:p w14:paraId="25616437" w14:textId="77777777" w:rsidR="00514EAB" w:rsidRPr="003E2C58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3E2C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79" w:type="dxa"/>
          </w:tcPr>
          <w:p w14:paraId="244E4EC0" w14:textId="77777777" w:rsidR="00514EAB" w:rsidRPr="003E2C58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2FDB23" w14:textId="77777777" w:rsidR="00514EAB" w:rsidRPr="003E2C58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AE2" w:rsidRPr="003E2C58" w14:paraId="26A48567" w14:textId="77777777" w:rsidTr="0048170D">
        <w:trPr>
          <w:cantSplit/>
          <w:trHeight w:val="249"/>
        </w:trPr>
        <w:tc>
          <w:tcPr>
            <w:tcW w:w="3555" w:type="dxa"/>
          </w:tcPr>
          <w:p w14:paraId="065DD81B" w14:textId="77777777" w:rsidR="00A4121E" w:rsidRPr="003E2C58" w:rsidRDefault="00A4121E" w:rsidP="00A4121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593847D8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9" w:type="dxa"/>
          </w:tcPr>
          <w:p w14:paraId="5F29009C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43094407" w14:textId="6738FD2D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99" w:type="dxa"/>
            <w:tcBorders>
              <w:top w:val="single" w:sz="4" w:space="0" w:color="auto"/>
            </w:tcBorders>
          </w:tcPr>
          <w:p w14:paraId="558394D6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</w:tcPr>
          <w:p w14:paraId="33F1BCD8" w14:textId="76533F38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9" w:type="dxa"/>
          </w:tcPr>
          <w:p w14:paraId="5BE681E9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12A083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33AE2" w:rsidRPr="003E2C58" w14:paraId="46DB1FA8" w14:textId="77777777" w:rsidTr="0048170D">
        <w:trPr>
          <w:cantSplit/>
          <w:trHeight w:val="249"/>
        </w:trPr>
        <w:tc>
          <w:tcPr>
            <w:tcW w:w="3555" w:type="dxa"/>
          </w:tcPr>
          <w:p w14:paraId="109E82A8" w14:textId="12061A92" w:rsidR="00A4121E" w:rsidRPr="003E2C58" w:rsidRDefault="00A4121E" w:rsidP="00A4121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28" w:type="dxa"/>
          </w:tcPr>
          <w:p w14:paraId="2C073063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49" w:type="dxa"/>
          </w:tcPr>
          <w:p w14:paraId="2AD81923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3F491F05" w14:textId="09038604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99" w:type="dxa"/>
          </w:tcPr>
          <w:p w14:paraId="7337CB58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gridSpan w:val="2"/>
          </w:tcPr>
          <w:p w14:paraId="3E80E894" w14:textId="7DE648DC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9" w:type="dxa"/>
          </w:tcPr>
          <w:p w14:paraId="7267481C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464BE9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33AE2" w:rsidRPr="003E2C58" w14:paraId="038DD749" w14:textId="77777777" w:rsidTr="0048170D">
        <w:trPr>
          <w:cantSplit/>
          <w:trHeight w:val="249"/>
        </w:trPr>
        <w:tc>
          <w:tcPr>
            <w:tcW w:w="3555" w:type="dxa"/>
          </w:tcPr>
          <w:p w14:paraId="3DACF37B" w14:textId="77777777" w:rsidR="00A4121E" w:rsidRPr="00400E7C" w:rsidRDefault="00A4121E" w:rsidP="00A4121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3" w:type="dxa"/>
            <w:gridSpan w:val="9"/>
          </w:tcPr>
          <w:p w14:paraId="2F0590B9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33AE2" w:rsidRPr="003E2C58" w14:paraId="61748171" w14:textId="77777777" w:rsidTr="0048170D">
        <w:trPr>
          <w:cantSplit/>
          <w:trHeight w:val="249"/>
        </w:trPr>
        <w:tc>
          <w:tcPr>
            <w:tcW w:w="3555" w:type="dxa"/>
          </w:tcPr>
          <w:p w14:paraId="4A0D6960" w14:textId="215F3FFD" w:rsidR="00A4121E" w:rsidRPr="003E2C58" w:rsidRDefault="00A4121E" w:rsidP="00A4121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483" w:type="dxa"/>
            <w:gridSpan w:val="9"/>
          </w:tcPr>
          <w:p w14:paraId="7F9064B5" w14:textId="77777777" w:rsidR="00A4121E" w:rsidRPr="003E2C58" w:rsidRDefault="00A4121E" w:rsidP="00A4121E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33AE2" w:rsidRPr="003E2C58" w14:paraId="6F2E99A2" w14:textId="77777777" w:rsidTr="0048170D">
        <w:trPr>
          <w:cantSplit/>
          <w:trHeight w:val="249"/>
        </w:trPr>
        <w:tc>
          <w:tcPr>
            <w:tcW w:w="3555" w:type="dxa"/>
          </w:tcPr>
          <w:p w14:paraId="7388C955" w14:textId="77777777" w:rsidR="00A4121E" w:rsidRPr="003E2C58" w:rsidRDefault="00A4121E" w:rsidP="00A4121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8" w:type="dxa"/>
          </w:tcPr>
          <w:p w14:paraId="61A0BC76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6E6ADAFF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14606A91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</w:tcPr>
          <w:p w14:paraId="51E4EEF4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gridSpan w:val="2"/>
          </w:tcPr>
          <w:p w14:paraId="56AFDBE8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394483F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A4611E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AE2" w:rsidRPr="003E2C58" w14:paraId="34EA4CDF" w14:textId="77777777" w:rsidTr="0048170D">
        <w:trPr>
          <w:cantSplit/>
          <w:trHeight w:val="80"/>
        </w:trPr>
        <w:tc>
          <w:tcPr>
            <w:tcW w:w="3555" w:type="dxa"/>
          </w:tcPr>
          <w:p w14:paraId="24548270" w14:textId="5F6EFEB4" w:rsidR="00262292" w:rsidRDefault="00866BA4" w:rsidP="00866BA4">
            <w:pPr>
              <w:ind w:left="146" w:right="-7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333AE2" w:rsidRPr="00A54FF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มูลค่า</w:t>
            </w:r>
          </w:p>
          <w:p w14:paraId="69C8BE9B" w14:textId="3EF31E3D" w:rsidR="00866BA4" w:rsidRPr="0048170D" w:rsidRDefault="00262292" w:rsidP="00400E7C">
            <w:pPr>
              <w:ind w:left="146" w:right="-76" w:hanging="14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817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</w:t>
            </w:r>
            <w:r w:rsidR="00866BA4" w:rsidRPr="004817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28" w:type="dxa"/>
          </w:tcPr>
          <w:p w14:paraId="5A41291B" w14:textId="77777777" w:rsidR="00866BA4" w:rsidRPr="003E2C58" w:rsidRDefault="00866BA4" w:rsidP="00866BA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5EDA93" w14:textId="10D2E16E" w:rsidR="00866BA4" w:rsidRPr="003E2C58" w:rsidRDefault="00866BA4" w:rsidP="00400E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2,748</w:t>
            </w:r>
          </w:p>
        </w:tc>
        <w:tc>
          <w:tcPr>
            <w:tcW w:w="249" w:type="dxa"/>
          </w:tcPr>
          <w:p w14:paraId="26F42BF8" w14:textId="77777777" w:rsidR="00866BA4" w:rsidRPr="003E2C58" w:rsidRDefault="00866BA4" w:rsidP="00866BA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0E69F5FA" w14:textId="77777777" w:rsidR="00866BA4" w:rsidRPr="003E2C58" w:rsidRDefault="00866BA4" w:rsidP="00866BA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5B2EE79" w14:textId="120E1E7D" w:rsidR="00866BA4" w:rsidRPr="003E2C58" w:rsidRDefault="00866BA4" w:rsidP="00400E7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4C736EBA" w14:textId="77777777" w:rsidR="00866BA4" w:rsidRPr="003E2C58" w:rsidRDefault="00866BA4" w:rsidP="00866BA4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gridSpan w:val="2"/>
          </w:tcPr>
          <w:p w14:paraId="1996EC3F" w14:textId="77777777" w:rsidR="00866BA4" w:rsidRPr="003E2C58" w:rsidRDefault="00866BA4" w:rsidP="00866BA4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173B2" w14:textId="4DF1E169" w:rsidR="00866BA4" w:rsidRPr="003E2C58" w:rsidRDefault="00866BA4" w:rsidP="00400E7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179" w:type="dxa"/>
          </w:tcPr>
          <w:p w14:paraId="0E106748" w14:textId="77777777" w:rsidR="00866BA4" w:rsidRPr="003E2C58" w:rsidRDefault="00866BA4" w:rsidP="00866BA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99F295D" w14:textId="77777777" w:rsidR="00866BA4" w:rsidRPr="003E2C58" w:rsidRDefault="00866BA4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B6EE8B" w14:textId="4A02A841" w:rsidR="00866BA4" w:rsidRPr="003E2C58" w:rsidRDefault="00866BA4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</w:tr>
      <w:tr w:rsidR="00333AE2" w:rsidRPr="003E2C58" w14:paraId="47B63FDD" w14:textId="77777777" w:rsidTr="0048170D">
        <w:trPr>
          <w:cantSplit/>
          <w:trHeight w:val="249"/>
        </w:trPr>
        <w:tc>
          <w:tcPr>
            <w:tcW w:w="3555" w:type="dxa"/>
          </w:tcPr>
          <w:p w14:paraId="1B93E2F4" w14:textId="77777777" w:rsidR="00A4121E" w:rsidRPr="003E2C58" w:rsidRDefault="00A4121E" w:rsidP="00A412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28" w:type="dxa"/>
          </w:tcPr>
          <w:p w14:paraId="13765940" w14:textId="38DA9FCB" w:rsidR="00A4121E" w:rsidRPr="00400E7C" w:rsidRDefault="00A4121E" w:rsidP="00400E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64,272</w:t>
            </w:r>
          </w:p>
        </w:tc>
        <w:tc>
          <w:tcPr>
            <w:tcW w:w="249" w:type="dxa"/>
          </w:tcPr>
          <w:p w14:paraId="3E4A9EFA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4FC1B589" w14:textId="115FBCF6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(11,487)</w:t>
            </w:r>
          </w:p>
        </w:tc>
        <w:tc>
          <w:tcPr>
            <w:tcW w:w="199" w:type="dxa"/>
          </w:tcPr>
          <w:p w14:paraId="555E2501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gridSpan w:val="2"/>
          </w:tcPr>
          <w:p w14:paraId="17BE8835" w14:textId="6F3448BD" w:rsidR="00A4121E" w:rsidRPr="003E2C58" w:rsidRDefault="00A4121E" w:rsidP="00400E7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037C21DD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C2BCF23" w14:textId="3BD94A4F" w:rsidR="00A4121E" w:rsidRPr="003E2C58" w:rsidRDefault="00A4121E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52,785</w:t>
            </w:r>
          </w:p>
        </w:tc>
      </w:tr>
      <w:tr w:rsidR="00333AE2" w:rsidRPr="003E2C58" w14:paraId="5B17EB48" w14:textId="77777777" w:rsidTr="0048170D">
        <w:trPr>
          <w:cantSplit/>
          <w:trHeight w:val="249"/>
        </w:trPr>
        <w:tc>
          <w:tcPr>
            <w:tcW w:w="3555" w:type="dxa"/>
          </w:tcPr>
          <w:p w14:paraId="35BCEC6F" w14:textId="77777777" w:rsidR="00A4121E" w:rsidRPr="003E2C58" w:rsidRDefault="00A4121E" w:rsidP="00A412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128" w:type="dxa"/>
          </w:tcPr>
          <w:p w14:paraId="2BC72E6D" w14:textId="3CB8A6D5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22,294</w:t>
            </w:r>
          </w:p>
        </w:tc>
        <w:tc>
          <w:tcPr>
            <w:tcW w:w="249" w:type="dxa"/>
          </w:tcPr>
          <w:p w14:paraId="134CC5BF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034AE211" w14:textId="76591CF5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99" w:type="dxa"/>
          </w:tcPr>
          <w:p w14:paraId="6ACF6A0F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gridSpan w:val="2"/>
          </w:tcPr>
          <w:p w14:paraId="3224B105" w14:textId="7430F9C2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179" w:type="dxa"/>
          </w:tcPr>
          <w:p w14:paraId="44A7E90E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A48890" w14:textId="5F7E25E3" w:rsidR="00A4121E" w:rsidRPr="003E2C58" w:rsidRDefault="00A4121E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21,298</w:t>
            </w:r>
          </w:p>
        </w:tc>
      </w:tr>
      <w:tr w:rsidR="00333AE2" w:rsidRPr="003E2C58" w14:paraId="1EFEDE62" w14:textId="77777777" w:rsidTr="0048170D">
        <w:trPr>
          <w:cantSplit/>
          <w:trHeight w:val="249"/>
        </w:trPr>
        <w:tc>
          <w:tcPr>
            <w:tcW w:w="3555" w:type="dxa"/>
          </w:tcPr>
          <w:p w14:paraId="3FAA0372" w14:textId="77777777" w:rsidR="00A4121E" w:rsidRPr="003E2C58" w:rsidRDefault="00A4121E" w:rsidP="00A412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1128" w:type="dxa"/>
          </w:tcPr>
          <w:p w14:paraId="78530188" w14:textId="2957B384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135,003</w:t>
            </w:r>
          </w:p>
        </w:tc>
        <w:tc>
          <w:tcPr>
            <w:tcW w:w="249" w:type="dxa"/>
          </w:tcPr>
          <w:p w14:paraId="236EA56F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66CD63DF" w14:textId="0B22DCA5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16,200</w:t>
            </w:r>
          </w:p>
        </w:tc>
        <w:tc>
          <w:tcPr>
            <w:tcW w:w="199" w:type="dxa"/>
          </w:tcPr>
          <w:p w14:paraId="707D45F7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gridSpan w:val="2"/>
          </w:tcPr>
          <w:p w14:paraId="10F1FA69" w14:textId="23DC58FC" w:rsidR="00A4121E" w:rsidRPr="003E2C58" w:rsidRDefault="00A4121E" w:rsidP="00400E7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2E20545B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50E21B" w14:textId="7BCBB3E2" w:rsidR="00A4121E" w:rsidRPr="003E2C58" w:rsidRDefault="00A4121E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151,203</w:t>
            </w:r>
          </w:p>
        </w:tc>
      </w:tr>
      <w:tr w:rsidR="00333AE2" w:rsidRPr="003E2C58" w14:paraId="3C77ED05" w14:textId="77777777" w:rsidTr="0048170D">
        <w:trPr>
          <w:cantSplit/>
          <w:trHeight w:val="249"/>
        </w:trPr>
        <w:tc>
          <w:tcPr>
            <w:tcW w:w="3555" w:type="dxa"/>
          </w:tcPr>
          <w:p w14:paraId="32A60E66" w14:textId="77777777" w:rsidR="00A4121E" w:rsidRPr="003E2C58" w:rsidRDefault="00A4121E" w:rsidP="00A4121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27832CC2" w14:textId="15153D0C" w:rsidR="00A4121E" w:rsidRPr="00262292" w:rsidRDefault="00A4121E" w:rsidP="00333AE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22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224,317</w:t>
            </w:r>
          </w:p>
        </w:tc>
        <w:tc>
          <w:tcPr>
            <w:tcW w:w="249" w:type="dxa"/>
          </w:tcPr>
          <w:p w14:paraId="6E58CFD0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94763" w14:textId="54E70C94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4,702</w:t>
            </w:r>
          </w:p>
        </w:tc>
        <w:tc>
          <w:tcPr>
            <w:tcW w:w="199" w:type="dxa"/>
          </w:tcPr>
          <w:p w14:paraId="2AA47F4D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B47AC1" w14:textId="5AECC5D3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79" w:type="dxa"/>
          </w:tcPr>
          <w:p w14:paraId="3DD5E00E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015DCA" w14:textId="4274612B" w:rsidR="00A4121E" w:rsidRPr="003E2C58" w:rsidRDefault="00A4121E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229,574</w:t>
            </w:r>
          </w:p>
        </w:tc>
      </w:tr>
      <w:tr w:rsidR="00333AE2" w:rsidRPr="003E2C58" w14:paraId="33B2AEEF" w14:textId="77777777" w:rsidTr="0048170D">
        <w:trPr>
          <w:cantSplit/>
          <w:trHeight w:val="249"/>
        </w:trPr>
        <w:tc>
          <w:tcPr>
            <w:tcW w:w="3555" w:type="dxa"/>
          </w:tcPr>
          <w:p w14:paraId="5FCC9C1A" w14:textId="77777777" w:rsidR="00A4121E" w:rsidRPr="00400E7C" w:rsidRDefault="00A4121E" w:rsidP="00A4121E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78D6FA1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180059B1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607DABD9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</w:tcPr>
          <w:p w14:paraId="503687C9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</w:tcPr>
          <w:p w14:paraId="57040FB2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51DB0C29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B6E5B55" w14:textId="77777777" w:rsidR="00A4121E" w:rsidRPr="00400E7C" w:rsidRDefault="00A4121E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33AE2" w:rsidRPr="003E2C58" w14:paraId="1A41BDFF" w14:textId="77777777" w:rsidTr="0048170D">
        <w:trPr>
          <w:cantSplit/>
          <w:trHeight w:val="249"/>
        </w:trPr>
        <w:tc>
          <w:tcPr>
            <w:tcW w:w="3555" w:type="dxa"/>
          </w:tcPr>
          <w:p w14:paraId="68EDE59B" w14:textId="77777777" w:rsidR="00A4121E" w:rsidRPr="003E2C58" w:rsidRDefault="00A4121E" w:rsidP="00A4121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8" w:type="dxa"/>
          </w:tcPr>
          <w:p w14:paraId="098E62E6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674C123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38221C4E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0FA4A5D8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gridSpan w:val="2"/>
          </w:tcPr>
          <w:p w14:paraId="3A7B0A37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1D43A30B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D2A647" w14:textId="77777777" w:rsidR="00A4121E" w:rsidRPr="003E2C58" w:rsidRDefault="00A4121E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AE2" w:rsidRPr="003E2C58" w14:paraId="1E599441" w14:textId="77777777" w:rsidTr="0048170D">
        <w:trPr>
          <w:cantSplit/>
          <w:trHeight w:val="200"/>
        </w:trPr>
        <w:tc>
          <w:tcPr>
            <w:tcW w:w="3555" w:type="dxa"/>
          </w:tcPr>
          <w:p w14:paraId="6722AF0F" w14:textId="77777777" w:rsidR="00A4121E" w:rsidRPr="003E2C58" w:rsidRDefault="00A4121E" w:rsidP="00A4121E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8A2C0F8" w14:textId="44403F8F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(1,839)</w:t>
            </w:r>
          </w:p>
        </w:tc>
        <w:tc>
          <w:tcPr>
            <w:tcW w:w="249" w:type="dxa"/>
          </w:tcPr>
          <w:p w14:paraId="56D1C0DC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09ECC" w14:textId="13BE51D1" w:rsidR="00A4121E" w:rsidRPr="003E2C58" w:rsidRDefault="00A4121E" w:rsidP="00400E7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0F38E103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gridSpan w:val="2"/>
            <w:tcBorders>
              <w:bottom w:val="single" w:sz="4" w:space="0" w:color="auto"/>
            </w:tcBorders>
          </w:tcPr>
          <w:p w14:paraId="141CEEF5" w14:textId="73F02CA4" w:rsidR="00A4121E" w:rsidRPr="003E2C58" w:rsidRDefault="00A4121E" w:rsidP="00400E7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3507EFB1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C83261B" w14:textId="338A2D41" w:rsidR="00A4121E" w:rsidRPr="003E2C58" w:rsidRDefault="00A4121E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(1,839)</w:t>
            </w:r>
          </w:p>
        </w:tc>
      </w:tr>
      <w:tr w:rsidR="00333AE2" w:rsidRPr="003E2C58" w14:paraId="7175DAD2" w14:textId="77777777" w:rsidTr="0048170D">
        <w:trPr>
          <w:cantSplit/>
          <w:trHeight w:val="100"/>
        </w:trPr>
        <w:tc>
          <w:tcPr>
            <w:tcW w:w="3555" w:type="dxa"/>
          </w:tcPr>
          <w:p w14:paraId="6D994F29" w14:textId="77777777" w:rsidR="00A4121E" w:rsidRPr="003E2C58" w:rsidRDefault="00A4121E" w:rsidP="00A412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2D7ED806" w14:textId="59F7C95F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(1,839)</w:t>
            </w:r>
          </w:p>
        </w:tc>
        <w:tc>
          <w:tcPr>
            <w:tcW w:w="249" w:type="dxa"/>
          </w:tcPr>
          <w:p w14:paraId="76322908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D035A" w14:textId="06A51527" w:rsidR="00A4121E" w:rsidRPr="00262292" w:rsidRDefault="00A4121E" w:rsidP="00400E7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22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74567FD0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7252F6" w14:textId="7238836A" w:rsidR="00A4121E" w:rsidRPr="003E2C58" w:rsidRDefault="00A4121E" w:rsidP="00400E7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7DE57FB4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12283" w14:textId="62C3A760" w:rsidR="00A4121E" w:rsidRPr="003E2C58" w:rsidRDefault="00A4121E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(1,839)</w:t>
            </w:r>
          </w:p>
        </w:tc>
      </w:tr>
      <w:tr w:rsidR="00333AE2" w:rsidRPr="003E2C58" w14:paraId="738BB776" w14:textId="77777777" w:rsidTr="0048170D">
        <w:trPr>
          <w:cantSplit/>
          <w:trHeight w:val="100"/>
        </w:trPr>
        <w:tc>
          <w:tcPr>
            <w:tcW w:w="3555" w:type="dxa"/>
          </w:tcPr>
          <w:p w14:paraId="5158A552" w14:textId="5F43D6A5" w:rsidR="00262292" w:rsidRPr="00400E7C" w:rsidRDefault="00262292" w:rsidP="00A4121E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50CB1E85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9" w:type="dxa"/>
          </w:tcPr>
          <w:p w14:paraId="1B5EA517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F035DB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shd w:val="clear" w:color="auto" w:fill="auto"/>
          </w:tcPr>
          <w:p w14:paraId="524EC582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31" w:type="dxa"/>
            <w:gridSpan w:val="2"/>
            <w:tcBorders>
              <w:top w:val="double" w:sz="4" w:space="0" w:color="auto"/>
            </w:tcBorders>
          </w:tcPr>
          <w:p w14:paraId="32FBF9D9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14:paraId="07ACC9B6" w14:textId="77777777" w:rsidR="00A4121E" w:rsidRPr="00400E7C" w:rsidRDefault="00A4121E" w:rsidP="00A4121E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AC2F05C" w14:textId="77777777" w:rsidR="00A4121E" w:rsidRPr="00400E7C" w:rsidRDefault="00A4121E" w:rsidP="00400E7C">
            <w:pPr>
              <w:pStyle w:val="acctfourfigures"/>
              <w:tabs>
                <w:tab w:val="clear" w:pos="765"/>
                <w:tab w:val="decimal" w:pos="907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33AE2" w:rsidRPr="003E2C58" w14:paraId="637B9CEF" w14:textId="77777777" w:rsidTr="0048170D">
        <w:trPr>
          <w:cantSplit/>
          <w:trHeight w:val="60"/>
        </w:trPr>
        <w:tc>
          <w:tcPr>
            <w:tcW w:w="3555" w:type="dxa"/>
            <w:vAlign w:val="bottom"/>
          </w:tcPr>
          <w:p w14:paraId="520A12FE" w14:textId="77777777" w:rsidR="00A4121E" w:rsidRPr="003E2C58" w:rsidRDefault="00A4121E" w:rsidP="00A412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67876E1E" w14:textId="1A16F887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222,478</w:t>
            </w:r>
          </w:p>
        </w:tc>
        <w:tc>
          <w:tcPr>
            <w:tcW w:w="249" w:type="dxa"/>
          </w:tcPr>
          <w:p w14:paraId="5198588D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C8A0964" w14:textId="55FB866A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4,702</w:t>
            </w:r>
          </w:p>
        </w:tc>
        <w:tc>
          <w:tcPr>
            <w:tcW w:w="199" w:type="dxa"/>
            <w:shd w:val="clear" w:color="auto" w:fill="auto"/>
          </w:tcPr>
          <w:p w14:paraId="369717F2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gridSpan w:val="2"/>
            <w:tcBorders>
              <w:bottom w:val="double" w:sz="4" w:space="0" w:color="auto"/>
            </w:tcBorders>
          </w:tcPr>
          <w:p w14:paraId="5D7E77DA" w14:textId="6789223E" w:rsidR="00A4121E" w:rsidRPr="003E2C58" w:rsidRDefault="00A4121E" w:rsidP="00400E7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79" w:type="dxa"/>
          </w:tcPr>
          <w:p w14:paraId="57C8D756" w14:textId="77777777" w:rsidR="00A4121E" w:rsidRPr="003E2C58" w:rsidRDefault="00A4121E" w:rsidP="00A412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EF9E2B8" w14:textId="2562A382" w:rsidR="00A4121E" w:rsidRPr="003E2C58" w:rsidRDefault="00A4121E" w:rsidP="00400E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227,735</w:t>
            </w:r>
          </w:p>
        </w:tc>
      </w:tr>
      <w:tr w:rsidR="00333AE2" w:rsidRPr="003E2C58" w14:paraId="6ABC5243" w14:textId="77777777" w:rsidTr="0048170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5417" w:type="dxa"/>
            <w:gridSpan w:val="4"/>
          </w:tcPr>
          <w:p w14:paraId="1114B7C5" w14:textId="665D5907" w:rsidR="00523C57" w:rsidRPr="003E2C58" w:rsidRDefault="00523C57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9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3621" w:type="dxa"/>
            <w:gridSpan w:val="6"/>
          </w:tcPr>
          <w:p w14:paraId="62DAB29E" w14:textId="2C5CFFDB" w:rsidR="00523C57" w:rsidRPr="003E2C58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3AE2" w:rsidRPr="003E2C58" w14:paraId="3E8EE0F4" w14:textId="77777777" w:rsidTr="0048170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5417" w:type="dxa"/>
            <w:gridSpan w:val="4"/>
            <w:vAlign w:val="bottom"/>
          </w:tcPr>
          <w:p w14:paraId="55ACC87A" w14:textId="262D4187" w:rsidR="00523C57" w:rsidRPr="00262292" w:rsidRDefault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1234" w:type="dxa"/>
            <w:gridSpan w:val="3"/>
          </w:tcPr>
          <w:p w14:paraId="2A0584C4" w14:textId="44E27EFC" w:rsidR="00523C57" w:rsidRPr="003E2C58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04" w:type="dxa"/>
          </w:tcPr>
          <w:p w14:paraId="4C35908D" w14:textId="58CC2071" w:rsidR="00523C57" w:rsidRPr="003E2C58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6093DEFD" w14:textId="7F2BBE6E" w:rsidR="00523C57" w:rsidRPr="003E2C58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33AE2" w:rsidRPr="003E2C58" w14:paraId="11B20C02" w14:textId="77777777" w:rsidTr="0048170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5417" w:type="dxa"/>
            <w:gridSpan w:val="4"/>
          </w:tcPr>
          <w:p w14:paraId="0A58C131" w14:textId="77777777" w:rsidR="00523C57" w:rsidRPr="00400E7C" w:rsidRDefault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621" w:type="dxa"/>
            <w:gridSpan w:val="6"/>
          </w:tcPr>
          <w:p w14:paraId="09F83265" w14:textId="3DF73E2D" w:rsidR="00523C57" w:rsidRPr="003E2C58" w:rsidRDefault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33AE2" w:rsidRPr="002760AF" w14:paraId="6259B704" w14:textId="77777777" w:rsidTr="0048170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5417" w:type="dxa"/>
            <w:gridSpan w:val="4"/>
            <w:tcBorders>
              <w:bottom w:val="nil"/>
            </w:tcBorders>
          </w:tcPr>
          <w:p w14:paraId="55EC9AD8" w14:textId="040E9DA8" w:rsidR="00523C57" w:rsidRPr="003E2C58" w:rsidRDefault="00523C57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34" w:type="dxa"/>
            <w:gridSpan w:val="3"/>
            <w:tcBorders>
              <w:bottom w:val="double" w:sz="4" w:space="0" w:color="auto"/>
            </w:tcBorders>
          </w:tcPr>
          <w:p w14:paraId="2C2BA21B" w14:textId="171A7811" w:rsidR="00523C57" w:rsidRPr="003E2C58" w:rsidRDefault="00B27499" w:rsidP="00AA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</w:p>
        </w:tc>
        <w:tc>
          <w:tcPr>
            <w:tcW w:w="1004" w:type="dxa"/>
            <w:tcBorders>
              <w:bottom w:val="nil"/>
            </w:tcBorders>
          </w:tcPr>
          <w:p w14:paraId="2590500A" w14:textId="510AF37B" w:rsidR="00523C57" w:rsidRPr="003E2C58" w:rsidRDefault="00523C57" w:rsidP="00AA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FD30F9" w14:textId="490A273E" w:rsidR="00523C57" w:rsidRPr="003E2C58" w:rsidRDefault="00523C57" w:rsidP="00AA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</w:p>
        </w:tc>
      </w:tr>
    </w:tbl>
    <w:p w14:paraId="148CF600" w14:textId="7EC6131F" w:rsidR="00A27097" w:rsidRPr="001664AB" w:rsidRDefault="00A27097" w:rsidP="00870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yellow"/>
        </w:rPr>
      </w:pPr>
    </w:p>
    <w:p w14:paraId="3CD44B76" w14:textId="59823E61" w:rsidR="00870F0B" w:rsidRPr="00870F0B" w:rsidRDefault="00870F0B" w:rsidP="00870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94B44">
        <w:rPr>
          <w:rFonts w:asciiTheme="majorBidi" w:hAnsiTheme="majorBidi" w:cstheme="majorBidi"/>
          <w:b/>
          <w:sz w:val="30"/>
          <w:szCs w:val="30"/>
          <w:cs/>
        </w:rPr>
        <w:t>ขาดทุนทางภาษีจะสิ้นอายุในปี</w:t>
      </w:r>
      <w:r w:rsidR="00594B4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94B44">
        <w:rPr>
          <w:rFonts w:asciiTheme="majorBidi" w:hAnsiTheme="majorBidi" w:cstheme="majorBidi"/>
          <w:bCs/>
          <w:sz w:val="30"/>
          <w:szCs w:val="30"/>
        </w:rPr>
        <w:t xml:space="preserve">2571 - 2572 </w:t>
      </w:r>
      <w:r w:rsidRPr="00594B44">
        <w:rPr>
          <w:rFonts w:asciiTheme="majorBidi" w:hAnsiTheme="majorBidi" w:cstheme="majorBidi"/>
          <w:b/>
          <w:sz w:val="30"/>
          <w:szCs w:val="30"/>
          <w:cs/>
        </w:rPr>
        <w:t>ผล</w:t>
      </w:r>
      <w:r w:rsidRPr="003E2C58">
        <w:rPr>
          <w:rFonts w:asciiTheme="majorBidi" w:hAnsiTheme="majorBidi" w:cstheme="majorBidi"/>
          <w:b/>
          <w:sz w:val="30"/>
          <w:szCs w:val="30"/>
          <w:cs/>
        </w:rPr>
        <w:t>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E2C5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E2C58">
        <w:rPr>
          <w:rFonts w:asciiTheme="majorBidi" w:hAnsiTheme="majorBidi" w:cstheme="majorBidi"/>
          <w:b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870F0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870F0B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75CFC771" w14:textId="77777777" w:rsidR="00A27097" w:rsidRPr="00400E7C" w:rsidRDefault="00A27097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yellow"/>
        </w:rPr>
      </w:pPr>
    </w:p>
    <w:p w14:paraId="6470B4D5" w14:textId="453CE085" w:rsidR="00036B89" w:rsidRPr="00593587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593587">
        <w:rPr>
          <w:rFonts w:asciiTheme="majorBidi" w:hAnsiTheme="majorBidi" w:cstheme="majorBidi"/>
          <w:cs/>
        </w:rPr>
        <w:t>กำไรต่อหุ้น</w:t>
      </w:r>
    </w:p>
    <w:p w14:paraId="52D63428" w14:textId="1E0651B1" w:rsidR="00036B89" w:rsidRPr="002760AF" w:rsidRDefault="00036B89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2E984A6" w14:textId="1DCB57A1" w:rsidR="00505F64" w:rsidRPr="00A7242B" w:rsidRDefault="00A7242B" w:rsidP="00505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lang w:val="th-TH"/>
        </w:rPr>
      </w:pPr>
      <w:r w:rsidRPr="00A7242B">
        <w:rPr>
          <w:rFonts w:asciiTheme="majorBidi" w:hAnsiTheme="majorBidi" w:cstheme="majorBidi" w:hint="cs"/>
          <w:b/>
          <w:sz w:val="30"/>
          <w:szCs w:val="30"/>
          <w:cs/>
        </w:rPr>
        <w:t>การ</w:t>
      </w:r>
      <w:r w:rsidR="00505F64" w:rsidRPr="00A7242B">
        <w:rPr>
          <w:rFonts w:asciiTheme="majorBidi" w:hAnsiTheme="majorBidi" w:cstheme="majorBidi"/>
          <w:b/>
          <w:sz w:val="30"/>
          <w:szCs w:val="30"/>
          <w:cs/>
        </w:rPr>
        <w:t>คำนวณ</w:t>
      </w:r>
      <w:r w:rsidRPr="00A7242B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</w:t>
      </w:r>
      <w:r w:rsidRPr="00A7242B">
        <w:rPr>
          <w:rFonts w:asciiTheme="majorBidi" w:hAnsiTheme="majorBidi" w:cstheme="majorBidi" w:hint="cs"/>
          <w:b/>
          <w:sz w:val="30"/>
          <w:szCs w:val="30"/>
          <w:cs/>
        </w:rPr>
        <w:t>มาจากกำไร</w:t>
      </w:r>
      <w:r w:rsidR="00505F64" w:rsidRPr="00A7242B">
        <w:rPr>
          <w:rFonts w:asciiTheme="majorBidi" w:hAnsiTheme="majorBidi" w:cstheme="majorBidi"/>
          <w:b/>
          <w:sz w:val="30"/>
          <w:szCs w:val="30"/>
          <w:cs/>
        </w:rPr>
        <w:t>ของผู้ถือหุ้นสามัญของบริษัท</w:t>
      </w:r>
      <w:r w:rsidR="00FA6CE3">
        <w:rPr>
          <w:rFonts w:asciiTheme="majorBidi" w:hAnsiTheme="majorBidi" w:cstheme="majorBidi" w:hint="cs"/>
          <w:b/>
          <w:sz w:val="30"/>
          <w:szCs w:val="30"/>
          <w:cs/>
        </w:rPr>
        <w:t>กั</w:t>
      </w:r>
      <w:r w:rsidRPr="00A7242B">
        <w:rPr>
          <w:rFonts w:asciiTheme="majorBidi" w:hAnsiTheme="majorBidi" w:cstheme="majorBidi" w:hint="cs"/>
          <w:b/>
          <w:sz w:val="30"/>
          <w:szCs w:val="30"/>
          <w:cs/>
        </w:rPr>
        <w:t>บ</w:t>
      </w:r>
      <w:r w:rsidR="00505F64" w:rsidRPr="00A7242B">
        <w:rPr>
          <w:rFonts w:asciiTheme="majorBidi" w:hAnsiTheme="majorBidi" w:cstheme="majorBidi"/>
          <w:b/>
          <w:sz w:val="30"/>
          <w:szCs w:val="30"/>
          <w:cs/>
        </w:rPr>
        <w:t>จำนวนหุ้นสามัญถัวเฉลี่ย</w:t>
      </w:r>
      <w:r w:rsidR="001664AB">
        <w:rPr>
          <w:rFonts w:asciiTheme="majorBidi" w:hAnsiTheme="majorBidi" w:cstheme="majorBidi"/>
          <w:b/>
          <w:sz w:val="30"/>
          <w:szCs w:val="30"/>
        </w:rPr>
        <w:br/>
      </w:r>
      <w:r w:rsidR="00505F64" w:rsidRPr="00A7242B">
        <w:rPr>
          <w:rFonts w:asciiTheme="majorBidi" w:hAnsiTheme="majorBidi" w:cstheme="majorBidi"/>
          <w:b/>
          <w:sz w:val="30"/>
          <w:szCs w:val="30"/>
          <w:cs/>
        </w:rPr>
        <w:t>ถ่วงน้ำหนักที่ออกจำหน่าย</w:t>
      </w:r>
      <w:r w:rsidRPr="00A7242B">
        <w:rPr>
          <w:rFonts w:asciiTheme="majorBidi" w:hAnsiTheme="majorBidi" w:cstheme="majorBidi" w:hint="cs"/>
          <w:b/>
          <w:sz w:val="30"/>
          <w:szCs w:val="30"/>
          <w:cs/>
        </w:rPr>
        <w:t>แล้ว</w:t>
      </w: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9"/>
        <w:gridCol w:w="1082"/>
        <w:gridCol w:w="270"/>
        <w:gridCol w:w="1263"/>
        <w:gridCol w:w="270"/>
        <w:gridCol w:w="1262"/>
        <w:gridCol w:w="271"/>
        <w:gridCol w:w="1162"/>
      </w:tblGrid>
      <w:tr w:rsidR="00523C57" w:rsidRPr="00593587" w14:paraId="2A087512" w14:textId="77777777" w:rsidTr="00E61E1A">
        <w:tc>
          <w:tcPr>
            <w:tcW w:w="2019" w:type="pct"/>
          </w:tcPr>
          <w:p w14:paraId="73CA9FD2" w14:textId="77777777" w:rsidR="00523C57" w:rsidRPr="00593587" w:rsidRDefault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3F62252A" w14:textId="048166D4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3389FFD" w14:textId="77777777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pct"/>
            <w:gridSpan w:val="3"/>
          </w:tcPr>
          <w:p w14:paraId="1E5E7DAF" w14:textId="77777777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C57" w:rsidRPr="00593587" w14:paraId="5E06E5A3" w14:textId="77777777" w:rsidTr="00E61E1A">
        <w:tc>
          <w:tcPr>
            <w:tcW w:w="2019" w:type="pct"/>
            <w:vAlign w:val="bottom"/>
          </w:tcPr>
          <w:p w14:paraId="21800CDB" w14:textId="08AAC160" w:rsidR="00523C57" w:rsidRPr="00593587" w:rsidRDefault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7D936D" w14:textId="22B11B2F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5FE69F14" w14:textId="73DD867E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4879F4D1" w14:textId="3FDEC2DE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09B1C5CE" w14:textId="77777777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03FE1514" w14:textId="6025C1CB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457B5E4E" w14:textId="77777777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8DDBF76" w14:textId="452EE427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23C57" w:rsidRPr="00593587" w14:paraId="4B7EDDB6" w14:textId="77777777" w:rsidTr="00E61E1A">
        <w:tc>
          <w:tcPr>
            <w:tcW w:w="2019" w:type="pct"/>
          </w:tcPr>
          <w:p w14:paraId="49A47AE7" w14:textId="77777777" w:rsidR="00523C57" w:rsidRPr="00593587" w:rsidRDefault="00523C57" w:rsidP="0085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981" w:type="pct"/>
            <w:gridSpan w:val="7"/>
          </w:tcPr>
          <w:p w14:paraId="460BBDD8" w14:textId="2D71B9B4" w:rsidR="00523C57" w:rsidRPr="00593587" w:rsidRDefault="00523C57" w:rsidP="0085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5935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5935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23C57" w:rsidRPr="00593587" w14:paraId="6E6F9D93" w14:textId="77777777" w:rsidTr="00E61E1A">
        <w:tc>
          <w:tcPr>
            <w:tcW w:w="2019" w:type="pct"/>
            <w:tcBorders>
              <w:bottom w:val="nil"/>
            </w:tcBorders>
          </w:tcPr>
          <w:p w14:paraId="03117A3A" w14:textId="77777777" w:rsidR="00E61E1A" w:rsidRDefault="00523C57" w:rsidP="00F517B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</w:t>
            </w:r>
            <w:r w:rsidR="00F517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ญ</w:t>
            </w:r>
            <w:r w:rsidR="00FA6C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ของบริษัท</w:t>
            </w:r>
            <w:r w:rsidR="00E61E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5D0C6B94" w14:textId="097D9AC9" w:rsidR="00523C57" w:rsidRPr="00593587" w:rsidRDefault="00E61E1A" w:rsidP="00F517B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6B51F4FA" w14:textId="77777777" w:rsidR="00E61E1A" w:rsidRPr="00114860" w:rsidRDefault="00E61E1A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003772FB" w14:textId="6EEC219C" w:rsidR="00523C57" w:rsidRPr="00114860" w:rsidRDefault="00824F9B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  <w:r w:rsidR="009D46BD"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,430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005B2039" w14:textId="3E272EB4" w:rsidR="00523C57" w:rsidRPr="00114860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46E07116" w14:textId="77777777" w:rsidR="00E61E1A" w:rsidRPr="00114860" w:rsidRDefault="00E61E1A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087EC26" w14:textId="42300299" w:rsidR="00523C57" w:rsidRPr="00114860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1,001,017</w:t>
            </w:r>
          </w:p>
        </w:tc>
        <w:tc>
          <w:tcPr>
            <w:tcW w:w="144" w:type="pct"/>
            <w:tcBorders>
              <w:bottom w:val="nil"/>
            </w:tcBorders>
          </w:tcPr>
          <w:p w14:paraId="397B5069" w14:textId="77777777" w:rsidR="00523C57" w:rsidRPr="00114860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7F44BA81" w14:textId="77777777" w:rsidR="00E61E1A" w:rsidRPr="00114860" w:rsidRDefault="00E61E1A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AC8A77B" w14:textId="74930D4E" w:rsidR="00523C57" w:rsidRPr="00114860" w:rsidRDefault="00976DA5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899,334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ECE03A3" w14:textId="77777777" w:rsidR="00523C57" w:rsidRPr="00593587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30390594" w14:textId="77777777" w:rsidR="00E61E1A" w:rsidRDefault="00E61E1A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6E318D" w14:textId="0AB3D683" w:rsidR="00523C57" w:rsidRPr="00593587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1,003,049</w:t>
            </w:r>
          </w:p>
        </w:tc>
      </w:tr>
      <w:tr w:rsidR="00523C57" w:rsidRPr="00593587" w14:paraId="0886CA3B" w14:textId="77777777" w:rsidTr="00E61E1A">
        <w:tc>
          <w:tcPr>
            <w:tcW w:w="2019" w:type="pct"/>
            <w:tcBorders>
              <w:bottom w:val="nil"/>
            </w:tcBorders>
          </w:tcPr>
          <w:p w14:paraId="6E94062D" w14:textId="77777777" w:rsidR="00523C57" w:rsidRDefault="00523C57" w:rsidP="00523C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  <w:p w14:paraId="4AFD08D0" w14:textId="46819A2E" w:rsidR="00E61E1A" w:rsidRPr="00593587" w:rsidRDefault="00E61E1A" w:rsidP="00523C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61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61E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1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E61E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E61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61E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5AE49DE7" w14:textId="77777777" w:rsidR="00E61E1A" w:rsidRPr="00114860" w:rsidRDefault="00E61E1A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1401AD" w14:textId="1697DC21" w:rsidR="00523C57" w:rsidRPr="00114860" w:rsidRDefault="00F7651B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1,181,233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09508A0D" w14:textId="6A42B483" w:rsidR="00523C57" w:rsidRPr="00114860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F214828" w14:textId="77777777" w:rsidR="00E61E1A" w:rsidRPr="00114860" w:rsidRDefault="00E61E1A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847E981" w14:textId="0F8A7E70" w:rsidR="00523C57" w:rsidRPr="00114860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1,181,233</w:t>
            </w:r>
          </w:p>
        </w:tc>
        <w:tc>
          <w:tcPr>
            <w:tcW w:w="144" w:type="pct"/>
            <w:tcBorders>
              <w:bottom w:val="nil"/>
            </w:tcBorders>
          </w:tcPr>
          <w:p w14:paraId="29D5E0D1" w14:textId="77777777" w:rsidR="00523C57" w:rsidRPr="00114860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2A21991B" w14:textId="77777777" w:rsidR="00E61E1A" w:rsidRPr="00114860" w:rsidRDefault="00E61E1A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1E7B6F" w14:textId="4ADA0C95" w:rsidR="00523C57" w:rsidRPr="00114860" w:rsidRDefault="00F7651B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1,181,233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65720C11" w14:textId="77777777" w:rsidR="00523C57" w:rsidRPr="00593587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789D8681" w14:textId="77777777" w:rsidR="00E61E1A" w:rsidRDefault="00E61E1A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45D199" w14:textId="65FB66A4" w:rsidR="00523C57" w:rsidRPr="00593587" w:rsidRDefault="00F7651B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1,181,233</w:t>
            </w:r>
          </w:p>
        </w:tc>
      </w:tr>
      <w:tr w:rsidR="00523C57" w:rsidRPr="006438D7" w14:paraId="737BDEE3" w14:textId="77777777" w:rsidTr="00E61E1A">
        <w:trPr>
          <w:trHeight w:val="30"/>
        </w:trPr>
        <w:tc>
          <w:tcPr>
            <w:tcW w:w="2019" w:type="pct"/>
            <w:tcBorders>
              <w:bottom w:val="nil"/>
            </w:tcBorders>
          </w:tcPr>
          <w:p w14:paraId="3608DF46" w14:textId="72346128" w:rsidR="00523C57" w:rsidRPr="00593587" w:rsidRDefault="00523C57" w:rsidP="00523C57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935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44501F72" w14:textId="482FA3F6" w:rsidR="00523C57" w:rsidRPr="00114860" w:rsidRDefault="00F7651B" w:rsidP="007F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</w:t>
            </w:r>
            <w:r w:rsidR="00DC3BCD" w:rsidRPr="001148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76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5746086A" w14:textId="469103EB" w:rsidR="00523C57" w:rsidRPr="00114860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6A4FDB" w14:textId="71CCC247" w:rsidR="00523C57" w:rsidRPr="00114860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0.85</w:t>
            </w:r>
          </w:p>
        </w:tc>
        <w:tc>
          <w:tcPr>
            <w:tcW w:w="144" w:type="pct"/>
            <w:tcBorders>
              <w:bottom w:val="nil"/>
            </w:tcBorders>
          </w:tcPr>
          <w:p w14:paraId="42864CB7" w14:textId="77777777" w:rsidR="00523C57" w:rsidRPr="00114860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  <w:bottom w:val="double" w:sz="4" w:space="0" w:color="auto"/>
            </w:tcBorders>
          </w:tcPr>
          <w:p w14:paraId="3539DF40" w14:textId="510F04F6" w:rsidR="00523C57" w:rsidRPr="00114860" w:rsidRDefault="00F7651B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0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976DA5"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8365AC4" w14:textId="77777777" w:rsidR="00523C57" w:rsidRPr="00593587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</w:tcPr>
          <w:p w14:paraId="2844D3BE" w14:textId="5C982D16" w:rsidR="00523C57" w:rsidRPr="006438D7" w:rsidRDefault="00523C57" w:rsidP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0.85</w:t>
            </w:r>
          </w:p>
        </w:tc>
      </w:tr>
    </w:tbl>
    <w:p w14:paraId="5BCC5349" w14:textId="77777777" w:rsidR="00B21C67" w:rsidRPr="00400E7C" w:rsidRDefault="00B21C67" w:rsidP="00B21C67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p w14:paraId="3EA872F0" w14:textId="5234E3BE" w:rsidR="00667D48" w:rsidRPr="002760AF" w:rsidRDefault="00036B89" w:rsidP="00163CD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438D7">
        <w:rPr>
          <w:rFonts w:asciiTheme="majorBidi" w:hAnsiTheme="majorBidi" w:cstheme="majorBidi"/>
          <w:cs/>
        </w:rPr>
        <w:t>เงินปันผล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76"/>
        <w:gridCol w:w="236"/>
        <w:gridCol w:w="1328"/>
        <w:gridCol w:w="237"/>
        <w:gridCol w:w="1023"/>
        <w:gridCol w:w="229"/>
        <w:gridCol w:w="1031"/>
      </w:tblGrid>
      <w:tr w:rsidR="00C96859" w:rsidRPr="006438D7" w14:paraId="7DB479F5" w14:textId="77777777" w:rsidTr="00C96859">
        <w:trPr>
          <w:tblHeader/>
        </w:trPr>
        <w:tc>
          <w:tcPr>
            <w:tcW w:w="3600" w:type="dxa"/>
            <w:vAlign w:val="bottom"/>
          </w:tcPr>
          <w:p w14:paraId="1C97B5A7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  <w:hideMark/>
          </w:tcPr>
          <w:p w14:paraId="03209346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13BEA279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  <w:hideMark/>
          </w:tcPr>
          <w:p w14:paraId="136BBEB9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2780839E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08461806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04144692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vAlign w:val="bottom"/>
            <w:hideMark/>
          </w:tcPr>
          <w:p w14:paraId="18E3FED9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96859" w:rsidRPr="006438D7" w14:paraId="5A1795AD" w14:textId="77777777" w:rsidTr="00C96859">
        <w:trPr>
          <w:tblHeader/>
        </w:trPr>
        <w:tc>
          <w:tcPr>
            <w:tcW w:w="3600" w:type="dxa"/>
          </w:tcPr>
          <w:p w14:paraId="0FB7B5E0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15C90E3F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343F62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38706ACB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BBDBF91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496B0500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29ABBD59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hideMark/>
          </w:tcPr>
          <w:p w14:paraId="3C8BCBD6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6859" w:rsidRPr="006438D7" w14:paraId="15903ECB" w14:textId="77777777" w:rsidTr="00C96859">
        <w:tc>
          <w:tcPr>
            <w:tcW w:w="3600" w:type="dxa"/>
            <w:hideMark/>
          </w:tcPr>
          <w:p w14:paraId="55D5EBE2" w14:textId="35EFB4DC" w:rsidR="00C96859" w:rsidRPr="0048170D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16E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76" w:type="dxa"/>
          </w:tcPr>
          <w:p w14:paraId="0AC7155F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128B8FF1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0F1DCD65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055D620E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6A8755B3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64EFB115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5A695289" w14:textId="77777777" w:rsidR="00C96859" w:rsidRPr="006438D7" w:rsidRDefault="00C96859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C92" w:rsidRPr="006438D7" w14:paraId="12F295BD" w14:textId="77777777" w:rsidTr="00E16EE0">
        <w:tc>
          <w:tcPr>
            <w:tcW w:w="3600" w:type="dxa"/>
            <w:hideMark/>
          </w:tcPr>
          <w:p w14:paraId="60CFF030" w14:textId="27B8143A" w:rsidR="00BC3C92" w:rsidRPr="002760A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032E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76" w:type="dxa"/>
            <w:hideMark/>
          </w:tcPr>
          <w:p w14:paraId="243E567B" w14:textId="472FC970" w:rsidR="00BC3C92" w:rsidRPr="002760A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6886C87" w14:textId="77777777" w:rsidR="00BC3C92" w:rsidRPr="002760A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28" w:type="dxa"/>
            <w:hideMark/>
          </w:tcPr>
          <w:p w14:paraId="3AB8213A" w14:textId="7C090CAA" w:rsidR="00BC3C92" w:rsidRPr="002760A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44DF9206" w14:textId="77777777" w:rsidR="00BC3C92" w:rsidRPr="002760A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3" w:type="dxa"/>
          </w:tcPr>
          <w:p w14:paraId="4FF1D5DB" w14:textId="0237BE96" w:rsidR="00BC3C92" w:rsidRPr="002760A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29" w:type="dxa"/>
          </w:tcPr>
          <w:p w14:paraId="0BA61F0F" w14:textId="77777777" w:rsidR="00BC3C92" w:rsidRPr="002760A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1" w:type="dxa"/>
          </w:tcPr>
          <w:p w14:paraId="7F023685" w14:textId="2F973877" w:rsidR="00BC3C92" w:rsidRPr="002760AF" w:rsidRDefault="00BC3C92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177.18</w:t>
            </w:r>
          </w:p>
        </w:tc>
      </w:tr>
      <w:tr w:rsidR="00BC3C92" w:rsidRPr="006438D7" w14:paraId="5FA94035" w14:textId="77777777" w:rsidTr="00E16EE0">
        <w:tc>
          <w:tcPr>
            <w:tcW w:w="3600" w:type="dxa"/>
            <w:hideMark/>
          </w:tcPr>
          <w:p w14:paraId="7F672C3A" w14:textId="50A46E8F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7B4E3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6" w:type="dxa"/>
            <w:hideMark/>
          </w:tcPr>
          <w:p w14:paraId="3418B298" w14:textId="57D1FABD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2883F12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2FE864D1" w14:textId="1767EB04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1706026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F254A73" w14:textId="08AFBC6B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29" w:type="dxa"/>
          </w:tcPr>
          <w:p w14:paraId="64A603E7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FF0B053" w14:textId="58DBFEAE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BC3C92" w:rsidRPr="006438D7" w14:paraId="08DEA11C" w14:textId="77777777" w:rsidTr="00E16EE0">
        <w:tc>
          <w:tcPr>
            <w:tcW w:w="3600" w:type="dxa"/>
            <w:hideMark/>
          </w:tcPr>
          <w:p w14:paraId="7B112C35" w14:textId="786B508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4B1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6" w:type="dxa"/>
            <w:hideMark/>
          </w:tcPr>
          <w:p w14:paraId="5CD9F03A" w14:textId="6BE667D5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FE1CE64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04B7ACB2" w14:textId="4B26BF0D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1568DE64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3285EDE" w14:textId="287C4093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29" w:type="dxa"/>
          </w:tcPr>
          <w:p w14:paraId="6ECC61DB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31D30E76" w14:textId="41C6071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BC3C92" w:rsidRPr="006438D7" w14:paraId="42C9245A" w14:textId="77777777" w:rsidTr="009F08BE">
        <w:tc>
          <w:tcPr>
            <w:tcW w:w="3600" w:type="dxa"/>
          </w:tcPr>
          <w:p w14:paraId="6FDC5C0C" w14:textId="7C5FBDD9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4B1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6" w:type="dxa"/>
            <w:shd w:val="clear" w:color="auto" w:fill="auto"/>
          </w:tcPr>
          <w:p w14:paraId="73C434AA" w14:textId="3A8274B7" w:rsidR="00BC3C92" w:rsidRPr="009F08BE" w:rsidRDefault="009F08BE" w:rsidP="009F08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8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C3C92" w:rsidRPr="009F08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3C92" w:rsidRPr="009F08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BC3C92" w:rsidRPr="009F08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92544C9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5CCA392" w14:textId="2C053EBB" w:rsidR="00BC3C92" w:rsidRPr="009F08BE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8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08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06ABD5A2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092F672B" w14:textId="6C3DDA99" w:rsidR="00BC3C92" w:rsidRPr="009F08BE" w:rsidRDefault="009F08BE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8BE"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29" w:type="dxa"/>
            <w:shd w:val="clear" w:color="auto" w:fill="auto"/>
          </w:tcPr>
          <w:p w14:paraId="7A95A2C0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1A08D" w14:textId="56E7FB77" w:rsidR="00BC3C92" w:rsidRPr="009F08BE" w:rsidRDefault="009F08BE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08BE"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BC3C92" w:rsidRPr="006438D7" w14:paraId="47EFC470" w14:textId="77777777" w:rsidTr="009F08BE">
        <w:tc>
          <w:tcPr>
            <w:tcW w:w="3600" w:type="dxa"/>
          </w:tcPr>
          <w:p w14:paraId="5FD75349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62A3067D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3CC3A0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6D299F46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0D02B93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7D249D03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14:paraId="00A86A9D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0EB983" w14:textId="4DBDD7B2" w:rsidR="00BC3C92" w:rsidRPr="009F08BE" w:rsidRDefault="009F08BE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F08B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921.36</w:t>
            </w:r>
          </w:p>
        </w:tc>
      </w:tr>
      <w:tr w:rsidR="00BC3C92" w:rsidRPr="006438D7" w14:paraId="3DFF66C3" w14:textId="77777777" w:rsidTr="00C96859">
        <w:tc>
          <w:tcPr>
            <w:tcW w:w="3600" w:type="dxa"/>
            <w:hideMark/>
          </w:tcPr>
          <w:p w14:paraId="5F0C5E3C" w14:textId="579FAC2B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2566</w:t>
            </w:r>
          </w:p>
        </w:tc>
        <w:tc>
          <w:tcPr>
            <w:tcW w:w="1676" w:type="dxa"/>
          </w:tcPr>
          <w:p w14:paraId="78881F0D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91C39AD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ADD5060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616B5C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F608541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34E510D7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2C3D641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C92" w:rsidRPr="006438D7" w14:paraId="00D97024" w14:textId="77777777" w:rsidTr="00AE3AFA">
        <w:tc>
          <w:tcPr>
            <w:tcW w:w="3600" w:type="dxa"/>
            <w:hideMark/>
          </w:tcPr>
          <w:p w14:paraId="0A1616F1" w14:textId="545A0079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เงินปันผลสำหรับงวด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เดือนแรก ปี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hideMark/>
          </w:tcPr>
          <w:p w14:paraId="0C7AD5B3" w14:textId="3C97A46D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F64E5B4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3CCD14A4" w14:textId="2D344D18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229DA0C9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142E0442" w14:textId="6BBDE37A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29" w:type="dxa"/>
          </w:tcPr>
          <w:p w14:paraId="44660529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hideMark/>
          </w:tcPr>
          <w:p w14:paraId="18E0BDAE" w14:textId="3D94C39B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448.87</w:t>
            </w:r>
          </w:p>
        </w:tc>
      </w:tr>
      <w:tr w:rsidR="00BC3C92" w:rsidRPr="006438D7" w14:paraId="05422B76" w14:textId="77777777" w:rsidTr="00AE3AFA">
        <w:tc>
          <w:tcPr>
            <w:tcW w:w="3600" w:type="dxa"/>
          </w:tcPr>
          <w:p w14:paraId="52A4E702" w14:textId="39CB4F22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6" w:type="dxa"/>
          </w:tcPr>
          <w:p w14:paraId="1B3F1E15" w14:textId="7BBEEFEC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F71C3C0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A6F7877" w14:textId="67073714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37" w:type="dxa"/>
          </w:tcPr>
          <w:p w14:paraId="116D2D4C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46F7BB3" w14:textId="1AD8EE55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29" w:type="dxa"/>
          </w:tcPr>
          <w:p w14:paraId="63E9599E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0A1FE934" w14:textId="0F3BF438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590.62</w:t>
            </w:r>
          </w:p>
        </w:tc>
      </w:tr>
      <w:tr w:rsidR="00BC3C92" w:rsidRPr="006438D7" w14:paraId="2176EA8E" w14:textId="77777777" w:rsidTr="00AE3AFA">
        <w:tc>
          <w:tcPr>
            <w:tcW w:w="3600" w:type="dxa"/>
          </w:tcPr>
          <w:p w14:paraId="0A2E90DF" w14:textId="7D0B4C45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0222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</w:tcPr>
          <w:p w14:paraId="37787455" w14:textId="5AB51F18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313B8FF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6ACD97D" w14:textId="7176C8E3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70207BDB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93C6C88" w14:textId="75059F41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0E1C6D82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3A1CE5E" w14:textId="73BB64F0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413.43</w:t>
            </w:r>
          </w:p>
        </w:tc>
      </w:tr>
      <w:tr w:rsidR="00BC3C92" w:rsidRPr="006438D7" w14:paraId="730F3EB8" w14:textId="77777777" w:rsidTr="00AE3AFA">
        <w:tc>
          <w:tcPr>
            <w:tcW w:w="3600" w:type="dxa"/>
            <w:hideMark/>
          </w:tcPr>
          <w:p w14:paraId="30AFC3D6" w14:textId="3241B568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0222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  <w:hideMark/>
          </w:tcPr>
          <w:p w14:paraId="61F8A968" w14:textId="4AC69D8F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B87D6C2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454695B6" w14:textId="0739F01C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FEA3AAA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17D9538B" w14:textId="77DFB159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0766AF6D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hideMark/>
          </w:tcPr>
          <w:p w14:paraId="0964975B" w14:textId="301BCCA3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413.43</w:t>
            </w:r>
          </w:p>
        </w:tc>
      </w:tr>
      <w:tr w:rsidR="00BC3C92" w:rsidRPr="006438D7" w14:paraId="33D3FF8F" w14:textId="77777777" w:rsidTr="00AE3AFA">
        <w:tc>
          <w:tcPr>
            <w:tcW w:w="3600" w:type="dxa"/>
          </w:tcPr>
          <w:p w14:paraId="07C9599F" w14:textId="0F748C4B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0222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</w:tcPr>
          <w:p w14:paraId="527FCD7A" w14:textId="5D586BDD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BFA9B50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825054F" w14:textId="3777F056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2F4978D9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30ADEBCF" w14:textId="6DA53DE1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1B3C28E9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nil"/>
            </w:tcBorders>
          </w:tcPr>
          <w:p w14:paraId="6DFA3BC6" w14:textId="7DE35FB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413.43</w:t>
            </w:r>
          </w:p>
        </w:tc>
      </w:tr>
      <w:tr w:rsidR="00BC3C92" w:rsidRPr="006438D7" w14:paraId="6E72A175" w14:textId="77777777" w:rsidTr="00C96859">
        <w:tc>
          <w:tcPr>
            <w:tcW w:w="3600" w:type="dxa"/>
          </w:tcPr>
          <w:p w14:paraId="2AE60FAF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56F46359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941EB3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56AC345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BD20CDA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5443D86B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49D256D0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595084" w14:textId="10194C38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2,279.78</w:t>
            </w:r>
          </w:p>
        </w:tc>
      </w:tr>
    </w:tbl>
    <w:p w14:paraId="5F34F5FD" w14:textId="38493774" w:rsidR="00217985" w:rsidRPr="00400E7C" w:rsidRDefault="0021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88F70B" w14:textId="01C43514" w:rsidR="00036B89" w:rsidRPr="00DE5160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DE5160">
        <w:rPr>
          <w:rFonts w:asciiTheme="majorBidi" w:hAnsiTheme="majorBidi" w:cstheme="majorBidi"/>
          <w:cs/>
        </w:rPr>
        <w:t>เครื่องมือทางการเงิน</w:t>
      </w:r>
    </w:p>
    <w:p w14:paraId="378CC8E8" w14:textId="040C5E16" w:rsidR="001560E0" w:rsidRPr="00DE5160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C87EC" w14:textId="02945394" w:rsidR="00B93701" w:rsidRPr="00593587" w:rsidRDefault="00B93701" w:rsidP="00B9370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9358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3E74C18" w14:textId="77777777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935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2B5EF9A8" w14:textId="10129954" w:rsidR="00B93701" w:rsidRPr="00593587" w:rsidRDefault="00B93701" w:rsidP="00400E7C">
      <w:pPr>
        <w:pStyle w:val="BodyText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  <w:lang w:val="en-GB"/>
        </w:rPr>
        <w:t>ตราสารหนี้ที่</w:t>
      </w:r>
      <w:r w:rsidR="007653B2" w:rsidRPr="00593587">
        <w:rPr>
          <w:rFonts w:asciiTheme="majorBidi" w:hAnsiTheme="majorBidi"/>
          <w:sz w:val="30"/>
          <w:szCs w:val="30"/>
          <w:cs/>
          <w:lang w:val="en-GB"/>
        </w:rPr>
        <w:t>ออกโดย</w:t>
      </w:r>
      <w:r w:rsidR="00C65F9F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  <w:lang w:val="en-GB"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รับรู้รายการเมื่อเริ่มแรกเมื่อ</w:t>
      </w:r>
      <w:r w:rsidR="00C65F9F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  <w:lang w:val="en-GB"/>
        </w:rPr>
        <w:t>บริษัทเป็นคู่สัญญาตามข้อกำหนดของเครื่องมือ</w:t>
      </w:r>
      <w:r w:rsidR="00203570">
        <w:rPr>
          <w:rFonts w:asciiTheme="majorBidi" w:hAnsiTheme="majorBidi" w:cstheme="majorBidi"/>
          <w:sz w:val="30"/>
          <w:szCs w:val="30"/>
          <w:lang w:val="en-GB"/>
        </w:rPr>
        <w:br/>
      </w:r>
      <w:r w:rsidRPr="00593587">
        <w:rPr>
          <w:rFonts w:asciiTheme="majorBidi" w:hAnsiTheme="majorBidi" w:cstheme="majorBidi"/>
          <w:sz w:val="30"/>
          <w:szCs w:val="30"/>
          <w:cs/>
          <w:lang w:val="en-GB"/>
        </w:rPr>
        <w:t>ทางการเงินนั้น</w:t>
      </w:r>
      <w:r w:rsidRPr="0059358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4E71AA" w:rsidRPr="00593587">
        <w:rPr>
          <w:rFonts w:asciiTheme="majorBidi" w:hAnsiTheme="majorBidi"/>
          <w:sz w:val="30"/>
          <w:szCs w:val="30"/>
          <w:cs/>
          <w:lang w:val="en-GB"/>
        </w:rPr>
        <w:t>เมื่อเริ่มแรก</w:t>
      </w:r>
      <w:r w:rsidRPr="00593587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4E71AA"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="00A43B61" w:rsidRPr="00593587">
        <w:rPr>
          <w:rFonts w:asciiTheme="majorBidi" w:hAnsiTheme="majorBidi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593587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A43B61" w:rsidRPr="00593587">
        <w:rPr>
          <w:rFonts w:asciiTheme="majorBidi" w:hAnsiTheme="majorBidi"/>
          <w:sz w:val="30"/>
          <w:szCs w:val="30"/>
          <w:cs/>
        </w:rPr>
        <w:t>ด้วย</w:t>
      </w:r>
    </w:p>
    <w:p w14:paraId="27C15CCA" w14:textId="7BF39736" w:rsidR="00046A33" w:rsidRPr="002760AF" w:rsidRDefault="0004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0A2A26A9" w14:textId="48CF0176" w:rsidR="00B93701" w:rsidRPr="00593587" w:rsidRDefault="00B93701" w:rsidP="00B93701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</w:t>
      </w:r>
      <w:r w:rsidR="00C65F9F"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4C5CFB">
        <w:rPr>
          <w:rFonts w:asciiTheme="majorBidi" w:hAnsiTheme="majorBidi" w:cstheme="majorBidi"/>
          <w:sz w:val="30"/>
          <w:szCs w:val="30"/>
        </w:rPr>
        <w:br/>
      </w:r>
      <w:r w:rsidR="00C65F9F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203570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203570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การเปลี่ยนแปลงการจัดประเภท </w:t>
      </w:r>
    </w:p>
    <w:p w14:paraId="0E19D3F9" w14:textId="77777777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FE5C23D" w14:textId="593362B6" w:rsidR="00B93701" w:rsidRPr="00593587" w:rsidRDefault="00B93701" w:rsidP="00400E7C">
      <w:pPr>
        <w:pStyle w:val="BodyText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C595C46" w14:textId="77777777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B35D987" w14:textId="429F37C9" w:rsidR="00B93701" w:rsidRPr="00593587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</w:p>
    <w:p w14:paraId="2BE6B954" w14:textId="77777777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D60A893" w14:textId="2A6E6E86" w:rsidR="00B93701" w:rsidRPr="00593587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</w:t>
      </w:r>
      <w:r w:rsidR="00203570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ผลขาดทุนด้านเครดิตที่คาดว่าจะเกิดขึ้นรับรู้ในกำไรหรือขาดทุน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8A46314" w14:textId="77777777" w:rsidR="00046A33" w:rsidRPr="002760AF" w:rsidRDefault="00046A33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C8359A0" w14:textId="50557FD8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="005664FA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</w:rPr>
        <w:t>บริษัทมีสิทธิได้รับเงินปันผล เว้นแต่</w:t>
      </w:r>
      <w:r w:rsidR="004C5CFB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EEB2894" w14:textId="77777777" w:rsidR="00025562" w:rsidRPr="00593587" w:rsidRDefault="00025562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9662484" w14:textId="77777777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935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E93B259" w14:textId="2665D898" w:rsidR="00B93701" w:rsidRPr="002760AF" w:rsidRDefault="005664FA" w:rsidP="00B9370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4C5CF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2601E04" w14:textId="77777777" w:rsidR="00025562" w:rsidRPr="002760AF" w:rsidRDefault="00025562" w:rsidP="00B9370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highlight w:val="yellow"/>
        </w:rPr>
      </w:pPr>
    </w:p>
    <w:p w14:paraId="4DD3214A" w14:textId="183008B7" w:rsidR="00B93701" w:rsidRPr="00593587" w:rsidRDefault="005664FA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03570">
        <w:rPr>
          <w:rFonts w:asciiTheme="majorBidi" w:hAnsiTheme="majorBidi" w:cstheme="majorBidi"/>
          <w:color w:val="000000"/>
          <w:sz w:val="30"/>
          <w:szCs w:val="30"/>
        </w:rPr>
        <w:br/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203570">
        <w:rPr>
          <w:rFonts w:asciiTheme="majorBidi" w:hAnsiTheme="majorBidi" w:cstheme="majorBidi"/>
          <w:color w:val="000000"/>
          <w:sz w:val="30"/>
          <w:szCs w:val="30"/>
        </w:rPr>
        <w:br/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37B0F73D" w14:textId="77777777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B09B375" w14:textId="63009FC5" w:rsidR="00B93701" w:rsidRPr="00593587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93587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E36503E" w14:textId="77777777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4B131F6" w14:textId="502C5810" w:rsidR="00B93701" w:rsidRPr="00593587" w:rsidRDefault="00B93701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</w:t>
      </w:r>
      <w:r w:rsidRPr="00593587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5D7327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>ก็</w:t>
      </w:r>
      <w:r w:rsidRPr="00593587">
        <w:rPr>
          <w:rFonts w:asciiTheme="majorBidi" w:hAnsiTheme="majorBidi" w:cstheme="majorBidi"/>
          <w:color w:val="000000"/>
          <w:sz w:val="30"/>
          <w:szCs w:val="30"/>
          <w:cs/>
        </w:rPr>
        <w:t>ต่อเมื่อ</w:t>
      </w:r>
      <w:r w:rsidR="005664FA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บริษัทมีสิทธิบังคับใช้ตามกฎหมายในการหักกลบจำนวนเงินที่รับรู้และ</w:t>
      </w:r>
      <w:r w:rsidR="005664FA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บริษัทตั้งใจ</w:t>
      </w:r>
      <w:r w:rsidRPr="00593587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92C21B7" w14:textId="77777777" w:rsidR="00757039" w:rsidRPr="00593587" w:rsidRDefault="00757039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90299" w14:textId="77777777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3587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75587A5" w14:textId="0BC74491" w:rsidR="00B93701" w:rsidRPr="00593587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5D7327">
        <w:rPr>
          <w:rFonts w:asciiTheme="majorBidi" w:hAnsiTheme="majorBidi" w:cstheme="majorBidi"/>
          <w:sz w:val="30"/>
          <w:szCs w:val="30"/>
        </w:rPr>
        <w:br/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  <w:r w:rsidR="002F5B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41FA58C4" w14:textId="77777777" w:rsidR="001F6117" w:rsidRPr="00593587" w:rsidRDefault="001F6117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C3B99" w14:textId="407C2E70" w:rsidR="00B93701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B219D" w:rsidRPr="00593587">
        <w:rPr>
          <w:rFonts w:asciiTheme="majorBidi" w:hAnsiTheme="majorBidi" w:cstheme="majorBidi"/>
          <w:sz w:val="30"/>
          <w:szCs w:val="30"/>
        </w:rPr>
        <w:t>12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2F5BA7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9A4893B" w14:textId="77777777" w:rsidR="005D7327" w:rsidRPr="00593587" w:rsidRDefault="005D7327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B3F7F" w14:textId="210D8B66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F1FC73A" w14:textId="77777777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12AB89D" w14:textId="74C33ED2" w:rsidR="00B93701" w:rsidRPr="00593587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บริษัทพิจารณาให้ระดับ </w:t>
      </w:r>
      <w:r w:rsidR="00B93701" w:rsidRPr="00593587">
        <w:rPr>
          <w:rFonts w:asciiTheme="majorBidi" w:hAnsiTheme="majorBidi" w:cstheme="majorBidi"/>
          <w:sz w:val="30"/>
          <w:szCs w:val="30"/>
        </w:rPr>
        <w:t>B</w:t>
      </w:r>
      <w:r w:rsidR="003268DC" w:rsidRPr="00593587">
        <w:rPr>
          <w:rFonts w:asciiTheme="majorBidi" w:hAnsiTheme="majorBidi" w:cstheme="majorBidi"/>
          <w:sz w:val="30"/>
          <w:szCs w:val="30"/>
        </w:rPr>
        <w:t>BB+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 หรือสูงกว่าของ</w:t>
      </w:r>
      <w:r w:rsidR="00555DF8" w:rsidRPr="00593587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เป็นระดับที่น่าลงทุน </w:t>
      </w: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บริษัทจะรับรู้</w:t>
      </w:r>
      <w:r w:rsidR="005D7327">
        <w:rPr>
          <w:rFonts w:asciiTheme="majorBidi" w:hAnsiTheme="majorBidi" w:cstheme="majorBidi"/>
          <w:sz w:val="30"/>
          <w:szCs w:val="30"/>
        </w:rPr>
        <w:br/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076BC5" w:rsidRPr="00593587">
        <w:rPr>
          <w:rFonts w:asciiTheme="majorBidi" w:hAnsiTheme="majorBidi" w:cstheme="majorBidi"/>
          <w:sz w:val="30"/>
          <w:szCs w:val="30"/>
        </w:rPr>
        <w:t>12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7EF92FE1" w14:textId="77777777" w:rsidR="00B93701" w:rsidRPr="002760AF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38AECA91" w14:textId="40649BBE" w:rsidR="00B93701" w:rsidRPr="00593587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76BC5" w:rsidRPr="00593587">
        <w:rPr>
          <w:rFonts w:asciiTheme="majorBidi" w:hAnsiTheme="majorBidi" w:cstheme="majorBidi"/>
          <w:sz w:val="30"/>
          <w:szCs w:val="30"/>
        </w:rPr>
        <w:t>30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49DF205" w14:textId="77777777" w:rsidR="00B93701" w:rsidRPr="002760AF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0456B6F5" w14:textId="77777777" w:rsidR="00150402" w:rsidRDefault="00150402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618137" w14:textId="77777777" w:rsidR="00150402" w:rsidRDefault="00150402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A7F62" w14:textId="1DD3BF60" w:rsidR="00B93701" w:rsidRPr="00593587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5CD5BD13" w14:textId="59CEA332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-</w:t>
      </w:r>
      <w:r w:rsidRPr="00593587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5664FA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</w:rPr>
        <w:t>บริษัทได้เต็มจำนวน อีกทั้ง</w:t>
      </w:r>
      <w:r w:rsidR="0046574E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</w:rPr>
        <w:t xml:space="preserve">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C36004" w14:textId="71AF2068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-</w:t>
      </w:r>
      <w:r w:rsidRPr="00593587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076BC5" w:rsidRPr="00593587">
        <w:rPr>
          <w:rFonts w:asciiTheme="majorBidi" w:hAnsiTheme="majorBidi" w:cstheme="majorBidi"/>
          <w:sz w:val="30"/>
          <w:szCs w:val="30"/>
        </w:rPr>
        <w:t>90</w:t>
      </w:r>
      <w:r w:rsidRPr="0059358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EDCC315" w14:textId="77777777" w:rsidR="00E16EE0" w:rsidRPr="00593587" w:rsidRDefault="00E16EE0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E626ED2" w14:textId="7E13E6AC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01425206" w14:textId="15F31A3D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F154C7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BE4030" w14:textId="77777777" w:rsidR="003D2A7E" w:rsidRPr="002760AF" w:rsidRDefault="003D2A7E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0D255B" w14:textId="1876817E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935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75ED279" w14:textId="77DE011D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150402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</w:p>
    <w:p w14:paraId="4DA62342" w14:textId="77777777" w:rsidR="00F517B2" w:rsidRPr="00593587" w:rsidRDefault="00F517B2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58EEC07A" w14:textId="77777777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3587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5A5AE6F4" w14:textId="3BAD8C48" w:rsidR="00B93701" w:rsidRPr="00593587" w:rsidRDefault="00B93701" w:rsidP="00400E7C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4C5CFB">
        <w:rPr>
          <w:rFonts w:asciiTheme="majorBidi" w:hAnsiTheme="majorBidi" w:cstheme="majorBidi"/>
          <w:sz w:val="30"/>
          <w:szCs w:val="30"/>
        </w:rPr>
        <w:br/>
      </w:r>
      <w:r w:rsidRPr="00593587" w:rsidDel="001A6CC8">
        <w:rPr>
          <w:rFonts w:asciiTheme="majorBidi" w:hAnsiTheme="majorBidi" w:cstheme="majorBidi"/>
          <w:sz w:val="30"/>
          <w:szCs w:val="30"/>
          <w:cs/>
        </w:rPr>
        <w:t>ที่</w:t>
      </w:r>
      <w:r w:rsidR="00760B9E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 w:rsidDel="001A6CC8">
        <w:rPr>
          <w:rFonts w:asciiTheme="majorBidi" w:hAnsiTheme="majorBidi" w:cstheme="majorBidi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150402">
        <w:rPr>
          <w:rFonts w:asciiTheme="majorBidi" w:hAnsiTheme="majorBidi" w:cstheme="majorBidi"/>
          <w:sz w:val="30"/>
          <w:szCs w:val="30"/>
        </w:rPr>
        <w:br/>
      </w:r>
      <w:r w:rsidRPr="00593587" w:rsidDel="001A6CC8">
        <w:rPr>
          <w:rFonts w:asciiTheme="majorBidi" w:hAnsiTheme="majorBidi" w:cstheme="majorBidi"/>
          <w:sz w:val="30"/>
          <w:szCs w:val="30"/>
          <w:cs/>
        </w:rPr>
        <w:t xml:space="preserve">ไม่สามารถปฏิบัติตามข้อกำหนดของภาระผูกพัน </w:t>
      </w:r>
    </w:p>
    <w:p w14:paraId="5DC593B4" w14:textId="77777777" w:rsidR="00E62C3D" w:rsidRPr="00593587" w:rsidRDefault="00E62C3D" w:rsidP="00400E7C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</w:p>
    <w:p w14:paraId="7B59DD10" w14:textId="097FCA50" w:rsidR="00B93701" w:rsidRPr="00593587" w:rsidDel="001A6CC8" w:rsidRDefault="00B93701" w:rsidP="00400E7C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93587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E50A73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93587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93587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182BB74" w14:textId="77777777" w:rsidR="00B93701" w:rsidRPr="0031530F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1530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31530F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1530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1530F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F5E28BB" w14:textId="0428332A" w:rsidR="00B93701" w:rsidRPr="0031530F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0E7C" w:rsidDel="001A6CC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ข้อมูลระดับ</w:t>
      </w:r>
      <w:r w:rsidRPr="00400E7C" w:rsidDel="001A6CC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  </w:t>
      </w:r>
      <w:r w:rsidRPr="00400E7C" w:rsidDel="001A6CC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31530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31530F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A4D74BC" w14:textId="346C3448" w:rsidR="00B93701" w:rsidRPr="0031530F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1530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1530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31530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80F5694" w14:textId="77777777" w:rsidR="0031530F" w:rsidRPr="0031530F" w:rsidRDefault="0031530F" w:rsidP="0031530F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CEEB487" w14:textId="3E710314" w:rsidR="0031530F" w:rsidRPr="0031530F" w:rsidDel="001A6CC8" w:rsidRDefault="0031530F" w:rsidP="00400E7C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31530F" w:rsidDel="001A6CC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61E77E3" w14:textId="77777777" w:rsidR="003C2A48" w:rsidRPr="0031530F" w:rsidDel="001A6CC8" w:rsidRDefault="003C2A48" w:rsidP="003C2A48">
      <w:pPr>
        <w:pStyle w:val="block"/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4B83C2E" w14:textId="1C9124FC" w:rsidR="00B93701" w:rsidRPr="0031530F" w:rsidDel="001A6CC8" w:rsidRDefault="00B93701" w:rsidP="00400E7C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31530F" w:rsidDel="001A6CC8">
        <w:rPr>
          <w:rFonts w:asciiTheme="majorBidi" w:hAnsiTheme="majorBidi" w:cstheme="majorBidi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4247E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AE9A61F" w14:textId="77777777" w:rsidR="00B93701" w:rsidRPr="0031530F" w:rsidDel="001A6CC8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096E560" w14:textId="2F4F5395" w:rsidR="00B93701" w:rsidRPr="003C2A48" w:rsidDel="001A6CC8" w:rsidRDefault="00B93701" w:rsidP="00400E7C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530F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15040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1530F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 เช่น มูลค่ายุติธรรมของผลตอบแทนที่ให้หรือ</w:t>
      </w:r>
    </w:p>
    <w:p w14:paraId="63F1210F" w14:textId="77777777" w:rsidR="00315E7E" w:rsidRPr="003C2A48" w:rsidRDefault="00315E7E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44C0A" w14:textId="04036FF8" w:rsidR="001560E0" w:rsidRPr="003C2A48" w:rsidRDefault="001560E0" w:rsidP="00CE6252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2A4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2A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BD02B93" w14:textId="770E5FA4" w:rsidR="001560E0" w:rsidRPr="003C2A48" w:rsidRDefault="001560E0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2A4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B33D4A" w:rsidRPr="003C2A48">
        <w:rPr>
          <w:rFonts w:asciiTheme="majorBidi" w:hAnsiTheme="majorBidi" w:cstheme="majorBidi"/>
          <w:sz w:val="30"/>
          <w:szCs w:val="30"/>
        </w:rPr>
        <w:t xml:space="preserve"> </w:t>
      </w:r>
      <w:r w:rsidRPr="003C2A48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9B95D7A" w14:textId="02ED4D10" w:rsidR="001560E0" w:rsidRPr="003C2A48" w:rsidRDefault="001560E0" w:rsidP="009C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distribute"/>
        <w:rPr>
          <w:rFonts w:asciiTheme="majorBidi" w:hAnsiTheme="majorBidi" w:cstheme="majorBidi"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2070"/>
        <w:gridCol w:w="271"/>
        <w:gridCol w:w="1531"/>
        <w:gridCol w:w="270"/>
        <w:gridCol w:w="1620"/>
        <w:gridCol w:w="6"/>
      </w:tblGrid>
      <w:tr w:rsidR="00FF59FD" w14:paraId="0056D73C" w14:textId="19CBD023" w:rsidTr="0023076C">
        <w:trPr>
          <w:cantSplit/>
          <w:trHeight w:val="261"/>
          <w:tblHeader/>
        </w:trPr>
        <w:tc>
          <w:tcPr>
            <w:tcW w:w="3420" w:type="dxa"/>
            <w:vAlign w:val="bottom"/>
          </w:tcPr>
          <w:p w14:paraId="6C8AC8A7" w14:textId="77777777" w:rsidR="00FF59FD" w:rsidRDefault="00FF59F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6" w:type="dxa"/>
            <w:gridSpan w:val="6"/>
          </w:tcPr>
          <w:p w14:paraId="3AFC7B73" w14:textId="77805CA3" w:rsidR="00FF59FD" w:rsidRDefault="00FF59F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F517B2" w14:paraId="21740E20" w14:textId="0318AF1E" w:rsidTr="0023076C">
        <w:trPr>
          <w:cantSplit/>
          <w:trHeight w:val="261"/>
          <w:tblHeader/>
        </w:trPr>
        <w:tc>
          <w:tcPr>
            <w:tcW w:w="3420" w:type="dxa"/>
            <w:vAlign w:val="bottom"/>
          </w:tcPr>
          <w:p w14:paraId="1E8BB7AB" w14:textId="77777777" w:rsidR="00F517B2" w:rsidRDefault="00F517B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9" w:type="dxa"/>
            <w:hideMark/>
          </w:tcPr>
          <w:p w14:paraId="7111EEAA" w14:textId="77777777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57FDEC4A" w14:textId="77777777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6" w:type="dxa"/>
            <w:gridSpan w:val="4"/>
          </w:tcPr>
          <w:p w14:paraId="6502B82F" w14:textId="7E945571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517B2" w14:paraId="20259FC2" w14:textId="3460DC50" w:rsidTr="0023076C">
        <w:trPr>
          <w:cantSplit/>
          <w:trHeight w:val="261"/>
          <w:tblHeader/>
        </w:trPr>
        <w:tc>
          <w:tcPr>
            <w:tcW w:w="3420" w:type="dxa"/>
            <w:vAlign w:val="bottom"/>
          </w:tcPr>
          <w:p w14:paraId="7C4E953F" w14:textId="3488C3EB" w:rsidR="00F517B2" w:rsidRDefault="00F517B2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69" w:type="dxa"/>
            <w:hideMark/>
          </w:tcPr>
          <w:p w14:paraId="6DC097DB" w14:textId="77777777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108EA413" w14:textId="77777777" w:rsidR="00F517B2" w:rsidRDefault="00F517B2" w:rsidP="0023076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4B391597" w14:textId="77777777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67FE0D88" w14:textId="77777777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1" w:type="dxa"/>
          </w:tcPr>
          <w:p w14:paraId="185A05C8" w14:textId="77777777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1" w:type="dxa"/>
            <w:vAlign w:val="bottom"/>
            <w:hideMark/>
          </w:tcPr>
          <w:p w14:paraId="509C884C" w14:textId="3148782E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D096CC1" w14:textId="77777777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5" w:type="dxa"/>
            <w:gridSpan w:val="2"/>
          </w:tcPr>
          <w:p w14:paraId="02F0AF80" w14:textId="37E45123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F517B2" w14:paraId="7670F81E" w14:textId="77777777" w:rsidTr="0023076C">
        <w:trPr>
          <w:cantSplit/>
          <w:trHeight w:val="261"/>
          <w:tblHeader/>
        </w:trPr>
        <w:tc>
          <w:tcPr>
            <w:tcW w:w="3420" w:type="dxa"/>
            <w:vAlign w:val="bottom"/>
          </w:tcPr>
          <w:p w14:paraId="293D31A0" w14:textId="77777777" w:rsidR="00F517B2" w:rsidRPr="00400E7C" w:rsidRDefault="00F517B2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6" w:type="dxa"/>
            <w:gridSpan w:val="6"/>
          </w:tcPr>
          <w:p w14:paraId="0B3B2116" w14:textId="35D3CA8E" w:rsidR="00F517B2" w:rsidRDefault="00F517B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55C0B" w14:paraId="3982B808" w14:textId="77777777" w:rsidTr="00155C0B">
        <w:trPr>
          <w:cantSplit/>
          <w:trHeight w:val="261"/>
          <w:tblHeader/>
        </w:trPr>
        <w:tc>
          <w:tcPr>
            <w:tcW w:w="3420" w:type="dxa"/>
            <w:vAlign w:val="bottom"/>
          </w:tcPr>
          <w:p w14:paraId="70D5BE63" w14:textId="330E0949" w:rsidR="00155C0B" w:rsidRDefault="00155C0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766" w:type="dxa"/>
            <w:gridSpan w:val="6"/>
          </w:tcPr>
          <w:p w14:paraId="52F5C490" w14:textId="77777777" w:rsidR="00155C0B" w:rsidRDefault="00155C0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517B2" w:rsidRPr="0023076C" w14:paraId="583E8352" w14:textId="1F55749A" w:rsidTr="0023076C">
        <w:trPr>
          <w:cantSplit/>
          <w:trHeight w:val="261"/>
        </w:trPr>
        <w:tc>
          <w:tcPr>
            <w:tcW w:w="3420" w:type="dxa"/>
            <w:hideMark/>
          </w:tcPr>
          <w:p w14:paraId="76EDE6C1" w14:textId="77777777" w:rsidR="00F517B2" w:rsidRPr="0023076C" w:rsidRDefault="00F517B2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0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69" w:type="dxa"/>
          </w:tcPr>
          <w:p w14:paraId="1FBA8110" w14:textId="77777777" w:rsidR="00F517B2" w:rsidRPr="0023076C" w:rsidRDefault="00F517B2" w:rsidP="00F517B2">
            <w:pPr>
              <w:pStyle w:val="acctfourfigures"/>
              <w:tabs>
                <w:tab w:val="clear" w:pos="765"/>
              </w:tabs>
              <w:spacing w:line="240" w:lineRule="atLeast"/>
              <w:ind w:left="-72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50F5FB88" w14:textId="77777777" w:rsidR="00F517B2" w:rsidRPr="0023076C" w:rsidRDefault="00F517B2" w:rsidP="00F517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1" w:type="dxa"/>
            <w:vAlign w:val="bottom"/>
          </w:tcPr>
          <w:p w14:paraId="07BF7D81" w14:textId="77777777" w:rsidR="00F517B2" w:rsidRPr="0023076C" w:rsidRDefault="00F517B2" w:rsidP="00F517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0A5C23C" w14:textId="77777777" w:rsidR="00F517B2" w:rsidRPr="0023076C" w:rsidRDefault="00F517B2" w:rsidP="00F517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5" w:type="dxa"/>
            <w:gridSpan w:val="2"/>
          </w:tcPr>
          <w:p w14:paraId="2C66F204" w14:textId="40121468" w:rsidR="00F517B2" w:rsidRPr="0023076C" w:rsidRDefault="00F517B2" w:rsidP="00F517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517B2" w:rsidRPr="0023076C" w14:paraId="58ADE9FC" w14:textId="045F5488" w:rsidTr="0023076C">
        <w:trPr>
          <w:cantSplit/>
          <w:trHeight w:val="261"/>
        </w:trPr>
        <w:tc>
          <w:tcPr>
            <w:tcW w:w="3420" w:type="dxa"/>
            <w:vAlign w:val="bottom"/>
            <w:hideMark/>
          </w:tcPr>
          <w:p w14:paraId="7140C93D" w14:textId="77777777" w:rsidR="00F517B2" w:rsidRPr="0023076C" w:rsidRDefault="00F517B2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307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69" w:type="dxa"/>
          </w:tcPr>
          <w:p w14:paraId="5D750AF1" w14:textId="77777777" w:rsidR="00F517B2" w:rsidRPr="0023076C" w:rsidRDefault="00F517B2" w:rsidP="00F517B2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E319B09" w14:textId="77777777" w:rsidR="00F517B2" w:rsidRPr="0023076C" w:rsidRDefault="00F517B2" w:rsidP="00F517B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015A029" w14:textId="77777777" w:rsidR="00F517B2" w:rsidRPr="0023076C" w:rsidRDefault="00F517B2" w:rsidP="00F517B2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CEA064" w14:textId="77777777" w:rsidR="00F517B2" w:rsidRPr="0023076C" w:rsidRDefault="00F517B2" w:rsidP="00F517B2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14:paraId="583A870C" w14:textId="42193337" w:rsidR="00F517B2" w:rsidRPr="0023076C" w:rsidRDefault="00F517B2" w:rsidP="00F517B2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7B2" w:rsidRPr="0023076C" w14:paraId="33F17FD2" w14:textId="585BC68D" w:rsidTr="00AD78FE">
        <w:trPr>
          <w:cantSplit/>
          <w:trHeight w:val="261"/>
        </w:trPr>
        <w:tc>
          <w:tcPr>
            <w:tcW w:w="3420" w:type="dxa"/>
            <w:vAlign w:val="bottom"/>
            <w:hideMark/>
          </w:tcPr>
          <w:p w14:paraId="22F63F05" w14:textId="77777777" w:rsidR="00F517B2" w:rsidRPr="0023076C" w:rsidRDefault="00F517B2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23076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69" w:type="dxa"/>
            <w:tcBorders>
              <w:bottom w:val="double" w:sz="4" w:space="0" w:color="auto"/>
            </w:tcBorders>
          </w:tcPr>
          <w:p w14:paraId="5BDC5518" w14:textId="472830A3" w:rsidR="00F517B2" w:rsidRPr="00400E7C" w:rsidRDefault="0023076C" w:rsidP="0023076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21,890</w:t>
            </w:r>
          </w:p>
        </w:tc>
        <w:tc>
          <w:tcPr>
            <w:tcW w:w="271" w:type="dxa"/>
          </w:tcPr>
          <w:p w14:paraId="2EB94EFD" w14:textId="77777777" w:rsidR="00F517B2" w:rsidRPr="0023076C" w:rsidRDefault="00F517B2" w:rsidP="00F517B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6180E83" w14:textId="3D322405" w:rsidR="00F517B2" w:rsidRPr="0023076C" w:rsidRDefault="0023076C" w:rsidP="0023076C">
            <w:pPr>
              <w:pStyle w:val="acctfourfigures"/>
              <w:tabs>
                <w:tab w:val="clear" w:pos="76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sz w:val="30"/>
                <w:szCs w:val="30"/>
              </w:rPr>
              <w:t>21,890</w:t>
            </w:r>
          </w:p>
        </w:tc>
        <w:tc>
          <w:tcPr>
            <w:tcW w:w="270" w:type="dxa"/>
          </w:tcPr>
          <w:p w14:paraId="1AC4F977" w14:textId="77777777" w:rsidR="00F517B2" w:rsidRPr="0023076C" w:rsidRDefault="00F517B2" w:rsidP="00F517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14:paraId="53DCFE57" w14:textId="479CB3A6" w:rsidR="00F517B2" w:rsidRPr="0023076C" w:rsidRDefault="0023076C" w:rsidP="00F517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5C0B" w:rsidRPr="0023076C" w14:paraId="2CA9A3F0" w14:textId="77777777" w:rsidTr="00400E7C">
        <w:trPr>
          <w:cantSplit/>
          <w:trHeight w:hRule="exact" w:val="446"/>
        </w:trPr>
        <w:tc>
          <w:tcPr>
            <w:tcW w:w="3420" w:type="dxa"/>
            <w:vAlign w:val="bottom"/>
          </w:tcPr>
          <w:p w14:paraId="7765804F" w14:textId="77777777" w:rsidR="00155C0B" w:rsidRPr="0023076C" w:rsidRDefault="00155C0B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69" w:type="dxa"/>
            <w:tcBorders>
              <w:top w:val="double" w:sz="4" w:space="0" w:color="auto"/>
            </w:tcBorders>
          </w:tcPr>
          <w:p w14:paraId="0BF85F26" w14:textId="77777777" w:rsidR="00155C0B" w:rsidRPr="0023076C" w:rsidRDefault="00155C0B" w:rsidP="0023076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266DF70" w14:textId="77777777" w:rsidR="00155C0B" w:rsidRPr="0023076C" w:rsidRDefault="00155C0B" w:rsidP="00F517B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F96B317" w14:textId="77777777" w:rsidR="00155C0B" w:rsidRPr="0023076C" w:rsidRDefault="00155C0B" w:rsidP="0023076C">
            <w:pPr>
              <w:pStyle w:val="acctfourfigures"/>
              <w:tabs>
                <w:tab w:val="clear" w:pos="76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1464E" w14:textId="77777777" w:rsidR="00155C0B" w:rsidRPr="0023076C" w:rsidRDefault="00155C0B" w:rsidP="00F517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14:paraId="25D30D15" w14:textId="77777777" w:rsidR="00155C0B" w:rsidRDefault="00155C0B" w:rsidP="00F517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382" w:rsidRPr="0023076C" w14:paraId="52B1FDDA" w14:textId="77777777" w:rsidTr="00155C0B">
        <w:trPr>
          <w:gridAfter w:val="1"/>
          <w:wAfter w:w="12" w:type="dxa"/>
          <w:cantSplit/>
          <w:trHeight w:val="261"/>
          <w:tblHeader/>
        </w:trPr>
        <w:tc>
          <w:tcPr>
            <w:tcW w:w="3420" w:type="dxa"/>
            <w:vAlign w:val="bottom"/>
          </w:tcPr>
          <w:p w14:paraId="2008FAFE" w14:textId="31855763" w:rsidR="00136382" w:rsidRPr="0023076C" w:rsidRDefault="00136382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754" w:type="dxa"/>
            <w:gridSpan w:val="5"/>
          </w:tcPr>
          <w:p w14:paraId="1391929B" w14:textId="77777777" w:rsidR="00136382" w:rsidRPr="0023076C" w:rsidRDefault="00136382" w:rsidP="00F517B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 w:firstLine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F59FD" w:rsidRPr="0023076C" w14:paraId="03CBB3E1" w14:textId="30A15F86" w:rsidTr="00155C0B">
        <w:trPr>
          <w:gridAfter w:val="1"/>
          <w:wAfter w:w="6" w:type="dxa"/>
          <w:cantSplit/>
          <w:trHeight w:val="261"/>
        </w:trPr>
        <w:tc>
          <w:tcPr>
            <w:tcW w:w="3420" w:type="dxa"/>
            <w:hideMark/>
          </w:tcPr>
          <w:p w14:paraId="70910DC4" w14:textId="77777777" w:rsidR="00FF59FD" w:rsidRPr="0023076C" w:rsidRDefault="00FF59F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07CA083A" w14:textId="77777777" w:rsidR="00FF59FD" w:rsidRPr="0023076C" w:rsidRDefault="00FF59F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AEB0A2F" w14:textId="77777777" w:rsidR="00FF59FD" w:rsidRPr="0023076C" w:rsidRDefault="00FF59F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60EB7BF" w14:textId="77777777" w:rsidR="00FF59FD" w:rsidRPr="0023076C" w:rsidRDefault="00FF59F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04A6D66" w14:textId="77777777" w:rsidR="00FF59FD" w:rsidRPr="0023076C" w:rsidRDefault="00FF59FD" w:rsidP="00F517B2">
            <w:pPr>
              <w:pStyle w:val="acctfourfigures"/>
              <w:tabs>
                <w:tab w:val="left" w:pos="720"/>
              </w:tabs>
              <w:spacing w:line="240" w:lineRule="atLeast"/>
              <w:ind w:left="-72" w:right="-86" w:firstLine="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39DA60E3" w14:textId="55065DD4" w:rsidR="00FF59FD" w:rsidRPr="0023076C" w:rsidRDefault="00FF59FD" w:rsidP="00F517B2">
            <w:pPr>
              <w:pStyle w:val="acctfourfigures"/>
              <w:tabs>
                <w:tab w:val="left" w:pos="720"/>
              </w:tabs>
              <w:spacing w:line="240" w:lineRule="atLeast"/>
              <w:ind w:left="-72" w:right="-86" w:firstLine="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F59FD" w:rsidRPr="0023076C" w14:paraId="3A5E2C3C" w14:textId="09C3A9B4" w:rsidTr="00155C0B">
        <w:trPr>
          <w:gridAfter w:val="1"/>
          <w:wAfter w:w="6" w:type="dxa"/>
          <w:cantSplit/>
          <w:trHeight w:val="261"/>
        </w:trPr>
        <w:tc>
          <w:tcPr>
            <w:tcW w:w="3420" w:type="dxa"/>
            <w:vAlign w:val="bottom"/>
            <w:hideMark/>
          </w:tcPr>
          <w:p w14:paraId="38C06BD9" w14:textId="77777777" w:rsidR="00FF59FD" w:rsidRPr="0023076C" w:rsidRDefault="00FF59FD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307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48F624A5" w14:textId="77777777" w:rsidR="00FF59FD" w:rsidRPr="0023076C" w:rsidRDefault="00FF59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A0BEA" w14:textId="77777777" w:rsidR="00FF59FD" w:rsidRPr="0023076C" w:rsidRDefault="00FF59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028916" w14:textId="77777777" w:rsidR="00FF59FD" w:rsidRPr="0023076C" w:rsidRDefault="00FF59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C62BC" w14:textId="77777777" w:rsidR="00FF59FD" w:rsidRPr="0023076C" w:rsidRDefault="00FF59FD" w:rsidP="00F517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firstLine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520B93" w14:textId="7253C4A8" w:rsidR="00FF59FD" w:rsidRPr="0023076C" w:rsidRDefault="00FF59FD" w:rsidP="00F517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firstLine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9FD" w14:paraId="1088DD20" w14:textId="1092CE30" w:rsidTr="00155C0B">
        <w:trPr>
          <w:gridAfter w:val="1"/>
          <w:wAfter w:w="6" w:type="dxa"/>
          <w:cantSplit/>
          <w:trHeight w:val="261"/>
        </w:trPr>
        <w:tc>
          <w:tcPr>
            <w:tcW w:w="3420" w:type="dxa"/>
            <w:vAlign w:val="bottom"/>
            <w:hideMark/>
          </w:tcPr>
          <w:p w14:paraId="49D3DEE0" w14:textId="77777777" w:rsidR="00FF59FD" w:rsidRPr="0023076C" w:rsidRDefault="00FF59FD" w:rsidP="00E16EE0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23076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hideMark/>
          </w:tcPr>
          <w:p w14:paraId="601A127C" w14:textId="1E568532" w:rsidR="00FF59FD" w:rsidRPr="00400E7C" w:rsidRDefault="00FF59FD" w:rsidP="0023076C">
            <w:pPr>
              <w:pStyle w:val="acctfourfigures"/>
              <w:tabs>
                <w:tab w:val="clear" w:pos="765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45,850</w:t>
            </w:r>
          </w:p>
        </w:tc>
        <w:tc>
          <w:tcPr>
            <w:tcW w:w="270" w:type="dxa"/>
          </w:tcPr>
          <w:p w14:paraId="01A7314F" w14:textId="77777777" w:rsidR="00FF59FD" w:rsidRPr="00E7534F" w:rsidRDefault="00FF59FD" w:rsidP="00E16EE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3798B7" w14:textId="7C5FFA5F" w:rsidR="00FF59FD" w:rsidRPr="00E7534F" w:rsidRDefault="0023076C" w:rsidP="00AD78F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D56AB" w14:textId="77777777" w:rsidR="00FF59FD" w:rsidRPr="00E7534F" w:rsidRDefault="00FF59FD" w:rsidP="00F517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 w:firstLine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FCBB5C" w14:textId="2D38F01B" w:rsidR="00FF59FD" w:rsidRPr="00E7534F" w:rsidRDefault="0023076C" w:rsidP="0023076C">
            <w:pPr>
              <w:pStyle w:val="acctfourfigures"/>
              <w:tabs>
                <w:tab w:val="clear" w:pos="765"/>
              </w:tabs>
              <w:spacing w:line="240" w:lineRule="atLeast"/>
              <w:ind w:left="-43" w:right="77" w:firstLine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sz w:val="30"/>
                <w:szCs w:val="30"/>
              </w:rPr>
              <w:t>45,850</w:t>
            </w:r>
          </w:p>
        </w:tc>
      </w:tr>
    </w:tbl>
    <w:p w14:paraId="12735A12" w14:textId="77777777" w:rsidR="00FF59FD" w:rsidRPr="00ED67D9" w:rsidRDefault="00FF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normaltextrun"/>
          <w:rFonts w:ascii="Angsana New" w:hAnsi="Angsana New"/>
          <w:color w:val="000000"/>
          <w:sz w:val="24"/>
          <w:szCs w:val="24"/>
          <w:shd w:val="clear" w:color="auto" w:fill="FFFFFF"/>
        </w:rPr>
      </w:pPr>
    </w:p>
    <w:p w14:paraId="635B8C71" w14:textId="77777777" w:rsidR="00ED67D9" w:rsidRDefault="00FF59FD" w:rsidP="003D5E8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F59FD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F59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59FD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FF59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59FD">
        <w:rPr>
          <w:rFonts w:asciiTheme="majorBidi" w:hAnsiTheme="majorBidi" w:cstheme="majorBidi"/>
          <w:sz w:val="30"/>
          <w:szCs w:val="30"/>
          <w:lang w:bidi="th-TH"/>
        </w:rPr>
        <w:t>3</w:t>
      </w: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FF59F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FF59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59FD">
        <w:rPr>
          <w:rFonts w:asciiTheme="majorBidi" w:hAnsiTheme="majorBidi" w:cstheme="majorBidi"/>
          <w:sz w:val="30"/>
          <w:szCs w:val="30"/>
          <w:lang w:bidi="th-TH"/>
        </w:rPr>
        <w:t xml:space="preserve">2567 </w:t>
      </w:r>
      <w:r w:rsidRPr="00FF59F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กลุ่มบริษัทและบริษัทได้มีการโอนระดับชั้นของลำดับชั้นมูลค่ายุติธรรมของเงินลงทุน</w:t>
      </w:r>
      <w:r w:rsidR="0023076C">
        <w:rPr>
          <w:rFonts w:asciiTheme="majorBidi" w:hAnsiTheme="majorBidi" w:cstheme="majorBidi"/>
          <w:sz w:val="30"/>
          <w:szCs w:val="30"/>
          <w:lang w:bidi="th-TH"/>
        </w:rPr>
        <w:br/>
      </w:r>
      <w:r w:rsidRPr="00FF59FD">
        <w:rPr>
          <w:rFonts w:asciiTheme="majorBidi" w:hAnsiTheme="majorBidi" w:cstheme="majorBidi" w:hint="cs"/>
          <w:sz w:val="30"/>
          <w:szCs w:val="30"/>
          <w:cs/>
          <w:lang w:bidi="th-TH"/>
        </w:rPr>
        <w:t>ในตราสารทุนจากระดับ</w:t>
      </w:r>
      <w:r w:rsidRPr="00FF59FD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="00DB5ED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</w:t>
      </w:r>
      <w:r w:rsidRPr="00FF59FD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FF59FD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FF59FD">
        <w:rPr>
          <w:rFonts w:asciiTheme="majorBidi" w:hAnsiTheme="majorBidi" w:cstheme="majorBidi"/>
          <w:sz w:val="30"/>
          <w:szCs w:val="30"/>
          <w:lang w:bidi="th-TH"/>
        </w:rPr>
        <w:t xml:space="preserve"> 2566 </w:t>
      </w:r>
      <w:r w:rsidRPr="00FF59FD">
        <w:rPr>
          <w:rFonts w:asciiTheme="majorBidi" w:hAnsiTheme="majorBidi" w:cstheme="majorBidi" w:hint="cs"/>
          <w:sz w:val="30"/>
          <w:szCs w:val="30"/>
          <w:cs/>
          <w:lang w:bidi="th-TH"/>
        </w:rPr>
        <w:t>ไปยังระดับ</w:t>
      </w:r>
      <w:r w:rsidRPr="00FF59FD">
        <w:rPr>
          <w:rFonts w:asciiTheme="majorBidi" w:hAnsiTheme="majorBidi" w:cstheme="majorBidi"/>
          <w:sz w:val="30"/>
          <w:szCs w:val="30"/>
          <w:lang w:bidi="th-TH"/>
        </w:rPr>
        <w:t xml:space="preserve"> 1 </w:t>
      </w:r>
      <w:r w:rsidRPr="00FF59FD">
        <w:rPr>
          <w:rFonts w:asciiTheme="majorBidi" w:hAnsiTheme="majorBidi" w:cstheme="majorBidi" w:hint="cs"/>
          <w:sz w:val="30"/>
          <w:szCs w:val="30"/>
          <w:cs/>
          <w:lang w:bidi="th-TH"/>
        </w:rPr>
        <w:t>มีมูลค่าตามบัญชีจำนวน</w:t>
      </w:r>
      <w:r w:rsidRPr="00FF59F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F2304">
        <w:rPr>
          <w:rFonts w:asciiTheme="majorBidi" w:hAnsiTheme="majorBidi" w:cstheme="majorBidi"/>
          <w:sz w:val="30"/>
          <w:szCs w:val="30"/>
          <w:lang w:bidi="th-TH"/>
        </w:rPr>
        <w:t>21.89</w:t>
      </w:r>
      <w:r w:rsidRPr="00FF59F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F59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F59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59FD">
        <w:rPr>
          <w:rFonts w:asciiTheme="majorBidi" w:hAnsiTheme="majorBidi" w:cstheme="majorBidi" w:hint="cs"/>
          <w:sz w:val="30"/>
          <w:szCs w:val="30"/>
          <w:cs/>
        </w:rPr>
        <w:t>เนื่องจากปัจจุบันสามารถหาราคาตลาดเปรียบเทียบที่สังเกตุได้จากตลาด</w:t>
      </w:r>
      <w:r w:rsidR="003D5E8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F59FD">
        <w:rPr>
          <w:rFonts w:asciiTheme="majorBidi" w:hAnsiTheme="majorBidi" w:cstheme="majorBidi" w:hint="cs"/>
          <w:sz w:val="30"/>
          <w:szCs w:val="30"/>
          <w:cs/>
        </w:rPr>
        <w:t>ณ</w:t>
      </w:r>
      <w:r w:rsidR="003D5E8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F59FD">
        <w:rPr>
          <w:rFonts w:asciiTheme="majorBidi" w:hAnsiTheme="majorBidi" w:cstheme="majorBidi" w:hint="cs"/>
          <w:sz w:val="30"/>
          <w:szCs w:val="30"/>
          <w:cs/>
        </w:rPr>
        <w:t>วันที่รายงาน</w:t>
      </w:r>
      <w:r w:rsidRPr="00FF59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59FD">
        <w:rPr>
          <w:rFonts w:asciiTheme="majorBidi" w:hAnsiTheme="majorBidi" w:cstheme="majorBidi"/>
          <w:sz w:val="30"/>
          <w:szCs w:val="30"/>
          <w:lang w:bidi="th-TH"/>
        </w:rPr>
        <w:t>(Observable Market Data)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DB5ED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</w:t>
      </w:r>
    </w:p>
    <w:p w14:paraId="25A3BCD1" w14:textId="4A27AE08" w:rsidR="001560E0" w:rsidRPr="0031530F" w:rsidRDefault="001D22C6" w:rsidP="003D5E8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D5E8C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6644E2BC" w14:textId="77777777" w:rsidR="00B83287" w:rsidRPr="00400E7C" w:rsidRDefault="00B83287" w:rsidP="0010764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1560E0" w:rsidRPr="0031530F" w14:paraId="56C3F3B9" w14:textId="77777777" w:rsidTr="00EF234F">
        <w:tc>
          <w:tcPr>
            <w:tcW w:w="3960" w:type="dxa"/>
            <w:hideMark/>
          </w:tcPr>
          <w:p w14:paraId="158F633D" w14:textId="77777777" w:rsidR="001560E0" w:rsidRPr="0031530F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5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hideMark/>
          </w:tcPr>
          <w:p w14:paraId="38DECF50" w14:textId="77777777" w:rsidR="001560E0" w:rsidRPr="0031530F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5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7C6D" w:rsidRPr="0031530F" w14:paraId="5CE62917" w14:textId="77777777" w:rsidTr="00EF234F">
        <w:tc>
          <w:tcPr>
            <w:tcW w:w="3960" w:type="dxa"/>
          </w:tcPr>
          <w:p w14:paraId="3669DADF" w14:textId="3E3C5C5C" w:rsidR="007C7C6D" w:rsidRPr="0031530F" w:rsidRDefault="005D4D29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5130" w:type="dxa"/>
          </w:tcPr>
          <w:p w14:paraId="15FE6E9D" w14:textId="098838C7" w:rsidR="007C7C6D" w:rsidRPr="0031530F" w:rsidRDefault="007C7C6D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0E1AB9F" w14:textId="129A1D83" w:rsidR="00714556" w:rsidRPr="00400E7C" w:rsidRDefault="00714556" w:rsidP="00400E7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67A95AC4" w14:textId="28F4E700" w:rsidR="009E636E" w:rsidRPr="0031530F" w:rsidRDefault="009E636E" w:rsidP="007E3F1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1530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</w:t>
      </w:r>
    </w:p>
    <w:p w14:paraId="272C9B2A" w14:textId="1A84A884" w:rsidR="00036B89" w:rsidRPr="00400E7C" w:rsidRDefault="00036B89" w:rsidP="00400E7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206B8BA5" w14:textId="525F8B63" w:rsidR="00C64ABE" w:rsidRPr="0031530F" w:rsidRDefault="00C64ABE" w:rsidP="00C64AB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530F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8D8FED9" w14:textId="4A48C841" w:rsidR="00C64ABE" w:rsidRDefault="00C64ABE" w:rsidP="00C64AB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6769292" w14:textId="77777777" w:rsidR="00F94E11" w:rsidRPr="00400E7C" w:rsidRDefault="00F94E11" w:rsidP="00400E7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8299FE" w14:textId="0D07FD8C" w:rsidR="002B53E1" w:rsidRPr="0031530F" w:rsidRDefault="002B53E1" w:rsidP="002B53E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95512A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696A9EC" w14:textId="77777777" w:rsidR="00FF05D3" w:rsidRPr="00400E7C" w:rsidRDefault="00FF05D3" w:rsidP="00400E7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59DE4061" w14:textId="77777777" w:rsidR="00975D0C" w:rsidRPr="0031530F" w:rsidRDefault="00975D0C" w:rsidP="00975D0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จะรายงานผลที่ได้ต่อคณะกรรมการตรวจสอบ</w:t>
      </w:r>
    </w:p>
    <w:p w14:paraId="03A6F9AB" w14:textId="37C4B62A" w:rsidR="009E636E" w:rsidRPr="00400E7C" w:rsidRDefault="009E636E" w:rsidP="00400E7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389087E7" w14:textId="38389521" w:rsidR="00D0006F" w:rsidRPr="0031530F" w:rsidRDefault="00D0006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1530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E6D76" w:rsidRPr="0031530F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1530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i/>
          <w:iCs/>
          <w:sz w:val="30"/>
          <w:szCs w:val="30"/>
        </w:rPr>
        <w:t>1</w:t>
      </w:r>
      <w:proofErr w:type="gramStart"/>
      <w:r w:rsidRPr="0031530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F94E1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proofErr w:type="gramEnd"/>
    </w:p>
    <w:p w14:paraId="0519039D" w14:textId="660589D1" w:rsidR="00FF7F97" w:rsidRPr="0031530F" w:rsidRDefault="00FF7F97" w:rsidP="008B3B98">
      <w:pPr>
        <w:tabs>
          <w:tab w:val="clear" w:pos="454"/>
          <w:tab w:val="clear" w:pos="907"/>
          <w:tab w:val="decimal" w:pos="1170"/>
        </w:tabs>
        <w:spacing w:line="240" w:lineRule="auto"/>
        <w:ind w:left="108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415EE0"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62C8D" w:rsidRPr="003153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 เงินลงทุนในตราสารหนี้ของ</w:t>
      </w:r>
      <w:r w:rsidR="00415EE0"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B2C7249" w14:textId="33C9C407" w:rsidR="00FF05D3" w:rsidRDefault="00FF05D3" w:rsidP="00F94E1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highlight w:val="yellow"/>
        </w:rPr>
      </w:pPr>
    </w:p>
    <w:p w14:paraId="35F39AAD" w14:textId="77777777" w:rsidR="00F94E11" w:rsidRDefault="00F94E11" w:rsidP="00F94E1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highlight w:val="yellow"/>
        </w:rPr>
      </w:pPr>
    </w:p>
    <w:p w14:paraId="49734957" w14:textId="77777777" w:rsidR="00F94E11" w:rsidRPr="00C73AB0" w:rsidRDefault="00F94E11" w:rsidP="00400E7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highlight w:val="yellow"/>
        </w:rPr>
      </w:pPr>
    </w:p>
    <w:p w14:paraId="293E9FB4" w14:textId="5D016FD7" w:rsidR="008E30AD" w:rsidRPr="0031530F" w:rsidRDefault="008E30AD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5A37E8" w:rsidRPr="0031530F">
        <w:rPr>
          <w:rFonts w:asciiTheme="majorBidi" w:hAnsiTheme="majorBidi" w:cstheme="majorBidi"/>
          <w:sz w:val="30"/>
          <w:szCs w:val="30"/>
          <w:cs/>
        </w:rPr>
        <w:t>ข</w:t>
      </w:r>
      <w:r w:rsidRPr="0031530F">
        <w:rPr>
          <w:rFonts w:asciiTheme="majorBidi" w:hAnsiTheme="majorBidi" w:cstheme="majorBidi"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sz w:val="30"/>
          <w:szCs w:val="30"/>
        </w:rPr>
        <w:t>1</w:t>
      </w:r>
      <w:r w:rsidRPr="0031530F">
        <w:rPr>
          <w:rFonts w:asciiTheme="majorBidi" w:hAnsiTheme="majorBidi" w:cstheme="majorBidi"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sz w:val="30"/>
          <w:szCs w:val="30"/>
        </w:rPr>
        <w:t>1</w:t>
      </w:r>
      <w:r w:rsidRPr="0031530F">
        <w:rPr>
          <w:rFonts w:asciiTheme="majorBidi" w:hAnsiTheme="majorBidi" w:cstheme="majorBidi"/>
          <w:sz w:val="30"/>
          <w:szCs w:val="30"/>
        </w:rPr>
        <w:t xml:space="preserve">) </w:t>
      </w:r>
      <w:r w:rsidRPr="0031530F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2F1C3255" w14:textId="7F0D3E32" w:rsidR="002D2385" w:rsidRPr="0031530F" w:rsidRDefault="00BD2EBC" w:rsidP="008B3B98">
      <w:pPr>
        <w:tabs>
          <w:tab w:val="clear" w:pos="454"/>
        </w:tabs>
        <w:spacing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</w:t>
      </w:r>
      <w:r w:rsidR="008B3B98">
        <w:rPr>
          <w:rFonts w:asciiTheme="majorBidi" w:hAnsiTheme="majorBidi" w:cstheme="majorBidi" w:hint="cs"/>
          <w:sz w:val="30"/>
          <w:szCs w:val="30"/>
          <w:cs/>
        </w:rPr>
        <w:t>น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ค่าเผื่อผลขาดทุนด้านเครดิตที่คาดว่าจะเกิดขึ้นซึ่งประเมินในระหว่างปีจำกัดอยู่ที่ผลขาดทุน</w:t>
      </w:r>
      <w:r w:rsidR="001B0378">
        <w:rPr>
          <w:rFonts w:asciiTheme="majorBidi" w:hAnsiTheme="majorBidi" w:cstheme="majorBidi"/>
          <w:sz w:val="30"/>
          <w:szCs w:val="30"/>
        </w:rPr>
        <w:br/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 xml:space="preserve">ด้านเครดิตที่คาดว่าจะเกิดขึ้นภายใน </w:t>
      </w:r>
      <w:r w:rsidR="002D2385" w:rsidRPr="0031530F">
        <w:rPr>
          <w:rFonts w:asciiTheme="majorBidi" w:hAnsiTheme="majorBidi" w:cstheme="majorBidi"/>
          <w:sz w:val="30"/>
          <w:szCs w:val="30"/>
        </w:rPr>
        <w:t xml:space="preserve">12 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="002D2385" w:rsidRPr="0031530F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จาก</w:t>
      </w:r>
      <w:r w:rsidR="00FF59FD">
        <w:rPr>
          <w:rFonts w:asciiTheme="majorBidi" w:hAnsiTheme="majorBidi" w:hint="cs"/>
          <w:sz w:val="30"/>
          <w:szCs w:val="30"/>
          <w:cs/>
        </w:rPr>
        <w:t>หน่วยงาน</w:t>
      </w:r>
      <w:r w:rsidR="006B60C8" w:rsidRPr="0031530F">
        <w:rPr>
          <w:rFonts w:asciiTheme="majorBidi" w:hAnsiTheme="majorBidi"/>
          <w:sz w:val="30"/>
          <w:szCs w:val="30"/>
          <w:cs/>
        </w:rPr>
        <w:t>จัดอันดับ</w:t>
      </w:r>
      <w:r w:rsidR="00FF59FD">
        <w:rPr>
          <w:rFonts w:asciiTheme="majorBidi" w:hAnsiTheme="majorBidi" w:hint="cs"/>
          <w:sz w:val="30"/>
          <w:szCs w:val="30"/>
          <w:cs/>
        </w:rPr>
        <w:t>เครดิตภายนอก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ที่มีการเผยแพร่</w:t>
      </w:r>
      <w:r w:rsidR="002D2385"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="002D2385"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</w:t>
      </w:r>
      <w:r w:rsidR="001B0378">
        <w:rPr>
          <w:rFonts w:asciiTheme="majorBidi" w:hAnsiTheme="majorBidi" w:cstheme="majorBidi"/>
          <w:sz w:val="30"/>
          <w:szCs w:val="30"/>
        </w:rPr>
        <w:br/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ด้านเครดิตต่ำเมื่อความเสี่ยงจากการผิดนัดชำระหนี้อยู่ในระดับต่ำ และ</w:t>
      </w:r>
      <w:r w:rsidR="002D2385"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</w:t>
      </w:r>
      <w:r w:rsidR="001B0378">
        <w:rPr>
          <w:rFonts w:asciiTheme="majorBidi" w:hAnsiTheme="majorBidi" w:cstheme="majorBidi"/>
          <w:sz w:val="30"/>
          <w:szCs w:val="30"/>
        </w:rPr>
        <w:br/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ทางการเงินที่จะปฏิบัติตามภาระผูกพันตามสัญญาได้</w:t>
      </w:r>
    </w:p>
    <w:p w14:paraId="22A48256" w14:textId="1C28ED0B" w:rsidR="00026ED0" w:rsidRPr="00400E7C" w:rsidRDefault="00026ED0" w:rsidP="008B3B98">
      <w:pPr>
        <w:tabs>
          <w:tab w:val="clear" w:pos="454"/>
        </w:tabs>
        <w:spacing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EBE67" w14:textId="7842A8F0" w:rsidR="00026ED0" w:rsidRDefault="00BD2EBC" w:rsidP="008B3B98">
      <w:pPr>
        <w:tabs>
          <w:tab w:val="clear" w:pos="454"/>
        </w:tabs>
        <w:spacing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="00026ED0"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</w:t>
      </w: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>บริษัทมีการทบทวน</w:t>
      </w:r>
      <w:r w:rsidR="001B0378">
        <w:rPr>
          <w:rFonts w:asciiTheme="majorBidi" w:hAnsiTheme="majorBidi" w:cstheme="majorBidi"/>
          <w:sz w:val="30"/>
          <w:szCs w:val="30"/>
        </w:rPr>
        <w:br/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>การเปลี่ยนแปลงของผลตอบแทนในหุ้นกู้</w:t>
      </w:r>
      <w:r w:rsidR="00DB184B" w:rsidRPr="003153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>หากสามารถหาได้ ประกอบกับข่าวที่มีการเผยแพร่และข้อมูล</w:t>
      </w:r>
      <w:r w:rsidR="001B0378">
        <w:rPr>
          <w:rFonts w:asciiTheme="majorBidi" w:hAnsiTheme="majorBidi" w:cstheme="majorBidi"/>
          <w:sz w:val="30"/>
          <w:szCs w:val="30"/>
        </w:rPr>
        <w:br/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 xml:space="preserve">การกำกับดูแลของหน่วยงานกำกับดูแลของลูกหนี้ </w:t>
      </w:r>
    </w:p>
    <w:p w14:paraId="4CF95A7E" w14:textId="2B41C391" w:rsidR="00490A98" w:rsidRDefault="00490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E3330E" w14:textId="1E3406E6" w:rsidR="004C62F1" w:rsidRPr="0031530F" w:rsidRDefault="0005192D" w:rsidP="00FF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</w:rPr>
        <w:t>(</w:t>
      </w:r>
      <w:r w:rsidR="00047EE0" w:rsidRPr="0031530F">
        <w:rPr>
          <w:rFonts w:asciiTheme="majorBidi" w:hAnsiTheme="majorBidi" w:cstheme="majorBidi"/>
          <w:sz w:val="30"/>
          <w:szCs w:val="30"/>
          <w:cs/>
        </w:rPr>
        <w:t>ข</w:t>
      </w:r>
      <w:r w:rsidRPr="0031530F">
        <w:rPr>
          <w:rFonts w:asciiTheme="majorBidi" w:hAnsiTheme="majorBidi" w:cstheme="majorBidi"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sz w:val="30"/>
          <w:szCs w:val="30"/>
        </w:rPr>
        <w:t>1</w:t>
      </w:r>
      <w:r w:rsidRPr="0031530F">
        <w:rPr>
          <w:rFonts w:asciiTheme="majorBidi" w:hAnsiTheme="majorBidi" w:cstheme="majorBidi"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sz w:val="30"/>
          <w:szCs w:val="30"/>
        </w:rPr>
        <w:t>2</w:t>
      </w:r>
      <w:r w:rsidRPr="0031530F">
        <w:rPr>
          <w:rFonts w:asciiTheme="majorBidi" w:hAnsiTheme="majorBidi" w:cstheme="majorBidi"/>
          <w:sz w:val="30"/>
          <w:szCs w:val="30"/>
        </w:rPr>
        <w:t xml:space="preserve">) </w:t>
      </w:r>
      <w:r w:rsidRPr="0031530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2F079B45" w14:textId="755FEC36" w:rsidR="0096210B" w:rsidRPr="0031530F" w:rsidRDefault="0096210B" w:rsidP="00AF090D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</w:t>
      </w:r>
      <w:r w:rsidR="002A1AE1"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  <w:lang w:bidi="th-TH"/>
        </w:rPr>
        <w:t>บริษัทที่เกิดจากเงินสดและรายการเทียบเท่าเงินสด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="002A1AE1"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บริษัทพิจารณาว่ามีความเสี่ยงด้านเครดิตต่ำ</w:t>
      </w:r>
    </w:p>
    <w:p w14:paraId="0902AEA0" w14:textId="2F0CBA35" w:rsidR="00EE237F" w:rsidRPr="00400E7C" w:rsidRDefault="00EE237F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9D4CFAF" w14:textId="5DA8C80E" w:rsidR="00EE237F" w:rsidRPr="0031530F" w:rsidRDefault="002615FE" w:rsidP="00FF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20222" w:rsidRPr="0031530F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1530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1530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FE57E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 </w:t>
      </w:r>
      <w:r w:rsidRPr="0031530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05B18658" w14:textId="56EF0363" w:rsidR="00BD20E0" w:rsidRDefault="005C398F" w:rsidP="00FE5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BD20E0" w:rsidRPr="0031530F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BD20E0" w:rsidRPr="0031530F">
        <w:rPr>
          <w:rFonts w:asciiTheme="majorBidi" w:hAnsiTheme="majorBidi" w:cstheme="majorBidi"/>
          <w:sz w:val="30"/>
          <w:szCs w:val="30"/>
          <w:cs/>
        </w:rPr>
        <w:t>บริษัท และลดผลกระทบจากความผันผวนในกระแสเงินสด</w:t>
      </w:r>
      <w:r w:rsidR="00BD20E0" w:rsidRPr="004347E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BA196C" w14:textId="67D29327" w:rsidR="00FF05D3" w:rsidRPr="00400E7C" w:rsidRDefault="00FF05D3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8E4F33" w14:textId="37D1E87F" w:rsidR="000F0254" w:rsidRPr="0031530F" w:rsidRDefault="000F0254" w:rsidP="00FE5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AD117EC" w14:textId="128F6CAA" w:rsidR="00E16EE0" w:rsidRPr="00D74DE3" w:rsidRDefault="00E16EE0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2"/>
        <w:gridCol w:w="1078"/>
        <w:gridCol w:w="272"/>
        <w:gridCol w:w="1168"/>
        <w:gridCol w:w="236"/>
        <w:gridCol w:w="1024"/>
        <w:gridCol w:w="263"/>
        <w:gridCol w:w="1087"/>
      </w:tblGrid>
      <w:tr w:rsidR="00E16EE0" w:rsidRPr="0031530F" w14:paraId="557A6CFF" w14:textId="77777777" w:rsidTr="00400E7C">
        <w:trPr>
          <w:tblHeader/>
        </w:trPr>
        <w:tc>
          <w:tcPr>
            <w:tcW w:w="2250" w:type="dxa"/>
          </w:tcPr>
          <w:p w14:paraId="2B44DC9E" w14:textId="77777777" w:rsidR="00E16EE0" w:rsidRPr="0031530F" w:rsidRDefault="00E16E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8" w:type="dxa"/>
            <w:gridSpan w:val="9"/>
          </w:tcPr>
          <w:p w14:paraId="0BD069E0" w14:textId="77777777" w:rsidR="00E16EE0" w:rsidRPr="0031530F" w:rsidRDefault="00E16EE0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5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16EE0" w:rsidRPr="0031530F" w14:paraId="125F05E6" w14:textId="77777777" w:rsidTr="00400E7C">
        <w:trPr>
          <w:tblHeader/>
        </w:trPr>
        <w:tc>
          <w:tcPr>
            <w:tcW w:w="2250" w:type="dxa"/>
            <w:hideMark/>
          </w:tcPr>
          <w:p w14:paraId="54B45C6F" w14:textId="77777777" w:rsidR="00E16EE0" w:rsidRPr="0031530F" w:rsidRDefault="00E16E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64AFA73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76C560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6" w:type="dxa"/>
            <w:gridSpan w:val="7"/>
            <w:vAlign w:val="bottom"/>
            <w:hideMark/>
          </w:tcPr>
          <w:p w14:paraId="587EC52C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16EE0" w:rsidRPr="0031530F" w14:paraId="0DAAE57A" w14:textId="77777777" w:rsidTr="00400E7C">
        <w:trPr>
          <w:tblHeader/>
        </w:trPr>
        <w:tc>
          <w:tcPr>
            <w:tcW w:w="2250" w:type="dxa"/>
            <w:vAlign w:val="bottom"/>
            <w:hideMark/>
          </w:tcPr>
          <w:p w14:paraId="62720505" w14:textId="77777777" w:rsidR="00E16EE0" w:rsidRPr="0031530F" w:rsidRDefault="00E16E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4B37810F" w14:textId="77777777" w:rsidR="00E16EE0" w:rsidRPr="0031530F" w:rsidRDefault="00E16E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B5EFA09" w14:textId="77777777" w:rsidR="00E16EE0" w:rsidRPr="0031530F" w:rsidRDefault="00E16EE0" w:rsidP="00400E7C">
            <w:pPr>
              <w:tabs>
                <w:tab w:val="clear" w:pos="907"/>
                <w:tab w:val="left" w:pos="60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75AB0016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244ECDF6" w14:textId="77777777" w:rsidR="001B0378" w:rsidRDefault="00E16EE0" w:rsidP="001B0378">
            <w:pPr>
              <w:tabs>
                <w:tab w:val="clear" w:pos="680"/>
                <w:tab w:val="left" w:pos="610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3C2F3D82" w14:textId="40CA19DB" w:rsidR="00E16EE0" w:rsidRPr="0031530F" w:rsidRDefault="00E16EE0" w:rsidP="00400E7C">
            <w:pPr>
              <w:tabs>
                <w:tab w:val="clear" w:pos="680"/>
                <w:tab w:val="left" w:pos="610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B578541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67A0176E" w14:textId="0FA4E1A0" w:rsidR="00E16EE0" w:rsidRPr="0031530F" w:rsidRDefault="00E16EE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D72F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3AFCAE1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A06CD25" w14:textId="7D6356F0" w:rsidR="00E16EE0" w:rsidRPr="0031530F" w:rsidRDefault="00E16EE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72F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  <w:vAlign w:val="bottom"/>
          </w:tcPr>
          <w:p w14:paraId="41F8A8C8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7B6FDE2A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16EE0" w:rsidRPr="0031530F" w14:paraId="11FE6C81" w14:textId="77777777" w:rsidTr="00400E7C">
        <w:trPr>
          <w:tblHeader/>
        </w:trPr>
        <w:tc>
          <w:tcPr>
            <w:tcW w:w="2250" w:type="dxa"/>
          </w:tcPr>
          <w:p w14:paraId="7032224E" w14:textId="77777777" w:rsidR="00E16EE0" w:rsidRPr="0031530F" w:rsidRDefault="00E16EE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8" w:type="dxa"/>
            <w:gridSpan w:val="9"/>
            <w:hideMark/>
          </w:tcPr>
          <w:p w14:paraId="4E5AF1E3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53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16EE0" w:rsidRPr="0031530F" w14:paraId="4209475E" w14:textId="77777777" w:rsidTr="00400E7C">
        <w:tc>
          <w:tcPr>
            <w:tcW w:w="2250" w:type="dxa"/>
          </w:tcPr>
          <w:p w14:paraId="68955EF0" w14:textId="42550EF5" w:rsidR="00E16EE0" w:rsidRPr="0031530F" w:rsidRDefault="00E16EE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298" w:type="dxa"/>
            <w:gridSpan w:val="9"/>
          </w:tcPr>
          <w:p w14:paraId="4568015E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B3F4E" w:rsidRPr="0031530F" w14:paraId="787423B7" w14:textId="77777777" w:rsidTr="00400E7C">
        <w:tc>
          <w:tcPr>
            <w:tcW w:w="3150" w:type="dxa"/>
            <w:gridSpan w:val="2"/>
            <w:hideMark/>
          </w:tcPr>
          <w:p w14:paraId="201AC2B9" w14:textId="0BFA66DF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3DACE57C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EC9B51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C0F4107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3E71C6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9F96AA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63DA84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8C2BCDD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1D44BFD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6EE0" w:rsidRPr="0031530F" w14:paraId="0A8A4C5A" w14:textId="77777777" w:rsidTr="00400E7C">
        <w:trPr>
          <w:trHeight w:val="119"/>
        </w:trPr>
        <w:tc>
          <w:tcPr>
            <w:tcW w:w="2250" w:type="dxa"/>
          </w:tcPr>
          <w:p w14:paraId="5A351F3C" w14:textId="77777777" w:rsidR="001B0378" w:rsidRDefault="00E16EE0" w:rsidP="0082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122930">
              <w:rPr>
                <w:rFonts w:ascii="Angsana New" w:hAnsi="Angsana New" w:hint="cs"/>
                <w:sz w:val="30"/>
                <w:szCs w:val="30"/>
                <w:cs/>
              </w:rPr>
              <w:t>การค้าและ</w:t>
            </w:r>
          </w:p>
          <w:p w14:paraId="1A8B1899" w14:textId="7648D3DE" w:rsidR="00E16EE0" w:rsidRPr="0082502A" w:rsidRDefault="001B0378" w:rsidP="0082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22930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82502A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="00E16EE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  <w:shd w:val="clear" w:color="auto" w:fill="FFFFFF" w:themeFill="background1"/>
          </w:tcPr>
          <w:p w14:paraId="048536D5" w14:textId="77777777" w:rsidR="00E16EE0" w:rsidRDefault="00E16EE0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3B5576" w14:textId="3D53F046" w:rsidR="00E16EE0" w:rsidRPr="009C71CA" w:rsidRDefault="009C71CA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</w:t>
            </w:r>
            <w:r w:rsidR="00401C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72" w:type="dxa"/>
          </w:tcPr>
          <w:p w14:paraId="19ACE711" w14:textId="77777777" w:rsidR="00E16EE0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4A6C54" w14:textId="77777777" w:rsidR="00E16EE0" w:rsidRPr="0031530F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DFC7BD1" w14:textId="77777777" w:rsidR="00E16EE0" w:rsidRDefault="00E16EE0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2AB1E7" w14:textId="7C443BE6" w:rsidR="00E16EE0" w:rsidRPr="0031530F" w:rsidRDefault="00B917F2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01C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162,267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AF7A729" w14:textId="77777777" w:rsidR="00E16EE0" w:rsidRPr="0031530F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DE0D8A6" w14:textId="77777777" w:rsidR="00E16EE0" w:rsidRDefault="00E16E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D4AB3B" w14:textId="71920C13" w:rsidR="00E16EE0" w:rsidRPr="0031530F" w:rsidRDefault="00401C0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B9E061" w14:textId="77777777" w:rsidR="00E16EE0" w:rsidRPr="0031530F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DEA48C" w14:textId="77777777" w:rsidR="00401C06" w:rsidRDefault="00401C0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1E372" w14:textId="3AD8526B" w:rsidR="00E16EE0" w:rsidRPr="0031530F" w:rsidRDefault="00401C0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3DF7025" w14:textId="77777777" w:rsidR="00E16EE0" w:rsidRPr="0031530F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EFB6FB0" w14:textId="77777777" w:rsidR="00E16EE0" w:rsidRPr="001B0378" w:rsidRDefault="00E16EE0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DE0C4A" w14:textId="7D6F4798" w:rsidR="00E16EE0" w:rsidRPr="001B0378" w:rsidRDefault="0067023D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3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01C06" w:rsidRPr="001B0378">
              <w:rPr>
                <w:rFonts w:asciiTheme="majorBidi" w:hAnsiTheme="majorBidi" w:cstheme="majorBidi"/>
                <w:sz w:val="30"/>
                <w:szCs w:val="30"/>
              </w:rPr>
              <w:t>162,267</w:t>
            </w:r>
            <w:r w:rsidRPr="001B03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6EE0" w:rsidRPr="0031530F" w14:paraId="0343489C" w14:textId="77777777" w:rsidTr="00400E7C">
        <w:trPr>
          <w:trHeight w:val="119"/>
        </w:trPr>
        <w:tc>
          <w:tcPr>
            <w:tcW w:w="2250" w:type="dxa"/>
          </w:tcPr>
          <w:p w14:paraId="769FC786" w14:textId="77777777" w:rsidR="00E16EE0" w:rsidRPr="0031530F" w:rsidRDefault="00E16E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6AB64DAC" w14:textId="77777777" w:rsidR="00E16EE0" w:rsidRPr="0031530F" w:rsidRDefault="00E16E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0A972BE4" w14:textId="70FF35AD" w:rsidR="00E16EE0" w:rsidRPr="0031530F" w:rsidRDefault="006F2304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E1582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72" w:type="dxa"/>
          </w:tcPr>
          <w:p w14:paraId="647B89E4" w14:textId="77777777" w:rsidR="00E16EE0" w:rsidRPr="0031530F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7B402BF" w14:textId="62F1FD30" w:rsidR="00E16EE0" w:rsidRPr="00F96E40" w:rsidRDefault="006F2304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6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6702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842CE" w:rsidRPr="00F96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200,477</w:t>
            </w:r>
            <w:r w:rsidR="006702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FDA4043" w14:textId="77777777" w:rsidR="00E16EE0" w:rsidRPr="00F96E40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E1A9063" w14:textId="554F0F58" w:rsidR="00E16EE0" w:rsidRPr="00F96E40" w:rsidRDefault="006F23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6E40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  <w:shd w:val="clear" w:color="auto" w:fill="auto"/>
          </w:tcPr>
          <w:p w14:paraId="5C220F03" w14:textId="77777777" w:rsidR="00E16EE0" w:rsidRPr="00F96E40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8EF332A" w14:textId="2729E1C4" w:rsidR="00E16EE0" w:rsidRPr="00F96E40" w:rsidRDefault="006F23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6E40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3" w:type="dxa"/>
            <w:shd w:val="clear" w:color="auto" w:fill="auto"/>
          </w:tcPr>
          <w:p w14:paraId="2B8A9791" w14:textId="77777777" w:rsidR="00E16EE0" w:rsidRPr="00F96E40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30DCB76" w14:textId="63648B7F" w:rsidR="00E16EE0" w:rsidRPr="001B0378" w:rsidRDefault="002C3E10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37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7023D" w:rsidRPr="001B03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42CE" w:rsidRPr="001B0378">
              <w:rPr>
                <w:rFonts w:asciiTheme="majorBidi" w:hAnsiTheme="majorBidi" w:cstheme="majorBidi"/>
                <w:sz w:val="30"/>
                <w:szCs w:val="30"/>
              </w:rPr>
              <w:t>200,477</w:t>
            </w:r>
            <w:r w:rsidR="0067023D" w:rsidRPr="001B03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6EE0" w:rsidRPr="0031530F" w14:paraId="161BB5E7" w14:textId="77777777" w:rsidTr="0048170D">
        <w:trPr>
          <w:trHeight w:val="119"/>
        </w:trPr>
        <w:tc>
          <w:tcPr>
            <w:tcW w:w="2250" w:type="dxa"/>
            <w:hideMark/>
          </w:tcPr>
          <w:p w14:paraId="47453AE0" w14:textId="77777777" w:rsidR="00E16EE0" w:rsidRPr="0031530F" w:rsidRDefault="00E16E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F071AD" w14:textId="41CA5A6D" w:rsidR="00E16EE0" w:rsidRPr="0031530F" w:rsidRDefault="00DE7A12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6F23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7239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272" w:type="dxa"/>
          </w:tcPr>
          <w:p w14:paraId="3445E393" w14:textId="77777777" w:rsidR="00E16EE0" w:rsidRPr="0031530F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8383D30" w14:textId="09732F4F" w:rsidR="00E16EE0" w:rsidRPr="00F96E40" w:rsidRDefault="0067023D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F2304" w:rsidRPr="00F96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12,946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09062E2" w14:textId="77777777" w:rsidR="00E16EE0" w:rsidRPr="00F96E40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E2E4919" w14:textId="6850B9F7" w:rsidR="00E16EE0" w:rsidRPr="00F96E40" w:rsidRDefault="0067023D" w:rsidP="002C3E1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1858">
              <w:rPr>
                <w:rFonts w:asciiTheme="majorBidi" w:hAnsiTheme="majorBidi" w:cstheme="majorBidi"/>
                <w:sz w:val="30"/>
                <w:szCs w:val="30"/>
              </w:rPr>
              <w:t>22,214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B72B7C" w14:textId="77777777" w:rsidR="00E16EE0" w:rsidRPr="00F96E40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E0C00FF" w14:textId="4DF7A28A" w:rsidR="00E16EE0" w:rsidRPr="00F96E40" w:rsidRDefault="0067023D" w:rsidP="00400E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2304" w:rsidRPr="00F96E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1858">
              <w:rPr>
                <w:rFonts w:asciiTheme="majorBidi" w:hAnsiTheme="majorBidi" w:cstheme="majorBidi"/>
                <w:sz w:val="30"/>
                <w:szCs w:val="30"/>
              </w:rPr>
              <w:t>,440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D8F2562" w14:textId="77777777" w:rsidR="00E16EE0" w:rsidRPr="00F96E40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799E60F" w14:textId="2E2FA0CA" w:rsidR="00E16EE0" w:rsidRPr="00400E7C" w:rsidRDefault="0067023D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E10" w:rsidRPr="00400E7C">
              <w:rPr>
                <w:rFonts w:asciiTheme="majorBidi" w:hAnsiTheme="majorBidi" w:cstheme="majorBidi"/>
                <w:sz w:val="30"/>
                <w:szCs w:val="30"/>
              </w:rPr>
              <w:t>36,600</w:t>
            </w:r>
            <w:r w:rsidRPr="00400E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170D" w:rsidRPr="0031530F" w14:paraId="11F5E01F" w14:textId="77777777" w:rsidTr="0048170D">
        <w:trPr>
          <w:trHeight w:val="119"/>
        </w:trPr>
        <w:tc>
          <w:tcPr>
            <w:tcW w:w="2250" w:type="dxa"/>
          </w:tcPr>
          <w:p w14:paraId="401E1A56" w14:textId="77777777" w:rsidR="00E16EE0" w:rsidRPr="0031530F" w:rsidRDefault="00E16E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E530A7" w14:textId="317EB932" w:rsidR="00E16EE0" w:rsidRPr="0031530F" w:rsidRDefault="005307B6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6F23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2" w:type="dxa"/>
            <w:shd w:val="clear" w:color="auto" w:fill="FFFFFF" w:themeFill="background1"/>
          </w:tcPr>
          <w:p w14:paraId="3C886796" w14:textId="77777777" w:rsidR="00E16EE0" w:rsidRPr="0031530F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FAB511" w14:textId="1D6E9B17" w:rsidR="00E16EE0" w:rsidRPr="00F96E40" w:rsidRDefault="0067023D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73B0C" w:rsidRPr="00F96E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375,690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FFFFFF" w:themeFill="background1"/>
          </w:tcPr>
          <w:p w14:paraId="48012345" w14:textId="77777777" w:rsidR="00E16EE0" w:rsidRPr="00F96E40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EB2DC97" w14:textId="4CA639CD" w:rsidR="00E16EE0" w:rsidRPr="00F96E40" w:rsidRDefault="0067023D" w:rsidP="002C3E1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A18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5EC5747B" w14:textId="77777777" w:rsidR="00E16EE0" w:rsidRPr="00F96E40" w:rsidRDefault="00E16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12749D" w14:textId="2D017E7A" w:rsidR="00E16EE0" w:rsidRPr="00F96E40" w:rsidRDefault="0067023D" w:rsidP="00400E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C3E10" w:rsidRPr="00F9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A18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FFFFFF" w:themeFill="background1"/>
          </w:tcPr>
          <w:p w14:paraId="57109462" w14:textId="6A0C38F5" w:rsidR="00E16EE0" w:rsidRPr="00F96E40" w:rsidRDefault="006702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2195C47" w14:textId="2CEC9EBC" w:rsidR="00E16EE0" w:rsidRPr="00F96E40" w:rsidRDefault="0067023D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96E40" w:rsidRPr="00F96E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399,</w:t>
            </w:r>
            <w:r w:rsidR="00F96E40" w:rsidRPr="00F9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8170D" w:rsidRPr="0031530F" w14:paraId="0D7DD595" w14:textId="77777777" w:rsidTr="0048170D">
        <w:trPr>
          <w:trHeight w:hRule="exact" w:val="426"/>
        </w:trPr>
        <w:tc>
          <w:tcPr>
            <w:tcW w:w="2250" w:type="dxa"/>
          </w:tcPr>
          <w:p w14:paraId="4862A3D5" w14:textId="275513BA" w:rsidR="00496A70" w:rsidRPr="0031530F" w:rsidRDefault="00F94E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B340224" w14:textId="77777777" w:rsidR="00496A70" w:rsidRDefault="00496A70" w:rsidP="002C3E1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FFFFFF" w:themeFill="background1"/>
          </w:tcPr>
          <w:p w14:paraId="6542D7CC" w14:textId="77777777" w:rsidR="00496A70" w:rsidRPr="0031530F" w:rsidRDefault="00496A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05D9A34" w14:textId="77777777" w:rsidR="00496A70" w:rsidRPr="00F96E40" w:rsidRDefault="00496A70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shd w:val="clear" w:color="auto" w:fill="FFFFFF" w:themeFill="background1"/>
          </w:tcPr>
          <w:p w14:paraId="31F1A8B7" w14:textId="77777777" w:rsidR="00496A70" w:rsidRPr="00F96E40" w:rsidRDefault="00496A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1EE23692" w14:textId="77777777" w:rsidR="00496A70" w:rsidRPr="00F96E40" w:rsidRDefault="00496A70" w:rsidP="002C3E1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7543A75" w14:textId="77777777" w:rsidR="00496A70" w:rsidRPr="00F96E40" w:rsidRDefault="00496A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55375EB" w14:textId="77777777" w:rsidR="00496A70" w:rsidRPr="00F96E40" w:rsidRDefault="00496A70" w:rsidP="00400E7C">
            <w:pPr>
              <w:pStyle w:val="acctfourfigures"/>
              <w:tabs>
                <w:tab w:val="clear" w:pos="765"/>
                <w:tab w:val="decimal" w:pos="650"/>
                <w:tab w:val="decimal" w:pos="907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FFFFFF" w:themeFill="background1"/>
          </w:tcPr>
          <w:p w14:paraId="0DDF82EE" w14:textId="77777777" w:rsidR="00496A70" w:rsidRPr="00F96E40" w:rsidRDefault="00496A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2AE8DAC" w14:textId="77777777" w:rsidR="00496A70" w:rsidRPr="00F96E40" w:rsidRDefault="00496A70" w:rsidP="00D74DE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3F4E" w:rsidRPr="0031530F" w14:paraId="0C9A1AC1" w14:textId="77777777" w:rsidTr="00400E7C">
        <w:tc>
          <w:tcPr>
            <w:tcW w:w="3150" w:type="dxa"/>
            <w:gridSpan w:val="2"/>
            <w:hideMark/>
          </w:tcPr>
          <w:p w14:paraId="717472A1" w14:textId="073002C4" w:rsidR="00CB3F4E" w:rsidRPr="0031530F" w:rsidRDefault="00CB3F4E" w:rsidP="00400E7C">
            <w:pPr>
              <w:tabs>
                <w:tab w:val="clear" w:pos="907"/>
                <w:tab w:val="decimal" w:pos="708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1B5E87B2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887F39" w14:textId="77777777" w:rsidR="00CB3F4E" w:rsidRPr="0031530F" w:rsidRDefault="00CB3F4E" w:rsidP="00400E7C">
            <w:pPr>
              <w:tabs>
                <w:tab w:val="clear" w:pos="907"/>
                <w:tab w:val="decimal" w:pos="708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3857317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19D1AD6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B69A5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B0B9FC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FDBA042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379FE828" w14:textId="77777777" w:rsidR="00CB3F4E" w:rsidRPr="0031530F" w:rsidRDefault="00CB3F4E" w:rsidP="00D74DE3">
            <w:pPr>
              <w:tabs>
                <w:tab w:val="decimal" w:pos="680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0378" w:rsidRPr="0031530F" w14:paraId="5CD04E8C" w14:textId="77777777" w:rsidTr="00400E7C">
        <w:trPr>
          <w:trHeight w:val="119"/>
        </w:trPr>
        <w:tc>
          <w:tcPr>
            <w:tcW w:w="2250" w:type="dxa"/>
          </w:tcPr>
          <w:p w14:paraId="4A51612F" w14:textId="77777777" w:rsidR="001B0378" w:rsidRDefault="001B0378" w:rsidP="001B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</w:t>
            </w:r>
          </w:p>
          <w:p w14:paraId="1F94E368" w14:textId="6827016B" w:rsidR="001B0378" w:rsidRPr="0031530F" w:rsidRDefault="001B0378" w:rsidP="001B03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00" w:type="dxa"/>
            <w:shd w:val="clear" w:color="auto" w:fill="FFFFFF" w:themeFill="background1"/>
          </w:tcPr>
          <w:p w14:paraId="3992C418" w14:textId="77777777" w:rsidR="001B0378" w:rsidRDefault="001B0378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4D4DD" w14:textId="4E79946D" w:rsidR="001B0378" w:rsidRPr="0031530F" w:rsidRDefault="001B0378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158,732</w:t>
            </w:r>
          </w:p>
        </w:tc>
        <w:tc>
          <w:tcPr>
            <w:tcW w:w="272" w:type="dxa"/>
          </w:tcPr>
          <w:p w14:paraId="3EC6F216" w14:textId="77777777" w:rsidR="001B0378" w:rsidRPr="0031530F" w:rsidRDefault="001B0378" w:rsidP="001B03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7E344E9" w14:textId="77777777" w:rsidR="001B0378" w:rsidRPr="00D04A57" w:rsidRDefault="001B0378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41FAA0" w14:textId="3C9A9AB6" w:rsidR="001B0378" w:rsidRPr="00D04A57" w:rsidRDefault="001B0378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D04A57">
              <w:rPr>
                <w:rFonts w:asciiTheme="majorBidi" w:hAnsiTheme="majorBidi" w:cstheme="majorBidi"/>
                <w:sz w:val="30"/>
                <w:szCs w:val="30"/>
              </w:rPr>
              <w:t>158,732)</w:t>
            </w:r>
          </w:p>
        </w:tc>
        <w:tc>
          <w:tcPr>
            <w:tcW w:w="272" w:type="dxa"/>
            <w:shd w:val="clear" w:color="auto" w:fill="auto"/>
          </w:tcPr>
          <w:p w14:paraId="0B38B4A7" w14:textId="77777777" w:rsidR="001B0378" w:rsidRPr="00D04A57" w:rsidRDefault="001B0378" w:rsidP="001B03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0B53250" w14:textId="77777777" w:rsidR="001B0378" w:rsidRPr="00D04A57" w:rsidRDefault="001B0378" w:rsidP="001B037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772D22" w14:textId="2258131C" w:rsidR="001B0378" w:rsidRPr="00D04A57" w:rsidRDefault="001B0378" w:rsidP="001B037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B2940" w14:textId="77777777" w:rsidR="001B0378" w:rsidRPr="00D04A57" w:rsidRDefault="001B0378" w:rsidP="001B03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C750AE" w14:textId="77777777" w:rsidR="001B0378" w:rsidRPr="00D04A57" w:rsidRDefault="001B0378" w:rsidP="001B037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3A430F" w14:textId="766ED962" w:rsidR="001B0378" w:rsidRPr="00D04A57" w:rsidRDefault="001B0378" w:rsidP="001B037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D2B62E1" w14:textId="77777777" w:rsidR="001B0378" w:rsidRPr="00D04A57" w:rsidRDefault="001B0378" w:rsidP="001B03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691F146" w14:textId="77777777" w:rsidR="001B0378" w:rsidRPr="00D04A57" w:rsidRDefault="001B0378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7D0FB4" w14:textId="74B7DAF0" w:rsidR="001B0378" w:rsidRPr="00D04A57" w:rsidRDefault="001B0378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(158,732)</w:t>
            </w:r>
          </w:p>
        </w:tc>
      </w:tr>
      <w:tr w:rsidR="00991938" w:rsidRPr="0031530F" w14:paraId="397C58B1" w14:textId="77777777" w:rsidTr="00400E7C">
        <w:trPr>
          <w:trHeight w:val="119"/>
        </w:trPr>
        <w:tc>
          <w:tcPr>
            <w:tcW w:w="2250" w:type="dxa"/>
          </w:tcPr>
          <w:p w14:paraId="6D2EFE3A" w14:textId="77777777" w:rsidR="00991938" w:rsidRPr="0031530F" w:rsidRDefault="00991938" w:rsidP="009919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70D4520B" w14:textId="684F40D0" w:rsidR="00991938" w:rsidRPr="0031530F" w:rsidRDefault="00991938" w:rsidP="009919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27DA329F" w14:textId="77777777" w:rsidR="00991938" w:rsidRPr="0031530F" w:rsidRDefault="00991938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5C65B6" w14:textId="0F14B115" w:rsidR="00991938" w:rsidRPr="0031530F" w:rsidRDefault="00991938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272" w:type="dxa"/>
          </w:tcPr>
          <w:p w14:paraId="1FB6B862" w14:textId="77777777" w:rsidR="00991938" w:rsidRPr="0031530F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0CB046B" w14:textId="77777777" w:rsidR="00991938" w:rsidRPr="00D04A57" w:rsidRDefault="00991938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CC4318" w14:textId="0CA7735A" w:rsidR="00991938" w:rsidRPr="00D04A57" w:rsidRDefault="00F31871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91938" w:rsidRPr="00D04A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805,366</w:t>
            </w:r>
            <w:r w:rsidRPr="00D04A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A36D21A" w14:textId="77777777" w:rsidR="00991938" w:rsidRPr="00D04A57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2A99F093" w14:textId="77777777" w:rsidR="00991938" w:rsidRPr="00D04A57" w:rsidRDefault="00991938" w:rsidP="005F7E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26F5E1" w14:textId="6CB659A5" w:rsidR="00991938" w:rsidRPr="00D04A57" w:rsidRDefault="00991938" w:rsidP="005F7E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B388B0" w14:textId="77777777" w:rsidR="00991938" w:rsidRPr="00D04A57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833701" w14:textId="77777777" w:rsidR="00991938" w:rsidRPr="00D04A57" w:rsidRDefault="00991938" w:rsidP="005F7E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8F9A81" w14:textId="56FE9ABD" w:rsidR="00991938" w:rsidRPr="00D04A57" w:rsidRDefault="00991938" w:rsidP="005F7E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7274D82" w14:textId="77777777" w:rsidR="00991938" w:rsidRPr="00D04A57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25BB3EA" w14:textId="77777777" w:rsidR="00991938" w:rsidRPr="00D04A57" w:rsidRDefault="00991938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D55DCC" w14:textId="0B01C879" w:rsidR="00991938" w:rsidRPr="00D04A57" w:rsidRDefault="00F31871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938" w:rsidRPr="00D04A57">
              <w:rPr>
                <w:rFonts w:asciiTheme="majorBidi" w:hAnsiTheme="majorBidi" w:cstheme="majorBidi"/>
                <w:sz w:val="30"/>
                <w:szCs w:val="30"/>
              </w:rPr>
              <w:t>805,366</w:t>
            </w:r>
            <w:r w:rsidRPr="00D04A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2442" w:rsidRPr="0031530F" w14:paraId="47470B49" w14:textId="77777777" w:rsidTr="00400E7C">
        <w:trPr>
          <w:trHeight w:val="119"/>
        </w:trPr>
        <w:tc>
          <w:tcPr>
            <w:tcW w:w="2250" w:type="dxa"/>
            <w:hideMark/>
          </w:tcPr>
          <w:p w14:paraId="0F0117E3" w14:textId="77777777" w:rsidR="00E42442" w:rsidRPr="0031530F" w:rsidRDefault="00E42442" w:rsidP="00E424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FE14AA" w14:textId="2CE43E0D" w:rsidR="00E42442" w:rsidRPr="0031530F" w:rsidRDefault="00972DCD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</w:rPr>
              <w:t>37,558</w:t>
            </w:r>
          </w:p>
        </w:tc>
        <w:tc>
          <w:tcPr>
            <w:tcW w:w="272" w:type="dxa"/>
          </w:tcPr>
          <w:p w14:paraId="296B9640" w14:textId="77777777" w:rsidR="00E42442" w:rsidRPr="0031530F" w:rsidRDefault="00E42442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F6FDC96" w14:textId="3367A109" w:rsidR="00E42442" w:rsidRPr="00D04A57" w:rsidRDefault="00F31871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2442" w:rsidRPr="00D04A57">
              <w:rPr>
                <w:rFonts w:asciiTheme="majorBidi" w:hAnsiTheme="majorBidi" w:cstheme="majorBidi"/>
                <w:sz w:val="30"/>
                <w:szCs w:val="30"/>
              </w:rPr>
              <w:t>13,925</w:t>
            </w:r>
            <w:r w:rsidRPr="00D04A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16E16F9" w14:textId="77777777" w:rsidR="00E42442" w:rsidRPr="00D04A57" w:rsidRDefault="00E42442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77415F1" w14:textId="6DC597BB" w:rsidR="00E42442" w:rsidRPr="00D04A57" w:rsidRDefault="00F31871" w:rsidP="005F7E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1408E" w:rsidRPr="00D04A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E42442" w:rsidRPr="00D04A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408E" w:rsidRPr="00D04A57"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Pr="00D04A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7A7CF7" w14:textId="77777777" w:rsidR="00E42442" w:rsidRPr="00D04A57" w:rsidRDefault="00E42442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518F556" w14:textId="6CBA4546" w:rsidR="00E42442" w:rsidRPr="00D04A57" w:rsidRDefault="00F31871" w:rsidP="00400E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7D88" w:rsidRPr="00D04A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42442" w:rsidRPr="00D04A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7D88" w:rsidRPr="00D04A57">
              <w:rPr>
                <w:rFonts w:asciiTheme="majorBidi" w:hAnsiTheme="majorBidi" w:cstheme="majorBidi"/>
                <w:sz w:val="30"/>
                <w:szCs w:val="30"/>
              </w:rPr>
              <w:t>015</w:t>
            </w:r>
            <w:r w:rsidRPr="00D04A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988A369" w14:textId="77777777" w:rsidR="00E42442" w:rsidRPr="00D04A57" w:rsidRDefault="00E42442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F1AB56" w14:textId="4415B2F2" w:rsidR="00E42442" w:rsidRPr="00D04A57" w:rsidRDefault="00F31871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2442" w:rsidRPr="00D04A57">
              <w:rPr>
                <w:rFonts w:asciiTheme="majorBidi" w:hAnsiTheme="majorBidi" w:cstheme="majorBidi"/>
                <w:sz w:val="30"/>
                <w:szCs w:val="30"/>
              </w:rPr>
              <w:t>42,185</w:t>
            </w:r>
            <w:r w:rsidRPr="00D04A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00E7C" w:rsidRPr="0031530F" w14:paraId="20F4A6CD" w14:textId="77777777" w:rsidTr="00400E7C">
        <w:trPr>
          <w:trHeight w:val="119"/>
        </w:trPr>
        <w:tc>
          <w:tcPr>
            <w:tcW w:w="2250" w:type="dxa"/>
          </w:tcPr>
          <w:p w14:paraId="27331060" w14:textId="77777777" w:rsidR="00070F97" w:rsidRPr="0031530F" w:rsidRDefault="00070F97" w:rsidP="00070F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D07FA94" w14:textId="17CA8862" w:rsidR="00070F97" w:rsidRPr="0031530F" w:rsidRDefault="005F2124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996</w:t>
            </w:r>
            <w:r w:rsidR="009D0695" w:rsidRPr="003153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2" w:type="dxa"/>
            <w:shd w:val="clear" w:color="auto" w:fill="FFFFFF" w:themeFill="background1"/>
          </w:tcPr>
          <w:p w14:paraId="6624F972" w14:textId="77777777" w:rsidR="00070F97" w:rsidRPr="0031530F" w:rsidRDefault="00070F97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3828A05" w14:textId="07E93524" w:rsidR="00070F97" w:rsidRPr="00D04A57" w:rsidRDefault="00F31871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94B22"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="000832B2"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4B22"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023</w:t>
            </w:r>
            <w:r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FFFFFF" w:themeFill="background1"/>
          </w:tcPr>
          <w:p w14:paraId="31F5A21B" w14:textId="77777777" w:rsidR="00070F97" w:rsidRPr="00D04A57" w:rsidRDefault="00070F97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758B9CE" w14:textId="5006218E" w:rsidR="00070F97" w:rsidRPr="00D04A57" w:rsidRDefault="00F31871" w:rsidP="005F7E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87D88"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070F97"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7D88"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  <w:r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61DCDF10" w14:textId="77777777" w:rsidR="00070F97" w:rsidRPr="00D04A57" w:rsidRDefault="00070F97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6650BC" w14:textId="3EEA669F" w:rsidR="00070F97" w:rsidRPr="001B0378" w:rsidRDefault="00F31871" w:rsidP="00400E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3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87D88" w:rsidRPr="001B03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70F97" w:rsidRPr="001B03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7D88" w:rsidRPr="001B03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  <w:r w:rsidRPr="001B03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FFFFFF" w:themeFill="background1"/>
          </w:tcPr>
          <w:p w14:paraId="7D343A06" w14:textId="77777777" w:rsidR="00070F97" w:rsidRPr="00D04A57" w:rsidRDefault="00070F97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A2F097" w14:textId="37C028B1" w:rsidR="00070F97" w:rsidRPr="00D04A57" w:rsidRDefault="00F318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455C7"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1,006</w:t>
            </w:r>
            <w:r w:rsidR="00CF2F98"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455C7"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  <w:r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D22F3D7" w14:textId="77777777" w:rsidR="00C85511" w:rsidRDefault="00C85511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1A0FA" w14:textId="77777777" w:rsidR="00D7706E" w:rsidRDefault="00D770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CA809" w14:textId="77777777" w:rsidR="00D7706E" w:rsidRDefault="00D770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C3391" w14:textId="77777777" w:rsidR="00D7706E" w:rsidRDefault="00D770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4C879" w14:textId="77777777" w:rsidR="00D7706E" w:rsidRDefault="00D770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095AA" w14:textId="77777777" w:rsidR="00D7706E" w:rsidRDefault="00D770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398B9" w14:textId="77777777" w:rsidR="00D7706E" w:rsidRDefault="00D770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3C251B" w14:textId="77777777" w:rsidR="00D7706E" w:rsidRDefault="00D770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D729EF" w14:textId="77777777" w:rsidR="00D7706E" w:rsidRPr="00400E7C" w:rsidRDefault="00D770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2"/>
        <w:gridCol w:w="1078"/>
        <w:gridCol w:w="272"/>
        <w:gridCol w:w="1168"/>
        <w:gridCol w:w="236"/>
        <w:gridCol w:w="1024"/>
        <w:gridCol w:w="263"/>
        <w:gridCol w:w="1087"/>
      </w:tblGrid>
      <w:tr w:rsidR="0087028C" w:rsidRPr="0031530F" w14:paraId="4EEC93E0" w14:textId="77777777" w:rsidTr="00400E7C">
        <w:trPr>
          <w:tblHeader/>
        </w:trPr>
        <w:tc>
          <w:tcPr>
            <w:tcW w:w="2250" w:type="dxa"/>
          </w:tcPr>
          <w:p w14:paraId="644E6D2B" w14:textId="77777777" w:rsidR="0087028C" w:rsidRPr="0031530F" w:rsidRDefault="0087028C" w:rsidP="007343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0" w:type="dxa"/>
            <w:gridSpan w:val="9"/>
          </w:tcPr>
          <w:p w14:paraId="2FBF09ED" w14:textId="45D22D32" w:rsidR="0087028C" w:rsidRPr="0031530F" w:rsidRDefault="0087028C" w:rsidP="007343BD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15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นเฉพาะกิจการ</w:t>
            </w:r>
          </w:p>
        </w:tc>
      </w:tr>
      <w:tr w:rsidR="0087028C" w:rsidRPr="0031530F" w14:paraId="0CEC8500" w14:textId="77777777" w:rsidTr="00400E7C">
        <w:trPr>
          <w:tblHeader/>
        </w:trPr>
        <w:tc>
          <w:tcPr>
            <w:tcW w:w="2250" w:type="dxa"/>
            <w:hideMark/>
          </w:tcPr>
          <w:p w14:paraId="64F1DCDA" w14:textId="77777777" w:rsidR="0087028C" w:rsidRPr="0031530F" w:rsidRDefault="0087028C" w:rsidP="007343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DB2874A" w14:textId="77777777" w:rsidR="0087028C" w:rsidRPr="0031530F" w:rsidRDefault="0087028C" w:rsidP="007343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4FCF188" w14:textId="77777777" w:rsidR="0087028C" w:rsidRPr="0031530F" w:rsidRDefault="0087028C" w:rsidP="007343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8" w:type="dxa"/>
            <w:gridSpan w:val="7"/>
            <w:vAlign w:val="bottom"/>
            <w:hideMark/>
          </w:tcPr>
          <w:p w14:paraId="66CACB77" w14:textId="77777777" w:rsidR="0087028C" w:rsidRPr="0031530F" w:rsidRDefault="0087028C" w:rsidP="007343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B0378" w:rsidRPr="0031530F" w14:paraId="4DD52C61" w14:textId="77777777" w:rsidTr="00400E7C">
        <w:trPr>
          <w:tblHeader/>
        </w:trPr>
        <w:tc>
          <w:tcPr>
            <w:tcW w:w="2250" w:type="dxa"/>
            <w:vAlign w:val="bottom"/>
            <w:hideMark/>
          </w:tcPr>
          <w:p w14:paraId="68B712A3" w14:textId="77777777" w:rsidR="001B0378" w:rsidRPr="0031530F" w:rsidRDefault="001B0378" w:rsidP="001B037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04E5F392" w14:textId="77777777" w:rsidR="001B0378" w:rsidRPr="0031530F" w:rsidRDefault="001B0378" w:rsidP="00400E7C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ED74FFF" w14:textId="2A2689DA" w:rsidR="001B0378" w:rsidRPr="0031530F" w:rsidRDefault="001B0378" w:rsidP="00400E7C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3524D84F" w14:textId="77777777" w:rsidR="001B0378" w:rsidRPr="0031530F" w:rsidRDefault="001B0378" w:rsidP="001B03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618B0D0A" w14:textId="77777777" w:rsidR="001B0378" w:rsidRPr="0031530F" w:rsidRDefault="001B0378" w:rsidP="00400E7C">
            <w:pPr>
              <w:tabs>
                <w:tab w:val="clear" w:pos="680"/>
                <w:tab w:val="left" w:pos="610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E801745" w14:textId="77777777" w:rsidR="001B0378" w:rsidRPr="0031530F" w:rsidRDefault="001B0378" w:rsidP="001B03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0309755B" w14:textId="77777777" w:rsidR="001B0378" w:rsidRPr="0031530F" w:rsidRDefault="001B0378" w:rsidP="001B037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CE7DBE2" w14:textId="77777777" w:rsidR="001B0378" w:rsidRPr="0031530F" w:rsidRDefault="001B0378" w:rsidP="001B03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5EB2CF2" w14:textId="77777777" w:rsidR="001B0378" w:rsidRPr="0031530F" w:rsidRDefault="001B0378" w:rsidP="001B037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  <w:vAlign w:val="bottom"/>
          </w:tcPr>
          <w:p w14:paraId="2A28011A" w14:textId="77777777" w:rsidR="001B0378" w:rsidRPr="0031530F" w:rsidRDefault="001B0378" w:rsidP="001B03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5BBF1D55" w14:textId="77777777" w:rsidR="001B0378" w:rsidRPr="0031530F" w:rsidRDefault="001B0378" w:rsidP="001B03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7028C" w:rsidRPr="0031530F" w14:paraId="4E278C76" w14:textId="77777777" w:rsidTr="00400E7C">
        <w:trPr>
          <w:tblHeader/>
        </w:trPr>
        <w:tc>
          <w:tcPr>
            <w:tcW w:w="2250" w:type="dxa"/>
          </w:tcPr>
          <w:p w14:paraId="061471AA" w14:textId="77777777" w:rsidR="0087028C" w:rsidRPr="0031530F" w:rsidRDefault="0087028C" w:rsidP="007343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hideMark/>
          </w:tcPr>
          <w:p w14:paraId="595933DD" w14:textId="77777777" w:rsidR="0087028C" w:rsidRPr="0031530F" w:rsidRDefault="0087028C" w:rsidP="007343B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53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028C" w:rsidRPr="0031530F" w14:paraId="4AB37B51" w14:textId="77777777" w:rsidTr="00400E7C">
        <w:tc>
          <w:tcPr>
            <w:tcW w:w="2250" w:type="dxa"/>
          </w:tcPr>
          <w:p w14:paraId="5E446946" w14:textId="77777777" w:rsidR="0087028C" w:rsidRPr="0031530F" w:rsidRDefault="0087028C" w:rsidP="007343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300" w:type="dxa"/>
            <w:gridSpan w:val="9"/>
          </w:tcPr>
          <w:p w14:paraId="01879D8A" w14:textId="77777777" w:rsidR="0087028C" w:rsidRPr="0031530F" w:rsidRDefault="0087028C" w:rsidP="007343B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7028C" w:rsidRPr="0031530F" w14:paraId="544BF842" w14:textId="77777777" w:rsidTr="00400E7C">
        <w:tc>
          <w:tcPr>
            <w:tcW w:w="3150" w:type="dxa"/>
            <w:gridSpan w:val="2"/>
            <w:hideMark/>
          </w:tcPr>
          <w:p w14:paraId="628EB781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1822B671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6BDDA15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C64009D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3786E96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74B62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53AEBD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7637516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D8F7A1A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706E" w:rsidRPr="0031530F" w14:paraId="4F452C77" w14:textId="77777777" w:rsidTr="00400E7C">
        <w:trPr>
          <w:trHeight w:val="119"/>
        </w:trPr>
        <w:tc>
          <w:tcPr>
            <w:tcW w:w="2250" w:type="dxa"/>
          </w:tcPr>
          <w:p w14:paraId="3D56B1C6" w14:textId="77777777" w:rsidR="00D7706E" w:rsidRDefault="00D7706E" w:rsidP="00D7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</w:t>
            </w:r>
          </w:p>
          <w:p w14:paraId="20E9DCB6" w14:textId="06F7D2F2" w:rsidR="00D7706E" w:rsidRPr="0082502A" w:rsidRDefault="00D7706E" w:rsidP="00D7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00" w:type="dxa"/>
            <w:shd w:val="clear" w:color="auto" w:fill="FFFFFF" w:themeFill="background1"/>
          </w:tcPr>
          <w:p w14:paraId="43C1E843" w14:textId="77777777" w:rsidR="00D7706E" w:rsidRDefault="00D7706E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9D88E" w14:textId="088725CD" w:rsidR="00D7706E" w:rsidRPr="00400E7C" w:rsidRDefault="00D7706E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158,497</w:t>
            </w:r>
          </w:p>
        </w:tc>
        <w:tc>
          <w:tcPr>
            <w:tcW w:w="272" w:type="dxa"/>
          </w:tcPr>
          <w:p w14:paraId="666042F0" w14:textId="77777777" w:rsidR="00D7706E" w:rsidRPr="0031530F" w:rsidRDefault="00D7706E" w:rsidP="00D77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CFFE428" w14:textId="77777777" w:rsidR="00D7706E" w:rsidRDefault="00D7706E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BBB619" w14:textId="00F8346D" w:rsidR="00D7706E" w:rsidRPr="0031530F" w:rsidRDefault="00D7706E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(158,497)</w:t>
            </w:r>
          </w:p>
        </w:tc>
        <w:tc>
          <w:tcPr>
            <w:tcW w:w="272" w:type="dxa"/>
            <w:shd w:val="clear" w:color="auto" w:fill="auto"/>
          </w:tcPr>
          <w:p w14:paraId="1B45E05C" w14:textId="77777777" w:rsidR="00D7706E" w:rsidRPr="0031530F" w:rsidRDefault="00D7706E" w:rsidP="00D77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A3E8A45" w14:textId="77777777" w:rsidR="00D7706E" w:rsidRDefault="00D7706E" w:rsidP="00D770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CC25B6" w14:textId="0FE0B2F8" w:rsidR="00D7706E" w:rsidRPr="0031530F" w:rsidRDefault="00D7706E" w:rsidP="00D770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F6E57" w14:textId="77777777" w:rsidR="00D7706E" w:rsidRPr="0031530F" w:rsidRDefault="00D7706E" w:rsidP="00D77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5C8D46D" w14:textId="77777777" w:rsidR="00D7706E" w:rsidRDefault="00D7706E" w:rsidP="00D770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A24BF" w14:textId="77777777" w:rsidR="00D7706E" w:rsidRPr="0031530F" w:rsidRDefault="00D7706E" w:rsidP="00D770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2B0BAB4" w14:textId="77777777" w:rsidR="00D7706E" w:rsidRPr="0031530F" w:rsidRDefault="00D7706E" w:rsidP="00D77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2422F1A" w14:textId="77777777" w:rsidR="00D7706E" w:rsidRDefault="00D7706E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F814DD" w14:textId="200A328E" w:rsidR="00D7706E" w:rsidRPr="0031530F" w:rsidRDefault="00D7706E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(158,497)</w:t>
            </w:r>
          </w:p>
        </w:tc>
      </w:tr>
      <w:tr w:rsidR="0087028C" w:rsidRPr="0031530F" w14:paraId="3B8A54F3" w14:textId="77777777" w:rsidTr="00400E7C">
        <w:trPr>
          <w:trHeight w:val="119"/>
        </w:trPr>
        <w:tc>
          <w:tcPr>
            <w:tcW w:w="2250" w:type="dxa"/>
          </w:tcPr>
          <w:p w14:paraId="2BC7AFD4" w14:textId="77777777" w:rsidR="0087028C" w:rsidRPr="0031530F" w:rsidRDefault="0087028C" w:rsidP="00870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26B12B0A" w14:textId="77777777" w:rsidR="0087028C" w:rsidRPr="0031530F" w:rsidRDefault="0087028C" w:rsidP="00870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2A77A11C" w14:textId="77777777" w:rsidR="0087028C" w:rsidRDefault="0087028C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CCDBFF" w14:textId="1830FD71" w:rsidR="0087028C" w:rsidRPr="0031530F" w:rsidRDefault="0087028C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72" w:type="dxa"/>
          </w:tcPr>
          <w:p w14:paraId="4F20BCC6" w14:textId="77777777" w:rsidR="0087028C" w:rsidRPr="0031530F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2D4C907" w14:textId="77777777" w:rsidR="0087028C" w:rsidRDefault="0087028C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F6CA94" w14:textId="285BBFAB" w:rsidR="0087028C" w:rsidRPr="00400E7C" w:rsidRDefault="0087028C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B59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200,477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7C650A7" w14:textId="77777777" w:rsidR="0087028C" w:rsidRPr="00F96E40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3853555" w14:textId="77777777" w:rsidR="0087028C" w:rsidRDefault="0087028C" w:rsidP="0087028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E10FC0B" w14:textId="072DCFB0" w:rsidR="0087028C" w:rsidRPr="00F96E40" w:rsidRDefault="0087028C" w:rsidP="0087028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B59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A228FC" w14:textId="77777777" w:rsidR="0087028C" w:rsidRPr="00F96E40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40B101C" w14:textId="77777777" w:rsidR="0087028C" w:rsidRPr="00F96E40" w:rsidRDefault="0087028C" w:rsidP="0087028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6E40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3" w:type="dxa"/>
            <w:shd w:val="clear" w:color="auto" w:fill="auto"/>
          </w:tcPr>
          <w:p w14:paraId="0775BD5E" w14:textId="77777777" w:rsidR="0087028C" w:rsidRPr="00F96E40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0EBE3C9" w14:textId="77777777" w:rsidR="0087028C" w:rsidRDefault="0087028C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EE85A8" w14:textId="0015D729" w:rsidR="0087028C" w:rsidRPr="00F96E40" w:rsidRDefault="0087028C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5950">
              <w:rPr>
                <w:rFonts w:asciiTheme="majorBidi" w:hAnsiTheme="majorBidi" w:cstheme="majorBidi"/>
                <w:sz w:val="30"/>
                <w:szCs w:val="30"/>
              </w:rPr>
              <w:t>200,477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028C" w:rsidRPr="0031530F" w14:paraId="0A1A506A" w14:textId="77777777" w:rsidTr="0048170D">
        <w:trPr>
          <w:trHeight w:val="119"/>
        </w:trPr>
        <w:tc>
          <w:tcPr>
            <w:tcW w:w="2250" w:type="dxa"/>
            <w:hideMark/>
          </w:tcPr>
          <w:p w14:paraId="44E9BCBA" w14:textId="77777777" w:rsidR="0087028C" w:rsidRPr="0031530F" w:rsidRDefault="0087028C" w:rsidP="00870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FA0C3A" w14:textId="2425BB03" w:rsidR="0087028C" w:rsidRPr="0031530F" w:rsidRDefault="0087028C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28,633</w:t>
            </w:r>
          </w:p>
        </w:tc>
        <w:tc>
          <w:tcPr>
            <w:tcW w:w="272" w:type="dxa"/>
          </w:tcPr>
          <w:p w14:paraId="74B3F30B" w14:textId="77777777" w:rsidR="0087028C" w:rsidRPr="0031530F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67FF55E" w14:textId="283B7F4F" w:rsidR="0087028C" w:rsidRPr="00F96E40" w:rsidRDefault="0087028C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B59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12,021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5F4E11A" w14:textId="77777777" w:rsidR="0087028C" w:rsidRPr="00F96E40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E6C86FF" w14:textId="603D779E" w:rsidR="0087028C" w:rsidRPr="00F96E40" w:rsidRDefault="0087028C" w:rsidP="008702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0B5950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786)</w:t>
            </w:r>
          </w:p>
        </w:tc>
        <w:tc>
          <w:tcPr>
            <w:tcW w:w="236" w:type="dxa"/>
            <w:shd w:val="clear" w:color="auto" w:fill="auto"/>
          </w:tcPr>
          <w:p w14:paraId="2483DBB3" w14:textId="77777777" w:rsidR="0087028C" w:rsidRPr="00F96E40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1902DA1" w14:textId="704232BE" w:rsidR="0087028C" w:rsidRPr="00F96E40" w:rsidRDefault="0087028C" w:rsidP="0087028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6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3335DE4" w14:textId="77777777" w:rsidR="0087028C" w:rsidRPr="00F96E40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4A5DCF4" w14:textId="175D9E9D" w:rsidR="0087028C" w:rsidRPr="00F96E40" w:rsidRDefault="0087028C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5950">
              <w:rPr>
                <w:rFonts w:asciiTheme="majorBidi" w:hAnsiTheme="majorBidi" w:cstheme="majorBidi"/>
                <w:sz w:val="30"/>
                <w:szCs w:val="30"/>
              </w:rPr>
              <w:t>30,807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170D" w:rsidRPr="0031530F" w14:paraId="3C64763A" w14:textId="77777777" w:rsidTr="0048170D">
        <w:trPr>
          <w:trHeight w:val="119"/>
        </w:trPr>
        <w:tc>
          <w:tcPr>
            <w:tcW w:w="2250" w:type="dxa"/>
          </w:tcPr>
          <w:p w14:paraId="2E8BA8D5" w14:textId="77777777" w:rsidR="0087028C" w:rsidRPr="0031530F" w:rsidRDefault="0087028C" w:rsidP="00870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ED8C14E" w14:textId="1D3D72F0" w:rsidR="0087028C" w:rsidRPr="00D7706E" w:rsidRDefault="0087028C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387,130</w:t>
            </w:r>
          </w:p>
        </w:tc>
        <w:tc>
          <w:tcPr>
            <w:tcW w:w="272" w:type="dxa"/>
            <w:shd w:val="clear" w:color="auto" w:fill="FFFFFF" w:themeFill="background1"/>
          </w:tcPr>
          <w:p w14:paraId="1C7CA395" w14:textId="77777777" w:rsidR="0087028C" w:rsidRPr="0031530F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49C4139" w14:textId="18BA29EE" w:rsidR="0087028C" w:rsidRPr="00D7706E" w:rsidRDefault="0087028C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770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(370,995)</w:t>
            </w:r>
          </w:p>
        </w:tc>
        <w:tc>
          <w:tcPr>
            <w:tcW w:w="272" w:type="dxa"/>
            <w:shd w:val="clear" w:color="auto" w:fill="FFFFFF" w:themeFill="background1"/>
          </w:tcPr>
          <w:p w14:paraId="297F2D75" w14:textId="77777777" w:rsidR="0087028C" w:rsidRPr="00F96E40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EFF9DD3" w14:textId="1A0E4DBA" w:rsidR="0087028C" w:rsidRPr="00F96E40" w:rsidRDefault="0087028C" w:rsidP="008702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Pr="000B5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786)</w:t>
            </w:r>
          </w:p>
        </w:tc>
        <w:tc>
          <w:tcPr>
            <w:tcW w:w="236" w:type="dxa"/>
            <w:shd w:val="clear" w:color="auto" w:fill="FFFFFF" w:themeFill="background1"/>
          </w:tcPr>
          <w:p w14:paraId="7F566397" w14:textId="77777777" w:rsidR="0087028C" w:rsidRPr="00F96E40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037A40C" w14:textId="2CC6BB97" w:rsidR="0087028C" w:rsidRPr="0087028C" w:rsidRDefault="0087028C" w:rsidP="0087028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2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FFFFFF" w:themeFill="background1"/>
          </w:tcPr>
          <w:p w14:paraId="619D3481" w14:textId="77777777" w:rsidR="0087028C" w:rsidRPr="00F96E40" w:rsidRDefault="0087028C" w:rsidP="00870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6F41207" w14:textId="316B437C" w:rsidR="0087028C" w:rsidRPr="00F96E40" w:rsidRDefault="0087028C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B5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389,781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8170D" w:rsidRPr="0031530F" w14:paraId="7B53640E" w14:textId="77777777" w:rsidTr="0048170D">
        <w:trPr>
          <w:trHeight w:hRule="exact" w:val="426"/>
        </w:trPr>
        <w:tc>
          <w:tcPr>
            <w:tcW w:w="2250" w:type="dxa"/>
          </w:tcPr>
          <w:p w14:paraId="7518672F" w14:textId="246825BE" w:rsidR="0087028C" w:rsidRPr="0031530F" w:rsidRDefault="00D7706E" w:rsidP="00734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43B674A" w14:textId="77777777" w:rsidR="0087028C" w:rsidRDefault="0087028C" w:rsidP="007343B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FFFFFF" w:themeFill="background1"/>
          </w:tcPr>
          <w:p w14:paraId="35F66D68" w14:textId="77777777" w:rsidR="0087028C" w:rsidRPr="0031530F" w:rsidRDefault="0087028C" w:rsidP="007343B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9CFFB5C" w14:textId="77777777" w:rsidR="0087028C" w:rsidRPr="00F96E40" w:rsidRDefault="0087028C" w:rsidP="007343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shd w:val="clear" w:color="auto" w:fill="FFFFFF" w:themeFill="background1"/>
          </w:tcPr>
          <w:p w14:paraId="4AEAC453" w14:textId="77777777" w:rsidR="0087028C" w:rsidRPr="00F96E40" w:rsidRDefault="0087028C" w:rsidP="007343B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B7A7E11" w14:textId="77777777" w:rsidR="0087028C" w:rsidRPr="00F96E40" w:rsidRDefault="0087028C" w:rsidP="007343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5432AD2" w14:textId="77777777" w:rsidR="0087028C" w:rsidRPr="00F96E40" w:rsidRDefault="0087028C" w:rsidP="007343B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CCE6932" w14:textId="77777777" w:rsidR="0087028C" w:rsidRPr="00F96E40" w:rsidRDefault="0087028C" w:rsidP="007343B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FFFFFF" w:themeFill="background1"/>
          </w:tcPr>
          <w:p w14:paraId="25A671C4" w14:textId="77777777" w:rsidR="0087028C" w:rsidRPr="00F96E40" w:rsidRDefault="0087028C" w:rsidP="007343B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D67346E" w14:textId="77777777" w:rsidR="0087028C" w:rsidRPr="00F96E40" w:rsidRDefault="0087028C" w:rsidP="007343B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7028C" w:rsidRPr="0031530F" w14:paraId="1C628FC0" w14:textId="77777777" w:rsidTr="00400E7C">
        <w:tc>
          <w:tcPr>
            <w:tcW w:w="3150" w:type="dxa"/>
            <w:gridSpan w:val="2"/>
            <w:hideMark/>
          </w:tcPr>
          <w:p w14:paraId="1F2319D2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20A26170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080B87E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5327318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B7637D5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8D799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83CDBD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578BE9A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2434E5DA" w14:textId="77777777" w:rsidR="0087028C" w:rsidRPr="0031530F" w:rsidRDefault="0087028C" w:rsidP="007343BD">
            <w:pPr>
              <w:tabs>
                <w:tab w:val="decimal" w:pos="680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706E" w:rsidRPr="0031530F" w14:paraId="47BD88BA" w14:textId="77777777" w:rsidTr="00400E7C">
        <w:trPr>
          <w:trHeight w:val="119"/>
        </w:trPr>
        <w:tc>
          <w:tcPr>
            <w:tcW w:w="2250" w:type="dxa"/>
          </w:tcPr>
          <w:p w14:paraId="28248F5F" w14:textId="77777777" w:rsidR="00D7706E" w:rsidRDefault="00D7706E" w:rsidP="00D7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</w:t>
            </w:r>
          </w:p>
          <w:p w14:paraId="5EE3C0CF" w14:textId="3A260967" w:rsidR="00D7706E" w:rsidRPr="0031530F" w:rsidRDefault="00D7706E" w:rsidP="00D770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00" w:type="dxa"/>
            <w:shd w:val="clear" w:color="auto" w:fill="FFFFFF" w:themeFill="background1"/>
          </w:tcPr>
          <w:p w14:paraId="20018689" w14:textId="77777777" w:rsidR="00D7706E" w:rsidRDefault="00D7706E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AA57D" w14:textId="64F82DCA" w:rsidR="00D7706E" w:rsidRPr="0031530F" w:rsidRDefault="00D7706E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159,480</w:t>
            </w:r>
          </w:p>
        </w:tc>
        <w:tc>
          <w:tcPr>
            <w:tcW w:w="272" w:type="dxa"/>
          </w:tcPr>
          <w:p w14:paraId="216B8A26" w14:textId="77777777" w:rsidR="00D7706E" w:rsidRPr="0031530F" w:rsidRDefault="00D7706E" w:rsidP="00D77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2CE07BF" w14:textId="77777777" w:rsidR="00D7706E" w:rsidRDefault="00D7706E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6BB770" w14:textId="7592FBAD" w:rsidR="00D7706E" w:rsidRPr="0031530F" w:rsidRDefault="00D7706E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(159,480)</w:t>
            </w:r>
          </w:p>
        </w:tc>
        <w:tc>
          <w:tcPr>
            <w:tcW w:w="272" w:type="dxa"/>
            <w:shd w:val="clear" w:color="auto" w:fill="auto"/>
          </w:tcPr>
          <w:p w14:paraId="50692565" w14:textId="77777777" w:rsidR="00D7706E" w:rsidRPr="0031530F" w:rsidRDefault="00D7706E" w:rsidP="00D77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68713B6" w14:textId="77777777" w:rsidR="00D7706E" w:rsidRDefault="00D7706E" w:rsidP="00D770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C3D563" w14:textId="550BF371" w:rsidR="00D7706E" w:rsidRPr="0031530F" w:rsidRDefault="00D7706E" w:rsidP="00D770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E2CAE" w14:textId="77777777" w:rsidR="00D7706E" w:rsidRPr="0031530F" w:rsidRDefault="00D7706E" w:rsidP="00D77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9BFEF1" w14:textId="77777777" w:rsidR="00D7706E" w:rsidRDefault="00D7706E" w:rsidP="00D770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9E93D0" w14:textId="1C902D48" w:rsidR="00D7706E" w:rsidRPr="0031530F" w:rsidRDefault="00D7706E" w:rsidP="00D770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9974F1" w14:textId="666866CF" w:rsidR="00D7706E" w:rsidRPr="0031530F" w:rsidRDefault="00D7706E" w:rsidP="00D77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366016D" w14:textId="77777777" w:rsidR="00D7706E" w:rsidRDefault="00D7706E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86DC47" w14:textId="2B519AC0" w:rsidR="00D7706E" w:rsidRPr="0031530F" w:rsidRDefault="00D7706E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(159,480)</w:t>
            </w:r>
          </w:p>
        </w:tc>
      </w:tr>
      <w:tr w:rsidR="0036077A" w:rsidRPr="0031530F" w14:paraId="4677DF72" w14:textId="77777777" w:rsidTr="00400E7C">
        <w:trPr>
          <w:trHeight w:val="119"/>
        </w:trPr>
        <w:tc>
          <w:tcPr>
            <w:tcW w:w="2250" w:type="dxa"/>
          </w:tcPr>
          <w:p w14:paraId="4D3327DA" w14:textId="77777777" w:rsidR="0036077A" w:rsidRPr="0031530F" w:rsidRDefault="0036077A" w:rsidP="003607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3E8CBFB2" w14:textId="77777777" w:rsidR="0036077A" w:rsidRPr="0031530F" w:rsidRDefault="0036077A" w:rsidP="003607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42831D63" w14:textId="77777777" w:rsidR="0036077A" w:rsidRDefault="0036077A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4DC16" w14:textId="75686F4F" w:rsidR="0036077A" w:rsidRPr="0031530F" w:rsidRDefault="0036077A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272" w:type="dxa"/>
          </w:tcPr>
          <w:p w14:paraId="2D2C2E28" w14:textId="77777777" w:rsidR="0036077A" w:rsidRPr="0031530F" w:rsidRDefault="0036077A" w:rsidP="0036077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C87EBA9" w14:textId="77777777" w:rsidR="0036077A" w:rsidRDefault="0036077A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7C28C9" w14:textId="2C5AA565" w:rsidR="0036077A" w:rsidRPr="0031530F" w:rsidRDefault="0036077A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153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805,366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3356968" w14:textId="77777777" w:rsidR="0036077A" w:rsidRPr="0031530F" w:rsidRDefault="0036077A" w:rsidP="0036077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3BE7350" w14:textId="77777777" w:rsidR="0036077A" w:rsidRDefault="0036077A" w:rsidP="003607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05ADD5" w14:textId="470C08E7" w:rsidR="0036077A" w:rsidRPr="0031530F" w:rsidRDefault="0036077A" w:rsidP="003607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EA906F" w14:textId="77777777" w:rsidR="0036077A" w:rsidRPr="0031530F" w:rsidRDefault="0036077A" w:rsidP="0036077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25F2CE" w14:textId="77777777" w:rsidR="0036077A" w:rsidRDefault="0036077A" w:rsidP="003607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0602F5" w14:textId="64E0A5E5" w:rsidR="0036077A" w:rsidRPr="0031530F" w:rsidRDefault="0036077A" w:rsidP="003607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AAC6D62" w14:textId="0CDFF687" w:rsidR="0036077A" w:rsidRPr="0031530F" w:rsidRDefault="0036077A" w:rsidP="0036077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2C01668" w14:textId="77777777" w:rsidR="00D7706E" w:rsidRDefault="00D7706E" w:rsidP="00D7706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517810" w14:textId="66BAB354" w:rsidR="0036077A" w:rsidRPr="0031530F" w:rsidRDefault="00D7706E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077A" w:rsidRPr="0031530F">
              <w:rPr>
                <w:rFonts w:asciiTheme="majorBidi" w:hAnsiTheme="majorBidi" w:cstheme="majorBidi"/>
                <w:sz w:val="30"/>
                <w:szCs w:val="30"/>
              </w:rPr>
              <w:t>805,366</w:t>
            </w:r>
            <w:r w:rsidR="003607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2197" w:rsidRPr="0031530F" w14:paraId="24622116" w14:textId="77777777" w:rsidTr="00400E7C">
        <w:trPr>
          <w:trHeight w:val="119"/>
        </w:trPr>
        <w:tc>
          <w:tcPr>
            <w:tcW w:w="2250" w:type="dxa"/>
            <w:hideMark/>
          </w:tcPr>
          <w:p w14:paraId="7FC3E5F6" w14:textId="77777777" w:rsidR="00E82197" w:rsidRPr="0031530F" w:rsidRDefault="00E82197" w:rsidP="00E821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5A0E7F" w14:textId="7D2D81FB" w:rsidR="00E82197" w:rsidRPr="0031530F" w:rsidRDefault="00E82197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</w:rPr>
              <w:t>32,085</w:t>
            </w:r>
          </w:p>
        </w:tc>
        <w:tc>
          <w:tcPr>
            <w:tcW w:w="272" w:type="dxa"/>
          </w:tcPr>
          <w:p w14:paraId="2EEAE8FE" w14:textId="77777777" w:rsidR="00E82197" w:rsidRPr="0031530F" w:rsidRDefault="00E82197" w:rsidP="00E82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4F91D5C" w14:textId="55E070B8" w:rsidR="00E82197" w:rsidRPr="00D04A57" w:rsidRDefault="00E82197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(13,049)</w:t>
            </w:r>
          </w:p>
        </w:tc>
        <w:tc>
          <w:tcPr>
            <w:tcW w:w="272" w:type="dxa"/>
            <w:shd w:val="clear" w:color="auto" w:fill="auto"/>
          </w:tcPr>
          <w:p w14:paraId="63E81807" w14:textId="77777777" w:rsidR="00E82197" w:rsidRPr="00D04A57" w:rsidRDefault="00E82197" w:rsidP="00E82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9EEBAEE" w14:textId="1E512A79" w:rsidR="00E82197" w:rsidRPr="00D04A57" w:rsidRDefault="00E82197" w:rsidP="00E8219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(21,612)</w:t>
            </w:r>
          </w:p>
        </w:tc>
        <w:tc>
          <w:tcPr>
            <w:tcW w:w="236" w:type="dxa"/>
            <w:shd w:val="clear" w:color="auto" w:fill="auto"/>
          </w:tcPr>
          <w:p w14:paraId="36861600" w14:textId="77777777" w:rsidR="00E82197" w:rsidRPr="00D04A57" w:rsidRDefault="00E82197" w:rsidP="00E82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106DA29" w14:textId="68AF095F" w:rsidR="00E82197" w:rsidRPr="00D04A57" w:rsidRDefault="000458AF" w:rsidP="00E821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077A" w:rsidRPr="00D04A57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Pr="00D04A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EEC40C6" w14:textId="179EBD2F" w:rsidR="00E82197" w:rsidRPr="00D04A57" w:rsidRDefault="00E82197" w:rsidP="00E82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7D924C" w14:textId="1445DC36" w:rsidR="00E82197" w:rsidRPr="00400E7C" w:rsidRDefault="00E010F8" w:rsidP="00400E7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sz w:val="30"/>
                <w:szCs w:val="30"/>
              </w:rPr>
              <w:t>(35,</w:t>
            </w:r>
            <w:r w:rsidR="000458AF" w:rsidRPr="00D04A57">
              <w:rPr>
                <w:rFonts w:asciiTheme="majorBidi" w:hAnsiTheme="majorBidi" w:cstheme="majorBidi"/>
                <w:sz w:val="30"/>
                <w:szCs w:val="30"/>
              </w:rPr>
              <w:t>516)</w:t>
            </w:r>
          </w:p>
        </w:tc>
      </w:tr>
      <w:tr w:rsidR="00400E7C" w:rsidRPr="0031530F" w14:paraId="7FFB19CE" w14:textId="77777777" w:rsidTr="00400E7C">
        <w:trPr>
          <w:trHeight w:val="119"/>
        </w:trPr>
        <w:tc>
          <w:tcPr>
            <w:tcW w:w="2250" w:type="dxa"/>
          </w:tcPr>
          <w:p w14:paraId="639C1AAA" w14:textId="77777777" w:rsidR="00E82197" w:rsidRPr="0031530F" w:rsidRDefault="00E82197" w:rsidP="00E821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6B7C525" w14:textId="0B86856A" w:rsidR="00E82197" w:rsidRPr="00D7706E" w:rsidRDefault="002C7A2A" w:rsidP="00400E7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  <w:r w:rsidR="00E82197"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7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2" w:type="dxa"/>
            <w:shd w:val="clear" w:color="auto" w:fill="FFFFFF" w:themeFill="background1"/>
          </w:tcPr>
          <w:p w14:paraId="03131109" w14:textId="77777777" w:rsidR="00E82197" w:rsidRPr="0031530F" w:rsidRDefault="00E82197" w:rsidP="00E82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812BAA" w14:textId="3651888A" w:rsidR="00E82197" w:rsidRPr="0048170D" w:rsidRDefault="00E82197" w:rsidP="00400E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17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25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977</w:t>
            </w:r>
            <w:r w:rsidRPr="004817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45493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895</w:t>
            </w:r>
            <w:r w:rsidRPr="004817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FFFFFF" w:themeFill="background1"/>
          </w:tcPr>
          <w:p w14:paraId="2F74BE60" w14:textId="77777777" w:rsidR="00E82197" w:rsidRPr="00D04A57" w:rsidRDefault="00E82197" w:rsidP="00E82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CB83A66" w14:textId="7B80E8C1" w:rsidR="00E82197" w:rsidRPr="00D04A57" w:rsidRDefault="0036077A" w:rsidP="0036077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A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(21,612)</w:t>
            </w:r>
          </w:p>
        </w:tc>
        <w:tc>
          <w:tcPr>
            <w:tcW w:w="236" w:type="dxa"/>
            <w:shd w:val="clear" w:color="auto" w:fill="FFFFFF" w:themeFill="background1"/>
          </w:tcPr>
          <w:p w14:paraId="32A52682" w14:textId="77777777" w:rsidR="00E82197" w:rsidRPr="00D04A57" w:rsidRDefault="00E82197" w:rsidP="00E82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C31FB3" w14:textId="27CFC46B" w:rsidR="00E82197" w:rsidRPr="00D04A57" w:rsidRDefault="000458AF" w:rsidP="00E821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6077A"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  <w:r w:rsidRPr="00D0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FFFFFF" w:themeFill="background1"/>
          </w:tcPr>
          <w:p w14:paraId="4CA3BAAB" w14:textId="6A5294CC" w:rsidR="00E82197" w:rsidRPr="00D04A57" w:rsidRDefault="00E82197" w:rsidP="00E82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03D0524" w14:textId="6A8A332E" w:rsidR="00E82197" w:rsidRPr="00400E7C" w:rsidRDefault="000458AF" w:rsidP="00E82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(1,000,362)</w:t>
            </w:r>
          </w:p>
        </w:tc>
      </w:tr>
    </w:tbl>
    <w:p w14:paraId="178BABE7" w14:textId="77777777" w:rsidR="0087028C" w:rsidRPr="00400E7C" w:rsidRDefault="0087028C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5925F8B" w14:textId="59E8A2FA" w:rsidR="009E636E" w:rsidRPr="0031530F" w:rsidRDefault="009E636E" w:rsidP="004E2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1530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94E" w:rsidRPr="0031530F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1530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1530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FC354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  <w:r w:rsidR="00E86B8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446DDA27" w14:textId="309BD208" w:rsidR="00930A31" w:rsidRDefault="008E4DA3" w:rsidP="00E8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930A31" w:rsidRPr="0031530F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7F72134C" w14:textId="77777777" w:rsidR="00090CB0" w:rsidRPr="00E86B83" w:rsidRDefault="00090CB0" w:rsidP="0009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3718B7F" w14:textId="513348D6" w:rsidR="00090CB0" w:rsidRPr="00E86B83" w:rsidRDefault="00090CB0" w:rsidP="00090CB0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E86B83">
        <w:rPr>
          <w:rFonts w:asciiTheme="majorBidi" w:hAnsiTheme="majorBidi" w:cstheme="majorBidi"/>
          <w:sz w:val="30"/>
          <w:szCs w:val="30"/>
        </w:rPr>
        <w:t>(</w:t>
      </w:r>
      <w:r w:rsidRPr="00E86B83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E86B83">
        <w:rPr>
          <w:rFonts w:asciiTheme="majorBidi" w:hAnsiTheme="majorBidi" w:cstheme="majorBidi"/>
          <w:sz w:val="30"/>
          <w:szCs w:val="30"/>
        </w:rPr>
        <w:t>.3.</w:t>
      </w:r>
      <w:r w:rsidR="00E86B83" w:rsidRPr="00E86B8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86B83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E86B8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E86B8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760167B7" w14:textId="7CD59A06" w:rsidR="00090CB0" w:rsidRPr="00E86B83" w:rsidRDefault="00090CB0" w:rsidP="00090CB0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846DD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</w:t>
      </w:r>
      <w:r w:rsidRPr="002C5223">
        <w:rPr>
          <w:rFonts w:asciiTheme="majorBidi" w:hAnsiTheme="majorBidi" w:cstheme="majorBidi"/>
          <w:sz w:val="30"/>
          <w:szCs w:val="30"/>
          <w:cs/>
        </w:rPr>
        <w:t>อัตรา</w:t>
      </w:r>
      <w:r w:rsidRPr="003846DD">
        <w:rPr>
          <w:rFonts w:asciiTheme="majorBidi" w:hAnsiTheme="majorBidi" w:cstheme="majorBidi"/>
          <w:spacing w:val="-2"/>
          <w:sz w:val="30"/>
          <w:szCs w:val="30"/>
          <w:cs/>
        </w:rPr>
        <w:t>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E86B83">
        <w:rPr>
          <w:rFonts w:asciiTheme="majorBidi" w:hAnsiTheme="majorBidi" w:cstheme="majorBidi"/>
          <w:sz w:val="30"/>
          <w:szCs w:val="30"/>
        </w:rPr>
        <w:t xml:space="preserve"> </w:t>
      </w:r>
      <w:r w:rsidRPr="00E86B83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</w:t>
      </w:r>
      <w:r w:rsidRPr="002071C4">
        <w:rPr>
          <w:rFonts w:asciiTheme="majorBidi" w:hAnsiTheme="majorBidi" w:cstheme="majorBidi"/>
          <w:spacing w:val="-2"/>
          <w:sz w:val="30"/>
          <w:szCs w:val="30"/>
          <w:cs/>
        </w:rPr>
        <w:t>สดของกลุ่มบริษัท</w:t>
      </w:r>
      <w:r w:rsidRPr="002071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71C4">
        <w:rPr>
          <w:rFonts w:asciiTheme="majorBidi" w:hAnsiTheme="majorBidi" w:cstheme="majorBidi"/>
          <w:spacing w:val="-2"/>
          <w:sz w:val="30"/>
          <w:szCs w:val="30"/>
          <w:cs/>
        </w:rPr>
        <w:t>เนื่องจากตราสารหนี้และเงินกู้ยืม</w:t>
      </w:r>
      <w:r w:rsidRPr="00E86B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71C4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647AC7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F12304" w:rsidRPr="00647AC7">
        <w:rPr>
          <w:rFonts w:asciiTheme="majorBidi" w:hAnsiTheme="majorBidi" w:cstheme="majorBidi"/>
          <w:sz w:val="30"/>
          <w:szCs w:val="30"/>
        </w:rPr>
        <w:t>8</w:t>
      </w:r>
      <w:r w:rsidRPr="00647AC7">
        <w:rPr>
          <w:rFonts w:asciiTheme="majorBidi" w:hAnsiTheme="majorBidi" w:cstheme="majorBidi" w:hint="cs"/>
          <w:sz w:val="30"/>
          <w:szCs w:val="30"/>
          <w:cs/>
        </w:rPr>
        <w:t>)</w:t>
      </w:r>
      <w:r w:rsidR="002C5223" w:rsidRPr="00647AC7">
        <w:rPr>
          <w:rFonts w:asciiTheme="majorBidi" w:hAnsiTheme="majorBidi" w:cstheme="majorBidi"/>
          <w:sz w:val="30"/>
          <w:szCs w:val="30"/>
        </w:rPr>
        <w:t xml:space="preserve"> </w:t>
      </w:r>
      <w:r w:rsidR="002C5223" w:rsidRPr="00647AC7">
        <w:rPr>
          <w:rFonts w:asciiTheme="majorBidi" w:hAnsiTheme="majorBidi" w:cstheme="majorBidi"/>
          <w:spacing w:val="-2"/>
          <w:sz w:val="30"/>
          <w:szCs w:val="30"/>
          <w:cs/>
        </w:rPr>
        <w:t>ส่วนใหญ่</w:t>
      </w:r>
      <w:r w:rsidR="002C5223" w:rsidRPr="002C5223">
        <w:rPr>
          <w:rFonts w:asciiTheme="majorBidi" w:hAnsiTheme="majorBidi" w:cstheme="majorBidi"/>
          <w:spacing w:val="-2"/>
          <w:sz w:val="30"/>
          <w:szCs w:val="30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</w:t>
      </w:r>
      <w:r w:rsidR="00150092">
        <w:rPr>
          <w:rFonts w:asciiTheme="majorBidi" w:hAnsiTheme="majorBidi" w:cstheme="majorBidi"/>
          <w:spacing w:val="-2"/>
          <w:sz w:val="30"/>
          <w:szCs w:val="30"/>
        </w:rPr>
        <w:br/>
      </w:r>
      <w:r w:rsidR="002C5223" w:rsidRPr="002C5223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70EA602A" w14:textId="7A9A177E" w:rsidR="00251D59" w:rsidRPr="0031530F" w:rsidRDefault="00251D5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31530F">
        <w:rPr>
          <w:rFonts w:asciiTheme="majorBidi" w:hAnsiTheme="majorBidi" w:cstheme="majorBidi"/>
          <w:cs/>
        </w:rPr>
        <w:lastRenderedPageBreak/>
        <w:t>การบริหารจัดการทุน</w:t>
      </w:r>
    </w:p>
    <w:p w14:paraId="36096FC2" w14:textId="77777777" w:rsidR="00251D59" w:rsidRPr="00400E7C" w:rsidRDefault="00251D59" w:rsidP="00251D5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3A10A31" w14:textId="6A426BFB" w:rsidR="001A4449" w:rsidRPr="00FF59FD" w:rsidRDefault="001A4449" w:rsidP="006E0F1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59FD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</w:t>
      </w:r>
      <w:r w:rsidR="003222E4">
        <w:rPr>
          <w:rFonts w:asciiTheme="majorBid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="007434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F59FD">
        <w:rPr>
          <w:rFonts w:asciiTheme="majorBidi" w:hAnsiTheme="majorBidi" w:cstheme="majorBidi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61B028D8" w14:textId="77777777" w:rsidR="00FF6FD2" w:rsidRPr="00400E7C" w:rsidRDefault="00FF6FD2" w:rsidP="00400E7C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0DA8CB2" w14:textId="65395F58" w:rsidR="00036B89" w:rsidRPr="00F60356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60356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7B545922" w14:textId="6B632028" w:rsidR="00036B89" w:rsidRPr="00400E7C" w:rsidRDefault="00036B89" w:rsidP="00400E7C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475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1354"/>
        <w:gridCol w:w="238"/>
        <w:gridCol w:w="1286"/>
        <w:gridCol w:w="269"/>
        <w:gridCol w:w="1350"/>
        <w:gridCol w:w="269"/>
        <w:gridCol w:w="1310"/>
      </w:tblGrid>
      <w:tr w:rsidR="00F8279B" w:rsidRPr="00363F03" w14:paraId="0E3C16E1" w14:textId="77777777" w:rsidTr="00B62E31">
        <w:tc>
          <w:tcPr>
            <w:tcW w:w="1675" w:type="pct"/>
          </w:tcPr>
          <w:p w14:paraId="1F858316" w14:textId="77777777" w:rsidR="00E16EE0" w:rsidRPr="00363F03" w:rsidRDefault="00E1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5" w:type="pct"/>
            <w:gridSpan w:val="3"/>
          </w:tcPr>
          <w:p w14:paraId="60029498" w14:textId="75244B2C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E0B6E7F" w14:textId="77777777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14:paraId="779AF1D3" w14:textId="77777777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9B" w:rsidRPr="00363F03" w14:paraId="78D7F934" w14:textId="77777777" w:rsidTr="00B62E31">
        <w:tc>
          <w:tcPr>
            <w:tcW w:w="1675" w:type="pct"/>
            <w:vAlign w:val="bottom"/>
          </w:tcPr>
          <w:p w14:paraId="32466685" w14:textId="15B5997A" w:rsidR="00E16EE0" w:rsidRPr="00363F03" w:rsidRDefault="00E1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741" w:type="pct"/>
          </w:tcPr>
          <w:p w14:paraId="34769B0F" w14:textId="1BC9F065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0AEFF465" w14:textId="38DDEA69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14:paraId="51D7B94F" w14:textId="11447959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BECDFFE" w14:textId="77777777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</w:tcPr>
          <w:p w14:paraId="2959FA60" w14:textId="266B92E5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BE70C50" w14:textId="77777777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pct"/>
          </w:tcPr>
          <w:p w14:paraId="69D0584A" w14:textId="7AB3550A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8279B" w:rsidRPr="00363F03" w14:paraId="324AFB91" w14:textId="77777777" w:rsidTr="00B62E31">
        <w:tc>
          <w:tcPr>
            <w:tcW w:w="1675" w:type="pct"/>
          </w:tcPr>
          <w:p w14:paraId="1080366E" w14:textId="77777777" w:rsidR="00E16EE0" w:rsidRPr="00363F03" w:rsidRDefault="00E1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25" w:type="pct"/>
            <w:gridSpan w:val="7"/>
          </w:tcPr>
          <w:p w14:paraId="21B4DB3A" w14:textId="327F8ED9" w:rsidR="00E16EE0" w:rsidRPr="00363F03" w:rsidRDefault="00E1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279B" w:rsidRPr="00363F03" w14:paraId="4FD6219E" w14:textId="77777777" w:rsidTr="00B62E31">
        <w:tc>
          <w:tcPr>
            <w:tcW w:w="1675" w:type="pct"/>
          </w:tcPr>
          <w:p w14:paraId="497F7475" w14:textId="37306650" w:rsidR="0031530F" w:rsidRPr="00363F03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741" w:type="pct"/>
            <w:tcBorders>
              <w:bottom w:val="nil"/>
            </w:tcBorders>
          </w:tcPr>
          <w:p w14:paraId="6D63B6F9" w14:textId="77777777" w:rsidR="0031530F" w:rsidRPr="00E64B5B" w:rsidRDefault="0031530F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6F69DE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nil"/>
            </w:tcBorders>
          </w:tcPr>
          <w:p w14:paraId="3E3D236B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849B6F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tcBorders>
              <w:bottom w:val="nil"/>
            </w:tcBorders>
          </w:tcPr>
          <w:p w14:paraId="5C4BC9D0" w14:textId="77777777" w:rsidR="0031530F" w:rsidRPr="00E64B5B" w:rsidRDefault="0031530F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8A1E41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nil"/>
            </w:tcBorders>
          </w:tcPr>
          <w:p w14:paraId="39A37BEE" w14:textId="2D2B3381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279B" w:rsidRPr="00363F03" w14:paraId="4166515F" w14:textId="77777777" w:rsidTr="00B62E31">
        <w:tc>
          <w:tcPr>
            <w:tcW w:w="1675" w:type="pct"/>
          </w:tcPr>
          <w:p w14:paraId="178D7441" w14:textId="52181893" w:rsidR="0031530F" w:rsidRPr="00363F03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97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1" w:type="pct"/>
            <w:tcBorders>
              <w:bottom w:val="double" w:sz="4" w:space="0" w:color="auto"/>
            </w:tcBorders>
          </w:tcPr>
          <w:p w14:paraId="57BFA53C" w14:textId="2863C9B1" w:rsidR="0031530F" w:rsidRPr="00E64B5B" w:rsidRDefault="00E64B5B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5,082</w:t>
            </w:r>
          </w:p>
        </w:tc>
        <w:tc>
          <w:tcPr>
            <w:tcW w:w="130" w:type="pct"/>
          </w:tcPr>
          <w:p w14:paraId="6E32D17A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tcBorders>
              <w:bottom w:val="double" w:sz="4" w:space="0" w:color="auto"/>
            </w:tcBorders>
          </w:tcPr>
          <w:p w14:paraId="2E9B17A1" w14:textId="2A9419F2" w:rsidR="0031530F" w:rsidRPr="00E64B5B" w:rsidRDefault="001974CB" w:rsidP="001974C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4B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22,159</w:t>
            </w:r>
          </w:p>
        </w:tc>
        <w:tc>
          <w:tcPr>
            <w:tcW w:w="147" w:type="pct"/>
          </w:tcPr>
          <w:p w14:paraId="0EE63AF5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317076B6" w14:textId="042A9592" w:rsidR="0031530F" w:rsidRPr="00E64B5B" w:rsidRDefault="00E64B5B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4B5B">
              <w:rPr>
                <w:rFonts w:asciiTheme="majorBidi" w:hAnsiTheme="majorBidi" w:cstheme="majorBidi"/>
                <w:sz w:val="30"/>
                <w:szCs w:val="30"/>
              </w:rPr>
              <w:t>5,082</w:t>
            </w:r>
          </w:p>
        </w:tc>
        <w:tc>
          <w:tcPr>
            <w:tcW w:w="147" w:type="pct"/>
          </w:tcPr>
          <w:p w14:paraId="4286F650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7" w:type="pct"/>
            <w:tcBorders>
              <w:bottom w:val="double" w:sz="4" w:space="0" w:color="auto"/>
            </w:tcBorders>
          </w:tcPr>
          <w:p w14:paraId="28B1A07B" w14:textId="0EB42379" w:rsidR="0031530F" w:rsidRPr="00E64B5B" w:rsidRDefault="001974CB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4B5B">
              <w:rPr>
                <w:rFonts w:asciiTheme="majorBidi" w:hAnsiTheme="majorBidi" w:cstheme="majorBidi"/>
                <w:sz w:val="30"/>
                <w:szCs w:val="30"/>
              </w:rPr>
              <w:t>22,159</w:t>
            </w:r>
          </w:p>
        </w:tc>
      </w:tr>
      <w:tr w:rsidR="00F8279B" w:rsidRPr="00363F03" w14:paraId="4B925EF8" w14:textId="77777777" w:rsidTr="00400E7C">
        <w:trPr>
          <w:trHeight w:hRule="exact" w:val="437"/>
        </w:trPr>
        <w:tc>
          <w:tcPr>
            <w:tcW w:w="1675" w:type="pct"/>
          </w:tcPr>
          <w:p w14:paraId="122B2791" w14:textId="77777777" w:rsidR="00AC7B65" w:rsidRPr="00150092" w:rsidRDefault="00AC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25" w:type="pct"/>
            <w:gridSpan w:val="7"/>
          </w:tcPr>
          <w:p w14:paraId="1C999914" w14:textId="77777777" w:rsidR="00AC7B65" w:rsidRPr="00150092" w:rsidRDefault="00AC7B65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2E31" w:rsidRPr="00363F03" w14:paraId="6D76ACA3" w14:textId="77777777" w:rsidTr="00B62E31">
        <w:tc>
          <w:tcPr>
            <w:tcW w:w="1675" w:type="pct"/>
          </w:tcPr>
          <w:p w14:paraId="2018312C" w14:textId="3CE14956" w:rsidR="00B62E31" w:rsidRPr="00363F03" w:rsidRDefault="00B6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3325" w:type="pct"/>
            <w:gridSpan w:val="7"/>
          </w:tcPr>
          <w:p w14:paraId="5B231F5A" w14:textId="77777777" w:rsidR="00B62E31" w:rsidRPr="00E64B5B" w:rsidRDefault="00B62E31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2E31" w:rsidRPr="00363F03" w14:paraId="00761414" w14:textId="3E2DBB49" w:rsidTr="00B62E31">
        <w:tc>
          <w:tcPr>
            <w:tcW w:w="1675" w:type="pct"/>
          </w:tcPr>
          <w:p w14:paraId="626306ED" w14:textId="0DFE04A0" w:rsidR="00B62E31" w:rsidRPr="00AD5AB4" w:rsidRDefault="00B62E31" w:rsidP="0019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lang w:val="en-GB"/>
              </w:rPr>
            </w:pPr>
            <w:r w:rsidRPr="00AD5AB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สัญญาบริการบำรุงรักษาทางยกระดับ</w:t>
            </w:r>
          </w:p>
        </w:tc>
        <w:tc>
          <w:tcPr>
            <w:tcW w:w="741" w:type="pct"/>
          </w:tcPr>
          <w:p w14:paraId="7711C08E" w14:textId="0D306132" w:rsidR="00B62E31" w:rsidRPr="00E64B5B" w:rsidRDefault="00B62E31" w:rsidP="0022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4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F1505E9" w14:textId="77777777" w:rsidR="00B62E31" w:rsidRPr="00E64B5B" w:rsidRDefault="00B62E31" w:rsidP="0019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</w:tcPr>
          <w:p w14:paraId="6490C570" w14:textId="57886421" w:rsidR="00B62E31" w:rsidRPr="00E64B5B" w:rsidRDefault="00B62E31" w:rsidP="00E64B5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4B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14,353</w:t>
            </w:r>
          </w:p>
        </w:tc>
        <w:tc>
          <w:tcPr>
            <w:tcW w:w="147" w:type="pct"/>
          </w:tcPr>
          <w:p w14:paraId="20F33507" w14:textId="77777777" w:rsidR="00B62E31" w:rsidRPr="00E64B5B" w:rsidRDefault="00B62E31" w:rsidP="001974C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</w:tcPr>
          <w:p w14:paraId="2D461121" w14:textId="60D8A320" w:rsidR="00B62E31" w:rsidRPr="001A54B9" w:rsidRDefault="00E10101" w:rsidP="00E1010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4B9">
              <w:rPr>
                <w:rFonts w:asciiTheme="majorBidi" w:hAnsiTheme="majorBidi" w:cstheme="majorBidi"/>
                <w:sz w:val="30"/>
                <w:szCs w:val="30"/>
              </w:rPr>
              <w:t>4,729</w:t>
            </w:r>
          </w:p>
        </w:tc>
        <w:tc>
          <w:tcPr>
            <w:tcW w:w="147" w:type="pct"/>
          </w:tcPr>
          <w:p w14:paraId="740BF2AE" w14:textId="77777777" w:rsidR="00B62E31" w:rsidRPr="00E64B5B" w:rsidRDefault="00B62E31" w:rsidP="001974C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7" w:type="pct"/>
          </w:tcPr>
          <w:p w14:paraId="0C0D9767" w14:textId="2FC1822B" w:rsidR="00B62E31" w:rsidRPr="00E64B5B" w:rsidRDefault="00B62E31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4B5B">
              <w:rPr>
                <w:rFonts w:asciiTheme="majorBidi" w:hAnsiTheme="majorBidi" w:cstheme="majorBidi"/>
                <w:sz w:val="30"/>
                <w:szCs w:val="30"/>
              </w:rPr>
              <w:t>14,353</w:t>
            </w:r>
          </w:p>
        </w:tc>
      </w:tr>
      <w:tr w:rsidR="00B62E31" w:rsidRPr="00363F03" w14:paraId="0A8E7EB5" w14:textId="77777777" w:rsidTr="00B62E31">
        <w:tc>
          <w:tcPr>
            <w:tcW w:w="1675" w:type="pct"/>
          </w:tcPr>
          <w:p w14:paraId="16BD38F0" w14:textId="7D2E05D9" w:rsidR="00B62E31" w:rsidRPr="00363F03" w:rsidRDefault="00B62E31" w:rsidP="0019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รักษา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741" w:type="pct"/>
            <w:tcBorders>
              <w:bottom w:val="nil"/>
            </w:tcBorders>
          </w:tcPr>
          <w:p w14:paraId="1A8E0A6B" w14:textId="7749D1DA" w:rsidR="00B62E31" w:rsidRPr="00E64B5B" w:rsidRDefault="00B62E31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15,193</w:t>
            </w:r>
          </w:p>
        </w:tc>
        <w:tc>
          <w:tcPr>
            <w:tcW w:w="130" w:type="pct"/>
          </w:tcPr>
          <w:p w14:paraId="56326889" w14:textId="77777777" w:rsidR="00B62E31" w:rsidRPr="00E64B5B" w:rsidRDefault="00B62E31" w:rsidP="0019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tcBorders>
              <w:bottom w:val="nil"/>
            </w:tcBorders>
          </w:tcPr>
          <w:p w14:paraId="66E13C6A" w14:textId="26763688" w:rsidR="00B62E31" w:rsidRPr="00E64B5B" w:rsidRDefault="00B62E31" w:rsidP="00E64B5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4B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39,200</w:t>
            </w:r>
          </w:p>
        </w:tc>
        <w:tc>
          <w:tcPr>
            <w:tcW w:w="147" w:type="pct"/>
          </w:tcPr>
          <w:p w14:paraId="69D796E1" w14:textId="77777777" w:rsidR="00B62E31" w:rsidRPr="00E64B5B" w:rsidRDefault="00B62E31" w:rsidP="001974C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bottom w:val="nil"/>
            </w:tcBorders>
          </w:tcPr>
          <w:p w14:paraId="0EC436EB" w14:textId="39755E34" w:rsidR="00B62E31" w:rsidRPr="001A54B9" w:rsidRDefault="00B62E31" w:rsidP="00E64B5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4B9">
              <w:rPr>
                <w:rFonts w:asciiTheme="majorBidi" w:hAnsiTheme="majorBidi" w:cstheme="majorBidi"/>
                <w:sz w:val="30"/>
                <w:szCs w:val="30"/>
              </w:rPr>
              <w:t>15,193</w:t>
            </w:r>
          </w:p>
        </w:tc>
        <w:tc>
          <w:tcPr>
            <w:tcW w:w="147" w:type="pct"/>
          </w:tcPr>
          <w:p w14:paraId="187B8E8B" w14:textId="77777777" w:rsidR="00B62E31" w:rsidRPr="00E64B5B" w:rsidRDefault="00B62E31" w:rsidP="001974C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7" w:type="pct"/>
            <w:tcBorders>
              <w:bottom w:val="nil"/>
            </w:tcBorders>
          </w:tcPr>
          <w:p w14:paraId="743E068F" w14:textId="2DAB81B7" w:rsidR="00B62E31" w:rsidRPr="00E64B5B" w:rsidRDefault="00B62E31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4B5B">
              <w:rPr>
                <w:rFonts w:asciiTheme="majorBidi" w:hAnsiTheme="majorBidi" w:cstheme="majorBidi"/>
                <w:sz w:val="30"/>
                <w:szCs w:val="30"/>
              </w:rPr>
              <w:t>39,200</w:t>
            </w:r>
          </w:p>
        </w:tc>
      </w:tr>
      <w:tr w:rsidR="00F8279B" w:rsidRPr="00363F03" w14:paraId="0501EC05" w14:textId="77777777" w:rsidTr="00B62E31">
        <w:tc>
          <w:tcPr>
            <w:tcW w:w="1675" w:type="pct"/>
          </w:tcPr>
          <w:p w14:paraId="3FEB8606" w14:textId="50890E4D" w:rsidR="001974CB" w:rsidRPr="00363F03" w:rsidRDefault="001974CB" w:rsidP="0019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7DF9C12C" w14:textId="01071D78" w:rsidR="001974CB" w:rsidRPr="00E64B5B" w:rsidRDefault="00222F9B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38,413</w:t>
            </w:r>
          </w:p>
        </w:tc>
        <w:tc>
          <w:tcPr>
            <w:tcW w:w="130" w:type="pct"/>
          </w:tcPr>
          <w:p w14:paraId="7174B45C" w14:textId="77777777" w:rsidR="001974CB" w:rsidRPr="00E64B5B" w:rsidRDefault="001974CB" w:rsidP="0019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25382589" w14:textId="2016D281" w:rsidR="001974CB" w:rsidRPr="00E64B5B" w:rsidRDefault="001974CB" w:rsidP="00E64B5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4B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28,556</w:t>
            </w:r>
          </w:p>
        </w:tc>
        <w:tc>
          <w:tcPr>
            <w:tcW w:w="147" w:type="pct"/>
          </w:tcPr>
          <w:p w14:paraId="7604B2D6" w14:textId="77777777" w:rsidR="001974CB" w:rsidRPr="00E64B5B" w:rsidRDefault="001974CB" w:rsidP="001974C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2D4DB32E" w14:textId="63F37CB7" w:rsidR="001974CB" w:rsidRPr="001A54B9" w:rsidRDefault="00F9581D" w:rsidP="00E64B5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4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222F9B" w:rsidRPr="001A54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54B9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47" w:type="pct"/>
          </w:tcPr>
          <w:p w14:paraId="18DFB3DF" w14:textId="77777777" w:rsidR="001974CB" w:rsidRPr="00E64B5B" w:rsidRDefault="001974CB" w:rsidP="001974C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49816B65" w14:textId="279C1802" w:rsidR="001974CB" w:rsidRPr="00E64B5B" w:rsidRDefault="001974CB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4B5B">
              <w:rPr>
                <w:rFonts w:asciiTheme="majorBidi" w:hAnsiTheme="majorBidi" w:cstheme="majorBidi"/>
                <w:sz w:val="30"/>
                <w:szCs w:val="30"/>
              </w:rPr>
              <w:t>28,556</w:t>
            </w:r>
          </w:p>
        </w:tc>
      </w:tr>
      <w:tr w:rsidR="00F8279B" w:rsidRPr="00363F03" w14:paraId="03D908C7" w14:textId="77777777" w:rsidTr="00B62E31">
        <w:tc>
          <w:tcPr>
            <w:tcW w:w="1675" w:type="pct"/>
            <w:tcBorders>
              <w:bottom w:val="nil"/>
            </w:tcBorders>
          </w:tcPr>
          <w:p w14:paraId="2AE8D01F" w14:textId="6A45C37D" w:rsidR="001974CB" w:rsidRPr="00AC7B65" w:rsidRDefault="001974CB" w:rsidP="001974CB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7B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23236631" w14:textId="67ACA997" w:rsidR="001974CB" w:rsidRPr="00E64B5B" w:rsidRDefault="00222F9B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82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2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130" w:type="pct"/>
            <w:tcBorders>
              <w:bottom w:val="nil"/>
            </w:tcBorders>
          </w:tcPr>
          <w:p w14:paraId="3D91C4FE" w14:textId="686C7077" w:rsidR="001974CB" w:rsidRPr="00E64B5B" w:rsidRDefault="001974CB" w:rsidP="0019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4084FB52" w14:textId="6CF51359" w:rsidR="001974CB" w:rsidRPr="00E64B5B" w:rsidRDefault="00CA491C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1974CB" w:rsidRPr="00E64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8AA4C42" w14:textId="77777777" w:rsidR="001974CB" w:rsidRPr="00E64B5B" w:rsidRDefault="001974CB" w:rsidP="0019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483C6727" w14:textId="1CD2945B" w:rsidR="001974CB" w:rsidRPr="001A54B9" w:rsidRDefault="00961272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222F9B" w:rsidRPr="001A5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5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04E2194" w14:textId="77777777" w:rsidR="001974CB" w:rsidRPr="00E64B5B" w:rsidRDefault="001974CB" w:rsidP="0019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606AFF82" w14:textId="49D204CD" w:rsidR="001974CB" w:rsidRPr="00E64B5B" w:rsidRDefault="00333A6C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1974CB" w:rsidRPr="00E64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</w:tr>
    </w:tbl>
    <w:p w14:paraId="03C9D1E9" w14:textId="54C45F6C" w:rsidR="00024267" w:rsidRPr="00400E7C" w:rsidRDefault="00024267" w:rsidP="008E28C4">
      <w:pPr>
        <w:rPr>
          <w:rFonts w:asciiTheme="majorBidi" w:hAnsiTheme="majorBidi" w:cstheme="majorBidi"/>
          <w:sz w:val="30"/>
          <w:szCs w:val="30"/>
        </w:rPr>
      </w:pPr>
    </w:p>
    <w:p w14:paraId="237072B7" w14:textId="2699BD1A" w:rsidR="00036B89" w:rsidRPr="00F60356" w:rsidRDefault="00775C80" w:rsidP="00BD07D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60356">
        <w:rPr>
          <w:rFonts w:asciiTheme="majorBidi" w:hAnsiTheme="majorBidi" w:cstheme="majorBidi"/>
          <w:cs/>
        </w:rPr>
        <w:t>คดีความ</w:t>
      </w:r>
    </w:p>
    <w:p w14:paraId="2BED9473" w14:textId="2E5A4D8B" w:rsidR="00036B89" w:rsidRPr="00400E7C" w:rsidRDefault="00036B89" w:rsidP="00783280">
      <w:pPr>
        <w:rPr>
          <w:rFonts w:asciiTheme="majorBidi" w:hAnsiTheme="majorBidi" w:cstheme="majorBidi"/>
          <w:sz w:val="30"/>
          <w:szCs w:val="30"/>
        </w:rPr>
      </w:pPr>
    </w:p>
    <w:p w14:paraId="2BACC0E0" w14:textId="73B8D9DF" w:rsidR="00705F57" w:rsidRPr="00222F9B" w:rsidRDefault="00705F57" w:rsidP="00705F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2F9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22F9B">
        <w:rPr>
          <w:rFonts w:asciiTheme="majorBidi" w:hAnsiTheme="majorBidi" w:cstheme="majorBidi"/>
          <w:sz w:val="30"/>
          <w:szCs w:val="30"/>
        </w:rPr>
        <w:t>18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 w:rsidRPr="00222F9B">
        <w:rPr>
          <w:rFonts w:asciiTheme="majorBidi" w:hAnsiTheme="majorBidi" w:cstheme="majorBidi"/>
          <w:sz w:val="30"/>
          <w:szCs w:val="30"/>
        </w:rPr>
        <w:t>2552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Pr="00222F9B">
        <w:rPr>
          <w:rFonts w:asciiTheme="majorBidi" w:hAnsiTheme="majorBidi" w:cstheme="majorBidi"/>
          <w:sz w:val="30"/>
          <w:szCs w:val="30"/>
        </w:rPr>
        <w:t>3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Pr="00222F9B">
        <w:rPr>
          <w:rFonts w:asciiTheme="majorBidi" w:hAnsiTheme="majorBidi" w:cstheme="majorBidi"/>
          <w:sz w:val="30"/>
          <w:szCs w:val="30"/>
        </w:rPr>
        <w:t>22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222F9B">
        <w:rPr>
          <w:rFonts w:asciiTheme="majorBidi" w:hAnsiTheme="majorBidi" w:cstheme="majorBidi"/>
          <w:sz w:val="30"/>
          <w:szCs w:val="30"/>
        </w:rPr>
        <w:t>2552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ถึงวันที่ </w:t>
      </w:r>
      <w:r w:rsidRPr="00222F9B">
        <w:rPr>
          <w:rFonts w:asciiTheme="majorBidi" w:hAnsiTheme="majorBidi" w:cstheme="majorBidi"/>
          <w:sz w:val="30"/>
          <w:szCs w:val="30"/>
        </w:rPr>
        <w:t>21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222F9B">
        <w:rPr>
          <w:rFonts w:asciiTheme="majorBidi" w:hAnsiTheme="majorBidi" w:cstheme="majorBidi"/>
          <w:sz w:val="30"/>
          <w:szCs w:val="30"/>
        </w:rPr>
        <w:t>2557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</w:t>
      </w:r>
      <w:r w:rsidR="00222F9B">
        <w:rPr>
          <w:rFonts w:asciiTheme="majorBidi" w:hAnsiTheme="majorBidi" w:cstheme="majorBidi"/>
          <w:sz w:val="30"/>
          <w:szCs w:val="30"/>
        </w:rPr>
        <w:br/>
      </w:r>
      <w:r w:rsidRPr="00222F9B">
        <w:rPr>
          <w:rFonts w:asciiTheme="majorBidi" w:hAnsiTheme="majorBidi" w:cstheme="majorBidi"/>
          <w:sz w:val="30"/>
          <w:szCs w:val="30"/>
        </w:rPr>
        <w:t>11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222F9B">
        <w:rPr>
          <w:rFonts w:asciiTheme="majorBidi" w:hAnsiTheme="majorBidi" w:cstheme="majorBidi"/>
          <w:sz w:val="30"/>
          <w:szCs w:val="30"/>
        </w:rPr>
        <w:t>2549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และวันที่ </w:t>
      </w:r>
      <w:r w:rsidRPr="00222F9B">
        <w:rPr>
          <w:rFonts w:asciiTheme="majorBidi" w:hAnsiTheme="majorBidi" w:cstheme="majorBidi"/>
          <w:sz w:val="30"/>
          <w:szCs w:val="30"/>
        </w:rPr>
        <w:t>10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222F9B">
        <w:rPr>
          <w:rFonts w:asciiTheme="majorBidi" w:hAnsiTheme="majorBidi" w:cstheme="majorBidi"/>
          <w:sz w:val="30"/>
          <w:szCs w:val="30"/>
        </w:rPr>
        <w:t>2550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Pr="00222F9B">
        <w:rPr>
          <w:rFonts w:asciiTheme="majorBidi" w:hAnsiTheme="majorBidi" w:cstheme="majorBidi"/>
          <w:sz w:val="30"/>
          <w:szCs w:val="30"/>
        </w:rPr>
        <w:t>31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Pr="00222F9B">
        <w:rPr>
          <w:rFonts w:asciiTheme="majorBidi" w:hAnsiTheme="majorBidi" w:cstheme="majorBidi"/>
          <w:sz w:val="30"/>
          <w:szCs w:val="30"/>
        </w:rPr>
        <w:t>3/2550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</w:t>
      </w:r>
    </w:p>
    <w:p w14:paraId="6E5726C7" w14:textId="01539C67" w:rsidR="00705F57" w:rsidRPr="00222F9B" w:rsidRDefault="00705F57" w:rsidP="00705F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9E68583" w14:textId="77777777" w:rsidR="00150092" w:rsidRDefault="00150092" w:rsidP="00705F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7874C" w14:textId="77777777" w:rsidR="00150092" w:rsidRDefault="00150092" w:rsidP="00705F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79183" w14:textId="57EECFD2" w:rsidR="00705F57" w:rsidRDefault="00705F57" w:rsidP="00705F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2F9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22F9B">
        <w:rPr>
          <w:rFonts w:asciiTheme="majorBidi" w:hAnsiTheme="majorBidi" w:cstheme="majorBidi"/>
          <w:sz w:val="30"/>
          <w:szCs w:val="30"/>
        </w:rPr>
        <w:t>21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222F9B">
        <w:rPr>
          <w:rFonts w:asciiTheme="majorBidi" w:hAnsiTheme="majorBidi" w:cstheme="majorBidi"/>
          <w:sz w:val="30"/>
          <w:szCs w:val="30"/>
        </w:rPr>
        <w:t>2566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ศาลปกครองกลางได้ออกหนังสือรับรองว่าคดีถึงที่สุดแล้วในชั้นศาลปกครองสูงสุด</w:t>
      </w:r>
      <w:r w:rsidR="00222F9B">
        <w:rPr>
          <w:rFonts w:asciiTheme="majorBidi" w:hAnsiTheme="majorBidi" w:cstheme="majorBidi"/>
          <w:sz w:val="30"/>
          <w:szCs w:val="30"/>
        </w:rPr>
        <w:br/>
      </w:r>
      <w:r w:rsidRPr="00222F9B">
        <w:rPr>
          <w:rFonts w:asciiTheme="majorBidi" w:hAnsiTheme="majorBidi" w:cstheme="majorBidi" w:hint="cs"/>
          <w:sz w:val="30"/>
          <w:szCs w:val="30"/>
          <w:cs/>
        </w:rPr>
        <w:t>โดยศาลปกครองกลางได้อ่านคำพิพากษาศาลปกครองสูงสุดสูงสุด คดีหมายเลขดำที่ อ.</w:t>
      </w:r>
      <w:r w:rsidRPr="00222F9B">
        <w:rPr>
          <w:rFonts w:asciiTheme="majorBidi" w:hAnsiTheme="majorBidi" w:cstheme="majorBidi"/>
          <w:sz w:val="30"/>
          <w:szCs w:val="30"/>
        </w:rPr>
        <w:t>1187-1188/2558</w:t>
      </w:r>
      <w:r w:rsidR="00222F9B">
        <w:rPr>
          <w:rFonts w:asciiTheme="majorBidi" w:hAnsiTheme="majorBidi" w:cstheme="majorBidi"/>
          <w:sz w:val="30"/>
          <w:szCs w:val="30"/>
        </w:rPr>
        <w:br/>
      </w:r>
      <w:r w:rsidRPr="00222F9B">
        <w:rPr>
          <w:rFonts w:asciiTheme="majorBidi" w:hAnsiTheme="majorBidi" w:cstheme="majorBidi" w:hint="cs"/>
          <w:sz w:val="30"/>
          <w:szCs w:val="30"/>
          <w:cs/>
        </w:rPr>
        <w:t>หมายเลขแดงที่ อ.</w:t>
      </w:r>
      <w:r w:rsidRPr="00222F9B">
        <w:rPr>
          <w:rFonts w:asciiTheme="majorBidi" w:hAnsiTheme="majorBidi" w:cstheme="majorBidi"/>
          <w:sz w:val="30"/>
          <w:szCs w:val="30"/>
        </w:rPr>
        <w:t>85-86/2566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 w:rsidRPr="00222F9B">
        <w:rPr>
          <w:rFonts w:asciiTheme="majorBidi" w:hAnsiTheme="majorBidi" w:cstheme="majorBidi"/>
          <w:sz w:val="30"/>
          <w:szCs w:val="30"/>
        </w:rPr>
        <w:t>24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Pr="00222F9B">
        <w:rPr>
          <w:rFonts w:asciiTheme="majorBidi" w:hAnsiTheme="majorBidi" w:cstheme="majorBidi"/>
          <w:sz w:val="30"/>
          <w:szCs w:val="30"/>
        </w:rPr>
        <w:t>2566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ซึ่งมีคำวินิจฉัยของศาลปกครองสูงสุดว่า</w:t>
      </w:r>
      <w:r w:rsidR="00222F9B">
        <w:rPr>
          <w:rFonts w:asciiTheme="majorBidi" w:hAnsiTheme="majorBidi" w:cstheme="majorBidi"/>
          <w:sz w:val="30"/>
          <w:szCs w:val="30"/>
        </w:rPr>
        <w:br/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มติคณะรัฐมนตรีที่ให้ความเห็นชอบการตกลงทำ </w:t>
      </w:r>
      <w:r w:rsidRPr="00222F9B">
        <w:rPr>
          <w:rFonts w:asciiTheme="majorBidi" w:hAnsiTheme="majorBidi" w:cstheme="majorBidi"/>
          <w:sz w:val="30"/>
          <w:szCs w:val="30"/>
        </w:rPr>
        <w:t>MOA 3/2550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เป็นมติคณะรัฐมนตรีที่ชอบด้วยกฏหมาย</w:t>
      </w:r>
      <w:r w:rsidR="00222F9B">
        <w:rPr>
          <w:rFonts w:asciiTheme="majorBidi" w:hAnsiTheme="majorBidi" w:cstheme="majorBidi"/>
          <w:sz w:val="30"/>
          <w:szCs w:val="30"/>
        </w:rPr>
        <w:br/>
      </w:r>
      <w:r w:rsidRPr="00222F9B">
        <w:rPr>
          <w:rFonts w:asciiTheme="majorBidi" w:hAnsiTheme="majorBidi" w:cstheme="majorBidi" w:hint="cs"/>
          <w:sz w:val="30"/>
          <w:szCs w:val="30"/>
          <w:cs/>
        </w:rPr>
        <w:t>จึงมีคำพิพากษากลับคำพิพากษาศาลปกครองกลาง เป็นให้ยกฟ้องคดีของผู้ฟ้อง ทั้งนี้คำพิพากษาของศาลปกครองสูงสุดนี้ มีผลทำให้ข้อพิพาทเกี่ยวกับความชอบด้วยกฎหมายของมติคณะรัฐมนตรีที่อนุมัติการตกลงทำ</w:t>
      </w:r>
      <w:r w:rsidR="00222F9B">
        <w:rPr>
          <w:rFonts w:asciiTheme="majorBidi" w:hAnsiTheme="majorBidi" w:cstheme="majorBidi"/>
          <w:sz w:val="30"/>
          <w:szCs w:val="30"/>
        </w:rPr>
        <w:br/>
      </w:r>
      <w:r w:rsidRPr="00222F9B">
        <w:rPr>
          <w:rFonts w:asciiTheme="majorBidi" w:hAnsiTheme="majorBidi" w:cstheme="majorBidi"/>
          <w:sz w:val="30"/>
          <w:szCs w:val="30"/>
        </w:rPr>
        <w:t>MOA 3/2550</w:t>
      </w:r>
      <w:r w:rsidRPr="00222F9B">
        <w:rPr>
          <w:rFonts w:asciiTheme="majorBidi" w:hAnsiTheme="majorBidi" w:cstheme="majorBidi" w:hint="cs"/>
          <w:sz w:val="30"/>
          <w:szCs w:val="30"/>
          <w:cs/>
        </w:rPr>
        <w:t xml:space="preserve"> ยุติลง และถึงที่สุดแล้วตามกฎหมาย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624D688" w14:textId="25908B96" w:rsidR="00CD2577" w:rsidRDefault="00CD2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C27C20" w14:textId="4CE8897C" w:rsidR="00CD2577" w:rsidRDefault="00F8279B" w:rsidP="00CD2577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bookmarkStart w:id="1" w:name="_Hlk127882201"/>
      <w:r w:rsidRPr="00846367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298C4774" w14:textId="77777777" w:rsidR="00CD2577" w:rsidRPr="00CD2577" w:rsidRDefault="00CD2577" w:rsidP="00CD2577">
      <w:pPr>
        <w:rPr>
          <w:rFonts w:asciiTheme="majorBidi" w:hAnsiTheme="majorBidi" w:cstheme="majorBidi"/>
          <w:sz w:val="30"/>
          <w:szCs w:val="30"/>
        </w:rPr>
      </w:pPr>
    </w:p>
    <w:p w14:paraId="26393BD9" w14:textId="64C18900" w:rsidR="00F8279B" w:rsidRPr="00BB0B61" w:rsidRDefault="00CD2577" w:rsidP="00CD2577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B0B61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การจัดตั้งบริษัทย่อย</w:t>
      </w:r>
    </w:p>
    <w:p w14:paraId="7C844F6D" w14:textId="4147C660" w:rsidR="001122B8" w:rsidRDefault="001122B8" w:rsidP="006A2E6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2B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122B8">
        <w:rPr>
          <w:rFonts w:asciiTheme="majorBidi" w:hAnsiTheme="majorBidi" w:cstheme="majorBidi"/>
          <w:sz w:val="30"/>
          <w:szCs w:val="30"/>
        </w:rPr>
        <w:t xml:space="preserve">14 </w:t>
      </w:r>
      <w:r w:rsidRPr="001122B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1122B8">
        <w:rPr>
          <w:rFonts w:asciiTheme="majorBidi" w:hAnsiTheme="majorBidi" w:cstheme="majorBidi"/>
          <w:sz w:val="30"/>
          <w:szCs w:val="30"/>
        </w:rPr>
        <w:t xml:space="preserve">2568 </w:t>
      </w:r>
      <w:r w:rsidRPr="001122B8">
        <w:rPr>
          <w:rFonts w:asciiTheme="majorBidi" w:hAnsiTheme="majorBidi" w:cstheme="majorBidi"/>
          <w:sz w:val="30"/>
          <w:szCs w:val="30"/>
          <w:cs/>
        </w:rPr>
        <w:t>บริษัทได้จดทะเบียนจัดตั้งบริษัท แอลฟา ดี เอ็ม เทค จำกัด ซึ่งดำเนินธุรกิจ</w:t>
      </w:r>
      <w:r w:rsidR="001B3D46">
        <w:rPr>
          <w:rFonts w:asciiTheme="majorBidi" w:hAnsiTheme="majorBidi" w:cstheme="majorBidi" w:hint="cs"/>
          <w:sz w:val="30"/>
          <w:szCs w:val="30"/>
          <w:cs/>
        </w:rPr>
        <w:t>หลัก ดังนี้</w:t>
      </w:r>
      <w:r w:rsidR="00C52867" w:rsidRPr="00C52867">
        <w:rPr>
          <w:rFonts w:asciiTheme="majorBidi" w:hAnsiTheme="majorBidi" w:cstheme="majorBidi"/>
          <w:sz w:val="30"/>
          <w:szCs w:val="30"/>
          <w:cs/>
        </w:rPr>
        <w:t>ประกอบธุรกิจการให้บริการระบบการชำระเงินดิจิตัล ระบบการบริหารจัดการจราจรและความปลอดภัย และระบบการบริหารจัดการทรัพย์สิน</w:t>
      </w:r>
      <w:r w:rsidR="006C4FAF">
        <w:rPr>
          <w:rFonts w:asciiTheme="minorBidi" w:hAnsiTheme="minorBidi" w:cs="Cordia New"/>
          <w:color w:val="FF0000"/>
          <w:sz w:val="32"/>
          <w:szCs w:val="32"/>
        </w:rPr>
        <w:t xml:space="preserve"> </w:t>
      </w:r>
      <w:r w:rsidRPr="001122B8">
        <w:rPr>
          <w:rFonts w:asciiTheme="majorBidi" w:hAnsiTheme="majorBidi" w:cstheme="majorBidi"/>
          <w:sz w:val="30"/>
          <w:szCs w:val="30"/>
          <w:cs/>
        </w:rPr>
        <w:t xml:space="preserve">โดยบริษัทดังกล่าว มีทุนจดทะเบียนจำนวน </w:t>
      </w:r>
      <w:r w:rsidRPr="001122B8">
        <w:rPr>
          <w:rFonts w:asciiTheme="majorBidi" w:hAnsiTheme="majorBidi" w:cstheme="majorBidi"/>
          <w:sz w:val="30"/>
          <w:szCs w:val="30"/>
        </w:rPr>
        <w:t xml:space="preserve">100 </w:t>
      </w:r>
      <w:r w:rsidRPr="001122B8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1122B8">
        <w:rPr>
          <w:rFonts w:asciiTheme="majorBidi" w:hAnsiTheme="majorBidi" w:cstheme="majorBidi"/>
          <w:sz w:val="30"/>
          <w:szCs w:val="30"/>
        </w:rPr>
        <w:t xml:space="preserve">10,000,000 </w:t>
      </w:r>
      <w:r w:rsidRPr="001122B8">
        <w:rPr>
          <w:rFonts w:asciiTheme="majorBidi" w:hAnsiTheme="majorBidi" w:cstheme="majorBidi"/>
          <w:sz w:val="30"/>
          <w:szCs w:val="30"/>
          <w:cs/>
        </w:rPr>
        <w:t>หุ้น มูลค่า</w:t>
      </w:r>
      <w:r w:rsidR="006C4FAF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1122B8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1122B8">
        <w:rPr>
          <w:rFonts w:asciiTheme="majorBidi" w:hAnsiTheme="majorBidi" w:cstheme="majorBidi"/>
          <w:sz w:val="30"/>
          <w:szCs w:val="30"/>
        </w:rPr>
        <w:t xml:space="preserve">10 </w:t>
      </w:r>
      <w:r w:rsidRPr="001122B8">
        <w:rPr>
          <w:rFonts w:asciiTheme="majorBidi" w:hAnsiTheme="majorBidi" w:cstheme="majorBidi"/>
          <w:sz w:val="30"/>
          <w:szCs w:val="30"/>
          <w:cs/>
        </w:rPr>
        <w:t xml:space="preserve">บาท) โดยบริษัทมีสัดส่วนการถือหุ้นในบริษัทดังกล่าวร้อยละ </w:t>
      </w:r>
      <w:r w:rsidRPr="001122B8">
        <w:rPr>
          <w:rFonts w:asciiTheme="majorBidi" w:hAnsiTheme="majorBidi" w:cstheme="majorBidi"/>
          <w:sz w:val="30"/>
          <w:szCs w:val="30"/>
        </w:rPr>
        <w:t xml:space="preserve">100 </w:t>
      </w:r>
      <w:r w:rsidRPr="001122B8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1122B8">
        <w:rPr>
          <w:rFonts w:asciiTheme="majorBidi" w:hAnsiTheme="majorBidi" w:cstheme="majorBidi"/>
          <w:sz w:val="30"/>
          <w:szCs w:val="30"/>
        </w:rPr>
        <w:t xml:space="preserve">100 </w:t>
      </w:r>
      <w:r w:rsidRPr="001122B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4287EB1" w14:textId="77777777" w:rsidR="00BB0B61" w:rsidRDefault="00BB0B61" w:rsidP="001122B8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C1ACA4" w14:textId="346F2CB3" w:rsidR="00BB0B61" w:rsidRDefault="00BB0B61" w:rsidP="001122B8">
      <w:pPr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6451BB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การจ่ายเงินปันผล</w:t>
      </w:r>
      <w:r w:rsidR="006451BB" w:rsidRPr="006451B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ประจำปี </w:t>
      </w:r>
      <w:r w:rsidR="006451BB" w:rsidRPr="006451BB">
        <w:rPr>
          <w:rFonts w:asciiTheme="majorBidi" w:hAnsiTheme="majorBidi" w:cstheme="majorBidi"/>
          <w:i/>
          <w:iCs/>
          <w:sz w:val="30"/>
          <w:szCs w:val="30"/>
        </w:rPr>
        <w:t>2567</w:t>
      </w:r>
    </w:p>
    <w:p w14:paraId="686FA80F" w14:textId="45A5E8E0" w:rsidR="00140170" w:rsidRPr="00400E7C" w:rsidRDefault="00140170" w:rsidP="00400E7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0E7C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400E7C">
        <w:rPr>
          <w:rFonts w:asciiTheme="majorBidi" w:hAnsiTheme="majorBidi" w:cstheme="majorBidi"/>
          <w:sz w:val="30"/>
          <w:szCs w:val="30"/>
        </w:rPr>
        <w:t>20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400E7C">
        <w:rPr>
          <w:rFonts w:asciiTheme="majorBidi" w:hAnsiTheme="majorBidi" w:cstheme="majorBidi"/>
          <w:sz w:val="30"/>
          <w:szCs w:val="30"/>
        </w:rPr>
        <w:t>2568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คณะกรรมการได้มีมติเห็นชอบการจัดสรรกำไรเป็นเงินปันผลสำหรับผลการดำเนินงานประจำปี </w:t>
      </w:r>
      <w:r w:rsidRPr="00400E7C">
        <w:rPr>
          <w:rFonts w:asciiTheme="majorBidi" w:hAnsiTheme="majorBidi" w:cstheme="majorBidi"/>
          <w:sz w:val="30"/>
          <w:szCs w:val="30"/>
        </w:rPr>
        <w:t xml:space="preserve">2567 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โดยจ่ายจากกำไรสุทธิในอัตราหุ้นละ </w:t>
      </w:r>
      <w:r w:rsidRPr="00400E7C">
        <w:rPr>
          <w:rFonts w:asciiTheme="majorBidi" w:hAnsiTheme="majorBidi" w:cstheme="majorBidi"/>
          <w:sz w:val="30"/>
          <w:szCs w:val="30"/>
        </w:rPr>
        <w:t>0.76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400E7C">
        <w:rPr>
          <w:rFonts w:asciiTheme="majorBidi" w:hAnsiTheme="majorBidi" w:cstheme="majorBidi"/>
          <w:sz w:val="30"/>
          <w:szCs w:val="30"/>
        </w:rPr>
        <w:t>897.74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 ล้านบาท และจ่ายเงินปันผลจากกำไรสะสมในอัตราหุ้นละ </w:t>
      </w:r>
      <w:r w:rsidRPr="00400E7C">
        <w:rPr>
          <w:rFonts w:asciiTheme="majorBidi" w:hAnsiTheme="majorBidi" w:cstheme="majorBidi"/>
          <w:sz w:val="30"/>
          <w:szCs w:val="30"/>
        </w:rPr>
        <w:t>0.070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Pr="00400E7C">
        <w:rPr>
          <w:rFonts w:asciiTheme="majorBidi" w:hAnsiTheme="majorBidi" w:cstheme="majorBidi"/>
          <w:sz w:val="30"/>
          <w:szCs w:val="30"/>
        </w:rPr>
        <w:t>82.69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ทั้งนี้ในระหว่างปี </w:t>
      </w:r>
      <w:r w:rsidRPr="00400E7C">
        <w:rPr>
          <w:rFonts w:asciiTheme="majorBidi" w:hAnsiTheme="majorBidi" w:cstheme="majorBidi"/>
          <w:sz w:val="30"/>
          <w:szCs w:val="30"/>
        </w:rPr>
        <w:t>2567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 บริษัทได้จ่ายเงินปันผลระหว่างกาลสำหรับผลการดำเนินงานของปี </w:t>
      </w:r>
      <w:r w:rsidRPr="00400E7C">
        <w:rPr>
          <w:rFonts w:asciiTheme="majorBidi" w:hAnsiTheme="majorBidi" w:cstheme="majorBidi"/>
          <w:sz w:val="30"/>
          <w:szCs w:val="30"/>
        </w:rPr>
        <w:t>2567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 ไปแล้ว ในอัตราหุ้นละ </w:t>
      </w:r>
      <w:r w:rsidRPr="00400E7C">
        <w:rPr>
          <w:rFonts w:asciiTheme="majorBidi" w:hAnsiTheme="majorBidi" w:cstheme="majorBidi"/>
          <w:sz w:val="30"/>
          <w:szCs w:val="30"/>
        </w:rPr>
        <w:t xml:space="preserve">0.63 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Pr="00400E7C">
        <w:rPr>
          <w:rFonts w:asciiTheme="majorBidi" w:hAnsiTheme="majorBidi" w:cstheme="majorBidi"/>
          <w:sz w:val="30"/>
          <w:szCs w:val="30"/>
        </w:rPr>
        <w:t xml:space="preserve">744.18 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ล้านบาท ดังนั้น บริษัทจะจ่ายเงินปันส่วนที่เหลือในอัตราหุ้นละ </w:t>
      </w:r>
      <w:r w:rsidRPr="00400E7C">
        <w:rPr>
          <w:rFonts w:asciiTheme="majorBidi" w:hAnsiTheme="majorBidi" w:cstheme="majorBidi"/>
          <w:sz w:val="30"/>
          <w:szCs w:val="30"/>
        </w:rPr>
        <w:t xml:space="preserve">0.20 </w:t>
      </w:r>
      <w:r w:rsidRPr="00400E7C">
        <w:rPr>
          <w:rFonts w:asciiTheme="majorBidi" w:hAnsiTheme="majorBidi" w:cstheme="majorBidi"/>
          <w:sz w:val="30"/>
          <w:szCs w:val="30"/>
          <w:cs/>
        </w:rPr>
        <w:t>บาท</w:t>
      </w:r>
      <w:r w:rsidR="00786E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สำหรับผลการดำเนินงานประจำปี </w:t>
      </w:r>
      <w:r w:rsidRPr="00400E7C">
        <w:rPr>
          <w:rFonts w:asciiTheme="majorBidi" w:hAnsiTheme="majorBidi" w:cstheme="majorBidi"/>
          <w:sz w:val="30"/>
          <w:szCs w:val="30"/>
        </w:rPr>
        <w:t xml:space="preserve">2567 </w:t>
      </w:r>
      <w:r w:rsidRPr="00400E7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400E7C">
        <w:rPr>
          <w:rFonts w:asciiTheme="majorBidi" w:hAnsiTheme="majorBidi" w:cstheme="majorBidi"/>
          <w:sz w:val="30"/>
          <w:szCs w:val="30"/>
        </w:rPr>
        <w:t xml:space="preserve">236.25 </w:t>
      </w:r>
      <w:r w:rsidRPr="00400E7C">
        <w:rPr>
          <w:rFonts w:asciiTheme="majorBidi" w:hAnsiTheme="majorBidi" w:cstheme="majorBidi"/>
          <w:sz w:val="30"/>
          <w:szCs w:val="30"/>
          <w:cs/>
        </w:rPr>
        <w:t>ล้านบาท ทั้งนี้คณะกรรมการบริษัทจะนำเสนอให้ที่ประชุมผู้ถือหุ้น</w:t>
      </w:r>
      <w:r w:rsidR="00970FDD">
        <w:rPr>
          <w:rFonts w:asciiTheme="majorBidi" w:hAnsiTheme="majorBidi" w:cstheme="majorBidi" w:hint="cs"/>
          <w:sz w:val="30"/>
          <w:szCs w:val="30"/>
          <w:cs/>
        </w:rPr>
        <w:t xml:space="preserve">ประจำปี </w:t>
      </w:r>
      <w:r w:rsidR="00970FDD">
        <w:rPr>
          <w:rFonts w:asciiTheme="majorBidi" w:hAnsiTheme="majorBidi" w:cstheme="majorBidi"/>
          <w:sz w:val="30"/>
          <w:szCs w:val="30"/>
        </w:rPr>
        <w:t xml:space="preserve">2568 </w:t>
      </w:r>
      <w:r w:rsidRPr="00400E7C">
        <w:rPr>
          <w:rFonts w:asciiTheme="majorBidi" w:hAnsiTheme="majorBidi" w:cstheme="majorBidi"/>
          <w:sz w:val="30"/>
          <w:szCs w:val="30"/>
          <w:cs/>
        </w:rPr>
        <w:t>พิจารณาอนุมัติต่อไป</w:t>
      </w:r>
    </w:p>
    <w:p w14:paraId="386627AA" w14:textId="77777777" w:rsidR="009541CE" w:rsidRPr="002F1649" w:rsidRDefault="009541CE" w:rsidP="001122B8">
      <w:pPr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A42A1AA" w14:textId="0940A6DE" w:rsidR="00F8279B" w:rsidRDefault="00F82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spacing w:val="-2"/>
          <w:sz w:val="30"/>
          <w:szCs w:val="30"/>
          <w:highlight w:val="yellow"/>
        </w:rPr>
      </w:pPr>
      <w:r>
        <w:rPr>
          <w:rFonts w:ascii="Angsana New" w:eastAsia="SimSun" w:hAnsi="Angsana New"/>
          <w:spacing w:val="-2"/>
          <w:sz w:val="30"/>
          <w:szCs w:val="30"/>
          <w:highlight w:val="yellow"/>
        </w:rPr>
        <w:br w:type="page"/>
      </w:r>
    </w:p>
    <w:p w14:paraId="0C5A59E9" w14:textId="52EEE46D" w:rsidR="00F8279B" w:rsidRPr="00F8279B" w:rsidRDefault="00F8279B" w:rsidP="00F8279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F8279B">
        <w:rPr>
          <w:rFonts w:asciiTheme="majorBidi" w:hAnsiTheme="majorBidi" w:cstheme="majorBidi"/>
          <w:cs/>
        </w:rPr>
        <w:lastRenderedPageBreak/>
        <w:t>การจัดประเภทรายการใหม่</w:t>
      </w:r>
    </w:p>
    <w:p w14:paraId="63657C89" w14:textId="77777777" w:rsidR="00F8279B" w:rsidRPr="00400E7C" w:rsidRDefault="00F8279B" w:rsidP="00F8279B">
      <w:pPr>
        <w:rPr>
          <w:rFonts w:asciiTheme="majorBidi" w:eastAsia="SimSun" w:hAnsiTheme="majorBidi" w:cstheme="majorBidi"/>
          <w:sz w:val="30"/>
          <w:szCs w:val="30"/>
        </w:rPr>
      </w:pPr>
    </w:p>
    <w:p w14:paraId="5DEC161A" w14:textId="140EFBBB" w:rsidR="00F8279B" w:rsidRDefault="00F8279B" w:rsidP="00E46A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F8279B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รายการบางรายการในงบการเงินปี </w:t>
      </w:r>
      <w:r w:rsidRPr="00F8279B">
        <w:rPr>
          <w:rFonts w:asciiTheme="majorBidi" w:hAnsiTheme="majorBidi" w:cstheme="majorBidi"/>
          <w:sz w:val="30"/>
          <w:szCs w:val="30"/>
        </w:rPr>
        <w:t xml:space="preserve">2566 </w:t>
      </w:r>
      <w:r w:rsidRPr="00F8279B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เหมาะสมกับธุรกิจของกลุ่มบริษัทและบริษัทและสอดคล้องกับการนำเสนองบการเงิน</w:t>
      </w:r>
      <w:r w:rsidR="00A80799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8279B">
        <w:rPr>
          <w:rFonts w:asciiTheme="majorBidi" w:hAnsiTheme="majorBidi" w:cstheme="majorBidi"/>
          <w:sz w:val="30"/>
          <w:szCs w:val="30"/>
        </w:rPr>
        <w:t xml:space="preserve"> 2567 </w:t>
      </w:r>
      <w:r w:rsidRPr="00F8279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3FE897A" w14:textId="77777777" w:rsidR="00B96C7A" w:rsidRPr="00400E7C" w:rsidRDefault="00B96C7A" w:rsidP="00F827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right="15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815"/>
        <w:gridCol w:w="165"/>
        <w:gridCol w:w="1712"/>
        <w:gridCol w:w="240"/>
        <w:gridCol w:w="1740"/>
      </w:tblGrid>
      <w:tr w:rsidR="00F8279B" w:rsidRPr="00C177FA" w14:paraId="35E29529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2BD1F" w14:textId="2538DA92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17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17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56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6E2DDE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41A8C7CC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114F1" w14:textId="7C3C7293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D5398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05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CB33B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49D13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ACD0E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93BD2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05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5515AB4B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5B527" w14:textId="1125E28B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35D0E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4F3B9D76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593879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56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85B83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765E76C9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48EC9" w14:textId="0F0E0949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A80799" w:rsidRPr="00C17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68378" w14:textId="0E2EAB18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240" w:lineRule="auto"/>
              <w:ind w:right="1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E7340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F8443B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12,240 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E4727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C7416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12,240 </w:t>
            </w:r>
          </w:p>
        </w:tc>
      </w:tr>
      <w:tr w:rsidR="00F8279B" w:rsidRPr="00C177FA" w14:paraId="602D43CD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FFF488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4D475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15,791 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7582E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EC815" w14:textId="7919BAC5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(12,240)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3EB2A2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7C4FF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3,551 </w:t>
            </w:r>
          </w:p>
        </w:tc>
      </w:tr>
      <w:tr w:rsidR="00F8279B" w:rsidRPr="00C177FA" w14:paraId="593B5D1B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8EEF28" w14:textId="762445DC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A80799" w:rsidRPr="00C17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9A9A5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41,761 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E1029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EB9FA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116,971 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197CB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916C5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158,732 </w:t>
            </w:r>
          </w:p>
        </w:tc>
      </w:tr>
      <w:tr w:rsidR="00F8279B" w:rsidRPr="00C177FA" w14:paraId="2D633B3F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FB0F8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503F8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12,490 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D60DD2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D0B20" w14:textId="6B1F13B8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(12,490)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0C2A9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38A6C9" w14:textId="5270BE7F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ind w:right="177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279B" w:rsidRPr="00C177FA" w14:paraId="6F2E3C8D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E4ABA3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405" w:hanging="240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97E8F" w14:textId="646AF59A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105,78</w:t>
            </w:r>
            <w:r w:rsidR="001600B0" w:rsidRPr="00C177F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8EE79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601461E" w14:textId="2244794D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(104,481)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B9C2D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D36749" w14:textId="6AEBC0FE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1,30</w:t>
            </w:r>
            <w:r w:rsidR="001600B0" w:rsidRPr="00C177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5BDF5062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D5CFAD" w14:textId="661477AC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405" w:hanging="240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D13C3" w14:textId="2F667370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BF99B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EE37A03" w14:textId="5608491B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CA29B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6BBCC" w14:textId="77777777" w:rsidR="00F8279B" w:rsidRPr="00C177FA" w:rsidRDefault="00F8279B" w:rsidP="00DE7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29D8ADC2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1BA030" w14:textId="2DD0A93D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D0A15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38598446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EB50E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17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17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56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4C22A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36F71EFD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4420D" w14:textId="0736B234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6D7A5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05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BB680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5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51302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 w:hanging="105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70AA5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 w:hanging="105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02A63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 w:hanging="105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6C00A2AC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C8FAD" w14:textId="585F18A1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0A96D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5F647226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D85DC" w14:textId="5340CAFA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56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53FFB" w14:textId="77777777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279B" w:rsidRPr="00C177FA" w14:paraId="07AAEB24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C0036" w14:textId="53DE07A2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A80799" w:rsidRPr="00C17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0DA61" w14:textId="530A1FED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240" w:lineRule="auto"/>
              <w:ind w:right="1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68F02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91C6B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11,848 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3DC6F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C6491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11,848 </w:t>
            </w:r>
          </w:p>
        </w:tc>
      </w:tr>
      <w:tr w:rsidR="00F8279B" w:rsidRPr="00C177FA" w14:paraId="61DAA08A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B7D19" w14:textId="6072AADA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B0AB0" w14:textId="2CEB1ED2" w:rsidR="00F8279B" w:rsidRPr="00C177FA" w:rsidRDefault="00F8279B" w:rsidP="00B6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15,063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5DD46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6B061" w14:textId="0228CD6F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(11,848)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094CEE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9428B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3,215 </w:t>
            </w:r>
          </w:p>
        </w:tc>
      </w:tr>
      <w:tr w:rsidR="00F8279B" w:rsidRPr="00C177FA" w14:paraId="50E6BEC1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DCA5E" w14:textId="2A116A1A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931C5" w14:textId="17D04B72" w:rsidR="00F8279B" w:rsidRPr="00B66397" w:rsidRDefault="00F8279B" w:rsidP="00B6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209,632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72032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AD889" w14:textId="725DDB9C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51C65A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35F95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159,632 </w:t>
            </w:r>
          </w:p>
        </w:tc>
      </w:tr>
      <w:tr w:rsidR="00F8279B" w:rsidRPr="00C177FA" w14:paraId="56E56AD8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0D3F8" w14:textId="7920396A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40B379" w14:textId="67753DCA" w:rsidR="00F8279B" w:rsidRPr="00B66397" w:rsidRDefault="00F8279B" w:rsidP="00B6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553,055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215C2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95D10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50,000 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40162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5FB46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603,055 </w:t>
            </w:r>
          </w:p>
        </w:tc>
      </w:tr>
      <w:tr w:rsidR="00F8279B" w:rsidRPr="00C177FA" w14:paraId="2E4A4236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40C612" w14:textId="06151BF5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A80799" w:rsidRPr="00C17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B8611" w14:textId="40AA7C74" w:rsidR="00F8279B" w:rsidRPr="00B66397" w:rsidRDefault="00F8279B" w:rsidP="00B6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42,713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5318BD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8C6FA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116,766 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264721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37C73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159,479 </w:t>
            </w:r>
          </w:p>
        </w:tc>
      </w:tr>
      <w:tr w:rsidR="00F8279B" w:rsidRPr="00C177FA" w14:paraId="35BF062B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AE3F6" w14:textId="27F045BF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8461B" w14:textId="6C7ADE2E" w:rsidR="00F8279B" w:rsidRPr="00B66397" w:rsidRDefault="00F8279B" w:rsidP="00B6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12,490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66FD2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CA86C" w14:textId="15BEEA09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(12,490)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A62EF9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4C3F8" w14:textId="62AB188F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ind w:right="177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279B" w:rsidRPr="00C177FA" w14:paraId="3B7CDBE2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5C69DF" w14:textId="47B0849B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405" w:hanging="240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69071" w14:textId="379F11CE" w:rsidR="00F8279B" w:rsidRPr="00B66397" w:rsidRDefault="00F8279B" w:rsidP="00B6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105,475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FFF6B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9266078" w14:textId="58251723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(104,276)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FD76E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88256" w14:textId="77777777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1,199 </w:t>
            </w:r>
          </w:p>
        </w:tc>
      </w:tr>
      <w:tr w:rsidR="00F8279B" w:rsidRPr="00F8279B" w14:paraId="43B899EA" w14:textId="77777777" w:rsidTr="009C79F0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C413F" w14:textId="59DC0E71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405" w:hanging="240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FE70D" w14:textId="6A22E09C" w:rsidR="00F8279B" w:rsidRPr="00C177FA" w:rsidRDefault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FBD69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7D216E5" w14:textId="478FBB21" w:rsidR="00F8279B" w:rsidRPr="00C177FA" w:rsidRDefault="00F8279B" w:rsidP="00B9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9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7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C54068" w14:textId="77777777" w:rsidR="00F8279B" w:rsidRPr="00C177FA" w:rsidRDefault="00F8279B" w:rsidP="00F8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4C14E" w14:textId="77777777" w:rsidR="00F8279B" w:rsidRPr="00C177FA" w:rsidRDefault="00F8279B" w:rsidP="00DE7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177F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</w:tbl>
    <w:p w14:paraId="56341A69" w14:textId="7F313369" w:rsidR="00F8279B" w:rsidRPr="00F8279B" w:rsidRDefault="00F8279B" w:rsidP="00F8279B">
      <w:pPr>
        <w:pStyle w:val="Heading9"/>
        <w:tabs>
          <w:tab w:val="left" w:pos="540"/>
        </w:tabs>
        <w:rPr>
          <w:rFonts w:asciiTheme="majorBidi" w:hAnsiTheme="majorBidi" w:cstheme="majorBidi"/>
        </w:rPr>
      </w:pPr>
    </w:p>
    <w:bookmarkEnd w:id="1"/>
    <w:p w14:paraId="29811813" w14:textId="07DA35A2" w:rsidR="007B28FF" w:rsidRPr="00846367" w:rsidRDefault="007B28FF" w:rsidP="007B28FF">
      <w:pPr>
        <w:rPr>
          <w:rFonts w:asciiTheme="majorBidi" w:hAnsiTheme="majorBidi" w:cstheme="majorBidi"/>
          <w:sz w:val="30"/>
          <w:szCs w:val="30"/>
        </w:rPr>
      </w:pPr>
    </w:p>
    <w:sectPr w:rsidR="007B28FF" w:rsidRPr="00846367" w:rsidSect="00107B89"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AE19C" w14:textId="77777777" w:rsidR="00EF2836" w:rsidRDefault="00EF2836">
      <w:r>
        <w:separator/>
      </w:r>
    </w:p>
  </w:endnote>
  <w:endnote w:type="continuationSeparator" w:id="0">
    <w:p w14:paraId="045603CA" w14:textId="77777777" w:rsidR="00EF2836" w:rsidRDefault="00EF2836">
      <w:r>
        <w:continuationSeparator/>
      </w:r>
    </w:p>
  </w:endnote>
  <w:endnote w:type="continuationNotice" w:id="1">
    <w:p w14:paraId="00FFC996" w14:textId="77777777" w:rsidR="00EF2836" w:rsidRDefault="00EF28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21207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4DD0E5" w14:textId="7F2FB1C4" w:rsidR="00A05AFE" w:rsidRPr="00EB6B3B" w:rsidRDefault="00A05AFE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EB6B3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6B3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6B3B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B6B3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3B133" w14:textId="77777777" w:rsidR="00EF2836" w:rsidRDefault="00EF2836">
      <w:r>
        <w:separator/>
      </w:r>
    </w:p>
  </w:footnote>
  <w:footnote w:type="continuationSeparator" w:id="0">
    <w:p w14:paraId="2F2CBCA9" w14:textId="77777777" w:rsidR="00EF2836" w:rsidRDefault="00EF2836">
      <w:r>
        <w:continuationSeparator/>
      </w:r>
    </w:p>
  </w:footnote>
  <w:footnote w:type="continuationNotice" w:id="1">
    <w:p w14:paraId="775FD4EC" w14:textId="77777777" w:rsidR="00EF2836" w:rsidRDefault="00EF28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30FE5" w14:textId="77777777" w:rsidR="00EB5E8C" w:rsidRDefault="00EB5E8C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/>
        <w:b/>
        <w:bCs/>
        <w:sz w:val="32"/>
        <w:szCs w:val="32"/>
        <w:lang w:val="th-TH"/>
      </w:rPr>
    </w:pPr>
    <w:r w:rsidRPr="00EB5E8C">
      <w:rPr>
        <w:rFonts w:asciiTheme="majorBidi" w:hAnsi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 และบริษัทย่อย</w:t>
    </w:r>
  </w:p>
  <w:p w14:paraId="57C045BB" w14:textId="4F3FFBFE" w:rsidR="00A05AFE" w:rsidRPr="00B032BE" w:rsidRDefault="00A05AFE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หมายเหตุประกอบงบการเงิน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26A9EBA2" w:rsidR="00A05AFE" w:rsidRDefault="00A05AF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4E013D">
      <w:rPr>
        <w:rFonts w:asciiTheme="majorBidi" w:hAnsiTheme="majorBidi" w:cstheme="majorBidi"/>
        <w:b/>
        <w:bCs/>
        <w:sz w:val="32"/>
        <w:szCs w:val="32"/>
      </w:rPr>
      <w:t>31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="00463A1B">
      <w:rPr>
        <w:rFonts w:asciiTheme="majorBidi" w:hAnsiTheme="majorBidi" w:cstheme="majorBidi"/>
        <w:b/>
        <w:bCs/>
        <w:sz w:val="32"/>
        <w:szCs w:val="32"/>
      </w:rPr>
      <w:t>256</w:t>
    </w:r>
    <w:r w:rsidR="0038008F">
      <w:rPr>
        <w:rFonts w:asciiTheme="majorBidi" w:hAnsiTheme="majorBidi" w:cstheme="majorBidi"/>
        <w:b/>
        <w:bCs/>
        <w:sz w:val="32"/>
        <w:szCs w:val="32"/>
      </w:rPr>
      <w:t>7</w:t>
    </w:r>
  </w:p>
  <w:p w14:paraId="0CA43FEA" w14:textId="77777777" w:rsidR="00A05AFE" w:rsidRPr="00B032BE" w:rsidRDefault="00A05AF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A43766D"/>
    <w:multiLevelType w:val="multilevel"/>
    <w:tmpl w:val="0EECDF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0D8C"/>
    <w:multiLevelType w:val="hybridMultilevel"/>
    <w:tmpl w:val="2288106E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DED618C"/>
    <w:multiLevelType w:val="multilevel"/>
    <w:tmpl w:val="0074A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BEE33F5"/>
    <w:multiLevelType w:val="hybridMultilevel"/>
    <w:tmpl w:val="E5FEE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0A22BF"/>
    <w:multiLevelType w:val="multilevel"/>
    <w:tmpl w:val="D4CC34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3" w15:restartNumberingAfterBreak="0">
    <w:nsid w:val="7D0D260A"/>
    <w:multiLevelType w:val="multilevel"/>
    <w:tmpl w:val="89B8B8E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77778529">
    <w:abstractNumId w:val="9"/>
  </w:num>
  <w:num w:numId="2" w16cid:durableId="118375498">
    <w:abstractNumId w:val="7"/>
  </w:num>
  <w:num w:numId="3" w16cid:durableId="132917034">
    <w:abstractNumId w:val="6"/>
  </w:num>
  <w:num w:numId="4" w16cid:durableId="648244650">
    <w:abstractNumId w:val="5"/>
  </w:num>
  <w:num w:numId="5" w16cid:durableId="111554883">
    <w:abstractNumId w:val="8"/>
  </w:num>
  <w:num w:numId="6" w16cid:durableId="471176">
    <w:abstractNumId w:val="3"/>
  </w:num>
  <w:num w:numId="7" w16cid:durableId="253368203">
    <w:abstractNumId w:val="2"/>
  </w:num>
  <w:num w:numId="8" w16cid:durableId="1422870336">
    <w:abstractNumId w:val="0"/>
  </w:num>
  <w:num w:numId="9" w16cid:durableId="968053355">
    <w:abstractNumId w:val="1"/>
  </w:num>
  <w:num w:numId="10" w16cid:durableId="546647770">
    <w:abstractNumId w:val="4"/>
  </w:num>
  <w:num w:numId="11" w16cid:durableId="1688210991">
    <w:abstractNumId w:val="24"/>
  </w:num>
  <w:num w:numId="12" w16cid:durableId="331493357">
    <w:abstractNumId w:val="17"/>
  </w:num>
  <w:num w:numId="13" w16cid:durableId="691801749">
    <w:abstractNumId w:val="37"/>
  </w:num>
  <w:num w:numId="14" w16cid:durableId="821459126">
    <w:abstractNumId w:val="26"/>
  </w:num>
  <w:num w:numId="15" w16cid:durableId="489253883">
    <w:abstractNumId w:val="13"/>
  </w:num>
  <w:num w:numId="16" w16cid:durableId="414712337">
    <w:abstractNumId w:val="41"/>
  </w:num>
  <w:num w:numId="17" w16cid:durableId="1629241242">
    <w:abstractNumId w:val="28"/>
  </w:num>
  <w:num w:numId="18" w16cid:durableId="2108035653">
    <w:abstractNumId w:val="16"/>
  </w:num>
  <w:num w:numId="19" w16cid:durableId="1245073444">
    <w:abstractNumId w:val="25"/>
  </w:num>
  <w:num w:numId="20" w16cid:durableId="1940335029">
    <w:abstractNumId w:val="11"/>
  </w:num>
  <w:num w:numId="21" w16cid:durableId="324404337">
    <w:abstractNumId w:val="14"/>
  </w:num>
  <w:num w:numId="22" w16cid:durableId="1421290226">
    <w:abstractNumId w:val="36"/>
  </w:num>
  <w:num w:numId="23" w16cid:durableId="202246523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0801083">
    <w:abstractNumId w:val="44"/>
  </w:num>
  <w:num w:numId="25" w16cid:durableId="279603672">
    <w:abstractNumId w:val="31"/>
  </w:num>
  <w:num w:numId="26" w16cid:durableId="790510451">
    <w:abstractNumId w:val="29"/>
  </w:num>
  <w:num w:numId="27" w16cid:durableId="89325755">
    <w:abstractNumId w:val="12"/>
  </w:num>
  <w:num w:numId="28" w16cid:durableId="22875350">
    <w:abstractNumId w:val="45"/>
  </w:num>
  <w:num w:numId="29" w16cid:durableId="774209516">
    <w:abstractNumId w:val="33"/>
  </w:num>
  <w:num w:numId="30" w16cid:durableId="541134560">
    <w:abstractNumId w:val="42"/>
  </w:num>
  <w:num w:numId="31" w16cid:durableId="1250581843">
    <w:abstractNumId w:val="39"/>
  </w:num>
  <w:num w:numId="32" w16cid:durableId="1341467405">
    <w:abstractNumId w:val="18"/>
  </w:num>
  <w:num w:numId="33" w16cid:durableId="344987157">
    <w:abstractNumId w:val="27"/>
  </w:num>
  <w:num w:numId="34" w16cid:durableId="1132403850">
    <w:abstractNumId w:val="10"/>
  </w:num>
  <w:num w:numId="35" w16cid:durableId="1514684489">
    <w:abstractNumId w:val="30"/>
  </w:num>
  <w:num w:numId="36" w16cid:durableId="1709181074">
    <w:abstractNumId w:val="22"/>
  </w:num>
  <w:num w:numId="37" w16cid:durableId="358094595">
    <w:abstractNumId w:val="23"/>
  </w:num>
  <w:num w:numId="38" w16cid:durableId="2097481539">
    <w:abstractNumId w:val="15"/>
  </w:num>
  <w:num w:numId="39" w16cid:durableId="317854077">
    <w:abstractNumId w:val="20"/>
  </w:num>
  <w:num w:numId="40" w16cid:durableId="1743290278">
    <w:abstractNumId w:val="43"/>
  </w:num>
  <w:num w:numId="41" w16cid:durableId="15280639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6938973">
    <w:abstractNumId w:val="40"/>
  </w:num>
  <w:num w:numId="43" w16cid:durableId="1747874765">
    <w:abstractNumId w:val="35"/>
  </w:num>
  <w:num w:numId="44" w16cid:durableId="88764969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1016309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228657373">
    <w:abstractNumId w:val="34"/>
  </w:num>
  <w:num w:numId="47" w16cid:durableId="103768780">
    <w:abstractNumId w:val="38"/>
  </w:num>
  <w:num w:numId="48" w16cid:durableId="744836812">
    <w:abstractNumId w:val="19"/>
  </w:num>
  <w:num w:numId="49" w16cid:durableId="242840215">
    <w:abstractNumId w:val="21"/>
  </w:num>
  <w:num w:numId="50" w16cid:durableId="249125705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5CD"/>
    <w:rsid w:val="0000176B"/>
    <w:rsid w:val="00001886"/>
    <w:rsid w:val="00001BBC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6A"/>
    <w:rsid w:val="00002F47"/>
    <w:rsid w:val="00002F5B"/>
    <w:rsid w:val="000031FF"/>
    <w:rsid w:val="00003361"/>
    <w:rsid w:val="000034C2"/>
    <w:rsid w:val="000035BA"/>
    <w:rsid w:val="000037D8"/>
    <w:rsid w:val="0000394B"/>
    <w:rsid w:val="000039C9"/>
    <w:rsid w:val="00003A83"/>
    <w:rsid w:val="00003D33"/>
    <w:rsid w:val="00003F7C"/>
    <w:rsid w:val="0000403E"/>
    <w:rsid w:val="00004048"/>
    <w:rsid w:val="000040FD"/>
    <w:rsid w:val="000043BA"/>
    <w:rsid w:val="000047A5"/>
    <w:rsid w:val="00004836"/>
    <w:rsid w:val="0000494C"/>
    <w:rsid w:val="00004D51"/>
    <w:rsid w:val="00004DAD"/>
    <w:rsid w:val="000052B9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906"/>
    <w:rsid w:val="00007B7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67D"/>
    <w:rsid w:val="0001176D"/>
    <w:rsid w:val="00011A52"/>
    <w:rsid w:val="00011E1C"/>
    <w:rsid w:val="00011ECE"/>
    <w:rsid w:val="00011F98"/>
    <w:rsid w:val="00012439"/>
    <w:rsid w:val="00012655"/>
    <w:rsid w:val="00012A33"/>
    <w:rsid w:val="00012ABD"/>
    <w:rsid w:val="00012B98"/>
    <w:rsid w:val="00012E13"/>
    <w:rsid w:val="00012F54"/>
    <w:rsid w:val="000132F3"/>
    <w:rsid w:val="000138DA"/>
    <w:rsid w:val="0001393B"/>
    <w:rsid w:val="00013AE7"/>
    <w:rsid w:val="00013D2B"/>
    <w:rsid w:val="00013DCC"/>
    <w:rsid w:val="00013EB1"/>
    <w:rsid w:val="00013F45"/>
    <w:rsid w:val="0001443B"/>
    <w:rsid w:val="0001471E"/>
    <w:rsid w:val="000147E0"/>
    <w:rsid w:val="0001485B"/>
    <w:rsid w:val="00014AEE"/>
    <w:rsid w:val="00014B08"/>
    <w:rsid w:val="00014EF0"/>
    <w:rsid w:val="000150B3"/>
    <w:rsid w:val="000152A3"/>
    <w:rsid w:val="0001538D"/>
    <w:rsid w:val="000153D4"/>
    <w:rsid w:val="0001562B"/>
    <w:rsid w:val="00015681"/>
    <w:rsid w:val="00015694"/>
    <w:rsid w:val="000156B2"/>
    <w:rsid w:val="00015941"/>
    <w:rsid w:val="00015B88"/>
    <w:rsid w:val="0001633A"/>
    <w:rsid w:val="00016738"/>
    <w:rsid w:val="00016841"/>
    <w:rsid w:val="000168CC"/>
    <w:rsid w:val="00016B2C"/>
    <w:rsid w:val="00016E07"/>
    <w:rsid w:val="00016FB2"/>
    <w:rsid w:val="00017057"/>
    <w:rsid w:val="0001726C"/>
    <w:rsid w:val="000172BF"/>
    <w:rsid w:val="000173FE"/>
    <w:rsid w:val="0001741D"/>
    <w:rsid w:val="000175C8"/>
    <w:rsid w:val="0001790D"/>
    <w:rsid w:val="00017B34"/>
    <w:rsid w:val="00017C21"/>
    <w:rsid w:val="00017C6F"/>
    <w:rsid w:val="00017DA6"/>
    <w:rsid w:val="00020000"/>
    <w:rsid w:val="00020148"/>
    <w:rsid w:val="0002025A"/>
    <w:rsid w:val="0002029E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21EE"/>
    <w:rsid w:val="0002220F"/>
    <w:rsid w:val="00022272"/>
    <w:rsid w:val="000222D4"/>
    <w:rsid w:val="000222E9"/>
    <w:rsid w:val="0002230A"/>
    <w:rsid w:val="0002253A"/>
    <w:rsid w:val="000225B4"/>
    <w:rsid w:val="00022618"/>
    <w:rsid w:val="0002284B"/>
    <w:rsid w:val="000228AA"/>
    <w:rsid w:val="00022A00"/>
    <w:rsid w:val="00023156"/>
    <w:rsid w:val="00023326"/>
    <w:rsid w:val="00023730"/>
    <w:rsid w:val="000241DE"/>
    <w:rsid w:val="0002422C"/>
    <w:rsid w:val="00024267"/>
    <w:rsid w:val="00024306"/>
    <w:rsid w:val="00024484"/>
    <w:rsid w:val="000245D8"/>
    <w:rsid w:val="0002464C"/>
    <w:rsid w:val="000247F4"/>
    <w:rsid w:val="000248CE"/>
    <w:rsid w:val="00024960"/>
    <w:rsid w:val="00024E48"/>
    <w:rsid w:val="0002528A"/>
    <w:rsid w:val="0002531C"/>
    <w:rsid w:val="00025562"/>
    <w:rsid w:val="00025A0D"/>
    <w:rsid w:val="00025CC6"/>
    <w:rsid w:val="00025D1F"/>
    <w:rsid w:val="000260AE"/>
    <w:rsid w:val="00026170"/>
    <w:rsid w:val="0002633C"/>
    <w:rsid w:val="0002649C"/>
    <w:rsid w:val="0002686C"/>
    <w:rsid w:val="000268BF"/>
    <w:rsid w:val="00026C3A"/>
    <w:rsid w:val="00026E3A"/>
    <w:rsid w:val="00026ED0"/>
    <w:rsid w:val="000270B8"/>
    <w:rsid w:val="000274DB"/>
    <w:rsid w:val="000274F1"/>
    <w:rsid w:val="00027568"/>
    <w:rsid w:val="0002756E"/>
    <w:rsid w:val="000277FF"/>
    <w:rsid w:val="00027944"/>
    <w:rsid w:val="00027A7F"/>
    <w:rsid w:val="00027A89"/>
    <w:rsid w:val="00027BC4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31"/>
    <w:rsid w:val="000308AE"/>
    <w:rsid w:val="000309C1"/>
    <w:rsid w:val="00030B28"/>
    <w:rsid w:val="00030DAF"/>
    <w:rsid w:val="00030FFC"/>
    <w:rsid w:val="000311B3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EC2"/>
    <w:rsid w:val="00032F7C"/>
    <w:rsid w:val="000331AC"/>
    <w:rsid w:val="000331CB"/>
    <w:rsid w:val="000335E0"/>
    <w:rsid w:val="00033946"/>
    <w:rsid w:val="000339F2"/>
    <w:rsid w:val="00033AD4"/>
    <w:rsid w:val="00033B2A"/>
    <w:rsid w:val="00033B5E"/>
    <w:rsid w:val="00033E14"/>
    <w:rsid w:val="000340F7"/>
    <w:rsid w:val="0003421A"/>
    <w:rsid w:val="0003497B"/>
    <w:rsid w:val="000349BF"/>
    <w:rsid w:val="000349F2"/>
    <w:rsid w:val="00034AF3"/>
    <w:rsid w:val="00034B01"/>
    <w:rsid w:val="00034C84"/>
    <w:rsid w:val="00034C95"/>
    <w:rsid w:val="00034D0B"/>
    <w:rsid w:val="0003512D"/>
    <w:rsid w:val="000352A5"/>
    <w:rsid w:val="000352B4"/>
    <w:rsid w:val="00035380"/>
    <w:rsid w:val="000355A3"/>
    <w:rsid w:val="0003572F"/>
    <w:rsid w:val="00035B08"/>
    <w:rsid w:val="00035CA6"/>
    <w:rsid w:val="00035DA3"/>
    <w:rsid w:val="00035E08"/>
    <w:rsid w:val="00035E9D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6F78"/>
    <w:rsid w:val="000375B2"/>
    <w:rsid w:val="00037B16"/>
    <w:rsid w:val="00037C6B"/>
    <w:rsid w:val="00037D68"/>
    <w:rsid w:val="00040017"/>
    <w:rsid w:val="0004012A"/>
    <w:rsid w:val="00040213"/>
    <w:rsid w:val="00040497"/>
    <w:rsid w:val="00040879"/>
    <w:rsid w:val="000408B7"/>
    <w:rsid w:val="000408E3"/>
    <w:rsid w:val="0004099E"/>
    <w:rsid w:val="000409C1"/>
    <w:rsid w:val="000409D7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1AA"/>
    <w:rsid w:val="0004247E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A21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E8F"/>
    <w:rsid w:val="00044F2E"/>
    <w:rsid w:val="00045079"/>
    <w:rsid w:val="000452CC"/>
    <w:rsid w:val="0004531D"/>
    <w:rsid w:val="000455BC"/>
    <w:rsid w:val="00045609"/>
    <w:rsid w:val="0004566D"/>
    <w:rsid w:val="0004567C"/>
    <w:rsid w:val="0004582E"/>
    <w:rsid w:val="00045879"/>
    <w:rsid w:val="00045885"/>
    <w:rsid w:val="000458AF"/>
    <w:rsid w:val="00045915"/>
    <w:rsid w:val="00045A5B"/>
    <w:rsid w:val="00045B09"/>
    <w:rsid w:val="00045DAA"/>
    <w:rsid w:val="00045E10"/>
    <w:rsid w:val="00045E1A"/>
    <w:rsid w:val="00045FF7"/>
    <w:rsid w:val="000460DE"/>
    <w:rsid w:val="000463C2"/>
    <w:rsid w:val="00046445"/>
    <w:rsid w:val="0004668C"/>
    <w:rsid w:val="00046777"/>
    <w:rsid w:val="000467C5"/>
    <w:rsid w:val="00046993"/>
    <w:rsid w:val="00046A33"/>
    <w:rsid w:val="00046D2B"/>
    <w:rsid w:val="00046D93"/>
    <w:rsid w:val="00046E78"/>
    <w:rsid w:val="000470F6"/>
    <w:rsid w:val="00047116"/>
    <w:rsid w:val="00047179"/>
    <w:rsid w:val="000475BC"/>
    <w:rsid w:val="00047752"/>
    <w:rsid w:val="000478F0"/>
    <w:rsid w:val="00047A47"/>
    <w:rsid w:val="00047EE0"/>
    <w:rsid w:val="000500EA"/>
    <w:rsid w:val="00050298"/>
    <w:rsid w:val="00050579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0"/>
    <w:rsid w:val="0005192D"/>
    <w:rsid w:val="00051A23"/>
    <w:rsid w:val="00051D63"/>
    <w:rsid w:val="00052010"/>
    <w:rsid w:val="000524C4"/>
    <w:rsid w:val="00052811"/>
    <w:rsid w:val="000529CA"/>
    <w:rsid w:val="00052E96"/>
    <w:rsid w:val="00052EE2"/>
    <w:rsid w:val="000531FC"/>
    <w:rsid w:val="000537D4"/>
    <w:rsid w:val="00053D8A"/>
    <w:rsid w:val="00053E92"/>
    <w:rsid w:val="00053EAC"/>
    <w:rsid w:val="00053FB8"/>
    <w:rsid w:val="00054023"/>
    <w:rsid w:val="0005422D"/>
    <w:rsid w:val="00054347"/>
    <w:rsid w:val="000544F8"/>
    <w:rsid w:val="000545DE"/>
    <w:rsid w:val="00054E98"/>
    <w:rsid w:val="00055066"/>
    <w:rsid w:val="00055168"/>
    <w:rsid w:val="00055353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09"/>
    <w:rsid w:val="00056467"/>
    <w:rsid w:val="0005653D"/>
    <w:rsid w:val="00056650"/>
    <w:rsid w:val="00056ADC"/>
    <w:rsid w:val="00056CD5"/>
    <w:rsid w:val="000573CB"/>
    <w:rsid w:val="000573F1"/>
    <w:rsid w:val="00057518"/>
    <w:rsid w:val="000577DA"/>
    <w:rsid w:val="00057880"/>
    <w:rsid w:val="00057AA0"/>
    <w:rsid w:val="00057B31"/>
    <w:rsid w:val="00057CBD"/>
    <w:rsid w:val="00057D8F"/>
    <w:rsid w:val="00060100"/>
    <w:rsid w:val="0006010F"/>
    <w:rsid w:val="000602D2"/>
    <w:rsid w:val="00060424"/>
    <w:rsid w:val="0006046C"/>
    <w:rsid w:val="00060522"/>
    <w:rsid w:val="000605C3"/>
    <w:rsid w:val="00060695"/>
    <w:rsid w:val="000606CC"/>
    <w:rsid w:val="00060920"/>
    <w:rsid w:val="0006097A"/>
    <w:rsid w:val="00060D97"/>
    <w:rsid w:val="00060EBF"/>
    <w:rsid w:val="00060F98"/>
    <w:rsid w:val="00061220"/>
    <w:rsid w:val="0006139B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5AB"/>
    <w:rsid w:val="00063A88"/>
    <w:rsid w:val="00063CF6"/>
    <w:rsid w:val="00063DF6"/>
    <w:rsid w:val="00063E8F"/>
    <w:rsid w:val="0006416A"/>
    <w:rsid w:val="00064488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280"/>
    <w:rsid w:val="00066333"/>
    <w:rsid w:val="0006647E"/>
    <w:rsid w:val="00066A9B"/>
    <w:rsid w:val="00066C98"/>
    <w:rsid w:val="0006734E"/>
    <w:rsid w:val="000673D5"/>
    <w:rsid w:val="0006747F"/>
    <w:rsid w:val="00067576"/>
    <w:rsid w:val="00067809"/>
    <w:rsid w:val="000678CB"/>
    <w:rsid w:val="00067976"/>
    <w:rsid w:val="00067AA1"/>
    <w:rsid w:val="00067BFA"/>
    <w:rsid w:val="00067C19"/>
    <w:rsid w:val="000703A7"/>
    <w:rsid w:val="00070684"/>
    <w:rsid w:val="000706A4"/>
    <w:rsid w:val="00070964"/>
    <w:rsid w:val="00070B0D"/>
    <w:rsid w:val="00070E0E"/>
    <w:rsid w:val="00070F97"/>
    <w:rsid w:val="00070FD4"/>
    <w:rsid w:val="0007170D"/>
    <w:rsid w:val="000717A2"/>
    <w:rsid w:val="000717BB"/>
    <w:rsid w:val="00071844"/>
    <w:rsid w:val="00071B93"/>
    <w:rsid w:val="00071BB0"/>
    <w:rsid w:val="00071BC3"/>
    <w:rsid w:val="00071C20"/>
    <w:rsid w:val="00071D19"/>
    <w:rsid w:val="00071F22"/>
    <w:rsid w:val="00071F85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6E"/>
    <w:rsid w:val="00072DE6"/>
    <w:rsid w:val="0007316A"/>
    <w:rsid w:val="0007330E"/>
    <w:rsid w:val="00073A64"/>
    <w:rsid w:val="00073AE7"/>
    <w:rsid w:val="00073C06"/>
    <w:rsid w:val="00073C6E"/>
    <w:rsid w:val="00073DE7"/>
    <w:rsid w:val="00074312"/>
    <w:rsid w:val="0007449C"/>
    <w:rsid w:val="000745FF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6BC5"/>
    <w:rsid w:val="0007703C"/>
    <w:rsid w:val="00077062"/>
    <w:rsid w:val="000771C2"/>
    <w:rsid w:val="000774EE"/>
    <w:rsid w:val="000775D9"/>
    <w:rsid w:val="0008001F"/>
    <w:rsid w:val="0008005C"/>
    <w:rsid w:val="0008009A"/>
    <w:rsid w:val="00080320"/>
    <w:rsid w:val="0008043D"/>
    <w:rsid w:val="00080719"/>
    <w:rsid w:val="00080B5B"/>
    <w:rsid w:val="00080C1C"/>
    <w:rsid w:val="00080CD1"/>
    <w:rsid w:val="00080E36"/>
    <w:rsid w:val="000810DC"/>
    <w:rsid w:val="0008111D"/>
    <w:rsid w:val="000813CB"/>
    <w:rsid w:val="00081E08"/>
    <w:rsid w:val="00082145"/>
    <w:rsid w:val="00082236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2B2"/>
    <w:rsid w:val="0008354B"/>
    <w:rsid w:val="00083AD6"/>
    <w:rsid w:val="00083C95"/>
    <w:rsid w:val="00083E2A"/>
    <w:rsid w:val="00083E58"/>
    <w:rsid w:val="0008415E"/>
    <w:rsid w:val="000843C9"/>
    <w:rsid w:val="000844A5"/>
    <w:rsid w:val="00084532"/>
    <w:rsid w:val="000845A5"/>
    <w:rsid w:val="00084E16"/>
    <w:rsid w:val="00084E80"/>
    <w:rsid w:val="00084F1D"/>
    <w:rsid w:val="00084F1E"/>
    <w:rsid w:val="00084FA6"/>
    <w:rsid w:val="000853F6"/>
    <w:rsid w:val="00085710"/>
    <w:rsid w:val="00085823"/>
    <w:rsid w:val="00085924"/>
    <w:rsid w:val="00085A5B"/>
    <w:rsid w:val="00085AE2"/>
    <w:rsid w:val="00085E1B"/>
    <w:rsid w:val="00085FD2"/>
    <w:rsid w:val="00086456"/>
    <w:rsid w:val="00086516"/>
    <w:rsid w:val="000865C8"/>
    <w:rsid w:val="00086666"/>
    <w:rsid w:val="000866F6"/>
    <w:rsid w:val="0008671F"/>
    <w:rsid w:val="00086AA7"/>
    <w:rsid w:val="00086B05"/>
    <w:rsid w:val="00086E0A"/>
    <w:rsid w:val="00086EA6"/>
    <w:rsid w:val="00086F8D"/>
    <w:rsid w:val="000871BD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AE3"/>
    <w:rsid w:val="00087DBC"/>
    <w:rsid w:val="00087E3B"/>
    <w:rsid w:val="00087E4B"/>
    <w:rsid w:val="00090233"/>
    <w:rsid w:val="0009046C"/>
    <w:rsid w:val="0009067E"/>
    <w:rsid w:val="00090CB0"/>
    <w:rsid w:val="00090D9D"/>
    <w:rsid w:val="00090E0C"/>
    <w:rsid w:val="00090E6B"/>
    <w:rsid w:val="000910C9"/>
    <w:rsid w:val="000911B0"/>
    <w:rsid w:val="00091283"/>
    <w:rsid w:val="00091578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B71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D02"/>
    <w:rsid w:val="00093EB1"/>
    <w:rsid w:val="00093F7C"/>
    <w:rsid w:val="00093FCC"/>
    <w:rsid w:val="00094508"/>
    <w:rsid w:val="0009460E"/>
    <w:rsid w:val="00094690"/>
    <w:rsid w:val="0009483E"/>
    <w:rsid w:val="00094A34"/>
    <w:rsid w:val="00094BB2"/>
    <w:rsid w:val="00094C3B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3C9"/>
    <w:rsid w:val="000966BA"/>
    <w:rsid w:val="000967E2"/>
    <w:rsid w:val="0009693F"/>
    <w:rsid w:val="00096BDA"/>
    <w:rsid w:val="00096E8C"/>
    <w:rsid w:val="00096FA9"/>
    <w:rsid w:val="000970CB"/>
    <w:rsid w:val="00097175"/>
    <w:rsid w:val="0009760C"/>
    <w:rsid w:val="00097711"/>
    <w:rsid w:val="0009774F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0F65"/>
    <w:rsid w:val="000A1292"/>
    <w:rsid w:val="000A14E5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2FBE"/>
    <w:rsid w:val="000A302E"/>
    <w:rsid w:val="000A318A"/>
    <w:rsid w:val="000A332D"/>
    <w:rsid w:val="000A352D"/>
    <w:rsid w:val="000A353E"/>
    <w:rsid w:val="000A360C"/>
    <w:rsid w:val="000A38F5"/>
    <w:rsid w:val="000A3BA7"/>
    <w:rsid w:val="000A3CD6"/>
    <w:rsid w:val="000A44D7"/>
    <w:rsid w:val="000A467B"/>
    <w:rsid w:val="000A46C6"/>
    <w:rsid w:val="000A4B13"/>
    <w:rsid w:val="000A4C46"/>
    <w:rsid w:val="000A4CA4"/>
    <w:rsid w:val="000A4CE5"/>
    <w:rsid w:val="000A4FCD"/>
    <w:rsid w:val="000A5110"/>
    <w:rsid w:val="000A5161"/>
    <w:rsid w:val="000A578A"/>
    <w:rsid w:val="000A5BF8"/>
    <w:rsid w:val="000A5F83"/>
    <w:rsid w:val="000A613C"/>
    <w:rsid w:val="000A63E6"/>
    <w:rsid w:val="000A64BF"/>
    <w:rsid w:val="000A65F3"/>
    <w:rsid w:val="000A66DB"/>
    <w:rsid w:val="000A67FC"/>
    <w:rsid w:val="000A6B4F"/>
    <w:rsid w:val="000A7269"/>
    <w:rsid w:val="000A72DD"/>
    <w:rsid w:val="000A753D"/>
    <w:rsid w:val="000A772D"/>
    <w:rsid w:val="000A7784"/>
    <w:rsid w:val="000A7842"/>
    <w:rsid w:val="000A787A"/>
    <w:rsid w:val="000A78BD"/>
    <w:rsid w:val="000A79F0"/>
    <w:rsid w:val="000A7ACF"/>
    <w:rsid w:val="000A7C42"/>
    <w:rsid w:val="000A7D06"/>
    <w:rsid w:val="000B001C"/>
    <w:rsid w:val="000B0459"/>
    <w:rsid w:val="000B0ED8"/>
    <w:rsid w:val="000B1192"/>
    <w:rsid w:val="000B129B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817"/>
    <w:rsid w:val="000B487A"/>
    <w:rsid w:val="000B49AF"/>
    <w:rsid w:val="000B4D26"/>
    <w:rsid w:val="000B4D9E"/>
    <w:rsid w:val="000B4F8D"/>
    <w:rsid w:val="000B4FA7"/>
    <w:rsid w:val="000B5178"/>
    <w:rsid w:val="000B527E"/>
    <w:rsid w:val="000B53A2"/>
    <w:rsid w:val="000B53D6"/>
    <w:rsid w:val="000B55D2"/>
    <w:rsid w:val="000B5618"/>
    <w:rsid w:val="000B5950"/>
    <w:rsid w:val="000B597A"/>
    <w:rsid w:val="000B599A"/>
    <w:rsid w:val="000B5D3D"/>
    <w:rsid w:val="000B5EEB"/>
    <w:rsid w:val="000B65B6"/>
    <w:rsid w:val="000B6668"/>
    <w:rsid w:val="000B6677"/>
    <w:rsid w:val="000B6894"/>
    <w:rsid w:val="000B6D80"/>
    <w:rsid w:val="000B6E21"/>
    <w:rsid w:val="000B6F81"/>
    <w:rsid w:val="000B717A"/>
    <w:rsid w:val="000B717C"/>
    <w:rsid w:val="000B7382"/>
    <w:rsid w:val="000B7677"/>
    <w:rsid w:val="000B7680"/>
    <w:rsid w:val="000B7684"/>
    <w:rsid w:val="000B7771"/>
    <w:rsid w:val="000B77A0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0DFD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256"/>
    <w:rsid w:val="000C47AC"/>
    <w:rsid w:val="000C49ED"/>
    <w:rsid w:val="000C4D5B"/>
    <w:rsid w:val="000C4EB2"/>
    <w:rsid w:val="000C4EF6"/>
    <w:rsid w:val="000C5055"/>
    <w:rsid w:val="000C515E"/>
    <w:rsid w:val="000C5388"/>
    <w:rsid w:val="000C55FC"/>
    <w:rsid w:val="000C5674"/>
    <w:rsid w:val="000C571B"/>
    <w:rsid w:val="000C5B85"/>
    <w:rsid w:val="000C5DB9"/>
    <w:rsid w:val="000C5DE6"/>
    <w:rsid w:val="000C5EF2"/>
    <w:rsid w:val="000C5FAF"/>
    <w:rsid w:val="000C5FB0"/>
    <w:rsid w:val="000C5FD6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7C9"/>
    <w:rsid w:val="000C795F"/>
    <w:rsid w:val="000C7B93"/>
    <w:rsid w:val="000C7D70"/>
    <w:rsid w:val="000D0132"/>
    <w:rsid w:val="000D03CE"/>
    <w:rsid w:val="000D05B4"/>
    <w:rsid w:val="000D0861"/>
    <w:rsid w:val="000D0880"/>
    <w:rsid w:val="000D1024"/>
    <w:rsid w:val="000D11D5"/>
    <w:rsid w:val="000D14A5"/>
    <w:rsid w:val="000D1584"/>
    <w:rsid w:val="000D164F"/>
    <w:rsid w:val="000D1A0C"/>
    <w:rsid w:val="000D1A4D"/>
    <w:rsid w:val="000D1A71"/>
    <w:rsid w:val="000D1B30"/>
    <w:rsid w:val="000D1E02"/>
    <w:rsid w:val="000D1F58"/>
    <w:rsid w:val="000D1FC6"/>
    <w:rsid w:val="000D2339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5F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5AA"/>
    <w:rsid w:val="000D5642"/>
    <w:rsid w:val="000D56B6"/>
    <w:rsid w:val="000D58F6"/>
    <w:rsid w:val="000D597A"/>
    <w:rsid w:val="000D5996"/>
    <w:rsid w:val="000D5B25"/>
    <w:rsid w:val="000D5BAE"/>
    <w:rsid w:val="000D5CBA"/>
    <w:rsid w:val="000D5D8E"/>
    <w:rsid w:val="000D6143"/>
    <w:rsid w:val="000D619A"/>
    <w:rsid w:val="000D680C"/>
    <w:rsid w:val="000D68BF"/>
    <w:rsid w:val="000D6979"/>
    <w:rsid w:val="000D6AD1"/>
    <w:rsid w:val="000D6C05"/>
    <w:rsid w:val="000D6DC1"/>
    <w:rsid w:val="000D70AE"/>
    <w:rsid w:val="000D73BB"/>
    <w:rsid w:val="000D76D5"/>
    <w:rsid w:val="000D7BC8"/>
    <w:rsid w:val="000E03C5"/>
    <w:rsid w:val="000E0404"/>
    <w:rsid w:val="000E0575"/>
    <w:rsid w:val="000E05BB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10"/>
    <w:rsid w:val="000E207C"/>
    <w:rsid w:val="000E2265"/>
    <w:rsid w:val="000E2297"/>
    <w:rsid w:val="000E22E0"/>
    <w:rsid w:val="000E2737"/>
    <w:rsid w:val="000E289D"/>
    <w:rsid w:val="000E28F3"/>
    <w:rsid w:val="000E2CD7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6B8"/>
    <w:rsid w:val="000E4BFB"/>
    <w:rsid w:val="000E4C4F"/>
    <w:rsid w:val="000E512B"/>
    <w:rsid w:val="000E54E4"/>
    <w:rsid w:val="000E56AB"/>
    <w:rsid w:val="000E580A"/>
    <w:rsid w:val="000E5817"/>
    <w:rsid w:val="000E58A8"/>
    <w:rsid w:val="000E5AB8"/>
    <w:rsid w:val="000E5D04"/>
    <w:rsid w:val="000E5E1F"/>
    <w:rsid w:val="000E5EFD"/>
    <w:rsid w:val="000E5FB0"/>
    <w:rsid w:val="000E6098"/>
    <w:rsid w:val="000E62DB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031"/>
    <w:rsid w:val="000F1544"/>
    <w:rsid w:val="000F17B6"/>
    <w:rsid w:val="000F1AEC"/>
    <w:rsid w:val="000F1C53"/>
    <w:rsid w:val="000F1D17"/>
    <w:rsid w:val="000F1EB0"/>
    <w:rsid w:val="000F2520"/>
    <w:rsid w:val="000F297C"/>
    <w:rsid w:val="000F2B06"/>
    <w:rsid w:val="000F2BE9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4D99"/>
    <w:rsid w:val="000F5131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3A"/>
    <w:rsid w:val="000F695D"/>
    <w:rsid w:val="000F69B9"/>
    <w:rsid w:val="000F6AEB"/>
    <w:rsid w:val="000F6CAE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2F9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02A"/>
    <w:rsid w:val="00102337"/>
    <w:rsid w:val="001023F6"/>
    <w:rsid w:val="00102432"/>
    <w:rsid w:val="001027C3"/>
    <w:rsid w:val="00102B6A"/>
    <w:rsid w:val="00102BF2"/>
    <w:rsid w:val="001032FB"/>
    <w:rsid w:val="001035FA"/>
    <w:rsid w:val="001037B0"/>
    <w:rsid w:val="0010380E"/>
    <w:rsid w:val="00103912"/>
    <w:rsid w:val="00103BD6"/>
    <w:rsid w:val="00103C6B"/>
    <w:rsid w:val="00103CB0"/>
    <w:rsid w:val="00103D72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254"/>
    <w:rsid w:val="001066AC"/>
    <w:rsid w:val="001066C2"/>
    <w:rsid w:val="001067C5"/>
    <w:rsid w:val="00106951"/>
    <w:rsid w:val="00106ABC"/>
    <w:rsid w:val="00106BA5"/>
    <w:rsid w:val="00106C0E"/>
    <w:rsid w:val="00106C4F"/>
    <w:rsid w:val="00106CA5"/>
    <w:rsid w:val="00106F47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16F"/>
    <w:rsid w:val="00110299"/>
    <w:rsid w:val="0011043B"/>
    <w:rsid w:val="001104CF"/>
    <w:rsid w:val="0011051C"/>
    <w:rsid w:val="001105E1"/>
    <w:rsid w:val="001107A6"/>
    <w:rsid w:val="001107C1"/>
    <w:rsid w:val="00110800"/>
    <w:rsid w:val="0011081A"/>
    <w:rsid w:val="0011089C"/>
    <w:rsid w:val="00110AD8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1C72"/>
    <w:rsid w:val="00112065"/>
    <w:rsid w:val="00112288"/>
    <w:rsid w:val="001122B8"/>
    <w:rsid w:val="00112A3B"/>
    <w:rsid w:val="00112A5E"/>
    <w:rsid w:val="00112D3C"/>
    <w:rsid w:val="00112D70"/>
    <w:rsid w:val="00112DF7"/>
    <w:rsid w:val="0011332D"/>
    <w:rsid w:val="001134A0"/>
    <w:rsid w:val="001135DA"/>
    <w:rsid w:val="001135EA"/>
    <w:rsid w:val="0011370A"/>
    <w:rsid w:val="00113A03"/>
    <w:rsid w:val="00113BE5"/>
    <w:rsid w:val="00113FB8"/>
    <w:rsid w:val="001140D3"/>
    <w:rsid w:val="001140FB"/>
    <w:rsid w:val="0011418F"/>
    <w:rsid w:val="0011430A"/>
    <w:rsid w:val="001147B6"/>
    <w:rsid w:val="00114860"/>
    <w:rsid w:val="0011499F"/>
    <w:rsid w:val="001149B6"/>
    <w:rsid w:val="00114B9B"/>
    <w:rsid w:val="00114BBA"/>
    <w:rsid w:val="00115A94"/>
    <w:rsid w:val="00115ADB"/>
    <w:rsid w:val="00115D2F"/>
    <w:rsid w:val="00115DEB"/>
    <w:rsid w:val="00115ED6"/>
    <w:rsid w:val="001161F9"/>
    <w:rsid w:val="0011620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19D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0C8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930"/>
    <w:rsid w:val="00122AD1"/>
    <w:rsid w:val="00122B59"/>
    <w:rsid w:val="0012386A"/>
    <w:rsid w:val="001238D8"/>
    <w:rsid w:val="00123AF3"/>
    <w:rsid w:val="00123C47"/>
    <w:rsid w:val="00123E65"/>
    <w:rsid w:val="00124184"/>
    <w:rsid w:val="001241DE"/>
    <w:rsid w:val="0012450D"/>
    <w:rsid w:val="00124CE9"/>
    <w:rsid w:val="00125119"/>
    <w:rsid w:val="001251E2"/>
    <w:rsid w:val="0012557A"/>
    <w:rsid w:val="001256D5"/>
    <w:rsid w:val="00125816"/>
    <w:rsid w:val="00125924"/>
    <w:rsid w:val="0012593E"/>
    <w:rsid w:val="00125975"/>
    <w:rsid w:val="00125AFE"/>
    <w:rsid w:val="00125B7D"/>
    <w:rsid w:val="00126036"/>
    <w:rsid w:val="001262D2"/>
    <w:rsid w:val="00126325"/>
    <w:rsid w:val="0012685D"/>
    <w:rsid w:val="001268F0"/>
    <w:rsid w:val="00126F11"/>
    <w:rsid w:val="00126F66"/>
    <w:rsid w:val="00127047"/>
    <w:rsid w:val="0012707C"/>
    <w:rsid w:val="00127216"/>
    <w:rsid w:val="001273BD"/>
    <w:rsid w:val="0012744F"/>
    <w:rsid w:val="00127587"/>
    <w:rsid w:val="0012776E"/>
    <w:rsid w:val="001278E5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2EA"/>
    <w:rsid w:val="001313AD"/>
    <w:rsid w:val="001314FA"/>
    <w:rsid w:val="001314FD"/>
    <w:rsid w:val="0013159C"/>
    <w:rsid w:val="001315D5"/>
    <w:rsid w:val="00131812"/>
    <w:rsid w:val="00131A5F"/>
    <w:rsid w:val="00131ACB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E45"/>
    <w:rsid w:val="00132F56"/>
    <w:rsid w:val="001332A1"/>
    <w:rsid w:val="0013344B"/>
    <w:rsid w:val="001335D7"/>
    <w:rsid w:val="00133742"/>
    <w:rsid w:val="001338D5"/>
    <w:rsid w:val="001339D1"/>
    <w:rsid w:val="00133C1D"/>
    <w:rsid w:val="00133F2C"/>
    <w:rsid w:val="001340DA"/>
    <w:rsid w:val="001343A4"/>
    <w:rsid w:val="00134502"/>
    <w:rsid w:val="001345C0"/>
    <w:rsid w:val="001345C5"/>
    <w:rsid w:val="00134808"/>
    <w:rsid w:val="001348CB"/>
    <w:rsid w:val="00134948"/>
    <w:rsid w:val="00134C26"/>
    <w:rsid w:val="00134C84"/>
    <w:rsid w:val="00134D8C"/>
    <w:rsid w:val="001350BF"/>
    <w:rsid w:val="0013550D"/>
    <w:rsid w:val="0013558C"/>
    <w:rsid w:val="00135930"/>
    <w:rsid w:val="00135BEA"/>
    <w:rsid w:val="00135BEB"/>
    <w:rsid w:val="00135CBE"/>
    <w:rsid w:val="001360CF"/>
    <w:rsid w:val="00136382"/>
    <w:rsid w:val="00136530"/>
    <w:rsid w:val="0013657B"/>
    <w:rsid w:val="00136959"/>
    <w:rsid w:val="001369C3"/>
    <w:rsid w:val="00136A6E"/>
    <w:rsid w:val="00136B1E"/>
    <w:rsid w:val="00136B75"/>
    <w:rsid w:val="00136B7C"/>
    <w:rsid w:val="00136BBA"/>
    <w:rsid w:val="00136D2E"/>
    <w:rsid w:val="001372DE"/>
    <w:rsid w:val="001373CA"/>
    <w:rsid w:val="00137465"/>
    <w:rsid w:val="001376BF"/>
    <w:rsid w:val="00137701"/>
    <w:rsid w:val="001377A8"/>
    <w:rsid w:val="00137868"/>
    <w:rsid w:val="00137AF7"/>
    <w:rsid w:val="00140024"/>
    <w:rsid w:val="00140170"/>
    <w:rsid w:val="0014029E"/>
    <w:rsid w:val="0014045C"/>
    <w:rsid w:val="001405B6"/>
    <w:rsid w:val="001406B9"/>
    <w:rsid w:val="001406CB"/>
    <w:rsid w:val="001407F9"/>
    <w:rsid w:val="00140A17"/>
    <w:rsid w:val="00140D07"/>
    <w:rsid w:val="00141083"/>
    <w:rsid w:val="001410F4"/>
    <w:rsid w:val="001411E3"/>
    <w:rsid w:val="001417D3"/>
    <w:rsid w:val="00141BA8"/>
    <w:rsid w:val="00141BFB"/>
    <w:rsid w:val="00141C36"/>
    <w:rsid w:val="00141D70"/>
    <w:rsid w:val="00141DE5"/>
    <w:rsid w:val="00141FE6"/>
    <w:rsid w:val="001423CD"/>
    <w:rsid w:val="0014245C"/>
    <w:rsid w:val="00142590"/>
    <w:rsid w:val="001428DF"/>
    <w:rsid w:val="00142951"/>
    <w:rsid w:val="00142AAF"/>
    <w:rsid w:val="00142C31"/>
    <w:rsid w:val="0014302A"/>
    <w:rsid w:val="001430E0"/>
    <w:rsid w:val="001431EF"/>
    <w:rsid w:val="00143273"/>
    <w:rsid w:val="001432D0"/>
    <w:rsid w:val="00143465"/>
    <w:rsid w:val="00143541"/>
    <w:rsid w:val="00143687"/>
    <w:rsid w:val="001436A6"/>
    <w:rsid w:val="001436EF"/>
    <w:rsid w:val="00143A3B"/>
    <w:rsid w:val="00143CC1"/>
    <w:rsid w:val="00143F2B"/>
    <w:rsid w:val="001440AE"/>
    <w:rsid w:val="0014416A"/>
    <w:rsid w:val="0014430C"/>
    <w:rsid w:val="0014439D"/>
    <w:rsid w:val="00144472"/>
    <w:rsid w:val="001444C9"/>
    <w:rsid w:val="00144783"/>
    <w:rsid w:val="0014499B"/>
    <w:rsid w:val="001449A7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6F"/>
    <w:rsid w:val="0014669F"/>
    <w:rsid w:val="00146AAF"/>
    <w:rsid w:val="00146E80"/>
    <w:rsid w:val="00146EB0"/>
    <w:rsid w:val="00147070"/>
    <w:rsid w:val="0014717D"/>
    <w:rsid w:val="00147360"/>
    <w:rsid w:val="001474E4"/>
    <w:rsid w:val="00147515"/>
    <w:rsid w:val="00147C1B"/>
    <w:rsid w:val="00147C23"/>
    <w:rsid w:val="00147DED"/>
    <w:rsid w:val="00147E11"/>
    <w:rsid w:val="00147F47"/>
    <w:rsid w:val="00147FBA"/>
    <w:rsid w:val="00150092"/>
    <w:rsid w:val="001500A3"/>
    <w:rsid w:val="0015024A"/>
    <w:rsid w:val="00150402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8E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3915"/>
    <w:rsid w:val="00154098"/>
    <w:rsid w:val="001542AF"/>
    <w:rsid w:val="00154400"/>
    <w:rsid w:val="00154549"/>
    <w:rsid w:val="001547D7"/>
    <w:rsid w:val="00155020"/>
    <w:rsid w:val="00155357"/>
    <w:rsid w:val="00155504"/>
    <w:rsid w:val="001555A2"/>
    <w:rsid w:val="00155884"/>
    <w:rsid w:val="00155939"/>
    <w:rsid w:val="00155C0B"/>
    <w:rsid w:val="00155C43"/>
    <w:rsid w:val="00155D79"/>
    <w:rsid w:val="00155D83"/>
    <w:rsid w:val="00155DE2"/>
    <w:rsid w:val="001560E0"/>
    <w:rsid w:val="00156129"/>
    <w:rsid w:val="001561CA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8F0"/>
    <w:rsid w:val="00157AF0"/>
    <w:rsid w:val="00157D2A"/>
    <w:rsid w:val="00157EC2"/>
    <w:rsid w:val="001600B0"/>
    <w:rsid w:val="001600C0"/>
    <w:rsid w:val="0016012A"/>
    <w:rsid w:val="0016024B"/>
    <w:rsid w:val="0016054D"/>
    <w:rsid w:val="001605D4"/>
    <w:rsid w:val="00160BB8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1ED"/>
    <w:rsid w:val="0016228F"/>
    <w:rsid w:val="00162409"/>
    <w:rsid w:val="001625A7"/>
    <w:rsid w:val="001629C7"/>
    <w:rsid w:val="00162C0F"/>
    <w:rsid w:val="00162CBE"/>
    <w:rsid w:val="00162ECE"/>
    <w:rsid w:val="001632FE"/>
    <w:rsid w:val="00163659"/>
    <w:rsid w:val="00163773"/>
    <w:rsid w:val="001637AE"/>
    <w:rsid w:val="001637B4"/>
    <w:rsid w:val="00163972"/>
    <w:rsid w:val="001639BF"/>
    <w:rsid w:val="00163AA0"/>
    <w:rsid w:val="00163BC8"/>
    <w:rsid w:val="00163C17"/>
    <w:rsid w:val="00163CDC"/>
    <w:rsid w:val="00163FA7"/>
    <w:rsid w:val="00164206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7F4"/>
    <w:rsid w:val="00165851"/>
    <w:rsid w:val="00165BEE"/>
    <w:rsid w:val="00165BF8"/>
    <w:rsid w:val="00165F2C"/>
    <w:rsid w:val="00166110"/>
    <w:rsid w:val="00166186"/>
    <w:rsid w:val="001664AB"/>
    <w:rsid w:val="001665DE"/>
    <w:rsid w:val="00166AE4"/>
    <w:rsid w:val="00166B9E"/>
    <w:rsid w:val="00167056"/>
    <w:rsid w:val="001677CA"/>
    <w:rsid w:val="00167D4D"/>
    <w:rsid w:val="00167D77"/>
    <w:rsid w:val="00167ECF"/>
    <w:rsid w:val="00170081"/>
    <w:rsid w:val="001700E8"/>
    <w:rsid w:val="00170271"/>
    <w:rsid w:val="00170358"/>
    <w:rsid w:val="00170361"/>
    <w:rsid w:val="00170384"/>
    <w:rsid w:val="00170467"/>
    <w:rsid w:val="001704D4"/>
    <w:rsid w:val="001705C4"/>
    <w:rsid w:val="001705DB"/>
    <w:rsid w:val="0017067E"/>
    <w:rsid w:val="00170688"/>
    <w:rsid w:val="00170733"/>
    <w:rsid w:val="00170D3D"/>
    <w:rsid w:val="00171104"/>
    <w:rsid w:val="00171251"/>
    <w:rsid w:val="001712A2"/>
    <w:rsid w:val="00171408"/>
    <w:rsid w:val="00171535"/>
    <w:rsid w:val="001718DA"/>
    <w:rsid w:val="00171C18"/>
    <w:rsid w:val="00171C37"/>
    <w:rsid w:val="0017212E"/>
    <w:rsid w:val="00172158"/>
    <w:rsid w:val="00172660"/>
    <w:rsid w:val="00172860"/>
    <w:rsid w:val="00172B92"/>
    <w:rsid w:val="00172CEE"/>
    <w:rsid w:val="00172DA5"/>
    <w:rsid w:val="0017312B"/>
    <w:rsid w:val="00173277"/>
    <w:rsid w:val="001732B8"/>
    <w:rsid w:val="00173739"/>
    <w:rsid w:val="00173743"/>
    <w:rsid w:val="0017379E"/>
    <w:rsid w:val="00173AA9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57"/>
    <w:rsid w:val="00176168"/>
    <w:rsid w:val="001761F0"/>
    <w:rsid w:val="00176266"/>
    <w:rsid w:val="0017663F"/>
    <w:rsid w:val="0017675E"/>
    <w:rsid w:val="00176791"/>
    <w:rsid w:val="001767BC"/>
    <w:rsid w:val="001767C9"/>
    <w:rsid w:val="00176E8D"/>
    <w:rsid w:val="00176EDD"/>
    <w:rsid w:val="00176FCD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E7E"/>
    <w:rsid w:val="00180F49"/>
    <w:rsid w:val="00181018"/>
    <w:rsid w:val="00181023"/>
    <w:rsid w:val="00181174"/>
    <w:rsid w:val="0018118C"/>
    <w:rsid w:val="001811B2"/>
    <w:rsid w:val="001813FC"/>
    <w:rsid w:val="00181785"/>
    <w:rsid w:val="00181A91"/>
    <w:rsid w:val="00181B05"/>
    <w:rsid w:val="00181E56"/>
    <w:rsid w:val="00181FFE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29E"/>
    <w:rsid w:val="001843FD"/>
    <w:rsid w:val="0018445D"/>
    <w:rsid w:val="00184674"/>
    <w:rsid w:val="00184C2A"/>
    <w:rsid w:val="00184E16"/>
    <w:rsid w:val="00184E31"/>
    <w:rsid w:val="00184F67"/>
    <w:rsid w:val="00185047"/>
    <w:rsid w:val="001850FA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AE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B82"/>
    <w:rsid w:val="00190F01"/>
    <w:rsid w:val="00190F67"/>
    <w:rsid w:val="001910E8"/>
    <w:rsid w:val="001911FF"/>
    <w:rsid w:val="00191326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3D8"/>
    <w:rsid w:val="001925AC"/>
    <w:rsid w:val="00192A6B"/>
    <w:rsid w:val="00192A9B"/>
    <w:rsid w:val="00193265"/>
    <w:rsid w:val="00193343"/>
    <w:rsid w:val="001935F0"/>
    <w:rsid w:val="001936F4"/>
    <w:rsid w:val="00193750"/>
    <w:rsid w:val="0019377F"/>
    <w:rsid w:val="001937BB"/>
    <w:rsid w:val="0019395E"/>
    <w:rsid w:val="00193CA1"/>
    <w:rsid w:val="00193DA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BD"/>
    <w:rsid w:val="001956D8"/>
    <w:rsid w:val="00195A03"/>
    <w:rsid w:val="00195B65"/>
    <w:rsid w:val="00195F12"/>
    <w:rsid w:val="00195F5A"/>
    <w:rsid w:val="00195FF4"/>
    <w:rsid w:val="00196498"/>
    <w:rsid w:val="001966E8"/>
    <w:rsid w:val="0019674E"/>
    <w:rsid w:val="001968FF"/>
    <w:rsid w:val="0019697A"/>
    <w:rsid w:val="001969F0"/>
    <w:rsid w:val="00196CC3"/>
    <w:rsid w:val="00197268"/>
    <w:rsid w:val="00197486"/>
    <w:rsid w:val="001974CB"/>
    <w:rsid w:val="001974DA"/>
    <w:rsid w:val="0019756C"/>
    <w:rsid w:val="001976E3"/>
    <w:rsid w:val="001978D2"/>
    <w:rsid w:val="0019799B"/>
    <w:rsid w:val="00197AEC"/>
    <w:rsid w:val="00197BD9"/>
    <w:rsid w:val="00197BDC"/>
    <w:rsid w:val="00197C1E"/>
    <w:rsid w:val="00197C7D"/>
    <w:rsid w:val="00197DC0"/>
    <w:rsid w:val="001A0268"/>
    <w:rsid w:val="001A0816"/>
    <w:rsid w:val="001A1030"/>
    <w:rsid w:val="001A1081"/>
    <w:rsid w:val="001A118A"/>
    <w:rsid w:val="001A12D3"/>
    <w:rsid w:val="001A15D6"/>
    <w:rsid w:val="001A1858"/>
    <w:rsid w:val="001A1A7B"/>
    <w:rsid w:val="001A1FF5"/>
    <w:rsid w:val="001A2073"/>
    <w:rsid w:val="001A214B"/>
    <w:rsid w:val="001A23C3"/>
    <w:rsid w:val="001A2466"/>
    <w:rsid w:val="001A29EC"/>
    <w:rsid w:val="001A2A09"/>
    <w:rsid w:val="001A2B2A"/>
    <w:rsid w:val="001A2EB9"/>
    <w:rsid w:val="001A302B"/>
    <w:rsid w:val="001A3055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9B"/>
    <w:rsid w:val="001A4AE5"/>
    <w:rsid w:val="001A4AEC"/>
    <w:rsid w:val="001A4EE9"/>
    <w:rsid w:val="001A52E7"/>
    <w:rsid w:val="001A532C"/>
    <w:rsid w:val="001A5336"/>
    <w:rsid w:val="001A54B9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4E7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A7F80"/>
    <w:rsid w:val="001B01F7"/>
    <w:rsid w:val="001B0378"/>
    <w:rsid w:val="001B07C7"/>
    <w:rsid w:val="001B07D6"/>
    <w:rsid w:val="001B099F"/>
    <w:rsid w:val="001B0CCC"/>
    <w:rsid w:val="001B148E"/>
    <w:rsid w:val="001B162A"/>
    <w:rsid w:val="001B1644"/>
    <w:rsid w:val="001B178F"/>
    <w:rsid w:val="001B17BC"/>
    <w:rsid w:val="001B17C1"/>
    <w:rsid w:val="001B18DE"/>
    <w:rsid w:val="001B1AC5"/>
    <w:rsid w:val="001B1BFC"/>
    <w:rsid w:val="001B1FA1"/>
    <w:rsid w:val="001B2112"/>
    <w:rsid w:val="001B21A8"/>
    <w:rsid w:val="001B2454"/>
    <w:rsid w:val="001B258B"/>
    <w:rsid w:val="001B277E"/>
    <w:rsid w:val="001B27C7"/>
    <w:rsid w:val="001B2C93"/>
    <w:rsid w:val="001B2FE1"/>
    <w:rsid w:val="001B342B"/>
    <w:rsid w:val="001B3564"/>
    <w:rsid w:val="001B3647"/>
    <w:rsid w:val="001B3721"/>
    <w:rsid w:val="001B374E"/>
    <w:rsid w:val="001B39CF"/>
    <w:rsid w:val="001B39DE"/>
    <w:rsid w:val="001B3A3E"/>
    <w:rsid w:val="001B3CF8"/>
    <w:rsid w:val="001B3D17"/>
    <w:rsid w:val="001B3D46"/>
    <w:rsid w:val="001B3D66"/>
    <w:rsid w:val="001B44CA"/>
    <w:rsid w:val="001B44D1"/>
    <w:rsid w:val="001B45AF"/>
    <w:rsid w:val="001B4737"/>
    <w:rsid w:val="001B4825"/>
    <w:rsid w:val="001B4951"/>
    <w:rsid w:val="001B4A14"/>
    <w:rsid w:val="001B511A"/>
    <w:rsid w:val="001B52AC"/>
    <w:rsid w:val="001B544F"/>
    <w:rsid w:val="001B56D3"/>
    <w:rsid w:val="001B572A"/>
    <w:rsid w:val="001B57B9"/>
    <w:rsid w:val="001B5AC2"/>
    <w:rsid w:val="001B5B1E"/>
    <w:rsid w:val="001B5BEC"/>
    <w:rsid w:val="001B5DB1"/>
    <w:rsid w:val="001B605C"/>
    <w:rsid w:val="001B6069"/>
    <w:rsid w:val="001B63D8"/>
    <w:rsid w:val="001B6613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0F9E"/>
    <w:rsid w:val="001C11FA"/>
    <w:rsid w:val="001C1481"/>
    <w:rsid w:val="001C14CF"/>
    <w:rsid w:val="001C169E"/>
    <w:rsid w:val="001C181A"/>
    <w:rsid w:val="001C1967"/>
    <w:rsid w:val="001C19C4"/>
    <w:rsid w:val="001C1AAD"/>
    <w:rsid w:val="001C1EE7"/>
    <w:rsid w:val="001C2278"/>
    <w:rsid w:val="001C256A"/>
    <w:rsid w:val="001C26C7"/>
    <w:rsid w:val="001C2A00"/>
    <w:rsid w:val="001C2B29"/>
    <w:rsid w:val="001C2B52"/>
    <w:rsid w:val="001C2D21"/>
    <w:rsid w:val="001C2F34"/>
    <w:rsid w:val="001C3001"/>
    <w:rsid w:val="001C3141"/>
    <w:rsid w:val="001C31C8"/>
    <w:rsid w:val="001C3203"/>
    <w:rsid w:val="001C32DF"/>
    <w:rsid w:val="001C3441"/>
    <w:rsid w:val="001C3E02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6FFA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118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0DA1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1"/>
    <w:rsid w:val="001D26B6"/>
    <w:rsid w:val="001D282F"/>
    <w:rsid w:val="001D293A"/>
    <w:rsid w:val="001D293D"/>
    <w:rsid w:val="001D29FD"/>
    <w:rsid w:val="001D2A29"/>
    <w:rsid w:val="001D2E12"/>
    <w:rsid w:val="001D3029"/>
    <w:rsid w:val="001D30AF"/>
    <w:rsid w:val="001D30B4"/>
    <w:rsid w:val="001D3266"/>
    <w:rsid w:val="001D3290"/>
    <w:rsid w:val="001D3709"/>
    <w:rsid w:val="001D38CE"/>
    <w:rsid w:val="001D3BEF"/>
    <w:rsid w:val="001D3F24"/>
    <w:rsid w:val="001D4017"/>
    <w:rsid w:val="001D4321"/>
    <w:rsid w:val="001D4607"/>
    <w:rsid w:val="001D4963"/>
    <w:rsid w:val="001D49CD"/>
    <w:rsid w:val="001D4A3C"/>
    <w:rsid w:val="001D4CED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2F5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1CF"/>
    <w:rsid w:val="001E0209"/>
    <w:rsid w:val="001E0398"/>
    <w:rsid w:val="001E044D"/>
    <w:rsid w:val="001E058C"/>
    <w:rsid w:val="001E085D"/>
    <w:rsid w:val="001E093B"/>
    <w:rsid w:val="001E0A12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28F"/>
    <w:rsid w:val="001E236A"/>
    <w:rsid w:val="001E243C"/>
    <w:rsid w:val="001E2533"/>
    <w:rsid w:val="001E2935"/>
    <w:rsid w:val="001E2AC8"/>
    <w:rsid w:val="001E2BE2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274"/>
    <w:rsid w:val="001E43CD"/>
    <w:rsid w:val="001E44EA"/>
    <w:rsid w:val="001E461E"/>
    <w:rsid w:val="001E4714"/>
    <w:rsid w:val="001E48A0"/>
    <w:rsid w:val="001E4C4A"/>
    <w:rsid w:val="001E4E4A"/>
    <w:rsid w:val="001E5027"/>
    <w:rsid w:val="001E513C"/>
    <w:rsid w:val="001E529E"/>
    <w:rsid w:val="001E52CA"/>
    <w:rsid w:val="001E5493"/>
    <w:rsid w:val="001E5541"/>
    <w:rsid w:val="001E55CD"/>
    <w:rsid w:val="001E571E"/>
    <w:rsid w:val="001E57DF"/>
    <w:rsid w:val="001E59ED"/>
    <w:rsid w:val="001E5A10"/>
    <w:rsid w:val="001E5BC6"/>
    <w:rsid w:val="001E5C96"/>
    <w:rsid w:val="001E5F91"/>
    <w:rsid w:val="001E5FCB"/>
    <w:rsid w:val="001E6062"/>
    <w:rsid w:val="001E650D"/>
    <w:rsid w:val="001E66A0"/>
    <w:rsid w:val="001E67C3"/>
    <w:rsid w:val="001E691D"/>
    <w:rsid w:val="001E6B46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626"/>
    <w:rsid w:val="001F07A0"/>
    <w:rsid w:val="001F088F"/>
    <w:rsid w:val="001F0EA0"/>
    <w:rsid w:val="001F1006"/>
    <w:rsid w:val="001F1246"/>
    <w:rsid w:val="001F128C"/>
    <w:rsid w:val="001F13A5"/>
    <w:rsid w:val="001F13D8"/>
    <w:rsid w:val="001F15E6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1DE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BEA"/>
    <w:rsid w:val="001F2CDB"/>
    <w:rsid w:val="001F2E05"/>
    <w:rsid w:val="001F2F7E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4B1"/>
    <w:rsid w:val="001F554E"/>
    <w:rsid w:val="001F55AD"/>
    <w:rsid w:val="001F5627"/>
    <w:rsid w:val="001F5757"/>
    <w:rsid w:val="001F57F9"/>
    <w:rsid w:val="001F5DF3"/>
    <w:rsid w:val="001F6089"/>
    <w:rsid w:val="001F6117"/>
    <w:rsid w:val="001F6165"/>
    <w:rsid w:val="001F6311"/>
    <w:rsid w:val="001F6424"/>
    <w:rsid w:val="001F6495"/>
    <w:rsid w:val="001F6574"/>
    <w:rsid w:val="001F65BE"/>
    <w:rsid w:val="001F66BC"/>
    <w:rsid w:val="001F68A4"/>
    <w:rsid w:val="001F69FB"/>
    <w:rsid w:val="001F6BFE"/>
    <w:rsid w:val="001F6D28"/>
    <w:rsid w:val="001F723D"/>
    <w:rsid w:val="001F725A"/>
    <w:rsid w:val="001F745A"/>
    <w:rsid w:val="001F7541"/>
    <w:rsid w:val="001F7FA8"/>
    <w:rsid w:val="00200262"/>
    <w:rsid w:val="002002B8"/>
    <w:rsid w:val="002002F3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0BE"/>
    <w:rsid w:val="002011A9"/>
    <w:rsid w:val="002011F9"/>
    <w:rsid w:val="00201275"/>
    <w:rsid w:val="00201504"/>
    <w:rsid w:val="00201526"/>
    <w:rsid w:val="002016F9"/>
    <w:rsid w:val="002017B9"/>
    <w:rsid w:val="00201944"/>
    <w:rsid w:val="00201AB1"/>
    <w:rsid w:val="00201AE8"/>
    <w:rsid w:val="00201CC7"/>
    <w:rsid w:val="00201CE3"/>
    <w:rsid w:val="00201D07"/>
    <w:rsid w:val="00201D41"/>
    <w:rsid w:val="00201DAD"/>
    <w:rsid w:val="00202128"/>
    <w:rsid w:val="00202170"/>
    <w:rsid w:val="002021EC"/>
    <w:rsid w:val="002024B8"/>
    <w:rsid w:val="00202674"/>
    <w:rsid w:val="0020277A"/>
    <w:rsid w:val="002028C3"/>
    <w:rsid w:val="00202983"/>
    <w:rsid w:val="00202DC1"/>
    <w:rsid w:val="002031F3"/>
    <w:rsid w:val="00203395"/>
    <w:rsid w:val="00203570"/>
    <w:rsid w:val="002036E6"/>
    <w:rsid w:val="002037D3"/>
    <w:rsid w:val="0020383A"/>
    <w:rsid w:val="00203976"/>
    <w:rsid w:val="002045FC"/>
    <w:rsid w:val="002046D5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A"/>
    <w:rsid w:val="00205CCC"/>
    <w:rsid w:val="00205CE9"/>
    <w:rsid w:val="00205D5E"/>
    <w:rsid w:val="002063E8"/>
    <w:rsid w:val="00206AFD"/>
    <w:rsid w:val="00206D13"/>
    <w:rsid w:val="00206F2D"/>
    <w:rsid w:val="00206F42"/>
    <w:rsid w:val="0020718B"/>
    <w:rsid w:val="002071C4"/>
    <w:rsid w:val="0020740A"/>
    <w:rsid w:val="002077C9"/>
    <w:rsid w:val="002079D4"/>
    <w:rsid w:val="002079FB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C26"/>
    <w:rsid w:val="00210D72"/>
    <w:rsid w:val="00210E8C"/>
    <w:rsid w:val="0021185C"/>
    <w:rsid w:val="00211907"/>
    <w:rsid w:val="00211BC8"/>
    <w:rsid w:val="00211D3D"/>
    <w:rsid w:val="00211D55"/>
    <w:rsid w:val="00212391"/>
    <w:rsid w:val="002123AA"/>
    <w:rsid w:val="00212552"/>
    <w:rsid w:val="00212D36"/>
    <w:rsid w:val="00212DB4"/>
    <w:rsid w:val="00213269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3D2"/>
    <w:rsid w:val="00215400"/>
    <w:rsid w:val="00215C13"/>
    <w:rsid w:val="00215DC1"/>
    <w:rsid w:val="00215F46"/>
    <w:rsid w:val="00216157"/>
    <w:rsid w:val="002166D5"/>
    <w:rsid w:val="002167BE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985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0A7"/>
    <w:rsid w:val="002222D8"/>
    <w:rsid w:val="00222845"/>
    <w:rsid w:val="0022298B"/>
    <w:rsid w:val="002229CE"/>
    <w:rsid w:val="00222DB9"/>
    <w:rsid w:val="00222F9B"/>
    <w:rsid w:val="00223047"/>
    <w:rsid w:val="0022325C"/>
    <w:rsid w:val="00223736"/>
    <w:rsid w:val="002237A2"/>
    <w:rsid w:val="002238E0"/>
    <w:rsid w:val="00223C2B"/>
    <w:rsid w:val="00223CEE"/>
    <w:rsid w:val="00223F8A"/>
    <w:rsid w:val="0022401A"/>
    <w:rsid w:val="00224027"/>
    <w:rsid w:val="00224181"/>
    <w:rsid w:val="002242ED"/>
    <w:rsid w:val="0022447F"/>
    <w:rsid w:val="002244BE"/>
    <w:rsid w:val="0022453C"/>
    <w:rsid w:val="0022462E"/>
    <w:rsid w:val="00224A58"/>
    <w:rsid w:val="0022517E"/>
    <w:rsid w:val="002251EB"/>
    <w:rsid w:val="00225641"/>
    <w:rsid w:val="00225654"/>
    <w:rsid w:val="00225856"/>
    <w:rsid w:val="002258E9"/>
    <w:rsid w:val="00225AA9"/>
    <w:rsid w:val="00225B91"/>
    <w:rsid w:val="00225E71"/>
    <w:rsid w:val="00225EC9"/>
    <w:rsid w:val="00225FA6"/>
    <w:rsid w:val="002260BB"/>
    <w:rsid w:val="0022638C"/>
    <w:rsid w:val="002263FC"/>
    <w:rsid w:val="00226573"/>
    <w:rsid w:val="00226775"/>
    <w:rsid w:val="00226997"/>
    <w:rsid w:val="00226A93"/>
    <w:rsid w:val="00226D91"/>
    <w:rsid w:val="00226E65"/>
    <w:rsid w:val="00226F12"/>
    <w:rsid w:val="002270F5"/>
    <w:rsid w:val="002272C1"/>
    <w:rsid w:val="002272D0"/>
    <w:rsid w:val="00227613"/>
    <w:rsid w:val="002276AA"/>
    <w:rsid w:val="00227819"/>
    <w:rsid w:val="002278EB"/>
    <w:rsid w:val="002279B3"/>
    <w:rsid w:val="00227B12"/>
    <w:rsid w:val="00227BE7"/>
    <w:rsid w:val="00227C21"/>
    <w:rsid w:val="00227ED4"/>
    <w:rsid w:val="00230072"/>
    <w:rsid w:val="00230188"/>
    <w:rsid w:val="002303E3"/>
    <w:rsid w:val="0023071D"/>
    <w:rsid w:val="0023076C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E44"/>
    <w:rsid w:val="00232FB1"/>
    <w:rsid w:val="00233467"/>
    <w:rsid w:val="00233608"/>
    <w:rsid w:val="00233817"/>
    <w:rsid w:val="00234567"/>
    <w:rsid w:val="002349C0"/>
    <w:rsid w:val="00234A1C"/>
    <w:rsid w:val="00234E0A"/>
    <w:rsid w:val="00234E48"/>
    <w:rsid w:val="0023522D"/>
    <w:rsid w:val="002358F2"/>
    <w:rsid w:val="002358F6"/>
    <w:rsid w:val="00235915"/>
    <w:rsid w:val="00235AB0"/>
    <w:rsid w:val="00235AF9"/>
    <w:rsid w:val="00235D4B"/>
    <w:rsid w:val="00235DF2"/>
    <w:rsid w:val="00235F6C"/>
    <w:rsid w:val="00236122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282"/>
    <w:rsid w:val="00240476"/>
    <w:rsid w:val="002404BE"/>
    <w:rsid w:val="002406E4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2F7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3E70"/>
    <w:rsid w:val="00244190"/>
    <w:rsid w:val="00244525"/>
    <w:rsid w:val="002446BA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0BF"/>
    <w:rsid w:val="0024613C"/>
    <w:rsid w:val="0024666E"/>
    <w:rsid w:val="002468C1"/>
    <w:rsid w:val="002468D2"/>
    <w:rsid w:val="00246971"/>
    <w:rsid w:val="00246C7A"/>
    <w:rsid w:val="00246EDE"/>
    <w:rsid w:val="00246F4A"/>
    <w:rsid w:val="00246F8B"/>
    <w:rsid w:val="00246FAE"/>
    <w:rsid w:val="00246FC3"/>
    <w:rsid w:val="0024702D"/>
    <w:rsid w:val="0024713B"/>
    <w:rsid w:val="002474E1"/>
    <w:rsid w:val="00247A17"/>
    <w:rsid w:val="00247A43"/>
    <w:rsid w:val="00247ACB"/>
    <w:rsid w:val="00247CDE"/>
    <w:rsid w:val="00247D55"/>
    <w:rsid w:val="00247F9E"/>
    <w:rsid w:val="002508A3"/>
    <w:rsid w:val="00250F63"/>
    <w:rsid w:val="00250F93"/>
    <w:rsid w:val="00251030"/>
    <w:rsid w:val="00251153"/>
    <w:rsid w:val="0025126A"/>
    <w:rsid w:val="002515E2"/>
    <w:rsid w:val="0025162D"/>
    <w:rsid w:val="00251821"/>
    <w:rsid w:val="002518C1"/>
    <w:rsid w:val="00251BEC"/>
    <w:rsid w:val="00251D59"/>
    <w:rsid w:val="00251D7C"/>
    <w:rsid w:val="00251E37"/>
    <w:rsid w:val="00252003"/>
    <w:rsid w:val="00252017"/>
    <w:rsid w:val="00252034"/>
    <w:rsid w:val="002527FC"/>
    <w:rsid w:val="00252802"/>
    <w:rsid w:val="00252881"/>
    <w:rsid w:val="0025289B"/>
    <w:rsid w:val="00252B43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3C08"/>
    <w:rsid w:val="00253D69"/>
    <w:rsid w:val="00253F24"/>
    <w:rsid w:val="00254094"/>
    <w:rsid w:val="00254252"/>
    <w:rsid w:val="002542E1"/>
    <w:rsid w:val="002543F9"/>
    <w:rsid w:val="002544C8"/>
    <w:rsid w:val="00254691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5E63"/>
    <w:rsid w:val="0025646B"/>
    <w:rsid w:val="00256761"/>
    <w:rsid w:val="00256775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E8C"/>
    <w:rsid w:val="00257FDF"/>
    <w:rsid w:val="00260256"/>
    <w:rsid w:val="00260276"/>
    <w:rsid w:val="00260482"/>
    <w:rsid w:val="00260A96"/>
    <w:rsid w:val="00260C68"/>
    <w:rsid w:val="00260CD5"/>
    <w:rsid w:val="002610AE"/>
    <w:rsid w:val="00261444"/>
    <w:rsid w:val="0026153E"/>
    <w:rsid w:val="00261573"/>
    <w:rsid w:val="002615FE"/>
    <w:rsid w:val="0026182F"/>
    <w:rsid w:val="002618CA"/>
    <w:rsid w:val="002618D1"/>
    <w:rsid w:val="00261A4B"/>
    <w:rsid w:val="00261AAF"/>
    <w:rsid w:val="00261B57"/>
    <w:rsid w:val="00261D62"/>
    <w:rsid w:val="00261DDF"/>
    <w:rsid w:val="002621DA"/>
    <w:rsid w:val="00262292"/>
    <w:rsid w:val="00262837"/>
    <w:rsid w:val="0026292C"/>
    <w:rsid w:val="00262953"/>
    <w:rsid w:val="00262976"/>
    <w:rsid w:val="0026305D"/>
    <w:rsid w:val="00263082"/>
    <w:rsid w:val="0026308B"/>
    <w:rsid w:val="002630B3"/>
    <w:rsid w:val="00263109"/>
    <w:rsid w:val="0026312D"/>
    <w:rsid w:val="0026379A"/>
    <w:rsid w:val="00263840"/>
    <w:rsid w:val="002639BE"/>
    <w:rsid w:val="00263C2B"/>
    <w:rsid w:val="00263CA0"/>
    <w:rsid w:val="00263F63"/>
    <w:rsid w:val="0026400F"/>
    <w:rsid w:val="0026412E"/>
    <w:rsid w:val="00264367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54E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72F1"/>
    <w:rsid w:val="00267642"/>
    <w:rsid w:val="002679AA"/>
    <w:rsid w:val="00267A5B"/>
    <w:rsid w:val="00267B8A"/>
    <w:rsid w:val="00267D87"/>
    <w:rsid w:val="00267EF1"/>
    <w:rsid w:val="00267F5C"/>
    <w:rsid w:val="002702BD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3E2"/>
    <w:rsid w:val="002723FA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2E91"/>
    <w:rsid w:val="00273131"/>
    <w:rsid w:val="002736CA"/>
    <w:rsid w:val="00273770"/>
    <w:rsid w:val="00273AB2"/>
    <w:rsid w:val="00273DBA"/>
    <w:rsid w:val="00273FB0"/>
    <w:rsid w:val="002740AD"/>
    <w:rsid w:val="002740EC"/>
    <w:rsid w:val="002743F4"/>
    <w:rsid w:val="002746B7"/>
    <w:rsid w:val="002746D0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71"/>
    <w:rsid w:val="00275599"/>
    <w:rsid w:val="002756D1"/>
    <w:rsid w:val="00275888"/>
    <w:rsid w:val="00275A89"/>
    <w:rsid w:val="00275C08"/>
    <w:rsid w:val="00275F82"/>
    <w:rsid w:val="002760AF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DAF"/>
    <w:rsid w:val="00277F7A"/>
    <w:rsid w:val="00280290"/>
    <w:rsid w:val="002804BC"/>
    <w:rsid w:val="00280618"/>
    <w:rsid w:val="00280713"/>
    <w:rsid w:val="00280B1B"/>
    <w:rsid w:val="00280CFD"/>
    <w:rsid w:val="0028116F"/>
    <w:rsid w:val="002813B6"/>
    <w:rsid w:val="002816CB"/>
    <w:rsid w:val="00281703"/>
    <w:rsid w:val="002817AD"/>
    <w:rsid w:val="002818B5"/>
    <w:rsid w:val="00281A2E"/>
    <w:rsid w:val="00281A4B"/>
    <w:rsid w:val="00281A6D"/>
    <w:rsid w:val="00281BF6"/>
    <w:rsid w:val="00281D42"/>
    <w:rsid w:val="00281EAE"/>
    <w:rsid w:val="0028219E"/>
    <w:rsid w:val="00282219"/>
    <w:rsid w:val="0028232B"/>
    <w:rsid w:val="0028239E"/>
    <w:rsid w:val="002823C3"/>
    <w:rsid w:val="00282468"/>
    <w:rsid w:val="00282849"/>
    <w:rsid w:val="0028285D"/>
    <w:rsid w:val="002829FE"/>
    <w:rsid w:val="00282A49"/>
    <w:rsid w:val="00282A6F"/>
    <w:rsid w:val="00282A83"/>
    <w:rsid w:val="00282C6C"/>
    <w:rsid w:val="00282C7D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3FC2"/>
    <w:rsid w:val="002842A8"/>
    <w:rsid w:val="002842F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7A9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535"/>
    <w:rsid w:val="00286687"/>
    <w:rsid w:val="002867E9"/>
    <w:rsid w:val="00286BE4"/>
    <w:rsid w:val="00286D95"/>
    <w:rsid w:val="00286DA6"/>
    <w:rsid w:val="00286F79"/>
    <w:rsid w:val="00287007"/>
    <w:rsid w:val="00287052"/>
    <w:rsid w:val="00287075"/>
    <w:rsid w:val="002872B4"/>
    <w:rsid w:val="0028772E"/>
    <w:rsid w:val="00287801"/>
    <w:rsid w:val="00287A59"/>
    <w:rsid w:val="00287A80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71"/>
    <w:rsid w:val="0029158E"/>
    <w:rsid w:val="00291747"/>
    <w:rsid w:val="00291771"/>
    <w:rsid w:val="00291868"/>
    <w:rsid w:val="00291EC5"/>
    <w:rsid w:val="00291EE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5A"/>
    <w:rsid w:val="00292CCB"/>
    <w:rsid w:val="00292DD5"/>
    <w:rsid w:val="00292E9F"/>
    <w:rsid w:val="00292EF3"/>
    <w:rsid w:val="00292F82"/>
    <w:rsid w:val="00293120"/>
    <w:rsid w:val="00293426"/>
    <w:rsid w:val="002937B0"/>
    <w:rsid w:val="0029383E"/>
    <w:rsid w:val="00293A43"/>
    <w:rsid w:val="00293A8A"/>
    <w:rsid w:val="00293C00"/>
    <w:rsid w:val="00293E53"/>
    <w:rsid w:val="00293F5F"/>
    <w:rsid w:val="00293F99"/>
    <w:rsid w:val="00294272"/>
    <w:rsid w:val="002942E0"/>
    <w:rsid w:val="002944E1"/>
    <w:rsid w:val="00294BBC"/>
    <w:rsid w:val="00294C26"/>
    <w:rsid w:val="00294D75"/>
    <w:rsid w:val="00294E04"/>
    <w:rsid w:val="00295255"/>
    <w:rsid w:val="00295533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74"/>
    <w:rsid w:val="002966FC"/>
    <w:rsid w:val="00296973"/>
    <w:rsid w:val="00296C30"/>
    <w:rsid w:val="00296E13"/>
    <w:rsid w:val="00296EC5"/>
    <w:rsid w:val="00297516"/>
    <w:rsid w:val="002975C4"/>
    <w:rsid w:val="00297796"/>
    <w:rsid w:val="002978BF"/>
    <w:rsid w:val="00297AA7"/>
    <w:rsid w:val="00297B79"/>
    <w:rsid w:val="00297D31"/>
    <w:rsid w:val="002A0480"/>
    <w:rsid w:val="002A0505"/>
    <w:rsid w:val="002A05ED"/>
    <w:rsid w:val="002A06BE"/>
    <w:rsid w:val="002A0835"/>
    <w:rsid w:val="002A0D6B"/>
    <w:rsid w:val="002A0DA3"/>
    <w:rsid w:val="002A0E96"/>
    <w:rsid w:val="002A10CD"/>
    <w:rsid w:val="002A1163"/>
    <w:rsid w:val="002A116D"/>
    <w:rsid w:val="002A1375"/>
    <w:rsid w:val="002A14B8"/>
    <w:rsid w:val="002A15A1"/>
    <w:rsid w:val="002A18B1"/>
    <w:rsid w:val="002A1AE1"/>
    <w:rsid w:val="002A1FFA"/>
    <w:rsid w:val="002A2017"/>
    <w:rsid w:val="002A20E8"/>
    <w:rsid w:val="002A212E"/>
    <w:rsid w:val="002A24CF"/>
    <w:rsid w:val="002A2708"/>
    <w:rsid w:val="002A2DBB"/>
    <w:rsid w:val="002A2E49"/>
    <w:rsid w:val="002A3065"/>
    <w:rsid w:val="002A30B4"/>
    <w:rsid w:val="002A314D"/>
    <w:rsid w:val="002A31F3"/>
    <w:rsid w:val="002A333C"/>
    <w:rsid w:val="002A3455"/>
    <w:rsid w:val="002A380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7E0"/>
    <w:rsid w:val="002A4952"/>
    <w:rsid w:val="002A4AC5"/>
    <w:rsid w:val="002A5093"/>
    <w:rsid w:val="002A5615"/>
    <w:rsid w:val="002A5628"/>
    <w:rsid w:val="002A564F"/>
    <w:rsid w:val="002A5852"/>
    <w:rsid w:val="002A59AB"/>
    <w:rsid w:val="002A5D06"/>
    <w:rsid w:val="002A5E1B"/>
    <w:rsid w:val="002A5FE1"/>
    <w:rsid w:val="002A6100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A7918"/>
    <w:rsid w:val="002A7928"/>
    <w:rsid w:val="002B02DC"/>
    <w:rsid w:val="002B033B"/>
    <w:rsid w:val="002B07A0"/>
    <w:rsid w:val="002B09C3"/>
    <w:rsid w:val="002B0CEC"/>
    <w:rsid w:val="002B0F3A"/>
    <w:rsid w:val="002B0F6E"/>
    <w:rsid w:val="002B0F81"/>
    <w:rsid w:val="002B1022"/>
    <w:rsid w:val="002B11A4"/>
    <w:rsid w:val="002B1264"/>
    <w:rsid w:val="002B12DA"/>
    <w:rsid w:val="002B13B4"/>
    <w:rsid w:val="002B1464"/>
    <w:rsid w:val="002B1845"/>
    <w:rsid w:val="002B19E8"/>
    <w:rsid w:val="002B1DA7"/>
    <w:rsid w:val="002B216E"/>
    <w:rsid w:val="002B218C"/>
    <w:rsid w:val="002B219F"/>
    <w:rsid w:val="002B21EB"/>
    <w:rsid w:val="002B245C"/>
    <w:rsid w:val="002B258F"/>
    <w:rsid w:val="002B27B0"/>
    <w:rsid w:val="002B28B0"/>
    <w:rsid w:val="002B2ADD"/>
    <w:rsid w:val="002B2BB7"/>
    <w:rsid w:val="002B2C4E"/>
    <w:rsid w:val="002B2E8F"/>
    <w:rsid w:val="002B2F22"/>
    <w:rsid w:val="002B2F89"/>
    <w:rsid w:val="002B3049"/>
    <w:rsid w:val="002B359F"/>
    <w:rsid w:val="002B36DF"/>
    <w:rsid w:val="002B371E"/>
    <w:rsid w:val="002B3A46"/>
    <w:rsid w:val="002B3F1E"/>
    <w:rsid w:val="002B4034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8FA"/>
    <w:rsid w:val="002B5A11"/>
    <w:rsid w:val="002B5C5D"/>
    <w:rsid w:val="002B6045"/>
    <w:rsid w:val="002B626E"/>
    <w:rsid w:val="002B6A5D"/>
    <w:rsid w:val="002B6B8F"/>
    <w:rsid w:val="002B6C21"/>
    <w:rsid w:val="002B6C7B"/>
    <w:rsid w:val="002B6D31"/>
    <w:rsid w:val="002B7041"/>
    <w:rsid w:val="002B7415"/>
    <w:rsid w:val="002B7532"/>
    <w:rsid w:val="002B78C5"/>
    <w:rsid w:val="002B7920"/>
    <w:rsid w:val="002B79BD"/>
    <w:rsid w:val="002B7A30"/>
    <w:rsid w:val="002B7D68"/>
    <w:rsid w:val="002B7E8A"/>
    <w:rsid w:val="002B7ED6"/>
    <w:rsid w:val="002B7F05"/>
    <w:rsid w:val="002B7F83"/>
    <w:rsid w:val="002C0006"/>
    <w:rsid w:val="002C0007"/>
    <w:rsid w:val="002C0306"/>
    <w:rsid w:val="002C03C9"/>
    <w:rsid w:val="002C05B2"/>
    <w:rsid w:val="002C05B4"/>
    <w:rsid w:val="002C073A"/>
    <w:rsid w:val="002C0AD7"/>
    <w:rsid w:val="002C0B92"/>
    <w:rsid w:val="002C0D50"/>
    <w:rsid w:val="002C0F56"/>
    <w:rsid w:val="002C112E"/>
    <w:rsid w:val="002C1156"/>
    <w:rsid w:val="002C132E"/>
    <w:rsid w:val="002C13FD"/>
    <w:rsid w:val="002C1606"/>
    <w:rsid w:val="002C1CC7"/>
    <w:rsid w:val="002C229C"/>
    <w:rsid w:val="002C233C"/>
    <w:rsid w:val="002C274D"/>
    <w:rsid w:val="002C2910"/>
    <w:rsid w:val="002C2AB3"/>
    <w:rsid w:val="002C2AF2"/>
    <w:rsid w:val="002C2B75"/>
    <w:rsid w:val="002C2C97"/>
    <w:rsid w:val="002C2CCC"/>
    <w:rsid w:val="002C2D19"/>
    <w:rsid w:val="002C2D8A"/>
    <w:rsid w:val="002C2E72"/>
    <w:rsid w:val="002C30F5"/>
    <w:rsid w:val="002C3169"/>
    <w:rsid w:val="002C32E6"/>
    <w:rsid w:val="002C33D1"/>
    <w:rsid w:val="002C33EB"/>
    <w:rsid w:val="002C39C1"/>
    <w:rsid w:val="002C3E10"/>
    <w:rsid w:val="002C3F9F"/>
    <w:rsid w:val="002C4159"/>
    <w:rsid w:val="002C41CD"/>
    <w:rsid w:val="002C441E"/>
    <w:rsid w:val="002C4715"/>
    <w:rsid w:val="002C484E"/>
    <w:rsid w:val="002C4963"/>
    <w:rsid w:val="002C49B1"/>
    <w:rsid w:val="002C4B96"/>
    <w:rsid w:val="002C4C4F"/>
    <w:rsid w:val="002C4D41"/>
    <w:rsid w:val="002C4D46"/>
    <w:rsid w:val="002C4EA7"/>
    <w:rsid w:val="002C515B"/>
    <w:rsid w:val="002C5223"/>
    <w:rsid w:val="002C5247"/>
    <w:rsid w:val="002C5320"/>
    <w:rsid w:val="002C5426"/>
    <w:rsid w:val="002C5C33"/>
    <w:rsid w:val="002C5D1A"/>
    <w:rsid w:val="002C5D53"/>
    <w:rsid w:val="002C5D9E"/>
    <w:rsid w:val="002C605C"/>
    <w:rsid w:val="002C6064"/>
    <w:rsid w:val="002C60A2"/>
    <w:rsid w:val="002C63DC"/>
    <w:rsid w:val="002C64A2"/>
    <w:rsid w:val="002C6615"/>
    <w:rsid w:val="002C66DF"/>
    <w:rsid w:val="002C6710"/>
    <w:rsid w:val="002C6AE0"/>
    <w:rsid w:val="002C6B4A"/>
    <w:rsid w:val="002C6C82"/>
    <w:rsid w:val="002C6F12"/>
    <w:rsid w:val="002C752D"/>
    <w:rsid w:val="002C7A2A"/>
    <w:rsid w:val="002C7A98"/>
    <w:rsid w:val="002C7D7E"/>
    <w:rsid w:val="002D0174"/>
    <w:rsid w:val="002D0227"/>
    <w:rsid w:val="002D0350"/>
    <w:rsid w:val="002D05A9"/>
    <w:rsid w:val="002D0664"/>
    <w:rsid w:val="002D0CBD"/>
    <w:rsid w:val="002D0E29"/>
    <w:rsid w:val="002D0E3D"/>
    <w:rsid w:val="002D1196"/>
    <w:rsid w:val="002D11D2"/>
    <w:rsid w:val="002D1345"/>
    <w:rsid w:val="002D13DB"/>
    <w:rsid w:val="002D1691"/>
    <w:rsid w:val="002D16E7"/>
    <w:rsid w:val="002D18D9"/>
    <w:rsid w:val="002D1C2D"/>
    <w:rsid w:val="002D1C53"/>
    <w:rsid w:val="002D1DB6"/>
    <w:rsid w:val="002D1E00"/>
    <w:rsid w:val="002D1F96"/>
    <w:rsid w:val="002D203E"/>
    <w:rsid w:val="002D20EB"/>
    <w:rsid w:val="002D2173"/>
    <w:rsid w:val="002D2274"/>
    <w:rsid w:val="002D2385"/>
    <w:rsid w:val="002D255A"/>
    <w:rsid w:val="002D2782"/>
    <w:rsid w:val="002D2C04"/>
    <w:rsid w:val="002D2C1D"/>
    <w:rsid w:val="002D2CF5"/>
    <w:rsid w:val="002D2E5D"/>
    <w:rsid w:val="002D3059"/>
    <w:rsid w:val="002D3075"/>
    <w:rsid w:val="002D30DB"/>
    <w:rsid w:val="002D3158"/>
    <w:rsid w:val="002D31B8"/>
    <w:rsid w:val="002D39A4"/>
    <w:rsid w:val="002D3A80"/>
    <w:rsid w:val="002D3B13"/>
    <w:rsid w:val="002D3EDF"/>
    <w:rsid w:val="002D3F1D"/>
    <w:rsid w:val="002D40F5"/>
    <w:rsid w:val="002D4982"/>
    <w:rsid w:val="002D4D8C"/>
    <w:rsid w:val="002D4DE7"/>
    <w:rsid w:val="002D4E6A"/>
    <w:rsid w:val="002D4F3F"/>
    <w:rsid w:val="002D51FA"/>
    <w:rsid w:val="002D588C"/>
    <w:rsid w:val="002D5FB5"/>
    <w:rsid w:val="002D6253"/>
    <w:rsid w:val="002D6489"/>
    <w:rsid w:val="002D657A"/>
    <w:rsid w:val="002D6705"/>
    <w:rsid w:val="002D6918"/>
    <w:rsid w:val="002D6D87"/>
    <w:rsid w:val="002D6E3B"/>
    <w:rsid w:val="002D6F12"/>
    <w:rsid w:val="002D7243"/>
    <w:rsid w:val="002D7466"/>
    <w:rsid w:val="002D785E"/>
    <w:rsid w:val="002D7C88"/>
    <w:rsid w:val="002D7CC0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6C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03E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8B2"/>
    <w:rsid w:val="002E4A41"/>
    <w:rsid w:val="002E4C00"/>
    <w:rsid w:val="002E516C"/>
    <w:rsid w:val="002E53DD"/>
    <w:rsid w:val="002E566B"/>
    <w:rsid w:val="002E576D"/>
    <w:rsid w:val="002E5B4E"/>
    <w:rsid w:val="002E5B85"/>
    <w:rsid w:val="002E5C15"/>
    <w:rsid w:val="002E5C2A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2B5"/>
    <w:rsid w:val="002E76B7"/>
    <w:rsid w:val="002E7788"/>
    <w:rsid w:val="002E7BA7"/>
    <w:rsid w:val="002E7C74"/>
    <w:rsid w:val="002E7CC8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649"/>
    <w:rsid w:val="002F1963"/>
    <w:rsid w:val="002F19FD"/>
    <w:rsid w:val="002F1BE4"/>
    <w:rsid w:val="002F1DD0"/>
    <w:rsid w:val="002F1FCC"/>
    <w:rsid w:val="002F20FD"/>
    <w:rsid w:val="002F215C"/>
    <w:rsid w:val="002F220B"/>
    <w:rsid w:val="002F25E7"/>
    <w:rsid w:val="002F278B"/>
    <w:rsid w:val="002F284F"/>
    <w:rsid w:val="002F2AF9"/>
    <w:rsid w:val="002F2B64"/>
    <w:rsid w:val="002F2BD1"/>
    <w:rsid w:val="002F2D44"/>
    <w:rsid w:val="002F2DD2"/>
    <w:rsid w:val="002F2DE4"/>
    <w:rsid w:val="002F3075"/>
    <w:rsid w:val="002F3145"/>
    <w:rsid w:val="002F32B7"/>
    <w:rsid w:val="002F357A"/>
    <w:rsid w:val="002F3756"/>
    <w:rsid w:val="002F390A"/>
    <w:rsid w:val="002F3A06"/>
    <w:rsid w:val="002F3B04"/>
    <w:rsid w:val="002F3E88"/>
    <w:rsid w:val="002F4292"/>
    <w:rsid w:val="002F47E7"/>
    <w:rsid w:val="002F486A"/>
    <w:rsid w:val="002F4AFB"/>
    <w:rsid w:val="002F4B59"/>
    <w:rsid w:val="002F4C0A"/>
    <w:rsid w:val="002F4C4A"/>
    <w:rsid w:val="002F4D68"/>
    <w:rsid w:val="002F4E3A"/>
    <w:rsid w:val="002F4E63"/>
    <w:rsid w:val="002F4F54"/>
    <w:rsid w:val="002F5033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BA7"/>
    <w:rsid w:val="002F5DBF"/>
    <w:rsid w:val="002F5FD5"/>
    <w:rsid w:val="002F5FDC"/>
    <w:rsid w:val="002F611F"/>
    <w:rsid w:val="002F61CF"/>
    <w:rsid w:val="002F63AA"/>
    <w:rsid w:val="002F686F"/>
    <w:rsid w:val="002F6A8E"/>
    <w:rsid w:val="002F6DC9"/>
    <w:rsid w:val="002F6E5A"/>
    <w:rsid w:val="002F72B7"/>
    <w:rsid w:val="002F734D"/>
    <w:rsid w:val="002F7436"/>
    <w:rsid w:val="002F75F8"/>
    <w:rsid w:val="002F7874"/>
    <w:rsid w:val="002F7980"/>
    <w:rsid w:val="002F7994"/>
    <w:rsid w:val="002F7AFD"/>
    <w:rsid w:val="002F7FDE"/>
    <w:rsid w:val="00300206"/>
    <w:rsid w:val="0030038D"/>
    <w:rsid w:val="003004A3"/>
    <w:rsid w:val="00300749"/>
    <w:rsid w:val="0030078C"/>
    <w:rsid w:val="0030087A"/>
    <w:rsid w:val="00300CEA"/>
    <w:rsid w:val="00300D1C"/>
    <w:rsid w:val="00300D4B"/>
    <w:rsid w:val="00300D94"/>
    <w:rsid w:val="00300ECD"/>
    <w:rsid w:val="00301204"/>
    <w:rsid w:val="0030132E"/>
    <w:rsid w:val="00301435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44"/>
    <w:rsid w:val="003033C7"/>
    <w:rsid w:val="003035CE"/>
    <w:rsid w:val="003035EF"/>
    <w:rsid w:val="0030372B"/>
    <w:rsid w:val="00303768"/>
    <w:rsid w:val="0030389C"/>
    <w:rsid w:val="0030394D"/>
    <w:rsid w:val="00303BCF"/>
    <w:rsid w:val="00303C96"/>
    <w:rsid w:val="00303DC1"/>
    <w:rsid w:val="00303E58"/>
    <w:rsid w:val="003040C3"/>
    <w:rsid w:val="003041DE"/>
    <w:rsid w:val="003046C2"/>
    <w:rsid w:val="003047B5"/>
    <w:rsid w:val="0030493A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6F0B"/>
    <w:rsid w:val="003071D2"/>
    <w:rsid w:val="00307353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09D"/>
    <w:rsid w:val="003112F0"/>
    <w:rsid w:val="003113A8"/>
    <w:rsid w:val="00311439"/>
    <w:rsid w:val="003116B8"/>
    <w:rsid w:val="00311845"/>
    <w:rsid w:val="00311C1D"/>
    <w:rsid w:val="00311CF7"/>
    <w:rsid w:val="00311DF5"/>
    <w:rsid w:val="00311E28"/>
    <w:rsid w:val="0031207D"/>
    <w:rsid w:val="0031209B"/>
    <w:rsid w:val="003122D2"/>
    <w:rsid w:val="00312437"/>
    <w:rsid w:val="00312974"/>
    <w:rsid w:val="00312D6C"/>
    <w:rsid w:val="0031311B"/>
    <w:rsid w:val="00313314"/>
    <w:rsid w:val="00313413"/>
    <w:rsid w:val="0031358E"/>
    <w:rsid w:val="003136AA"/>
    <w:rsid w:val="003138A9"/>
    <w:rsid w:val="00313B40"/>
    <w:rsid w:val="00313C37"/>
    <w:rsid w:val="00313C68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4EFD"/>
    <w:rsid w:val="00315100"/>
    <w:rsid w:val="0031518F"/>
    <w:rsid w:val="00315255"/>
    <w:rsid w:val="003152CE"/>
    <w:rsid w:val="0031530F"/>
    <w:rsid w:val="00315528"/>
    <w:rsid w:val="00315708"/>
    <w:rsid w:val="00315791"/>
    <w:rsid w:val="003159C7"/>
    <w:rsid w:val="00315C05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3CC"/>
    <w:rsid w:val="00317672"/>
    <w:rsid w:val="003177E8"/>
    <w:rsid w:val="00317806"/>
    <w:rsid w:val="00317F9F"/>
    <w:rsid w:val="00320588"/>
    <w:rsid w:val="0032074F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4A"/>
    <w:rsid w:val="003220E2"/>
    <w:rsid w:val="003222E4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1C"/>
    <w:rsid w:val="00324435"/>
    <w:rsid w:val="003244B6"/>
    <w:rsid w:val="0032457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747"/>
    <w:rsid w:val="003259E7"/>
    <w:rsid w:val="00325A0E"/>
    <w:rsid w:val="00325A4C"/>
    <w:rsid w:val="00325F24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DE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1AC"/>
    <w:rsid w:val="00332210"/>
    <w:rsid w:val="003323E4"/>
    <w:rsid w:val="00332439"/>
    <w:rsid w:val="0033297E"/>
    <w:rsid w:val="00332B75"/>
    <w:rsid w:val="00332C6A"/>
    <w:rsid w:val="00332E2A"/>
    <w:rsid w:val="0033302A"/>
    <w:rsid w:val="0033306E"/>
    <w:rsid w:val="0033352A"/>
    <w:rsid w:val="0033357A"/>
    <w:rsid w:val="00333791"/>
    <w:rsid w:val="003338F2"/>
    <w:rsid w:val="00333934"/>
    <w:rsid w:val="00333A6C"/>
    <w:rsid w:val="00333AC6"/>
    <w:rsid w:val="00333AE2"/>
    <w:rsid w:val="00333DDF"/>
    <w:rsid w:val="00333F6B"/>
    <w:rsid w:val="003341AA"/>
    <w:rsid w:val="0033420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82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A6F"/>
    <w:rsid w:val="00337D12"/>
    <w:rsid w:val="00337E17"/>
    <w:rsid w:val="00337EEE"/>
    <w:rsid w:val="0034004E"/>
    <w:rsid w:val="00340142"/>
    <w:rsid w:val="0034055D"/>
    <w:rsid w:val="00340676"/>
    <w:rsid w:val="0034082F"/>
    <w:rsid w:val="003408FE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1F33"/>
    <w:rsid w:val="00342071"/>
    <w:rsid w:val="00342424"/>
    <w:rsid w:val="0034255C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1DB"/>
    <w:rsid w:val="0034338B"/>
    <w:rsid w:val="003436FC"/>
    <w:rsid w:val="00343A43"/>
    <w:rsid w:val="00343E65"/>
    <w:rsid w:val="00344484"/>
    <w:rsid w:val="0034468F"/>
    <w:rsid w:val="00344A0D"/>
    <w:rsid w:val="00344A5A"/>
    <w:rsid w:val="00344CFE"/>
    <w:rsid w:val="00344E78"/>
    <w:rsid w:val="00344F7E"/>
    <w:rsid w:val="00345023"/>
    <w:rsid w:val="003454B1"/>
    <w:rsid w:val="003457BA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985"/>
    <w:rsid w:val="00346BE9"/>
    <w:rsid w:val="00346D7B"/>
    <w:rsid w:val="00346E1E"/>
    <w:rsid w:val="00346E57"/>
    <w:rsid w:val="00347085"/>
    <w:rsid w:val="00347092"/>
    <w:rsid w:val="003476A6"/>
    <w:rsid w:val="003476E2"/>
    <w:rsid w:val="003476E3"/>
    <w:rsid w:val="00347A1F"/>
    <w:rsid w:val="00347B3C"/>
    <w:rsid w:val="00347DC5"/>
    <w:rsid w:val="003500D6"/>
    <w:rsid w:val="00350252"/>
    <w:rsid w:val="0035042E"/>
    <w:rsid w:val="00350593"/>
    <w:rsid w:val="0035072E"/>
    <w:rsid w:val="00350940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2E9A"/>
    <w:rsid w:val="00353175"/>
    <w:rsid w:val="00353222"/>
    <w:rsid w:val="0035327A"/>
    <w:rsid w:val="003532A2"/>
    <w:rsid w:val="00353342"/>
    <w:rsid w:val="0035336B"/>
    <w:rsid w:val="003534BA"/>
    <w:rsid w:val="0035379B"/>
    <w:rsid w:val="003537FF"/>
    <w:rsid w:val="00353B52"/>
    <w:rsid w:val="00353DBB"/>
    <w:rsid w:val="00353DC1"/>
    <w:rsid w:val="00353DEE"/>
    <w:rsid w:val="003541A2"/>
    <w:rsid w:val="00354444"/>
    <w:rsid w:val="00354642"/>
    <w:rsid w:val="00354839"/>
    <w:rsid w:val="00354AF2"/>
    <w:rsid w:val="00354F13"/>
    <w:rsid w:val="00354F33"/>
    <w:rsid w:val="00355537"/>
    <w:rsid w:val="003555AE"/>
    <w:rsid w:val="00355808"/>
    <w:rsid w:val="0035595E"/>
    <w:rsid w:val="003559B8"/>
    <w:rsid w:val="0035613A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57D82"/>
    <w:rsid w:val="003604E7"/>
    <w:rsid w:val="003605A0"/>
    <w:rsid w:val="00360623"/>
    <w:rsid w:val="00360643"/>
    <w:rsid w:val="0036065A"/>
    <w:rsid w:val="00360717"/>
    <w:rsid w:val="0036077A"/>
    <w:rsid w:val="003609F1"/>
    <w:rsid w:val="00360B8D"/>
    <w:rsid w:val="00360F4E"/>
    <w:rsid w:val="00361052"/>
    <w:rsid w:val="00361457"/>
    <w:rsid w:val="00361DB3"/>
    <w:rsid w:val="00361E4E"/>
    <w:rsid w:val="00361F57"/>
    <w:rsid w:val="0036200E"/>
    <w:rsid w:val="00362305"/>
    <w:rsid w:val="0036268B"/>
    <w:rsid w:val="00362731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4A"/>
    <w:rsid w:val="00363982"/>
    <w:rsid w:val="00363B76"/>
    <w:rsid w:val="00363D76"/>
    <w:rsid w:val="00363F03"/>
    <w:rsid w:val="00363F84"/>
    <w:rsid w:val="00363FAD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27B"/>
    <w:rsid w:val="0036637C"/>
    <w:rsid w:val="003664F4"/>
    <w:rsid w:val="003665CA"/>
    <w:rsid w:val="003666FD"/>
    <w:rsid w:val="00366844"/>
    <w:rsid w:val="0036687B"/>
    <w:rsid w:val="00366A52"/>
    <w:rsid w:val="00366B64"/>
    <w:rsid w:val="00366F84"/>
    <w:rsid w:val="00366FFC"/>
    <w:rsid w:val="00367094"/>
    <w:rsid w:val="00367239"/>
    <w:rsid w:val="0036726A"/>
    <w:rsid w:val="003672A9"/>
    <w:rsid w:val="00367A37"/>
    <w:rsid w:val="00367D70"/>
    <w:rsid w:val="00367F1A"/>
    <w:rsid w:val="0037004C"/>
    <w:rsid w:val="00370366"/>
    <w:rsid w:val="00370518"/>
    <w:rsid w:val="0037058A"/>
    <w:rsid w:val="00370C14"/>
    <w:rsid w:val="00370E44"/>
    <w:rsid w:val="00370E93"/>
    <w:rsid w:val="00370F88"/>
    <w:rsid w:val="00371104"/>
    <w:rsid w:val="003711DC"/>
    <w:rsid w:val="00371305"/>
    <w:rsid w:val="003719FF"/>
    <w:rsid w:val="00371AAD"/>
    <w:rsid w:val="00371DBE"/>
    <w:rsid w:val="00372107"/>
    <w:rsid w:val="00372179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6C3"/>
    <w:rsid w:val="003738D3"/>
    <w:rsid w:val="003739A1"/>
    <w:rsid w:val="00373A9D"/>
    <w:rsid w:val="00373B0C"/>
    <w:rsid w:val="00373B37"/>
    <w:rsid w:val="00373C08"/>
    <w:rsid w:val="00373D37"/>
    <w:rsid w:val="00373E31"/>
    <w:rsid w:val="0037431E"/>
    <w:rsid w:val="00374397"/>
    <w:rsid w:val="003745D5"/>
    <w:rsid w:val="003745E2"/>
    <w:rsid w:val="003747AE"/>
    <w:rsid w:val="00374CCE"/>
    <w:rsid w:val="00374F63"/>
    <w:rsid w:val="003750BD"/>
    <w:rsid w:val="00375928"/>
    <w:rsid w:val="00375D43"/>
    <w:rsid w:val="00375F78"/>
    <w:rsid w:val="00375F7E"/>
    <w:rsid w:val="0037640F"/>
    <w:rsid w:val="00376942"/>
    <w:rsid w:val="00376ADA"/>
    <w:rsid w:val="00376AE5"/>
    <w:rsid w:val="00376C94"/>
    <w:rsid w:val="00376D57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08F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AE8"/>
    <w:rsid w:val="00380E5C"/>
    <w:rsid w:val="003810EA"/>
    <w:rsid w:val="003812EA"/>
    <w:rsid w:val="003813A1"/>
    <w:rsid w:val="00381413"/>
    <w:rsid w:val="00381448"/>
    <w:rsid w:val="00381582"/>
    <w:rsid w:val="003815DA"/>
    <w:rsid w:val="003818C3"/>
    <w:rsid w:val="00381CCC"/>
    <w:rsid w:val="00381E67"/>
    <w:rsid w:val="00381F5B"/>
    <w:rsid w:val="003820AB"/>
    <w:rsid w:val="00382573"/>
    <w:rsid w:val="003826BD"/>
    <w:rsid w:val="00382969"/>
    <w:rsid w:val="00382E0F"/>
    <w:rsid w:val="0038321B"/>
    <w:rsid w:val="003833DE"/>
    <w:rsid w:val="0038340B"/>
    <w:rsid w:val="00383648"/>
    <w:rsid w:val="0038382F"/>
    <w:rsid w:val="00383AC9"/>
    <w:rsid w:val="00383E05"/>
    <w:rsid w:val="00384215"/>
    <w:rsid w:val="003845B8"/>
    <w:rsid w:val="003846DD"/>
    <w:rsid w:val="0038493F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5BC"/>
    <w:rsid w:val="00387742"/>
    <w:rsid w:val="003877FC"/>
    <w:rsid w:val="003878AE"/>
    <w:rsid w:val="00387A12"/>
    <w:rsid w:val="00387B2E"/>
    <w:rsid w:val="00387B76"/>
    <w:rsid w:val="0039011D"/>
    <w:rsid w:val="003901EE"/>
    <w:rsid w:val="003903FC"/>
    <w:rsid w:val="0039047F"/>
    <w:rsid w:val="00390513"/>
    <w:rsid w:val="0039066F"/>
    <w:rsid w:val="00390793"/>
    <w:rsid w:val="00390795"/>
    <w:rsid w:val="00390860"/>
    <w:rsid w:val="00390AED"/>
    <w:rsid w:val="00390B8B"/>
    <w:rsid w:val="00390CFB"/>
    <w:rsid w:val="00390DE9"/>
    <w:rsid w:val="00390EA5"/>
    <w:rsid w:val="00391417"/>
    <w:rsid w:val="0039141F"/>
    <w:rsid w:val="003914B6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3AF"/>
    <w:rsid w:val="003944E8"/>
    <w:rsid w:val="00394588"/>
    <w:rsid w:val="00394915"/>
    <w:rsid w:val="00394C3A"/>
    <w:rsid w:val="00394D7E"/>
    <w:rsid w:val="00394E9C"/>
    <w:rsid w:val="00394FDF"/>
    <w:rsid w:val="0039501F"/>
    <w:rsid w:val="003951CE"/>
    <w:rsid w:val="0039521E"/>
    <w:rsid w:val="0039563D"/>
    <w:rsid w:val="00395662"/>
    <w:rsid w:val="00395822"/>
    <w:rsid w:val="00395956"/>
    <w:rsid w:val="0039619C"/>
    <w:rsid w:val="003962E0"/>
    <w:rsid w:val="00396733"/>
    <w:rsid w:val="00396A8A"/>
    <w:rsid w:val="00396C5B"/>
    <w:rsid w:val="00396E80"/>
    <w:rsid w:val="003970E4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96F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CCA"/>
    <w:rsid w:val="003A2E75"/>
    <w:rsid w:val="003A2EF1"/>
    <w:rsid w:val="003A341F"/>
    <w:rsid w:val="003A3546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A7FF4"/>
    <w:rsid w:val="003B030D"/>
    <w:rsid w:val="003B0610"/>
    <w:rsid w:val="003B075D"/>
    <w:rsid w:val="003B0BE1"/>
    <w:rsid w:val="003B0CB2"/>
    <w:rsid w:val="003B0F75"/>
    <w:rsid w:val="003B1076"/>
    <w:rsid w:val="003B1086"/>
    <w:rsid w:val="003B169D"/>
    <w:rsid w:val="003B1975"/>
    <w:rsid w:val="003B1AD9"/>
    <w:rsid w:val="003B1BF2"/>
    <w:rsid w:val="003B1BFA"/>
    <w:rsid w:val="003B1C3F"/>
    <w:rsid w:val="003B1CB4"/>
    <w:rsid w:val="003B1DA8"/>
    <w:rsid w:val="003B2633"/>
    <w:rsid w:val="003B2B46"/>
    <w:rsid w:val="003B2B4F"/>
    <w:rsid w:val="003B2C77"/>
    <w:rsid w:val="003B2C96"/>
    <w:rsid w:val="003B2C9C"/>
    <w:rsid w:val="003B2E74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3D37"/>
    <w:rsid w:val="003B401F"/>
    <w:rsid w:val="003B410D"/>
    <w:rsid w:val="003B4506"/>
    <w:rsid w:val="003B490F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809"/>
    <w:rsid w:val="003B690F"/>
    <w:rsid w:val="003B6A99"/>
    <w:rsid w:val="003B6B0B"/>
    <w:rsid w:val="003B6BFA"/>
    <w:rsid w:val="003B6D38"/>
    <w:rsid w:val="003B6E02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3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3F7"/>
    <w:rsid w:val="003C2684"/>
    <w:rsid w:val="003C2990"/>
    <w:rsid w:val="003C29BA"/>
    <w:rsid w:val="003C2A48"/>
    <w:rsid w:val="003C2B1C"/>
    <w:rsid w:val="003C2B3B"/>
    <w:rsid w:val="003C2CB5"/>
    <w:rsid w:val="003C2F9D"/>
    <w:rsid w:val="003C30D5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24"/>
    <w:rsid w:val="003C53ED"/>
    <w:rsid w:val="003C53EF"/>
    <w:rsid w:val="003C54CE"/>
    <w:rsid w:val="003C56F6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0F"/>
    <w:rsid w:val="003C6758"/>
    <w:rsid w:val="003C676F"/>
    <w:rsid w:val="003C67CE"/>
    <w:rsid w:val="003C6AFF"/>
    <w:rsid w:val="003C6B81"/>
    <w:rsid w:val="003C6EE0"/>
    <w:rsid w:val="003C70FB"/>
    <w:rsid w:val="003C7116"/>
    <w:rsid w:val="003C7132"/>
    <w:rsid w:val="003C763B"/>
    <w:rsid w:val="003C769B"/>
    <w:rsid w:val="003C76D1"/>
    <w:rsid w:val="003C7729"/>
    <w:rsid w:val="003C7998"/>
    <w:rsid w:val="003C7A10"/>
    <w:rsid w:val="003C7A6F"/>
    <w:rsid w:val="003C7C20"/>
    <w:rsid w:val="003C7D35"/>
    <w:rsid w:val="003D017D"/>
    <w:rsid w:val="003D024B"/>
    <w:rsid w:val="003D0583"/>
    <w:rsid w:val="003D06CB"/>
    <w:rsid w:val="003D07E2"/>
    <w:rsid w:val="003D0947"/>
    <w:rsid w:val="003D09E7"/>
    <w:rsid w:val="003D0A5F"/>
    <w:rsid w:val="003D0B58"/>
    <w:rsid w:val="003D0C56"/>
    <w:rsid w:val="003D0CCD"/>
    <w:rsid w:val="003D0F44"/>
    <w:rsid w:val="003D117B"/>
    <w:rsid w:val="003D11E5"/>
    <w:rsid w:val="003D13DA"/>
    <w:rsid w:val="003D1501"/>
    <w:rsid w:val="003D15D5"/>
    <w:rsid w:val="003D1A6E"/>
    <w:rsid w:val="003D1B10"/>
    <w:rsid w:val="003D1BE1"/>
    <w:rsid w:val="003D1C53"/>
    <w:rsid w:val="003D2054"/>
    <w:rsid w:val="003D2431"/>
    <w:rsid w:val="003D2656"/>
    <w:rsid w:val="003D26EA"/>
    <w:rsid w:val="003D2721"/>
    <w:rsid w:val="003D2A20"/>
    <w:rsid w:val="003D2A7E"/>
    <w:rsid w:val="003D2C71"/>
    <w:rsid w:val="003D2EB9"/>
    <w:rsid w:val="003D324E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8C"/>
    <w:rsid w:val="003D5EAA"/>
    <w:rsid w:val="003D5FCD"/>
    <w:rsid w:val="003D614D"/>
    <w:rsid w:val="003D6192"/>
    <w:rsid w:val="003D6244"/>
    <w:rsid w:val="003D62C8"/>
    <w:rsid w:val="003D62DD"/>
    <w:rsid w:val="003D6367"/>
    <w:rsid w:val="003D685B"/>
    <w:rsid w:val="003D6B7F"/>
    <w:rsid w:val="003D6BEE"/>
    <w:rsid w:val="003D6EF0"/>
    <w:rsid w:val="003D702B"/>
    <w:rsid w:val="003D707E"/>
    <w:rsid w:val="003D7166"/>
    <w:rsid w:val="003D727A"/>
    <w:rsid w:val="003D74F2"/>
    <w:rsid w:val="003D7694"/>
    <w:rsid w:val="003D76D5"/>
    <w:rsid w:val="003D773D"/>
    <w:rsid w:val="003D7768"/>
    <w:rsid w:val="003D784F"/>
    <w:rsid w:val="003D7B7B"/>
    <w:rsid w:val="003D7D59"/>
    <w:rsid w:val="003D7E92"/>
    <w:rsid w:val="003E01EA"/>
    <w:rsid w:val="003E0225"/>
    <w:rsid w:val="003E045D"/>
    <w:rsid w:val="003E046F"/>
    <w:rsid w:val="003E0716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0DB"/>
    <w:rsid w:val="003E2212"/>
    <w:rsid w:val="003E2660"/>
    <w:rsid w:val="003E26A9"/>
    <w:rsid w:val="003E27AA"/>
    <w:rsid w:val="003E28EE"/>
    <w:rsid w:val="003E29DF"/>
    <w:rsid w:val="003E2C58"/>
    <w:rsid w:val="003E2C5C"/>
    <w:rsid w:val="003E2CBA"/>
    <w:rsid w:val="003E2D86"/>
    <w:rsid w:val="003E2F08"/>
    <w:rsid w:val="003E335B"/>
    <w:rsid w:val="003E359E"/>
    <w:rsid w:val="003E3A06"/>
    <w:rsid w:val="003E3ED1"/>
    <w:rsid w:val="003E3FBC"/>
    <w:rsid w:val="003E4039"/>
    <w:rsid w:val="003E4160"/>
    <w:rsid w:val="003E4176"/>
    <w:rsid w:val="003E437B"/>
    <w:rsid w:val="003E4409"/>
    <w:rsid w:val="003E44F1"/>
    <w:rsid w:val="003E450A"/>
    <w:rsid w:val="003E4569"/>
    <w:rsid w:val="003E4DC4"/>
    <w:rsid w:val="003E4DEE"/>
    <w:rsid w:val="003E4F51"/>
    <w:rsid w:val="003E513A"/>
    <w:rsid w:val="003E52A1"/>
    <w:rsid w:val="003E5549"/>
    <w:rsid w:val="003E55A5"/>
    <w:rsid w:val="003E56D1"/>
    <w:rsid w:val="003E5876"/>
    <w:rsid w:val="003E58E3"/>
    <w:rsid w:val="003E5C6A"/>
    <w:rsid w:val="003E5E2C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2F0"/>
    <w:rsid w:val="003F0629"/>
    <w:rsid w:val="003F091E"/>
    <w:rsid w:val="003F0A46"/>
    <w:rsid w:val="003F0BB2"/>
    <w:rsid w:val="003F0E6D"/>
    <w:rsid w:val="003F0EB3"/>
    <w:rsid w:val="003F10EB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91"/>
    <w:rsid w:val="003F21D8"/>
    <w:rsid w:val="003F2371"/>
    <w:rsid w:val="003F2382"/>
    <w:rsid w:val="003F25FA"/>
    <w:rsid w:val="003F26C5"/>
    <w:rsid w:val="003F277D"/>
    <w:rsid w:val="003F27B1"/>
    <w:rsid w:val="003F2D73"/>
    <w:rsid w:val="003F2FCB"/>
    <w:rsid w:val="003F30BA"/>
    <w:rsid w:val="003F31E6"/>
    <w:rsid w:val="003F324D"/>
    <w:rsid w:val="003F3674"/>
    <w:rsid w:val="003F36C2"/>
    <w:rsid w:val="003F38A1"/>
    <w:rsid w:val="003F38A9"/>
    <w:rsid w:val="003F39FD"/>
    <w:rsid w:val="003F3BE5"/>
    <w:rsid w:val="003F3D46"/>
    <w:rsid w:val="003F3E42"/>
    <w:rsid w:val="003F3E8B"/>
    <w:rsid w:val="003F3FCF"/>
    <w:rsid w:val="003F4001"/>
    <w:rsid w:val="003F4064"/>
    <w:rsid w:val="003F416B"/>
    <w:rsid w:val="003F44A5"/>
    <w:rsid w:val="003F4557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BD4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27A"/>
    <w:rsid w:val="003F7353"/>
    <w:rsid w:val="003F7603"/>
    <w:rsid w:val="003F770B"/>
    <w:rsid w:val="003F7A99"/>
    <w:rsid w:val="003F7D3D"/>
    <w:rsid w:val="003F7DAB"/>
    <w:rsid w:val="004006BC"/>
    <w:rsid w:val="00400748"/>
    <w:rsid w:val="00400964"/>
    <w:rsid w:val="00400B4D"/>
    <w:rsid w:val="00400C4A"/>
    <w:rsid w:val="00400D8B"/>
    <w:rsid w:val="00400E7C"/>
    <w:rsid w:val="00400EE1"/>
    <w:rsid w:val="00400FA8"/>
    <w:rsid w:val="00400FFF"/>
    <w:rsid w:val="0040100F"/>
    <w:rsid w:val="00401276"/>
    <w:rsid w:val="004012D7"/>
    <w:rsid w:val="004012F7"/>
    <w:rsid w:val="00401625"/>
    <w:rsid w:val="00401650"/>
    <w:rsid w:val="00401692"/>
    <w:rsid w:val="004016BB"/>
    <w:rsid w:val="00401961"/>
    <w:rsid w:val="0040197C"/>
    <w:rsid w:val="00401C06"/>
    <w:rsid w:val="00401CBC"/>
    <w:rsid w:val="004021CE"/>
    <w:rsid w:val="00402335"/>
    <w:rsid w:val="00402664"/>
    <w:rsid w:val="00402731"/>
    <w:rsid w:val="00402838"/>
    <w:rsid w:val="00402D35"/>
    <w:rsid w:val="00402D9F"/>
    <w:rsid w:val="00402DE7"/>
    <w:rsid w:val="00402E99"/>
    <w:rsid w:val="00403006"/>
    <w:rsid w:val="004030CE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3FF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31F"/>
    <w:rsid w:val="0040661C"/>
    <w:rsid w:val="00406761"/>
    <w:rsid w:val="00406835"/>
    <w:rsid w:val="00406974"/>
    <w:rsid w:val="00406F27"/>
    <w:rsid w:val="0040700A"/>
    <w:rsid w:val="004072AF"/>
    <w:rsid w:val="004074B7"/>
    <w:rsid w:val="00407500"/>
    <w:rsid w:val="00407579"/>
    <w:rsid w:val="00407712"/>
    <w:rsid w:val="00407B67"/>
    <w:rsid w:val="00407D38"/>
    <w:rsid w:val="00407E35"/>
    <w:rsid w:val="00407E7E"/>
    <w:rsid w:val="00407EFF"/>
    <w:rsid w:val="0041011D"/>
    <w:rsid w:val="00410874"/>
    <w:rsid w:val="004108A1"/>
    <w:rsid w:val="00410929"/>
    <w:rsid w:val="00410A36"/>
    <w:rsid w:val="00410B27"/>
    <w:rsid w:val="00410FAF"/>
    <w:rsid w:val="004110E1"/>
    <w:rsid w:val="00411353"/>
    <w:rsid w:val="00411647"/>
    <w:rsid w:val="00411A8D"/>
    <w:rsid w:val="00411BD8"/>
    <w:rsid w:val="00411C1C"/>
    <w:rsid w:val="00411D43"/>
    <w:rsid w:val="00411E63"/>
    <w:rsid w:val="00412068"/>
    <w:rsid w:val="004122C1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2AA"/>
    <w:rsid w:val="004137F8"/>
    <w:rsid w:val="004139EA"/>
    <w:rsid w:val="00413A3C"/>
    <w:rsid w:val="00413D12"/>
    <w:rsid w:val="00414021"/>
    <w:rsid w:val="004141B7"/>
    <w:rsid w:val="0041430E"/>
    <w:rsid w:val="004144E0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5EE0"/>
    <w:rsid w:val="0041640D"/>
    <w:rsid w:val="00416747"/>
    <w:rsid w:val="00416904"/>
    <w:rsid w:val="0041698A"/>
    <w:rsid w:val="004169C0"/>
    <w:rsid w:val="00416A8A"/>
    <w:rsid w:val="00416FF7"/>
    <w:rsid w:val="00417149"/>
    <w:rsid w:val="004171E8"/>
    <w:rsid w:val="00417211"/>
    <w:rsid w:val="0041721E"/>
    <w:rsid w:val="00417230"/>
    <w:rsid w:val="00417281"/>
    <w:rsid w:val="0041728D"/>
    <w:rsid w:val="00417498"/>
    <w:rsid w:val="004174DF"/>
    <w:rsid w:val="00417656"/>
    <w:rsid w:val="00417980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414"/>
    <w:rsid w:val="00421616"/>
    <w:rsid w:val="00421A2E"/>
    <w:rsid w:val="00421AD9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7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5E"/>
    <w:rsid w:val="0042496A"/>
    <w:rsid w:val="00424A28"/>
    <w:rsid w:val="00424A49"/>
    <w:rsid w:val="00424B45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D01"/>
    <w:rsid w:val="00426E0C"/>
    <w:rsid w:val="00426F59"/>
    <w:rsid w:val="00426FF2"/>
    <w:rsid w:val="00427109"/>
    <w:rsid w:val="00427591"/>
    <w:rsid w:val="004276CD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B26"/>
    <w:rsid w:val="00430E93"/>
    <w:rsid w:val="00430E9D"/>
    <w:rsid w:val="00430FC7"/>
    <w:rsid w:val="0043113D"/>
    <w:rsid w:val="00431400"/>
    <w:rsid w:val="004316D1"/>
    <w:rsid w:val="00431E88"/>
    <w:rsid w:val="00431EB1"/>
    <w:rsid w:val="00432013"/>
    <w:rsid w:val="004320D1"/>
    <w:rsid w:val="00432189"/>
    <w:rsid w:val="00432215"/>
    <w:rsid w:val="0043258E"/>
    <w:rsid w:val="00432763"/>
    <w:rsid w:val="0043287D"/>
    <w:rsid w:val="00432960"/>
    <w:rsid w:val="00432ACD"/>
    <w:rsid w:val="00432E9C"/>
    <w:rsid w:val="00433072"/>
    <w:rsid w:val="004330D4"/>
    <w:rsid w:val="004332A4"/>
    <w:rsid w:val="0043333D"/>
    <w:rsid w:val="00433368"/>
    <w:rsid w:val="00433711"/>
    <w:rsid w:val="00433860"/>
    <w:rsid w:val="00433BFE"/>
    <w:rsid w:val="00433CB9"/>
    <w:rsid w:val="00434196"/>
    <w:rsid w:val="004341A3"/>
    <w:rsid w:val="004344C4"/>
    <w:rsid w:val="00434554"/>
    <w:rsid w:val="00434558"/>
    <w:rsid w:val="004345D1"/>
    <w:rsid w:val="004347E5"/>
    <w:rsid w:val="00434827"/>
    <w:rsid w:val="004348F4"/>
    <w:rsid w:val="00434A0E"/>
    <w:rsid w:val="00434A21"/>
    <w:rsid w:val="0043533B"/>
    <w:rsid w:val="0043535A"/>
    <w:rsid w:val="00435555"/>
    <w:rsid w:val="00435998"/>
    <w:rsid w:val="004359A8"/>
    <w:rsid w:val="00435A36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194"/>
    <w:rsid w:val="0043744D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83D"/>
    <w:rsid w:val="00440AD3"/>
    <w:rsid w:val="00440B76"/>
    <w:rsid w:val="00440F97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FD"/>
    <w:rsid w:val="00442403"/>
    <w:rsid w:val="00442B09"/>
    <w:rsid w:val="00442D3E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0B"/>
    <w:rsid w:val="00443DF4"/>
    <w:rsid w:val="00443E47"/>
    <w:rsid w:val="00444452"/>
    <w:rsid w:val="00444529"/>
    <w:rsid w:val="00444542"/>
    <w:rsid w:val="004445C9"/>
    <w:rsid w:val="00444781"/>
    <w:rsid w:val="00444788"/>
    <w:rsid w:val="00444E0E"/>
    <w:rsid w:val="00445425"/>
    <w:rsid w:val="00445487"/>
    <w:rsid w:val="00445C19"/>
    <w:rsid w:val="00445C75"/>
    <w:rsid w:val="00445DB3"/>
    <w:rsid w:val="004461AB"/>
    <w:rsid w:val="004464ED"/>
    <w:rsid w:val="00446941"/>
    <w:rsid w:val="00446978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851"/>
    <w:rsid w:val="004479B1"/>
    <w:rsid w:val="00447DF4"/>
    <w:rsid w:val="00447E50"/>
    <w:rsid w:val="00450015"/>
    <w:rsid w:val="00450164"/>
    <w:rsid w:val="0045025F"/>
    <w:rsid w:val="004503FE"/>
    <w:rsid w:val="0045054C"/>
    <w:rsid w:val="00450822"/>
    <w:rsid w:val="004508F3"/>
    <w:rsid w:val="004509AF"/>
    <w:rsid w:val="00450A94"/>
    <w:rsid w:val="0045164D"/>
    <w:rsid w:val="00451BF7"/>
    <w:rsid w:val="00451F76"/>
    <w:rsid w:val="00452147"/>
    <w:rsid w:val="00452348"/>
    <w:rsid w:val="00452475"/>
    <w:rsid w:val="0045290D"/>
    <w:rsid w:val="00452946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E74"/>
    <w:rsid w:val="00453FEB"/>
    <w:rsid w:val="00454227"/>
    <w:rsid w:val="0045435B"/>
    <w:rsid w:val="0045460F"/>
    <w:rsid w:val="0045464B"/>
    <w:rsid w:val="004546C9"/>
    <w:rsid w:val="00454935"/>
    <w:rsid w:val="004549C4"/>
    <w:rsid w:val="00454A7A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B01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35E"/>
    <w:rsid w:val="004605AD"/>
    <w:rsid w:val="0046073B"/>
    <w:rsid w:val="004607E7"/>
    <w:rsid w:val="00460871"/>
    <w:rsid w:val="004608D5"/>
    <w:rsid w:val="00460A07"/>
    <w:rsid w:val="00460C19"/>
    <w:rsid w:val="00460F66"/>
    <w:rsid w:val="00461102"/>
    <w:rsid w:val="004612E3"/>
    <w:rsid w:val="0046147F"/>
    <w:rsid w:val="004614EE"/>
    <w:rsid w:val="00461860"/>
    <w:rsid w:val="004618A9"/>
    <w:rsid w:val="00461C50"/>
    <w:rsid w:val="00461D2B"/>
    <w:rsid w:val="00461DBA"/>
    <w:rsid w:val="00461F1E"/>
    <w:rsid w:val="0046207A"/>
    <w:rsid w:val="004623F7"/>
    <w:rsid w:val="004626C0"/>
    <w:rsid w:val="0046273F"/>
    <w:rsid w:val="00462CE0"/>
    <w:rsid w:val="00462F9C"/>
    <w:rsid w:val="004631F6"/>
    <w:rsid w:val="004632CA"/>
    <w:rsid w:val="00463348"/>
    <w:rsid w:val="004637D9"/>
    <w:rsid w:val="00463850"/>
    <w:rsid w:val="004639E7"/>
    <w:rsid w:val="00463A1B"/>
    <w:rsid w:val="00463D6B"/>
    <w:rsid w:val="00464254"/>
    <w:rsid w:val="004642DC"/>
    <w:rsid w:val="004643C7"/>
    <w:rsid w:val="004644D6"/>
    <w:rsid w:val="004649C8"/>
    <w:rsid w:val="00464CA7"/>
    <w:rsid w:val="00464D2C"/>
    <w:rsid w:val="0046574E"/>
    <w:rsid w:val="004658BF"/>
    <w:rsid w:val="0046596F"/>
    <w:rsid w:val="00465C35"/>
    <w:rsid w:val="00465C3B"/>
    <w:rsid w:val="00465C59"/>
    <w:rsid w:val="00465C94"/>
    <w:rsid w:val="00465C9B"/>
    <w:rsid w:val="00465E14"/>
    <w:rsid w:val="00465EBA"/>
    <w:rsid w:val="00466099"/>
    <w:rsid w:val="0046619B"/>
    <w:rsid w:val="00466398"/>
    <w:rsid w:val="004663DA"/>
    <w:rsid w:val="004663F6"/>
    <w:rsid w:val="00466412"/>
    <w:rsid w:val="00466B92"/>
    <w:rsid w:val="00466D19"/>
    <w:rsid w:val="00466E45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74"/>
    <w:rsid w:val="00470DF4"/>
    <w:rsid w:val="00470FF6"/>
    <w:rsid w:val="0047180A"/>
    <w:rsid w:val="00471A59"/>
    <w:rsid w:val="00471ABB"/>
    <w:rsid w:val="00471E12"/>
    <w:rsid w:val="00472031"/>
    <w:rsid w:val="00472477"/>
    <w:rsid w:val="004726A3"/>
    <w:rsid w:val="004726DB"/>
    <w:rsid w:val="00472702"/>
    <w:rsid w:val="00472774"/>
    <w:rsid w:val="00472802"/>
    <w:rsid w:val="00472997"/>
    <w:rsid w:val="00472B08"/>
    <w:rsid w:val="00472C08"/>
    <w:rsid w:val="00472E20"/>
    <w:rsid w:val="00472EA9"/>
    <w:rsid w:val="0047303A"/>
    <w:rsid w:val="004733B1"/>
    <w:rsid w:val="00473414"/>
    <w:rsid w:val="004737B0"/>
    <w:rsid w:val="00473E5E"/>
    <w:rsid w:val="00473F03"/>
    <w:rsid w:val="0047469F"/>
    <w:rsid w:val="00474736"/>
    <w:rsid w:val="0047493F"/>
    <w:rsid w:val="00474CBB"/>
    <w:rsid w:val="00474CD0"/>
    <w:rsid w:val="00474DC2"/>
    <w:rsid w:val="00474EF9"/>
    <w:rsid w:val="00474F5D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77F1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70D"/>
    <w:rsid w:val="0048177D"/>
    <w:rsid w:val="004817B5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2E2E"/>
    <w:rsid w:val="004830DF"/>
    <w:rsid w:val="00483172"/>
    <w:rsid w:val="004832D1"/>
    <w:rsid w:val="004834E6"/>
    <w:rsid w:val="004835F1"/>
    <w:rsid w:val="00483AC1"/>
    <w:rsid w:val="00483B73"/>
    <w:rsid w:val="00483DA5"/>
    <w:rsid w:val="00483FAC"/>
    <w:rsid w:val="00484051"/>
    <w:rsid w:val="004841C0"/>
    <w:rsid w:val="00484245"/>
    <w:rsid w:val="00484357"/>
    <w:rsid w:val="0048441E"/>
    <w:rsid w:val="00484542"/>
    <w:rsid w:val="00484A81"/>
    <w:rsid w:val="00484BC7"/>
    <w:rsid w:val="00484F70"/>
    <w:rsid w:val="00485425"/>
    <w:rsid w:val="00485495"/>
    <w:rsid w:val="004856A9"/>
    <w:rsid w:val="00485804"/>
    <w:rsid w:val="00485A6E"/>
    <w:rsid w:val="00485AA2"/>
    <w:rsid w:val="00485F84"/>
    <w:rsid w:val="004861DC"/>
    <w:rsid w:val="00486246"/>
    <w:rsid w:val="004866A8"/>
    <w:rsid w:val="0048675B"/>
    <w:rsid w:val="004867AA"/>
    <w:rsid w:val="00486A2F"/>
    <w:rsid w:val="0048738A"/>
    <w:rsid w:val="004873D9"/>
    <w:rsid w:val="00487443"/>
    <w:rsid w:val="00487497"/>
    <w:rsid w:val="0048759C"/>
    <w:rsid w:val="004875F5"/>
    <w:rsid w:val="004877D6"/>
    <w:rsid w:val="00490128"/>
    <w:rsid w:val="0049020C"/>
    <w:rsid w:val="00490401"/>
    <w:rsid w:val="0049040F"/>
    <w:rsid w:val="00490685"/>
    <w:rsid w:val="0049094C"/>
    <w:rsid w:val="00490A98"/>
    <w:rsid w:val="00490BC5"/>
    <w:rsid w:val="00490D91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A38"/>
    <w:rsid w:val="00492CB4"/>
    <w:rsid w:val="00492DCA"/>
    <w:rsid w:val="00492E22"/>
    <w:rsid w:val="00492ED3"/>
    <w:rsid w:val="00492FCE"/>
    <w:rsid w:val="00493083"/>
    <w:rsid w:val="004930FC"/>
    <w:rsid w:val="004934F1"/>
    <w:rsid w:val="004935CC"/>
    <w:rsid w:val="0049368A"/>
    <w:rsid w:val="004936AD"/>
    <w:rsid w:val="00493780"/>
    <w:rsid w:val="0049381C"/>
    <w:rsid w:val="00493950"/>
    <w:rsid w:val="00493B1E"/>
    <w:rsid w:val="00493DA1"/>
    <w:rsid w:val="00493EFA"/>
    <w:rsid w:val="0049423F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683"/>
    <w:rsid w:val="004957BC"/>
    <w:rsid w:val="00495DB6"/>
    <w:rsid w:val="00495FA2"/>
    <w:rsid w:val="004963C6"/>
    <w:rsid w:val="00496526"/>
    <w:rsid w:val="004965EC"/>
    <w:rsid w:val="0049669A"/>
    <w:rsid w:val="0049677E"/>
    <w:rsid w:val="00496846"/>
    <w:rsid w:val="00496A70"/>
    <w:rsid w:val="00496BBD"/>
    <w:rsid w:val="00496CAC"/>
    <w:rsid w:val="00496CF5"/>
    <w:rsid w:val="00496DE9"/>
    <w:rsid w:val="00496E50"/>
    <w:rsid w:val="00496F50"/>
    <w:rsid w:val="00496F98"/>
    <w:rsid w:val="0049725F"/>
    <w:rsid w:val="004972CF"/>
    <w:rsid w:val="00497570"/>
    <w:rsid w:val="004975C8"/>
    <w:rsid w:val="004977E9"/>
    <w:rsid w:val="00497AA4"/>
    <w:rsid w:val="00497AD0"/>
    <w:rsid w:val="00497C38"/>
    <w:rsid w:val="004A0104"/>
    <w:rsid w:val="004A032A"/>
    <w:rsid w:val="004A03BF"/>
    <w:rsid w:val="004A06E7"/>
    <w:rsid w:val="004A07D8"/>
    <w:rsid w:val="004A090B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4C9"/>
    <w:rsid w:val="004A26E0"/>
    <w:rsid w:val="004A2864"/>
    <w:rsid w:val="004A290C"/>
    <w:rsid w:val="004A294E"/>
    <w:rsid w:val="004A2D51"/>
    <w:rsid w:val="004A2F53"/>
    <w:rsid w:val="004A2F5F"/>
    <w:rsid w:val="004A2FD0"/>
    <w:rsid w:val="004A30F9"/>
    <w:rsid w:val="004A3261"/>
    <w:rsid w:val="004A332A"/>
    <w:rsid w:val="004A3674"/>
    <w:rsid w:val="004A3706"/>
    <w:rsid w:val="004A38E3"/>
    <w:rsid w:val="004A3ADF"/>
    <w:rsid w:val="004A3D66"/>
    <w:rsid w:val="004A3E32"/>
    <w:rsid w:val="004A3E8A"/>
    <w:rsid w:val="004A482A"/>
    <w:rsid w:val="004A4C9A"/>
    <w:rsid w:val="004A4CB0"/>
    <w:rsid w:val="004A4D47"/>
    <w:rsid w:val="004A5392"/>
    <w:rsid w:val="004A539E"/>
    <w:rsid w:val="004A5905"/>
    <w:rsid w:val="004A59AB"/>
    <w:rsid w:val="004A5A39"/>
    <w:rsid w:val="004A5FC9"/>
    <w:rsid w:val="004A63B5"/>
    <w:rsid w:val="004A658D"/>
    <w:rsid w:val="004A6802"/>
    <w:rsid w:val="004A6845"/>
    <w:rsid w:val="004A6B08"/>
    <w:rsid w:val="004A6CB4"/>
    <w:rsid w:val="004A6E92"/>
    <w:rsid w:val="004A71CA"/>
    <w:rsid w:val="004A734A"/>
    <w:rsid w:val="004A759D"/>
    <w:rsid w:val="004A75CB"/>
    <w:rsid w:val="004A783E"/>
    <w:rsid w:val="004A7B3C"/>
    <w:rsid w:val="004A7D7E"/>
    <w:rsid w:val="004A7E04"/>
    <w:rsid w:val="004A7FD4"/>
    <w:rsid w:val="004A7FD7"/>
    <w:rsid w:val="004B04C1"/>
    <w:rsid w:val="004B0766"/>
    <w:rsid w:val="004B08B0"/>
    <w:rsid w:val="004B0978"/>
    <w:rsid w:val="004B0DE8"/>
    <w:rsid w:val="004B111C"/>
    <w:rsid w:val="004B1430"/>
    <w:rsid w:val="004B1BB3"/>
    <w:rsid w:val="004B1E4A"/>
    <w:rsid w:val="004B1EBF"/>
    <w:rsid w:val="004B1FE1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256"/>
    <w:rsid w:val="004B5285"/>
    <w:rsid w:val="004B5450"/>
    <w:rsid w:val="004B5732"/>
    <w:rsid w:val="004B575B"/>
    <w:rsid w:val="004B585B"/>
    <w:rsid w:val="004B5988"/>
    <w:rsid w:val="004B5B8C"/>
    <w:rsid w:val="004B5DE7"/>
    <w:rsid w:val="004B5E23"/>
    <w:rsid w:val="004B6016"/>
    <w:rsid w:val="004B602F"/>
    <w:rsid w:val="004B60AC"/>
    <w:rsid w:val="004B6148"/>
    <w:rsid w:val="004B62F1"/>
    <w:rsid w:val="004B6396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9AC"/>
    <w:rsid w:val="004C0B5C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1FD0"/>
    <w:rsid w:val="004C22A3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826"/>
    <w:rsid w:val="004C5AE8"/>
    <w:rsid w:val="004C5CFB"/>
    <w:rsid w:val="004C5D37"/>
    <w:rsid w:val="004C5EBD"/>
    <w:rsid w:val="004C5F08"/>
    <w:rsid w:val="004C62F1"/>
    <w:rsid w:val="004C64EC"/>
    <w:rsid w:val="004C6DB8"/>
    <w:rsid w:val="004C6E3E"/>
    <w:rsid w:val="004C70AE"/>
    <w:rsid w:val="004C743B"/>
    <w:rsid w:val="004C74FC"/>
    <w:rsid w:val="004C77FC"/>
    <w:rsid w:val="004C7C09"/>
    <w:rsid w:val="004C7D24"/>
    <w:rsid w:val="004C7D25"/>
    <w:rsid w:val="004C7D37"/>
    <w:rsid w:val="004D00DD"/>
    <w:rsid w:val="004D0454"/>
    <w:rsid w:val="004D09DC"/>
    <w:rsid w:val="004D0C4C"/>
    <w:rsid w:val="004D0D56"/>
    <w:rsid w:val="004D10DD"/>
    <w:rsid w:val="004D1174"/>
    <w:rsid w:val="004D11AB"/>
    <w:rsid w:val="004D11DC"/>
    <w:rsid w:val="004D12BB"/>
    <w:rsid w:val="004D14E4"/>
    <w:rsid w:val="004D16EA"/>
    <w:rsid w:val="004D195F"/>
    <w:rsid w:val="004D1A19"/>
    <w:rsid w:val="004D1B2B"/>
    <w:rsid w:val="004D20EF"/>
    <w:rsid w:val="004D2552"/>
    <w:rsid w:val="004D2603"/>
    <w:rsid w:val="004D2731"/>
    <w:rsid w:val="004D27E1"/>
    <w:rsid w:val="004D2AD7"/>
    <w:rsid w:val="004D2B98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E68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AB9"/>
    <w:rsid w:val="004D5BB0"/>
    <w:rsid w:val="004D5C19"/>
    <w:rsid w:val="004D5F48"/>
    <w:rsid w:val="004D6072"/>
    <w:rsid w:val="004D62DD"/>
    <w:rsid w:val="004D6319"/>
    <w:rsid w:val="004D6446"/>
    <w:rsid w:val="004D65ED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D40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1EA9"/>
    <w:rsid w:val="004E2081"/>
    <w:rsid w:val="004E21EB"/>
    <w:rsid w:val="004E2333"/>
    <w:rsid w:val="004E234C"/>
    <w:rsid w:val="004E2392"/>
    <w:rsid w:val="004E240F"/>
    <w:rsid w:val="004E29D5"/>
    <w:rsid w:val="004E2B8E"/>
    <w:rsid w:val="004E2BE6"/>
    <w:rsid w:val="004E2BF9"/>
    <w:rsid w:val="004E2D21"/>
    <w:rsid w:val="004E2E04"/>
    <w:rsid w:val="004E2F84"/>
    <w:rsid w:val="004E35A7"/>
    <w:rsid w:val="004E372E"/>
    <w:rsid w:val="004E37F9"/>
    <w:rsid w:val="004E396C"/>
    <w:rsid w:val="004E3A1B"/>
    <w:rsid w:val="004E3A3F"/>
    <w:rsid w:val="004E3B92"/>
    <w:rsid w:val="004E40EE"/>
    <w:rsid w:val="004E420A"/>
    <w:rsid w:val="004E44E2"/>
    <w:rsid w:val="004E4964"/>
    <w:rsid w:val="004E4A81"/>
    <w:rsid w:val="004E4AAF"/>
    <w:rsid w:val="004E4C4F"/>
    <w:rsid w:val="004E4C6B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1AA"/>
    <w:rsid w:val="004E7284"/>
    <w:rsid w:val="004E7411"/>
    <w:rsid w:val="004E782D"/>
    <w:rsid w:val="004E7899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B1D"/>
    <w:rsid w:val="004F1B3D"/>
    <w:rsid w:val="004F1B40"/>
    <w:rsid w:val="004F2034"/>
    <w:rsid w:val="004F221E"/>
    <w:rsid w:val="004F252A"/>
    <w:rsid w:val="004F2D94"/>
    <w:rsid w:val="004F2E8D"/>
    <w:rsid w:val="004F2E94"/>
    <w:rsid w:val="004F318D"/>
    <w:rsid w:val="004F3397"/>
    <w:rsid w:val="004F3481"/>
    <w:rsid w:val="004F3495"/>
    <w:rsid w:val="004F34CB"/>
    <w:rsid w:val="004F37DD"/>
    <w:rsid w:val="004F38F2"/>
    <w:rsid w:val="004F3CA8"/>
    <w:rsid w:val="004F3E1B"/>
    <w:rsid w:val="004F4164"/>
    <w:rsid w:val="004F4251"/>
    <w:rsid w:val="004F4380"/>
    <w:rsid w:val="004F46F1"/>
    <w:rsid w:val="004F46F8"/>
    <w:rsid w:val="004F49BA"/>
    <w:rsid w:val="004F4BDD"/>
    <w:rsid w:val="004F4E39"/>
    <w:rsid w:val="004F4E5F"/>
    <w:rsid w:val="004F573A"/>
    <w:rsid w:val="004F57CA"/>
    <w:rsid w:val="004F58FE"/>
    <w:rsid w:val="004F5BAD"/>
    <w:rsid w:val="004F5DC4"/>
    <w:rsid w:val="004F5E02"/>
    <w:rsid w:val="004F5EAA"/>
    <w:rsid w:val="004F60E0"/>
    <w:rsid w:val="004F634B"/>
    <w:rsid w:val="004F6544"/>
    <w:rsid w:val="004F65AA"/>
    <w:rsid w:val="004F6B1C"/>
    <w:rsid w:val="004F6BF8"/>
    <w:rsid w:val="004F6D0B"/>
    <w:rsid w:val="004F6D10"/>
    <w:rsid w:val="004F7094"/>
    <w:rsid w:val="004F734B"/>
    <w:rsid w:val="004F7357"/>
    <w:rsid w:val="004F738D"/>
    <w:rsid w:val="004F74A9"/>
    <w:rsid w:val="004F74F8"/>
    <w:rsid w:val="004F76EA"/>
    <w:rsid w:val="004F7964"/>
    <w:rsid w:val="004F7A66"/>
    <w:rsid w:val="004F7AD4"/>
    <w:rsid w:val="004F7CE8"/>
    <w:rsid w:val="005000B3"/>
    <w:rsid w:val="0050018E"/>
    <w:rsid w:val="00500227"/>
    <w:rsid w:val="0050036F"/>
    <w:rsid w:val="005003D9"/>
    <w:rsid w:val="005005A6"/>
    <w:rsid w:val="00500805"/>
    <w:rsid w:val="00500886"/>
    <w:rsid w:val="00500BAE"/>
    <w:rsid w:val="00500C21"/>
    <w:rsid w:val="00500CFB"/>
    <w:rsid w:val="00500D66"/>
    <w:rsid w:val="00500DB0"/>
    <w:rsid w:val="00500E1C"/>
    <w:rsid w:val="00500EA6"/>
    <w:rsid w:val="00500F7E"/>
    <w:rsid w:val="00501036"/>
    <w:rsid w:val="00501451"/>
    <w:rsid w:val="00501458"/>
    <w:rsid w:val="00501638"/>
    <w:rsid w:val="005019A0"/>
    <w:rsid w:val="005019EB"/>
    <w:rsid w:val="00501B6A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663"/>
    <w:rsid w:val="00503804"/>
    <w:rsid w:val="00503D9E"/>
    <w:rsid w:val="0050411D"/>
    <w:rsid w:val="005043F0"/>
    <w:rsid w:val="005045A9"/>
    <w:rsid w:val="00504616"/>
    <w:rsid w:val="00504779"/>
    <w:rsid w:val="0050489C"/>
    <w:rsid w:val="00504B4E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43"/>
    <w:rsid w:val="00505F64"/>
    <w:rsid w:val="00506311"/>
    <w:rsid w:val="00506360"/>
    <w:rsid w:val="0050649C"/>
    <w:rsid w:val="00506E98"/>
    <w:rsid w:val="00506F60"/>
    <w:rsid w:val="00506FDB"/>
    <w:rsid w:val="005072CB"/>
    <w:rsid w:val="005077D7"/>
    <w:rsid w:val="00507931"/>
    <w:rsid w:val="00507DB7"/>
    <w:rsid w:val="00507E6D"/>
    <w:rsid w:val="0051028A"/>
    <w:rsid w:val="00510332"/>
    <w:rsid w:val="00510B12"/>
    <w:rsid w:val="00510B3B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3D5"/>
    <w:rsid w:val="00512814"/>
    <w:rsid w:val="00512887"/>
    <w:rsid w:val="005128E3"/>
    <w:rsid w:val="00512B29"/>
    <w:rsid w:val="00512C94"/>
    <w:rsid w:val="00512CD5"/>
    <w:rsid w:val="00512E14"/>
    <w:rsid w:val="00512E59"/>
    <w:rsid w:val="00512F14"/>
    <w:rsid w:val="005131AD"/>
    <w:rsid w:val="00513380"/>
    <w:rsid w:val="0051338A"/>
    <w:rsid w:val="005134BE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AB"/>
    <w:rsid w:val="00514ECE"/>
    <w:rsid w:val="00514FC0"/>
    <w:rsid w:val="0051506A"/>
    <w:rsid w:val="00515419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AA"/>
    <w:rsid w:val="00516967"/>
    <w:rsid w:val="00516BA1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4A3"/>
    <w:rsid w:val="00520914"/>
    <w:rsid w:val="0052099B"/>
    <w:rsid w:val="00520A26"/>
    <w:rsid w:val="00520BC1"/>
    <w:rsid w:val="00520F19"/>
    <w:rsid w:val="00521145"/>
    <w:rsid w:val="0052126E"/>
    <w:rsid w:val="005213CE"/>
    <w:rsid w:val="00521652"/>
    <w:rsid w:val="005217DF"/>
    <w:rsid w:val="00521CA4"/>
    <w:rsid w:val="00521DD3"/>
    <w:rsid w:val="00522200"/>
    <w:rsid w:val="005222BE"/>
    <w:rsid w:val="00522625"/>
    <w:rsid w:val="00522764"/>
    <w:rsid w:val="00522816"/>
    <w:rsid w:val="00522AC6"/>
    <w:rsid w:val="00522CCD"/>
    <w:rsid w:val="00522D43"/>
    <w:rsid w:val="00522D8C"/>
    <w:rsid w:val="00522F97"/>
    <w:rsid w:val="00523162"/>
    <w:rsid w:val="00523455"/>
    <w:rsid w:val="00523575"/>
    <w:rsid w:val="00523583"/>
    <w:rsid w:val="00523647"/>
    <w:rsid w:val="005236E2"/>
    <w:rsid w:val="0052376E"/>
    <w:rsid w:val="00523C57"/>
    <w:rsid w:val="0052412D"/>
    <w:rsid w:val="0052430E"/>
    <w:rsid w:val="00524375"/>
    <w:rsid w:val="00524797"/>
    <w:rsid w:val="00524925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5A7"/>
    <w:rsid w:val="005267A6"/>
    <w:rsid w:val="005268DB"/>
    <w:rsid w:val="005269B9"/>
    <w:rsid w:val="00526A88"/>
    <w:rsid w:val="00526BE0"/>
    <w:rsid w:val="00526DFF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8"/>
    <w:rsid w:val="00527E1F"/>
    <w:rsid w:val="0053057B"/>
    <w:rsid w:val="0053074F"/>
    <w:rsid w:val="005307B6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12B"/>
    <w:rsid w:val="0053263F"/>
    <w:rsid w:val="005327DA"/>
    <w:rsid w:val="0053286B"/>
    <w:rsid w:val="005328F6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0A5"/>
    <w:rsid w:val="00534179"/>
    <w:rsid w:val="005348D3"/>
    <w:rsid w:val="00534A7C"/>
    <w:rsid w:val="00534D00"/>
    <w:rsid w:val="00534E38"/>
    <w:rsid w:val="00534F30"/>
    <w:rsid w:val="00534F5E"/>
    <w:rsid w:val="0053502A"/>
    <w:rsid w:val="00535409"/>
    <w:rsid w:val="005355BD"/>
    <w:rsid w:val="005359A5"/>
    <w:rsid w:val="00535A55"/>
    <w:rsid w:val="00535A92"/>
    <w:rsid w:val="00535C1F"/>
    <w:rsid w:val="00535C80"/>
    <w:rsid w:val="00535C9A"/>
    <w:rsid w:val="0053600F"/>
    <w:rsid w:val="005360DB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0F0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37FBD"/>
    <w:rsid w:val="00540391"/>
    <w:rsid w:val="00540612"/>
    <w:rsid w:val="0054094E"/>
    <w:rsid w:val="00540B97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486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3D11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529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132"/>
    <w:rsid w:val="0054783C"/>
    <w:rsid w:val="005479C8"/>
    <w:rsid w:val="00547D3A"/>
    <w:rsid w:val="00547D62"/>
    <w:rsid w:val="00547F56"/>
    <w:rsid w:val="00550047"/>
    <w:rsid w:val="005500F7"/>
    <w:rsid w:val="005500FE"/>
    <w:rsid w:val="00550248"/>
    <w:rsid w:val="005502EB"/>
    <w:rsid w:val="00550B0E"/>
    <w:rsid w:val="00550B77"/>
    <w:rsid w:val="00550E99"/>
    <w:rsid w:val="00550F37"/>
    <w:rsid w:val="00551309"/>
    <w:rsid w:val="005514E4"/>
    <w:rsid w:val="005516B4"/>
    <w:rsid w:val="00551817"/>
    <w:rsid w:val="0055184B"/>
    <w:rsid w:val="00551D6F"/>
    <w:rsid w:val="00551EC1"/>
    <w:rsid w:val="00551F7D"/>
    <w:rsid w:val="005521D3"/>
    <w:rsid w:val="005523FF"/>
    <w:rsid w:val="00552517"/>
    <w:rsid w:val="005527B4"/>
    <w:rsid w:val="0055291E"/>
    <w:rsid w:val="00552A8D"/>
    <w:rsid w:val="00552CC3"/>
    <w:rsid w:val="00552E35"/>
    <w:rsid w:val="00552E93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3EA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2CE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EFA"/>
    <w:rsid w:val="00557F2E"/>
    <w:rsid w:val="00557F72"/>
    <w:rsid w:val="00560223"/>
    <w:rsid w:val="0056041A"/>
    <w:rsid w:val="00560560"/>
    <w:rsid w:val="005606B7"/>
    <w:rsid w:val="0056077E"/>
    <w:rsid w:val="005608E4"/>
    <w:rsid w:val="005609D0"/>
    <w:rsid w:val="00560EC5"/>
    <w:rsid w:val="00560F2F"/>
    <w:rsid w:val="0056101D"/>
    <w:rsid w:val="005610E9"/>
    <w:rsid w:val="0056136A"/>
    <w:rsid w:val="0056137B"/>
    <w:rsid w:val="00561597"/>
    <w:rsid w:val="00561991"/>
    <w:rsid w:val="00561EF8"/>
    <w:rsid w:val="00562228"/>
    <w:rsid w:val="0056246A"/>
    <w:rsid w:val="0056254A"/>
    <w:rsid w:val="005628E6"/>
    <w:rsid w:val="00563537"/>
    <w:rsid w:val="00563A34"/>
    <w:rsid w:val="00563AE9"/>
    <w:rsid w:val="00563D23"/>
    <w:rsid w:val="00563F3B"/>
    <w:rsid w:val="0056416C"/>
    <w:rsid w:val="00564264"/>
    <w:rsid w:val="00564385"/>
    <w:rsid w:val="005644C0"/>
    <w:rsid w:val="005644D5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BEE"/>
    <w:rsid w:val="00565F4D"/>
    <w:rsid w:val="00565F7E"/>
    <w:rsid w:val="0056620B"/>
    <w:rsid w:val="00566297"/>
    <w:rsid w:val="00566440"/>
    <w:rsid w:val="005664FA"/>
    <w:rsid w:val="00566735"/>
    <w:rsid w:val="005667CE"/>
    <w:rsid w:val="00566A20"/>
    <w:rsid w:val="00566A71"/>
    <w:rsid w:val="00566E31"/>
    <w:rsid w:val="00566FFF"/>
    <w:rsid w:val="00567045"/>
    <w:rsid w:val="005671D8"/>
    <w:rsid w:val="00567300"/>
    <w:rsid w:val="00567835"/>
    <w:rsid w:val="00567B5D"/>
    <w:rsid w:val="00567B64"/>
    <w:rsid w:val="00567B68"/>
    <w:rsid w:val="00567FDD"/>
    <w:rsid w:val="00570828"/>
    <w:rsid w:val="00570928"/>
    <w:rsid w:val="005709EE"/>
    <w:rsid w:val="005709FB"/>
    <w:rsid w:val="00570A54"/>
    <w:rsid w:val="00570B08"/>
    <w:rsid w:val="00570D89"/>
    <w:rsid w:val="00571060"/>
    <w:rsid w:val="00571183"/>
    <w:rsid w:val="00571537"/>
    <w:rsid w:val="00571726"/>
    <w:rsid w:val="0057196D"/>
    <w:rsid w:val="00571AF1"/>
    <w:rsid w:val="00571D03"/>
    <w:rsid w:val="00572B40"/>
    <w:rsid w:val="00572CE4"/>
    <w:rsid w:val="00572E5C"/>
    <w:rsid w:val="00573171"/>
    <w:rsid w:val="005733FF"/>
    <w:rsid w:val="005734AE"/>
    <w:rsid w:val="005734E8"/>
    <w:rsid w:val="005736AB"/>
    <w:rsid w:val="00573AF0"/>
    <w:rsid w:val="00573F64"/>
    <w:rsid w:val="00574047"/>
    <w:rsid w:val="00574381"/>
    <w:rsid w:val="005744BF"/>
    <w:rsid w:val="0057458B"/>
    <w:rsid w:val="00574614"/>
    <w:rsid w:val="00574724"/>
    <w:rsid w:val="0057474B"/>
    <w:rsid w:val="00574A64"/>
    <w:rsid w:val="00574B87"/>
    <w:rsid w:val="00574E8E"/>
    <w:rsid w:val="00575292"/>
    <w:rsid w:val="005754F8"/>
    <w:rsid w:val="00575649"/>
    <w:rsid w:val="005756DE"/>
    <w:rsid w:val="00575781"/>
    <w:rsid w:val="00575834"/>
    <w:rsid w:val="00575A01"/>
    <w:rsid w:val="00575B37"/>
    <w:rsid w:val="00575B63"/>
    <w:rsid w:val="00575C5D"/>
    <w:rsid w:val="005760E9"/>
    <w:rsid w:val="00576253"/>
    <w:rsid w:val="00576285"/>
    <w:rsid w:val="00576AB7"/>
    <w:rsid w:val="00576E06"/>
    <w:rsid w:val="005770FC"/>
    <w:rsid w:val="00577224"/>
    <w:rsid w:val="00577256"/>
    <w:rsid w:val="005773B9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78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BCD"/>
    <w:rsid w:val="00581C27"/>
    <w:rsid w:val="00581E6D"/>
    <w:rsid w:val="00582037"/>
    <w:rsid w:val="00582185"/>
    <w:rsid w:val="005821AF"/>
    <w:rsid w:val="005823ED"/>
    <w:rsid w:val="005828AA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4F99"/>
    <w:rsid w:val="005851CB"/>
    <w:rsid w:val="005856CC"/>
    <w:rsid w:val="0058571C"/>
    <w:rsid w:val="005858E1"/>
    <w:rsid w:val="00585BBA"/>
    <w:rsid w:val="00585FED"/>
    <w:rsid w:val="00586061"/>
    <w:rsid w:val="0058606B"/>
    <w:rsid w:val="0058613D"/>
    <w:rsid w:val="00586159"/>
    <w:rsid w:val="00586785"/>
    <w:rsid w:val="0058683E"/>
    <w:rsid w:val="00586E33"/>
    <w:rsid w:val="00586E3B"/>
    <w:rsid w:val="00586EBE"/>
    <w:rsid w:val="00586FA3"/>
    <w:rsid w:val="00587051"/>
    <w:rsid w:val="005870FD"/>
    <w:rsid w:val="005871A7"/>
    <w:rsid w:val="0058735E"/>
    <w:rsid w:val="005873D3"/>
    <w:rsid w:val="0058753A"/>
    <w:rsid w:val="00587680"/>
    <w:rsid w:val="00587702"/>
    <w:rsid w:val="00587766"/>
    <w:rsid w:val="005879FB"/>
    <w:rsid w:val="00587B49"/>
    <w:rsid w:val="00587CB5"/>
    <w:rsid w:val="00587EB5"/>
    <w:rsid w:val="0059002C"/>
    <w:rsid w:val="00590071"/>
    <w:rsid w:val="005900E5"/>
    <w:rsid w:val="0059029D"/>
    <w:rsid w:val="00590587"/>
    <w:rsid w:val="005905DB"/>
    <w:rsid w:val="00590DE5"/>
    <w:rsid w:val="00590E0F"/>
    <w:rsid w:val="00590E3B"/>
    <w:rsid w:val="0059138C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1D"/>
    <w:rsid w:val="005929AE"/>
    <w:rsid w:val="00592B23"/>
    <w:rsid w:val="00593094"/>
    <w:rsid w:val="005930B9"/>
    <w:rsid w:val="005932F8"/>
    <w:rsid w:val="00593349"/>
    <w:rsid w:val="0059351F"/>
    <w:rsid w:val="00593579"/>
    <w:rsid w:val="00593587"/>
    <w:rsid w:val="005939D8"/>
    <w:rsid w:val="00593C1C"/>
    <w:rsid w:val="00593EE6"/>
    <w:rsid w:val="00593F4B"/>
    <w:rsid w:val="00593F88"/>
    <w:rsid w:val="00594426"/>
    <w:rsid w:val="00594936"/>
    <w:rsid w:val="00594B44"/>
    <w:rsid w:val="00594BB8"/>
    <w:rsid w:val="00594CCC"/>
    <w:rsid w:val="00594E0E"/>
    <w:rsid w:val="00595340"/>
    <w:rsid w:val="005953D8"/>
    <w:rsid w:val="0059555C"/>
    <w:rsid w:val="00595681"/>
    <w:rsid w:val="00595981"/>
    <w:rsid w:val="00595C37"/>
    <w:rsid w:val="00595CDF"/>
    <w:rsid w:val="00595D59"/>
    <w:rsid w:val="00595E65"/>
    <w:rsid w:val="00595F1D"/>
    <w:rsid w:val="0059613B"/>
    <w:rsid w:val="00596327"/>
    <w:rsid w:val="005963BA"/>
    <w:rsid w:val="00596539"/>
    <w:rsid w:val="005965C3"/>
    <w:rsid w:val="005966CD"/>
    <w:rsid w:val="0059670E"/>
    <w:rsid w:val="005968A5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11"/>
    <w:rsid w:val="005A0E80"/>
    <w:rsid w:val="005A0E9A"/>
    <w:rsid w:val="005A103C"/>
    <w:rsid w:val="005A1255"/>
    <w:rsid w:val="005A1531"/>
    <w:rsid w:val="005A16A0"/>
    <w:rsid w:val="005A1903"/>
    <w:rsid w:val="005A1B03"/>
    <w:rsid w:val="005A1D21"/>
    <w:rsid w:val="005A1DD5"/>
    <w:rsid w:val="005A1FF9"/>
    <w:rsid w:val="005A219D"/>
    <w:rsid w:val="005A23BE"/>
    <w:rsid w:val="005A23D5"/>
    <w:rsid w:val="005A2546"/>
    <w:rsid w:val="005A25FE"/>
    <w:rsid w:val="005A261B"/>
    <w:rsid w:val="005A2939"/>
    <w:rsid w:val="005A2CC3"/>
    <w:rsid w:val="005A2D3C"/>
    <w:rsid w:val="005A3087"/>
    <w:rsid w:val="005A3130"/>
    <w:rsid w:val="005A33B2"/>
    <w:rsid w:val="005A34D1"/>
    <w:rsid w:val="005A35D7"/>
    <w:rsid w:val="005A36D3"/>
    <w:rsid w:val="005A37E8"/>
    <w:rsid w:val="005A3852"/>
    <w:rsid w:val="005A3E95"/>
    <w:rsid w:val="005A4423"/>
    <w:rsid w:val="005A467D"/>
    <w:rsid w:val="005A46B9"/>
    <w:rsid w:val="005A4742"/>
    <w:rsid w:val="005A4D41"/>
    <w:rsid w:val="005A4EB5"/>
    <w:rsid w:val="005A516D"/>
    <w:rsid w:val="005A52B2"/>
    <w:rsid w:val="005A53DE"/>
    <w:rsid w:val="005A5747"/>
    <w:rsid w:val="005A57C5"/>
    <w:rsid w:val="005A59B3"/>
    <w:rsid w:val="005A5D6A"/>
    <w:rsid w:val="005A5EBC"/>
    <w:rsid w:val="005A601A"/>
    <w:rsid w:val="005A6151"/>
    <w:rsid w:val="005A6264"/>
    <w:rsid w:val="005A6576"/>
    <w:rsid w:val="005A6C1A"/>
    <w:rsid w:val="005A6D55"/>
    <w:rsid w:val="005A6E0C"/>
    <w:rsid w:val="005A6EB1"/>
    <w:rsid w:val="005A6F30"/>
    <w:rsid w:val="005A6F6D"/>
    <w:rsid w:val="005A7009"/>
    <w:rsid w:val="005A7021"/>
    <w:rsid w:val="005A7081"/>
    <w:rsid w:val="005A70E1"/>
    <w:rsid w:val="005A7400"/>
    <w:rsid w:val="005A7564"/>
    <w:rsid w:val="005A75CC"/>
    <w:rsid w:val="005A75D3"/>
    <w:rsid w:val="005A7AC9"/>
    <w:rsid w:val="005A7C52"/>
    <w:rsid w:val="005A7D0D"/>
    <w:rsid w:val="005A7DFA"/>
    <w:rsid w:val="005A7E1D"/>
    <w:rsid w:val="005A7EC2"/>
    <w:rsid w:val="005B0377"/>
    <w:rsid w:val="005B03BB"/>
    <w:rsid w:val="005B0588"/>
    <w:rsid w:val="005B05C1"/>
    <w:rsid w:val="005B064E"/>
    <w:rsid w:val="005B09FB"/>
    <w:rsid w:val="005B0D68"/>
    <w:rsid w:val="005B1015"/>
    <w:rsid w:val="005B14CE"/>
    <w:rsid w:val="005B153F"/>
    <w:rsid w:val="005B168A"/>
    <w:rsid w:val="005B20A0"/>
    <w:rsid w:val="005B222F"/>
    <w:rsid w:val="005B22FD"/>
    <w:rsid w:val="005B2416"/>
    <w:rsid w:val="005B274C"/>
    <w:rsid w:val="005B275A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3DD7"/>
    <w:rsid w:val="005B3FB2"/>
    <w:rsid w:val="005B3FBF"/>
    <w:rsid w:val="005B4311"/>
    <w:rsid w:val="005B43E0"/>
    <w:rsid w:val="005B4709"/>
    <w:rsid w:val="005B474D"/>
    <w:rsid w:val="005B4955"/>
    <w:rsid w:val="005B4956"/>
    <w:rsid w:val="005B4B4C"/>
    <w:rsid w:val="005B4B6F"/>
    <w:rsid w:val="005B4CE5"/>
    <w:rsid w:val="005B577F"/>
    <w:rsid w:val="005B578D"/>
    <w:rsid w:val="005B5B99"/>
    <w:rsid w:val="005B5BB9"/>
    <w:rsid w:val="005B5CD6"/>
    <w:rsid w:val="005B5D35"/>
    <w:rsid w:val="005B6066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C5B"/>
    <w:rsid w:val="005C2DE1"/>
    <w:rsid w:val="005C338C"/>
    <w:rsid w:val="005C366C"/>
    <w:rsid w:val="005C398F"/>
    <w:rsid w:val="005C39AB"/>
    <w:rsid w:val="005C39E7"/>
    <w:rsid w:val="005C3BDB"/>
    <w:rsid w:val="005C3EE6"/>
    <w:rsid w:val="005C40EB"/>
    <w:rsid w:val="005C40F1"/>
    <w:rsid w:val="005C428E"/>
    <w:rsid w:val="005C4401"/>
    <w:rsid w:val="005C4544"/>
    <w:rsid w:val="005C45DA"/>
    <w:rsid w:val="005C4A15"/>
    <w:rsid w:val="005C4A70"/>
    <w:rsid w:val="005C4C0D"/>
    <w:rsid w:val="005C4D8E"/>
    <w:rsid w:val="005C50C5"/>
    <w:rsid w:val="005C51ED"/>
    <w:rsid w:val="005C5283"/>
    <w:rsid w:val="005C56A9"/>
    <w:rsid w:val="005C5B8A"/>
    <w:rsid w:val="005C5CC1"/>
    <w:rsid w:val="005C62E1"/>
    <w:rsid w:val="005C6401"/>
    <w:rsid w:val="005C6414"/>
    <w:rsid w:val="005C660D"/>
    <w:rsid w:val="005C6937"/>
    <w:rsid w:val="005C6952"/>
    <w:rsid w:val="005C6D28"/>
    <w:rsid w:val="005C70EA"/>
    <w:rsid w:val="005C7241"/>
    <w:rsid w:val="005C74C9"/>
    <w:rsid w:val="005C74E0"/>
    <w:rsid w:val="005C79AC"/>
    <w:rsid w:val="005C7D92"/>
    <w:rsid w:val="005C7FC9"/>
    <w:rsid w:val="005D0128"/>
    <w:rsid w:val="005D0499"/>
    <w:rsid w:val="005D05E3"/>
    <w:rsid w:val="005D0682"/>
    <w:rsid w:val="005D0834"/>
    <w:rsid w:val="005D0868"/>
    <w:rsid w:val="005D0C7B"/>
    <w:rsid w:val="005D0DA6"/>
    <w:rsid w:val="005D0F36"/>
    <w:rsid w:val="005D0F5F"/>
    <w:rsid w:val="005D1235"/>
    <w:rsid w:val="005D1712"/>
    <w:rsid w:val="005D1823"/>
    <w:rsid w:val="005D1880"/>
    <w:rsid w:val="005D188A"/>
    <w:rsid w:val="005D1C14"/>
    <w:rsid w:val="005D1D49"/>
    <w:rsid w:val="005D207A"/>
    <w:rsid w:val="005D2181"/>
    <w:rsid w:val="005D23EF"/>
    <w:rsid w:val="005D2469"/>
    <w:rsid w:val="005D249C"/>
    <w:rsid w:val="005D2567"/>
    <w:rsid w:val="005D2872"/>
    <w:rsid w:val="005D28D4"/>
    <w:rsid w:val="005D2ADE"/>
    <w:rsid w:val="005D2F17"/>
    <w:rsid w:val="005D3014"/>
    <w:rsid w:val="005D3060"/>
    <w:rsid w:val="005D3184"/>
    <w:rsid w:val="005D3265"/>
    <w:rsid w:val="005D3966"/>
    <w:rsid w:val="005D3A7E"/>
    <w:rsid w:val="005D3B9E"/>
    <w:rsid w:val="005D3DD5"/>
    <w:rsid w:val="005D4221"/>
    <w:rsid w:val="005D4241"/>
    <w:rsid w:val="005D4872"/>
    <w:rsid w:val="005D4BE6"/>
    <w:rsid w:val="005D4D29"/>
    <w:rsid w:val="005D4EE9"/>
    <w:rsid w:val="005D5183"/>
    <w:rsid w:val="005D5793"/>
    <w:rsid w:val="005D5A90"/>
    <w:rsid w:val="005D5B7D"/>
    <w:rsid w:val="005D5D60"/>
    <w:rsid w:val="005D5E2A"/>
    <w:rsid w:val="005D610E"/>
    <w:rsid w:val="005D616D"/>
    <w:rsid w:val="005D6262"/>
    <w:rsid w:val="005D6415"/>
    <w:rsid w:val="005D64BA"/>
    <w:rsid w:val="005D667E"/>
    <w:rsid w:val="005D679E"/>
    <w:rsid w:val="005D6913"/>
    <w:rsid w:val="005D6ACE"/>
    <w:rsid w:val="005D6BCD"/>
    <w:rsid w:val="005D6FAB"/>
    <w:rsid w:val="005D7327"/>
    <w:rsid w:val="005D7699"/>
    <w:rsid w:val="005D7838"/>
    <w:rsid w:val="005D7BD9"/>
    <w:rsid w:val="005D7E4F"/>
    <w:rsid w:val="005D7E50"/>
    <w:rsid w:val="005E007A"/>
    <w:rsid w:val="005E0124"/>
    <w:rsid w:val="005E038B"/>
    <w:rsid w:val="005E0514"/>
    <w:rsid w:val="005E0543"/>
    <w:rsid w:val="005E05C5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8CC"/>
    <w:rsid w:val="005E29E2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681"/>
    <w:rsid w:val="005E3CBC"/>
    <w:rsid w:val="005E40AA"/>
    <w:rsid w:val="005E4151"/>
    <w:rsid w:val="005E41B8"/>
    <w:rsid w:val="005E4675"/>
    <w:rsid w:val="005E4A59"/>
    <w:rsid w:val="005E4D45"/>
    <w:rsid w:val="005E4E78"/>
    <w:rsid w:val="005E529F"/>
    <w:rsid w:val="005E54ED"/>
    <w:rsid w:val="005E554F"/>
    <w:rsid w:val="005E5682"/>
    <w:rsid w:val="005E59A1"/>
    <w:rsid w:val="005E5A24"/>
    <w:rsid w:val="005E5A3E"/>
    <w:rsid w:val="005E5C71"/>
    <w:rsid w:val="005E5C95"/>
    <w:rsid w:val="005E5FD1"/>
    <w:rsid w:val="005E6023"/>
    <w:rsid w:val="005E6062"/>
    <w:rsid w:val="005E61BC"/>
    <w:rsid w:val="005E61CF"/>
    <w:rsid w:val="005E631F"/>
    <w:rsid w:val="005E6503"/>
    <w:rsid w:val="005E6512"/>
    <w:rsid w:val="005E65AB"/>
    <w:rsid w:val="005E65EF"/>
    <w:rsid w:val="005E66A8"/>
    <w:rsid w:val="005E66EA"/>
    <w:rsid w:val="005E672D"/>
    <w:rsid w:val="005E6893"/>
    <w:rsid w:val="005E6A71"/>
    <w:rsid w:val="005E6C33"/>
    <w:rsid w:val="005E6D1D"/>
    <w:rsid w:val="005E6D66"/>
    <w:rsid w:val="005E6E47"/>
    <w:rsid w:val="005E6E6D"/>
    <w:rsid w:val="005E6F55"/>
    <w:rsid w:val="005E702B"/>
    <w:rsid w:val="005E707F"/>
    <w:rsid w:val="005E71E7"/>
    <w:rsid w:val="005E72D7"/>
    <w:rsid w:val="005E75AE"/>
    <w:rsid w:val="005E77E9"/>
    <w:rsid w:val="005E79BA"/>
    <w:rsid w:val="005E7B6A"/>
    <w:rsid w:val="005E7E1E"/>
    <w:rsid w:val="005F0201"/>
    <w:rsid w:val="005F03D8"/>
    <w:rsid w:val="005F08C5"/>
    <w:rsid w:val="005F0901"/>
    <w:rsid w:val="005F0B2D"/>
    <w:rsid w:val="005F0D04"/>
    <w:rsid w:val="005F1277"/>
    <w:rsid w:val="005F12D4"/>
    <w:rsid w:val="005F1316"/>
    <w:rsid w:val="005F1438"/>
    <w:rsid w:val="005F1887"/>
    <w:rsid w:val="005F19FE"/>
    <w:rsid w:val="005F1AC3"/>
    <w:rsid w:val="005F1B12"/>
    <w:rsid w:val="005F1BD1"/>
    <w:rsid w:val="005F1F85"/>
    <w:rsid w:val="005F2124"/>
    <w:rsid w:val="005F254A"/>
    <w:rsid w:val="005F2672"/>
    <w:rsid w:val="005F2A2F"/>
    <w:rsid w:val="005F303D"/>
    <w:rsid w:val="005F31DD"/>
    <w:rsid w:val="005F3243"/>
    <w:rsid w:val="005F336F"/>
    <w:rsid w:val="005F33C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1B"/>
    <w:rsid w:val="005F5C3D"/>
    <w:rsid w:val="005F5D00"/>
    <w:rsid w:val="005F615D"/>
    <w:rsid w:val="005F6179"/>
    <w:rsid w:val="005F6200"/>
    <w:rsid w:val="005F6572"/>
    <w:rsid w:val="005F663B"/>
    <w:rsid w:val="005F67C4"/>
    <w:rsid w:val="005F6D3E"/>
    <w:rsid w:val="005F6D61"/>
    <w:rsid w:val="005F6E0C"/>
    <w:rsid w:val="005F6E25"/>
    <w:rsid w:val="005F6F23"/>
    <w:rsid w:val="005F6F75"/>
    <w:rsid w:val="005F703B"/>
    <w:rsid w:val="005F7082"/>
    <w:rsid w:val="005F741E"/>
    <w:rsid w:val="005F755A"/>
    <w:rsid w:val="005F755E"/>
    <w:rsid w:val="005F7832"/>
    <w:rsid w:val="005F7925"/>
    <w:rsid w:val="005F7C84"/>
    <w:rsid w:val="005F7D8C"/>
    <w:rsid w:val="005F7E6C"/>
    <w:rsid w:val="005F7F59"/>
    <w:rsid w:val="005F7FCD"/>
    <w:rsid w:val="006000A7"/>
    <w:rsid w:val="00600362"/>
    <w:rsid w:val="0060048B"/>
    <w:rsid w:val="006004ED"/>
    <w:rsid w:val="006004F2"/>
    <w:rsid w:val="00600532"/>
    <w:rsid w:val="00600AD3"/>
    <w:rsid w:val="00600B32"/>
    <w:rsid w:val="00600B6F"/>
    <w:rsid w:val="00600D37"/>
    <w:rsid w:val="00600D57"/>
    <w:rsid w:val="00600F89"/>
    <w:rsid w:val="00601550"/>
    <w:rsid w:val="006018F3"/>
    <w:rsid w:val="00601B0A"/>
    <w:rsid w:val="00601DDC"/>
    <w:rsid w:val="00601ECE"/>
    <w:rsid w:val="00601FB1"/>
    <w:rsid w:val="0060216F"/>
    <w:rsid w:val="006021B7"/>
    <w:rsid w:val="00602C1D"/>
    <w:rsid w:val="00602CD6"/>
    <w:rsid w:val="00602F21"/>
    <w:rsid w:val="00602F6B"/>
    <w:rsid w:val="00602F7D"/>
    <w:rsid w:val="0060328F"/>
    <w:rsid w:val="00603412"/>
    <w:rsid w:val="0060358C"/>
    <w:rsid w:val="0060371F"/>
    <w:rsid w:val="00603BAC"/>
    <w:rsid w:val="00603D75"/>
    <w:rsid w:val="0060423C"/>
    <w:rsid w:val="0060456A"/>
    <w:rsid w:val="006047AD"/>
    <w:rsid w:val="00604879"/>
    <w:rsid w:val="00604990"/>
    <w:rsid w:val="00604C7A"/>
    <w:rsid w:val="00604C97"/>
    <w:rsid w:val="00605029"/>
    <w:rsid w:val="0060508A"/>
    <w:rsid w:val="00605153"/>
    <w:rsid w:val="006051D8"/>
    <w:rsid w:val="006051F8"/>
    <w:rsid w:val="006052E8"/>
    <w:rsid w:val="00605602"/>
    <w:rsid w:val="006056A9"/>
    <w:rsid w:val="00605952"/>
    <w:rsid w:val="00605A12"/>
    <w:rsid w:val="00605BAF"/>
    <w:rsid w:val="00605D3C"/>
    <w:rsid w:val="00605D4C"/>
    <w:rsid w:val="00605E56"/>
    <w:rsid w:val="00605F00"/>
    <w:rsid w:val="00605F01"/>
    <w:rsid w:val="006060E8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BC6"/>
    <w:rsid w:val="00607C0A"/>
    <w:rsid w:val="00607C8E"/>
    <w:rsid w:val="00607CD6"/>
    <w:rsid w:val="006102E8"/>
    <w:rsid w:val="00610C30"/>
    <w:rsid w:val="00611034"/>
    <w:rsid w:val="006114EE"/>
    <w:rsid w:val="006117EB"/>
    <w:rsid w:val="00611ADC"/>
    <w:rsid w:val="00611C68"/>
    <w:rsid w:val="00612013"/>
    <w:rsid w:val="006124EC"/>
    <w:rsid w:val="00612573"/>
    <w:rsid w:val="006127BD"/>
    <w:rsid w:val="00612953"/>
    <w:rsid w:val="006129C8"/>
    <w:rsid w:val="00612A11"/>
    <w:rsid w:val="006133ED"/>
    <w:rsid w:val="0061345C"/>
    <w:rsid w:val="00613551"/>
    <w:rsid w:val="0061362F"/>
    <w:rsid w:val="006136AF"/>
    <w:rsid w:val="00613A09"/>
    <w:rsid w:val="00613CA8"/>
    <w:rsid w:val="00613DA8"/>
    <w:rsid w:val="00613F2C"/>
    <w:rsid w:val="006141B0"/>
    <w:rsid w:val="006142BF"/>
    <w:rsid w:val="006144B4"/>
    <w:rsid w:val="0061459F"/>
    <w:rsid w:val="0061466A"/>
    <w:rsid w:val="0061486C"/>
    <w:rsid w:val="006148F8"/>
    <w:rsid w:val="00614A7C"/>
    <w:rsid w:val="00614AD2"/>
    <w:rsid w:val="00614ADB"/>
    <w:rsid w:val="00614AEA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0C5"/>
    <w:rsid w:val="006162CD"/>
    <w:rsid w:val="006162FA"/>
    <w:rsid w:val="0061648D"/>
    <w:rsid w:val="0061688F"/>
    <w:rsid w:val="006168A7"/>
    <w:rsid w:val="00616B22"/>
    <w:rsid w:val="00617117"/>
    <w:rsid w:val="00617198"/>
    <w:rsid w:val="006174FF"/>
    <w:rsid w:val="00617730"/>
    <w:rsid w:val="0061784E"/>
    <w:rsid w:val="0061786B"/>
    <w:rsid w:val="0061797F"/>
    <w:rsid w:val="00617BA9"/>
    <w:rsid w:val="006201DD"/>
    <w:rsid w:val="006207FB"/>
    <w:rsid w:val="00620853"/>
    <w:rsid w:val="00620875"/>
    <w:rsid w:val="0062087F"/>
    <w:rsid w:val="00620A26"/>
    <w:rsid w:val="00620CDD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D4C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8C7"/>
    <w:rsid w:val="00622A06"/>
    <w:rsid w:val="00622DC1"/>
    <w:rsid w:val="00622EF1"/>
    <w:rsid w:val="00622FE7"/>
    <w:rsid w:val="00623030"/>
    <w:rsid w:val="00623056"/>
    <w:rsid w:val="0062375A"/>
    <w:rsid w:val="006238B2"/>
    <w:rsid w:val="006239A4"/>
    <w:rsid w:val="00623A27"/>
    <w:rsid w:val="00623BF0"/>
    <w:rsid w:val="00623C7B"/>
    <w:rsid w:val="00623E75"/>
    <w:rsid w:val="00623FED"/>
    <w:rsid w:val="006242E2"/>
    <w:rsid w:val="00624636"/>
    <w:rsid w:val="00624942"/>
    <w:rsid w:val="00624989"/>
    <w:rsid w:val="00624DBC"/>
    <w:rsid w:val="006250BA"/>
    <w:rsid w:val="006250C3"/>
    <w:rsid w:val="006253C3"/>
    <w:rsid w:val="0062550A"/>
    <w:rsid w:val="006256AB"/>
    <w:rsid w:val="006258A6"/>
    <w:rsid w:val="006258DC"/>
    <w:rsid w:val="0062596E"/>
    <w:rsid w:val="00625977"/>
    <w:rsid w:val="00625B2B"/>
    <w:rsid w:val="00625C7E"/>
    <w:rsid w:val="00625CE3"/>
    <w:rsid w:val="00625E1D"/>
    <w:rsid w:val="00625E7D"/>
    <w:rsid w:val="00625F13"/>
    <w:rsid w:val="00626108"/>
    <w:rsid w:val="006261F0"/>
    <w:rsid w:val="006262B1"/>
    <w:rsid w:val="006262EE"/>
    <w:rsid w:val="00626442"/>
    <w:rsid w:val="0062674F"/>
    <w:rsid w:val="00626906"/>
    <w:rsid w:val="0062699C"/>
    <w:rsid w:val="00626B52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811"/>
    <w:rsid w:val="0062785F"/>
    <w:rsid w:val="00627AAD"/>
    <w:rsid w:val="00627C32"/>
    <w:rsid w:val="00627CD1"/>
    <w:rsid w:val="00627E29"/>
    <w:rsid w:val="00630297"/>
    <w:rsid w:val="00630805"/>
    <w:rsid w:val="00630962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B9A"/>
    <w:rsid w:val="00631D1E"/>
    <w:rsid w:val="00631E45"/>
    <w:rsid w:val="006324F2"/>
    <w:rsid w:val="00632A21"/>
    <w:rsid w:val="00632BBA"/>
    <w:rsid w:val="00632DBB"/>
    <w:rsid w:val="00632EF6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1F1"/>
    <w:rsid w:val="00636250"/>
    <w:rsid w:val="0063649B"/>
    <w:rsid w:val="00636A14"/>
    <w:rsid w:val="00636B78"/>
    <w:rsid w:val="00636DFE"/>
    <w:rsid w:val="00636E9B"/>
    <w:rsid w:val="00637129"/>
    <w:rsid w:val="00637267"/>
    <w:rsid w:val="00637378"/>
    <w:rsid w:val="006374A1"/>
    <w:rsid w:val="00637604"/>
    <w:rsid w:val="0063773A"/>
    <w:rsid w:val="0063776C"/>
    <w:rsid w:val="00637962"/>
    <w:rsid w:val="00637D46"/>
    <w:rsid w:val="00637E3D"/>
    <w:rsid w:val="00637EFE"/>
    <w:rsid w:val="00640171"/>
    <w:rsid w:val="006404D4"/>
    <w:rsid w:val="00640764"/>
    <w:rsid w:val="00640B7D"/>
    <w:rsid w:val="00641155"/>
    <w:rsid w:val="00641166"/>
    <w:rsid w:val="006418D9"/>
    <w:rsid w:val="00641A3D"/>
    <w:rsid w:val="00641FE1"/>
    <w:rsid w:val="006421D4"/>
    <w:rsid w:val="0064220B"/>
    <w:rsid w:val="006422DF"/>
    <w:rsid w:val="00642441"/>
    <w:rsid w:val="0064261A"/>
    <w:rsid w:val="0064263C"/>
    <w:rsid w:val="0064264A"/>
    <w:rsid w:val="00642C4F"/>
    <w:rsid w:val="00642D89"/>
    <w:rsid w:val="00642E0F"/>
    <w:rsid w:val="00642F98"/>
    <w:rsid w:val="00643108"/>
    <w:rsid w:val="006431B0"/>
    <w:rsid w:val="0064323F"/>
    <w:rsid w:val="00643247"/>
    <w:rsid w:val="006432AD"/>
    <w:rsid w:val="006438D7"/>
    <w:rsid w:val="00643A0E"/>
    <w:rsid w:val="00643AFC"/>
    <w:rsid w:val="00643B9C"/>
    <w:rsid w:val="00643E10"/>
    <w:rsid w:val="00643E1F"/>
    <w:rsid w:val="00643E24"/>
    <w:rsid w:val="0064419A"/>
    <w:rsid w:val="00644228"/>
    <w:rsid w:val="00644399"/>
    <w:rsid w:val="006443E4"/>
    <w:rsid w:val="00644551"/>
    <w:rsid w:val="0064477F"/>
    <w:rsid w:val="00644A9B"/>
    <w:rsid w:val="00644BAF"/>
    <w:rsid w:val="00644D5A"/>
    <w:rsid w:val="00644DE1"/>
    <w:rsid w:val="0064502D"/>
    <w:rsid w:val="0064518E"/>
    <w:rsid w:val="006451BB"/>
    <w:rsid w:val="006453EC"/>
    <w:rsid w:val="006457EF"/>
    <w:rsid w:val="006459A3"/>
    <w:rsid w:val="00645B03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AC7"/>
    <w:rsid w:val="00647D64"/>
    <w:rsid w:val="00647D9C"/>
    <w:rsid w:val="00647DBD"/>
    <w:rsid w:val="00647E60"/>
    <w:rsid w:val="00647FDB"/>
    <w:rsid w:val="00650606"/>
    <w:rsid w:val="00650845"/>
    <w:rsid w:val="00650920"/>
    <w:rsid w:val="00650940"/>
    <w:rsid w:val="00650A56"/>
    <w:rsid w:val="00650B29"/>
    <w:rsid w:val="00650B7A"/>
    <w:rsid w:val="00650E81"/>
    <w:rsid w:val="00651078"/>
    <w:rsid w:val="006514D9"/>
    <w:rsid w:val="006515CF"/>
    <w:rsid w:val="006517CB"/>
    <w:rsid w:val="00651C9F"/>
    <w:rsid w:val="00651DD9"/>
    <w:rsid w:val="00651FE1"/>
    <w:rsid w:val="006520F0"/>
    <w:rsid w:val="006521C2"/>
    <w:rsid w:val="00652266"/>
    <w:rsid w:val="006528C6"/>
    <w:rsid w:val="00652D4A"/>
    <w:rsid w:val="00652DC4"/>
    <w:rsid w:val="00652EE3"/>
    <w:rsid w:val="00652F77"/>
    <w:rsid w:val="0065307B"/>
    <w:rsid w:val="006534B1"/>
    <w:rsid w:val="0065376C"/>
    <w:rsid w:val="00653776"/>
    <w:rsid w:val="006537C4"/>
    <w:rsid w:val="00653934"/>
    <w:rsid w:val="006539D6"/>
    <w:rsid w:val="00653C20"/>
    <w:rsid w:val="00653D9D"/>
    <w:rsid w:val="00653F26"/>
    <w:rsid w:val="00654007"/>
    <w:rsid w:val="00654187"/>
    <w:rsid w:val="006542B9"/>
    <w:rsid w:val="006547E0"/>
    <w:rsid w:val="00654981"/>
    <w:rsid w:val="00654A7D"/>
    <w:rsid w:val="00654C9A"/>
    <w:rsid w:val="00654CA6"/>
    <w:rsid w:val="00654D17"/>
    <w:rsid w:val="00654D21"/>
    <w:rsid w:val="00654E4B"/>
    <w:rsid w:val="00654F57"/>
    <w:rsid w:val="006550F0"/>
    <w:rsid w:val="006550F1"/>
    <w:rsid w:val="0065524A"/>
    <w:rsid w:val="00655355"/>
    <w:rsid w:val="0065540A"/>
    <w:rsid w:val="006555A4"/>
    <w:rsid w:val="006555AF"/>
    <w:rsid w:val="0065562B"/>
    <w:rsid w:val="00655EC9"/>
    <w:rsid w:val="00655ECB"/>
    <w:rsid w:val="00656235"/>
    <w:rsid w:val="006563B2"/>
    <w:rsid w:val="006566F6"/>
    <w:rsid w:val="006569A2"/>
    <w:rsid w:val="00656AB8"/>
    <w:rsid w:val="00656C14"/>
    <w:rsid w:val="00656C4F"/>
    <w:rsid w:val="00656E13"/>
    <w:rsid w:val="0065708B"/>
    <w:rsid w:val="006573DF"/>
    <w:rsid w:val="0065760D"/>
    <w:rsid w:val="006576CA"/>
    <w:rsid w:val="006577E0"/>
    <w:rsid w:val="0065789E"/>
    <w:rsid w:val="00657A4D"/>
    <w:rsid w:val="00657A7C"/>
    <w:rsid w:val="00657E31"/>
    <w:rsid w:val="00657EA3"/>
    <w:rsid w:val="00660074"/>
    <w:rsid w:val="006601FE"/>
    <w:rsid w:val="006602A8"/>
    <w:rsid w:val="00660347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7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2B0"/>
    <w:rsid w:val="00663627"/>
    <w:rsid w:val="0066375F"/>
    <w:rsid w:val="006638A5"/>
    <w:rsid w:val="00663973"/>
    <w:rsid w:val="00663D96"/>
    <w:rsid w:val="006640BC"/>
    <w:rsid w:val="006640BE"/>
    <w:rsid w:val="00664259"/>
    <w:rsid w:val="006642EB"/>
    <w:rsid w:val="006643F6"/>
    <w:rsid w:val="00664529"/>
    <w:rsid w:val="0066457A"/>
    <w:rsid w:val="006646CA"/>
    <w:rsid w:val="006648CF"/>
    <w:rsid w:val="0066490C"/>
    <w:rsid w:val="00664D5F"/>
    <w:rsid w:val="00664E6C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260"/>
    <w:rsid w:val="00667413"/>
    <w:rsid w:val="00667556"/>
    <w:rsid w:val="00667661"/>
    <w:rsid w:val="0066778F"/>
    <w:rsid w:val="006677CE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23D"/>
    <w:rsid w:val="0067056C"/>
    <w:rsid w:val="006705D2"/>
    <w:rsid w:val="00670721"/>
    <w:rsid w:val="00670853"/>
    <w:rsid w:val="006708F1"/>
    <w:rsid w:val="00670AFC"/>
    <w:rsid w:val="00670B0E"/>
    <w:rsid w:val="00671031"/>
    <w:rsid w:val="0067123F"/>
    <w:rsid w:val="00671556"/>
    <w:rsid w:val="0067172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4F5"/>
    <w:rsid w:val="006747AD"/>
    <w:rsid w:val="00674BE8"/>
    <w:rsid w:val="00674E29"/>
    <w:rsid w:val="006750EC"/>
    <w:rsid w:val="006754E1"/>
    <w:rsid w:val="0067557F"/>
    <w:rsid w:val="0067582E"/>
    <w:rsid w:val="006758F0"/>
    <w:rsid w:val="00675A4B"/>
    <w:rsid w:val="00675C1F"/>
    <w:rsid w:val="006761CD"/>
    <w:rsid w:val="00676661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77EAD"/>
    <w:rsid w:val="006809B8"/>
    <w:rsid w:val="00680B7F"/>
    <w:rsid w:val="00680C47"/>
    <w:rsid w:val="00680E72"/>
    <w:rsid w:val="0068104C"/>
    <w:rsid w:val="006811CE"/>
    <w:rsid w:val="0068122E"/>
    <w:rsid w:val="006813A3"/>
    <w:rsid w:val="006816E6"/>
    <w:rsid w:val="006816F8"/>
    <w:rsid w:val="00681A80"/>
    <w:rsid w:val="00681F24"/>
    <w:rsid w:val="00681F37"/>
    <w:rsid w:val="00682450"/>
    <w:rsid w:val="006824BF"/>
    <w:rsid w:val="00682565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4DA"/>
    <w:rsid w:val="006836BF"/>
    <w:rsid w:val="0068377C"/>
    <w:rsid w:val="00683880"/>
    <w:rsid w:val="00683AD9"/>
    <w:rsid w:val="00683B30"/>
    <w:rsid w:val="00683E24"/>
    <w:rsid w:val="00683EEF"/>
    <w:rsid w:val="006842CE"/>
    <w:rsid w:val="006843EE"/>
    <w:rsid w:val="0068445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EF8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8DB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7DE"/>
    <w:rsid w:val="00693966"/>
    <w:rsid w:val="006939C0"/>
    <w:rsid w:val="006939CC"/>
    <w:rsid w:val="0069440C"/>
    <w:rsid w:val="006944D9"/>
    <w:rsid w:val="00694507"/>
    <w:rsid w:val="006945EF"/>
    <w:rsid w:val="0069484B"/>
    <w:rsid w:val="00694AFF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492"/>
    <w:rsid w:val="0069653D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468"/>
    <w:rsid w:val="006A056D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1F8C"/>
    <w:rsid w:val="006A24C7"/>
    <w:rsid w:val="006A2654"/>
    <w:rsid w:val="006A26A6"/>
    <w:rsid w:val="006A2747"/>
    <w:rsid w:val="006A2A61"/>
    <w:rsid w:val="006A2D6C"/>
    <w:rsid w:val="006A2E6A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130"/>
    <w:rsid w:val="006A44BF"/>
    <w:rsid w:val="006A453E"/>
    <w:rsid w:val="006A4685"/>
    <w:rsid w:val="006A4846"/>
    <w:rsid w:val="006A4905"/>
    <w:rsid w:val="006A4973"/>
    <w:rsid w:val="006A4B32"/>
    <w:rsid w:val="006A5098"/>
    <w:rsid w:val="006A51CD"/>
    <w:rsid w:val="006A5458"/>
    <w:rsid w:val="006A54E0"/>
    <w:rsid w:val="006A55FE"/>
    <w:rsid w:val="006A56D3"/>
    <w:rsid w:val="006A57F7"/>
    <w:rsid w:val="006A5B61"/>
    <w:rsid w:val="006A5D25"/>
    <w:rsid w:val="006A5F24"/>
    <w:rsid w:val="006A5F99"/>
    <w:rsid w:val="006A602A"/>
    <w:rsid w:val="006A61CB"/>
    <w:rsid w:val="006A61FA"/>
    <w:rsid w:val="006A64C9"/>
    <w:rsid w:val="006A6AAD"/>
    <w:rsid w:val="006A6AF9"/>
    <w:rsid w:val="006A6E74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A20"/>
    <w:rsid w:val="006A7B17"/>
    <w:rsid w:val="006A7FFD"/>
    <w:rsid w:val="006B0042"/>
    <w:rsid w:val="006B005D"/>
    <w:rsid w:val="006B008A"/>
    <w:rsid w:val="006B03C1"/>
    <w:rsid w:val="006B03C8"/>
    <w:rsid w:val="006B03E5"/>
    <w:rsid w:val="006B0483"/>
    <w:rsid w:val="006B0562"/>
    <w:rsid w:val="006B0825"/>
    <w:rsid w:val="006B0B29"/>
    <w:rsid w:val="006B0BA0"/>
    <w:rsid w:val="006B0C10"/>
    <w:rsid w:val="006B0E7C"/>
    <w:rsid w:val="006B120C"/>
    <w:rsid w:val="006B15DE"/>
    <w:rsid w:val="006B19EE"/>
    <w:rsid w:val="006B1AF3"/>
    <w:rsid w:val="006B1B50"/>
    <w:rsid w:val="006B1D19"/>
    <w:rsid w:val="006B1D1D"/>
    <w:rsid w:val="006B1D3A"/>
    <w:rsid w:val="006B1E55"/>
    <w:rsid w:val="006B2039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206"/>
    <w:rsid w:val="006B336A"/>
    <w:rsid w:val="006B37AA"/>
    <w:rsid w:val="006B3898"/>
    <w:rsid w:val="006B39CC"/>
    <w:rsid w:val="006B441A"/>
    <w:rsid w:val="006B4506"/>
    <w:rsid w:val="006B45E3"/>
    <w:rsid w:val="006B461F"/>
    <w:rsid w:val="006B4894"/>
    <w:rsid w:val="006B4928"/>
    <w:rsid w:val="006B497C"/>
    <w:rsid w:val="006B4EC5"/>
    <w:rsid w:val="006B5087"/>
    <w:rsid w:val="006B567B"/>
    <w:rsid w:val="006B56D2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74C4"/>
    <w:rsid w:val="006B76A4"/>
    <w:rsid w:val="006B795F"/>
    <w:rsid w:val="006B7A64"/>
    <w:rsid w:val="006B7DEB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F9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3B"/>
    <w:rsid w:val="006C2542"/>
    <w:rsid w:val="006C25B2"/>
    <w:rsid w:val="006C2829"/>
    <w:rsid w:val="006C2A2E"/>
    <w:rsid w:val="006C2D00"/>
    <w:rsid w:val="006C2D22"/>
    <w:rsid w:val="006C3000"/>
    <w:rsid w:val="006C31FE"/>
    <w:rsid w:val="006C3421"/>
    <w:rsid w:val="006C3565"/>
    <w:rsid w:val="006C37CE"/>
    <w:rsid w:val="006C38AB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4FAF"/>
    <w:rsid w:val="006C52FC"/>
    <w:rsid w:val="006C59FC"/>
    <w:rsid w:val="006C5AA1"/>
    <w:rsid w:val="006C5B1E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B46"/>
    <w:rsid w:val="006C6C76"/>
    <w:rsid w:val="006C6CA1"/>
    <w:rsid w:val="006C6D48"/>
    <w:rsid w:val="006C6DBD"/>
    <w:rsid w:val="006C6E44"/>
    <w:rsid w:val="006C6E6C"/>
    <w:rsid w:val="006C6E9C"/>
    <w:rsid w:val="006C727E"/>
    <w:rsid w:val="006C72FB"/>
    <w:rsid w:val="006C7497"/>
    <w:rsid w:val="006C7598"/>
    <w:rsid w:val="006C7704"/>
    <w:rsid w:val="006C78BC"/>
    <w:rsid w:val="006C7C31"/>
    <w:rsid w:val="006C7D4F"/>
    <w:rsid w:val="006C7D95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475"/>
    <w:rsid w:val="006D36B4"/>
    <w:rsid w:val="006D399F"/>
    <w:rsid w:val="006D39DA"/>
    <w:rsid w:val="006D3DAF"/>
    <w:rsid w:val="006D3EFE"/>
    <w:rsid w:val="006D4433"/>
    <w:rsid w:val="006D44D3"/>
    <w:rsid w:val="006D46D8"/>
    <w:rsid w:val="006D47E6"/>
    <w:rsid w:val="006D4A3C"/>
    <w:rsid w:val="006D4D2D"/>
    <w:rsid w:val="006D5239"/>
    <w:rsid w:val="006D5427"/>
    <w:rsid w:val="006D5B7E"/>
    <w:rsid w:val="006D5E87"/>
    <w:rsid w:val="006D6006"/>
    <w:rsid w:val="006D603E"/>
    <w:rsid w:val="006D60CA"/>
    <w:rsid w:val="006D6259"/>
    <w:rsid w:val="006D625A"/>
    <w:rsid w:val="006D6732"/>
    <w:rsid w:val="006D6977"/>
    <w:rsid w:val="006D6C6A"/>
    <w:rsid w:val="006D6E88"/>
    <w:rsid w:val="006D71AB"/>
    <w:rsid w:val="006D73D3"/>
    <w:rsid w:val="006D75BE"/>
    <w:rsid w:val="006D7641"/>
    <w:rsid w:val="006D77A9"/>
    <w:rsid w:val="006D7915"/>
    <w:rsid w:val="006D7996"/>
    <w:rsid w:val="006D7B8F"/>
    <w:rsid w:val="006D7C2A"/>
    <w:rsid w:val="006D7CC1"/>
    <w:rsid w:val="006D7E61"/>
    <w:rsid w:val="006E00BC"/>
    <w:rsid w:val="006E00E8"/>
    <w:rsid w:val="006E0170"/>
    <w:rsid w:val="006E0315"/>
    <w:rsid w:val="006E0429"/>
    <w:rsid w:val="006E085A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BA"/>
    <w:rsid w:val="006E20CC"/>
    <w:rsid w:val="006E2246"/>
    <w:rsid w:val="006E2303"/>
    <w:rsid w:val="006E2317"/>
    <w:rsid w:val="006E28A9"/>
    <w:rsid w:val="006E2990"/>
    <w:rsid w:val="006E2C37"/>
    <w:rsid w:val="006E2E66"/>
    <w:rsid w:val="006E301E"/>
    <w:rsid w:val="006E3372"/>
    <w:rsid w:val="006E3698"/>
    <w:rsid w:val="006E3708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214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59"/>
    <w:rsid w:val="006E68D5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11E"/>
    <w:rsid w:val="006F217F"/>
    <w:rsid w:val="006F2268"/>
    <w:rsid w:val="006F2304"/>
    <w:rsid w:val="006F242E"/>
    <w:rsid w:val="006F2619"/>
    <w:rsid w:val="006F29C2"/>
    <w:rsid w:val="006F2A6C"/>
    <w:rsid w:val="006F2AE1"/>
    <w:rsid w:val="006F2B26"/>
    <w:rsid w:val="006F2BCF"/>
    <w:rsid w:val="006F2C5B"/>
    <w:rsid w:val="006F2D6E"/>
    <w:rsid w:val="006F3033"/>
    <w:rsid w:val="006F30EC"/>
    <w:rsid w:val="006F3328"/>
    <w:rsid w:val="006F3388"/>
    <w:rsid w:val="006F33DA"/>
    <w:rsid w:val="006F34C0"/>
    <w:rsid w:val="006F3573"/>
    <w:rsid w:val="006F367A"/>
    <w:rsid w:val="006F37D3"/>
    <w:rsid w:val="006F3909"/>
    <w:rsid w:val="006F3BCE"/>
    <w:rsid w:val="006F418B"/>
    <w:rsid w:val="006F454F"/>
    <w:rsid w:val="006F45CC"/>
    <w:rsid w:val="006F4850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2BC"/>
    <w:rsid w:val="006F7925"/>
    <w:rsid w:val="006F7C4E"/>
    <w:rsid w:val="00700172"/>
    <w:rsid w:val="007007D3"/>
    <w:rsid w:val="0070091B"/>
    <w:rsid w:val="00700966"/>
    <w:rsid w:val="00700A69"/>
    <w:rsid w:val="00700F80"/>
    <w:rsid w:val="00700FBC"/>
    <w:rsid w:val="00700FEC"/>
    <w:rsid w:val="007012BE"/>
    <w:rsid w:val="00701537"/>
    <w:rsid w:val="007015C2"/>
    <w:rsid w:val="007015D7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7F"/>
    <w:rsid w:val="007042D5"/>
    <w:rsid w:val="00704582"/>
    <w:rsid w:val="0070483E"/>
    <w:rsid w:val="00704896"/>
    <w:rsid w:val="00704F19"/>
    <w:rsid w:val="007056B4"/>
    <w:rsid w:val="007057FF"/>
    <w:rsid w:val="00705B41"/>
    <w:rsid w:val="00705C60"/>
    <w:rsid w:val="00705F08"/>
    <w:rsid w:val="00705F12"/>
    <w:rsid w:val="00705F57"/>
    <w:rsid w:val="00706033"/>
    <w:rsid w:val="00706084"/>
    <w:rsid w:val="00706417"/>
    <w:rsid w:val="0070675C"/>
    <w:rsid w:val="007068BA"/>
    <w:rsid w:val="00706AE0"/>
    <w:rsid w:val="00706D73"/>
    <w:rsid w:val="0070704E"/>
    <w:rsid w:val="00707342"/>
    <w:rsid w:val="0070740C"/>
    <w:rsid w:val="007075EA"/>
    <w:rsid w:val="0070764E"/>
    <w:rsid w:val="0070769A"/>
    <w:rsid w:val="00707B74"/>
    <w:rsid w:val="00707CCC"/>
    <w:rsid w:val="00707ED9"/>
    <w:rsid w:val="00710111"/>
    <w:rsid w:val="0071021D"/>
    <w:rsid w:val="00710411"/>
    <w:rsid w:val="00710423"/>
    <w:rsid w:val="00710489"/>
    <w:rsid w:val="0071062B"/>
    <w:rsid w:val="007107B8"/>
    <w:rsid w:val="00710CB3"/>
    <w:rsid w:val="00710D8B"/>
    <w:rsid w:val="00710F08"/>
    <w:rsid w:val="0071103A"/>
    <w:rsid w:val="00711AD4"/>
    <w:rsid w:val="00711B2A"/>
    <w:rsid w:val="00711D63"/>
    <w:rsid w:val="00711FDD"/>
    <w:rsid w:val="0071239A"/>
    <w:rsid w:val="0071251F"/>
    <w:rsid w:val="00712529"/>
    <w:rsid w:val="007126BB"/>
    <w:rsid w:val="007128FD"/>
    <w:rsid w:val="00712BDA"/>
    <w:rsid w:val="0071303D"/>
    <w:rsid w:val="00713073"/>
    <w:rsid w:val="00713189"/>
    <w:rsid w:val="0071328A"/>
    <w:rsid w:val="0071330A"/>
    <w:rsid w:val="007135C3"/>
    <w:rsid w:val="007136EE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556"/>
    <w:rsid w:val="00714741"/>
    <w:rsid w:val="00714C6C"/>
    <w:rsid w:val="00715072"/>
    <w:rsid w:val="007152C8"/>
    <w:rsid w:val="007153BD"/>
    <w:rsid w:val="00715475"/>
    <w:rsid w:val="0071555A"/>
    <w:rsid w:val="00715623"/>
    <w:rsid w:val="0071592D"/>
    <w:rsid w:val="00715A22"/>
    <w:rsid w:val="00715AB4"/>
    <w:rsid w:val="00715E52"/>
    <w:rsid w:val="00715F34"/>
    <w:rsid w:val="00715F9A"/>
    <w:rsid w:val="0071609B"/>
    <w:rsid w:val="00716319"/>
    <w:rsid w:val="0071634B"/>
    <w:rsid w:val="007164AB"/>
    <w:rsid w:val="00716500"/>
    <w:rsid w:val="007166D3"/>
    <w:rsid w:val="007166EA"/>
    <w:rsid w:val="00716721"/>
    <w:rsid w:val="00716A69"/>
    <w:rsid w:val="00716E2E"/>
    <w:rsid w:val="00717153"/>
    <w:rsid w:val="00717870"/>
    <w:rsid w:val="00717D34"/>
    <w:rsid w:val="007205AC"/>
    <w:rsid w:val="007208E2"/>
    <w:rsid w:val="00720909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B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2F1"/>
    <w:rsid w:val="00723439"/>
    <w:rsid w:val="007235CA"/>
    <w:rsid w:val="00723677"/>
    <w:rsid w:val="00723BBE"/>
    <w:rsid w:val="00723CCF"/>
    <w:rsid w:val="00723D38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917"/>
    <w:rsid w:val="00726B28"/>
    <w:rsid w:val="00726FA0"/>
    <w:rsid w:val="00726FDE"/>
    <w:rsid w:val="007270C9"/>
    <w:rsid w:val="0072716D"/>
    <w:rsid w:val="00727263"/>
    <w:rsid w:val="007274FB"/>
    <w:rsid w:val="00727623"/>
    <w:rsid w:val="00727642"/>
    <w:rsid w:val="00727689"/>
    <w:rsid w:val="007278D5"/>
    <w:rsid w:val="00727A2F"/>
    <w:rsid w:val="00727B03"/>
    <w:rsid w:val="00727E9E"/>
    <w:rsid w:val="00730017"/>
    <w:rsid w:val="007300FE"/>
    <w:rsid w:val="007301B4"/>
    <w:rsid w:val="007303AD"/>
    <w:rsid w:val="007305CF"/>
    <w:rsid w:val="00730896"/>
    <w:rsid w:val="007308E5"/>
    <w:rsid w:val="00730B75"/>
    <w:rsid w:val="00730C2D"/>
    <w:rsid w:val="00730C73"/>
    <w:rsid w:val="00730D56"/>
    <w:rsid w:val="00730F77"/>
    <w:rsid w:val="007313A1"/>
    <w:rsid w:val="00731400"/>
    <w:rsid w:val="00731429"/>
    <w:rsid w:val="0073153C"/>
    <w:rsid w:val="00731601"/>
    <w:rsid w:val="00731899"/>
    <w:rsid w:val="007318CD"/>
    <w:rsid w:val="00731909"/>
    <w:rsid w:val="00731B65"/>
    <w:rsid w:val="00731D6F"/>
    <w:rsid w:val="00732157"/>
    <w:rsid w:val="00732360"/>
    <w:rsid w:val="00732394"/>
    <w:rsid w:val="00732559"/>
    <w:rsid w:val="00732791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C55"/>
    <w:rsid w:val="00733EA2"/>
    <w:rsid w:val="00733F15"/>
    <w:rsid w:val="007340C6"/>
    <w:rsid w:val="0073424D"/>
    <w:rsid w:val="0073426C"/>
    <w:rsid w:val="00734312"/>
    <w:rsid w:val="007343BD"/>
    <w:rsid w:val="00734694"/>
    <w:rsid w:val="007346D7"/>
    <w:rsid w:val="007349D9"/>
    <w:rsid w:val="00734A85"/>
    <w:rsid w:val="00734C03"/>
    <w:rsid w:val="007352E1"/>
    <w:rsid w:val="007352F0"/>
    <w:rsid w:val="0073562A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65E"/>
    <w:rsid w:val="00737791"/>
    <w:rsid w:val="007379B6"/>
    <w:rsid w:val="00737CC9"/>
    <w:rsid w:val="00737FBC"/>
    <w:rsid w:val="00740075"/>
    <w:rsid w:val="0074010E"/>
    <w:rsid w:val="0074024A"/>
    <w:rsid w:val="00740352"/>
    <w:rsid w:val="007404E6"/>
    <w:rsid w:val="00740AB4"/>
    <w:rsid w:val="007412C8"/>
    <w:rsid w:val="00741394"/>
    <w:rsid w:val="00741478"/>
    <w:rsid w:val="007414C3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C34"/>
    <w:rsid w:val="00742E52"/>
    <w:rsid w:val="00742EE5"/>
    <w:rsid w:val="00742F8E"/>
    <w:rsid w:val="00743220"/>
    <w:rsid w:val="00743256"/>
    <w:rsid w:val="0074326D"/>
    <w:rsid w:val="007432DB"/>
    <w:rsid w:val="007433A8"/>
    <w:rsid w:val="007433C8"/>
    <w:rsid w:val="00743477"/>
    <w:rsid w:val="007434C3"/>
    <w:rsid w:val="0074362E"/>
    <w:rsid w:val="007436D4"/>
    <w:rsid w:val="00743716"/>
    <w:rsid w:val="0074394F"/>
    <w:rsid w:val="00743F00"/>
    <w:rsid w:val="00743F5B"/>
    <w:rsid w:val="00744757"/>
    <w:rsid w:val="00744B6A"/>
    <w:rsid w:val="00744D4E"/>
    <w:rsid w:val="00744DB0"/>
    <w:rsid w:val="00745067"/>
    <w:rsid w:val="0074532D"/>
    <w:rsid w:val="0074536C"/>
    <w:rsid w:val="00745445"/>
    <w:rsid w:val="0074548F"/>
    <w:rsid w:val="00745651"/>
    <w:rsid w:val="007457F3"/>
    <w:rsid w:val="00745CB6"/>
    <w:rsid w:val="00745E94"/>
    <w:rsid w:val="00745ED5"/>
    <w:rsid w:val="00746003"/>
    <w:rsid w:val="00746472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1D9"/>
    <w:rsid w:val="007508ED"/>
    <w:rsid w:val="00750E6E"/>
    <w:rsid w:val="00750F19"/>
    <w:rsid w:val="00750F27"/>
    <w:rsid w:val="00750F2F"/>
    <w:rsid w:val="00750F88"/>
    <w:rsid w:val="00751046"/>
    <w:rsid w:val="007510C2"/>
    <w:rsid w:val="00751918"/>
    <w:rsid w:val="00751924"/>
    <w:rsid w:val="00751A91"/>
    <w:rsid w:val="00751AF5"/>
    <w:rsid w:val="00751BF0"/>
    <w:rsid w:val="00751C3D"/>
    <w:rsid w:val="00751CEB"/>
    <w:rsid w:val="00752131"/>
    <w:rsid w:val="00752210"/>
    <w:rsid w:val="007523B5"/>
    <w:rsid w:val="0075245B"/>
    <w:rsid w:val="007525B0"/>
    <w:rsid w:val="007525EC"/>
    <w:rsid w:val="0075283F"/>
    <w:rsid w:val="007528B4"/>
    <w:rsid w:val="00752944"/>
    <w:rsid w:val="00752F1C"/>
    <w:rsid w:val="00753247"/>
    <w:rsid w:val="0075330E"/>
    <w:rsid w:val="00753314"/>
    <w:rsid w:val="00753406"/>
    <w:rsid w:val="0075348E"/>
    <w:rsid w:val="00753913"/>
    <w:rsid w:val="00753BCB"/>
    <w:rsid w:val="00753EEE"/>
    <w:rsid w:val="00754083"/>
    <w:rsid w:val="00754122"/>
    <w:rsid w:val="0075417B"/>
    <w:rsid w:val="007542DA"/>
    <w:rsid w:val="007544E5"/>
    <w:rsid w:val="00754505"/>
    <w:rsid w:val="0075458B"/>
    <w:rsid w:val="007545EE"/>
    <w:rsid w:val="0075498A"/>
    <w:rsid w:val="00754A1A"/>
    <w:rsid w:val="00754B57"/>
    <w:rsid w:val="00754C0D"/>
    <w:rsid w:val="00754D54"/>
    <w:rsid w:val="00754EF0"/>
    <w:rsid w:val="0075506B"/>
    <w:rsid w:val="007553B6"/>
    <w:rsid w:val="007555A1"/>
    <w:rsid w:val="007555C1"/>
    <w:rsid w:val="00755B09"/>
    <w:rsid w:val="00755F49"/>
    <w:rsid w:val="00756092"/>
    <w:rsid w:val="00756185"/>
    <w:rsid w:val="007566E1"/>
    <w:rsid w:val="00756A20"/>
    <w:rsid w:val="00756AE5"/>
    <w:rsid w:val="00756C82"/>
    <w:rsid w:val="00756CA3"/>
    <w:rsid w:val="00756D48"/>
    <w:rsid w:val="00756EAD"/>
    <w:rsid w:val="00757039"/>
    <w:rsid w:val="00757147"/>
    <w:rsid w:val="007571DF"/>
    <w:rsid w:val="007572B2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46E"/>
    <w:rsid w:val="00760533"/>
    <w:rsid w:val="0076058F"/>
    <w:rsid w:val="0076065E"/>
    <w:rsid w:val="007607F8"/>
    <w:rsid w:val="0076097C"/>
    <w:rsid w:val="00760A5B"/>
    <w:rsid w:val="00760A99"/>
    <w:rsid w:val="00760B9E"/>
    <w:rsid w:val="00760C9D"/>
    <w:rsid w:val="00760E98"/>
    <w:rsid w:val="0076140B"/>
    <w:rsid w:val="00761F9D"/>
    <w:rsid w:val="007620DE"/>
    <w:rsid w:val="007620FB"/>
    <w:rsid w:val="007623A8"/>
    <w:rsid w:val="00762404"/>
    <w:rsid w:val="00762485"/>
    <w:rsid w:val="007624F1"/>
    <w:rsid w:val="00762C98"/>
    <w:rsid w:val="00762D9A"/>
    <w:rsid w:val="00762E78"/>
    <w:rsid w:val="00762FF0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2"/>
    <w:rsid w:val="007653B8"/>
    <w:rsid w:val="007658E4"/>
    <w:rsid w:val="00765A2B"/>
    <w:rsid w:val="00765A52"/>
    <w:rsid w:val="00765BB0"/>
    <w:rsid w:val="00765D91"/>
    <w:rsid w:val="00765EFB"/>
    <w:rsid w:val="00765F92"/>
    <w:rsid w:val="00766462"/>
    <w:rsid w:val="0076675E"/>
    <w:rsid w:val="00766927"/>
    <w:rsid w:val="00766B09"/>
    <w:rsid w:val="00766B1F"/>
    <w:rsid w:val="00766B87"/>
    <w:rsid w:val="00766C31"/>
    <w:rsid w:val="00766E7F"/>
    <w:rsid w:val="00766FCB"/>
    <w:rsid w:val="00766FF7"/>
    <w:rsid w:val="00767238"/>
    <w:rsid w:val="0076727F"/>
    <w:rsid w:val="0076733A"/>
    <w:rsid w:val="00767349"/>
    <w:rsid w:val="007673FA"/>
    <w:rsid w:val="0076744D"/>
    <w:rsid w:val="00767559"/>
    <w:rsid w:val="0076764A"/>
    <w:rsid w:val="00767916"/>
    <w:rsid w:val="00770029"/>
    <w:rsid w:val="007701AF"/>
    <w:rsid w:val="00770727"/>
    <w:rsid w:val="00770EB5"/>
    <w:rsid w:val="00770F42"/>
    <w:rsid w:val="007711C5"/>
    <w:rsid w:val="00771501"/>
    <w:rsid w:val="007716F1"/>
    <w:rsid w:val="007720AA"/>
    <w:rsid w:val="007720FE"/>
    <w:rsid w:val="00772258"/>
    <w:rsid w:val="007724D6"/>
    <w:rsid w:val="00772543"/>
    <w:rsid w:val="00772894"/>
    <w:rsid w:val="00773174"/>
    <w:rsid w:val="007731A0"/>
    <w:rsid w:val="00773278"/>
    <w:rsid w:val="007732A5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5FE7"/>
    <w:rsid w:val="0077627C"/>
    <w:rsid w:val="007762BF"/>
    <w:rsid w:val="007763B5"/>
    <w:rsid w:val="0077678C"/>
    <w:rsid w:val="00776823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5D1"/>
    <w:rsid w:val="00780629"/>
    <w:rsid w:val="0078063F"/>
    <w:rsid w:val="00780DB9"/>
    <w:rsid w:val="00780E59"/>
    <w:rsid w:val="007812E9"/>
    <w:rsid w:val="0078152A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280"/>
    <w:rsid w:val="0078338C"/>
    <w:rsid w:val="007834E2"/>
    <w:rsid w:val="007836B5"/>
    <w:rsid w:val="007838A8"/>
    <w:rsid w:val="0078428A"/>
    <w:rsid w:val="0078447E"/>
    <w:rsid w:val="007845BA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84"/>
    <w:rsid w:val="00785FBA"/>
    <w:rsid w:val="0078630F"/>
    <w:rsid w:val="00786459"/>
    <w:rsid w:val="007864F5"/>
    <w:rsid w:val="00786719"/>
    <w:rsid w:val="00786879"/>
    <w:rsid w:val="0078696C"/>
    <w:rsid w:val="00786A30"/>
    <w:rsid w:val="00786A79"/>
    <w:rsid w:val="00786D32"/>
    <w:rsid w:val="00786D97"/>
    <w:rsid w:val="00786EAB"/>
    <w:rsid w:val="00786F25"/>
    <w:rsid w:val="0078731C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87E68"/>
    <w:rsid w:val="00790021"/>
    <w:rsid w:val="007900D4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D0"/>
    <w:rsid w:val="00792CE9"/>
    <w:rsid w:val="00792ECE"/>
    <w:rsid w:val="0079335E"/>
    <w:rsid w:val="00793415"/>
    <w:rsid w:val="0079352B"/>
    <w:rsid w:val="007937EB"/>
    <w:rsid w:val="00793AFB"/>
    <w:rsid w:val="00793DAE"/>
    <w:rsid w:val="00794010"/>
    <w:rsid w:val="0079402C"/>
    <w:rsid w:val="0079417D"/>
    <w:rsid w:val="007941EE"/>
    <w:rsid w:val="0079422B"/>
    <w:rsid w:val="0079462F"/>
    <w:rsid w:val="0079476D"/>
    <w:rsid w:val="007949AB"/>
    <w:rsid w:val="007949B1"/>
    <w:rsid w:val="00794AD4"/>
    <w:rsid w:val="00794F3C"/>
    <w:rsid w:val="00794F66"/>
    <w:rsid w:val="0079510D"/>
    <w:rsid w:val="007951D5"/>
    <w:rsid w:val="00795C17"/>
    <w:rsid w:val="00795D6A"/>
    <w:rsid w:val="00795DC1"/>
    <w:rsid w:val="00795E99"/>
    <w:rsid w:val="00795FF6"/>
    <w:rsid w:val="00796247"/>
    <w:rsid w:val="00796413"/>
    <w:rsid w:val="0079644F"/>
    <w:rsid w:val="0079650B"/>
    <w:rsid w:val="0079654F"/>
    <w:rsid w:val="0079692F"/>
    <w:rsid w:val="00796B7E"/>
    <w:rsid w:val="00796C1C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F08"/>
    <w:rsid w:val="007A0019"/>
    <w:rsid w:val="007A0314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A1"/>
    <w:rsid w:val="007A14E1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815"/>
    <w:rsid w:val="007A3AA9"/>
    <w:rsid w:val="007A3EEA"/>
    <w:rsid w:val="007A41E6"/>
    <w:rsid w:val="007A444D"/>
    <w:rsid w:val="007A44F7"/>
    <w:rsid w:val="007A48B4"/>
    <w:rsid w:val="007A4A34"/>
    <w:rsid w:val="007A4CB7"/>
    <w:rsid w:val="007A4FB7"/>
    <w:rsid w:val="007A50C4"/>
    <w:rsid w:val="007A54B2"/>
    <w:rsid w:val="007A54BE"/>
    <w:rsid w:val="007A5689"/>
    <w:rsid w:val="007A5897"/>
    <w:rsid w:val="007A5A43"/>
    <w:rsid w:val="007A5AF3"/>
    <w:rsid w:val="007A5AFB"/>
    <w:rsid w:val="007A5C98"/>
    <w:rsid w:val="007A5FF7"/>
    <w:rsid w:val="007A616C"/>
    <w:rsid w:val="007A62C8"/>
    <w:rsid w:val="007A63A6"/>
    <w:rsid w:val="007A6590"/>
    <w:rsid w:val="007A6872"/>
    <w:rsid w:val="007A6C65"/>
    <w:rsid w:val="007A7093"/>
    <w:rsid w:val="007A7292"/>
    <w:rsid w:val="007A740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0CF1"/>
    <w:rsid w:val="007B0E3D"/>
    <w:rsid w:val="007B106A"/>
    <w:rsid w:val="007B14DA"/>
    <w:rsid w:val="007B1C63"/>
    <w:rsid w:val="007B1D79"/>
    <w:rsid w:val="007B1F14"/>
    <w:rsid w:val="007B2221"/>
    <w:rsid w:val="007B227A"/>
    <w:rsid w:val="007B22FB"/>
    <w:rsid w:val="007B2524"/>
    <w:rsid w:val="007B2646"/>
    <w:rsid w:val="007B2740"/>
    <w:rsid w:val="007B2766"/>
    <w:rsid w:val="007B2772"/>
    <w:rsid w:val="007B278F"/>
    <w:rsid w:val="007B28FF"/>
    <w:rsid w:val="007B2911"/>
    <w:rsid w:val="007B29A6"/>
    <w:rsid w:val="007B2C39"/>
    <w:rsid w:val="007B2C5E"/>
    <w:rsid w:val="007B3260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34B"/>
    <w:rsid w:val="007B465F"/>
    <w:rsid w:val="007B47E9"/>
    <w:rsid w:val="007B4BD3"/>
    <w:rsid w:val="007B4E34"/>
    <w:rsid w:val="007B4EFC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02D"/>
    <w:rsid w:val="007B67DB"/>
    <w:rsid w:val="007B6A3C"/>
    <w:rsid w:val="007B6AC6"/>
    <w:rsid w:val="007B70FC"/>
    <w:rsid w:val="007B7176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B2F"/>
    <w:rsid w:val="007C0D0E"/>
    <w:rsid w:val="007C0D42"/>
    <w:rsid w:val="007C0D45"/>
    <w:rsid w:val="007C0DEB"/>
    <w:rsid w:val="007C0F5C"/>
    <w:rsid w:val="007C15BA"/>
    <w:rsid w:val="007C16F7"/>
    <w:rsid w:val="007C1780"/>
    <w:rsid w:val="007C187C"/>
    <w:rsid w:val="007C19C4"/>
    <w:rsid w:val="007C1AA6"/>
    <w:rsid w:val="007C1B32"/>
    <w:rsid w:val="007C1B34"/>
    <w:rsid w:val="007C1C5D"/>
    <w:rsid w:val="007C1CA1"/>
    <w:rsid w:val="007C1CD1"/>
    <w:rsid w:val="007C1DFA"/>
    <w:rsid w:val="007C1E22"/>
    <w:rsid w:val="007C1ECC"/>
    <w:rsid w:val="007C1FE1"/>
    <w:rsid w:val="007C2142"/>
    <w:rsid w:val="007C21CB"/>
    <w:rsid w:val="007C2200"/>
    <w:rsid w:val="007C22A0"/>
    <w:rsid w:val="007C232A"/>
    <w:rsid w:val="007C268C"/>
    <w:rsid w:val="007C2722"/>
    <w:rsid w:val="007C27BD"/>
    <w:rsid w:val="007C290A"/>
    <w:rsid w:val="007C2A1D"/>
    <w:rsid w:val="007C2B12"/>
    <w:rsid w:val="007C3110"/>
    <w:rsid w:val="007C31AE"/>
    <w:rsid w:val="007C3289"/>
    <w:rsid w:val="007C33FA"/>
    <w:rsid w:val="007C36C6"/>
    <w:rsid w:val="007C399C"/>
    <w:rsid w:val="007C39D2"/>
    <w:rsid w:val="007C4786"/>
    <w:rsid w:val="007C4F0E"/>
    <w:rsid w:val="007C509E"/>
    <w:rsid w:val="007C5193"/>
    <w:rsid w:val="007C5271"/>
    <w:rsid w:val="007C52E3"/>
    <w:rsid w:val="007C56E1"/>
    <w:rsid w:val="007C5851"/>
    <w:rsid w:val="007C5953"/>
    <w:rsid w:val="007C5BB9"/>
    <w:rsid w:val="007C5DA7"/>
    <w:rsid w:val="007C5DB2"/>
    <w:rsid w:val="007C5E9E"/>
    <w:rsid w:val="007C5F2B"/>
    <w:rsid w:val="007C5F7F"/>
    <w:rsid w:val="007C620D"/>
    <w:rsid w:val="007C6799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0FBD"/>
    <w:rsid w:val="007D1046"/>
    <w:rsid w:val="007D1136"/>
    <w:rsid w:val="007D123E"/>
    <w:rsid w:val="007D12B3"/>
    <w:rsid w:val="007D12F5"/>
    <w:rsid w:val="007D1325"/>
    <w:rsid w:val="007D1812"/>
    <w:rsid w:val="007D1829"/>
    <w:rsid w:val="007D1DD2"/>
    <w:rsid w:val="007D2375"/>
    <w:rsid w:val="007D23F9"/>
    <w:rsid w:val="007D2626"/>
    <w:rsid w:val="007D29A7"/>
    <w:rsid w:val="007D29D1"/>
    <w:rsid w:val="007D2BBC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2A5"/>
    <w:rsid w:val="007D54F3"/>
    <w:rsid w:val="007D598F"/>
    <w:rsid w:val="007D5A12"/>
    <w:rsid w:val="007D5C94"/>
    <w:rsid w:val="007D5D51"/>
    <w:rsid w:val="007D5EC3"/>
    <w:rsid w:val="007D5EE0"/>
    <w:rsid w:val="007D5F08"/>
    <w:rsid w:val="007D5FC8"/>
    <w:rsid w:val="007D609D"/>
    <w:rsid w:val="007D61B3"/>
    <w:rsid w:val="007D6628"/>
    <w:rsid w:val="007D6681"/>
    <w:rsid w:val="007D69B1"/>
    <w:rsid w:val="007D69F2"/>
    <w:rsid w:val="007D6C50"/>
    <w:rsid w:val="007D6EDC"/>
    <w:rsid w:val="007D72CE"/>
    <w:rsid w:val="007D7460"/>
    <w:rsid w:val="007D790D"/>
    <w:rsid w:val="007D7CCB"/>
    <w:rsid w:val="007D7D6F"/>
    <w:rsid w:val="007D7F19"/>
    <w:rsid w:val="007D7F7F"/>
    <w:rsid w:val="007E0352"/>
    <w:rsid w:val="007E038A"/>
    <w:rsid w:val="007E071C"/>
    <w:rsid w:val="007E0937"/>
    <w:rsid w:val="007E0DE3"/>
    <w:rsid w:val="007E0FB8"/>
    <w:rsid w:val="007E0FDD"/>
    <w:rsid w:val="007E109F"/>
    <w:rsid w:val="007E10F2"/>
    <w:rsid w:val="007E1328"/>
    <w:rsid w:val="007E13D9"/>
    <w:rsid w:val="007E1761"/>
    <w:rsid w:val="007E184D"/>
    <w:rsid w:val="007E1891"/>
    <w:rsid w:val="007E1B7D"/>
    <w:rsid w:val="007E1CC7"/>
    <w:rsid w:val="007E1FF7"/>
    <w:rsid w:val="007E228F"/>
    <w:rsid w:val="007E24BB"/>
    <w:rsid w:val="007E2B1E"/>
    <w:rsid w:val="007E2B5D"/>
    <w:rsid w:val="007E32D9"/>
    <w:rsid w:val="007E32F1"/>
    <w:rsid w:val="007E3536"/>
    <w:rsid w:val="007E37C1"/>
    <w:rsid w:val="007E389B"/>
    <w:rsid w:val="007E3B8F"/>
    <w:rsid w:val="007E3BA9"/>
    <w:rsid w:val="007E3C1F"/>
    <w:rsid w:val="007E3F18"/>
    <w:rsid w:val="007E420F"/>
    <w:rsid w:val="007E42E8"/>
    <w:rsid w:val="007E4398"/>
    <w:rsid w:val="007E43E4"/>
    <w:rsid w:val="007E43F6"/>
    <w:rsid w:val="007E490F"/>
    <w:rsid w:val="007E4DEA"/>
    <w:rsid w:val="007E5403"/>
    <w:rsid w:val="007E566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036"/>
    <w:rsid w:val="007F1266"/>
    <w:rsid w:val="007F1396"/>
    <w:rsid w:val="007F1643"/>
    <w:rsid w:val="007F176C"/>
    <w:rsid w:val="007F18B3"/>
    <w:rsid w:val="007F1BFA"/>
    <w:rsid w:val="007F1C9C"/>
    <w:rsid w:val="007F1CCA"/>
    <w:rsid w:val="007F20A0"/>
    <w:rsid w:val="007F249C"/>
    <w:rsid w:val="007F267D"/>
    <w:rsid w:val="007F2760"/>
    <w:rsid w:val="007F2835"/>
    <w:rsid w:val="007F2AF0"/>
    <w:rsid w:val="007F2B6E"/>
    <w:rsid w:val="007F2C8F"/>
    <w:rsid w:val="007F2E93"/>
    <w:rsid w:val="007F3069"/>
    <w:rsid w:val="007F31FE"/>
    <w:rsid w:val="007F3693"/>
    <w:rsid w:val="007F37A9"/>
    <w:rsid w:val="007F37B9"/>
    <w:rsid w:val="007F3A92"/>
    <w:rsid w:val="007F3AA5"/>
    <w:rsid w:val="007F3AEA"/>
    <w:rsid w:val="007F3BDF"/>
    <w:rsid w:val="007F3C00"/>
    <w:rsid w:val="007F4080"/>
    <w:rsid w:val="007F4244"/>
    <w:rsid w:val="007F43B2"/>
    <w:rsid w:val="007F43B8"/>
    <w:rsid w:val="007F4490"/>
    <w:rsid w:val="007F462E"/>
    <w:rsid w:val="007F49C6"/>
    <w:rsid w:val="007F4AF3"/>
    <w:rsid w:val="007F4DCD"/>
    <w:rsid w:val="007F4F28"/>
    <w:rsid w:val="007F4F61"/>
    <w:rsid w:val="007F53CE"/>
    <w:rsid w:val="007F5593"/>
    <w:rsid w:val="007F57DE"/>
    <w:rsid w:val="007F57F0"/>
    <w:rsid w:val="007F5D8D"/>
    <w:rsid w:val="007F607B"/>
    <w:rsid w:val="007F6082"/>
    <w:rsid w:val="007F636C"/>
    <w:rsid w:val="007F6405"/>
    <w:rsid w:val="007F6564"/>
    <w:rsid w:val="007F67DD"/>
    <w:rsid w:val="007F6C57"/>
    <w:rsid w:val="007F6D11"/>
    <w:rsid w:val="007F6D1E"/>
    <w:rsid w:val="007F6E01"/>
    <w:rsid w:val="007F70E4"/>
    <w:rsid w:val="007F7172"/>
    <w:rsid w:val="007F746B"/>
    <w:rsid w:val="007F74AE"/>
    <w:rsid w:val="007F75D8"/>
    <w:rsid w:val="007F780D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A3A"/>
    <w:rsid w:val="00801BD4"/>
    <w:rsid w:val="00801D54"/>
    <w:rsid w:val="00801F11"/>
    <w:rsid w:val="00802198"/>
    <w:rsid w:val="00802256"/>
    <w:rsid w:val="00802388"/>
    <w:rsid w:val="008024BC"/>
    <w:rsid w:val="00802518"/>
    <w:rsid w:val="0080283F"/>
    <w:rsid w:val="00802970"/>
    <w:rsid w:val="00802B08"/>
    <w:rsid w:val="00802F84"/>
    <w:rsid w:val="0080322B"/>
    <w:rsid w:val="00803289"/>
    <w:rsid w:val="0080371C"/>
    <w:rsid w:val="00803A3A"/>
    <w:rsid w:val="00803BAB"/>
    <w:rsid w:val="00803BEF"/>
    <w:rsid w:val="00803BF8"/>
    <w:rsid w:val="00803C16"/>
    <w:rsid w:val="00803FEF"/>
    <w:rsid w:val="008040AB"/>
    <w:rsid w:val="008044A2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682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EA"/>
    <w:rsid w:val="008076FC"/>
    <w:rsid w:val="0080771F"/>
    <w:rsid w:val="00807758"/>
    <w:rsid w:val="00807772"/>
    <w:rsid w:val="00807849"/>
    <w:rsid w:val="00807BCB"/>
    <w:rsid w:val="00810012"/>
    <w:rsid w:val="00810190"/>
    <w:rsid w:val="00810315"/>
    <w:rsid w:val="00810661"/>
    <w:rsid w:val="00810738"/>
    <w:rsid w:val="00810AC9"/>
    <w:rsid w:val="00810CE9"/>
    <w:rsid w:val="008110B9"/>
    <w:rsid w:val="00811487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DBC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0C0"/>
    <w:rsid w:val="008152E3"/>
    <w:rsid w:val="008154AC"/>
    <w:rsid w:val="008158CA"/>
    <w:rsid w:val="00815B92"/>
    <w:rsid w:val="00815C49"/>
    <w:rsid w:val="00815CD4"/>
    <w:rsid w:val="00815DFF"/>
    <w:rsid w:val="0081635C"/>
    <w:rsid w:val="00816746"/>
    <w:rsid w:val="0081689B"/>
    <w:rsid w:val="008169C9"/>
    <w:rsid w:val="00816A04"/>
    <w:rsid w:val="00816B9E"/>
    <w:rsid w:val="008170CC"/>
    <w:rsid w:val="008173C8"/>
    <w:rsid w:val="00817414"/>
    <w:rsid w:val="00817421"/>
    <w:rsid w:val="00817516"/>
    <w:rsid w:val="00817646"/>
    <w:rsid w:val="00817938"/>
    <w:rsid w:val="00817994"/>
    <w:rsid w:val="00817ED2"/>
    <w:rsid w:val="00817FA8"/>
    <w:rsid w:val="0082040A"/>
    <w:rsid w:val="00820600"/>
    <w:rsid w:val="008207DB"/>
    <w:rsid w:val="00820815"/>
    <w:rsid w:val="008208CE"/>
    <w:rsid w:val="008208F4"/>
    <w:rsid w:val="008209CC"/>
    <w:rsid w:val="00820AE3"/>
    <w:rsid w:val="00820C2A"/>
    <w:rsid w:val="00820D6D"/>
    <w:rsid w:val="00820EED"/>
    <w:rsid w:val="00820FEF"/>
    <w:rsid w:val="00821439"/>
    <w:rsid w:val="008214ED"/>
    <w:rsid w:val="00821567"/>
    <w:rsid w:val="00821807"/>
    <w:rsid w:val="00821A1F"/>
    <w:rsid w:val="00821AC9"/>
    <w:rsid w:val="00821DFF"/>
    <w:rsid w:val="0082228B"/>
    <w:rsid w:val="0082230D"/>
    <w:rsid w:val="00822A94"/>
    <w:rsid w:val="00822B8B"/>
    <w:rsid w:val="00822C43"/>
    <w:rsid w:val="008230EF"/>
    <w:rsid w:val="008231D8"/>
    <w:rsid w:val="008231F9"/>
    <w:rsid w:val="0082320B"/>
    <w:rsid w:val="008233FA"/>
    <w:rsid w:val="00823964"/>
    <w:rsid w:val="008239B4"/>
    <w:rsid w:val="00823D51"/>
    <w:rsid w:val="00823DCF"/>
    <w:rsid w:val="008245A4"/>
    <w:rsid w:val="00824845"/>
    <w:rsid w:val="00824D68"/>
    <w:rsid w:val="00824E8E"/>
    <w:rsid w:val="00824F9B"/>
    <w:rsid w:val="0082502A"/>
    <w:rsid w:val="0082516C"/>
    <w:rsid w:val="00825437"/>
    <w:rsid w:val="0082592A"/>
    <w:rsid w:val="00825995"/>
    <w:rsid w:val="00825A45"/>
    <w:rsid w:val="00825CBD"/>
    <w:rsid w:val="00826388"/>
    <w:rsid w:val="008264CD"/>
    <w:rsid w:val="00826736"/>
    <w:rsid w:val="00826898"/>
    <w:rsid w:val="00826B0C"/>
    <w:rsid w:val="00826CEC"/>
    <w:rsid w:val="00826F62"/>
    <w:rsid w:val="008274D4"/>
    <w:rsid w:val="00827587"/>
    <w:rsid w:val="0082780B"/>
    <w:rsid w:val="0082793D"/>
    <w:rsid w:val="00827A85"/>
    <w:rsid w:val="0083001C"/>
    <w:rsid w:val="00830058"/>
    <w:rsid w:val="008301D2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1E07"/>
    <w:rsid w:val="008320B9"/>
    <w:rsid w:val="008321DA"/>
    <w:rsid w:val="0083240E"/>
    <w:rsid w:val="008325B9"/>
    <w:rsid w:val="00832632"/>
    <w:rsid w:val="0083281C"/>
    <w:rsid w:val="0083290F"/>
    <w:rsid w:val="00832B84"/>
    <w:rsid w:val="00832F32"/>
    <w:rsid w:val="00832F89"/>
    <w:rsid w:val="00833053"/>
    <w:rsid w:val="0083307C"/>
    <w:rsid w:val="00833498"/>
    <w:rsid w:val="00833886"/>
    <w:rsid w:val="008338A7"/>
    <w:rsid w:val="00833A7D"/>
    <w:rsid w:val="00833BBD"/>
    <w:rsid w:val="00833BDA"/>
    <w:rsid w:val="00833D93"/>
    <w:rsid w:val="00833DE2"/>
    <w:rsid w:val="00833FC1"/>
    <w:rsid w:val="00834266"/>
    <w:rsid w:val="008344F2"/>
    <w:rsid w:val="008348B3"/>
    <w:rsid w:val="0083504B"/>
    <w:rsid w:val="0083508A"/>
    <w:rsid w:val="00835334"/>
    <w:rsid w:val="00835357"/>
    <w:rsid w:val="008353E6"/>
    <w:rsid w:val="0083554D"/>
    <w:rsid w:val="008358D1"/>
    <w:rsid w:val="00835CF6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370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98"/>
    <w:rsid w:val="008410FE"/>
    <w:rsid w:val="008412E9"/>
    <w:rsid w:val="00841478"/>
    <w:rsid w:val="00841554"/>
    <w:rsid w:val="00841587"/>
    <w:rsid w:val="00841771"/>
    <w:rsid w:val="008417F9"/>
    <w:rsid w:val="00841A22"/>
    <w:rsid w:val="00841B01"/>
    <w:rsid w:val="00841C6F"/>
    <w:rsid w:val="00841DA0"/>
    <w:rsid w:val="00841DCD"/>
    <w:rsid w:val="00842002"/>
    <w:rsid w:val="008420D4"/>
    <w:rsid w:val="00842138"/>
    <w:rsid w:val="008424CD"/>
    <w:rsid w:val="00842628"/>
    <w:rsid w:val="008426C6"/>
    <w:rsid w:val="008429C7"/>
    <w:rsid w:val="008429CB"/>
    <w:rsid w:val="00842B39"/>
    <w:rsid w:val="00842BE9"/>
    <w:rsid w:val="00842C82"/>
    <w:rsid w:val="0084307C"/>
    <w:rsid w:val="00843377"/>
    <w:rsid w:val="00843530"/>
    <w:rsid w:val="008435DF"/>
    <w:rsid w:val="0084371B"/>
    <w:rsid w:val="00843816"/>
    <w:rsid w:val="008439AC"/>
    <w:rsid w:val="00843AF1"/>
    <w:rsid w:val="00843CC4"/>
    <w:rsid w:val="00843DD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2B"/>
    <w:rsid w:val="008456B7"/>
    <w:rsid w:val="00845824"/>
    <w:rsid w:val="008458E0"/>
    <w:rsid w:val="00845C0F"/>
    <w:rsid w:val="00845D4C"/>
    <w:rsid w:val="008462F2"/>
    <w:rsid w:val="008462FC"/>
    <w:rsid w:val="00846367"/>
    <w:rsid w:val="00846534"/>
    <w:rsid w:val="008466FB"/>
    <w:rsid w:val="0084672A"/>
    <w:rsid w:val="008468C2"/>
    <w:rsid w:val="00846A0B"/>
    <w:rsid w:val="00846B19"/>
    <w:rsid w:val="00846DB6"/>
    <w:rsid w:val="0084701E"/>
    <w:rsid w:val="008476AF"/>
    <w:rsid w:val="008477D9"/>
    <w:rsid w:val="00847921"/>
    <w:rsid w:val="00847B13"/>
    <w:rsid w:val="00847D38"/>
    <w:rsid w:val="00847E70"/>
    <w:rsid w:val="00847F41"/>
    <w:rsid w:val="00850041"/>
    <w:rsid w:val="0085026E"/>
    <w:rsid w:val="00850333"/>
    <w:rsid w:val="0085039C"/>
    <w:rsid w:val="008503E6"/>
    <w:rsid w:val="00850452"/>
    <w:rsid w:val="008504E4"/>
    <w:rsid w:val="00850754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1D07"/>
    <w:rsid w:val="00852109"/>
    <w:rsid w:val="0085214C"/>
    <w:rsid w:val="00852202"/>
    <w:rsid w:val="00852507"/>
    <w:rsid w:val="008525B3"/>
    <w:rsid w:val="00852928"/>
    <w:rsid w:val="00852B69"/>
    <w:rsid w:val="00852C60"/>
    <w:rsid w:val="00852E5C"/>
    <w:rsid w:val="00852E85"/>
    <w:rsid w:val="00852E9D"/>
    <w:rsid w:val="00852F59"/>
    <w:rsid w:val="00853197"/>
    <w:rsid w:val="0085368D"/>
    <w:rsid w:val="0085372E"/>
    <w:rsid w:val="008539EC"/>
    <w:rsid w:val="0085402F"/>
    <w:rsid w:val="008544EB"/>
    <w:rsid w:val="0085457B"/>
    <w:rsid w:val="00854724"/>
    <w:rsid w:val="00854986"/>
    <w:rsid w:val="00854D30"/>
    <w:rsid w:val="0085507F"/>
    <w:rsid w:val="0085527E"/>
    <w:rsid w:val="00855325"/>
    <w:rsid w:val="00855413"/>
    <w:rsid w:val="008554E1"/>
    <w:rsid w:val="00855584"/>
    <w:rsid w:val="008557B0"/>
    <w:rsid w:val="00855827"/>
    <w:rsid w:val="008558E7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08D"/>
    <w:rsid w:val="00857145"/>
    <w:rsid w:val="008578AC"/>
    <w:rsid w:val="0085790F"/>
    <w:rsid w:val="008579F2"/>
    <w:rsid w:val="00857A94"/>
    <w:rsid w:val="00857AAE"/>
    <w:rsid w:val="00857B37"/>
    <w:rsid w:val="00857C0F"/>
    <w:rsid w:val="00857C56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0F64"/>
    <w:rsid w:val="00860FB7"/>
    <w:rsid w:val="008610F5"/>
    <w:rsid w:val="00861329"/>
    <w:rsid w:val="0086158E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A35"/>
    <w:rsid w:val="00863D41"/>
    <w:rsid w:val="00863E88"/>
    <w:rsid w:val="00863F3F"/>
    <w:rsid w:val="00863F99"/>
    <w:rsid w:val="008640CF"/>
    <w:rsid w:val="00864318"/>
    <w:rsid w:val="008643B7"/>
    <w:rsid w:val="00864A2C"/>
    <w:rsid w:val="00864A84"/>
    <w:rsid w:val="00864ACF"/>
    <w:rsid w:val="00864B92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38D"/>
    <w:rsid w:val="00866674"/>
    <w:rsid w:val="0086674A"/>
    <w:rsid w:val="008667A8"/>
    <w:rsid w:val="00866896"/>
    <w:rsid w:val="00866A11"/>
    <w:rsid w:val="00866BA4"/>
    <w:rsid w:val="00866CF1"/>
    <w:rsid w:val="00866F02"/>
    <w:rsid w:val="00866F87"/>
    <w:rsid w:val="008670B6"/>
    <w:rsid w:val="008670DE"/>
    <w:rsid w:val="008672AC"/>
    <w:rsid w:val="0086742B"/>
    <w:rsid w:val="00867500"/>
    <w:rsid w:val="00867688"/>
    <w:rsid w:val="008676C9"/>
    <w:rsid w:val="00867A24"/>
    <w:rsid w:val="00867F92"/>
    <w:rsid w:val="00870101"/>
    <w:rsid w:val="00870163"/>
    <w:rsid w:val="0087024F"/>
    <w:rsid w:val="0087028C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0F0B"/>
    <w:rsid w:val="00871252"/>
    <w:rsid w:val="00871434"/>
    <w:rsid w:val="008714CA"/>
    <w:rsid w:val="0087150D"/>
    <w:rsid w:val="00871544"/>
    <w:rsid w:val="0087162B"/>
    <w:rsid w:val="008716DE"/>
    <w:rsid w:val="008716E8"/>
    <w:rsid w:val="008717B6"/>
    <w:rsid w:val="00871924"/>
    <w:rsid w:val="008719CC"/>
    <w:rsid w:val="00871A86"/>
    <w:rsid w:val="00871C10"/>
    <w:rsid w:val="00871C83"/>
    <w:rsid w:val="00871DAF"/>
    <w:rsid w:val="00871E98"/>
    <w:rsid w:val="00871FD8"/>
    <w:rsid w:val="00872004"/>
    <w:rsid w:val="008720C3"/>
    <w:rsid w:val="0087224C"/>
    <w:rsid w:val="00872406"/>
    <w:rsid w:val="008724FA"/>
    <w:rsid w:val="0087290B"/>
    <w:rsid w:val="008729A7"/>
    <w:rsid w:val="00872ADA"/>
    <w:rsid w:val="00872AF3"/>
    <w:rsid w:val="00872C71"/>
    <w:rsid w:val="00872E76"/>
    <w:rsid w:val="00873A9D"/>
    <w:rsid w:val="00873D00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385"/>
    <w:rsid w:val="008754B8"/>
    <w:rsid w:val="0087556F"/>
    <w:rsid w:val="0087558E"/>
    <w:rsid w:val="00875758"/>
    <w:rsid w:val="0087578B"/>
    <w:rsid w:val="008757B7"/>
    <w:rsid w:val="00875809"/>
    <w:rsid w:val="0087584E"/>
    <w:rsid w:val="00875B52"/>
    <w:rsid w:val="00875BEC"/>
    <w:rsid w:val="00875CB1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972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ED"/>
    <w:rsid w:val="00877E63"/>
    <w:rsid w:val="00877E79"/>
    <w:rsid w:val="00877FB6"/>
    <w:rsid w:val="0088014B"/>
    <w:rsid w:val="00880253"/>
    <w:rsid w:val="00880B8A"/>
    <w:rsid w:val="00880C0D"/>
    <w:rsid w:val="00880C69"/>
    <w:rsid w:val="00880D2A"/>
    <w:rsid w:val="00880D4D"/>
    <w:rsid w:val="00880E24"/>
    <w:rsid w:val="00881056"/>
    <w:rsid w:val="00881077"/>
    <w:rsid w:val="008814A0"/>
    <w:rsid w:val="008814FB"/>
    <w:rsid w:val="00881576"/>
    <w:rsid w:val="00881719"/>
    <w:rsid w:val="008817DB"/>
    <w:rsid w:val="00881E84"/>
    <w:rsid w:val="00882000"/>
    <w:rsid w:val="00882098"/>
    <w:rsid w:val="00882569"/>
    <w:rsid w:val="00882762"/>
    <w:rsid w:val="00882B1A"/>
    <w:rsid w:val="00882B26"/>
    <w:rsid w:val="00882B7E"/>
    <w:rsid w:val="00882CCF"/>
    <w:rsid w:val="00882DF3"/>
    <w:rsid w:val="00882E29"/>
    <w:rsid w:val="008831FC"/>
    <w:rsid w:val="008832F9"/>
    <w:rsid w:val="0088332A"/>
    <w:rsid w:val="008834CF"/>
    <w:rsid w:val="00883726"/>
    <w:rsid w:val="00883834"/>
    <w:rsid w:val="00883BB0"/>
    <w:rsid w:val="00883CF2"/>
    <w:rsid w:val="00884291"/>
    <w:rsid w:val="008842BB"/>
    <w:rsid w:val="0088436C"/>
    <w:rsid w:val="0088470E"/>
    <w:rsid w:val="008847E2"/>
    <w:rsid w:val="00884937"/>
    <w:rsid w:val="00884BB7"/>
    <w:rsid w:val="00884DCD"/>
    <w:rsid w:val="0088529E"/>
    <w:rsid w:val="008852EA"/>
    <w:rsid w:val="00885410"/>
    <w:rsid w:val="0088543F"/>
    <w:rsid w:val="008854F2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C76"/>
    <w:rsid w:val="00886DDC"/>
    <w:rsid w:val="00886EA7"/>
    <w:rsid w:val="008870DE"/>
    <w:rsid w:val="008878BE"/>
    <w:rsid w:val="00887E93"/>
    <w:rsid w:val="00887FB9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80B"/>
    <w:rsid w:val="00891A91"/>
    <w:rsid w:val="00891E0E"/>
    <w:rsid w:val="008920AE"/>
    <w:rsid w:val="008928F2"/>
    <w:rsid w:val="00892A60"/>
    <w:rsid w:val="00893331"/>
    <w:rsid w:val="00893362"/>
    <w:rsid w:val="008933FD"/>
    <w:rsid w:val="00893490"/>
    <w:rsid w:val="0089349D"/>
    <w:rsid w:val="00893647"/>
    <w:rsid w:val="00893A3D"/>
    <w:rsid w:val="00893B56"/>
    <w:rsid w:val="00893CD9"/>
    <w:rsid w:val="00893DC0"/>
    <w:rsid w:val="008941C2"/>
    <w:rsid w:val="00894279"/>
    <w:rsid w:val="00894558"/>
    <w:rsid w:val="008946E9"/>
    <w:rsid w:val="00894905"/>
    <w:rsid w:val="00894980"/>
    <w:rsid w:val="00894B22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5EEE"/>
    <w:rsid w:val="00896210"/>
    <w:rsid w:val="008967EB"/>
    <w:rsid w:val="00896927"/>
    <w:rsid w:val="00896952"/>
    <w:rsid w:val="008969C6"/>
    <w:rsid w:val="00896AA1"/>
    <w:rsid w:val="00896AF6"/>
    <w:rsid w:val="00896C2F"/>
    <w:rsid w:val="00896EE0"/>
    <w:rsid w:val="00896FBF"/>
    <w:rsid w:val="00896FD9"/>
    <w:rsid w:val="008970D3"/>
    <w:rsid w:val="008975AE"/>
    <w:rsid w:val="008975FD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AF"/>
    <w:rsid w:val="008A07B2"/>
    <w:rsid w:val="008A07C5"/>
    <w:rsid w:val="008A0A1F"/>
    <w:rsid w:val="008A0BE6"/>
    <w:rsid w:val="008A0D62"/>
    <w:rsid w:val="008A0D74"/>
    <w:rsid w:val="008A0F62"/>
    <w:rsid w:val="008A123B"/>
    <w:rsid w:val="008A12B1"/>
    <w:rsid w:val="008A131F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3FD"/>
    <w:rsid w:val="008A348C"/>
    <w:rsid w:val="008A34B7"/>
    <w:rsid w:val="008A3547"/>
    <w:rsid w:val="008A3578"/>
    <w:rsid w:val="008A3837"/>
    <w:rsid w:val="008A392B"/>
    <w:rsid w:val="008A3972"/>
    <w:rsid w:val="008A3973"/>
    <w:rsid w:val="008A3ADB"/>
    <w:rsid w:val="008A3B23"/>
    <w:rsid w:val="008A3B6D"/>
    <w:rsid w:val="008A3FB1"/>
    <w:rsid w:val="008A4039"/>
    <w:rsid w:val="008A40CC"/>
    <w:rsid w:val="008A416A"/>
    <w:rsid w:val="008A433A"/>
    <w:rsid w:val="008A446C"/>
    <w:rsid w:val="008A45DE"/>
    <w:rsid w:val="008A46D0"/>
    <w:rsid w:val="008A4AED"/>
    <w:rsid w:val="008A4F84"/>
    <w:rsid w:val="008A5033"/>
    <w:rsid w:val="008A50BA"/>
    <w:rsid w:val="008A5667"/>
    <w:rsid w:val="008A5699"/>
    <w:rsid w:val="008A5718"/>
    <w:rsid w:val="008A58C6"/>
    <w:rsid w:val="008A5A69"/>
    <w:rsid w:val="008A5B2F"/>
    <w:rsid w:val="008A5F4E"/>
    <w:rsid w:val="008A60A8"/>
    <w:rsid w:val="008A60BB"/>
    <w:rsid w:val="008A6158"/>
    <w:rsid w:val="008A62D3"/>
    <w:rsid w:val="008A6316"/>
    <w:rsid w:val="008A63F7"/>
    <w:rsid w:val="008A6441"/>
    <w:rsid w:val="008A647C"/>
    <w:rsid w:val="008A64AB"/>
    <w:rsid w:val="008A6531"/>
    <w:rsid w:val="008A66D8"/>
    <w:rsid w:val="008A66DA"/>
    <w:rsid w:val="008A67DE"/>
    <w:rsid w:val="008A6C11"/>
    <w:rsid w:val="008A6C1D"/>
    <w:rsid w:val="008A6D70"/>
    <w:rsid w:val="008A73B7"/>
    <w:rsid w:val="008A7993"/>
    <w:rsid w:val="008A79F9"/>
    <w:rsid w:val="008A7B74"/>
    <w:rsid w:val="008A7C40"/>
    <w:rsid w:val="008A7DE6"/>
    <w:rsid w:val="008A7E29"/>
    <w:rsid w:val="008A7E47"/>
    <w:rsid w:val="008A7EB5"/>
    <w:rsid w:val="008A7F0D"/>
    <w:rsid w:val="008A7FA2"/>
    <w:rsid w:val="008B00C1"/>
    <w:rsid w:val="008B0474"/>
    <w:rsid w:val="008B0937"/>
    <w:rsid w:val="008B0AC2"/>
    <w:rsid w:val="008B0B98"/>
    <w:rsid w:val="008B0FA0"/>
    <w:rsid w:val="008B0FEA"/>
    <w:rsid w:val="008B1162"/>
    <w:rsid w:val="008B1163"/>
    <w:rsid w:val="008B127C"/>
    <w:rsid w:val="008B13FF"/>
    <w:rsid w:val="008B1455"/>
    <w:rsid w:val="008B17FE"/>
    <w:rsid w:val="008B1828"/>
    <w:rsid w:val="008B1B10"/>
    <w:rsid w:val="008B1C19"/>
    <w:rsid w:val="008B1CED"/>
    <w:rsid w:val="008B1D26"/>
    <w:rsid w:val="008B1E0F"/>
    <w:rsid w:val="008B20C3"/>
    <w:rsid w:val="008B2113"/>
    <w:rsid w:val="008B25A5"/>
    <w:rsid w:val="008B27D5"/>
    <w:rsid w:val="008B27E9"/>
    <w:rsid w:val="008B28C7"/>
    <w:rsid w:val="008B2B9D"/>
    <w:rsid w:val="008B2E84"/>
    <w:rsid w:val="008B2E89"/>
    <w:rsid w:val="008B2F85"/>
    <w:rsid w:val="008B3585"/>
    <w:rsid w:val="008B35A4"/>
    <w:rsid w:val="008B3706"/>
    <w:rsid w:val="008B379C"/>
    <w:rsid w:val="008B38B0"/>
    <w:rsid w:val="008B38B4"/>
    <w:rsid w:val="008B3AAF"/>
    <w:rsid w:val="008B3B98"/>
    <w:rsid w:val="008B3BD1"/>
    <w:rsid w:val="008B3BEA"/>
    <w:rsid w:val="008B40CD"/>
    <w:rsid w:val="008B4286"/>
    <w:rsid w:val="008B44CF"/>
    <w:rsid w:val="008B4742"/>
    <w:rsid w:val="008B474B"/>
    <w:rsid w:val="008B4754"/>
    <w:rsid w:val="008B47F8"/>
    <w:rsid w:val="008B4833"/>
    <w:rsid w:val="008B4CA4"/>
    <w:rsid w:val="008B4D65"/>
    <w:rsid w:val="008B4E86"/>
    <w:rsid w:val="008B4EFD"/>
    <w:rsid w:val="008B4FB8"/>
    <w:rsid w:val="008B54D6"/>
    <w:rsid w:val="008B54EE"/>
    <w:rsid w:val="008B5661"/>
    <w:rsid w:val="008B571B"/>
    <w:rsid w:val="008B57E8"/>
    <w:rsid w:val="008B5811"/>
    <w:rsid w:val="008B5831"/>
    <w:rsid w:val="008B5850"/>
    <w:rsid w:val="008B58FD"/>
    <w:rsid w:val="008B599A"/>
    <w:rsid w:val="008B5A16"/>
    <w:rsid w:val="008B5B1E"/>
    <w:rsid w:val="008B5B94"/>
    <w:rsid w:val="008B5CE7"/>
    <w:rsid w:val="008B5D25"/>
    <w:rsid w:val="008B5DB1"/>
    <w:rsid w:val="008B5DEC"/>
    <w:rsid w:val="008B5EDE"/>
    <w:rsid w:val="008B5FE2"/>
    <w:rsid w:val="008B6014"/>
    <w:rsid w:val="008B60CB"/>
    <w:rsid w:val="008B625B"/>
    <w:rsid w:val="008B6280"/>
    <w:rsid w:val="008B6434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6EC4"/>
    <w:rsid w:val="008B7141"/>
    <w:rsid w:val="008B72DC"/>
    <w:rsid w:val="008B73AB"/>
    <w:rsid w:val="008B744E"/>
    <w:rsid w:val="008B74E4"/>
    <w:rsid w:val="008B75A2"/>
    <w:rsid w:val="008B78AC"/>
    <w:rsid w:val="008B7B30"/>
    <w:rsid w:val="008B7B7C"/>
    <w:rsid w:val="008B7BC0"/>
    <w:rsid w:val="008B7DED"/>
    <w:rsid w:val="008B7E1C"/>
    <w:rsid w:val="008C010E"/>
    <w:rsid w:val="008C03AD"/>
    <w:rsid w:val="008C043C"/>
    <w:rsid w:val="008C055A"/>
    <w:rsid w:val="008C05A5"/>
    <w:rsid w:val="008C07C9"/>
    <w:rsid w:val="008C0A5F"/>
    <w:rsid w:val="008C0BC7"/>
    <w:rsid w:val="008C0C4D"/>
    <w:rsid w:val="008C1309"/>
    <w:rsid w:val="008C13B5"/>
    <w:rsid w:val="008C14BB"/>
    <w:rsid w:val="008C152F"/>
    <w:rsid w:val="008C178F"/>
    <w:rsid w:val="008C1821"/>
    <w:rsid w:val="008C1971"/>
    <w:rsid w:val="008C1BA0"/>
    <w:rsid w:val="008C1C8E"/>
    <w:rsid w:val="008C21BD"/>
    <w:rsid w:val="008C229A"/>
    <w:rsid w:val="008C23F8"/>
    <w:rsid w:val="008C25E1"/>
    <w:rsid w:val="008C26B2"/>
    <w:rsid w:val="008C2B9E"/>
    <w:rsid w:val="008C2C9F"/>
    <w:rsid w:val="008C307B"/>
    <w:rsid w:val="008C308A"/>
    <w:rsid w:val="008C3532"/>
    <w:rsid w:val="008C3ACD"/>
    <w:rsid w:val="008C3DE9"/>
    <w:rsid w:val="008C3F5A"/>
    <w:rsid w:val="008C4161"/>
    <w:rsid w:val="008C421B"/>
    <w:rsid w:val="008C42EB"/>
    <w:rsid w:val="008C4720"/>
    <w:rsid w:val="008C47F9"/>
    <w:rsid w:val="008C4923"/>
    <w:rsid w:val="008C495D"/>
    <w:rsid w:val="008C4D46"/>
    <w:rsid w:val="008C4D98"/>
    <w:rsid w:val="008C4E72"/>
    <w:rsid w:val="008C4F8C"/>
    <w:rsid w:val="008C4FE4"/>
    <w:rsid w:val="008C505E"/>
    <w:rsid w:val="008C5267"/>
    <w:rsid w:val="008C562B"/>
    <w:rsid w:val="008C59CD"/>
    <w:rsid w:val="008C5B9C"/>
    <w:rsid w:val="008C5BB2"/>
    <w:rsid w:val="008C5BC8"/>
    <w:rsid w:val="008C5D86"/>
    <w:rsid w:val="008C5EAB"/>
    <w:rsid w:val="008C5FF6"/>
    <w:rsid w:val="008C6245"/>
    <w:rsid w:val="008C629D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3A6"/>
    <w:rsid w:val="008C7575"/>
    <w:rsid w:val="008C75AB"/>
    <w:rsid w:val="008C75E9"/>
    <w:rsid w:val="008C7631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BB4"/>
    <w:rsid w:val="008D0F96"/>
    <w:rsid w:val="008D1075"/>
    <w:rsid w:val="008D11B8"/>
    <w:rsid w:val="008D161A"/>
    <w:rsid w:val="008D164E"/>
    <w:rsid w:val="008D17F2"/>
    <w:rsid w:val="008D18AB"/>
    <w:rsid w:val="008D1BBB"/>
    <w:rsid w:val="008D1BD9"/>
    <w:rsid w:val="008D1BDB"/>
    <w:rsid w:val="008D1C1C"/>
    <w:rsid w:val="008D1C8C"/>
    <w:rsid w:val="008D1EDA"/>
    <w:rsid w:val="008D1F60"/>
    <w:rsid w:val="008D201B"/>
    <w:rsid w:val="008D20E2"/>
    <w:rsid w:val="008D2116"/>
    <w:rsid w:val="008D2E23"/>
    <w:rsid w:val="008D2E36"/>
    <w:rsid w:val="008D2E82"/>
    <w:rsid w:val="008D2EF8"/>
    <w:rsid w:val="008D3070"/>
    <w:rsid w:val="008D30C8"/>
    <w:rsid w:val="008D328A"/>
    <w:rsid w:val="008D32A9"/>
    <w:rsid w:val="008D334D"/>
    <w:rsid w:val="008D363F"/>
    <w:rsid w:val="008D37B7"/>
    <w:rsid w:val="008D3843"/>
    <w:rsid w:val="008D3B6B"/>
    <w:rsid w:val="008D3EF7"/>
    <w:rsid w:val="008D3FD1"/>
    <w:rsid w:val="008D428D"/>
    <w:rsid w:val="008D4485"/>
    <w:rsid w:val="008D4538"/>
    <w:rsid w:val="008D46E7"/>
    <w:rsid w:val="008D4CC0"/>
    <w:rsid w:val="008D4D51"/>
    <w:rsid w:val="008D4FF1"/>
    <w:rsid w:val="008D53B8"/>
    <w:rsid w:val="008D5743"/>
    <w:rsid w:val="008D5827"/>
    <w:rsid w:val="008D5880"/>
    <w:rsid w:val="008D5CD0"/>
    <w:rsid w:val="008D6638"/>
    <w:rsid w:val="008D6B51"/>
    <w:rsid w:val="008D7043"/>
    <w:rsid w:val="008D7132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3E5"/>
    <w:rsid w:val="008E1581"/>
    <w:rsid w:val="008E1591"/>
    <w:rsid w:val="008E1632"/>
    <w:rsid w:val="008E17C9"/>
    <w:rsid w:val="008E19D4"/>
    <w:rsid w:val="008E1A8E"/>
    <w:rsid w:val="008E1B36"/>
    <w:rsid w:val="008E1D4D"/>
    <w:rsid w:val="008E1E2E"/>
    <w:rsid w:val="008E1FB6"/>
    <w:rsid w:val="008E2160"/>
    <w:rsid w:val="008E216E"/>
    <w:rsid w:val="008E244B"/>
    <w:rsid w:val="008E2598"/>
    <w:rsid w:val="008E2725"/>
    <w:rsid w:val="008E28C3"/>
    <w:rsid w:val="008E28C4"/>
    <w:rsid w:val="008E2D94"/>
    <w:rsid w:val="008E2E41"/>
    <w:rsid w:val="008E2F37"/>
    <w:rsid w:val="008E2F7B"/>
    <w:rsid w:val="008E3005"/>
    <w:rsid w:val="008E30AD"/>
    <w:rsid w:val="008E31AB"/>
    <w:rsid w:val="008E3744"/>
    <w:rsid w:val="008E37E7"/>
    <w:rsid w:val="008E38C2"/>
    <w:rsid w:val="008E3947"/>
    <w:rsid w:val="008E39FB"/>
    <w:rsid w:val="008E3A1C"/>
    <w:rsid w:val="008E3C09"/>
    <w:rsid w:val="008E3E67"/>
    <w:rsid w:val="008E3F38"/>
    <w:rsid w:val="008E422B"/>
    <w:rsid w:val="008E4528"/>
    <w:rsid w:val="008E4712"/>
    <w:rsid w:val="008E47A2"/>
    <w:rsid w:val="008E4817"/>
    <w:rsid w:val="008E497A"/>
    <w:rsid w:val="008E4C3C"/>
    <w:rsid w:val="008E4DA3"/>
    <w:rsid w:val="008E507B"/>
    <w:rsid w:val="008E5084"/>
    <w:rsid w:val="008E52C0"/>
    <w:rsid w:val="008E55AF"/>
    <w:rsid w:val="008E560A"/>
    <w:rsid w:val="008E5711"/>
    <w:rsid w:val="008E5AC0"/>
    <w:rsid w:val="008E5AE6"/>
    <w:rsid w:val="008E5D43"/>
    <w:rsid w:val="008E5D7C"/>
    <w:rsid w:val="008E5DD8"/>
    <w:rsid w:val="008E5F6A"/>
    <w:rsid w:val="008E60ED"/>
    <w:rsid w:val="008E60F4"/>
    <w:rsid w:val="008E64E4"/>
    <w:rsid w:val="008E651F"/>
    <w:rsid w:val="008E66F4"/>
    <w:rsid w:val="008E6808"/>
    <w:rsid w:val="008E6838"/>
    <w:rsid w:val="008E6A04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774"/>
    <w:rsid w:val="008F1974"/>
    <w:rsid w:val="008F1D75"/>
    <w:rsid w:val="008F1DAB"/>
    <w:rsid w:val="008F1E66"/>
    <w:rsid w:val="008F229C"/>
    <w:rsid w:val="008F24A2"/>
    <w:rsid w:val="008F253A"/>
    <w:rsid w:val="008F25BE"/>
    <w:rsid w:val="008F25F8"/>
    <w:rsid w:val="008F2B78"/>
    <w:rsid w:val="008F2D36"/>
    <w:rsid w:val="008F2E98"/>
    <w:rsid w:val="008F2EEC"/>
    <w:rsid w:val="008F2F7D"/>
    <w:rsid w:val="008F3255"/>
    <w:rsid w:val="008F3660"/>
    <w:rsid w:val="008F3A0B"/>
    <w:rsid w:val="008F3A1E"/>
    <w:rsid w:val="008F3BA7"/>
    <w:rsid w:val="008F3F09"/>
    <w:rsid w:val="008F44DD"/>
    <w:rsid w:val="008F44DF"/>
    <w:rsid w:val="008F458C"/>
    <w:rsid w:val="008F463E"/>
    <w:rsid w:val="008F4708"/>
    <w:rsid w:val="008F4749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A26"/>
    <w:rsid w:val="008F5C26"/>
    <w:rsid w:val="008F5CC5"/>
    <w:rsid w:val="008F5EF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0D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CED"/>
    <w:rsid w:val="00901E26"/>
    <w:rsid w:val="00901E9D"/>
    <w:rsid w:val="00902036"/>
    <w:rsid w:val="009021F0"/>
    <w:rsid w:val="009023C4"/>
    <w:rsid w:val="0090241D"/>
    <w:rsid w:val="009025E1"/>
    <w:rsid w:val="00902925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94B"/>
    <w:rsid w:val="00903CCD"/>
    <w:rsid w:val="0090425D"/>
    <w:rsid w:val="009042BB"/>
    <w:rsid w:val="00904544"/>
    <w:rsid w:val="0090454E"/>
    <w:rsid w:val="009045F7"/>
    <w:rsid w:val="009047C2"/>
    <w:rsid w:val="009047C7"/>
    <w:rsid w:val="0090485A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07DC9"/>
    <w:rsid w:val="00907E00"/>
    <w:rsid w:val="00907E66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21C"/>
    <w:rsid w:val="0091149E"/>
    <w:rsid w:val="009118F0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6AE"/>
    <w:rsid w:val="00914870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5E11"/>
    <w:rsid w:val="00915FCC"/>
    <w:rsid w:val="009160CF"/>
    <w:rsid w:val="009162CC"/>
    <w:rsid w:val="009162D5"/>
    <w:rsid w:val="0091634D"/>
    <w:rsid w:val="00916533"/>
    <w:rsid w:val="009165A8"/>
    <w:rsid w:val="00916721"/>
    <w:rsid w:val="00916747"/>
    <w:rsid w:val="009167A4"/>
    <w:rsid w:val="009167BA"/>
    <w:rsid w:val="009167BF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58"/>
    <w:rsid w:val="009201BA"/>
    <w:rsid w:val="009201DC"/>
    <w:rsid w:val="009202A0"/>
    <w:rsid w:val="009203E5"/>
    <w:rsid w:val="0092063A"/>
    <w:rsid w:val="00920709"/>
    <w:rsid w:val="00920891"/>
    <w:rsid w:val="00920949"/>
    <w:rsid w:val="00920BBF"/>
    <w:rsid w:val="00920CB0"/>
    <w:rsid w:val="00920D8C"/>
    <w:rsid w:val="00920E9C"/>
    <w:rsid w:val="00921257"/>
    <w:rsid w:val="00921461"/>
    <w:rsid w:val="0092157A"/>
    <w:rsid w:val="009216AE"/>
    <w:rsid w:val="0092197F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8D0"/>
    <w:rsid w:val="0092393C"/>
    <w:rsid w:val="00923F9D"/>
    <w:rsid w:val="00924017"/>
    <w:rsid w:val="0092410D"/>
    <w:rsid w:val="009241CA"/>
    <w:rsid w:val="0092423E"/>
    <w:rsid w:val="00924464"/>
    <w:rsid w:val="00924693"/>
    <w:rsid w:val="00924BC3"/>
    <w:rsid w:val="00924BD4"/>
    <w:rsid w:val="00924F81"/>
    <w:rsid w:val="009252CB"/>
    <w:rsid w:val="00925379"/>
    <w:rsid w:val="009254C2"/>
    <w:rsid w:val="00925746"/>
    <w:rsid w:val="00925774"/>
    <w:rsid w:val="00925B64"/>
    <w:rsid w:val="00925BA4"/>
    <w:rsid w:val="00925C02"/>
    <w:rsid w:val="00925C48"/>
    <w:rsid w:val="00925C6D"/>
    <w:rsid w:val="00925DA5"/>
    <w:rsid w:val="00925E64"/>
    <w:rsid w:val="00925FDF"/>
    <w:rsid w:val="009262BE"/>
    <w:rsid w:val="0092634C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72"/>
    <w:rsid w:val="009307C2"/>
    <w:rsid w:val="00930A31"/>
    <w:rsid w:val="00930AF1"/>
    <w:rsid w:val="00930E16"/>
    <w:rsid w:val="00930EE9"/>
    <w:rsid w:val="00930F70"/>
    <w:rsid w:val="00930FE0"/>
    <w:rsid w:val="00931174"/>
    <w:rsid w:val="009312C8"/>
    <w:rsid w:val="0093158D"/>
    <w:rsid w:val="00931898"/>
    <w:rsid w:val="00931A26"/>
    <w:rsid w:val="00931C39"/>
    <w:rsid w:val="00931F7E"/>
    <w:rsid w:val="00931F91"/>
    <w:rsid w:val="00931FB8"/>
    <w:rsid w:val="00932016"/>
    <w:rsid w:val="00932078"/>
    <w:rsid w:val="0093212F"/>
    <w:rsid w:val="009329D5"/>
    <w:rsid w:val="00932A14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5E7"/>
    <w:rsid w:val="009338A7"/>
    <w:rsid w:val="009339BF"/>
    <w:rsid w:val="009339D2"/>
    <w:rsid w:val="00933A86"/>
    <w:rsid w:val="00933F68"/>
    <w:rsid w:val="0093411B"/>
    <w:rsid w:val="00934290"/>
    <w:rsid w:val="0093450C"/>
    <w:rsid w:val="00934523"/>
    <w:rsid w:val="00934541"/>
    <w:rsid w:val="00934640"/>
    <w:rsid w:val="00934806"/>
    <w:rsid w:val="0093489E"/>
    <w:rsid w:val="0093493A"/>
    <w:rsid w:val="00934A7F"/>
    <w:rsid w:val="00934C16"/>
    <w:rsid w:val="00934D09"/>
    <w:rsid w:val="009350CA"/>
    <w:rsid w:val="009350DE"/>
    <w:rsid w:val="009351BF"/>
    <w:rsid w:val="009351E3"/>
    <w:rsid w:val="009351F0"/>
    <w:rsid w:val="0093527C"/>
    <w:rsid w:val="009354F0"/>
    <w:rsid w:val="00935DD3"/>
    <w:rsid w:val="00935FF7"/>
    <w:rsid w:val="00936207"/>
    <w:rsid w:val="00936557"/>
    <w:rsid w:val="0093699E"/>
    <w:rsid w:val="009369F3"/>
    <w:rsid w:val="00936D73"/>
    <w:rsid w:val="00936E39"/>
    <w:rsid w:val="0093716F"/>
    <w:rsid w:val="009371CD"/>
    <w:rsid w:val="009373B5"/>
    <w:rsid w:val="0093748E"/>
    <w:rsid w:val="00937640"/>
    <w:rsid w:val="00937728"/>
    <w:rsid w:val="00937736"/>
    <w:rsid w:val="00937928"/>
    <w:rsid w:val="00937D47"/>
    <w:rsid w:val="009402B8"/>
    <w:rsid w:val="0094034D"/>
    <w:rsid w:val="0094040B"/>
    <w:rsid w:val="0094069D"/>
    <w:rsid w:val="0094086F"/>
    <w:rsid w:val="009408CA"/>
    <w:rsid w:val="00940C9C"/>
    <w:rsid w:val="00940DFA"/>
    <w:rsid w:val="00940EC3"/>
    <w:rsid w:val="009410A2"/>
    <w:rsid w:val="0094114A"/>
    <w:rsid w:val="0094114F"/>
    <w:rsid w:val="00941178"/>
    <w:rsid w:val="00941223"/>
    <w:rsid w:val="009413C6"/>
    <w:rsid w:val="009415D0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D4D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0"/>
    <w:rsid w:val="00943955"/>
    <w:rsid w:val="0094399A"/>
    <w:rsid w:val="00943A13"/>
    <w:rsid w:val="00943C34"/>
    <w:rsid w:val="00943D2E"/>
    <w:rsid w:val="00943D67"/>
    <w:rsid w:val="00943DB3"/>
    <w:rsid w:val="0094405D"/>
    <w:rsid w:val="0094444A"/>
    <w:rsid w:val="009445FA"/>
    <w:rsid w:val="009446B0"/>
    <w:rsid w:val="009447F5"/>
    <w:rsid w:val="00944834"/>
    <w:rsid w:val="00944955"/>
    <w:rsid w:val="00944985"/>
    <w:rsid w:val="009449D2"/>
    <w:rsid w:val="00944A5D"/>
    <w:rsid w:val="00944D01"/>
    <w:rsid w:val="009451CA"/>
    <w:rsid w:val="0094533D"/>
    <w:rsid w:val="0094543D"/>
    <w:rsid w:val="009454FD"/>
    <w:rsid w:val="009455A1"/>
    <w:rsid w:val="0094562B"/>
    <w:rsid w:val="00945638"/>
    <w:rsid w:val="0094570B"/>
    <w:rsid w:val="00945790"/>
    <w:rsid w:val="009457E6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8A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2E"/>
    <w:rsid w:val="00952CE2"/>
    <w:rsid w:val="00952FBC"/>
    <w:rsid w:val="009530C4"/>
    <w:rsid w:val="009531C7"/>
    <w:rsid w:val="009532BD"/>
    <w:rsid w:val="00953418"/>
    <w:rsid w:val="00953C8A"/>
    <w:rsid w:val="00953DF3"/>
    <w:rsid w:val="00953F48"/>
    <w:rsid w:val="009541CE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67"/>
    <w:rsid w:val="00954A86"/>
    <w:rsid w:val="00954BB0"/>
    <w:rsid w:val="00954CDF"/>
    <w:rsid w:val="00954CE9"/>
    <w:rsid w:val="00954FF6"/>
    <w:rsid w:val="0095512A"/>
    <w:rsid w:val="00955243"/>
    <w:rsid w:val="00955340"/>
    <w:rsid w:val="009555B3"/>
    <w:rsid w:val="00955707"/>
    <w:rsid w:val="00955B3D"/>
    <w:rsid w:val="00955BE9"/>
    <w:rsid w:val="00955C3F"/>
    <w:rsid w:val="00955CFD"/>
    <w:rsid w:val="00955F18"/>
    <w:rsid w:val="00955F2F"/>
    <w:rsid w:val="00955F5E"/>
    <w:rsid w:val="00955F76"/>
    <w:rsid w:val="00956403"/>
    <w:rsid w:val="00956689"/>
    <w:rsid w:val="00956908"/>
    <w:rsid w:val="00956A57"/>
    <w:rsid w:val="00956C4B"/>
    <w:rsid w:val="00956EE2"/>
    <w:rsid w:val="00957126"/>
    <w:rsid w:val="00957251"/>
    <w:rsid w:val="00957529"/>
    <w:rsid w:val="0095776F"/>
    <w:rsid w:val="00957985"/>
    <w:rsid w:val="00957FFC"/>
    <w:rsid w:val="00960671"/>
    <w:rsid w:val="0096069A"/>
    <w:rsid w:val="00960816"/>
    <w:rsid w:val="009608D3"/>
    <w:rsid w:val="00960E67"/>
    <w:rsid w:val="00961272"/>
    <w:rsid w:val="00961384"/>
    <w:rsid w:val="009618DF"/>
    <w:rsid w:val="00961B6C"/>
    <w:rsid w:val="00962086"/>
    <w:rsid w:val="0096210B"/>
    <w:rsid w:val="009624E8"/>
    <w:rsid w:val="009626A4"/>
    <w:rsid w:val="009628A5"/>
    <w:rsid w:val="00962E71"/>
    <w:rsid w:val="00962EAF"/>
    <w:rsid w:val="00962F17"/>
    <w:rsid w:val="00963405"/>
    <w:rsid w:val="00963694"/>
    <w:rsid w:val="009636B2"/>
    <w:rsid w:val="009636B5"/>
    <w:rsid w:val="00963779"/>
    <w:rsid w:val="00963790"/>
    <w:rsid w:val="009638A1"/>
    <w:rsid w:val="009639F8"/>
    <w:rsid w:val="00963C88"/>
    <w:rsid w:val="00963E1E"/>
    <w:rsid w:val="00963FF2"/>
    <w:rsid w:val="00964181"/>
    <w:rsid w:val="0096423E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5EE2"/>
    <w:rsid w:val="00965F03"/>
    <w:rsid w:val="0096635E"/>
    <w:rsid w:val="00966477"/>
    <w:rsid w:val="009665F7"/>
    <w:rsid w:val="00966A4E"/>
    <w:rsid w:val="00966B8D"/>
    <w:rsid w:val="00966BC0"/>
    <w:rsid w:val="00966BFC"/>
    <w:rsid w:val="00966EF1"/>
    <w:rsid w:val="0096714F"/>
    <w:rsid w:val="00967201"/>
    <w:rsid w:val="00967260"/>
    <w:rsid w:val="00967370"/>
    <w:rsid w:val="0096762F"/>
    <w:rsid w:val="00967ACC"/>
    <w:rsid w:val="00967FA6"/>
    <w:rsid w:val="00970185"/>
    <w:rsid w:val="0097049D"/>
    <w:rsid w:val="009705A3"/>
    <w:rsid w:val="00970613"/>
    <w:rsid w:val="00970A19"/>
    <w:rsid w:val="00970FDD"/>
    <w:rsid w:val="00971273"/>
    <w:rsid w:val="0097133E"/>
    <w:rsid w:val="00971989"/>
    <w:rsid w:val="00971A30"/>
    <w:rsid w:val="00971C7E"/>
    <w:rsid w:val="00971E2C"/>
    <w:rsid w:val="00971E81"/>
    <w:rsid w:val="00971FB7"/>
    <w:rsid w:val="00972046"/>
    <w:rsid w:val="00972620"/>
    <w:rsid w:val="00972DCD"/>
    <w:rsid w:val="00973349"/>
    <w:rsid w:val="00973390"/>
    <w:rsid w:val="009736B3"/>
    <w:rsid w:val="009736F7"/>
    <w:rsid w:val="00973732"/>
    <w:rsid w:val="00973AFD"/>
    <w:rsid w:val="00973CCD"/>
    <w:rsid w:val="00973EA8"/>
    <w:rsid w:val="00974335"/>
    <w:rsid w:val="00974345"/>
    <w:rsid w:val="009743FA"/>
    <w:rsid w:val="0097448C"/>
    <w:rsid w:val="009744A5"/>
    <w:rsid w:val="009744D9"/>
    <w:rsid w:val="00974536"/>
    <w:rsid w:val="00974721"/>
    <w:rsid w:val="009747AB"/>
    <w:rsid w:val="00975315"/>
    <w:rsid w:val="0097535D"/>
    <w:rsid w:val="0097569B"/>
    <w:rsid w:val="00975716"/>
    <w:rsid w:val="00975B6E"/>
    <w:rsid w:val="00975D0C"/>
    <w:rsid w:val="00975DED"/>
    <w:rsid w:val="00975E42"/>
    <w:rsid w:val="00975F97"/>
    <w:rsid w:val="00976010"/>
    <w:rsid w:val="00976287"/>
    <w:rsid w:val="00976612"/>
    <w:rsid w:val="009769F3"/>
    <w:rsid w:val="00976CA1"/>
    <w:rsid w:val="00976DA5"/>
    <w:rsid w:val="00976FB4"/>
    <w:rsid w:val="00977550"/>
    <w:rsid w:val="0097758C"/>
    <w:rsid w:val="00977764"/>
    <w:rsid w:val="009779BE"/>
    <w:rsid w:val="00977A55"/>
    <w:rsid w:val="009801E5"/>
    <w:rsid w:val="00980E07"/>
    <w:rsid w:val="00980F7C"/>
    <w:rsid w:val="009811C2"/>
    <w:rsid w:val="009814C3"/>
    <w:rsid w:val="009815BE"/>
    <w:rsid w:val="00981AC3"/>
    <w:rsid w:val="00981B95"/>
    <w:rsid w:val="00981E31"/>
    <w:rsid w:val="00981F93"/>
    <w:rsid w:val="0098204D"/>
    <w:rsid w:val="0098208E"/>
    <w:rsid w:val="0098252E"/>
    <w:rsid w:val="009825B9"/>
    <w:rsid w:val="00982998"/>
    <w:rsid w:val="009829FD"/>
    <w:rsid w:val="0098317F"/>
    <w:rsid w:val="00983313"/>
    <w:rsid w:val="009833A1"/>
    <w:rsid w:val="00983410"/>
    <w:rsid w:val="00983774"/>
    <w:rsid w:val="009837C1"/>
    <w:rsid w:val="00983BB2"/>
    <w:rsid w:val="00983D12"/>
    <w:rsid w:val="00983D36"/>
    <w:rsid w:val="0098406A"/>
    <w:rsid w:val="009840F1"/>
    <w:rsid w:val="0098427E"/>
    <w:rsid w:val="009842D6"/>
    <w:rsid w:val="00984342"/>
    <w:rsid w:val="009843B6"/>
    <w:rsid w:val="00984714"/>
    <w:rsid w:val="009847DE"/>
    <w:rsid w:val="00984954"/>
    <w:rsid w:val="00984AE0"/>
    <w:rsid w:val="00984C6C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666"/>
    <w:rsid w:val="0098676A"/>
    <w:rsid w:val="009867FF"/>
    <w:rsid w:val="00986B9C"/>
    <w:rsid w:val="00986C2B"/>
    <w:rsid w:val="00986D00"/>
    <w:rsid w:val="00987061"/>
    <w:rsid w:val="00987230"/>
    <w:rsid w:val="009873A9"/>
    <w:rsid w:val="00987936"/>
    <w:rsid w:val="00987C09"/>
    <w:rsid w:val="00987D3B"/>
    <w:rsid w:val="00987D96"/>
    <w:rsid w:val="00987EC1"/>
    <w:rsid w:val="0099001F"/>
    <w:rsid w:val="00990262"/>
    <w:rsid w:val="00990339"/>
    <w:rsid w:val="00990626"/>
    <w:rsid w:val="009906AE"/>
    <w:rsid w:val="00990795"/>
    <w:rsid w:val="00990905"/>
    <w:rsid w:val="00990A8B"/>
    <w:rsid w:val="00990AC1"/>
    <w:rsid w:val="00990B01"/>
    <w:rsid w:val="00990B5D"/>
    <w:rsid w:val="00990B66"/>
    <w:rsid w:val="00990DC7"/>
    <w:rsid w:val="00990F2D"/>
    <w:rsid w:val="0099138D"/>
    <w:rsid w:val="009913ED"/>
    <w:rsid w:val="0099145C"/>
    <w:rsid w:val="00991556"/>
    <w:rsid w:val="00991665"/>
    <w:rsid w:val="00991938"/>
    <w:rsid w:val="00991C7E"/>
    <w:rsid w:val="00991ECE"/>
    <w:rsid w:val="0099216A"/>
    <w:rsid w:val="009922D3"/>
    <w:rsid w:val="009923A0"/>
    <w:rsid w:val="00992468"/>
    <w:rsid w:val="0099247F"/>
    <w:rsid w:val="00992489"/>
    <w:rsid w:val="009924E0"/>
    <w:rsid w:val="00992836"/>
    <w:rsid w:val="009928DE"/>
    <w:rsid w:val="00992D8B"/>
    <w:rsid w:val="00992E23"/>
    <w:rsid w:val="00992E72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F7"/>
    <w:rsid w:val="00995015"/>
    <w:rsid w:val="009950F3"/>
    <w:rsid w:val="00995296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86F"/>
    <w:rsid w:val="009978FB"/>
    <w:rsid w:val="00997967"/>
    <w:rsid w:val="0099796C"/>
    <w:rsid w:val="00997A18"/>
    <w:rsid w:val="009A010D"/>
    <w:rsid w:val="009A01DD"/>
    <w:rsid w:val="009A035A"/>
    <w:rsid w:val="009A03DA"/>
    <w:rsid w:val="009A05BA"/>
    <w:rsid w:val="009A075B"/>
    <w:rsid w:val="009A0863"/>
    <w:rsid w:val="009A09DD"/>
    <w:rsid w:val="009A0B12"/>
    <w:rsid w:val="009A0FF1"/>
    <w:rsid w:val="009A13F7"/>
    <w:rsid w:val="009A17B1"/>
    <w:rsid w:val="009A1BFD"/>
    <w:rsid w:val="009A1E8D"/>
    <w:rsid w:val="009A2026"/>
    <w:rsid w:val="009A2504"/>
    <w:rsid w:val="009A2520"/>
    <w:rsid w:val="009A255F"/>
    <w:rsid w:val="009A26B4"/>
    <w:rsid w:val="009A2758"/>
    <w:rsid w:val="009A29D8"/>
    <w:rsid w:val="009A3506"/>
    <w:rsid w:val="009A36F0"/>
    <w:rsid w:val="009A3AB5"/>
    <w:rsid w:val="009A3C75"/>
    <w:rsid w:val="009A3E7A"/>
    <w:rsid w:val="009A3E8C"/>
    <w:rsid w:val="009A3F40"/>
    <w:rsid w:val="009A3F74"/>
    <w:rsid w:val="009A4401"/>
    <w:rsid w:val="009A440E"/>
    <w:rsid w:val="009A45AB"/>
    <w:rsid w:val="009A47D0"/>
    <w:rsid w:val="009A484D"/>
    <w:rsid w:val="009A4FF4"/>
    <w:rsid w:val="009A513A"/>
    <w:rsid w:val="009A52A6"/>
    <w:rsid w:val="009A5365"/>
    <w:rsid w:val="009A5640"/>
    <w:rsid w:val="009A56DA"/>
    <w:rsid w:val="009A56FB"/>
    <w:rsid w:val="009A5790"/>
    <w:rsid w:val="009A5817"/>
    <w:rsid w:val="009A58CF"/>
    <w:rsid w:val="009A58DF"/>
    <w:rsid w:val="009A5F6E"/>
    <w:rsid w:val="009A601E"/>
    <w:rsid w:val="009A6189"/>
    <w:rsid w:val="009A66C1"/>
    <w:rsid w:val="009A66E9"/>
    <w:rsid w:val="009A6E7A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507"/>
    <w:rsid w:val="009B0553"/>
    <w:rsid w:val="009B0771"/>
    <w:rsid w:val="009B09AE"/>
    <w:rsid w:val="009B0EEF"/>
    <w:rsid w:val="009B0FFB"/>
    <w:rsid w:val="009B152C"/>
    <w:rsid w:val="009B17F6"/>
    <w:rsid w:val="009B1B02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83F"/>
    <w:rsid w:val="009B2984"/>
    <w:rsid w:val="009B2BB1"/>
    <w:rsid w:val="009B2C2F"/>
    <w:rsid w:val="009B2D6A"/>
    <w:rsid w:val="009B2E0C"/>
    <w:rsid w:val="009B3062"/>
    <w:rsid w:val="009B30B5"/>
    <w:rsid w:val="009B3245"/>
    <w:rsid w:val="009B35B0"/>
    <w:rsid w:val="009B3AB0"/>
    <w:rsid w:val="009B3B38"/>
    <w:rsid w:val="009B3DB6"/>
    <w:rsid w:val="009B3E81"/>
    <w:rsid w:val="009B3FCE"/>
    <w:rsid w:val="009B4589"/>
    <w:rsid w:val="009B49E7"/>
    <w:rsid w:val="009B49EC"/>
    <w:rsid w:val="009B4C46"/>
    <w:rsid w:val="009B5050"/>
    <w:rsid w:val="009B50C4"/>
    <w:rsid w:val="009B532C"/>
    <w:rsid w:val="009B5592"/>
    <w:rsid w:val="009B562D"/>
    <w:rsid w:val="009B5698"/>
    <w:rsid w:val="009B56AE"/>
    <w:rsid w:val="009B5729"/>
    <w:rsid w:val="009B5839"/>
    <w:rsid w:val="009B5ACF"/>
    <w:rsid w:val="009B5E36"/>
    <w:rsid w:val="009B5EA1"/>
    <w:rsid w:val="009B622D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637"/>
    <w:rsid w:val="009C0E21"/>
    <w:rsid w:val="009C0EC4"/>
    <w:rsid w:val="009C104E"/>
    <w:rsid w:val="009C128A"/>
    <w:rsid w:val="009C1593"/>
    <w:rsid w:val="009C16D7"/>
    <w:rsid w:val="009C1884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78E"/>
    <w:rsid w:val="009C3846"/>
    <w:rsid w:val="009C3A04"/>
    <w:rsid w:val="009C3A41"/>
    <w:rsid w:val="009C3A79"/>
    <w:rsid w:val="009C3D6D"/>
    <w:rsid w:val="009C3F8B"/>
    <w:rsid w:val="009C4173"/>
    <w:rsid w:val="009C43C1"/>
    <w:rsid w:val="009C457B"/>
    <w:rsid w:val="009C483D"/>
    <w:rsid w:val="009C48C6"/>
    <w:rsid w:val="009C4943"/>
    <w:rsid w:val="009C4ED4"/>
    <w:rsid w:val="009C51DF"/>
    <w:rsid w:val="009C553A"/>
    <w:rsid w:val="009C578A"/>
    <w:rsid w:val="009C57F2"/>
    <w:rsid w:val="009C591C"/>
    <w:rsid w:val="009C5943"/>
    <w:rsid w:val="009C5AF9"/>
    <w:rsid w:val="009C5DAE"/>
    <w:rsid w:val="009C5EAD"/>
    <w:rsid w:val="009C5FF9"/>
    <w:rsid w:val="009C6069"/>
    <w:rsid w:val="009C627B"/>
    <w:rsid w:val="009C6354"/>
    <w:rsid w:val="009C6373"/>
    <w:rsid w:val="009C679E"/>
    <w:rsid w:val="009C6838"/>
    <w:rsid w:val="009C684B"/>
    <w:rsid w:val="009C6B81"/>
    <w:rsid w:val="009C6D6A"/>
    <w:rsid w:val="009C6DD6"/>
    <w:rsid w:val="009C6FAF"/>
    <w:rsid w:val="009C71CA"/>
    <w:rsid w:val="009C73D6"/>
    <w:rsid w:val="009C74C4"/>
    <w:rsid w:val="009C77D3"/>
    <w:rsid w:val="009C79F0"/>
    <w:rsid w:val="009C7A9C"/>
    <w:rsid w:val="009C7BF2"/>
    <w:rsid w:val="009C7CA0"/>
    <w:rsid w:val="009C7CE4"/>
    <w:rsid w:val="009D000B"/>
    <w:rsid w:val="009D00D5"/>
    <w:rsid w:val="009D0651"/>
    <w:rsid w:val="009D0695"/>
    <w:rsid w:val="009D0767"/>
    <w:rsid w:val="009D07DD"/>
    <w:rsid w:val="009D0909"/>
    <w:rsid w:val="009D0F2E"/>
    <w:rsid w:val="009D10F9"/>
    <w:rsid w:val="009D147D"/>
    <w:rsid w:val="009D151F"/>
    <w:rsid w:val="009D1A4C"/>
    <w:rsid w:val="009D1B7F"/>
    <w:rsid w:val="009D1DD1"/>
    <w:rsid w:val="009D1E09"/>
    <w:rsid w:val="009D1E7E"/>
    <w:rsid w:val="009D1FCE"/>
    <w:rsid w:val="009D1FDB"/>
    <w:rsid w:val="009D2032"/>
    <w:rsid w:val="009D2067"/>
    <w:rsid w:val="009D209C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1E"/>
    <w:rsid w:val="009D3CD3"/>
    <w:rsid w:val="009D3CDF"/>
    <w:rsid w:val="009D3DAF"/>
    <w:rsid w:val="009D4242"/>
    <w:rsid w:val="009D424A"/>
    <w:rsid w:val="009D444F"/>
    <w:rsid w:val="009D46BD"/>
    <w:rsid w:val="009D46C0"/>
    <w:rsid w:val="009D4862"/>
    <w:rsid w:val="009D48BB"/>
    <w:rsid w:val="009D4993"/>
    <w:rsid w:val="009D4E5C"/>
    <w:rsid w:val="009D4FB7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3E9"/>
    <w:rsid w:val="009D6704"/>
    <w:rsid w:val="009D683B"/>
    <w:rsid w:val="009D69AA"/>
    <w:rsid w:val="009D6B8F"/>
    <w:rsid w:val="009D6CFA"/>
    <w:rsid w:val="009D6FC2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436"/>
    <w:rsid w:val="009E05CB"/>
    <w:rsid w:val="009E0774"/>
    <w:rsid w:val="009E0803"/>
    <w:rsid w:val="009E086C"/>
    <w:rsid w:val="009E0FEC"/>
    <w:rsid w:val="009E1004"/>
    <w:rsid w:val="009E1032"/>
    <w:rsid w:val="009E1209"/>
    <w:rsid w:val="009E1582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DA1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1D4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1EB"/>
    <w:rsid w:val="009E6260"/>
    <w:rsid w:val="009E62FF"/>
    <w:rsid w:val="009E6367"/>
    <w:rsid w:val="009E636E"/>
    <w:rsid w:val="009E63C2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CEC"/>
    <w:rsid w:val="009E7D75"/>
    <w:rsid w:val="009E7FD8"/>
    <w:rsid w:val="009F03F6"/>
    <w:rsid w:val="009F0619"/>
    <w:rsid w:val="009F0719"/>
    <w:rsid w:val="009F0812"/>
    <w:rsid w:val="009F08BE"/>
    <w:rsid w:val="009F099A"/>
    <w:rsid w:val="009F0C18"/>
    <w:rsid w:val="009F0E32"/>
    <w:rsid w:val="009F0F2F"/>
    <w:rsid w:val="009F10C9"/>
    <w:rsid w:val="009F12F1"/>
    <w:rsid w:val="009F16CD"/>
    <w:rsid w:val="009F1919"/>
    <w:rsid w:val="009F195B"/>
    <w:rsid w:val="009F1BBB"/>
    <w:rsid w:val="009F1CD4"/>
    <w:rsid w:val="009F1DA5"/>
    <w:rsid w:val="009F21DC"/>
    <w:rsid w:val="009F260D"/>
    <w:rsid w:val="009F268E"/>
    <w:rsid w:val="009F2818"/>
    <w:rsid w:val="009F2836"/>
    <w:rsid w:val="009F2917"/>
    <w:rsid w:val="009F29D3"/>
    <w:rsid w:val="009F2A62"/>
    <w:rsid w:val="009F2B70"/>
    <w:rsid w:val="009F30AF"/>
    <w:rsid w:val="009F3118"/>
    <w:rsid w:val="009F3297"/>
    <w:rsid w:val="009F341A"/>
    <w:rsid w:val="009F34EC"/>
    <w:rsid w:val="009F3621"/>
    <w:rsid w:val="009F37F3"/>
    <w:rsid w:val="009F381B"/>
    <w:rsid w:val="009F3951"/>
    <w:rsid w:val="009F3BE1"/>
    <w:rsid w:val="009F3D5B"/>
    <w:rsid w:val="009F424D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8BC"/>
    <w:rsid w:val="009F5912"/>
    <w:rsid w:val="009F596E"/>
    <w:rsid w:val="009F5A76"/>
    <w:rsid w:val="009F5BED"/>
    <w:rsid w:val="009F5CF2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7F6"/>
    <w:rsid w:val="00A00DA6"/>
    <w:rsid w:val="00A00ECE"/>
    <w:rsid w:val="00A010A3"/>
    <w:rsid w:val="00A010E8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441"/>
    <w:rsid w:val="00A025D6"/>
    <w:rsid w:val="00A02894"/>
    <w:rsid w:val="00A0295A"/>
    <w:rsid w:val="00A02AF4"/>
    <w:rsid w:val="00A02C1F"/>
    <w:rsid w:val="00A02FF4"/>
    <w:rsid w:val="00A0308A"/>
    <w:rsid w:val="00A03154"/>
    <w:rsid w:val="00A031E1"/>
    <w:rsid w:val="00A031EC"/>
    <w:rsid w:val="00A0333D"/>
    <w:rsid w:val="00A033A3"/>
    <w:rsid w:val="00A035AB"/>
    <w:rsid w:val="00A035D5"/>
    <w:rsid w:val="00A036FA"/>
    <w:rsid w:val="00A03B6C"/>
    <w:rsid w:val="00A03B99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518"/>
    <w:rsid w:val="00A0694E"/>
    <w:rsid w:val="00A06B0B"/>
    <w:rsid w:val="00A06B64"/>
    <w:rsid w:val="00A06D0E"/>
    <w:rsid w:val="00A06DA8"/>
    <w:rsid w:val="00A06EC7"/>
    <w:rsid w:val="00A070FA"/>
    <w:rsid w:val="00A071AE"/>
    <w:rsid w:val="00A0748D"/>
    <w:rsid w:val="00A07518"/>
    <w:rsid w:val="00A0762B"/>
    <w:rsid w:val="00A07655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5C"/>
    <w:rsid w:val="00A10862"/>
    <w:rsid w:val="00A109DA"/>
    <w:rsid w:val="00A10C41"/>
    <w:rsid w:val="00A10FCA"/>
    <w:rsid w:val="00A113F5"/>
    <w:rsid w:val="00A1142A"/>
    <w:rsid w:val="00A1153E"/>
    <w:rsid w:val="00A11541"/>
    <w:rsid w:val="00A11884"/>
    <w:rsid w:val="00A118F3"/>
    <w:rsid w:val="00A11B65"/>
    <w:rsid w:val="00A11CC2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2C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08E"/>
    <w:rsid w:val="00A1467E"/>
    <w:rsid w:val="00A14971"/>
    <w:rsid w:val="00A14AE4"/>
    <w:rsid w:val="00A14BDB"/>
    <w:rsid w:val="00A14BEA"/>
    <w:rsid w:val="00A14F01"/>
    <w:rsid w:val="00A14FF6"/>
    <w:rsid w:val="00A15417"/>
    <w:rsid w:val="00A15584"/>
    <w:rsid w:val="00A156B6"/>
    <w:rsid w:val="00A15834"/>
    <w:rsid w:val="00A158AD"/>
    <w:rsid w:val="00A15AEA"/>
    <w:rsid w:val="00A15D51"/>
    <w:rsid w:val="00A15FCE"/>
    <w:rsid w:val="00A1616A"/>
    <w:rsid w:val="00A161AA"/>
    <w:rsid w:val="00A163C5"/>
    <w:rsid w:val="00A16448"/>
    <w:rsid w:val="00A16777"/>
    <w:rsid w:val="00A1687F"/>
    <w:rsid w:val="00A16884"/>
    <w:rsid w:val="00A16A00"/>
    <w:rsid w:val="00A16B05"/>
    <w:rsid w:val="00A16B12"/>
    <w:rsid w:val="00A16D12"/>
    <w:rsid w:val="00A16E49"/>
    <w:rsid w:val="00A16E52"/>
    <w:rsid w:val="00A16EAC"/>
    <w:rsid w:val="00A16F47"/>
    <w:rsid w:val="00A16FDB"/>
    <w:rsid w:val="00A171DC"/>
    <w:rsid w:val="00A172B3"/>
    <w:rsid w:val="00A1733F"/>
    <w:rsid w:val="00A17631"/>
    <w:rsid w:val="00A1767C"/>
    <w:rsid w:val="00A177B7"/>
    <w:rsid w:val="00A17BBE"/>
    <w:rsid w:val="00A17C92"/>
    <w:rsid w:val="00A17F54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A82"/>
    <w:rsid w:val="00A21B54"/>
    <w:rsid w:val="00A21B69"/>
    <w:rsid w:val="00A21F16"/>
    <w:rsid w:val="00A21FB6"/>
    <w:rsid w:val="00A2206C"/>
    <w:rsid w:val="00A220F8"/>
    <w:rsid w:val="00A22135"/>
    <w:rsid w:val="00A2231E"/>
    <w:rsid w:val="00A224B6"/>
    <w:rsid w:val="00A22815"/>
    <w:rsid w:val="00A22855"/>
    <w:rsid w:val="00A2285F"/>
    <w:rsid w:val="00A22897"/>
    <w:rsid w:val="00A22A0E"/>
    <w:rsid w:val="00A22ADB"/>
    <w:rsid w:val="00A22C98"/>
    <w:rsid w:val="00A22D5C"/>
    <w:rsid w:val="00A22E5D"/>
    <w:rsid w:val="00A22ED9"/>
    <w:rsid w:val="00A22F6C"/>
    <w:rsid w:val="00A23165"/>
    <w:rsid w:val="00A232B3"/>
    <w:rsid w:val="00A2337C"/>
    <w:rsid w:val="00A234F0"/>
    <w:rsid w:val="00A235FC"/>
    <w:rsid w:val="00A2376C"/>
    <w:rsid w:val="00A2381D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00"/>
    <w:rsid w:val="00A253CD"/>
    <w:rsid w:val="00A25442"/>
    <w:rsid w:val="00A2544C"/>
    <w:rsid w:val="00A25681"/>
    <w:rsid w:val="00A256BB"/>
    <w:rsid w:val="00A2571C"/>
    <w:rsid w:val="00A25EC8"/>
    <w:rsid w:val="00A26002"/>
    <w:rsid w:val="00A26428"/>
    <w:rsid w:val="00A26AC4"/>
    <w:rsid w:val="00A26B18"/>
    <w:rsid w:val="00A26B3A"/>
    <w:rsid w:val="00A26C27"/>
    <w:rsid w:val="00A2709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27EA"/>
    <w:rsid w:val="00A329BD"/>
    <w:rsid w:val="00A32A9C"/>
    <w:rsid w:val="00A32C65"/>
    <w:rsid w:val="00A32D69"/>
    <w:rsid w:val="00A3326B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21E"/>
    <w:rsid w:val="00A4166D"/>
    <w:rsid w:val="00A41A67"/>
    <w:rsid w:val="00A41A97"/>
    <w:rsid w:val="00A41DE8"/>
    <w:rsid w:val="00A41F1A"/>
    <w:rsid w:val="00A4230F"/>
    <w:rsid w:val="00A42692"/>
    <w:rsid w:val="00A4286B"/>
    <w:rsid w:val="00A42AA8"/>
    <w:rsid w:val="00A42C6E"/>
    <w:rsid w:val="00A4306E"/>
    <w:rsid w:val="00A430F1"/>
    <w:rsid w:val="00A43259"/>
    <w:rsid w:val="00A433B6"/>
    <w:rsid w:val="00A435F1"/>
    <w:rsid w:val="00A43A92"/>
    <w:rsid w:val="00A43B61"/>
    <w:rsid w:val="00A43B81"/>
    <w:rsid w:val="00A43E0F"/>
    <w:rsid w:val="00A43F15"/>
    <w:rsid w:val="00A440D5"/>
    <w:rsid w:val="00A440F6"/>
    <w:rsid w:val="00A441A4"/>
    <w:rsid w:val="00A441FD"/>
    <w:rsid w:val="00A4466A"/>
    <w:rsid w:val="00A4487A"/>
    <w:rsid w:val="00A44BC5"/>
    <w:rsid w:val="00A44BD1"/>
    <w:rsid w:val="00A44E64"/>
    <w:rsid w:val="00A4525A"/>
    <w:rsid w:val="00A455B6"/>
    <w:rsid w:val="00A456B0"/>
    <w:rsid w:val="00A4575B"/>
    <w:rsid w:val="00A45A71"/>
    <w:rsid w:val="00A45B22"/>
    <w:rsid w:val="00A45CD4"/>
    <w:rsid w:val="00A45CE3"/>
    <w:rsid w:val="00A46252"/>
    <w:rsid w:val="00A4646C"/>
    <w:rsid w:val="00A4647E"/>
    <w:rsid w:val="00A46520"/>
    <w:rsid w:val="00A46A31"/>
    <w:rsid w:val="00A46A59"/>
    <w:rsid w:val="00A46F7A"/>
    <w:rsid w:val="00A471E4"/>
    <w:rsid w:val="00A47546"/>
    <w:rsid w:val="00A47549"/>
    <w:rsid w:val="00A476B7"/>
    <w:rsid w:val="00A47918"/>
    <w:rsid w:val="00A47B0E"/>
    <w:rsid w:val="00A47C6D"/>
    <w:rsid w:val="00A47EE5"/>
    <w:rsid w:val="00A50634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59F"/>
    <w:rsid w:val="00A525E0"/>
    <w:rsid w:val="00A52948"/>
    <w:rsid w:val="00A52A04"/>
    <w:rsid w:val="00A52C5A"/>
    <w:rsid w:val="00A52CD3"/>
    <w:rsid w:val="00A52D27"/>
    <w:rsid w:val="00A52F31"/>
    <w:rsid w:val="00A5333D"/>
    <w:rsid w:val="00A533D0"/>
    <w:rsid w:val="00A5341B"/>
    <w:rsid w:val="00A53485"/>
    <w:rsid w:val="00A53529"/>
    <w:rsid w:val="00A53577"/>
    <w:rsid w:val="00A535D0"/>
    <w:rsid w:val="00A536A6"/>
    <w:rsid w:val="00A53B32"/>
    <w:rsid w:val="00A53B84"/>
    <w:rsid w:val="00A54019"/>
    <w:rsid w:val="00A540B8"/>
    <w:rsid w:val="00A54156"/>
    <w:rsid w:val="00A5416C"/>
    <w:rsid w:val="00A5421F"/>
    <w:rsid w:val="00A542F7"/>
    <w:rsid w:val="00A54311"/>
    <w:rsid w:val="00A54885"/>
    <w:rsid w:val="00A54A81"/>
    <w:rsid w:val="00A54AFB"/>
    <w:rsid w:val="00A54D05"/>
    <w:rsid w:val="00A54F7B"/>
    <w:rsid w:val="00A554D9"/>
    <w:rsid w:val="00A55576"/>
    <w:rsid w:val="00A555ED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80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E66"/>
    <w:rsid w:val="00A61FF4"/>
    <w:rsid w:val="00A6227B"/>
    <w:rsid w:val="00A624A3"/>
    <w:rsid w:val="00A624DA"/>
    <w:rsid w:val="00A62604"/>
    <w:rsid w:val="00A6288E"/>
    <w:rsid w:val="00A6290E"/>
    <w:rsid w:val="00A62DAC"/>
    <w:rsid w:val="00A62E4D"/>
    <w:rsid w:val="00A630BC"/>
    <w:rsid w:val="00A63145"/>
    <w:rsid w:val="00A6322A"/>
    <w:rsid w:val="00A63475"/>
    <w:rsid w:val="00A63618"/>
    <w:rsid w:val="00A63871"/>
    <w:rsid w:val="00A638D6"/>
    <w:rsid w:val="00A63CDD"/>
    <w:rsid w:val="00A63D9A"/>
    <w:rsid w:val="00A63EC1"/>
    <w:rsid w:val="00A640D4"/>
    <w:rsid w:val="00A6426B"/>
    <w:rsid w:val="00A64360"/>
    <w:rsid w:val="00A643B4"/>
    <w:rsid w:val="00A644B4"/>
    <w:rsid w:val="00A644C2"/>
    <w:rsid w:val="00A64595"/>
    <w:rsid w:val="00A64827"/>
    <w:rsid w:val="00A64BF7"/>
    <w:rsid w:val="00A64C13"/>
    <w:rsid w:val="00A6500F"/>
    <w:rsid w:val="00A650FF"/>
    <w:rsid w:val="00A65160"/>
    <w:rsid w:val="00A65197"/>
    <w:rsid w:val="00A65220"/>
    <w:rsid w:val="00A653AE"/>
    <w:rsid w:val="00A65501"/>
    <w:rsid w:val="00A66039"/>
    <w:rsid w:val="00A660D2"/>
    <w:rsid w:val="00A663E4"/>
    <w:rsid w:val="00A6665F"/>
    <w:rsid w:val="00A66A06"/>
    <w:rsid w:val="00A66A3C"/>
    <w:rsid w:val="00A66E6E"/>
    <w:rsid w:val="00A67740"/>
    <w:rsid w:val="00A67840"/>
    <w:rsid w:val="00A679A1"/>
    <w:rsid w:val="00A67A1A"/>
    <w:rsid w:val="00A67A50"/>
    <w:rsid w:val="00A67C7B"/>
    <w:rsid w:val="00A67CA4"/>
    <w:rsid w:val="00A67D6C"/>
    <w:rsid w:val="00A702E7"/>
    <w:rsid w:val="00A70684"/>
    <w:rsid w:val="00A70874"/>
    <w:rsid w:val="00A70987"/>
    <w:rsid w:val="00A70BBB"/>
    <w:rsid w:val="00A71065"/>
    <w:rsid w:val="00A713F9"/>
    <w:rsid w:val="00A7140B"/>
    <w:rsid w:val="00A7163F"/>
    <w:rsid w:val="00A718E2"/>
    <w:rsid w:val="00A719B5"/>
    <w:rsid w:val="00A71D4D"/>
    <w:rsid w:val="00A7209D"/>
    <w:rsid w:val="00A720FA"/>
    <w:rsid w:val="00A720FC"/>
    <w:rsid w:val="00A721B3"/>
    <w:rsid w:val="00A721F1"/>
    <w:rsid w:val="00A72201"/>
    <w:rsid w:val="00A7242B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6D6"/>
    <w:rsid w:val="00A7379F"/>
    <w:rsid w:val="00A73A7D"/>
    <w:rsid w:val="00A73BD1"/>
    <w:rsid w:val="00A73C2C"/>
    <w:rsid w:val="00A73F22"/>
    <w:rsid w:val="00A73F42"/>
    <w:rsid w:val="00A73F48"/>
    <w:rsid w:val="00A7408F"/>
    <w:rsid w:val="00A7421F"/>
    <w:rsid w:val="00A743C6"/>
    <w:rsid w:val="00A745B5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6F97"/>
    <w:rsid w:val="00A770A6"/>
    <w:rsid w:val="00A77434"/>
    <w:rsid w:val="00A77594"/>
    <w:rsid w:val="00A7797E"/>
    <w:rsid w:val="00A77A41"/>
    <w:rsid w:val="00A77AE3"/>
    <w:rsid w:val="00A77B74"/>
    <w:rsid w:val="00A77FF0"/>
    <w:rsid w:val="00A80035"/>
    <w:rsid w:val="00A800C3"/>
    <w:rsid w:val="00A800C5"/>
    <w:rsid w:val="00A802B6"/>
    <w:rsid w:val="00A8035B"/>
    <w:rsid w:val="00A80538"/>
    <w:rsid w:val="00A8057D"/>
    <w:rsid w:val="00A80620"/>
    <w:rsid w:val="00A80678"/>
    <w:rsid w:val="00A80799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DE1"/>
    <w:rsid w:val="00A81F3B"/>
    <w:rsid w:val="00A82090"/>
    <w:rsid w:val="00A8234F"/>
    <w:rsid w:val="00A823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A0F"/>
    <w:rsid w:val="00A83D01"/>
    <w:rsid w:val="00A83D0B"/>
    <w:rsid w:val="00A840D4"/>
    <w:rsid w:val="00A84617"/>
    <w:rsid w:val="00A848E8"/>
    <w:rsid w:val="00A84923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78F"/>
    <w:rsid w:val="00A85A82"/>
    <w:rsid w:val="00A85F35"/>
    <w:rsid w:val="00A86016"/>
    <w:rsid w:val="00A865C9"/>
    <w:rsid w:val="00A869C9"/>
    <w:rsid w:val="00A87069"/>
    <w:rsid w:val="00A873B8"/>
    <w:rsid w:val="00A874A2"/>
    <w:rsid w:val="00A8768A"/>
    <w:rsid w:val="00A87902"/>
    <w:rsid w:val="00A87ACA"/>
    <w:rsid w:val="00A87CDC"/>
    <w:rsid w:val="00A87DA8"/>
    <w:rsid w:val="00A87E5E"/>
    <w:rsid w:val="00A90175"/>
    <w:rsid w:val="00A901D1"/>
    <w:rsid w:val="00A9026A"/>
    <w:rsid w:val="00A9026C"/>
    <w:rsid w:val="00A9046C"/>
    <w:rsid w:val="00A9047D"/>
    <w:rsid w:val="00A90486"/>
    <w:rsid w:val="00A904F4"/>
    <w:rsid w:val="00A905A8"/>
    <w:rsid w:val="00A9081F"/>
    <w:rsid w:val="00A909C6"/>
    <w:rsid w:val="00A90A62"/>
    <w:rsid w:val="00A90E50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30"/>
    <w:rsid w:val="00A946DB"/>
    <w:rsid w:val="00A946EA"/>
    <w:rsid w:val="00A94A55"/>
    <w:rsid w:val="00A94AAF"/>
    <w:rsid w:val="00A94C2D"/>
    <w:rsid w:val="00A94C65"/>
    <w:rsid w:val="00A94DEE"/>
    <w:rsid w:val="00A94EF1"/>
    <w:rsid w:val="00A94F33"/>
    <w:rsid w:val="00A9507C"/>
    <w:rsid w:val="00A9508A"/>
    <w:rsid w:val="00A9513E"/>
    <w:rsid w:val="00A9537D"/>
    <w:rsid w:val="00A9538A"/>
    <w:rsid w:val="00A953B0"/>
    <w:rsid w:val="00A95706"/>
    <w:rsid w:val="00A958B3"/>
    <w:rsid w:val="00A958C0"/>
    <w:rsid w:val="00A958FC"/>
    <w:rsid w:val="00A95950"/>
    <w:rsid w:val="00A96413"/>
    <w:rsid w:val="00A96455"/>
    <w:rsid w:val="00A9675A"/>
    <w:rsid w:val="00A96F80"/>
    <w:rsid w:val="00A9766C"/>
    <w:rsid w:val="00A976AE"/>
    <w:rsid w:val="00A9794D"/>
    <w:rsid w:val="00A979B3"/>
    <w:rsid w:val="00A97AD1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83F"/>
    <w:rsid w:val="00AA1AF9"/>
    <w:rsid w:val="00AA1B71"/>
    <w:rsid w:val="00AA1E45"/>
    <w:rsid w:val="00AA1E5D"/>
    <w:rsid w:val="00AA1FC1"/>
    <w:rsid w:val="00AA21EA"/>
    <w:rsid w:val="00AA2411"/>
    <w:rsid w:val="00AA2466"/>
    <w:rsid w:val="00AA271A"/>
    <w:rsid w:val="00AA272D"/>
    <w:rsid w:val="00AA2826"/>
    <w:rsid w:val="00AA2844"/>
    <w:rsid w:val="00AA2854"/>
    <w:rsid w:val="00AA2979"/>
    <w:rsid w:val="00AA2BD4"/>
    <w:rsid w:val="00AA2CB8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4B42"/>
    <w:rsid w:val="00AA4CFF"/>
    <w:rsid w:val="00AA5046"/>
    <w:rsid w:val="00AA50B1"/>
    <w:rsid w:val="00AA50BE"/>
    <w:rsid w:val="00AA530D"/>
    <w:rsid w:val="00AA5561"/>
    <w:rsid w:val="00AA56FC"/>
    <w:rsid w:val="00AA5781"/>
    <w:rsid w:val="00AA57B7"/>
    <w:rsid w:val="00AA5B00"/>
    <w:rsid w:val="00AA5BB1"/>
    <w:rsid w:val="00AA5CE8"/>
    <w:rsid w:val="00AA5F04"/>
    <w:rsid w:val="00AA60FB"/>
    <w:rsid w:val="00AA62AF"/>
    <w:rsid w:val="00AA64A1"/>
    <w:rsid w:val="00AA668A"/>
    <w:rsid w:val="00AA67A6"/>
    <w:rsid w:val="00AA6E01"/>
    <w:rsid w:val="00AA6EB6"/>
    <w:rsid w:val="00AA6F25"/>
    <w:rsid w:val="00AA7141"/>
    <w:rsid w:val="00AA73E6"/>
    <w:rsid w:val="00AA7626"/>
    <w:rsid w:val="00AA769C"/>
    <w:rsid w:val="00AA7A12"/>
    <w:rsid w:val="00AA7B46"/>
    <w:rsid w:val="00AA7BDA"/>
    <w:rsid w:val="00AA7DFA"/>
    <w:rsid w:val="00AA7F05"/>
    <w:rsid w:val="00AB0054"/>
    <w:rsid w:val="00AB0259"/>
    <w:rsid w:val="00AB02A2"/>
    <w:rsid w:val="00AB0471"/>
    <w:rsid w:val="00AB0CF2"/>
    <w:rsid w:val="00AB0D5F"/>
    <w:rsid w:val="00AB0E64"/>
    <w:rsid w:val="00AB1251"/>
    <w:rsid w:val="00AB1693"/>
    <w:rsid w:val="00AB1698"/>
    <w:rsid w:val="00AB1A61"/>
    <w:rsid w:val="00AB1B09"/>
    <w:rsid w:val="00AB1BC1"/>
    <w:rsid w:val="00AB1BCA"/>
    <w:rsid w:val="00AB1C36"/>
    <w:rsid w:val="00AB2140"/>
    <w:rsid w:val="00AB224F"/>
    <w:rsid w:val="00AB24CF"/>
    <w:rsid w:val="00AB2713"/>
    <w:rsid w:val="00AB294F"/>
    <w:rsid w:val="00AB2D16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315"/>
    <w:rsid w:val="00AB460F"/>
    <w:rsid w:val="00AB4C8F"/>
    <w:rsid w:val="00AB4CDD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946"/>
    <w:rsid w:val="00AC0D6B"/>
    <w:rsid w:val="00AC0D73"/>
    <w:rsid w:val="00AC0D7A"/>
    <w:rsid w:val="00AC0D82"/>
    <w:rsid w:val="00AC0E20"/>
    <w:rsid w:val="00AC0F31"/>
    <w:rsid w:val="00AC1027"/>
    <w:rsid w:val="00AC10DB"/>
    <w:rsid w:val="00AC13B8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3EA0"/>
    <w:rsid w:val="00AC465F"/>
    <w:rsid w:val="00AC473C"/>
    <w:rsid w:val="00AC4752"/>
    <w:rsid w:val="00AC47E1"/>
    <w:rsid w:val="00AC49ED"/>
    <w:rsid w:val="00AC4A91"/>
    <w:rsid w:val="00AC4E96"/>
    <w:rsid w:val="00AC4FAE"/>
    <w:rsid w:val="00AC5195"/>
    <w:rsid w:val="00AC53C7"/>
    <w:rsid w:val="00AC5719"/>
    <w:rsid w:val="00AC5737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B65"/>
    <w:rsid w:val="00AC7CD7"/>
    <w:rsid w:val="00AD019C"/>
    <w:rsid w:val="00AD0258"/>
    <w:rsid w:val="00AD0269"/>
    <w:rsid w:val="00AD073D"/>
    <w:rsid w:val="00AD07D9"/>
    <w:rsid w:val="00AD080E"/>
    <w:rsid w:val="00AD0C1A"/>
    <w:rsid w:val="00AD0C44"/>
    <w:rsid w:val="00AD0FB2"/>
    <w:rsid w:val="00AD0FE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396"/>
    <w:rsid w:val="00AD2459"/>
    <w:rsid w:val="00AD25C5"/>
    <w:rsid w:val="00AD2608"/>
    <w:rsid w:val="00AD2740"/>
    <w:rsid w:val="00AD2751"/>
    <w:rsid w:val="00AD275A"/>
    <w:rsid w:val="00AD27B4"/>
    <w:rsid w:val="00AD27BD"/>
    <w:rsid w:val="00AD287A"/>
    <w:rsid w:val="00AD2882"/>
    <w:rsid w:val="00AD2C6E"/>
    <w:rsid w:val="00AD2E31"/>
    <w:rsid w:val="00AD2E71"/>
    <w:rsid w:val="00AD2EBF"/>
    <w:rsid w:val="00AD2EFC"/>
    <w:rsid w:val="00AD397A"/>
    <w:rsid w:val="00AD3A04"/>
    <w:rsid w:val="00AD3AC3"/>
    <w:rsid w:val="00AD3AC7"/>
    <w:rsid w:val="00AD3E28"/>
    <w:rsid w:val="00AD3F0D"/>
    <w:rsid w:val="00AD3F4F"/>
    <w:rsid w:val="00AD40D8"/>
    <w:rsid w:val="00AD42E7"/>
    <w:rsid w:val="00AD42EE"/>
    <w:rsid w:val="00AD45B5"/>
    <w:rsid w:val="00AD49D6"/>
    <w:rsid w:val="00AD4ECB"/>
    <w:rsid w:val="00AD51A8"/>
    <w:rsid w:val="00AD57A6"/>
    <w:rsid w:val="00AD5AB4"/>
    <w:rsid w:val="00AD5B57"/>
    <w:rsid w:val="00AD5E6B"/>
    <w:rsid w:val="00AD5F88"/>
    <w:rsid w:val="00AD60F3"/>
    <w:rsid w:val="00AD62B4"/>
    <w:rsid w:val="00AD6515"/>
    <w:rsid w:val="00AD6541"/>
    <w:rsid w:val="00AD683E"/>
    <w:rsid w:val="00AD695E"/>
    <w:rsid w:val="00AD6BD9"/>
    <w:rsid w:val="00AD6CA1"/>
    <w:rsid w:val="00AD6D32"/>
    <w:rsid w:val="00AD6ECD"/>
    <w:rsid w:val="00AD6FFF"/>
    <w:rsid w:val="00AD72AE"/>
    <w:rsid w:val="00AD7447"/>
    <w:rsid w:val="00AD7498"/>
    <w:rsid w:val="00AD7791"/>
    <w:rsid w:val="00AD77B4"/>
    <w:rsid w:val="00AD77B6"/>
    <w:rsid w:val="00AD7818"/>
    <w:rsid w:val="00AD78FE"/>
    <w:rsid w:val="00AD7B59"/>
    <w:rsid w:val="00AE030D"/>
    <w:rsid w:val="00AE0804"/>
    <w:rsid w:val="00AE0937"/>
    <w:rsid w:val="00AE0B26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44C"/>
    <w:rsid w:val="00AE190C"/>
    <w:rsid w:val="00AE1B41"/>
    <w:rsid w:val="00AE1E6A"/>
    <w:rsid w:val="00AE2350"/>
    <w:rsid w:val="00AE267A"/>
    <w:rsid w:val="00AE272C"/>
    <w:rsid w:val="00AE27FC"/>
    <w:rsid w:val="00AE2828"/>
    <w:rsid w:val="00AE28E6"/>
    <w:rsid w:val="00AE2B41"/>
    <w:rsid w:val="00AE2CB1"/>
    <w:rsid w:val="00AE2EE5"/>
    <w:rsid w:val="00AE2FCC"/>
    <w:rsid w:val="00AE3096"/>
    <w:rsid w:val="00AE30D9"/>
    <w:rsid w:val="00AE3226"/>
    <w:rsid w:val="00AE3350"/>
    <w:rsid w:val="00AE3359"/>
    <w:rsid w:val="00AE3890"/>
    <w:rsid w:val="00AE396B"/>
    <w:rsid w:val="00AE3AFA"/>
    <w:rsid w:val="00AE3B0D"/>
    <w:rsid w:val="00AE3B16"/>
    <w:rsid w:val="00AE3C68"/>
    <w:rsid w:val="00AE3D81"/>
    <w:rsid w:val="00AE3DC4"/>
    <w:rsid w:val="00AE3FC8"/>
    <w:rsid w:val="00AE41A3"/>
    <w:rsid w:val="00AE4799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79F"/>
    <w:rsid w:val="00AE5876"/>
    <w:rsid w:val="00AE5A82"/>
    <w:rsid w:val="00AE5E1B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8EB"/>
    <w:rsid w:val="00AE7E59"/>
    <w:rsid w:val="00AE7F5D"/>
    <w:rsid w:val="00AE7F9D"/>
    <w:rsid w:val="00AF0328"/>
    <w:rsid w:val="00AF03E3"/>
    <w:rsid w:val="00AF043B"/>
    <w:rsid w:val="00AF090D"/>
    <w:rsid w:val="00AF0AAA"/>
    <w:rsid w:val="00AF0BE9"/>
    <w:rsid w:val="00AF0FD6"/>
    <w:rsid w:val="00AF0FFD"/>
    <w:rsid w:val="00AF12B3"/>
    <w:rsid w:val="00AF1335"/>
    <w:rsid w:val="00AF14C7"/>
    <w:rsid w:val="00AF176D"/>
    <w:rsid w:val="00AF17DD"/>
    <w:rsid w:val="00AF1B7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4A"/>
    <w:rsid w:val="00AF21B9"/>
    <w:rsid w:val="00AF22FE"/>
    <w:rsid w:val="00AF25EC"/>
    <w:rsid w:val="00AF2715"/>
    <w:rsid w:val="00AF293D"/>
    <w:rsid w:val="00AF2C09"/>
    <w:rsid w:val="00AF2FE6"/>
    <w:rsid w:val="00AF3161"/>
    <w:rsid w:val="00AF332C"/>
    <w:rsid w:val="00AF3439"/>
    <w:rsid w:val="00AF34DF"/>
    <w:rsid w:val="00AF358D"/>
    <w:rsid w:val="00AF3823"/>
    <w:rsid w:val="00AF3B89"/>
    <w:rsid w:val="00AF3C2E"/>
    <w:rsid w:val="00AF3EC5"/>
    <w:rsid w:val="00AF43AB"/>
    <w:rsid w:val="00AF447F"/>
    <w:rsid w:val="00AF49B3"/>
    <w:rsid w:val="00AF4BD2"/>
    <w:rsid w:val="00AF4D41"/>
    <w:rsid w:val="00AF50B3"/>
    <w:rsid w:val="00AF51F6"/>
    <w:rsid w:val="00AF522B"/>
    <w:rsid w:val="00AF536E"/>
    <w:rsid w:val="00AF5771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A65"/>
    <w:rsid w:val="00AF7EAC"/>
    <w:rsid w:val="00AF7ED4"/>
    <w:rsid w:val="00B000A0"/>
    <w:rsid w:val="00B00103"/>
    <w:rsid w:val="00B00194"/>
    <w:rsid w:val="00B001A0"/>
    <w:rsid w:val="00B0030F"/>
    <w:rsid w:val="00B003BB"/>
    <w:rsid w:val="00B003CE"/>
    <w:rsid w:val="00B00455"/>
    <w:rsid w:val="00B0072C"/>
    <w:rsid w:val="00B007A8"/>
    <w:rsid w:val="00B0086A"/>
    <w:rsid w:val="00B009AF"/>
    <w:rsid w:val="00B009D5"/>
    <w:rsid w:val="00B00C12"/>
    <w:rsid w:val="00B01129"/>
    <w:rsid w:val="00B013DD"/>
    <w:rsid w:val="00B014C8"/>
    <w:rsid w:val="00B01566"/>
    <w:rsid w:val="00B015F6"/>
    <w:rsid w:val="00B016C2"/>
    <w:rsid w:val="00B017A7"/>
    <w:rsid w:val="00B018E7"/>
    <w:rsid w:val="00B01CBE"/>
    <w:rsid w:val="00B01DAB"/>
    <w:rsid w:val="00B01E2B"/>
    <w:rsid w:val="00B02470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023"/>
    <w:rsid w:val="00B04345"/>
    <w:rsid w:val="00B04907"/>
    <w:rsid w:val="00B04A0C"/>
    <w:rsid w:val="00B04C26"/>
    <w:rsid w:val="00B04CCC"/>
    <w:rsid w:val="00B04EC0"/>
    <w:rsid w:val="00B05026"/>
    <w:rsid w:val="00B05328"/>
    <w:rsid w:val="00B05699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1A2"/>
    <w:rsid w:val="00B072B7"/>
    <w:rsid w:val="00B073A9"/>
    <w:rsid w:val="00B07465"/>
    <w:rsid w:val="00B074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6D9"/>
    <w:rsid w:val="00B11713"/>
    <w:rsid w:val="00B1177E"/>
    <w:rsid w:val="00B11998"/>
    <w:rsid w:val="00B119FC"/>
    <w:rsid w:val="00B11A6E"/>
    <w:rsid w:val="00B11D34"/>
    <w:rsid w:val="00B11D63"/>
    <w:rsid w:val="00B11DDF"/>
    <w:rsid w:val="00B1210D"/>
    <w:rsid w:val="00B121F5"/>
    <w:rsid w:val="00B12358"/>
    <w:rsid w:val="00B123F0"/>
    <w:rsid w:val="00B12683"/>
    <w:rsid w:val="00B12894"/>
    <w:rsid w:val="00B12B17"/>
    <w:rsid w:val="00B12C0B"/>
    <w:rsid w:val="00B12E35"/>
    <w:rsid w:val="00B12E6F"/>
    <w:rsid w:val="00B12EB4"/>
    <w:rsid w:val="00B13084"/>
    <w:rsid w:val="00B130C4"/>
    <w:rsid w:val="00B13223"/>
    <w:rsid w:val="00B1323A"/>
    <w:rsid w:val="00B13299"/>
    <w:rsid w:val="00B137B7"/>
    <w:rsid w:val="00B1391E"/>
    <w:rsid w:val="00B13D6F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6C69"/>
    <w:rsid w:val="00B170AE"/>
    <w:rsid w:val="00B1717B"/>
    <w:rsid w:val="00B171B6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0E3C"/>
    <w:rsid w:val="00B210BC"/>
    <w:rsid w:val="00B21152"/>
    <w:rsid w:val="00B211D1"/>
    <w:rsid w:val="00B2126A"/>
    <w:rsid w:val="00B215D4"/>
    <w:rsid w:val="00B21964"/>
    <w:rsid w:val="00B21A44"/>
    <w:rsid w:val="00B21C67"/>
    <w:rsid w:val="00B22313"/>
    <w:rsid w:val="00B2233D"/>
    <w:rsid w:val="00B22357"/>
    <w:rsid w:val="00B226EC"/>
    <w:rsid w:val="00B22A3E"/>
    <w:rsid w:val="00B22A69"/>
    <w:rsid w:val="00B22BC6"/>
    <w:rsid w:val="00B22FF9"/>
    <w:rsid w:val="00B2368E"/>
    <w:rsid w:val="00B237B7"/>
    <w:rsid w:val="00B23917"/>
    <w:rsid w:val="00B23EE7"/>
    <w:rsid w:val="00B23FCA"/>
    <w:rsid w:val="00B241E5"/>
    <w:rsid w:val="00B2458A"/>
    <w:rsid w:val="00B246DC"/>
    <w:rsid w:val="00B24A5B"/>
    <w:rsid w:val="00B24A6F"/>
    <w:rsid w:val="00B24AC9"/>
    <w:rsid w:val="00B24BE1"/>
    <w:rsid w:val="00B24E1E"/>
    <w:rsid w:val="00B24F7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414"/>
    <w:rsid w:val="00B26FB3"/>
    <w:rsid w:val="00B26FDE"/>
    <w:rsid w:val="00B27150"/>
    <w:rsid w:val="00B27467"/>
    <w:rsid w:val="00B27499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0F9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11F"/>
    <w:rsid w:val="00B32605"/>
    <w:rsid w:val="00B32C10"/>
    <w:rsid w:val="00B32D4F"/>
    <w:rsid w:val="00B330DC"/>
    <w:rsid w:val="00B3315E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962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61FB"/>
    <w:rsid w:val="00B3626B"/>
    <w:rsid w:val="00B362DD"/>
    <w:rsid w:val="00B364BA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3C1"/>
    <w:rsid w:val="00B376F7"/>
    <w:rsid w:val="00B37781"/>
    <w:rsid w:val="00B3778B"/>
    <w:rsid w:val="00B377B9"/>
    <w:rsid w:val="00B377C1"/>
    <w:rsid w:val="00B37ADC"/>
    <w:rsid w:val="00B37CC4"/>
    <w:rsid w:val="00B37E7C"/>
    <w:rsid w:val="00B37FBE"/>
    <w:rsid w:val="00B401ED"/>
    <w:rsid w:val="00B4031E"/>
    <w:rsid w:val="00B40403"/>
    <w:rsid w:val="00B4071B"/>
    <w:rsid w:val="00B40841"/>
    <w:rsid w:val="00B4093B"/>
    <w:rsid w:val="00B40A19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B6D"/>
    <w:rsid w:val="00B41EAF"/>
    <w:rsid w:val="00B420E1"/>
    <w:rsid w:val="00B4218B"/>
    <w:rsid w:val="00B4244D"/>
    <w:rsid w:val="00B42566"/>
    <w:rsid w:val="00B426DA"/>
    <w:rsid w:val="00B42762"/>
    <w:rsid w:val="00B427CB"/>
    <w:rsid w:val="00B427DD"/>
    <w:rsid w:val="00B427FF"/>
    <w:rsid w:val="00B42805"/>
    <w:rsid w:val="00B42835"/>
    <w:rsid w:val="00B4292C"/>
    <w:rsid w:val="00B42B3A"/>
    <w:rsid w:val="00B43111"/>
    <w:rsid w:val="00B4339D"/>
    <w:rsid w:val="00B43600"/>
    <w:rsid w:val="00B438D3"/>
    <w:rsid w:val="00B43900"/>
    <w:rsid w:val="00B43BAB"/>
    <w:rsid w:val="00B43C80"/>
    <w:rsid w:val="00B43E42"/>
    <w:rsid w:val="00B43F4B"/>
    <w:rsid w:val="00B43FD2"/>
    <w:rsid w:val="00B44173"/>
    <w:rsid w:val="00B4428E"/>
    <w:rsid w:val="00B443C2"/>
    <w:rsid w:val="00B44B0C"/>
    <w:rsid w:val="00B44C1F"/>
    <w:rsid w:val="00B45054"/>
    <w:rsid w:val="00B453F5"/>
    <w:rsid w:val="00B45449"/>
    <w:rsid w:val="00B454A4"/>
    <w:rsid w:val="00B454BD"/>
    <w:rsid w:val="00B455C7"/>
    <w:rsid w:val="00B457F6"/>
    <w:rsid w:val="00B45AE5"/>
    <w:rsid w:val="00B45EA9"/>
    <w:rsid w:val="00B45FD0"/>
    <w:rsid w:val="00B46550"/>
    <w:rsid w:val="00B46793"/>
    <w:rsid w:val="00B467D4"/>
    <w:rsid w:val="00B46A03"/>
    <w:rsid w:val="00B46A51"/>
    <w:rsid w:val="00B46E6F"/>
    <w:rsid w:val="00B46FFB"/>
    <w:rsid w:val="00B47A1B"/>
    <w:rsid w:val="00B47AE8"/>
    <w:rsid w:val="00B47E30"/>
    <w:rsid w:val="00B50044"/>
    <w:rsid w:val="00B5009A"/>
    <w:rsid w:val="00B50141"/>
    <w:rsid w:val="00B50372"/>
    <w:rsid w:val="00B5046A"/>
    <w:rsid w:val="00B504B7"/>
    <w:rsid w:val="00B5063A"/>
    <w:rsid w:val="00B50C47"/>
    <w:rsid w:val="00B50D31"/>
    <w:rsid w:val="00B50E80"/>
    <w:rsid w:val="00B50F4B"/>
    <w:rsid w:val="00B5109F"/>
    <w:rsid w:val="00B510DA"/>
    <w:rsid w:val="00B510DE"/>
    <w:rsid w:val="00B513E6"/>
    <w:rsid w:val="00B514D1"/>
    <w:rsid w:val="00B51611"/>
    <w:rsid w:val="00B51675"/>
    <w:rsid w:val="00B516CC"/>
    <w:rsid w:val="00B518DC"/>
    <w:rsid w:val="00B51A97"/>
    <w:rsid w:val="00B520B5"/>
    <w:rsid w:val="00B520D6"/>
    <w:rsid w:val="00B5220B"/>
    <w:rsid w:val="00B52267"/>
    <w:rsid w:val="00B5247E"/>
    <w:rsid w:val="00B52504"/>
    <w:rsid w:val="00B52551"/>
    <w:rsid w:val="00B525DF"/>
    <w:rsid w:val="00B5262A"/>
    <w:rsid w:val="00B52B78"/>
    <w:rsid w:val="00B52C71"/>
    <w:rsid w:val="00B52CD6"/>
    <w:rsid w:val="00B52D66"/>
    <w:rsid w:val="00B52F5D"/>
    <w:rsid w:val="00B52FC8"/>
    <w:rsid w:val="00B53014"/>
    <w:rsid w:val="00B530A4"/>
    <w:rsid w:val="00B5310F"/>
    <w:rsid w:val="00B5316A"/>
    <w:rsid w:val="00B5320C"/>
    <w:rsid w:val="00B533D2"/>
    <w:rsid w:val="00B53581"/>
    <w:rsid w:val="00B535DA"/>
    <w:rsid w:val="00B5389A"/>
    <w:rsid w:val="00B53CEE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350"/>
    <w:rsid w:val="00B56614"/>
    <w:rsid w:val="00B56714"/>
    <w:rsid w:val="00B5671D"/>
    <w:rsid w:val="00B5677F"/>
    <w:rsid w:val="00B56AB8"/>
    <w:rsid w:val="00B56D3D"/>
    <w:rsid w:val="00B56FB0"/>
    <w:rsid w:val="00B570CC"/>
    <w:rsid w:val="00B57106"/>
    <w:rsid w:val="00B571D1"/>
    <w:rsid w:val="00B5745F"/>
    <w:rsid w:val="00B574ED"/>
    <w:rsid w:val="00B575C1"/>
    <w:rsid w:val="00B575D7"/>
    <w:rsid w:val="00B57637"/>
    <w:rsid w:val="00B57683"/>
    <w:rsid w:val="00B577F5"/>
    <w:rsid w:val="00B57A83"/>
    <w:rsid w:val="00B60B50"/>
    <w:rsid w:val="00B60D51"/>
    <w:rsid w:val="00B60E31"/>
    <w:rsid w:val="00B610D6"/>
    <w:rsid w:val="00B612A8"/>
    <w:rsid w:val="00B6137F"/>
    <w:rsid w:val="00B61408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262"/>
    <w:rsid w:val="00B6250B"/>
    <w:rsid w:val="00B62528"/>
    <w:rsid w:val="00B625C7"/>
    <w:rsid w:val="00B62654"/>
    <w:rsid w:val="00B629F8"/>
    <w:rsid w:val="00B62A5C"/>
    <w:rsid w:val="00B62BBB"/>
    <w:rsid w:val="00B62E31"/>
    <w:rsid w:val="00B63147"/>
    <w:rsid w:val="00B634AC"/>
    <w:rsid w:val="00B6355E"/>
    <w:rsid w:val="00B638B4"/>
    <w:rsid w:val="00B63B97"/>
    <w:rsid w:val="00B63E05"/>
    <w:rsid w:val="00B63EAB"/>
    <w:rsid w:val="00B63FB6"/>
    <w:rsid w:val="00B63FE7"/>
    <w:rsid w:val="00B64219"/>
    <w:rsid w:val="00B64458"/>
    <w:rsid w:val="00B64486"/>
    <w:rsid w:val="00B64594"/>
    <w:rsid w:val="00B64B39"/>
    <w:rsid w:val="00B64BA5"/>
    <w:rsid w:val="00B64D11"/>
    <w:rsid w:val="00B6500A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397"/>
    <w:rsid w:val="00B66417"/>
    <w:rsid w:val="00B66481"/>
    <w:rsid w:val="00B66529"/>
    <w:rsid w:val="00B66546"/>
    <w:rsid w:val="00B6658F"/>
    <w:rsid w:val="00B665C7"/>
    <w:rsid w:val="00B66729"/>
    <w:rsid w:val="00B667F4"/>
    <w:rsid w:val="00B66805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94B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CE"/>
    <w:rsid w:val="00B708F4"/>
    <w:rsid w:val="00B70955"/>
    <w:rsid w:val="00B70B27"/>
    <w:rsid w:val="00B70BE2"/>
    <w:rsid w:val="00B70C4D"/>
    <w:rsid w:val="00B70D04"/>
    <w:rsid w:val="00B70DE9"/>
    <w:rsid w:val="00B70E1E"/>
    <w:rsid w:val="00B70E69"/>
    <w:rsid w:val="00B70ED0"/>
    <w:rsid w:val="00B7109C"/>
    <w:rsid w:val="00B713B3"/>
    <w:rsid w:val="00B71638"/>
    <w:rsid w:val="00B7165F"/>
    <w:rsid w:val="00B716C3"/>
    <w:rsid w:val="00B7173C"/>
    <w:rsid w:val="00B71A9A"/>
    <w:rsid w:val="00B71F32"/>
    <w:rsid w:val="00B72066"/>
    <w:rsid w:val="00B721C9"/>
    <w:rsid w:val="00B7290B"/>
    <w:rsid w:val="00B729E2"/>
    <w:rsid w:val="00B72A04"/>
    <w:rsid w:val="00B72BB7"/>
    <w:rsid w:val="00B72C0F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BC"/>
    <w:rsid w:val="00B73ECD"/>
    <w:rsid w:val="00B74083"/>
    <w:rsid w:val="00B7439D"/>
    <w:rsid w:val="00B74877"/>
    <w:rsid w:val="00B74900"/>
    <w:rsid w:val="00B74B90"/>
    <w:rsid w:val="00B74C23"/>
    <w:rsid w:val="00B74E10"/>
    <w:rsid w:val="00B74E2A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234"/>
    <w:rsid w:val="00B7632C"/>
    <w:rsid w:val="00B76548"/>
    <w:rsid w:val="00B76751"/>
    <w:rsid w:val="00B76954"/>
    <w:rsid w:val="00B76D4F"/>
    <w:rsid w:val="00B76E6F"/>
    <w:rsid w:val="00B76EDD"/>
    <w:rsid w:val="00B77048"/>
    <w:rsid w:val="00B77265"/>
    <w:rsid w:val="00B775E1"/>
    <w:rsid w:val="00B77612"/>
    <w:rsid w:val="00B77B0B"/>
    <w:rsid w:val="00B77C4C"/>
    <w:rsid w:val="00B77DE5"/>
    <w:rsid w:val="00B801B9"/>
    <w:rsid w:val="00B80353"/>
    <w:rsid w:val="00B80730"/>
    <w:rsid w:val="00B807F6"/>
    <w:rsid w:val="00B809CF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6EB"/>
    <w:rsid w:val="00B82703"/>
    <w:rsid w:val="00B82792"/>
    <w:rsid w:val="00B8289C"/>
    <w:rsid w:val="00B82E5C"/>
    <w:rsid w:val="00B83015"/>
    <w:rsid w:val="00B83287"/>
    <w:rsid w:val="00B833C0"/>
    <w:rsid w:val="00B833E9"/>
    <w:rsid w:val="00B83466"/>
    <w:rsid w:val="00B8352A"/>
    <w:rsid w:val="00B83595"/>
    <w:rsid w:val="00B837B5"/>
    <w:rsid w:val="00B838CC"/>
    <w:rsid w:val="00B841D1"/>
    <w:rsid w:val="00B842AA"/>
    <w:rsid w:val="00B84308"/>
    <w:rsid w:val="00B84601"/>
    <w:rsid w:val="00B846BE"/>
    <w:rsid w:val="00B84718"/>
    <w:rsid w:val="00B847ED"/>
    <w:rsid w:val="00B84A9D"/>
    <w:rsid w:val="00B84AAE"/>
    <w:rsid w:val="00B84B4A"/>
    <w:rsid w:val="00B84BD1"/>
    <w:rsid w:val="00B84C10"/>
    <w:rsid w:val="00B84CF1"/>
    <w:rsid w:val="00B84D51"/>
    <w:rsid w:val="00B84F1B"/>
    <w:rsid w:val="00B850F5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087"/>
    <w:rsid w:val="00B8621F"/>
    <w:rsid w:val="00B86496"/>
    <w:rsid w:val="00B864ED"/>
    <w:rsid w:val="00B865A2"/>
    <w:rsid w:val="00B8681C"/>
    <w:rsid w:val="00B86F05"/>
    <w:rsid w:val="00B8715F"/>
    <w:rsid w:val="00B87306"/>
    <w:rsid w:val="00B8748C"/>
    <w:rsid w:val="00B87530"/>
    <w:rsid w:val="00B875EA"/>
    <w:rsid w:val="00B87625"/>
    <w:rsid w:val="00B903A8"/>
    <w:rsid w:val="00B90500"/>
    <w:rsid w:val="00B905B5"/>
    <w:rsid w:val="00B90755"/>
    <w:rsid w:val="00B9080E"/>
    <w:rsid w:val="00B90AC2"/>
    <w:rsid w:val="00B90B07"/>
    <w:rsid w:val="00B90BBE"/>
    <w:rsid w:val="00B90BC3"/>
    <w:rsid w:val="00B90C9C"/>
    <w:rsid w:val="00B90DA8"/>
    <w:rsid w:val="00B90EEB"/>
    <w:rsid w:val="00B90F1E"/>
    <w:rsid w:val="00B910BB"/>
    <w:rsid w:val="00B911D7"/>
    <w:rsid w:val="00B917F2"/>
    <w:rsid w:val="00B91AF9"/>
    <w:rsid w:val="00B91B6E"/>
    <w:rsid w:val="00B91BD6"/>
    <w:rsid w:val="00B91C2E"/>
    <w:rsid w:val="00B91DD4"/>
    <w:rsid w:val="00B91EF4"/>
    <w:rsid w:val="00B91F77"/>
    <w:rsid w:val="00B92512"/>
    <w:rsid w:val="00B92556"/>
    <w:rsid w:val="00B92679"/>
    <w:rsid w:val="00B926E9"/>
    <w:rsid w:val="00B92708"/>
    <w:rsid w:val="00B92750"/>
    <w:rsid w:val="00B92948"/>
    <w:rsid w:val="00B92AFF"/>
    <w:rsid w:val="00B92CD0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B1D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24F"/>
    <w:rsid w:val="00B9631C"/>
    <w:rsid w:val="00B964E9"/>
    <w:rsid w:val="00B965FF"/>
    <w:rsid w:val="00B968D6"/>
    <w:rsid w:val="00B968EB"/>
    <w:rsid w:val="00B9696F"/>
    <w:rsid w:val="00B96C7A"/>
    <w:rsid w:val="00B96D66"/>
    <w:rsid w:val="00B96FC5"/>
    <w:rsid w:val="00B9701D"/>
    <w:rsid w:val="00B9770D"/>
    <w:rsid w:val="00B977C7"/>
    <w:rsid w:val="00B9786F"/>
    <w:rsid w:val="00B9788D"/>
    <w:rsid w:val="00B97F1F"/>
    <w:rsid w:val="00BA027B"/>
    <w:rsid w:val="00BA040F"/>
    <w:rsid w:val="00BA053B"/>
    <w:rsid w:val="00BA0616"/>
    <w:rsid w:val="00BA06B5"/>
    <w:rsid w:val="00BA07DA"/>
    <w:rsid w:val="00BA08B5"/>
    <w:rsid w:val="00BA09E9"/>
    <w:rsid w:val="00BA0A7F"/>
    <w:rsid w:val="00BA0ED1"/>
    <w:rsid w:val="00BA0F6B"/>
    <w:rsid w:val="00BA115E"/>
    <w:rsid w:val="00BA123A"/>
    <w:rsid w:val="00BA12EB"/>
    <w:rsid w:val="00BA1473"/>
    <w:rsid w:val="00BA169E"/>
    <w:rsid w:val="00BA195D"/>
    <w:rsid w:val="00BA19A2"/>
    <w:rsid w:val="00BA19B8"/>
    <w:rsid w:val="00BA1BED"/>
    <w:rsid w:val="00BA1E13"/>
    <w:rsid w:val="00BA1EDB"/>
    <w:rsid w:val="00BA2003"/>
    <w:rsid w:val="00BA26CA"/>
    <w:rsid w:val="00BA296E"/>
    <w:rsid w:val="00BA2AE9"/>
    <w:rsid w:val="00BA2BA9"/>
    <w:rsid w:val="00BA2F62"/>
    <w:rsid w:val="00BA2FDE"/>
    <w:rsid w:val="00BA2FF0"/>
    <w:rsid w:val="00BA3119"/>
    <w:rsid w:val="00BA31B4"/>
    <w:rsid w:val="00BA333C"/>
    <w:rsid w:val="00BA39B9"/>
    <w:rsid w:val="00BA39C1"/>
    <w:rsid w:val="00BA3F52"/>
    <w:rsid w:val="00BA4045"/>
    <w:rsid w:val="00BA41B3"/>
    <w:rsid w:val="00BA41BE"/>
    <w:rsid w:val="00BA430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925"/>
    <w:rsid w:val="00BA5C9D"/>
    <w:rsid w:val="00BA5F34"/>
    <w:rsid w:val="00BA6283"/>
    <w:rsid w:val="00BA62B5"/>
    <w:rsid w:val="00BA63DA"/>
    <w:rsid w:val="00BA660A"/>
    <w:rsid w:val="00BA678C"/>
    <w:rsid w:val="00BA6803"/>
    <w:rsid w:val="00BA68BF"/>
    <w:rsid w:val="00BA6B54"/>
    <w:rsid w:val="00BA6C66"/>
    <w:rsid w:val="00BA6DCD"/>
    <w:rsid w:val="00BA6EB7"/>
    <w:rsid w:val="00BA6F49"/>
    <w:rsid w:val="00BA737E"/>
    <w:rsid w:val="00BA740F"/>
    <w:rsid w:val="00BA770F"/>
    <w:rsid w:val="00BA783D"/>
    <w:rsid w:val="00BA79C0"/>
    <w:rsid w:val="00BA79ED"/>
    <w:rsid w:val="00BA7A31"/>
    <w:rsid w:val="00BA7C6E"/>
    <w:rsid w:val="00BB02F2"/>
    <w:rsid w:val="00BB0487"/>
    <w:rsid w:val="00BB0661"/>
    <w:rsid w:val="00BB0B61"/>
    <w:rsid w:val="00BB0CB6"/>
    <w:rsid w:val="00BB0D01"/>
    <w:rsid w:val="00BB0D6F"/>
    <w:rsid w:val="00BB0F2B"/>
    <w:rsid w:val="00BB1026"/>
    <w:rsid w:val="00BB116B"/>
    <w:rsid w:val="00BB11DE"/>
    <w:rsid w:val="00BB1292"/>
    <w:rsid w:val="00BB1502"/>
    <w:rsid w:val="00BB161C"/>
    <w:rsid w:val="00BB1A5F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931"/>
    <w:rsid w:val="00BB2D9D"/>
    <w:rsid w:val="00BB2DF4"/>
    <w:rsid w:val="00BB2EAD"/>
    <w:rsid w:val="00BB2EE7"/>
    <w:rsid w:val="00BB304E"/>
    <w:rsid w:val="00BB31D3"/>
    <w:rsid w:val="00BB31D7"/>
    <w:rsid w:val="00BB33B0"/>
    <w:rsid w:val="00BB3463"/>
    <w:rsid w:val="00BB35BF"/>
    <w:rsid w:val="00BB3677"/>
    <w:rsid w:val="00BB3923"/>
    <w:rsid w:val="00BB3D34"/>
    <w:rsid w:val="00BB3E64"/>
    <w:rsid w:val="00BB3EC2"/>
    <w:rsid w:val="00BB3EC7"/>
    <w:rsid w:val="00BB40D6"/>
    <w:rsid w:val="00BB4105"/>
    <w:rsid w:val="00BB4336"/>
    <w:rsid w:val="00BB4502"/>
    <w:rsid w:val="00BB4813"/>
    <w:rsid w:val="00BB4817"/>
    <w:rsid w:val="00BB4922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ADD"/>
    <w:rsid w:val="00BB5D2E"/>
    <w:rsid w:val="00BB5E51"/>
    <w:rsid w:val="00BB5EBB"/>
    <w:rsid w:val="00BB5F0A"/>
    <w:rsid w:val="00BB5F87"/>
    <w:rsid w:val="00BB6011"/>
    <w:rsid w:val="00BB68DA"/>
    <w:rsid w:val="00BB6AF5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1F1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273"/>
    <w:rsid w:val="00BC2274"/>
    <w:rsid w:val="00BC240D"/>
    <w:rsid w:val="00BC267D"/>
    <w:rsid w:val="00BC26C6"/>
    <w:rsid w:val="00BC276B"/>
    <w:rsid w:val="00BC276C"/>
    <w:rsid w:val="00BC28BB"/>
    <w:rsid w:val="00BC2A1C"/>
    <w:rsid w:val="00BC2A4F"/>
    <w:rsid w:val="00BC2AA8"/>
    <w:rsid w:val="00BC3125"/>
    <w:rsid w:val="00BC319B"/>
    <w:rsid w:val="00BC3212"/>
    <w:rsid w:val="00BC3411"/>
    <w:rsid w:val="00BC34CC"/>
    <w:rsid w:val="00BC3619"/>
    <w:rsid w:val="00BC3929"/>
    <w:rsid w:val="00BC3B0D"/>
    <w:rsid w:val="00BC3BEC"/>
    <w:rsid w:val="00BC3C92"/>
    <w:rsid w:val="00BC4215"/>
    <w:rsid w:val="00BC4485"/>
    <w:rsid w:val="00BC4557"/>
    <w:rsid w:val="00BC45ED"/>
    <w:rsid w:val="00BC46F0"/>
    <w:rsid w:val="00BC4749"/>
    <w:rsid w:val="00BC4771"/>
    <w:rsid w:val="00BC47D0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D9B"/>
    <w:rsid w:val="00BC5DF3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24C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BCB"/>
    <w:rsid w:val="00BD1F78"/>
    <w:rsid w:val="00BD20E0"/>
    <w:rsid w:val="00BD22F9"/>
    <w:rsid w:val="00BD23CA"/>
    <w:rsid w:val="00BD2C4D"/>
    <w:rsid w:val="00BD2CE4"/>
    <w:rsid w:val="00BD2D19"/>
    <w:rsid w:val="00BD2DE3"/>
    <w:rsid w:val="00BD2E8E"/>
    <w:rsid w:val="00BD2EBC"/>
    <w:rsid w:val="00BD350C"/>
    <w:rsid w:val="00BD37D8"/>
    <w:rsid w:val="00BD3839"/>
    <w:rsid w:val="00BD3914"/>
    <w:rsid w:val="00BD3A21"/>
    <w:rsid w:val="00BD3BA8"/>
    <w:rsid w:val="00BD3BB1"/>
    <w:rsid w:val="00BD41C0"/>
    <w:rsid w:val="00BD4268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32"/>
    <w:rsid w:val="00BD4C76"/>
    <w:rsid w:val="00BD4DF7"/>
    <w:rsid w:val="00BD5187"/>
    <w:rsid w:val="00BD53F5"/>
    <w:rsid w:val="00BD552F"/>
    <w:rsid w:val="00BD557E"/>
    <w:rsid w:val="00BD571F"/>
    <w:rsid w:val="00BD572C"/>
    <w:rsid w:val="00BD5992"/>
    <w:rsid w:val="00BD5BBF"/>
    <w:rsid w:val="00BD5CAD"/>
    <w:rsid w:val="00BD5CF0"/>
    <w:rsid w:val="00BD5EFA"/>
    <w:rsid w:val="00BD603D"/>
    <w:rsid w:val="00BD6431"/>
    <w:rsid w:val="00BD671A"/>
    <w:rsid w:val="00BD6955"/>
    <w:rsid w:val="00BD69A1"/>
    <w:rsid w:val="00BD6E2C"/>
    <w:rsid w:val="00BD74E9"/>
    <w:rsid w:val="00BD786C"/>
    <w:rsid w:val="00BD790C"/>
    <w:rsid w:val="00BD7A62"/>
    <w:rsid w:val="00BD7E33"/>
    <w:rsid w:val="00BD7E95"/>
    <w:rsid w:val="00BD7FDF"/>
    <w:rsid w:val="00BE00E6"/>
    <w:rsid w:val="00BE014A"/>
    <w:rsid w:val="00BE0833"/>
    <w:rsid w:val="00BE08B8"/>
    <w:rsid w:val="00BE0903"/>
    <w:rsid w:val="00BE0A2A"/>
    <w:rsid w:val="00BE0B22"/>
    <w:rsid w:val="00BE0C6D"/>
    <w:rsid w:val="00BE0D73"/>
    <w:rsid w:val="00BE10AB"/>
    <w:rsid w:val="00BE134E"/>
    <w:rsid w:val="00BE1455"/>
    <w:rsid w:val="00BE160A"/>
    <w:rsid w:val="00BE182B"/>
    <w:rsid w:val="00BE19BF"/>
    <w:rsid w:val="00BE1AC7"/>
    <w:rsid w:val="00BE26DB"/>
    <w:rsid w:val="00BE273A"/>
    <w:rsid w:val="00BE2954"/>
    <w:rsid w:val="00BE2A06"/>
    <w:rsid w:val="00BE2E45"/>
    <w:rsid w:val="00BE30CB"/>
    <w:rsid w:val="00BE33A2"/>
    <w:rsid w:val="00BE35AC"/>
    <w:rsid w:val="00BE3698"/>
    <w:rsid w:val="00BE3D53"/>
    <w:rsid w:val="00BE3DC4"/>
    <w:rsid w:val="00BE3E1D"/>
    <w:rsid w:val="00BE3E44"/>
    <w:rsid w:val="00BE3F95"/>
    <w:rsid w:val="00BE4190"/>
    <w:rsid w:val="00BE41A3"/>
    <w:rsid w:val="00BE4693"/>
    <w:rsid w:val="00BE4860"/>
    <w:rsid w:val="00BE4BD4"/>
    <w:rsid w:val="00BE4CFB"/>
    <w:rsid w:val="00BE4DAB"/>
    <w:rsid w:val="00BE5283"/>
    <w:rsid w:val="00BE5423"/>
    <w:rsid w:val="00BE54AE"/>
    <w:rsid w:val="00BE5555"/>
    <w:rsid w:val="00BE569D"/>
    <w:rsid w:val="00BE56F0"/>
    <w:rsid w:val="00BE57D8"/>
    <w:rsid w:val="00BE57E3"/>
    <w:rsid w:val="00BE5931"/>
    <w:rsid w:val="00BE5A7A"/>
    <w:rsid w:val="00BE5BB1"/>
    <w:rsid w:val="00BE5E6A"/>
    <w:rsid w:val="00BE60A9"/>
    <w:rsid w:val="00BE649F"/>
    <w:rsid w:val="00BE66AB"/>
    <w:rsid w:val="00BE677B"/>
    <w:rsid w:val="00BE6938"/>
    <w:rsid w:val="00BE6A6B"/>
    <w:rsid w:val="00BE6C5D"/>
    <w:rsid w:val="00BE6CC8"/>
    <w:rsid w:val="00BE6D21"/>
    <w:rsid w:val="00BE6F07"/>
    <w:rsid w:val="00BE73FA"/>
    <w:rsid w:val="00BE74D1"/>
    <w:rsid w:val="00BE7631"/>
    <w:rsid w:val="00BE76A0"/>
    <w:rsid w:val="00BE77D4"/>
    <w:rsid w:val="00BE7872"/>
    <w:rsid w:val="00BE7911"/>
    <w:rsid w:val="00BE79AC"/>
    <w:rsid w:val="00BE7ADE"/>
    <w:rsid w:val="00BE7CA0"/>
    <w:rsid w:val="00BE7D2B"/>
    <w:rsid w:val="00BE7F7E"/>
    <w:rsid w:val="00BE7F84"/>
    <w:rsid w:val="00BF02B0"/>
    <w:rsid w:val="00BF071A"/>
    <w:rsid w:val="00BF0879"/>
    <w:rsid w:val="00BF0C87"/>
    <w:rsid w:val="00BF0E61"/>
    <w:rsid w:val="00BF0ECC"/>
    <w:rsid w:val="00BF101B"/>
    <w:rsid w:val="00BF109E"/>
    <w:rsid w:val="00BF128D"/>
    <w:rsid w:val="00BF1811"/>
    <w:rsid w:val="00BF19DB"/>
    <w:rsid w:val="00BF1FA5"/>
    <w:rsid w:val="00BF2363"/>
    <w:rsid w:val="00BF276A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3D05"/>
    <w:rsid w:val="00BF4005"/>
    <w:rsid w:val="00BF412A"/>
    <w:rsid w:val="00BF4434"/>
    <w:rsid w:val="00BF44F9"/>
    <w:rsid w:val="00BF45C7"/>
    <w:rsid w:val="00BF486F"/>
    <w:rsid w:val="00BF4898"/>
    <w:rsid w:val="00BF48D4"/>
    <w:rsid w:val="00BF49AC"/>
    <w:rsid w:val="00BF4ADB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B5B"/>
    <w:rsid w:val="00BF5C53"/>
    <w:rsid w:val="00BF6162"/>
    <w:rsid w:val="00BF6500"/>
    <w:rsid w:val="00BF67B7"/>
    <w:rsid w:val="00BF69CC"/>
    <w:rsid w:val="00BF6A23"/>
    <w:rsid w:val="00BF6B05"/>
    <w:rsid w:val="00BF6F7D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A01"/>
    <w:rsid w:val="00C00C51"/>
    <w:rsid w:val="00C01169"/>
    <w:rsid w:val="00C01180"/>
    <w:rsid w:val="00C012F8"/>
    <w:rsid w:val="00C01768"/>
    <w:rsid w:val="00C0182A"/>
    <w:rsid w:val="00C01C06"/>
    <w:rsid w:val="00C01D38"/>
    <w:rsid w:val="00C01F22"/>
    <w:rsid w:val="00C02159"/>
    <w:rsid w:val="00C0249D"/>
    <w:rsid w:val="00C024CF"/>
    <w:rsid w:val="00C025E7"/>
    <w:rsid w:val="00C029A7"/>
    <w:rsid w:val="00C02A4C"/>
    <w:rsid w:val="00C02B1C"/>
    <w:rsid w:val="00C02D70"/>
    <w:rsid w:val="00C02D76"/>
    <w:rsid w:val="00C02EE2"/>
    <w:rsid w:val="00C02F17"/>
    <w:rsid w:val="00C02F86"/>
    <w:rsid w:val="00C030D7"/>
    <w:rsid w:val="00C03222"/>
    <w:rsid w:val="00C0347B"/>
    <w:rsid w:val="00C0394F"/>
    <w:rsid w:val="00C03A7C"/>
    <w:rsid w:val="00C03C9A"/>
    <w:rsid w:val="00C03E08"/>
    <w:rsid w:val="00C03EE0"/>
    <w:rsid w:val="00C04010"/>
    <w:rsid w:val="00C0434D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4FD5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7AA"/>
    <w:rsid w:val="00C0681F"/>
    <w:rsid w:val="00C06BDF"/>
    <w:rsid w:val="00C06C22"/>
    <w:rsid w:val="00C06E7C"/>
    <w:rsid w:val="00C072B1"/>
    <w:rsid w:val="00C074A1"/>
    <w:rsid w:val="00C07508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BAB"/>
    <w:rsid w:val="00C1205C"/>
    <w:rsid w:val="00C1206A"/>
    <w:rsid w:val="00C12071"/>
    <w:rsid w:val="00C121CC"/>
    <w:rsid w:val="00C12405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96F"/>
    <w:rsid w:val="00C13D49"/>
    <w:rsid w:val="00C13FDF"/>
    <w:rsid w:val="00C14027"/>
    <w:rsid w:val="00C14040"/>
    <w:rsid w:val="00C14060"/>
    <w:rsid w:val="00C143AF"/>
    <w:rsid w:val="00C147BB"/>
    <w:rsid w:val="00C14918"/>
    <w:rsid w:val="00C149E0"/>
    <w:rsid w:val="00C149E2"/>
    <w:rsid w:val="00C14B50"/>
    <w:rsid w:val="00C14BA9"/>
    <w:rsid w:val="00C1501C"/>
    <w:rsid w:val="00C151C5"/>
    <w:rsid w:val="00C152DD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7FA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95B"/>
    <w:rsid w:val="00C20C12"/>
    <w:rsid w:val="00C20EED"/>
    <w:rsid w:val="00C20F8A"/>
    <w:rsid w:val="00C2124D"/>
    <w:rsid w:val="00C217C3"/>
    <w:rsid w:val="00C2181F"/>
    <w:rsid w:val="00C21876"/>
    <w:rsid w:val="00C21ADC"/>
    <w:rsid w:val="00C21AE3"/>
    <w:rsid w:val="00C21EFD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3B0"/>
    <w:rsid w:val="00C23621"/>
    <w:rsid w:val="00C236B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9FF"/>
    <w:rsid w:val="00C24BC2"/>
    <w:rsid w:val="00C24D44"/>
    <w:rsid w:val="00C24EF0"/>
    <w:rsid w:val="00C24FA5"/>
    <w:rsid w:val="00C25027"/>
    <w:rsid w:val="00C25403"/>
    <w:rsid w:val="00C2557B"/>
    <w:rsid w:val="00C255AB"/>
    <w:rsid w:val="00C25618"/>
    <w:rsid w:val="00C2564E"/>
    <w:rsid w:val="00C257D8"/>
    <w:rsid w:val="00C25858"/>
    <w:rsid w:val="00C25868"/>
    <w:rsid w:val="00C25CA8"/>
    <w:rsid w:val="00C260CA"/>
    <w:rsid w:val="00C262BB"/>
    <w:rsid w:val="00C265E6"/>
    <w:rsid w:val="00C2674A"/>
    <w:rsid w:val="00C267CF"/>
    <w:rsid w:val="00C267D0"/>
    <w:rsid w:val="00C26A9F"/>
    <w:rsid w:val="00C26C05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05"/>
    <w:rsid w:val="00C27FFB"/>
    <w:rsid w:val="00C30029"/>
    <w:rsid w:val="00C30131"/>
    <w:rsid w:val="00C3028F"/>
    <w:rsid w:val="00C3038B"/>
    <w:rsid w:val="00C305E6"/>
    <w:rsid w:val="00C306BB"/>
    <w:rsid w:val="00C30AEF"/>
    <w:rsid w:val="00C30B4A"/>
    <w:rsid w:val="00C30BA1"/>
    <w:rsid w:val="00C310A0"/>
    <w:rsid w:val="00C312D9"/>
    <w:rsid w:val="00C315CE"/>
    <w:rsid w:val="00C317A9"/>
    <w:rsid w:val="00C31998"/>
    <w:rsid w:val="00C31ADB"/>
    <w:rsid w:val="00C31C93"/>
    <w:rsid w:val="00C31F93"/>
    <w:rsid w:val="00C31FF4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591"/>
    <w:rsid w:val="00C33AA8"/>
    <w:rsid w:val="00C33BB4"/>
    <w:rsid w:val="00C33FEF"/>
    <w:rsid w:val="00C340DF"/>
    <w:rsid w:val="00C34491"/>
    <w:rsid w:val="00C3460E"/>
    <w:rsid w:val="00C34BD7"/>
    <w:rsid w:val="00C34C06"/>
    <w:rsid w:val="00C34FEE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6E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1F51"/>
    <w:rsid w:val="00C42406"/>
    <w:rsid w:val="00C424B1"/>
    <w:rsid w:val="00C42734"/>
    <w:rsid w:val="00C42D39"/>
    <w:rsid w:val="00C42D7F"/>
    <w:rsid w:val="00C431AA"/>
    <w:rsid w:val="00C43248"/>
    <w:rsid w:val="00C439B5"/>
    <w:rsid w:val="00C43E82"/>
    <w:rsid w:val="00C4451A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84C"/>
    <w:rsid w:val="00C45C58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9FC"/>
    <w:rsid w:val="00C46B2C"/>
    <w:rsid w:val="00C46B6A"/>
    <w:rsid w:val="00C46CA3"/>
    <w:rsid w:val="00C46F11"/>
    <w:rsid w:val="00C47159"/>
    <w:rsid w:val="00C4751C"/>
    <w:rsid w:val="00C476A2"/>
    <w:rsid w:val="00C47967"/>
    <w:rsid w:val="00C4797C"/>
    <w:rsid w:val="00C50299"/>
    <w:rsid w:val="00C50496"/>
    <w:rsid w:val="00C50772"/>
    <w:rsid w:val="00C50852"/>
    <w:rsid w:val="00C5086F"/>
    <w:rsid w:val="00C50ADD"/>
    <w:rsid w:val="00C50CED"/>
    <w:rsid w:val="00C50D35"/>
    <w:rsid w:val="00C50E22"/>
    <w:rsid w:val="00C50E2C"/>
    <w:rsid w:val="00C50F9E"/>
    <w:rsid w:val="00C5108A"/>
    <w:rsid w:val="00C51205"/>
    <w:rsid w:val="00C5125C"/>
    <w:rsid w:val="00C512D9"/>
    <w:rsid w:val="00C513FE"/>
    <w:rsid w:val="00C51433"/>
    <w:rsid w:val="00C51578"/>
    <w:rsid w:val="00C5186E"/>
    <w:rsid w:val="00C51928"/>
    <w:rsid w:val="00C51B31"/>
    <w:rsid w:val="00C51D15"/>
    <w:rsid w:val="00C51E20"/>
    <w:rsid w:val="00C51FE7"/>
    <w:rsid w:val="00C521B7"/>
    <w:rsid w:val="00C52383"/>
    <w:rsid w:val="00C527FC"/>
    <w:rsid w:val="00C52867"/>
    <w:rsid w:val="00C52A50"/>
    <w:rsid w:val="00C52E91"/>
    <w:rsid w:val="00C52EA5"/>
    <w:rsid w:val="00C52F6B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8CA"/>
    <w:rsid w:val="00C60A6B"/>
    <w:rsid w:val="00C60B71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2CF"/>
    <w:rsid w:val="00C63405"/>
    <w:rsid w:val="00C634B2"/>
    <w:rsid w:val="00C63779"/>
    <w:rsid w:val="00C639D3"/>
    <w:rsid w:val="00C63C73"/>
    <w:rsid w:val="00C63E42"/>
    <w:rsid w:val="00C63F0C"/>
    <w:rsid w:val="00C64212"/>
    <w:rsid w:val="00C642FE"/>
    <w:rsid w:val="00C6451F"/>
    <w:rsid w:val="00C645F5"/>
    <w:rsid w:val="00C6480A"/>
    <w:rsid w:val="00C64A3A"/>
    <w:rsid w:val="00C64A9C"/>
    <w:rsid w:val="00C64ABE"/>
    <w:rsid w:val="00C6529C"/>
    <w:rsid w:val="00C65357"/>
    <w:rsid w:val="00C656AB"/>
    <w:rsid w:val="00C65723"/>
    <w:rsid w:val="00C657EE"/>
    <w:rsid w:val="00C6599E"/>
    <w:rsid w:val="00C65A5D"/>
    <w:rsid w:val="00C65C32"/>
    <w:rsid w:val="00C65C80"/>
    <w:rsid w:val="00C65D49"/>
    <w:rsid w:val="00C65E15"/>
    <w:rsid w:val="00C65F06"/>
    <w:rsid w:val="00C65F9F"/>
    <w:rsid w:val="00C65FAC"/>
    <w:rsid w:val="00C661B7"/>
    <w:rsid w:val="00C66387"/>
    <w:rsid w:val="00C666A7"/>
    <w:rsid w:val="00C667BB"/>
    <w:rsid w:val="00C668C1"/>
    <w:rsid w:val="00C668F8"/>
    <w:rsid w:val="00C6695D"/>
    <w:rsid w:val="00C66AD4"/>
    <w:rsid w:val="00C66C6D"/>
    <w:rsid w:val="00C66E24"/>
    <w:rsid w:val="00C66E6F"/>
    <w:rsid w:val="00C66FD7"/>
    <w:rsid w:val="00C671CF"/>
    <w:rsid w:val="00C6722C"/>
    <w:rsid w:val="00C672C4"/>
    <w:rsid w:val="00C675D8"/>
    <w:rsid w:val="00C67906"/>
    <w:rsid w:val="00C67EC2"/>
    <w:rsid w:val="00C70388"/>
    <w:rsid w:val="00C703C7"/>
    <w:rsid w:val="00C705DE"/>
    <w:rsid w:val="00C70A21"/>
    <w:rsid w:val="00C70E2E"/>
    <w:rsid w:val="00C70EC8"/>
    <w:rsid w:val="00C70EF9"/>
    <w:rsid w:val="00C7129D"/>
    <w:rsid w:val="00C71398"/>
    <w:rsid w:val="00C71606"/>
    <w:rsid w:val="00C716D4"/>
    <w:rsid w:val="00C7175D"/>
    <w:rsid w:val="00C71962"/>
    <w:rsid w:val="00C719B9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AB0"/>
    <w:rsid w:val="00C73B2F"/>
    <w:rsid w:val="00C7435F"/>
    <w:rsid w:val="00C7439C"/>
    <w:rsid w:val="00C74567"/>
    <w:rsid w:val="00C745F3"/>
    <w:rsid w:val="00C7461A"/>
    <w:rsid w:val="00C748D9"/>
    <w:rsid w:val="00C74ED0"/>
    <w:rsid w:val="00C74FC1"/>
    <w:rsid w:val="00C75079"/>
    <w:rsid w:val="00C75106"/>
    <w:rsid w:val="00C751EA"/>
    <w:rsid w:val="00C752E3"/>
    <w:rsid w:val="00C75382"/>
    <w:rsid w:val="00C754E0"/>
    <w:rsid w:val="00C754ED"/>
    <w:rsid w:val="00C756D7"/>
    <w:rsid w:val="00C75997"/>
    <w:rsid w:val="00C759EA"/>
    <w:rsid w:val="00C75D0B"/>
    <w:rsid w:val="00C75EE7"/>
    <w:rsid w:val="00C7626D"/>
    <w:rsid w:val="00C7631F"/>
    <w:rsid w:val="00C76359"/>
    <w:rsid w:val="00C765FE"/>
    <w:rsid w:val="00C767D9"/>
    <w:rsid w:val="00C7695B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A4B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28"/>
    <w:rsid w:val="00C829C5"/>
    <w:rsid w:val="00C82C72"/>
    <w:rsid w:val="00C82E1C"/>
    <w:rsid w:val="00C82E53"/>
    <w:rsid w:val="00C82EBF"/>
    <w:rsid w:val="00C830CD"/>
    <w:rsid w:val="00C830FE"/>
    <w:rsid w:val="00C83287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3E94"/>
    <w:rsid w:val="00C83E99"/>
    <w:rsid w:val="00C840A6"/>
    <w:rsid w:val="00C842F3"/>
    <w:rsid w:val="00C84355"/>
    <w:rsid w:val="00C84485"/>
    <w:rsid w:val="00C8457A"/>
    <w:rsid w:val="00C846CE"/>
    <w:rsid w:val="00C848B0"/>
    <w:rsid w:val="00C849AF"/>
    <w:rsid w:val="00C84AD4"/>
    <w:rsid w:val="00C84C46"/>
    <w:rsid w:val="00C84F20"/>
    <w:rsid w:val="00C850DE"/>
    <w:rsid w:val="00C8542E"/>
    <w:rsid w:val="00C85511"/>
    <w:rsid w:val="00C85543"/>
    <w:rsid w:val="00C857DD"/>
    <w:rsid w:val="00C85870"/>
    <w:rsid w:val="00C85899"/>
    <w:rsid w:val="00C85D2A"/>
    <w:rsid w:val="00C85DB0"/>
    <w:rsid w:val="00C85F30"/>
    <w:rsid w:val="00C863E7"/>
    <w:rsid w:val="00C86577"/>
    <w:rsid w:val="00C865E8"/>
    <w:rsid w:val="00C86792"/>
    <w:rsid w:val="00C868D6"/>
    <w:rsid w:val="00C86A47"/>
    <w:rsid w:val="00C86A9C"/>
    <w:rsid w:val="00C86DF6"/>
    <w:rsid w:val="00C870BD"/>
    <w:rsid w:val="00C87216"/>
    <w:rsid w:val="00C874F8"/>
    <w:rsid w:val="00C875B0"/>
    <w:rsid w:val="00C87702"/>
    <w:rsid w:val="00C87BE5"/>
    <w:rsid w:val="00C87C3A"/>
    <w:rsid w:val="00C87D8F"/>
    <w:rsid w:val="00C87E0B"/>
    <w:rsid w:val="00C87E33"/>
    <w:rsid w:val="00C87F5C"/>
    <w:rsid w:val="00C87F86"/>
    <w:rsid w:val="00C90184"/>
    <w:rsid w:val="00C90220"/>
    <w:rsid w:val="00C90311"/>
    <w:rsid w:val="00C9053C"/>
    <w:rsid w:val="00C90602"/>
    <w:rsid w:val="00C909D7"/>
    <w:rsid w:val="00C909E3"/>
    <w:rsid w:val="00C90AE1"/>
    <w:rsid w:val="00C90F0E"/>
    <w:rsid w:val="00C90FA2"/>
    <w:rsid w:val="00C913DE"/>
    <w:rsid w:val="00C914EF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9F"/>
    <w:rsid w:val="00C91FA2"/>
    <w:rsid w:val="00C9216C"/>
    <w:rsid w:val="00C9225A"/>
    <w:rsid w:val="00C922BB"/>
    <w:rsid w:val="00C9238A"/>
    <w:rsid w:val="00C92449"/>
    <w:rsid w:val="00C924EE"/>
    <w:rsid w:val="00C9257E"/>
    <w:rsid w:val="00C9270D"/>
    <w:rsid w:val="00C928F3"/>
    <w:rsid w:val="00C92AA0"/>
    <w:rsid w:val="00C92BA0"/>
    <w:rsid w:val="00C92C2D"/>
    <w:rsid w:val="00C92D96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3B8"/>
    <w:rsid w:val="00C94448"/>
    <w:rsid w:val="00C94518"/>
    <w:rsid w:val="00C945B3"/>
    <w:rsid w:val="00C94647"/>
    <w:rsid w:val="00C9496F"/>
    <w:rsid w:val="00C94C8C"/>
    <w:rsid w:val="00C94DD6"/>
    <w:rsid w:val="00C94F38"/>
    <w:rsid w:val="00C9506E"/>
    <w:rsid w:val="00C951C9"/>
    <w:rsid w:val="00C95525"/>
    <w:rsid w:val="00C955B4"/>
    <w:rsid w:val="00C955F7"/>
    <w:rsid w:val="00C95706"/>
    <w:rsid w:val="00C95A03"/>
    <w:rsid w:val="00C95A80"/>
    <w:rsid w:val="00C95CDF"/>
    <w:rsid w:val="00C95D3C"/>
    <w:rsid w:val="00C96086"/>
    <w:rsid w:val="00C96117"/>
    <w:rsid w:val="00C962A2"/>
    <w:rsid w:val="00C963BA"/>
    <w:rsid w:val="00C96583"/>
    <w:rsid w:val="00C9658F"/>
    <w:rsid w:val="00C96599"/>
    <w:rsid w:val="00C9684C"/>
    <w:rsid w:val="00C9685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10"/>
    <w:rsid w:val="00CA02BF"/>
    <w:rsid w:val="00CA0375"/>
    <w:rsid w:val="00CA05BA"/>
    <w:rsid w:val="00CA065B"/>
    <w:rsid w:val="00CA067A"/>
    <w:rsid w:val="00CA0878"/>
    <w:rsid w:val="00CA08BC"/>
    <w:rsid w:val="00CA09B6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5C6"/>
    <w:rsid w:val="00CA37EE"/>
    <w:rsid w:val="00CA3E59"/>
    <w:rsid w:val="00CA447D"/>
    <w:rsid w:val="00CA448A"/>
    <w:rsid w:val="00CA46B1"/>
    <w:rsid w:val="00CA470D"/>
    <w:rsid w:val="00CA4822"/>
    <w:rsid w:val="00CA491C"/>
    <w:rsid w:val="00CA503D"/>
    <w:rsid w:val="00CA5188"/>
    <w:rsid w:val="00CA5197"/>
    <w:rsid w:val="00CA5206"/>
    <w:rsid w:val="00CA5328"/>
    <w:rsid w:val="00CA5644"/>
    <w:rsid w:val="00CA56A0"/>
    <w:rsid w:val="00CA58CD"/>
    <w:rsid w:val="00CA5A2C"/>
    <w:rsid w:val="00CA5A73"/>
    <w:rsid w:val="00CA5B74"/>
    <w:rsid w:val="00CA5D26"/>
    <w:rsid w:val="00CA5D80"/>
    <w:rsid w:val="00CA5DBF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292"/>
    <w:rsid w:val="00CA7493"/>
    <w:rsid w:val="00CA74A9"/>
    <w:rsid w:val="00CA74AB"/>
    <w:rsid w:val="00CA7516"/>
    <w:rsid w:val="00CA7559"/>
    <w:rsid w:val="00CA77C5"/>
    <w:rsid w:val="00CA79C2"/>
    <w:rsid w:val="00CA7F94"/>
    <w:rsid w:val="00CB029D"/>
    <w:rsid w:val="00CB0657"/>
    <w:rsid w:val="00CB088F"/>
    <w:rsid w:val="00CB0A52"/>
    <w:rsid w:val="00CB0AAE"/>
    <w:rsid w:val="00CB0DAD"/>
    <w:rsid w:val="00CB1069"/>
    <w:rsid w:val="00CB116B"/>
    <w:rsid w:val="00CB11E1"/>
    <w:rsid w:val="00CB14B3"/>
    <w:rsid w:val="00CB1ABB"/>
    <w:rsid w:val="00CB1BD5"/>
    <w:rsid w:val="00CB2020"/>
    <w:rsid w:val="00CB2214"/>
    <w:rsid w:val="00CB236C"/>
    <w:rsid w:val="00CB2463"/>
    <w:rsid w:val="00CB2708"/>
    <w:rsid w:val="00CB28F3"/>
    <w:rsid w:val="00CB2901"/>
    <w:rsid w:val="00CB29AA"/>
    <w:rsid w:val="00CB2AD6"/>
    <w:rsid w:val="00CB2CEB"/>
    <w:rsid w:val="00CB2E77"/>
    <w:rsid w:val="00CB30BE"/>
    <w:rsid w:val="00CB370A"/>
    <w:rsid w:val="00CB3A4F"/>
    <w:rsid w:val="00CB3CE7"/>
    <w:rsid w:val="00CB3CEA"/>
    <w:rsid w:val="00CB3DA7"/>
    <w:rsid w:val="00CB3EC0"/>
    <w:rsid w:val="00CB3F4E"/>
    <w:rsid w:val="00CB4058"/>
    <w:rsid w:val="00CB4218"/>
    <w:rsid w:val="00CB4658"/>
    <w:rsid w:val="00CB4831"/>
    <w:rsid w:val="00CB4C9D"/>
    <w:rsid w:val="00CB54B9"/>
    <w:rsid w:val="00CB6228"/>
    <w:rsid w:val="00CB685C"/>
    <w:rsid w:val="00CB6D73"/>
    <w:rsid w:val="00CB6D93"/>
    <w:rsid w:val="00CB6E81"/>
    <w:rsid w:val="00CB6ED2"/>
    <w:rsid w:val="00CB72D5"/>
    <w:rsid w:val="00CB7463"/>
    <w:rsid w:val="00CB7639"/>
    <w:rsid w:val="00CB782F"/>
    <w:rsid w:val="00CB78CC"/>
    <w:rsid w:val="00CB7992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B24"/>
    <w:rsid w:val="00CC1E56"/>
    <w:rsid w:val="00CC20B3"/>
    <w:rsid w:val="00CC2975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591"/>
    <w:rsid w:val="00CC561C"/>
    <w:rsid w:val="00CC57A9"/>
    <w:rsid w:val="00CC5876"/>
    <w:rsid w:val="00CC5C72"/>
    <w:rsid w:val="00CC5D7B"/>
    <w:rsid w:val="00CC5E30"/>
    <w:rsid w:val="00CC61E1"/>
    <w:rsid w:val="00CC62BB"/>
    <w:rsid w:val="00CC6610"/>
    <w:rsid w:val="00CC6955"/>
    <w:rsid w:val="00CC6A2C"/>
    <w:rsid w:val="00CC6A50"/>
    <w:rsid w:val="00CC6A71"/>
    <w:rsid w:val="00CC6A76"/>
    <w:rsid w:val="00CC6E32"/>
    <w:rsid w:val="00CC6E6E"/>
    <w:rsid w:val="00CC729F"/>
    <w:rsid w:val="00CC798C"/>
    <w:rsid w:val="00CC7A69"/>
    <w:rsid w:val="00CC7D70"/>
    <w:rsid w:val="00CD00C2"/>
    <w:rsid w:val="00CD00C9"/>
    <w:rsid w:val="00CD0410"/>
    <w:rsid w:val="00CD072C"/>
    <w:rsid w:val="00CD0892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577"/>
    <w:rsid w:val="00CD2715"/>
    <w:rsid w:val="00CD276D"/>
    <w:rsid w:val="00CD2A51"/>
    <w:rsid w:val="00CD2A76"/>
    <w:rsid w:val="00CD2AE6"/>
    <w:rsid w:val="00CD2AFC"/>
    <w:rsid w:val="00CD2B11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95"/>
    <w:rsid w:val="00CD3FCA"/>
    <w:rsid w:val="00CD40DB"/>
    <w:rsid w:val="00CD4103"/>
    <w:rsid w:val="00CD410B"/>
    <w:rsid w:val="00CD426D"/>
    <w:rsid w:val="00CD4403"/>
    <w:rsid w:val="00CD45FE"/>
    <w:rsid w:val="00CD4642"/>
    <w:rsid w:val="00CD4835"/>
    <w:rsid w:val="00CD51F4"/>
    <w:rsid w:val="00CD52A0"/>
    <w:rsid w:val="00CD575D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9A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1B4"/>
    <w:rsid w:val="00CE0444"/>
    <w:rsid w:val="00CE09D2"/>
    <w:rsid w:val="00CE0C25"/>
    <w:rsid w:val="00CE0E18"/>
    <w:rsid w:val="00CE0EA4"/>
    <w:rsid w:val="00CE0F3D"/>
    <w:rsid w:val="00CE100D"/>
    <w:rsid w:val="00CE13C3"/>
    <w:rsid w:val="00CE148C"/>
    <w:rsid w:val="00CE1490"/>
    <w:rsid w:val="00CE15C0"/>
    <w:rsid w:val="00CE175B"/>
    <w:rsid w:val="00CE17E9"/>
    <w:rsid w:val="00CE182B"/>
    <w:rsid w:val="00CE1924"/>
    <w:rsid w:val="00CE1B5D"/>
    <w:rsid w:val="00CE1B91"/>
    <w:rsid w:val="00CE1D13"/>
    <w:rsid w:val="00CE1F5F"/>
    <w:rsid w:val="00CE23D6"/>
    <w:rsid w:val="00CE275F"/>
    <w:rsid w:val="00CE2811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541"/>
    <w:rsid w:val="00CE467A"/>
    <w:rsid w:val="00CE46D9"/>
    <w:rsid w:val="00CE4797"/>
    <w:rsid w:val="00CE47E7"/>
    <w:rsid w:val="00CE4A82"/>
    <w:rsid w:val="00CE4D03"/>
    <w:rsid w:val="00CE4FA0"/>
    <w:rsid w:val="00CE5043"/>
    <w:rsid w:val="00CE52E1"/>
    <w:rsid w:val="00CE546A"/>
    <w:rsid w:val="00CE58D9"/>
    <w:rsid w:val="00CE5B1F"/>
    <w:rsid w:val="00CE5C13"/>
    <w:rsid w:val="00CE5C5A"/>
    <w:rsid w:val="00CE5D17"/>
    <w:rsid w:val="00CE5E31"/>
    <w:rsid w:val="00CE5F41"/>
    <w:rsid w:val="00CE60C4"/>
    <w:rsid w:val="00CE6135"/>
    <w:rsid w:val="00CE6252"/>
    <w:rsid w:val="00CE672A"/>
    <w:rsid w:val="00CE67E4"/>
    <w:rsid w:val="00CE6AF6"/>
    <w:rsid w:val="00CE6B99"/>
    <w:rsid w:val="00CE6D4A"/>
    <w:rsid w:val="00CE6DF1"/>
    <w:rsid w:val="00CE6E6A"/>
    <w:rsid w:val="00CE6F2C"/>
    <w:rsid w:val="00CE712A"/>
    <w:rsid w:val="00CE7A84"/>
    <w:rsid w:val="00CE7E88"/>
    <w:rsid w:val="00CE7F87"/>
    <w:rsid w:val="00CF0105"/>
    <w:rsid w:val="00CF0496"/>
    <w:rsid w:val="00CF04D5"/>
    <w:rsid w:val="00CF063A"/>
    <w:rsid w:val="00CF0A1D"/>
    <w:rsid w:val="00CF0A92"/>
    <w:rsid w:val="00CF0C9E"/>
    <w:rsid w:val="00CF0DB2"/>
    <w:rsid w:val="00CF0F87"/>
    <w:rsid w:val="00CF0F9E"/>
    <w:rsid w:val="00CF1103"/>
    <w:rsid w:val="00CF1821"/>
    <w:rsid w:val="00CF1856"/>
    <w:rsid w:val="00CF1912"/>
    <w:rsid w:val="00CF1D57"/>
    <w:rsid w:val="00CF1D7F"/>
    <w:rsid w:val="00CF1F23"/>
    <w:rsid w:val="00CF2BD8"/>
    <w:rsid w:val="00CF2F98"/>
    <w:rsid w:val="00CF30CB"/>
    <w:rsid w:val="00CF342E"/>
    <w:rsid w:val="00CF3659"/>
    <w:rsid w:val="00CF372C"/>
    <w:rsid w:val="00CF3AB2"/>
    <w:rsid w:val="00CF3C66"/>
    <w:rsid w:val="00CF3C80"/>
    <w:rsid w:val="00CF3F75"/>
    <w:rsid w:val="00CF428A"/>
    <w:rsid w:val="00CF453F"/>
    <w:rsid w:val="00CF4747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5EE6"/>
    <w:rsid w:val="00CF618C"/>
    <w:rsid w:val="00CF629F"/>
    <w:rsid w:val="00CF647E"/>
    <w:rsid w:val="00CF67A2"/>
    <w:rsid w:val="00CF6991"/>
    <w:rsid w:val="00CF699D"/>
    <w:rsid w:val="00CF6AF6"/>
    <w:rsid w:val="00CF6C73"/>
    <w:rsid w:val="00CF6E49"/>
    <w:rsid w:val="00CF6F86"/>
    <w:rsid w:val="00CF7104"/>
    <w:rsid w:val="00CF72C3"/>
    <w:rsid w:val="00CF730C"/>
    <w:rsid w:val="00CF748C"/>
    <w:rsid w:val="00CF75FE"/>
    <w:rsid w:val="00CF7671"/>
    <w:rsid w:val="00CF76BB"/>
    <w:rsid w:val="00CF76C2"/>
    <w:rsid w:val="00CF7A24"/>
    <w:rsid w:val="00CF7B1A"/>
    <w:rsid w:val="00CF7BA9"/>
    <w:rsid w:val="00CF7BFB"/>
    <w:rsid w:val="00CF7C01"/>
    <w:rsid w:val="00CF7F58"/>
    <w:rsid w:val="00D0006F"/>
    <w:rsid w:val="00D003A3"/>
    <w:rsid w:val="00D005AC"/>
    <w:rsid w:val="00D009C8"/>
    <w:rsid w:val="00D00A11"/>
    <w:rsid w:val="00D00B7A"/>
    <w:rsid w:val="00D00C3E"/>
    <w:rsid w:val="00D00FFA"/>
    <w:rsid w:val="00D01355"/>
    <w:rsid w:val="00D013AE"/>
    <w:rsid w:val="00D01532"/>
    <w:rsid w:val="00D016A0"/>
    <w:rsid w:val="00D0185E"/>
    <w:rsid w:val="00D0190B"/>
    <w:rsid w:val="00D019ED"/>
    <w:rsid w:val="00D01C10"/>
    <w:rsid w:val="00D021B1"/>
    <w:rsid w:val="00D0228B"/>
    <w:rsid w:val="00D02294"/>
    <w:rsid w:val="00D0229A"/>
    <w:rsid w:val="00D022B8"/>
    <w:rsid w:val="00D024C6"/>
    <w:rsid w:val="00D0272E"/>
    <w:rsid w:val="00D027DB"/>
    <w:rsid w:val="00D028EC"/>
    <w:rsid w:val="00D02E6E"/>
    <w:rsid w:val="00D031DC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445"/>
    <w:rsid w:val="00D046F3"/>
    <w:rsid w:val="00D04811"/>
    <w:rsid w:val="00D04A57"/>
    <w:rsid w:val="00D04D3E"/>
    <w:rsid w:val="00D04EBF"/>
    <w:rsid w:val="00D04F25"/>
    <w:rsid w:val="00D05137"/>
    <w:rsid w:val="00D05195"/>
    <w:rsid w:val="00D05505"/>
    <w:rsid w:val="00D05643"/>
    <w:rsid w:val="00D0580A"/>
    <w:rsid w:val="00D0586F"/>
    <w:rsid w:val="00D05958"/>
    <w:rsid w:val="00D059E8"/>
    <w:rsid w:val="00D05C24"/>
    <w:rsid w:val="00D05E6F"/>
    <w:rsid w:val="00D05ECA"/>
    <w:rsid w:val="00D06382"/>
    <w:rsid w:val="00D063CB"/>
    <w:rsid w:val="00D063CC"/>
    <w:rsid w:val="00D064C6"/>
    <w:rsid w:val="00D064F6"/>
    <w:rsid w:val="00D06625"/>
    <w:rsid w:val="00D06666"/>
    <w:rsid w:val="00D06674"/>
    <w:rsid w:val="00D067DD"/>
    <w:rsid w:val="00D06977"/>
    <w:rsid w:val="00D069F1"/>
    <w:rsid w:val="00D06FDA"/>
    <w:rsid w:val="00D07239"/>
    <w:rsid w:val="00D07320"/>
    <w:rsid w:val="00D0760F"/>
    <w:rsid w:val="00D07668"/>
    <w:rsid w:val="00D0790D"/>
    <w:rsid w:val="00D07964"/>
    <w:rsid w:val="00D07B3F"/>
    <w:rsid w:val="00D07C0E"/>
    <w:rsid w:val="00D07CAF"/>
    <w:rsid w:val="00D07D17"/>
    <w:rsid w:val="00D07E0D"/>
    <w:rsid w:val="00D07E5E"/>
    <w:rsid w:val="00D07E88"/>
    <w:rsid w:val="00D1020F"/>
    <w:rsid w:val="00D1021D"/>
    <w:rsid w:val="00D103F0"/>
    <w:rsid w:val="00D1045B"/>
    <w:rsid w:val="00D1050D"/>
    <w:rsid w:val="00D106AE"/>
    <w:rsid w:val="00D1091E"/>
    <w:rsid w:val="00D10D54"/>
    <w:rsid w:val="00D10DC5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2F3E"/>
    <w:rsid w:val="00D1316B"/>
    <w:rsid w:val="00D132CE"/>
    <w:rsid w:val="00D13393"/>
    <w:rsid w:val="00D1340A"/>
    <w:rsid w:val="00D13580"/>
    <w:rsid w:val="00D135DB"/>
    <w:rsid w:val="00D13770"/>
    <w:rsid w:val="00D13788"/>
    <w:rsid w:val="00D1378A"/>
    <w:rsid w:val="00D13918"/>
    <w:rsid w:val="00D13AF9"/>
    <w:rsid w:val="00D13BA8"/>
    <w:rsid w:val="00D13D2C"/>
    <w:rsid w:val="00D14016"/>
    <w:rsid w:val="00D14318"/>
    <w:rsid w:val="00D143FC"/>
    <w:rsid w:val="00D14447"/>
    <w:rsid w:val="00D144C3"/>
    <w:rsid w:val="00D1476A"/>
    <w:rsid w:val="00D14771"/>
    <w:rsid w:val="00D147EF"/>
    <w:rsid w:val="00D14B63"/>
    <w:rsid w:val="00D14CA0"/>
    <w:rsid w:val="00D14DB5"/>
    <w:rsid w:val="00D14E16"/>
    <w:rsid w:val="00D150B5"/>
    <w:rsid w:val="00D150D9"/>
    <w:rsid w:val="00D1552B"/>
    <w:rsid w:val="00D15785"/>
    <w:rsid w:val="00D1585F"/>
    <w:rsid w:val="00D15ACC"/>
    <w:rsid w:val="00D15ADB"/>
    <w:rsid w:val="00D15CEF"/>
    <w:rsid w:val="00D15D0F"/>
    <w:rsid w:val="00D15FD0"/>
    <w:rsid w:val="00D1612D"/>
    <w:rsid w:val="00D1613A"/>
    <w:rsid w:val="00D169E5"/>
    <w:rsid w:val="00D16B83"/>
    <w:rsid w:val="00D16D0B"/>
    <w:rsid w:val="00D16DC6"/>
    <w:rsid w:val="00D16EC4"/>
    <w:rsid w:val="00D16FD1"/>
    <w:rsid w:val="00D17028"/>
    <w:rsid w:val="00D1718A"/>
    <w:rsid w:val="00D173E0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E4"/>
    <w:rsid w:val="00D17DF7"/>
    <w:rsid w:val="00D17F47"/>
    <w:rsid w:val="00D17FAD"/>
    <w:rsid w:val="00D17FB4"/>
    <w:rsid w:val="00D2004B"/>
    <w:rsid w:val="00D200F3"/>
    <w:rsid w:val="00D201EA"/>
    <w:rsid w:val="00D202D7"/>
    <w:rsid w:val="00D20509"/>
    <w:rsid w:val="00D20537"/>
    <w:rsid w:val="00D205A5"/>
    <w:rsid w:val="00D205AB"/>
    <w:rsid w:val="00D2064E"/>
    <w:rsid w:val="00D2071B"/>
    <w:rsid w:val="00D2071C"/>
    <w:rsid w:val="00D2077D"/>
    <w:rsid w:val="00D208C7"/>
    <w:rsid w:val="00D20A67"/>
    <w:rsid w:val="00D20E97"/>
    <w:rsid w:val="00D20FF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2FBF"/>
    <w:rsid w:val="00D231B2"/>
    <w:rsid w:val="00D23256"/>
    <w:rsid w:val="00D2325A"/>
    <w:rsid w:val="00D23549"/>
    <w:rsid w:val="00D23CB7"/>
    <w:rsid w:val="00D23CF6"/>
    <w:rsid w:val="00D23E49"/>
    <w:rsid w:val="00D23EC0"/>
    <w:rsid w:val="00D24174"/>
    <w:rsid w:val="00D24189"/>
    <w:rsid w:val="00D24275"/>
    <w:rsid w:val="00D24287"/>
    <w:rsid w:val="00D2445C"/>
    <w:rsid w:val="00D24CD9"/>
    <w:rsid w:val="00D24D8F"/>
    <w:rsid w:val="00D24E91"/>
    <w:rsid w:val="00D250D9"/>
    <w:rsid w:val="00D2571C"/>
    <w:rsid w:val="00D257DB"/>
    <w:rsid w:val="00D259BE"/>
    <w:rsid w:val="00D25B0A"/>
    <w:rsid w:val="00D25C3B"/>
    <w:rsid w:val="00D25C71"/>
    <w:rsid w:val="00D25CC1"/>
    <w:rsid w:val="00D260A4"/>
    <w:rsid w:val="00D260E1"/>
    <w:rsid w:val="00D2619A"/>
    <w:rsid w:val="00D26218"/>
    <w:rsid w:val="00D26374"/>
    <w:rsid w:val="00D265CF"/>
    <w:rsid w:val="00D2673D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E8F"/>
    <w:rsid w:val="00D27FC3"/>
    <w:rsid w:val="00D30011"/>
    <w:rsid w:val="00D30083"/>
    <w:rsid w:val="00D30115"/>
    <w:rsid w:val="00D3020F"/>
    <w:rsid w:val="00D30460"/>
    <w:rsid w:val="00D3059B"/>
    <w:rsid w:val="00D305FF"/>
    <w:rsid w:val="00D3082B"/>
    <w:rsid w:val="00D30A4C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9A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275"/>
    <w:rsid w:val="00D333F1"/>
    <w:rsid w:val="00D334AE"/>
    <w:rsid w:val="00D335AB"/>
    <w:rsid w:val="00D335F4"/>
    <w:rsid w:val="00D33B90"/>
    <w:rsid w:val="00D33BF4"/>
    <w:rsid w:val="00D33EC5"/>
    <w:rsid w:val="00D3471F"/>
    <w:rsid w:val="00D34961"/>
    <w:rsid w:val="00D34A1D"/>
    <w:rsid w:val="00D34AC7"/>
    <w:rsid w:val="00D34B3F"/>
    <w:rsid w:val="00D34CD8"/>
    <w:rsid w:val="00D34DFE"/>
    <w:rsid w:val="00D34EBB"/>
    <w:rsid w:val="00D35356"/>
    <w:rsid w:val="00D35827"/>
    <w:rsid w:val="00D35C97"/>
    <w:rsid w:val="00D35D4C"/>
    <w:rsid w:val="00D360BD"/>
    <w:rsid w:val="00D36605"/>
    <w:rsid w:val="00D3676E"/>
    <w:rsid w:val="00D36B18"/>
    <w:rsid w:val="00D36DDB"/>
    <w:rsid w:val="00D36E5E"/>
    <w:rsid w:val="00D36E83"/>
    <w:rsid w:val="00D36EEE"/>
    <w:rsid w:val="00D372D1"/>
    <w:rsid w:val="00D37659"/>
    <w:rsid w:val="00D376DA"/>
    <w:rsid w:val="00D37A6E"/>
    <w:rsid w:val="00D37B66"/>
    <w:rsid w:val="00D37DDF"/>
    <w:rsid w:val="00D37E04"/>
    <w:rsid w:val="00D37F25"/>
    <w:rsid w:val="00D4004A"/>
    <w:rsid w:val="00D4034B"/>
    <w:rsid w:val="00D40517"/>
    <w:rsid w:val="00D4092C"/>
    <w:rsid w:val="00D40943"/>
    <w:rsid w:val="00D40961"/>
    <w:rsid w:val="00D40A2D"/>
    <w:rsid w:val="00D40CD9"/>
    <w:rsid w:val="00D40DD3"/>
    <w:rsid w:val="00D40F08"/>
    <w:rsid w:val="00D412E7"/>
    <w:rsid w:val="00D41396"/>
    <w:rsid w:val="00D41902"/>
    <w:rsid w:val="00D41976"/>
    <w:rsid w:val="00D41AB5"/>
    <w:rsid w:val="00D41B01"/>
    <w:rsid w:val="00D41CE5"/>
    <w:rsid w:val="00D41CFF"/>
    <w:rsid w:val="00D41D23"/>
    <w:rsid w:val="00D41D2F"/>
    <w:rsid w:val="00D4221B"/>
    <w:rsid w:val="00D424F5"/>
    <w:rsid w:val="00D42717"/>
    <w:rsid w:val="00D42A93"/>
    <w:rsid w:val="00D42B41"/>
    <w:rsid w:val="00D42D66"/>
    <w:rsid w:val="00D42FB6"/>
    <w:rsid w:val="00D42FF7"/>
    <w:rsid w:val="00D4313C"/>
    <w:rsid w:val="00D43396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00E"/>
    <w:rsid w:val="00D44187"/>
    <w:rsid w:val="00D443FC"/>
    <w:rsid w:val="00D4442E"/>
    <w:rsid w:val="00D44582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75F"/>
    <w:rsid w:val="00D47831"/>
    <w:rsid w:val="00D4789B"/>
    <w:rsid w:val="00D47C6F"/>
    <w:rsid w:val="00D47D51"/>
    <w:rsid w:val="00D500AD"/>
    <w:rsid w:val="00D50120"/>
    <w:rsid w:val="00D502B2"/>
    <w:rsid w:val="00D50694"/>
    <w:rsid w:val="00D50A71"/>
    <w:rsid w:val="00D50CA9"/>
    <w:rsid w:val="00D50D31"/>
    <w:rsid w:val="00D512A7"/>
    <w:rsid w:val="00D51374"/>
    <w:rsid w:val="00D51AC6"/>
    <w:rsid w:val="00D51D20"/>
    <w:rsid w:val="00D51EF7"/>
    <w:rsid w:val="00D51F77"/>
    <w:rsid w:val="00D522BB"/>
    <w:rsid w:val="00D523BD"/>
    <w:rsid w:val="00D5242A"/>
    <w:rsid w:val="00D526E0"/>
    <w:rsid w:val="00D52944"/>
    <w:rsid w:val="00D52B0A"/>
    <w:rsid w:val="00D52B37"/>
    <w:rsid w:val="00D52C57"/>
    <w:rsid w:val="00D52CC9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138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3C"/>
    <w:rsid w:val="00D56EEB"/>
    <w:rsid w:val="00D57019"/>
    <w:rsid w:val="00D570FC"/>
    <w:rsid w:val="00D573F5"/>
    <w:rsid w:val="00D575AD"/>
    <w:rsid w:val="00D57669"/>
    <w:rsid w:val="00D5787B"/>
    <w:rsid w:val="00D578FF"/>
    <w:rsid w:val="00D57ADE"/>
    <w:rsid w:val="00D57BD6"/>
    <w:rsid w:val="00D57E30"/>
    <w:rsid w:val="00D57FA0"/>
    <w:rsid w:val="00D57FE3"/>
    <w:rsid w:val="00D60714"/>
    <w:rsid w:val="00D607AB"/>
    <w:rsid w:val="00D60E5C"/>
    <w:rsid w:val="00D60E92"/>
    <w:rsid w:val="00D610DE"/>
    <w:rsid w:val="00D61233"/>
    <w:rsid w:val="00D612C9"/>
    <w:rsid w:val="00D613FE"/>
    <w:rsid w:val="00D614BB"/>
    <w:rsid w:val="00D617E6"/>
    <w:rsid w:val="00D61838"/>
    <w:rsid w:val="00D6185A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386"/>
    <w:rsid w:val="00D62789"/>
    <w:rsid w:val="00D62C89"/>
    <w:rsid w:val="00D62C8D"/>
    <w:rsid w:val="00D62D03"/>
    <w:rsid w:val="00D63349"/>
    <w:rsid w:val="00D6344E"/>
    <w:rsid w:val="00D63563"/>
    <w:rsid w:val="00D635C0"/>
    <w:rsid w:val="00D6394C"/>
    <w:rsid w:val="00D63A50"/>
    <w:rsid w:val="00D63C94"/>
    <w:rsid w:val="00D63CB7"/>
    <w:rsid w:val="00D63DBC"/>
    <w:rsid w:val="00D63F1D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3FE"/>
    <w:rsid w:val="00D6540E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91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62B"/>
    <w:rsid w:val="00D709AF"/>
    <w:rsid w:val="00D70C0A"/>
    <w:rsid w:val="00D70D3B"/>
    <w:rsid w:val="00D70DDB"/>
    <w:rsid w:val="00D70F22"/>
    <w:rsid w:val="00D7135A"/>
    <w:rsid w:val="00D7189D"/>
    <w:rsid w:val="00D71C9B"/>
    <w:rsid w:val="00D71CC9"/>
    <w:rsid w:val="00D71E23"/>
    <w:rsid w:val="00D71EAC"/>
    <w:rsid w:val="00D7231A"/>
    <w:rsid w:val="00D7288E"/>
    <w:rsid w:val="00D72903"/>
    <w:rsid w:val="00D72A29"/>
    <w:rsid w:val="00D72DFB"/>
    <w:rsid w:val="00D72F5F"/>
    <w:rsid w:val="00D72FB4"/>
    <w:rsid w:val="00D72FDF"/>
    <w:rsid w:val="00D73837"/>
    <w:rsid w:val="00D73A04"/>
    <w:rsid w:val="00D73E99"/>
    <w:rsid w:val="00D73FC4"/>
    <w:rsid w:val="00D7467C"/>
    <w:rsid w:val="00D7470B"/>
    <w:rsid w:val="00D74A1A"/>
    <w:rsid w:val="00D74D6A"/>
    <w:rsid w:val="00D74DE3"/>
    <w:rsid w:val="00D75047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06E"/>
    <w:rsid w:val="00D772F7"/>
    <w:rsid w:val="00D77509"/>
    <w:rsid w:val="00D77607"/>
    <w:rsid w:val="00D778C3"/>
    <w:rsid w:val="00D778CE"/>
    <w:rsid w:val="00D7791A"/>
    <w:rsid w:val="00D77969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C33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2B"/>
    <w:rsid w:val="00D83641"/>
    <w:rsid w:val="00D8383A"/>
    <w:rsid w:val="00D839CC"/>
    <w:rsid w:val="00D83F18"/>
    <w:rsid w:val="00D83FE3"/>
    <w:rsid w:val="00D84275"/>
    <w:rsid w:val="00D8458C"/>
    <w:rsid w:val="00D84648"/>
    <w:rsid w:val="00D846AC"/>
    <w:rsid w:val="00D85364"/>
    <w:rsid w:val="00D85403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D78"/>
    <w:rsid w:val="00D86F53"/>
    <w:rsid w:val="00D87D88"/>
    <w:rsid w:val="00D87E96"/>
    <w:rsid w:val="00D87FF0"/>
    <w:rsid w:val="00D901F4"/>
    <w:rsid w:val="00D9023A"/>
    <w:rsid w:val="00D9059D"/>
    <w:rsid w:val="00D905CB"/>
    <w:rsid w:val="00D906ED"/>
    <w:rsid w:val="00D90DD4"/>
    <w:rsid w:val="00D912BF"/>
    <w:rsid w:val="00D916A2"/>
    <w:rsid w:val="00D91884"/>
    <w:rsid w:val="00D919B7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C43"/>
    <w:rsid w:val="00D92E59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86"/>
    <w:rsid w:val="00D95DE0"/>
    <w:rsid w:val="00D95EE1"/>
    <w:rsid w:val="00D961A1"/>
    <w:rsid w:val="00D96233"/>
    <w:rsid w:val="00D96330"/>
    <w:rsid w:val="00D9634F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A6A"/>
    <w:rsid w:val="00D97ADC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00"/>
    <w:rsid w:val="00DA0B2D"/>
    <w:rsid w:val="00DA0C85"/>
    <w:rsid w:val="00DA0DA3"/>
    <w:rsid w:val="00DA0EEA"/>
    <w:rsid w:val="00DA0FEE"/>
    <w:rsid w:val="00DA13BB"/>
    <w:rsid w:val="00DA17AD"/>
    <w:rsid w:val="00DA18E1"/>
    <w:rsid w:val="00DA1C3B"/>
    <w:rsid w:val="00DA1E1A"/>
    <w:rsid w:val="00DA1E9D"/>
    <w:rsid w:val="00DA1FF2"/>
    <w:rsid w:val="00DA210A"/>
    <w:rsid w:val="00DA218C"/>
    <w:rsid w:val="00DA236F"/>
    <w:rsid w:val="00DA2853"/>
    <w:rsid w:val="00DA2914"/>
    <w:rsid w:val="00DA2C4D"/>
    <w:rsid w:val="00DA31A1"/>
    <w:rsid w:val="00DA31EC"/>
    <w:rsid w:val="00DA3230"/>
    <w:rsid w:val="00DA323E"/>
    <w:rsid w:val="00DA32F1"/>
    <w:rsid w:val="00DA3766"/>
    <w:rsid w:val="00DA37D6"/>
    <w:rsid w:val="00DA38D8"/>
    <w:rsid w:val="00DA3905"/>
    <w:rsid w:val="00DA3C4F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38B"/>
    <w:rsid w:val="00DA5994"/>
    <w:rsid w:val="00DA59AF"/>
    <w:rsid w:val="00DA5A94"/>
    <w:rsid w:val="00DA5B57"/>
    <w:rsid w:val="00DA60A3"/>
    <w:rsid w:val="00DA616B"/>
    <w:rsid w:val="00DA62C6"/>
    <w:rsid w:val="00DA6400"/>
    <w:rsid w:val="00DA640E"/>
    <w:rsid w:val="00DA6459"/>
    <w:rsid w:val="00DA6491"/>
    <w:rsid w:val="00DA66F6"/>
    <w:rsid w:val="00DA6746"/>
    <w:rsid w:val="00DA674B"/>
    <w:rsid w:val="00DA6788"/>
    <w:rsid w:val="00DA678C"/>
    <w:rsid w:val="00DA6A66"/>
    <w:rsid w:val="00DA6A89"/>
    <w:rsid w:val="00DA6C07"/>
    <w:rsid w:val="00DA6EA1"/>
    <w:rsid w:val="00DA6F39"/>
    <w:rsid w:val="00DA7068"/>
    <w:rsid w:val="00DA7581"/>
    <w:rsid w:val="00DA75E6"/>
    <w:rsid w:val="00DA7780"/>
    <w:rsid w:val="00DA7813"/>
    <w:rsid w:val="00DA790F"/>
    <w:rsid w:val="00DA7EBC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2E15"/>
    <w:rsid w:val="00DB355B"/>
    <w:rsid w:val="00DB399A"/>
    <w:rsid w:val="00DB3AF6"/>
    <w:rsid w:val="00DB3B3E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C58"/>
    <w:rsid w:val="00DB5CCA"/>
    <w:rsid w:val="00DB5D73"/>
    <w:rsid w:val="00DB5DDB"/>
    <w:rsid w:val="00DB5ED8"/>
    <w:rsid w:val="00DB600C"/>
    <w:rsid w:val="00DB648B"/>
    <w:rsid w:val="00DB65DC"/>
    <w:rsid w:val="00DB6CAA"/>
    <w:rsid w:val="00DB6E6B"/>
    <w:rsid w:val="00DB6FF2"/>
    <w:rsid w:val="00DB714F"/>
    <w:rsid w:val="00DB719F"/>
    <w:rsid w:val="00DB71BA"/>
    <w:rsid w:val="00DB7677"/>
    <w:rsid w:val="00DB7704"/>
    <w:rsid w:val="00DB7772"/>
    <w:rsid w:val="00DB77E0"/>
    <w:rsid w:val="00DB7873"/>
    <w:rsid w:val="00DB78F7"/>
    <w:rsid w:val="00DB7C1E"/>
    <w:rsid w:val="00DB7C6D"/>
    <w:rsid w:val="00DB7EFD"/>
    <w:rsid w:val="00DC016B"/>
    <w:rsid w:val="00DC066E"/>
    <w:rsid w:val="00DC0676"/>
    <w:rsid w:val="00DC071A"/>
    <w:rsid w:val="00DC0741"/>
    <w:rsid w:val="00DC07BC"/>
    <w:rsid w:val="00DC0852"/>
    <w:rsid w:val="00DC0AD6"/>
    <w:rsid w:val="00DC0DE1"/>
    <w:rsid w:val="00DC11F0"/>
    <w:rsid w:val="00DC1272"/>
    <w:rsid w:val="00DC12CC"/>
    <w:rsid w:val="00DC1367"/>
    <w:rsid w:val="00DC15E1"/>
    <w:rsid w:val="00DC1654"/>
    <w:rsid w:val="00DC1C3E"/>
    <w:rsid w:val="00DC1D05"/>
    <w:rsid w:val="00DC1E0B"/>
    <w:rsid w:val="00DC1FED"/>
    <w:rsid w:val="00DC2360"/>
    <w:rsid w:val="00DC2703"/>
    <w:rsid w:val="00DC2B28"/>
    <w:rsid w:val="00DC2D1F"/>
    <w:rsid w:val="00DC2D5E"/>
    <w:rsid w:val="00DC3488"/>
    <w:rsid w:val="00DC352A"/>
    <w:rsid w:val="00DC3584"/>
    <w:rsid w:val="00DC35F7"/>
    <w:rsid w:val="00DC372F"/>
    <w:rsid w:val="00DC3788"/>
    <w:rsid w:val="00DC3946"/>
    <w:rsid w:val="00DC3AD9"/>
    <w:rsid w:val="00DC3BCD"/>
    <w:rsid w:val="00DC3FA8"/>
    <w:rsid w:val="00DC457D"/>
    <w:rsid w:val="00DC4628"/>
    <w:rsid w:val="00DC4676"/>
    <w:rsid w:val="00DC46F2"/>
    <w:rsid w:val="00DC48B0"/>
    <w:rsid w:val="00DC4B4A"/>
    <w:rsid w:val="00DC4D48"/>
    <w:rsid w:val="00DC4EE4"/>
    <w:rsid w:val="00DC5357"/>
    <w:rsid w:val="00DC5533"/>
    <w:rsid w:val="00DC58F9"/>
    <w:rsid w:val="00DC5F4D"/>
    <w:rsid w:val="00DC631B"/>
    <w:rsid w:val="00DC6609"/>
    <w:rsid w:val="00DC6779"/>
    <w:rsid w:val="00DC698D"/>
    <w:rsid w:val="00DC6A00"/>
    <w:rsid w:val="00DC6C0D"/>
    <w:rsid w:val="00DC72DA"/>
    <w:rsid w:val="00DC77DE"/>
    <w:rsid w:val="00DC77E0"/>
    <w:rsid w:val="00DC78EE"/>
    <w:rsid w:val="00DC7BC7"/>
    <w:rsid w:val="00DC7DD0"/>
    <w:rsid w:val="00DC7EB8"/>
    <w:rsid w:val="00DC7F4F"/>
    <w:rsid w:val="00DC7F91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7F"/>
    <w:rsid w:val="00DD15B4"/>
    <w:rsid w:val="00DD16AA"/>
    <w:rsid w:val="00DD1940"/>
    <w:rsid w:val="00DD196F"/>
    <w:rsid w:val="00DD1B0B"/>
    <w:rsid w:val="00DD1C74"/>
    <w:rsid w:val="00DD2A03"/>
    <w:rsid w:val="00DD2F92"/>
    <w:rsid w:val="00DD2FAA"/>
    <w:rsid w:val="00DD30F2"/>
    <w:rsid w:val="00DD360B"/>
    <w:rsid w:val="00DD369E"/>
    <w:rsid w:val="00DD396E"/>
    <w:rsid w:val="00DD3988"/>
    <w:rsid w:val="00DD3B81"/>
    <w:rsid w:val="00DD3CB9"/>
    <w:rsid w:val="00DD40D2"/>
    <w:rsid w:val="00DD4A41"/>
    <w:rsid w:val="00DD4D8B"/>
    <w:rsid w:val="00DD4EA9"/>
    <w:rsid w:val="00DD4EAA"/>
    <w:rsid w:val="00DD4FBC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0F3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4D"/>
    <w:rsid w:val="00DE1DED"/>
    <w:rsid w:val="00DE1E8E"/>
    <w:rsid w:val="00DE2022"/>
    <w:rsid w:val="00DE2416"/>
    <w:rsid w:val="00DE24BD"/>
    <w:rsid w:val="00DE2511"/>
    <w:rsid w:val="00DE2973"/>
    <w:rsid w:val="00DE2A75"/>
    <w:rsid w:val="00DE2A97"/>
    <w:rsid w:val="00DE2B02"/>
    <w:rsid w:val="00DE2C5A"/>
    <w:rsid w:val="00DE2D11"/>
    <w:rsid w:val="00DE2EB7"/>
    <w:rsid w:val="00DE2FD2"/>
    <w:rsid w:val="00DE32D5"/>
    <w:rsid w:val="00DE3561"/>
    <w:rsid w:val="00DE3588"/>
    <w:rsid w:val="00DE35E9"/>
    <w:rsid w:val="00DE3665"/>
    <w:rsid w:val="00DE3C2C"/>
    <w:rsid w:val="00DE3C38"/>
    <w:rsid w:val="00DE3D4A"/>
    <w:rsid w:val="00DE413F"/>
    <w:rsid w:val="00DE447A"/>
    <w:rsid w:val="00DE4526"/>
    <w:rsid w:val="00DE45B0"/>
    <w:rsid w:val="00DE4610"/>
    <w:rsid w:val="00DE49ED"/>
    <w:rsid w:val="00DE4CE1"/>
    <w:rsid w:val="00DE4CFF"/>
    <w:rsid w:val="00DE5001"/>
    <w:rsid w:val="00DE5160"/>
    <w:rsid w:val="00DE52C9"/>
    <w:rsid w:val="00DE5357"/>
    <w:rsid w:val="00DE5AA2"/>
    <w:rsid w:val="00DE5C10"/>
    <w:rsid w:val="00DE5D67"/>
    <w:rsid w:val="00DE5E14"/>
    <w:rsid w:val="00DE66B4"/>
    <w:rsid w:val="00DE670A"/>
    <w:rsid w:val="00DE6DB6"/>
    <w:rsid w:val="00DE6ED6"/>
    <w:rsid w:val="00DE6F9F"/>
    <w:rsid w:val="00DE748E"/>
    <w:rsid w:val="00DE7541"/>
    <w:rsid w:val="00DE75DC"/>
    <w:rsid w:val="00DE763B"/>
    <w:rsid w:val="00DE76F9"/>
    <w:rsid w:val="00DE773A"/>
    <w:rsid w:val="00DE7763"/>
    <w:rsid w:val="00DE7A12"/>
    <w:rsid w:val="00DE7A56"/>
    <w:rsid w:val="00DE7A93"/>
    <w:rsid w:val="00DE7AE5"/>
    <w:rsid w:val="00DE7CC4"/>
    <w:rsid w:val="00DE7E82"/>
    <w:rsid w:val="00DF0574"/>
    <w:rsid w:val="00DF06DC"/>
    <w:rsid w:val="00DF0759"/>
    <w:rsid w:val="00DF0814"/>
    <w:rsid w:val="00DF097A"/>
    <w:rsid w:val="00DF0AC8"/>
    <w:rsid w:val="00DF0B92"/>
    <w:rsid w:val="00DF0BF6"/>
    <w:rsid w:val="00DF0FAC"/>
    <w:rsid w:val="00DF132F"/>
    <w:rsid w:val="00DF15B6"/>
    <w:rsid w:val="00DF1648"/>
    <w:rsid w:val="00DF165C"/>
    <w:rsid w:val="00DF18B3"/>
    <w:rsid w:val="00DF1BFB"/>
    <w:rsid w:val="00DF2027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547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0A"/>
    <w:rsid w:val="00DF6049"/>
    <w:rsid w:val="00DF6098"/>
    <w:rsid w:val="00DF63B8"/>
    <w:rsid w:val="00DF644A"/>
    <w:rsid w:val="00DF6460"/>
    <w:rsid w:val="00DF6604"/>
    <w:rsid w:val="00DF6635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1E5"/>
    <w:rsid w:val="00DF73CE"/>
    <w:rsid w:val="00DF76A3"/>
    <w:rsid w:val="00DF7CD7"/>
    <w:rsid w:val="00DF7E7F"/>
    <w:rsid w:val="00E000C6"/>
    <w:rsid w:val="00E000E9"/>
    <w:rsid w:val="00E002CE"/>
    <w:rsid w:val="00E002D2"/>
    <w:rsid w:val="00E00357"/>
    <w:rsid w:val="00E0038F"/>
    <w:rsid w:val="00E003AA"/>
    <w:rsid w:val="00E005E1"/>
    <w:rsid w:val="00E0064B"/>
    <w:rsid w:val="00E0075B"/>
    <w:rsid w:val="00E00A25"/>
    <w:rsid w:val="00E00B09"/>
    <w:rsid w:val="00E00C75"/>
    <w:rsid w:val="00E00DCD"/>
    <w:rsid w:val="00E00E04"/>
    <w:rsid w:val="00E00E32"/>
    <w:rsid w:val="00E010F8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26B"/>
    <w:rsid w:val="00E023E8"/>
    <w:rsid w:val="00E02577"/>
    <w:rsid w:val="00E02822"/>
    <w:rsid w:val="00E02A45"/>
    <w:rsid w:val="00E02BFF"/>
    <w:rsid w:val="00E02CC6"/>
    <w:rsid w:val="00E02D9E"/>
    <w:rsid w:val="00E02E1B"/>
    <w:rsid w:val="00E02F56"/>
    <w:rsid w:val="00E03179"/>
    <w:rsid w:val="00E03324"/>
    <w:rsid w:val="00E03726"/>
    <w:rsid w:val="00E0375E"/>
    <w:rsid w:val="00E03844"/>
    <w:rsid w:val="00E038CD"/>
    <w:rsid w:val="00E03B61"/>
    <w:rsid w:val="00E03C47"/>
    <w:rsid w:val="00E03DD1"/>
    <w:rsid w:val="00E03F1B"/>
    <w:rsid w:val="00E0480A"/>
    <w:rsid w:val="00E049B1"/>
    <w:rsid w:val="00E04E88"/>
    <w:rsid w:val="00E0518B"/>
    <w:rsid w:val="00E05542"/>
    <w:rsid w:val="00E05549"/>
    <w:rsid w:val="00E055BC"/>
    <w:rsid w:val="00E059F5"/>
    <w:rsid w:val="00E05A6B"/>
    <w:rsid w:val="00E05AF2"/>
    <w:rsid w:val="00E05B3B"/>
    <w:rsid w:val="00E05B61"/>
    <w:rsid w:val="00E05ED7"/>
    <w:rsid w:val="00E06574"/>
    <w:rsid w:val="00E06815"/>
    <w:rsid w:val="00E068BC"/>
    <w:rsid w:val="00E06A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101"/>
    <w:rsid w:val="00E102F5"/>
    <w:rsid w:val="00E10415"/>
    <w:rsid w:val="00E104EB"/>
    <w:rsid w:val="00E10609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19D"/>
    <w:rsid w:val="00E111BC"/>
    <w:rsid w:val="00E11322"/>
    <w:rsid w:val="00E11370"/>
    <w:rsid w:val="00E119F9"/>
    <w:rsid w:val="00E11BA1"/>
    <w:rsid w:val="00E11C5A"/>
    <w:rsid w:val="00E11D89"/>
    <w:rsid w:val="00E11F24"/>
    <w:rsid w:val="00E121C3"/>
    <w:rsid w:val="00E12220"/>
    <w:rsid w:val="00E12287"/>
    <w:rsid w:val="00E125C4"/>
    <w:rsid w:val="00E12877"/>
    <w:rsid w:val="00E1292B"/>
    <w:rsid w:val="00E129CD"/>
    <w:rsid w:val="00E12A1D"/>
    <w:rsid w:val="00E12D22"/>
    <w:rsid w:val="00E12D23"/>
    <w:rsid w:val="00E12E3F"/>
    <w:rsid w:val="00E1300A"/>
    <w:rsid w:val="00E13228"/>
    <w:rsid w:val="00E134CC"/>
    <w:rsid w:val="00E1364B"/>
    <w:rsid w:val="00E13699"/>
    <w:rsid w:val="00E136C0"/>
    <w:rsid w:val="00E136D4"/>
    <w:rsid w:val="00E13C02"/>
    <w:rsid w:val="00E13EA1"/>
    <w:rsid w:val="00E14008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12D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A33"/>
    <w:rsid w:val="00E16DCD"/>
    <w:rsid w:val="00E16EE0"/>
    <w:rsid w:val="00E17203"/>
    <w:rsid w:val="00E1724F"/>
    <w:rsid w:val="00E17672"/>
    <w:rsid w:val="00E178B8"/>
    <w:rsid w:val="00E1790E"/>
    <w:rsid w:val="00E17C42"/>
    <w:rsid w:val="00E17E24"/>
    <w:rsid w:val="00E20014"/>
    <w:rsid w:val="00E20540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87A"/>
    <w:rsid w:val="00E2299A"/>
    <w:rsid w:val="00E22C04"/>
    <w:rsid w:val="00E22D12"/>
    <w:rsid w:val="00E22DF9"/>
    <w:rsid w:val="00E22F54"/>
    <w:rsid w:val="00E231FF"/>
    <w:rsid w:val="00E23224"/>
    <w:rsid w:val="00E23249"/>
    <w:rsid w:val="00E232F6"/>
    <w:rsid w:val="00E235B2"/>
    <w:rsid w:val="00E23A09"/>
    <w:rsid w:val="00E23F76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41D"/>
    <w:rsid w:val="00E2551F"/>
    <w:rsid w:val="00E258DF"/>
    <w:rsid w:val="00E258F4"/>
    <w:rsid w:val="00E25B30"/>
    <w:rsid w:val="00E25B86"/>
    <w:rsid w:val="00E25E55"/>
    <w:rsid w:val="00E25F8B"/>
    <w:rsid w:val="00E261B4"/>
    <w:rsid w:val="00E261EB"/>
    <w:rsid w:val="00E26226"/>
    <w:rsid w:val="00E2635F"/>
    <w:rsid w:val="00E263DF"/>
    <w:rsid w:val="00E2640F"/>
    <w:rsid w:val="00E2642F"/>
    <w:rsid w:val="00E26707"/>
    <w:rsid w:val="00E267C6"/>
    <w:rsid w:val="00E26825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8D2"/>
    <w:rsid w:val="00E27906"/>
    <w:rsid w:val="00E27971"/>
    <w:rsid w:val="00E27E42"/>
    <w:rsid w:val="00E27E52"/>
    <w:rsid w:val="00E27F1C"/>
    <w:rsid w:val="00E301AC"/>
    <w:rsid w:val="00E302AE"/>
    <w:rsid w:val="00E302B8"/>
    <w:rsid w:val="00E30389"/>
    <w:rsid w:val="00E3039D"/>
    <w:rsid w:val="00E30AC9"/>
    <w:rsid w:val="00E30C13"/>
    <w:rsid w:val="00E30C1C"/>
    <w:rsid w:val="00E30CDC"/>
    <w:rsid w:val="00E31073"/>
    <w:rsid w:val="00E31204"/>
    <w:rsid w:val="00E3175C"/>
    <w:rsid w:val="00E31767"/>
    <w:rsid w:val="00E31909"/>
    <w:rsid w:val="00E31AA3"/>
    <w:rsid w:val="00E31FC9"/>
    <w:rsid w:val="00E3221B"/>
    <w:rsid w:val="00E32553"/>
    <w:rsid w:val="00E3262C"/>
    <w:rsid w:val="00E32DFB"/>
    <w:rsid w:val="00E32E7F"/>
    <w:rsid w:val="00E32EC7"/>
    <w:rsid w:val="00E33051"/>
    <w:rsid w:val="00E334FC"/>
    <w:rsid w:val="00E339DA"/>
    <w:rsid w:val="00E33A29"/>
    <w:rsid w:val="00E348E3"/>
    <w:rsid w:val="00E3493F"/>
    <w:rsid w:val="00E350DF"/>
    <w:rsid w:val="00E35172"/>
    <w:rsid w:val="00E353C6"/>
    <w:rsid w:val="00E356A2"/>
    <w:rsid w:val="00E35921"/>
    <w:rsid w:val="00E35D96"/>
    <w:rsid w:val="00E35DBC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AE7"/>
    <w:rsid w:val="00E40CBD"/>
    <w:rsid w:val="00E41291"/>
    <w:rsid w:val="00E413A1"/>
    <w:rsid w:val="00E41769"/>
    <w:rsid w:val="00E41928"/>
    <w:rsid w:val="00E41A5B"/>
    <w:rsid w:val="00E41BDD"/>
    <w:rsid w:val="00E41DBB"/>
    <w:rsid w:val="00E41DF0"/>
    <w:rsid w:val="00E41E2D"/>
    <w:rsid w:val="00E41FC7"/>
    <w:rsid w:val="00E4211B"/>
    <w:rsid w:val="00E42442"/>
    <w:rsid w:val="00E42497"/>
    <w:rsid w:val="00E424BA"/>
    <w:rsid w:val="00E42580"/>
    <w:rsid w:val="00E42642"/>
    <w:rsid w:val="00E4279D"/>
    <w:rsid w:val="00E42A0E"/>
    <w:rsid w:val="00E42AD4"/>
    <w:rsid w:val="00E42E28"/>
    <w:rsid w:val="00E430B7"/>
    <w:rsid w:val="00E43119"/>
    <w:rsid w:val="00E432BE"/>
    <w:rsid w:val="00E43516"/>
    <w:rsid w:val="00E4354B"/>
    <w:rsid w:val="00E4382F"/>
    <w:rsid w:val="00E438F5"/>
    <w:rsid w:val="00E43962"/>
    <w:rsid w:val="00E43A3E"/>
    <w:rsid w:val="00E43BEB"/>
    <w:rsid w:val="00E43CFC"/>
    <w:rsid w:val="00E43D15"/>
    <w:rsid w:val="00E43EEE"/>
    <w:rsid w:val="00E43F5A"/>
    <w:rsid w:val="00E43FAE"/>
    <w:rsid w:val="00E440F3"/>
    <w:rsid w:val="00E44394"/>
    <w:rsid w:val="00E443DB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55"/>
    <w:rsid w:val="00E455F8"/>
    <w:rsid w:val="00E45768"/>
    <w:rsid w:val="00E4580C"/>
    <w:rsid w:val="00E45F31"/>
    <w:rsid w:val="00E4606A"/>
    <w:rsid w:val="00E46111"/>
    <w:rsid w:val="00E4622E"/>
    <w:rsid w:val="00E46295"/>
    <w:rsid w:val="00E4659B"/>
    <w:rsid w:val="00E4669A"/>
    <w:rsid w:val="00E46750"/>
    <w:rsid w:val="00E468D2"/>
    <w:rsid w:val="00E46951"/>
    <w:rsid w:val="00E46A24"/>
    <w:rsid w:val="00E46B0F"/>
    <w:rsid w:val="00E46CB9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0A73"/>
    <w:rsid w:val="00E50AA2"/>
    <w:rsid w:val="00E5143F"/>
    <w:rsid w:val="00E515C7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B03"/>
    <w:rsid w:val="00E53D81"/>
    <w:rsid w:val="00E53EEC"/>
    <w:rsid w:val="00E53EF4"/>
    <w:rsid w:val="00E53F00"/>
    <w:rsid w:val="00E53FC2"/>
    <w:rsid w:val="00E5404D"/>
    <w:rsid w:val="00E540C4"/>
    <w:rsid w:val="00E541A7"/>
    <w:rsid w:val="00E54362"/>
    <w:rsid w:val="00E545B7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6BE1"/>
    <w:rsid w:val="00E570E5"/>
    <w:rsid w:val="00E5717A"/>
    <w:rsid w:val="00E57236"/>
    <w:rsid w:val="00E573EA"/>
    <w:rsid w:val="00E575C8"/>
    <w:rsid w:val="00E57657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B02"/>
    <w:rsid w:val="00E60B13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1E1A"/>
    <w:rsid w:val="00E621A3"/>
    <w:rsid w:val="00E621FF"/>
    <w:rsid w:val="00E62414"/>
    <w:rsid w:val="00E6245C"/>
    <w:rsid w:val="00E62865"/>
    <w:rsid w:val="00E62C3D"/>
    <w:rsid w:val="00E62CBD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B5B"/>
    <w:rsid w:val="00E64E11"/>
    <w:rsid w:val="00E64F72"/>
    <w:rsid w:val="00E64FF9"/>
    <w:rsid w:val="00E65360"/>
    <w:rsid w:val="00E65662"/>
    <w:rsid w:val="00E657A0"/>
    <w:rsid w:val="00E659A9"/>
    <w:rsid w:val="00E65A36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2F"/>
    <w:rsid w:val="00E66AE8"/>
    <w:rsid w:val="00E66C73"/>
    <w:rsid w:val="00E66E16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59B"/>
    <w:rsid w:val="00E70AE7"/>
    <w:rsid w:val="00E70FFF"/>
    <w:rsid w:val="00E71113"/>
    <w:rsid w:val="00E71372"/>
    <w:rsid w:val="00E714D0"/>
    <w:rsid w:val="00E71521"/>
    <w:rsid w:val="00E7168B"/>
    <w:rsid w:val="00E71710"/>
    <w:rsid w:val="00E71822"/>
    <w:rsid w:val="00E71AE3"/>
    <w:rsid w:val="00E71D79"/>
    <w:rsid w:val="00E71DA9"/>
    <w:rsid w:val="00E71F9F"/>
    <w:rsid w:val="00E71FB9"/>
    <w:rsid w:val="00E72282"/>
    <w:rsid w:val="00E722CF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4F"/>
    <w:rsid w:val="00E75395"/>
    <w:rsid w:val="00E75400"/>
    <w:rsid w:val="00E75448"/>
    <w:rsid w:val="00E75499"/>
    <w:rsid w:val="00E755C7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77F33"/>
    <w:rsid w:val="00E80237"/>
    <w:rsid w:val="00E80249"/>
    <w:rsid w:val="00E804B3"/>
    <w:rsid w:val="00E805CB"/>
    <w:rsid w:val="00E8081B"/>
    <w:rsid w:val="00E8124B"/>
    <w:rsid w:val="00E8127C"/>
    <w:rsid w:val="00E816DA"/>
    <w:rsid w:val="00E818D7"/>
    <w:rsid w:val="00E819EF"/>
    <w:rsid w:val="00E819FC"/>
    <w:rsid w:val="00E81AD2"/>
    <w:rsid w:val="00E81B14"/>
    <w:rsid w:val="00E81CB8"/>
    <w:rsid w:val="00E82197"/>
    <w:rsid w:val="00E82249"/>
    <w:rsid w:val="00E82B5C"/>
    <w:rsid w:val="00E82B91"/>
    <w:rsid w:val="00E82E99"/>
    <w:rsid w:val="00E82F1A"/>
    <w:rsid w:val="00E82F99"/>
    <w:rsid w:val="00E83053"/>
    <w:rsid w:val="00E8344D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9BF"/>
    <w:rsid w:val="00E84B80"/>
    <w:rsid w:val="00E85102"/>
    <w:rsid w:val="00E851B1"/>
    <w:rsid w:val="00E851FB"/>
    <w:rsid w:val="00E8564D"/>
    <w:rsid w:val="00E8598D"/>
    <w:rsid w:val="00E85A9A"/>
    <w:rsid w:val="00E85C04"/>
    <w:rsid w:val="00E85DD0"/>
    <w:rsid w:val="00E85E90"/>
    <w:rsid w:val="00E85F95"/>
    <w:rsid w:val="00E85FE7"/>
    <w:rsid w:val="00E8601B"/>
    <w:rsid w:val="00E86153"/>
    <w:rsid w:val="00E86173"/>
    <w:rsid w:val="00E8661A"/>
    <w:rsid w:val="00E866B4"/>
    <w:rsid w:val="00E868F4"/>
    <w:rsid w:val="00E86B83"/>
    <w:rsid w:val="00E86D1B"/>
    <w:rsid w:val="00E86DBF"/>
    <w:rsid w:val="00E86F0F"/>
    <w:rsid w:val="00E86FEB"/>
    <w:rsid w:val="00E87016"/>
    <w:rsid w:val="00E875B9"/>
    <w:rsid w:val="00E87674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09E"/>
    <w:rsid w:val="00E913C9"/>
    <w:rsid w:val="00E9144C"/>
    <w:rsid w:val="00E916C0"/>
    <w:rsid w:val="00E91965"/>
    <w:rsid w:val="00E919CB"/>
    <w:rsid w:val="00E91D0D"/>
    <w:rsid w:val="00E91D3C"/>
    <w:rsid w:val="00E91DB4"/>
    <w:rsid w:val="00E91E51"/>
    <w:rsid w:val="00E91F47"/>
    <w:rsid w:val="00E9204E"/>
    <w:rsid w:val="00E922A1"/>
    <w:rsid w:val="00E923B3"/>
    <w:rsid w:val="00E92905"/>
    <w:rsid w:val="00E929CA"/>
    <w:rsid w:val="00E92F80"/>
    <w:rsid w:val="00E9308D"/>
    <w:rsid w:val="00E93478"/>
    <w:rsid w:val="00E93498"/>
    <w:rsid w:val="00E9355C"/>
    <w:rsid w:val="00E9389E"/>
    <w:rsid w:val="00E93974"/>
    <w:rsid w:val="00E939C8"/>
    <w:rsid w:val="00E93C52"/>
    <w:rsid w:val="00E93F6E"/>
    <w:rsid w:val="00E9400D"/>
    <w:rsid w:val="00E9421E"/>
    <w:rsid w:val="00E94408"/>
    <w:rsid w:val="00E94A38"/>
    <w:rsid w:val="00E94C36"/>
    <w:rsid w:val="00E9537E"/>
    <w:rsid w:val="00E9538A"/>
    <w:rsid w:val="00E956EE"/>
    <w:rsid w:val="00E957B4"/>
    <w:rsid w:val="00E95984"/>
    <w:rsid w:val="00E95BE1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6C8"/>
    <w:rsid w:val="00E977BC"/>
    <w:rsid w:val="00E97807"/>
    <w:rsid w:val="00E97ADD"/>
    <w:rsid w:val="00E97D08"/>
    <w:rsid w:val="00E97E29"/>
    <w:rsid w:val="00E97FF3"/>
    <w:rsid w:val="00EA00EB"/>
    <w:rsid w:val="00EA0313"/>
    <w:rsid w:val="00EA0734"/>
    <w:rsid w:val="00EA0772"/>
    <w:rsid w:val="00EA07E6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DE4"/>
    <w:rsid w:val="00EA2E5E"/>
    <w:rsid w:val="00EA2F64"/>
    <w:rsid w:val="00EA2F84"/>
    <w:rsid w:val="00EA3009"/>
    <w:rsid w:val="00EA31D4"/>
    <w:rsid w:val="00EA33CE"/>
    <w:rsid w:val="00EA3630"/>
    <w:rsid w:val="00EA3646"/>
    <w:rsid w:val="00EA3C00"/>
    <w:rsid w:val="00EA3EBA"/>
    <w:rsid w:val="00EA3FF9"/>
    <w:rsid w:val="00EA4005"/>
    <w:rsid w:val="00EA41A7"/>
    <w:rsid w:val="00EA44FE"/>
    <w:rsid w:val="00EA461F"/>
    <w:rsid w:val="00EA466B"/>
    <w:rsid w:val="00EA4740"/>
    <w:rsid w:val="00EA4ADD"/>
    <w:rsid w:val="00EA4CEA"/>
    <w:rsid w:val="00EA509E"/>
    <w:rsid w:val="00EA514D"/>
    <w:rsid w:val="00EA5894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73B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0DD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2CAF"/>
    <w:rsid w:val="00EB2FC0"/>
    <w:rsid w:val="00EB31C4"/>
    <w:rsid w:val="00EB322E"/>
    <w:rsid w:val="00EB32D1"/>
    <w:rsid w:val="00EB3493"/>
    <w:rsid w:val="00EB3686"/>
    <w:rsid w:val="00EB3746"/>
    <w:rsid w:val="00EB37BE"/>
    <w:rsid w:val="00EB3B35"/>
    <w:rsid w:val="00EB3BCE"/>
    <w:rsid w:val="00EB3BEF"/>
    <w:rsid w:val="00EB3C16"/>
    <w:rsid w:val="00EB3FCA"/>
    <w:rsid w:val="00EB404B"/>
    <w:rsid w:val="00EB41CA"/>
    <w:rsid w:val="00EB42B5"/>
    <w:rsid w:val="00EB42D1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8C"/>
    <w:rsid w:val="00EB5EBF"/>
    <w:rsid w:val="00EB5FB5"/>
    <w:rsid w:val="00EB617D"/>
    <w:rsid w:val="00EB668B"/>
    <w:rsid w:val="00EB6699"/>
    <w:rsid w:val="00EB69A5"/>
    <w:rsid w:val="00EB6AB5"/>
    <w:rsid w:val="00EB6AC2"/>
    <w:rsid w:val="00EB6B3B"/>
    <w:rsid w:val="00EB6BD1"/>
    <w:rsid w:val="00EB6CB0"/>
    <w:rsid w:val="00EB6CEA"/>
    <w:rsid w:val="00EB6E6B"/>
    <w:rsid w:val="00EB6EDB"/>
    <w:rsid w:val="00EB7016"/>
    <w:rsid w:val="00EB733D"/>
    <w:rsid w:val="00EB79AD"/>
    <w:rsid w:val="00EB7CBF"/>
    <w:rsid w:val="00EB7D89"/>
    <w:rsid w:val="00EB7DC7"/>
    <w:rsid w:val="00EC0189"/>
    <w:rsid w:val="00EC0319"/>
    <w:rsid w:val="00EC039D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295"/>
    <w:rsid w:val="00EC23E8"/>
    <w:rsid w:val="00EC2416"/>
    <w:rsid w:val="00EC2434"/>
    <w:rsid w:val="00EC24CD"/>
    <w:rsid w:val="00EC24FD"/>
    <w:rsid w:val="00EC2509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AF0"/>
    <w:rsid w:val="00EC3C6D"/>
    <w:rsid w:val="00EC3C73"/>
    <w:rsid w:val="00EC3C7A"/>
    <w:rsid w:val="00EC40B1"/>
    <w:rsid w:val="00EC41D0"/>
    <w:rsid w:val="00EC4433"/>
    <w:rsid w:val="00EC4607"/>
    <w:rsid w:val="00EC474D"/>
    <w:rsid w:val="00EC487A"/>
    <w:rsid w:val="00EC48C9"/>
    <w:rsid w:val="00EC49F9"/>
    <w:rsid w:val="00EC4F01"/>
    <w:rsid w:val="00EC5124"/>
    <w:rsid w:val="00EC524B"/>
    <w:rsid w:val="00EC5697"/>
    <w:rsid w:val="00EC5844"/>
    <w:rsid w:val="00EC5B2D"/>
    <w:rsid w:val="00EC5BF8"/>
    <w:rsid w:val="00EC5C3C"/>
    <w:rsid w:val="00EC5C8C"/>
    <w:rsid w:val="00EC5D20"/>
    <w:rsid w:val="00EC5DBF"/>
    <w:rsid w:val="00EC5F06"/>
    <w:rsid w:val="00EC62AC"/>
    <w:rsid w:val="00EC66E5"/>
    <w:rsid w:val="00EC676E"/>
    <w:rsid w:val="00EC69ED"/>
    <w:rsid w:val="00EC6F72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C7EA5"/>
    <w:rsid w:val="00EC7F4A"/>
    <w:rsid w:val="00ED0010"/>
    <w:rsid w:val="00ED0110"/>
    <w:rsid w:val="00ED01BD"/>
    <w:rsid w:val="00ED025B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8CC"/>
    <w:rsid w:val="00ED192B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7FB"/>
    <w:rsid w:val="00ED2942"/>
    <w:rsid w:val="00ED296F"/>
    <w:rsid w:val="00ED2BF1"/>
    <w:rsid w:val="00ED2D1D"/>
    <w:rsid w:val="00ED2EDD"/>
    <w:rsid w:val="00ED3339"/>
    <w:rsid w:val="00ED3423"/>
    <w:rsid w:val="00ED35FB"/>
    <w:rsid w:val="00ED3622"/>
    <w:rsid w:val="00ED37DC"/>
    <w:rsid w:val="00ED3CC6"/>
    <w:rsid w:val="00ED3F67"/>
    <w:rsid w:val="00ED3F74"/>
    <w:rsid w:val="00ED42B8"/>
    <w:rsid w:val="00ED43EC"/>
    <w:rsid w:val="00ED456A"/>
    <w:rsid w:val="00ED4608"/>
    <w:rsid w:val="00ED4678"/>
    <w:rsid w:val="00ED484B"/>
    <w:rsid w:val="00ED4ABC"/>
    <w:rsid w:val="00ED4C68"/>
    <w:rsid w:val="00ED508F"/>
    <w:rsid w:val="00ED5696"/>
    <w:rsid w:val="00ED58C4"/>
    <w:rsid w:val="00ED5CF0"/>
    <w:rsid w:val="00ED5E07"/>
    <w:rsid w:val="00ED6023"/>
    <w:rsid w:val="00ED62DA"/>
    <w:rsid w:val="00ED63C0"/>
    <w:rsid w:val="00ED67D9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371"/>
    <w:rsid w:val="00EE0429"/>
    <w:rsid w:val="00EE04CB"/>
    <w:rsid w:val="00EE0A0A"/>
    <w:rsid w:val="00EE0A96"/>
    <w:rsid w:val="00EE0AB2"/>
    <w:rsid w:val="00EE0ACA"/>
    <w:rsid w:val="00EE0BB7"/>
    <w:rsid w:val="00EE0DB4"/>
    <w:rsid w:val="00EE0E32"/>
    <w:rsid w:val="00EE0E93"/>
    <w:rsid w:val="00EE0EBB"/>
    <w:rsid w:val="00EE1002"/>
    <w:rsid w:val="00EE103C"/>
    <w:rsid w:val="00EE1071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82A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3DC"/>
    <w:rsid w:val="00EE349F"/>
    <w:rsid w:val="00EE3A8F"/>
    <w:rsid w:val="00EE3ACE"/>
    <w:rsid w:val="00EE3BB8"/>
    <w:rsid w:val="00EE3C4B"/>
    <w:rsid w:val="00EE3E53"/>
    <w:rsid w:val="00EE414C"/>
    <w:rsid w:val="00EE44B8"/>
    <w:rsid w:val="00EE45E6"/>
    <w:rsid w:val="00EE47A9"/>
    <w:rsid w:val="00EE4A42"/>
    <w:rsid w:val="00EE4AD9"/>
    <w:rsid w:val="00EE4B31"/>
    <w:rsid w:val="00EE4D83"/>
    <w:rsid w:val="00EE4E79"/>
    <w:rsid w:val="00EE4FC6"/>
    <w:rsid w:val="00EE5104"/>
    <w:rsid w:val="00EE5210"/>
    <w:rsid w:val="00EE52AA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1ED"/>
    <w:rsid w:val="00EE6339"/>
    <w:rsid w:val="00EE6407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437"/>
    <w:rsid w:val="00EE75B4"/>
    <w:rsid w:val="00EE765E"/>
    <w:rsid w:val="00EE7A53"/>
    <w:rsid w:val="00EE7C1C"/>
    <w:rsid w:val="00EE7EC3"/>
    <w:rsid w:val="00EE7EE6"/>
    <w:rsid w:val="00EE7F1C"/>
    <w:rsid w:val="00EF02DC"/>
    <w:rsid w:val="00EF03B6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33C"/>
    <w:rsid w:val="00EF1D9E"/>
    <w:rsid w:val="00EF1F16"/>
    <w:rsid w:val="00EF234D"/>
    <w:rsid w:val="00EF234F"/>
    <w:rsid w:val="00EF262D"/>
    <w:rsid w:val="00EF2651"/>
    <w:rsid w:val="00EF2826"/>
    <w:rsid w:val="00EF2836"/>
    <w:rsid w:val="00EF28C4"/>
    <w:rsid w:val="00EF2C58"/>
    <w:rsid w:val="00EF2FD0"/>
    <w:rsid w:val="00EF31EB"/>
    <w:rsid w:val="00EF3230"/>
    <w:rsid w:val="00EF32D5"/>
    <w:rsid w:val="00EF3752"/>
    <w:rsid w:val="00EF386D"/>
    <w:rsid w:val="00EF38EF"/>
    <w:rsid w:val="00EF3946"/>
    <w:rsid w:val="00EF3CBB"/>
    <w:rsid w:val="00EF3DFF"/>
    <w:rsid w:val="00EF3EF8"/>
    <w:rsid w:val="00EF418D"/>
    <w:rsid w:val="00EF4491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BDB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B0F"/>
    <w:rsid w:val="00EF6CD1"/>
    <w:rsid w:val="00EF6E51"/>
    <w:rsid w:val="00EF6F57"/>
    <w:rsid w:val="00EF6F85"/>
    <w:rsid w:val="00EF7117"/>
    <w:rsid w:val="00EF72A0"/>
    <w:rsid w:val="00EF7341"/>
    <w:rsid w:val="00EF7741"/>
    <w:rsid w:val="00EF7819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1FDC"/>
    <w:rsid w:val="00F02164"/>
    <w:rsid w:val="00F02487"/>
    <w:rsid w:val="00F025FA"/>
    <w:rsid w:val="00F02A78"/>
    <w:rsid w:val="00F02BC7"/>
    <w:rsid w:val="00F02C32"/>
    <w:rsid w:val="00F0312D"/>
    <w:rsid w:val="00F03509"/>
    <w:rsid w:val="00F03757"/>
    <w:rsid w:val="00F03828"/>
    <w:rsid w:val="00F039A0"/>
    <w:rsid w:val="00F03A7F"/>
    <w:rsid w:val="00F03DD1"/>
    <w:rsid w:val="00F03F71"/>
    <w:rsid w:val="00F04089"/>
    <w:rsid w:val="00F0417A"/>
    <w:rsid w:val="00F04438"/>
    <w:rsid w:val="00F04477"/>
    <w:rsid w:val="00F04889"/>
    <w:rsid w:val="00F04A9D"/>
    <w:rsid w:val="00F04DBC"/>
    <w:rsid w:val="00F04F6C"/>
    <w:rsid w:val="00F04F9E"/>
    <w:rsid w:val="00F04FF8"/>
    <w:rsid w:val="00F058C1"/>
    <w:rsid w:val="00F05ABF"/>
    <w:rsid w:val="00F05CC0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6B8"/>
    <w:rsid w:val="00F07754"/>
    <w:rsid w:val="00F07850"/>
    <w:rsid w:val="00F07876"/>
    <w:rsid w:val="00F07992"/>
    <w:rsid w:val="00F079A8"/>
    <w:rsid w:val="00F07B5D"/>
    <w:rsid w:val="00F07BAE"/>
    <w:rsid w:val="00F10119"/>
    <w:rsid w:val="00F10152"/>
    <w:rsid w:val="00F10256"/>
    <w:rsid w:val="00F10333"/>
    <w:rsid w:val="00F1049F"/>
    <w:rsid w:val="00F10542"/>
    <w:rsid w:val="00F10991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1A92"/>
    <w:rsid w:val="00F12150"/>
    <w:rsid w:val="00F12304"/>
    <w:rsid w:val="00F12A08"/>
    <w:rsid w:val="00F12A12"/>
    <w:rsid w:val="00F12AD4"/>
    <w:rsid w:val="00F12D93"/>
    <w:rsid w:val="00F13135"/>
    <w:rsid w:val="00F132F9"/>
    <w:rsid w:val="00F13378"/>
    <w:rsid w:val="00F1342D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77A"/>
    <w:rsid w:val="00F14B5F"/>
    <w:rsid w:val="00F14CCE"/>
    <w:rsid w:val="00F14D41"/>
    <w:rsid w:val="00F14F1F"/>
    <w:rsid w:val="00F14F67"/>
    <w:rsid w:val="00F14FDA"/>
    <w:rsid w:val="00F15029"/>
    <w:rsid w:val="00F154C7"/>
    <w:rsid w:val="00F155EA"/>
    <w:rsid w:val="00F159BF"/>
    <w:rsid w:val="00F15A1E"/>
    <w:rsid w:val="00F15FB9"/>
    <w:rsid w:val="00F1604C"/>
    <w:rsid w:val="00F16246"/>
    <w:rsid w:val="00F164B9"/>
    <w:rsid w:val="00F16645"/>
    <w:rsid w:val="00F16AC7"/>
    <w:rsid w:val="00F1700A"/>
    <w:rsid w:val="00F17451"/>
    <w:rsid w:val="00F1746F"/>
    <w:rsid w:val="00F1749B"/>
    <w:rsid w:val="00F175E9"/>
    <w:rsid w:val="00F17910"/>
    <w:rsid w:val="00F17C16"/>
    <w:rsid w:val="00F17F38"/>
    <w:rsid w:val="00F17F74"/>
    <w:rsid w:val="00F20090"/>
    <w:rsid w:val="00F20124"/>
    <w:rsid w:val="00F20491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B96"/>
    <w:rsid w:val="00F21CDB"/>
    <w:rsid w:val="00F21F7F"/>
    <w:rsid w:val="00F21FE9"/>
    <w:rsid w:val="00F220E9"/>
    <w:rsid w:val="00F220F6"/>
    <w:rsid w:val="00F221A0"/>
    <w:rsid w:val="00F224A9"/>
    <w:rsid w:val="00F22653"/>
    <w:rsid w:val="00F22698"/>
    <w:rsid w:val="00F228A4"/>
    <w:rsid w:val="00F22C4E"/>
    <w:rsid w:val="00F22DE7"/>
    <w:rsid w:val="00F230BF"/>
    <w:rsid w:val="00F232F7"/>
    <w:rsid w:val="00F23340"/>
    <w:rsid w:val="00F23AE5"/>
    <w:rsid w:val="00F23B3A"/>
    <w:rsid w:val="00F23BB8"/>
    <w:rsid w:val="00F23CBE"/>
    <w:rsid w:val="00F240FB"/>
    <w:rsid w:val="00F242DD"/>
    <w:rsid w:val="00F24371"/>
    <w:rsid w:val="00F24552"/>
    <w:rsid w:val="00F24626"/>
    <w:rsid w:val="00F2478D"/>
    <w:rsid w:val="00F2487B"/>
    <w:rsid w:val="00F24D12"/>
    <w:rsid w:val="00F24D88"/>
    <w:rsid w:val="00F24EC7"/>
    <w:rsid w:val="00F24EF1"/>
    <w:rsid w:val="00F25353"/>
    <w:rsid w:val="00F253BA"/>
    <w:rsid w:val="00F253C0"/>
    <w:rsid w:val="00F254D4"/>
    <w:rsid w:val="00F2567C"/>
    <w:rsid w:val="00F25AC7"/>
    <w:rsid w:val="00F25F8A"/>
    <w:rsid w:val="00F26076"/>
    <w:rsid w:val="00F262DE"/>
    <w:rsid w:val="00F2653A"/>
    <w:rsid w:val="00F265FB"/>
    <w:rsid w:val="00F26994"/>
    <w:rsid w:val="00F26A79"/>
    <w:rsid w:val="00F26BD2"/>
    <w:rsid w:val="00F26C99"/>
    <w:rsid w:val="00F26CDC"/>
    <w:rsid w:val="00F26D08"/>
    <w:rsid w:val="00F26EF2"/>
    <w:rsid w:val="00F27109"/>
    <w:rsid w:val="00F27217"/>
    <w:rsid w:val="00F2722B"/>
    <w:rsid w:val="00F2736A"/>
    <w:rsid w:val="00F273B3"/>
    <w:rsid w:val="00F275D2"/>
    <w:rsid w:val="00F2779C"/>
    <w:rsid w:val="00F278A0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6F6"/>
    <w:rsid w:val="00F31724"/>
    <w:rsid w:val="00F317B4"/>
    <w:rsid w:val="00F31871"/>
    <w:rsid w:val="00F31A56"/>
    <w:rsid w:val="00F31BD1"/>
    <w:rsid w:val="00F31F31"/>
    <w:rsid w:val="00F31F98"/>
    <w:rsid w:val="00F32061"/>
    <w:rsid w:val="00F320CC"/>
    <w:rsid w:val="00F32147"/>
    <w:rsid w:val="00F32149"/>
    <w:rsid w:val="00F32202"/>
    <w:rsid w:val="00F3242F"/>
    <w:rsid w:val="00F326E6"/>
    <w:rsid w:val="00F32737"/>
    <w:rsid w:val="00F327C5"/>
    <w:rsid w:val="00F3283A"/>
    <w:rsid w:val="00F32993"/>
    <w:rsid w:val="00F32D90"/>
    <w:rsid w:val="00F32E0A"/>
    <w:rsid w:val="00F32E5F"/>
    <w:rsid w:val="00F32EC6"/>
    <w:rsid w:val="00F3359F"/>
    <w:rsid w:val="00F337D1"/>
    <w:rsid w:val="00F33964"/>
    <w:rsid w:val="00F33C15"/>
    <w:rsid w:val="00F33E1F"/>
    <w:rsid w:val="00F33E20"/>
    <w:rsid w:val="00F3439C"/>
    <w:rsid w:val="00F34424"/>
    <w:rsid w:val="00F34442"/>
    <w:rsid w:val="00F34465"/>
    <w:rsid w:val="00F344FA"/>
    <w:rsid w:val="00F34525"/>
    <w:rsid w:val="00F34A44"/>
    <w:rsid w:val="00F34D23"/>
    <w:rsid w:val="00F34D35"/>
    <w:rsid w:val="00F34E8A"/>
    <w:rsid w:val="00F351A2"/>
    <w:rsid w:val="00F35320"/>
    <w:rsid w:val="00F35397"/>
    <w:rsid w:val="00F3554B"/>
    <w:rsid w:val="00F356D2"/>
    <w:rsid w:val="00F35A1C"/>
    <w:rsid w:val="00F35BF4"/>
    <w:rsid w:val="00F35C7D"/>
    <w:rsid w:val="00F35F23"/>
    <w:rsid w:val="00F35F5A"/>
    <w:rsid w:val="00F36086"/>
    <w:rsid w:val="00F363C5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1A73"/>
    <w:rsid w:val="00F420B0"/>
    <w:rsid w:val="00F42254"/>
    <w:rsid w:val="00F42293"/>
    <w:rsid w:val="00F422A7"/>
    <w:rsid w:val="00F4243B"/>
    <w:rsid w:val="00F42507"/>
    <w:rsid w:val="00F42598"/>
    <w:rsid w:val="00F425FA"/>
    <w:rsid w:val="00F42744"/>
    <w:rsid w:val="00F42A94"/>
    <w:rsid w:val="00F42ACE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5AE"/>
    <w:rsid w:val="00F4370C"/>
    <w:rsid w:val="00F437D6"/>
    <w:rsid w:val="00F438B5"/>
    <w:rsid w:val="00F43990"/>
    <w:rsid w:val="00F43AC8"/>
    <w:rsid w:val="00F43B43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CDA"/>
    <w:rsid w:val="00F44F2F"/>
    <w:rsid w:val="00F4504E"/>
    <w:rsid w:val="00F454FC"/>
    <w:rsid w:val="00F45576"/>
    <w:rsid w:val="00F45696"/>
    <w:rsid w:val="00F45C60"/>
    <w:rsid w:val="00F45CC8"/>
    <w:rsid w:val="00F45D93"/>
    <w:rsid w:val="00F45F21"/>
    <w:rsid w:val="00F46357"/>
    <w:rsid w:val="00F465BC"/>
    <w:rsid w:val="00F46654"/>
    <w:rsid w:val="00F4676A"/>
    <w:rsid w:val="00F46CEB"/>
    <w:rsid w:val="00F46FF4"/>
    <w:rsid w:val="00F47388"/>
    <w:rsid w:val="00F474D0"/>
    <w:rsid w:val="00F475A5"/>
    <w:rsid w:val="00F475D9"/>
    <w:rsid w:val="00F47647"/>
    <w:rsid w:val="00F47922"/>
    <w:rsid w:val="00F47B05"/>
    <w:rsid w:val="00F47C64"/>
    <w:rsid w:val="00F47C7D"/>
    <w:rsid w:val="00F47CD1"/>
    <w:rsid w:val="00F47DE4"/>
    <w:rsid w:val="00F47EA1"/>
    <w:rsid w:val="00F47F8C"/>
    <w:rsid w:val="00F50038"/>
    <w:rsid w:val="00F502D3"/>
    <w:rsid w:val="00F50D6E"/>
    <w:rsid w:val="00F51000"/>
    <w:rsid w:val="00F510E4"/>
    <w:rsid w:val="00F51273"/>
    <w:rsid w:val="00F5136B"/>
    <w:rsid w:val="00F513D4"/>
    <w:rsid w:val="00F5143D"/>
    <w:rsid w:val="00F51523"/>
    <w:rsid w:val="00F5156D"/>
    <w:rsid w:val="00F51767"/>
    <w:rsid w:val="00F517B2"/>
    <w:rsid w:val="00F51AB4"/>
    <w:rsid w:val="00F51BC5"/>
    <w:rsid w:val="00F51C12"/>
    <w:rsid w:val="00F51D41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4E1"/>
    <w:rsid w:val="00F53544"/>
    <w:rsid w:val="00F53759"/>
    <w:rsid w:val="00F53AB0"/>
    <w:rsid w:val="00F53EFB"/>
    <w:rsid w:val="00F53FA1"/>
    <w:rsid w:val="00F540CA"/>
    <w:rsid w:val="00F54280"/>
    <w:rsid w:val="00F54281"/>
    <w:rsid w:val="00F54297"/>
    <w:rsid w:val="00F542DE"/>
    <w:rsid w:val="00F54634"/>
    <w:rsid w:val="00F54838"/>
    <w:rsid w:val="00F54C6D"/>
    <w:rsid w:val="00F54CEA"/>
    <w:rsid w:val="00F54D04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0E"/>
    <w:rsid w:val="00F56C7B"/>
    <w:rsid w:val="00F56D54"/>
    <w:rsid w:val="00F56E53"/>
    <w:rsid w:val="00F574AB"/>
    <w:rsid w:val="00F57703"/>
    <w:rsid w:val="00F5781E"/>
    <w:rsid w:val="00F5782A"/>
    <w:rsid w:val="00F579A2"/>
    <w:rsid w:val="00F579EA"/>
    <w:rsid w:val="00F57C41"/>
    <w:rsid w:val="00F60280"/>
    <w:rsid w:val="00F602D8"/>
    <w:rsid w:val="00F60356"/>
    <w:rsid w:val="00F603C3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986"/>
    <w:rsid w:val="00F62A0F"/>
    <w:rsid w:val="00F62A1A"/>
    <w:rsid w:val="00F62A74"/>
    <w:rsid w:val="00F62BBA"/>
    <w:rsid w:val="00F62C8F"/>
    <w:rsid w:val="00F62D27"/>
    <w:rsid w:val="00F63053"/>
    <w:rsid w:val="00F63179"/>
    <w:rsid w:val="00F63284"/>
    <w:rsid w:val="00F636F5"/>
    <w:rsid w:val="00F6377E"/>
    <w:rsid w:val="00F63A7A"/>
    <w:rsid w:val="00F63CAD"/>
    <w:rsid w:val="00F63DF3"/>
    <w:rsid w:val="00F63F43"/>
    <w:rsid w:val="00F63FDB"/>
    <w:rsid w:val="00F64054"/>
    <w:rsid w:val="00F6437E"/>
    <w:rsid w:val="00F65102"/>
    <w:rsid w:val="00F65516"/>
    <w:rsid w:val="00F65520"/>
    <w:rsid w:val="00F6557F"/>
    <w:rsid w:val="00F65793"/>
    <w:rsid w:val="00F6589B"/>
    <w:rsid w:val="00F65A01"/>
    <w:rsid w:val="00F65B76"/>
    <w:rsid w:val="00F65BAF"/>
    <w:rsid w:val="00F66831"/>
    <w:rsid w:val="00F668FD"/>
    <w:rsid w:val="00F66A0F"/>
    <w:rsid w:val="00F66AFA"/>
    <w:rsid w:val="00F66D01"/>
    <w:rsid w:val="00F66E78"/>
    <w:rsid w:val="00F671A9"/>
    <w:rsid w:val="00F671C1"/>
    <w:rsid w:val="00F672B9"/>
    <w:rsid w:val="00F672E0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4E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0AE"/>
    <w:rsid w:val="00F723B4"/>
    <w:rsid w:val="00F72A3F"/>
    <w:rsid w:val="00F72B56"/>
    <w:rsid w:val="00F72E65"/>
    <w:rsid w:val="00F72FE8"/>
    <w:rsid w:val="00F73241"/>
    <w:rsid w:val="00F733EF"/>
    <w:rsid w:val="00F738BA"/>
    <w:rsid w:val="00F73D66"/>
    <w:rsid w:val="00F73EBE"/>
    <w:rsid w:val="00F73FF0"/>
    <w:rsid w:val="00F7442A"/>
    <w:rsid w:val="00F7446E"/>
    <w:rsid w:val="00F74572"/>
    <w:rsid w:val="00F745B6"/>
    <w:rsid w:val="00F74664"/>
    <w:rsid w:val="00F74942"/>
    <w:rsid w:val="00F74C0E"/>
    <w:rsid w:val="00F74F02"/>
    <w:rsid w:val="00F75182"/>
    <w:rsid w:val="00F75307"/>
    <w:rsid w:val="00F75475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63EC"/>
    <w:rsid w:val="00F7651B"/>
    <w:rsid w:val="00F766B7"/>
    <w:rsid w:val="00F76AA4"/>
    <w:rsid w:val="00F774FA"/>
    <w:rsid w:val="00F7790D"/>
    <w:rsid w:val="00F77A0C"/>
    <w:rsid w:val="00F77EBF"/>
    <w:rsid w:val="00F77FAA"/>
    <w:rsid w:val="00F80292"/>
    <w:rsid w:val="00F80385"/>
    <w:rsid w:val="00F80468"/>
    <w:rsid w:val="00F805EB"/>
    <w:rsid w:val="00F80CBA"/>
    <w:rsid w:val="00F80D08"/>
    <w:rsid w:val="00F81275"/>
    <w:rsid w:val="00F81654"/>
    <w:rsid w:val="00F8198F"/>
    <w:rsid w:val="00F81CFD"/>
    <w:rsid w:val="00F81DE3"/>
    <w:rsid w:val="00F81DF7"/>
    <w:rsid w:val="00F81E1E"/>
    <w:rsid w:val="00F81F7A"/>
    <w:rsid w:val="00F82249"/>
    <w:rsid w:val="00F822B0"/>
    <w:rsid w:val="00F823A5"/>
    <w:rsid w:val="00F8261A"/>
    <w:rsid w:val="00F8279B"/>
    <w:rsid w:val="00F8279C"/>
    <w:rsid w:val="00F82801"/>
    <w:rsid w:val="00F8282A"/>
    <w:rsid w:val="00F82B0D"/>
    <w:rsid w:val="00F831AA"/>
    <w:rsid w:val="00F83322"/>
    <w:rsid w:val="00F833B1"/>
    <w:rsid w:val="00F834DF"/>
    <w:rsid w:val="00F83556"/>
    <w:rsid w:val="00F83798"/>
    <w:rsid w:val="00F837BD"/>
    <w:rsid w:val="00F8384F"/>
    <w:rsid w:val="00F839CD"/>
    <w:rsid w:val="00F83B0E"/>
    <w:rsid w:val="00F83B36"/>
    <w:rsid w:val="00F83BE6"/>
    <w:rsid w:val="00F83D22"/>
    <w:rsid w:val="00F841E4"/>
    <w:rsid w:val="00F842FC"/>
    <w:rsid w:val="00F84436"/>
    <w:rsid w:val="00F844BE"/>
    <w:rsid w:val="00F845BF"/>
    <w:rsid w:val="00F848CF"/>
    <w:rsid w:val="00F848F0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DC3"/>
    <w:rsid w:val="00F8617A"/>
    <w:rsid w:val="00F86222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5FB"/>
    <w:rsid w:val="00F8774F"/>
    <w:rsid w:val="00F87A7F"/>
    <w:rsid w:val="00F87E31"/>
    <w:rsid w:val="00F87E54"/>
    <w:rsid w:val="00F90333"/>
    <w:rsid w:val="00F9033C"/>
    <w:rsid w:val="00F90359"/>
    <w:rsid w:val="00F903CC"/>
    <w:rsid w:val="00F90429"/>
    <w:rsid w:val="00F90577"/>
    <w:rsid w:val="00F9071D"/>
    <w:rsid w:val="00F9078C"/>
    <w:rsid w:val="00F908C2"/>
    <w:rsid w:val="00F90968"/>
    <w:rsid w:val="00F90C10"/>
    <w:rsid w:val="00F90EC5"/>
    <w:rsid w:val="00F91033"/>
    <w:rsid w:val="00F911CE"/>
    <w:rsid w:val="00F9136E"/>
    <w:rsid w:val="00F915E3"/>
    <w:rsid w:val="00F91789"/>
    <w:rsid w:val="00F91791"/>
    <w:rsid w:val="00F91927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AD9"/>
    <w:rsid w:val="00F9309F"/>
    <w:rsid w:val="00F930A9"/>
    <w:rsid w:val="00F93345"/>
    <w:rsid w:val="00F933F2"/>
    <w:rsid w:val="00F9356E"/>
    <w:rsid w:val="00F93576"/>
    <w:rsid w:val="00F93892"/>
    <w:rsid w:val="00F938ED"/>
    <w:rsid w:val="00F93CCA"/>
    <w:rsid w:val="00F93DDD"/>
    <w:rsid w:val="00F941D6"/>
    <w:rsid w:val="00F9425F"/>
    <w:rsid w:val="00F94280"/>
    <w:rsid w:val="00F94321"/>
    <w:rsid w:val="00F94365"/>
    <w:rsid w:val="00F944A6"/>
    <w:rsid w:val="00F944EF"/>
    <w:rsid w:val="00F9457D"/>
    <w:rsid w:val="00F945A1"/>
    <w:rsid w:val="00F946FD"/>
    <w:rsid w:val="00F9497D"/>
    <w:rsid w:val="00F94E11"/>
    <w:rsid w:val="00F94EB3"/>
    <w:rsid w:val="00F94FB6"/>
    <w:rsid w:val="00F94FE2"/>
    <w:rsid w:val="00F9581D"/>
    <w:rsid w:val="00F95966"/>
    <w:rsid w:val="00F95A89"/>
    <w:rsid w:val="00F95AE6"/>
    <w:rsid w:val="00F95B4D"/>
    <w:rsid w:val="00F95FE8"/>
    <w:rsid w:val="00F96030"/>
    <w:rsid w:val="00F9621B"/>
    <w:rsid w:val="00F9630A"/>
    <w:rsid w:val="00F9633C"/>
    <w:rsid w:val="00F9641E"/>
    <w:rsid w:val="00F966EF"/>
    <w:rsid w:val="00F967B1"/>
    <w:rsid w:val="00F96AAF"/>
    <w:rsid w:val="00F96B8A"/>
    <w:rsid w:val="00F96BAA"/>
    <w:rsid w:val="00F96E40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1DDF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1B"/>
    <w:rsid w:val="00FA39E2"/>
    <w:rsid w:val="00FA3B28"/>
    <w:rsid w:val="00FA3C65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215"/>
    <w:rsid w:val="00FA5320"/>
    <w:rsid w:val="00FA53FF"/>
    <w:rsid w:val="00FA55B3"/>
    <w:rsid w:val="00FA593B"/>
    <w:rsid w:val="00FA599A"/>
    <w:rsid w:val="00FA5A5C"/>
    <w:rsid w:val="00FA608F"/>
    <w:rsid w:val="00FA62C9"/>
    <w:rsid w:val="00FA64A4"/>
    <w:rsid w:val="00FA66BE"/>
    <w:rsid w:val="00FA67B5"/>
    <w:rsid w:val="00FA698C"/>
    <w:rsid w:val="00FA6CE3"/>
    <w:rsid w:val="00FA6D28"/>
    <w:rsid w:val="00FA6DF0"/>
    <w:rsid w:val="00FA6E32"/>
    <w:rsid w:val="00FA6E37"/>
    <w:rsid w:val="00FA6FFD"/>
    <w:rsid w:val="00FA7007"/>
    <w:rsid w:val="00FA7082"/>
    <w:rsid w:val="00FA7163"/>
    <w:rsid w:val="00FA72EC"/>
    <w:rsid w:val="00FA733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1DC"/>
    <w:rsid w:val="00FB03A1"/>
    <w:rsid w:val="00FB05F5"/>
    <w:rsid w:val="00FB0666"/>
    <w:rsid w:val="00FB07F1"/>
    <w:rsid w:val="00FB0BBA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80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3A8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4A8"/>
    <w:rsid w:val="00FB455B"/>
    <w:rsid w:val="00FB4637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5E6C"/>
    <w:rsid w:val="00FB5EBE"/>
    <w:rsid w:val="00FB6729"/>
    <w:rsid w:val="00FB6870"/>
    <w:rsid w:val="00FB6CAF"/>
    <w:rsid w:val="00FB703C"/>
    <w:rsid w:val="00FB7067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733"/>
    <w:rsid w:val="00FC08A0"/>
    <w:rsid w:val="00FC08DE"/>
    <w:rsid w:val="00FC0A08"/>
    <w:rsid w:val="00FC1097"/>
    <w:rsid w:val="00FC1187"/>
    <w:rsid w:val="00FC118C"/>
    <w:rsid w:val="00FC15FC"/>
    <w:rsid w:val="00FC180A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543"/>
    <w:rsid w:val="00FC3601"/>
    <w:rsid w:val="00FC385E"/>
    <w:rsid w:val="00FC3BCD"/>
    <w:rsid w:val="00FC3C96"/>
    <w:rsid w:val="00FC3E2B"/>
    <w:rsid w:val="00FC3F13"/>
    <w:rsid w:val="00FC3F46"/>
    <w:rsid w:val="00FC439D"/>
    <w:rsid w:val="00FC44B6"/>
    <w:rsid w:val="00FC4781"/>
    <w:rsid w:val="00FC47C7"/>
    <w:rsid w:val="00FC4E31"/>
    <w:rsid w:val="00FC4FF0"/>
    <w:rsid w:val="00FC5455"/>
    <w:rsid w:val="00FC56F9"/>
    <w:rsid w:val="00FC59B1"/>
    <w:rsid w:val="00FC5AD3"/>
    <w:rsid w:val="00FC5F24"/>
    <w:rsid w:val="00FC60E3"/>
    <w:rsid w:val="00FC6257"/>
    <w:rsid w:val="00FC62CE"/>
    <w:rsid w:val="00FC64FD"/>
    <w:rsid w:val="00FC655E"/>
    <w:rsid w:val="00FC66D2"/>
    <w:rsid w:val="00FC6767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374"/>
    <w:rsid w:val="00FD0478"/>
    <w:rsid w:val="00FD0A8F"/>
    <w:rsid w:val="00FD0D7E"/>
    <w:rsid w:val="00FD0D81"/>
    <w:rsid w:val="00FD0DE9"/>
    <w:rsid w:val="00FD0F72"/>
    <w:rsid w:val="00FD100D"/>
    <w:rsid w:val="00FD103E"/>
    <w:rsid w:val="00FD1111"/>
    <w:rsid w:val="00FD17C6"/>
    <w:rsid w:val="00FD1ABC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143"/>
    <w:rsid w:val="00FD46BB"/>
    <w:rsid w:val="00FD47A9"/>
    <w:rsid w:val="00FD483B"/>
    <w:rsid w:val="00FD4A34"/>
    <w:rsid w:val="00FD4A4D"/>
    <w:rsid w:val="00FD4B23"/>
    <w:rsid w:val="00FD4C1A"/>
    <w:rsid w:val="00FD4E24"/>
    <w:rsid w:val="00FD4FA5"/>
    <w:rsid w:val="00FD503F"/>
    <w:rsid w:val="00FD50DD"/>
    <w:rsid w:val="00FD50EC"/>
    <w:rsid w:val="00FD558B"/>
    <w:rsid w:val="00FD5657"/>
    <w:rsid w:val="00FD586D"/>
    <w:rsid w:val="00FD5888"/>
    <w:rsid w:val="00FD5C14"/>
    <w:rsid w:val="00FD5D32"/>
    <w:rsid w:val="00FD5D3A"/>
    <w:rsid w:val="00FD5EC5"/>
    <w:rsid w:val="00FD5FAF"/>
    <w:rsid w:val="00FD60DD"/>
    <w:rsid w:val="00FD61E3"/>
    <w:rsid w:val="00FD66DD"/>
    <w:rsid w:val="00FD6A78"/>
    <w:rsid w:val="00FD6C3F"/>
    <w:rsid w:val="00FD6C45"/>
    <w:rsid w:val="00FD6E13"/>
    <w:rsid w:val="00FD6F06"/>
    <w:rsid w:val="00FD70AA"/>
    <w:rsid w:val="00FD71A3"/>
    <w:rsid w:val="00FD71F9"/>
    <w:rsid w:val="00FD75AA"/>
    <w:rsid w:val="00FD762E"/>
    <w:rsid w:val="00FD76AC"/>
    <w:rsid w:val="00FD7942"/>
    <w:rsid w:val="00FD7A8D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080"/>
    <w:rsid w:val="00FE4120"/>
    <w:rsid w:val="00FE42B3"/>
    <w:rsid w:val="00FE4353"/>
    <w:rsid w:val="00FE466A"/>
    <w:rsid w:val="00FE489D"/>
    <w:rsid w:val="00FE4CD4"/>
    <w:rsid w:val="00FE4CD9"/>
    <w:rsid w:val="00FE4EF1"/>
    <w:rsid w:val="00FE5129"/>
    <w:rsid w:val="00FE512C"/>
    <w:rsid w:val="00FE526F"/>
    <w:rsid w:val="00FE534B"/>
    <w:rsid w:val="00FE5404"/>
    <w:rsid w:val="00FE552B"/>
    <w:rsid w:val="00FE56E1"/>
    <w:rsid w:val="00FE57D8"/>
    <w:rsid w:val="00FE57E8"/>
    <w:rsid w:val="00FE5B89"/>
    <w:rsid w:val="00FE5C91"/>
    <w:rsid w:val="00FE5D2A"/>
    <w:rsid w:val="00FE5DAB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10"/>
    <w:rsid w:val="00FF052E"/>
    <w:rsid w:val="00FF05D3"/>
    <w:rsid w:val="00FF0814"/>
    <w:rsid w:val="00FF0A2E"/>
    <w:rsid w:val="00FF0CC5"/>
    <w:rsid w:val="00FF1A34"/>
    <w:rsid w:val="00FF1AB6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3143"/>
    <w:rsid w:val="00FF35A6"/>
    <w:rsid w:val="00FF366F"/>
    <w:rsid w:val="00FF3904"/>
    <w:rsid w:val="00FF3A2F"/>
    <w:rsid w:val="00FF3B1C"/>
    <w:rsid w:val="00FF3B80"/>
    <w:rsid w:val="00FF3DCC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78B"/>
    <w:rsid w:val="00FF59FD"/>
    <w:rsid w:val="00FF5A51"/>
    <w:rsid w:val="00FF5D4A"/>
    <w:rsid w:val="00FF5F1A"/>
    <w:rsid w:val="00FF6195"/>
    <w:rsid w:val="00FF6396"/>
    <w:rsid w:val="00FF6B4C"/>
    <w:rsid w:val="00FF6FD2"/>
    <w:rsid w:val="00FF70DA"/>
    <w:rsid w:val="00FF71F7"/>
    <w:rsid w:val="00FF75B1"/>
    <w:rsid w:val="00FF7605"/>
    <w:rsid w:val="00FF77C4"/>
    <w:rsid w:val="00FF7895"/>
    <w:rsid w:val="00FF78F5"/>
    <w:rsid w:val="00FF7A5B"/>
    <w:rsid w:val="00FF7F97"/>
    <w:rsid w:val="1051A752"/>
    <w:rsid w:val="452ABE9A"/>
    <w:rsid w:val="57FB9C20"/>
    <w:rsid w:val="683CE281"/>
    <w:rsid w:val="6B42E2FD"/>
    <w:rsid w:val="7E03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AEF4189A-AD43-4D8D-B76C-46318A6C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2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normaltextrun">
    <w:name w:val="normaltextrun"/>
    <w:basedOn w:val="DefaultParagraphFont"/>
    <w:rsid w:val="00FF59FD"/>
  </w:style>
  <w:style w:type="character" w:customStyle="1" w:styleId="eop">
    <w:name w:val="eop"/>
    <w:basedOn w:val="DefaultParagraphFont"/>
    <w:rsid w:val="00FF59FD"/>
  </w:style>
  <w:style w:type="paragraph" w:customStyle="1" w:styleId="paragraph">
    <w:name w:val="paragraph"/>
    <w:basedOn w:val="Normal"/>
    <w:rsid w:val="00F827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9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24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5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4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6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3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6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6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6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7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8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2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0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7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9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4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89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2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8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5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0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85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86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2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35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38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9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0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0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9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14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0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31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4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8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6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13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7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9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6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7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5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3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29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3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9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88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6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89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02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15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14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26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83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55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0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5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3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5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4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99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5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1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97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05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8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1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8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4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3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59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8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85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9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1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0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2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38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16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7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0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66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10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42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4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99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9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57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5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3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4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9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03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7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21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1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03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4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94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33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07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13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5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8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5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42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83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7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1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19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9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8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05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3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90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3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96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5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8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6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87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EDE80B-1294-45BA-9713-BC4A58577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7D94AE-AB69-401D-8F04-FB96F80102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2821</TotalTime>
  <Pages>40</Pages>
  <Words>8150</Words>
  <Characters>46461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54502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Natthacha, Akarapredee</dc:creator>
  <cp:keywords/>
  <dc:description/>
  <cp:lastModifiedBy>Natthacha, Apinyarat</cp:lastModifiedBy>
  <cp:revision>758</cp:revision>
  <cp:lastPrinted>2025-02-12T00:07:00Z</cp:lastPrinted>
  <dcterms:created xsi:type="dcterms:W3CDTF">2025-02-04T15:01:00Z</dcterms:created>
  <dcterms:modified xsi:type="dcterms:W3CDTF">2025-02-20T05:58:00Z</dcterms:modified>
</cp:coreProperties>
</file>