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B5BE9" w14:textId="34F8DD2D" w:rsidR="00460343" w:rsidRPr="00B07790" w:rsidRDefault="00460343" w:rsidP="00FD466E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B0779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B07790">
        <w:rPr>
          <w:rFonts w:ascii="Angsana New" w:hAnsi="Angsana New" w:hint="cs"/>
          <w:b w:val="0"/>
          <w:bCs/>
          <w:sz w:val="30"/>
          <w:szCs w:val="30"/>
        </w:rPr>
        <w:tab/>
      </w:r>
      <w:r w:rsidRPr="00B07790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B07790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5B623575" w14:textId="47CC840E" w:rsidR="00CD728B" w:rsidRPr="00B07790" w:rsidRDefault="00CD728B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4B1B50F" w14:textId="277CFB04" w:rsidR="00CD728B" w:rsidRPr="00B07790" w:rsidRDefault="00CD728B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27286026" w14:textId="391E5504" w:rsidR="007C30F1" w:rsidRPr="00B07790" w:rsidRDefault="00E53C8A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4345C940" w14:textId="78409747" w:rsidR="00460343" w:rsidRPr="00B07790" w:rsidRDefault="00460343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0F8746E" w14:textId="6D47A637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A49CCD4" w14:textId="70C08FA0" w:rsidR="00743E9F" w:rsidRPr="00B07790" w:rsidRDefault="00743E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D6F224D" w14:textId="471C5064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สินค้าคงเหลือ</w:t>
      </w:r>
    </w:p>
    <w:p w14:paraId="6022C7A1" w14:textId="568DC804" w:rsidR="00F35659" w:rsidRPr="00B07790" w:rsidRDefault="00F3565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เงิน</w:t>
      </w: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ลงทุนในบริษัทย่อย</w:t>
      </w:r>
      <w:r w:rsidRPr="00B07790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3D6FA535" w14:textId="051547E3" w:rsidR="00207C50" w:rsidRPr="00B07790" w:rsidRDefault="00207C5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เงินลงทุนในการร่วมค้า</w:t>
      </w:r>
      <w:r w:rsidR="00C66659" w:rsidRPr="00B07790">
        <w:rPr>
          <w:rFonts w:asciiTheme="majorBidi" w:hAnsiTheme="majorBidi" w:hint="cs"/>
          <w:sz w:val="30"/>
          <w:szCs w:val="30"/>
          <w:cs/>
          <w:lang w:bidi="th-TH"/>
        </w:rPr>
        <w:t>และบริษัทร่วม</w:t>
      </w:r>
    </w:p>
    <w:p w14:paraId="500EF8EF" w14:textId="6A4833BA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/>
          <w:sz w:val="30"/>
          <w:szCs w:val="30"/>
          <w:cs/>
          <w:lang w:bidi="th-TH"/>
        </w:rPr>
        <w:t>สินทรัพย์ทางการเงิน</w:t>
      </w:r>
      <w:r w:rsidR="00F35659" w:rsidRPr="00B07790">
        <w:rPr>
          <w:rFonts w:asciiTheme="majorBidi" w:hAnsiTheme="majorBidi" w:hint="cs"/>
          <w:sz w:val="30"/>
          <w:szCs w:val="30"/>
          <w:cs/>
          <w:lang w:bidi="th-TH"/>
        </w:rPr>
        <w:t>ที่อยู่ในความต้องการของตลาด</w:t>
      </w:r>
    </w:p>
    <w:p w14:paraId="2730B967" w14:textId="0AB138DE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E517D92" w14:textId="511649D3" w:rsidR="008E5969" w:rsidRPr="00B07790" w:rsidRDefault="008E596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F1B0F06" w14:textId="775E361F" w:rsidR="00644100" w:rsidRPr="00B07790" w:rsidRDefault="00E80391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0C08BC70" w14:textId="25216473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ค่าความนิยม</w:t>
      </w:r>
    </w:p>
    <w:p w14:paraId="0D175AC9" w14:textId="1B02F468" w:rsidR="00644100" w:rsidRPr="00B07790" w:rsidRDefault="0064410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752AF34F" w14:textId="4FD04391" w:rsidR="00284B26" w:rsidRPr="00B07790" w:rsidRDefault="00013787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4935694A" w14:textId="0E9E6F1C" w:rsidR="00E176C0" w:rsidRPr="00B07790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2E0789C" w14:textId="489366E9" w:rsidR="00E176C0" w:rsidRPr="00B07790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สำรองตามกฎหมาย</w:t>
      </w:r>
    </w:p>
    <w:p w14:paraId="4AC39B39" w14:textId="286BEE5A" w:rsidR="00565C4D" w:rsidRPr="00B07790" w:rsidRDefault="00565C4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  <w:lang w:bidi="th-TH"/>
        </w:rPr>
        <w:t>หุ้นกู้ด้อยสิทธิที่มีลักษณะคล้ายทุน</w:t>
      </w:r>
      <w:r w:rsidR="00780BCC">
        <w:rPr>
          <w:rFonts w:asciiTheme="majorBidi" w:hAnsiTheme="majorBidi" w:hint="cs"/>
          <w:sz w:val="30"/>
          <w:szCs w:val="30"/>
          <w:cs/>
          <w:lang w:bidi="th-TH"/>
        </w:rPr>
        <w:t>ฯ</w:t>
      </w:r>
    </w:p>
    <w:p w14:paraId="67188548" w14:textId="12822884" w:rsidR="00B6432D" w:rsidRPr="00B07790" w:rsidRDefault="00B6432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D2AA7" w:rsidRPr="00B07790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87000AE" w14:textId="72BBCE8D" w:rsidR="00E176C0" w:rsidRPr="00B07790" w:rsidRDefault="00E53C8A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65DFAD68" w14:textId="799D7CA2" w:rsidR="00E176C0" w:rsidRPr="00B07790" w:rsidRDefault="00E176C0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9C3566D" w14:textId="5D4E7846" w:rsidR="00BA279F" w:rsidRPr="00B07790" w:rsidRDefault="00BA27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16A522B3" w14:textId="3C1B6A63" w:rsidR="00C0601F" w:rsidRPr="00B07790" w:rsidRDefault="00C0601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523BC5" w:rsidRPr="00B077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3BC5" w:rsidRPr="00B0779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523BC5" w:rsidRPr="00B0779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ขาดทุน) 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5B6BC10E" w14:textId="473A794F" w:rsidR="0079326C" w:rsidRPr="00B07790" w:rsidRDefault="00E4008D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เงินปันผล</w:t>
      </w:r>
    </w:p>
    <w:p w14:paraId="2B74D03D" w14:textId="39B37151" w:rsidR="00E176C0" w:rsidRPr="00B07790" w:rsidRDefault="00FD0C49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3D42C967" w:rsidR="009F7298" w:rsidRPr="00B07790" w:rsidRDefault="00743E9F" w:rsidP="003722C7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5A0092A" w14:textId="055097E8" w:rsidR="000B3878" w:rsidRPr="000B3878" w:rsidRDefault="00743E9F" w:rsidP="000B3878">
      <w:pPr>
        <w:pStyle w:val="index"/>
        <w:numPr>
          <w:ilvl w:val="0"/>
          <w:numId w:val="6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คดีฟ้องร้อง</w:t>
      </w:r>
    </w:p>
    <w:p w14:paraId="7BCE6C57" w14:textId="77777777" w:rsidR="000B3878" w:rsidRPr="00DC7B7A" w:rsidRDefault="000B3878" w:rsidP="000B3878">
      <w:pPr>
        <w:pStyle w:val="index"/>
        <w:tabs>
          <w:tab w:val="clear" w:pos="1134"/>
          <w:tab w:val="left" w:pos="1260"/>
        </w:tabs>
        <w:spacing w:after="0" w:line="240" w:lineRule="auto"/>
        <w:ind w:left="0" w:right="-1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0B3878" w:rsidRPr="00DC7B7A" w:rsidSect="000B3878">
          <w:headerReference w:type="default" r:id="rId11"/>
          <w:footerReference w:type="default" r:id="rId12"/>
          <w:pgSz w:w="11907" w:h="16840" w:orient="landscape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  <w:r w:rsidRPr="000B3878">
        <w:rPr>
          <w:rFonts w:asciiTheme="majorBidi" w:hAnsiTheme="majorBidi" w:cstheme="majorBidi"/>
          <w:sz w:val="30"/>
          <w:szCs w:val="30"/>
          <w:lang w:bidi="th-TH"/>
        </w:rPr>
        <w:t>29</w:t>
      </w:r>
      <w:r w:rsidRPr="000B3878">
        <w:rPr>
          <w:rFonts w:asciiTheme="majorBidi" w:hAnsiTheme="majorBidi" w:cstheme="majorBidi"/>
          <w:sz w:val="30"/>
          <w:szCs w:val="30"/>
          <w:lang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125A83D" w14:textId="498C2465" w:rsidR="0045053B" w:rsidRPr="00B07790" w:rsidRDefault="000B3878" w:rsidP="000B3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lastRenderedPageBreak/>
        <w:t xml:space="preserve">           </w:t>
      </w:r>
      <w:r w:rsidR="0045053B" w:rsidRPr="00B07790">
        <w:rPr>
          <w:rFonts w:asciiTheme="majorBidi" w:hAnsiTheme="majorBidi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10C73C95" w14:textId="77777777" w:rsidR="008F334E" w:rsidRPr="00B07790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1133075F" w:rsidR="008F334E" w:rsidRPr="00B07790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4008D"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6B8F" w:rsidRPr="00B07790">
        <w:rPr>
          <w:rFonts w:asciiTheme="majorBidi" w:hAnsiTheme="majorBidi" w:cstheme="majorBidi"/>
          <w:sz w:val="30"/>
          <w:szCs w:val="30"/>
        </w:rPr>
        <w:t>17</w:t>
      </w:r>
      <w:r w:rsidR="0045053B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2D6D3F" w:rsidRPr="00B0779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143C0D" w:rsidRPr="00B07790">
        <w:rPr>
          <w:rFonts w:asciiTheme="majorBidi" w:hAnsiTheme="majorBidi" w:cstheme="majorBidi"/>
          <w:sz w:val="30"/>
          <w:szCs w:val="30"/>
        </w:rPr>
        <w:t>256</w:t>
      </w:r>
      <w:r w:rsidR="00342FBD" w:rsidRPr="00B07790">
        <w:rPr>
          <w:rFonts w:asciiTheme="majorBidi" w:hAnsiTheme="majorBidi" w:cstheme="majorBidi"/>
          <w:sz w:val="30"/>
          <w:szCs w:val="30"/>
        </w:rPr>
        <w:t>8</w:t>
      </w:r>
    </w:p>
    <w:p w14:paraId="4D5BF2AF" w14:textId="77777777" w:rsidR="002D6D3F" w:rsidRPr="00B07790" w:rsidRDefault="002D6D3F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8561" w14:textId="2BAE27C7" w:rsidR="002D6D3F" w:rsidRPr="00B07790" w:rsidRDefault="002D6D3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ข้อมูลทั่วไป</w:t>
      </w:r>
    </w:p>
    <w:p w14:paraId="79A95583" w14:textId="1D33222A" w:rsidR="002D6D3F" w:rsidRPr="00B07790" w:rsidRDefault="002D6D3F" w:rsidP="002D6D3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FE98CA" w14:textId="3FE7362F" w:rsidR="002D6D3F" w:rsidRPr="00B07790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พีทีที โกลบอล เคมิคอล จำกัด (มหาชน) 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="00F35659" w:rsidRPr="00B07790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</w:t>
      </w:r>
      <w:r w:rsidR="00193790" w:rsidRPr="00B07790">
        <w:rPr>
          <w:rFonts w:asciiTheme="majorBidi" w:hAnsiTheme="majorBidi" w:cstheme="majorBidi" w:hint="cs"/>
          <w:spacing w:val="-4"/>
          <w:sz w:val="30"/>
          <w:szCs w:val="30"/>
          <w:cs/>
        </w:rPr>
        <w:t>ศ</w:t>
      </w:r>
      <w:r w:rsidR="00F35659" w:rsidRPr="00B07790">
        <w:rPr>
          <w:rFonts w:asciiTheme="majorBidi" w:hAnsiTheme="majorBidi" w:cstheme="majorBidi" w:hint="cs"/>
          <w:spacing w:val="-4"/>
          <w:sz w:val="30"/>
          <w:szCs w:val="30"/>
          <w:cs/>
        </w:rPr>
        <w:t>ไทย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07790">
        <w:rPr>
          <w:rFonts w:asciiTheme="majorBidi" w:hAnsiTheme="majorBidi" w:cstheme="majorBidi"/>
          <w:sz w:val="30"/>
          <w:szCs w:val="30"/>
        </w:rPr>
        <w:t>19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B07790">
        <w:rPr>
          <w:rFonts w:asciiTheme="majorBidi" w:hAnsiTheme="majorBidi" w:cstheme="majorBidi"/>
          <w:sz w:val="30"/>
          <w:szCs w:val="30"/>
        </w:rPr>
        <w:t>2554</w:t>
      </w:r>
      <w:r w:rsidR="00193790"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5659" w:rsidRPr="00B0779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07790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F35659" w:rsidRPr="00B07790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B0779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385952" w14:textId="77777777" w:rsidR="002D6D3F" w:rsidRPr="00B07790" w:rsidRDefault="002D6D3F" w:rsidP="002D6D3F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2D6D3F" w:rsidRPr="00B07790" w14:paraId="0ABF3D65" w14:textId="77777777" w:rsidTr="006D5CBB">
        <w:trPr>
          <w:trHeight w:val="20"/>
        </w:trPr>
        <w:tc>
          <w:tcPr>
            <w:tcW w:w="2610" w:type="dxa"/>
          </w:tcPr>
          <w:p w14:paraId="37C773C2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2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570" w:type="dxa"/>
          </w:tcPr>
          <w:p w14:paraId="79B0B290" w14:textId="16656F55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555/1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ถนนวิภาวดีรังสิต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แขวงจตุจักร เขตจตุจักร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กรุงเทพมหานคร ประเทศไทย</w:t>
            </w:r>
          </w:p>
        </w:tc>
      </w:tr>
      <w:tr w:rsidR="002D6D3F" w:rsidRPr="00B07790" w14:paraId="67B0D5ED" w14:textId="77777777" w:rsidTr="006D5CBB">
        <w:trPr>
          <w:trHeight w:val="20"/>
        </w:trPr>
        <w:tc>
          <w:tcPr>
            <w:tcW w:w="2610" w:type="dxa"/>
          </w:tcPr>
          <w:p w14:paraId="65A30190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97FE228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(สาขาสำนักงานระยอง)</w:t>
            </w:r>
          </w:p>
        </w:tc>
        <w:tc>
          <w:tcPr>
            <w:tcW w:w="6570" w:type="dxa"/>
          </w:tcPr>
          <w:p w14:paraId="066C18A2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59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ถนนราษฎ์นิยม ตำบลเนินพระ อำเภอเมืองระยอง จังหวัดระยอง </w:t>
            </w:r>
          </w:p>
          <w:p w14:paraId="7A13E122" w14:textId="06132EC4" w:rsidR="002D6D3F" w:rsidRPr="00B0779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5782FE79" w14:textId="77777777" w:rsidTr="006D5CBB">
        <w:trPr>
          <w:trHeight w:val="20"/>
        </w:trPr>
        <w:tc>
          <w:tcPr>
            <w:tcW w:w="2610" w:type="dxa"/>
          </w:tcPr>
          <w:p w14:paraId="060BD99D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  <w:p w14:paraId="0FA820D3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744FCE58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ถนนไอ-หนึ่ง ตำบลมาบตาพุด อำเภอเมืองระยอง จังหวัดระยอง </w:t>
            </w:r>
          </w:p>
          <w:p w14:paraId="3FFFE863" w14:textId="77B351CB" w:rsidR="002D6D3F" w:rsidRPr="00B0779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429F5FCB" w14:textId="77777777" w:rsidTr="006D5CBB">
        <w:trPr>
          <w:trHeight w:val="20"/>
        </w:trPr>
        <w:tc>
          <w:tcPr>
            <w:tcW w:w="2610" w:type="dxa"/>
          </w:tcPr>
          <w:p w14:paraId="57693FFF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  <w:p w14:paraId="7BC903E2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33863E40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 </w:t>
            </w:r>
          </w:p>
          <w:p w14:paraId="69A6E4AB" w14:textId="15587B0C" w:rsidR="002D6D3F" w:rsidRPr="00B07790" w:rsidRDefault="006D5CBB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100C083B" w14:textId="77777777" w:rsidTr="006D5CBB">
        <w:trPr>
          <w:trHeight w:val="20"/>
        </w:trPr>
        <w:tc>
          <w:tcPr>
            <w:tcW w:w="2610" w:type="dxa"/>
          </w:tcPr>
          <w:p w14:paraId="772AC942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3F77D300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5EE996B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ถนนไอ-สอง ตำบลมาบตาพุด อำเภอเมืองระยอง จังหวัดระยอง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72E681BC" w14:textId="39D82F5E" w:rsidR="002D6D3F" w:rsidRPr="00B07790" w:rsidRDefault="00490D0F" w:rsidP="004C1081">
            <w:pPr>
              <w:tabs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17E4E355" w14:textId="77777777" w:rsidTr="006D5CBB">
        <w:trPr>
          <w:trHeight w:val="20"/>
        </w:trPr>
        <w:tc>
          <w:tcPr>
            <w:tcW w:w="2610" w:type="dxa"/>
          </w:tcPr>
          <w:p w14:paraId="38A46785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162439FA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(สาขาโรงอะโรเมติกส์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06D0EB70" w14:textId="77777777" w:rsidR="002D6D3F" w:rsidRPr="00B07790" w:rsidRDefault="002D6D3F" w:rsidP="00255CB4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98/9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ถนนทางหลวงระยอง-สาย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3191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ตำบลมาบตาพุด อำเภอเมืองระยอง จังหวัดระยอง ประเทศไทย</w:t>
            </w:r>
          </w:p>
        </w:tc>
      </w:tr>
      <w:tr w:rsidR="002D6D3F" w:rsidRPr="00B07790" w14:paraId="7314D534" w14:textId="77777777" w:rsidTr="006D5CBB">
        <w:trPr>
          <w:trHeight w:val="20"/>
        </w:trPr>
        <w:tc>
          <w:tcPr>
            <w:tcW w:w="2610" w:type="dxa"/>
          </w:tcPr>
          <w:p w14:paraId="42F1FDD5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58A3B8EE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(สาขาโรงกลั่นน้ำมัน)</w:t>
            </w:r>
          </w:p>
        </w:tc>
        <w:tc>
          <w:tcPr>
            <w:tcW w:w="6570" w:type="dxa"/>
          </w:tcPr>
          <w:p w14:paraId="534CA07F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ab/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ถนนไอ-แปด ตำบลมาบตาพุด อำเภอเมืองระยอง จังหวัดระยอง </w:t>
            </w:r>
          </w:p>
          <w:p w14:paraId="1BFA7986" w14:textId="0BA3018A" w:rsidR="002D6D3F" w:rsidRPr="00B07790" w:rsidRDefault="00490D0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23525732" w14:textId="77777777" w:rsidTr="006D5CBB">
        <w:trPr>
          <w:trHeight w:val="20"/>
        </w:trPr>
        <w:tc>
          <w:tcPr>
            <w:tcW w:w="2610" w:type="dxa"/>
          </w:tcPr>
          <w:p w14:paraId="01442FB2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2FE66042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56" w:right="-194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(สาขาท่าเทียบเรือและ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คลังผลิตภัณฑ์)</w:t>
            </w:r>
          </w:p>
        </w:tc>
        <w:tc>
          <w:tcPr>
            <w:tcW w:w="6570" w:type="dxa"/>
          </w:tcPr>
          <w:p w14:paraId="22A67751" w14:textId="77777777" w:rsidR="006D5CBB" w:rsidRPr="00B07790" w:rsidRDefault="002D6D3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ถนนโรงปุ๋ย ตำบลมาบตาพุด อำเภอเมืองระยอง จังหวัดระยอง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4079E58" w14:textId="265481F9" w:rsidR="002D6D3F" w:rsidRPr="00B07790" w:rsidRDefault="00490D0F" w:rsidP="004C1081">
            <w:pPr>
              <w:tabs>
                <w:tab w:val="left" w:pos="193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6B70AD0B" w14:textId="77777777" w:rsidTr="006D5CBB">
        <w:trPr>
          <w:trHeight w:val="20"/>
        </w:trPr>
        <w:tc>
          <w:tcPr>
            <w:tcW w:w="2610" w:type="dxa"/>
          </w:tcPr>
          <w:p w14:paraId="699982F0" w14:textId="77777777" w:rsidR="002D6D3F" w:rsidRPr="00B07790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414130F1" w14:textId="77777777" w:rsidR="002D6D3F" w:rsidRPr="00B07790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(สาขาคลังสำรองอะโรเมติกส์)</w:t>
            </w:r>
          </w:p>
        </w:tc>
        <w:tc>
          <w:tcPr>
            <w:tcW w:w="6570" w:type="dxa"/>
          </w:tcPr>
          <w:p w14:paraId="0D5C3426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11</w:t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ถนนไอ-สี่ ตำบลมาบตาพุด อำเภอเมืองระยอง จังหวัดระยอง</w:t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14:paraId="7CFF5BC6" w14:textId="25B707BA" w:rsidR="002D6D3F" w:rsidRPr="00B07790" w:rsidRDefault="00AD1A2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6B5C542D" w14:textId="77777777" w:rsidTr="006D5CBB">
        <w:trPr>
          <w:trHeight w:val="20"/>
        </w:trPr>
        <w:tc>
          <w:tcPr>
            <w:tcW w:w="2610" w:type="dxa"/>
          </w:tcPr>
          <w:p w14:paraId="5CAB7169" w14:textId="77777777" w:rsidR="002D6D3F" w:rsidRPr="00B07790" w:rsidRDefault="002D6D3F" w:rsidP="00337E6A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  <w:p w14:paraId="382AB112" w14:textId="77777777" w:rsidR="002D6D3F" w:rsidRPr="00B07790" w:rsidRDefault="002D6D3F" w:rsidP="00337E6A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(สาขาแล็บเซอร์วิสเซ็นเตอร์)</w:t>
            </w:r>
          </w:p>
        </w:tc>
        <w:tc>
          <w:tcPr>
            <w:tcW w:w="6570" w:type="dxa"/>
          </w:tcPr>
          <w:p w14:paraId="58D7D6E7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24/9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2D6D3F" w:rsidRPr="00B07790" w14:paraId="2C92D00B" w14:textId="77777777" w:rsidTr="006D5CBB">
        <w:trPr>
          <w:trHeight w:val="20"/>
        </w:trPr>
        <w:tc>
          <w:tcPr>
            <w:tcW w:w="2610" w:type="dxa"/>
          </w:tcPr>
          <w:p w14:paraId="501630A4" w14:textId="77777777" w:rsidR="002D6D3F" w:rsidRPr="00B0779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  <w:p w14:paraId="7E54EBCD" w14:textId="024AB02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(สาขาจีซี </w:t>
            </w:r>
            <w:r w:rsidR="00BE16F2" w:rsidRPr="00B0779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1AE70AB7" w14:textId="201E90F4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>: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555/1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ศูนย์เอนเนอร์ยี่คอมเพล็กซ์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อาคารเอ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ชั้น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1</w:t>
            </w:r>
            <w:r w:rsidR="0066366D"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>,</w:t>
            </w:r>
            <w:r w:rsidR="00011194"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66366D"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>9</w:t>
            </w:r>
            <w:r w:rsidR="00485B90"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>, 14, 16-17</w:t>
            </w:r>
            <w:r w:rsidR="00986365"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="00485B90" w:rsidRPr="00B07790">
              <w:rPr>
                <w:rFonts w:asciiTheme="majorBidi" w:hAnsiTheme="majorBidi" w:cstheme="majorBidi" w:hint="cs"/>
                <w:spacing w:val="8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ถนนวิภาวดีรังสิต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8"/>
                <w:sz w:val="30"/>
                <w:szCs w:val="30"/>
                <w:cs/>
              </w:rPr>
              <w:t>แขวงจตุจักร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เขตจตุจักร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กรุงเทพมหานคร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1F6C6417" w14:textId="77777777" w:rsidTr="006D5CBB">
        <w:trPr>
          <w:trHeight w:val="20"/>
        </w:trPr>
        <w:tc>
          <w:tcPr>
            <w:tcW w:w="2610" w:type="dxa"/>
          </w:tcPr>
          <w:p w14:paraId="17440D5E" w14:textId="2416750E" w:rsidR="002D6D3F" w:rsidRPr="00B0779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  <w:p w14:paraId="28C17AAF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(สาขาโรงโอเลฟินส์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2B9F1BF7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Pr="00B0779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ถนนผาแดง ตำบลมาบตาพุด อำเภอเมืองระยอง จังหวัดระยอง </w:t>
            </w:r>
          </w:p>
          <w:p w14:paraId="218C5382" w14:textId="78D0323D" w:rsidR="002D6D3F" w:rsidRPr="00B07790" w:rsidRDefault="00C401A8" w:rsidP="00AA0F54">
            <w:pPr>
              <w:tabs>
                <w:tab w:val="clear" w:pos="227"/>
                <w:tab w:val="left" w:pos="160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4763397F" w14:textId="77777777" w:rsidTr="006D5CBB">
        <w:trPr>
          <w:trHeight w:val="20"/>
        </w:trPr>
        <w:tc>
          <w:tcPr>
            <w:tcW w:w="2610" w:type="dxa"/>
          </w:tcPr>
          <w:p w14:paraId="1C48933C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  <w:p w14:paraId="27452636" w14:textId="77777777" w:rsidR="002D6D3F" w:rsidRPr="00B07790" w:rsidRDefault="002D6D3F" w:rsidP="004C1081">
            <w:pPr>
              <w:tabs>
                <w:tab w:val="clear" w:pos="3742"/>
                <w:tab w:val="left" w:pos="540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สาขาโรงโพลีเอททิลีน)</w:t>
            </w:r>
          </w:p>
        </w:tc>
        <w:tc>
          <w:tcPr>
            <w:tcW w:w="6570" w:type="dxa"/>
          </w:tcPr>
          <w:p w14:paraId="22D7AF0D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นิคมอุตสาหกรรมมาบตาพุด ถนนไอ-สิบ ตำบลมาบตาพุด </w:t>
            </w:r>
            <w:r w:rsidRPr="00B07790"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  <w:t>อำเภอเมืองระยอง จังหวัดระยอง ประเทศไทย</w:t>
            </w:r>
          </w:p>
        </w:tc>
      </w:tr>
      <w:tr w:rsidR="002D6D3F" w:rsidRPr="00B07790" w14:paraId="477C68D8" w14:textId="77777777" w:rsidTr="006D5CBB">
        <w:trPr>
          <w:trHeight w:val="20"/>
        </w:trPr>
        <w:tc>
          <w:tcPr>
            <w:tcW w:w="2610" w:type="dxa"/>
          </w:tcPr>
          <w:p w14:paraId="44A1AAAF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  <w:p w14:paraId="091DC47C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(สาขาอินโนพลัส </w:t>
            </w:r>
          </w:p>
          <w:p w14:paraId="56077268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56" w:right="-45"/>
              <w:jc w:val="thaiDistribute"/>
              <w:rPr>
                <w:rFonts w:asciiTheme="majorBidi" w:hAnsiTheme="majorBidi" w:cstheme="majorBidi"/>
                <w:spacing w:val="-20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โซลูชั่นเซ็นเตอร์)</w:t>
            </w:r>
          </w:p>
        </w:tc>
        <w:tc>
          <w:tcPr>
            <w:tcW w:w="6570" w:type="dxa"/>
          </w:tcPr>
          <w:p w14:paraId="13B0B9BE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83/9-10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หมู่ที่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ตำบลทับมา อำเภอเมืองระยอง จังหวัดระยอง </w:t>
            </w:r>
          </w:p>
          <w:p w14:paraId="76BCE3CF" w14:textId="2EB6D37E" w:rsidR="002D6D3F" w:rsidRPr="00B07790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2D6D3F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40005CE3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ACF0EFF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  <w:p w14:paraId="447F0F06" w14:textId="4C00CD39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สาขา</w:t>
            </w:r>
            <w:r w:rsidR="00BE16F2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จีซี </w:t>
            </w:r>
            <w:r w:rsidR="00BE16F2" w:rsidRPr="00B0779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  <w:shd w:val="clear" w:color="auto" w:fill="auto"/>
          </w:tcPr>
          <w:p w14:paraId="3F21D9D2" w14:textId="77777777" w:rsidR="006D5CBB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32 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ถนนโรงปุ๋ย ตำบลมาบตาพุด อำเภอเมืองระยอง จังหวัดระยอง </w:t>
            </w:r>
          </w:p>
          <w:p w14:paraId="59703078" w14:textId="037FB695" w:rsidR="002D6D3F" w:rsidRPr="00B07790" w:rsidRDefault="006D5CBB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2D6D3F"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ประเทศไทย</w:t>
            </w:r>
          </w:p>
        </w:tc>
      </w:tr>
      <w:tr w:rsidR="002D6D3F" w:rsidRPr="00B07790" w14:paraId="36138E7C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68F83C84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  <w:p w14:paraId="16367BCE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(สาขาจีซี ศูนย์การเรียนรู้</w:t>
            </w:r>
          </w:p>
          <w:p w14:paraId="43385E3C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ปิโตรเคมีไทย)</w:t>
            </w:r>
          </w:p>
        </w:tc>
        <w:tc>
          <w:tcPr>
            <w:tcW w:w="6570" w:type="dxa"/>
            <w:shd w:val="clear" w:color="auto" w:fill="auto"/>
          </w:tcPr>
          <w:p w14:paraId="6483F9D0" w14:textId="77777777" w:rsidR="002D6D3F" w:rsidRPr="00B07790" w:rsidRDefault="002D6D3F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66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ถนนทางหลวงสายแผ่นดิน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363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ตำบลเนินพระ อำเภอเมืองระยอง จังหวัดระยอง ประเทศไทย</w:t>
            </w:r>
          </w:p>
        </w:tc>
      </w:tr>
      <w:tr w:rsidR="0084477A" w:rsidRPr="00B07790" w14:paraId="194ED998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2168A348" w14:textId="77777777" w:rsidR="0084477A" w:rsidRPr="00B0779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  <w:p w14:paraId="5CD4B54F" w14:textId="486DCBB4" w:rsidR="0084477A" w:rsidRPr="00B0779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โรงไกลคอล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6570" w:type="dxa"/>
            <w:shd w:val="clear" w:color="auto" w:fill="auto"/>
          </w:tcPr>
          <w:p w14:paraId="673C8F35" w14:textId="6613378A" w:rsidR="0084477A" w:rsidRPr="00B07790" w:rsidRDefault="0084477A" w:rsidP="0084477A">
            <w:pPr>
              <w:tabs>
                <w:tab w:val="clear" w:pos="227"/>
                <w:tab w:val="left" w:pos="131"/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9-9/1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84477A" w:rsidRPr="00B07790" w14:paraId="377D48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42CF357" w14:textId="77777777" w:rsidR="0084477A" w:rsidRPr="00B0779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  <w:p w14:paraId="6168AC7C" w14:textId="73FAD469" w:rsidR="0084477A" w:rsidRPr="00B07790" w:rsidRDefault="0084477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0C3A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โรงโพล</w:t>
            </w:r>
            <w:r w:rsidR="00C40744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="009C0C3A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สไตรีน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570" w:type="dxa"/>
            <w:shd w:val="clear" w:color="auto" w:fill="auto"/>
          </w:tcPr>
          <w:p w14:paraId="07ADF42E" w14:textId="55F7E902" w:rsidR="0084477A" w:rsidRPr="00B07790" w:rsidRDefault="0084477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F45460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ถนนไอ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 ตำบลมาบตาพุด อำเภอเมือง จังหวัดระยอง ประเทศไทย</w:t>
            </w:r>
          </w:p>
        </w:tc>
      </w:tr>
      <w:tr w:rsidR="009C0C3A" w:rsidRPr="00B07790" w14:paraId="22EBC31A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3BA87583" w14:textId="77777777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  <w:p w14:paraId="554BF140" w14:textId="1D4E9A01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โรงฟีนอล)</w:t>
            </w:r>
          </w:p>
        </w:tc>
        <w:tc>
          <w:tcPr>
            <w:tcW w:w="6570" w:type="dxa"/>
            <w:shd w:val="clear" w:color="auto" w:fill="auto"/>
          </w:tcPr>
          <w:p w14:paraId="5D7314A4" w14:textId="6E664FE0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9C0C3A" w:rsidRPr="00B07790" w14:paraId="47D9770F" w14:textId="77777777" w:rsidTr="006D5CBB">
        <w:trPr>
          <w:trHeight w:val="20"/>
        </w:trPr>
        <w:tc>
          <w:tcPr>
            <w:tcW w:w="2610" w:type="dxa"/>
            <w:shd w:val="clear" w:color="auto" w:fill="auto"/>
          </w:tcPr>
          <w:p w14:paraId="0C3C7F01" w14:textId="77777777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สาขาที่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  <w:p w14:paraId="70EE3A8A" w14:textId="6720B36D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โรงออกซ</w:t>
            </w:r>
            <w:r w:rsidR="00E33F74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เรน)</w:t>
            </w:r>
          </w:p>
        </w:tc>
        <w:tc>
          <w:tcPr>
            <w:tcW w:w="6570" w:type="dxa"/>
            <w:shd w:val="clear" w:color="auto" w:fill="auto"/>
          </w:tcPr>
          <w:p w14:paraId="7E48BF22" w14:textId="635C7E4E" w:rsidR="009C0C3A" w:rsidRPr="00B07790" w:rsidRDefault="009C0C3A" w:rsidP="004C1081">
            <w:pPr>
              <w:tabs>
                <w:tab w:val="left" w:pos="540"/>
              </w:tabs>
              <w:spacing w:line="240" w:lineRule="auto"/>
              <w:ind w:left="162" w:right="-4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B02892"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เลขที่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ซอยจี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ถนนปกรณ์สงเคราะห์ราษฎร์ ตำบล</w:t>
            </w:r>
            <w:r w:rsidR="00485B90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ห้วยโป่ง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</w:tbl>
    <w:p w14:paraId="740D8D71" w14:textId="77777777" w:rsidR="002D6D3F" w:rsidRPr="00B07790" w:rsidRDefault="002D6D3F" w:rsidP="00193790">
      <w:pPr>
        <w:tabs>
          <w:tab w:val="clear" w:pos="3742"/>
          <w:tab w:val="left" w:pos="3735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C3754" w14:textId="2B71B6F6" w:rsidR="00F35659" w:rsidRPr="00B07790" w:rsidRDefault="00F35659" w:rsidP="00F35659">
      <w:pPr>
        <w:tabs>
          <w:tab w:val="clear" w:pos="3742"/>
          <w:tab w:val="left" w:pos="3735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บริษัทเป็นบริษัทในกลุ่มของบริษัท ปตท. จำกัด (มหาชน) ซึ่งเป็นนิติบุคคลที่จัดตั้งขึ้นในประเทศไทยและเป็นผู้ถือหุ้นรายใหญ่ของบริษัทซึ่งถือหุ้นร้อยละ </w:t>
      </w:r>
      <w:r w:rsidRPr="00B07790">
        <w:rPr>
          <w:rFonts w:asciiTheme="majorBidi" w:hAnsiTheme="majorBidi" w:cstheme="majorBidi"/>
          <w:sz w:val="30"/>
          <w:szCs w:val="30"/>
        </w:rPr>
        <w:t>45.18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</w:t>
      </w:r>
    </w:p>
    <w:p w14:paraId="6565BDB8" w14:textId="77777777" w:rsidR="00F35659" w:rsidRPr="00B07790" w:rsidRDefault="00F35659" w:rsidP="002D6D3F">
      <w:pPr>
        <w:tabs>
          <w:tab w:val="clear" w:pos="3742"/>
          <w:tab w:val="left" w:pos="3735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F4CA57" w14:textId="003A0BBC" w:rsidR="006D5CBB" w:rsidRPr="00B07790" w:rsidRDefault="002D6D3F" w:rsidP="00B359FF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บริษัทดำเนินธุรกิจหลักเกี่ยวกับการกลั่นน้ำมันและจัดหาผลิตภัณฑ์ปิโตรเลียมสำเร็จรูป การผลิตและ</w:t>
      </w:r>
      <w:r w:rsidRPr="00B07790">
        <w:rPr>
          <w:rFonts w:asciiTheme="majorBidi" w:hAnsiTheme="majorBidi" w:cstheme="majorBidi"/>
          <w:sz w:val="30"/>
          <w:szCs w:val="30"/>
        </w:rPr>
        <w:br/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จำหน่ายผลิตภัณฑ์อะโรเมติกส์ รวมถึงผลิตภัณฑ์ต่อเนื่องจากสารอะโรเมติกส์</w:t>
      </w:r>
      <w:r w:rsidRPr="00B0779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การผลิตและจำหน่ายผลิตภัณฑ์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เอทิลีน โพรพิลีน เม็ดพลาสติกโพลิเอทิลีนและเคมีภัณฑ์ชีวภาพ ผลิตภัณฑ์พลอยได้ ได้แก่ มิกซ์ซีโฟร์ </w:t>
      </w:r>
      <w:r w:rsidRPr="00B07790">
        <w:rPr>
          <w:rFonts w:asciiTheme="majorBidi" w:hAnsiTheme="majorBidi" w:cstheme="majorBidi"/>
          <w:sz w:val="30"/>
          <w:szCs w:val="30"/>
        </w:rPr>
        <w:br/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แครกเกอร์บอททอม และเทลก๊าซ และมีธุรกิจรอง คือ การผลิตและจำหน่ายไฟฟ้า น้ำ ไอน้ำ และสาธารณูปการอื่น ๆ</w:t>
      </w:r>
      <w:r w:rsidRPr="00B07790">
        <w:rPr>
          <w:rFonts w:asciiTheme="majorBidi" w:hAnsiTheme="majorBidi" w:cstheme="majorBidi"/>
          <w:sz w:val="30"/>
          <w:szCs w:val="30"/>
          <w:cs/>
        </w:rPr>
        <w:t>ตลอดจนให้บริการต่อเนื่อง ได้แก่ การให้บริการท่าเทียบเรือ และคลังเก็บเคมีภัณฑ์เหลว น้ำมัน และก๊าซ เป็นต้น</w:t>
      </w:r>
      <w:r w:rsidR="00F35659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F35659" w:rsidRPr="00B07790">
        <w:rPr>
          <w:rFonts w:asciiTheme="majorBidi" w:hAnsiTheme="majorBidi" w:cstheme="majorBidi" w:hint="cs"/>
          <w:sz w:val="30"/>
          <w:szCs w:val="30"/>
          <w:cs/>
        </w:rPr>
        <w:t>โดยรายละเอียดของบริษัท</w:t>
      </w:r>
      <w:r w:rsidR="0044429D" w:rsidRPr="00B0779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F35659" w:rsidRPr="00B0779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F35659" w:rsidRPr="00B07790">
        <w:rPr>
          <w:rFonts w:asciiTheme="majorBidi" w:hAnsiTheme="majorBidi" w:cstheme="majorBidi"/>
          <w:sz w:val="30"/>
          <w:szCs w:val="30"/>
        </w:rPr>
        <w:t xml:space="preserve">31 </w:t>
      </w:r>
      <w:r w:rsidR="00F35659" w:rsidRPr="00B0779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25EA4" w:rsidRPr="00B07790">
        <w:rPr>
          <w:rFonts w:asciiTheme="majorBidi" w:hAnsiTheme="majorBidi" w:cstheme="majorBidi"/>
          <w:sz w:val="30"/>
          <w:szCs w:val="30"/>
        </w:rPr>
        <w:t>256</w:t>
      </w:r>
      <w:r w:rsidR="00342FBD" w:rsidRPr="00B07790">
        <w:rPr>
          <w:rFonts w:asciiTheme="majorBidi" w:hAnsiTheme="majorBidi" w:cstheme="majorBidi"/>
          <w:sz w:val="30"/>
          <w:szCs w:val="30"/>
        </w:rPr>
        <w:t>7</w:t>
      </w:r>
      <w:r w:rsidR="00825EA4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825EA4" w:rsidRPr="00B077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5EA4" w:rsidRPr="00B07790">
        <w:rPr>
          <w:rFonts w:asciiTheme="majorBidi" w:hAnsiTheme="majorBidi" w:cstheme="majorBidi"/>
          <w:sz w:val="30"/>
          <w:szCs w:val="30"/>
        </w:rPr>
        <w:t>256</w:t>
      </w:r>
      <w:r w:rsidR="00342FBD" w:rsidRPr="00B07790">
        <w:rPr>
          <w:rFonts w:asciiTheme="majorBidi" w:hAnsiTheme="majorBidi" w:cstheme="majorBidi"/>
          <w:sz w:val="30"/>
          <w:szCs w:val="30"/>
        </w:rPr>
        <w:t>6</w:t>
      </w:r>
      <w:r w:rsidR="0044429D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44429D" w:rsidRPr="00B07790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="00A91E4B" w:rsidRPr="00B07790">
        <w:rPr>
          <w:rFonts w:asciiTheme="majorBidi" w:hAnsiTheme="majorBidi" w:cstheme="majorBidi"/>
          <w:sz w:val="30"/>
          <w:szCs w:val="30"/>
        </w:rPr>
        <w:t>8</w:t>
      </w:r>
    </w:p>
    <w:p w14:paraId="7178E25B" w14:textId="77777777" w:rsidR="006D5CBB" w:rsidRPr="00B07790" w:rsidRDefault="006D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br w:type="page"/>
      </w:r>
    </w:p>
    <w:p w14:paraId="6B3EEC18" w14:textId="4FA9F538" w:rsidR="007A3952" w:rsidRPr="00B07790" w:rsidRDefault="007A3952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3A549C68" w14:textId="422C8CBB" w:rsidR="00936747" w:rsidRPr="00B07790" w:rsidRDefault="00936747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06ED032" w14:textId="7EA50308" w:rsidR="007A3952" w:rsidRPr="00B07790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07790">
        <w:rPr>
          <w:rFonts w:asciiTheme="majorBidi" w:hAnsiTheme="majorBidi" w:cstheme="majorBidi"/>
          <w:sz w:val="30"/>
          <w:szCs w:val="30"/>
        </w:rPr>
        <w:t xml:space="preserve">       </w:t>
      </w:r>
      <w:r w:rsidRPr="00B07790">
        <w:rPr>
          <w:rFonts w:asciiTheme="majorBidi" w:hAnsiTheme="majorBidi" w:cstheme="majorBidi"/>
          <w:spacing w:val="8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Pr="00B07790">
        <w:rPr>
          <w:rFonts w:asciiTheme="majorBidi" w:hAnsiTheme="majorBidi" w:cstheme="majorBidi"/>
          <w:sz w:val="30"/>
          <w:szCs w:val="30"/>
          <w:cs/>
        </w:rPr>
        <w:t>ในหมายเหตุข้อ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325952" w:rsidRPr="00B07790">
        <w:rPr>
          <w:rFonts w:asciiTheme="majorBidi" w:hAnsiTheme="majorBidi" w:cstheme="majorBidi"/>
          <w:sz w:val="30"/>
          <w:szCs w:val="30"/>
        </w:rPr>
        <w:t>3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187F42" w:rsidRPr="00B07790">
        <w:rPr>
          <w:rFonts w:asciiTheme="majorBidi" w:hAnsi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635FB0A" w14:textId="05F71487" w:rsidR="007A3952" w:rsidRPr="00B07790" w:rsidRDefault="007A3952" w:rsidP="007A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D6DE4DF" w14:textId="7E0182F9" w:rsidR="007A3952" w:rsidRPr="00B07790" w:rsidRDefault="00AB115A" w:rsidP="00936747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การประมาณการและ</w:t>
      </w:r>
      <w:r w:rsidRPr="00B07790">
        <w:rPr>
          <w:rFonts w:asciiTheme="majorBidi" w:hAnsiTheme="majorBidi" w:cstheme="majorBidi"/>
          <w:sz w:val="30"/>
          <w:szCs w:val="30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75630B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</w:t>
      </w:r>
      <w:r w:rsidR="0044429D" w:rsidRPr="00B077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5617B" w:rsidRPr="00B0779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4429D" w:rsidRPr="00B077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85313E" w14:textId="23BEEE25" w:rsidR="00140126" w:rsidRPr="00B07790" w:rsidRDefault="00140126" w:rsidP="003D0155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2C6BBF" w14:textId="01BDD5F7" w:rsidR="0044429D" w:rsidRPr="00B07790" w:rsidRDefault="00140126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มีผลบังคับใช้สำหรับงบการเงินที่มีรอบระยะเวลาบัญชีที่เริ่มในหรือหลังวันที่ </w:t>
      </w:r>
      <w:r w:rsidRPr="00B07790">
        <w:rPr>
          <w:rFonts w:asciiTheme="majorBidi" w:hAnsiTheme="majorBidi" w:cstheme="majorBidi"/>
          <w:sz w:val="30"/>
          <w:szCs w:val="30"/>
        </w:rPr>
        <w:t xml:space="preserve">1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B07790">
        <w:rPr>
          <w:rFonts w:asciiTheme="majorBidi" w:hAnsiTheme="majorBidi" w:cstheme="majorBidi"/>
          <w:sz w:val="30"/>
          <w:szCs w:val="30"/>
        </w:rPr>
        <w:t>256</w:t>
      </w:r>
      <w:r w:rsidR="006460EF" w:rsidRPr="00B07790">
        <w:rPr>
          <w:rFonts w:asciiTheme="majorBidi" w:hAnsiTheme="majorBidi" w:cstheme="majorBidi"/>
          <w:sz w:val="30"/>
          <w:szCs w:val="30"/>
        </w:rPr>
        <w:t>8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เป็นต้นไป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มาถือปฏิบัติในการจัดทำงบการเงินนี้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BE16F2" w:rsidRPr="00B07790">
        <w:rPr>
          <w:rFonts w:asciiTheme="majorBidi" w:hAnsiTheme="majorBidi" w:hint="cs"/>
          <w:sz w:val="30"/>
          <w:szCs w:val="30"/>
          <w:cs/>
        </w:rPr>
        <w:t>กลุ่มบริษัทอยู่ระหว่างการ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</w:p>
    <w:p w14:paraId="1A458218" w14:textId="77777777" w:rsidR="00BE16F2" w:rsidRPr="00B07790" w:rsidRDefault="00BE16F2" w:rsidP="00BE16F2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38E74" w14:textId="0FDC1623" w:rsidR="00521D8D" w:rsidRPr="00B07790" w:rsidRDefault="00E53C8A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605362CF" w14:textId="77777777" w:rsidR="00F323A3" w:rsidRPr="00B07790" w:rsidRDefault="00F323A3" w:rsidP="00F323A3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278C22CE" w14:textId="77777777" w:rsidR="007B12EA" w:rsidRPr="00B07790" w:rsidRDefault="007B12EA" w:rsidP="003722C7">
      <w:pPr>
        <w:pStyle w:val="ListParagraph"/>
        <w:numPr>
          <w:ilvl w:val="1"/>
          <w:numId w:val="12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B07790">
        <w:rPr>
          <w:rFonts w:ascii="Angsana New" w:eastAsia="MS Mincho" w:hAnsi="Angsana New"/>
          <w:b/>
          <w:bCs/>
          <w:sz w:val="30"/>
          <w:szCs w:val="30"/>
          <w:cs/>
          <w:lang w:val="x-none" w:eastAsia="x-none"/>
        </w:rPr>
        <w:t>มาตรฐานการรายงานทางการเงินที่เริ่มมีผลบังคับใช้ในปีปัจจุบัน</w:t>
      </w:r>
    </w:p>
    <w:p w14:paraId="461FF96D" w14:textId="77777777" w:rsidR="007B12EA" w:rsidRPr="00B07790" w:rsidRDefault="007B12EA" w:rsidP="007B12EA">
      <w:pPr>
        <w:pStyle w:val="ListParagraph"/>
        <w:ind w:left="2880"/>
        <w:rPr>
          <w:rFonts w:ascii="Aptos" w:hAnsi="Aptos"/>
          <w:cs/>
        </w:rPr>
      </w:pPr>
    </w:p>
    <w:p w14:paraId="53B0941A" w14:textId="77777777" w:rsidR="007B12EA" w:rsidRPr="00B07790" w:rsidRDefault="007B12EA" w:rsidP="007B12EA">
      <w:pPr>
        <w:pStyle w:val="ListParagraph"/>
        <w:ind w:left="5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07790">
        <w:rPr>
          <w:rFonts w:asciiTheme="majorBidi" w:eastAsia="MS Mincho" w:hAnsiTheme="majorBidi" w:cstheme="majorBidi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B07790">
        <w:rPr>
          <w:rFonts w:asciiTheme="majorBidi" w:eastAsia="MS Mincho" w:hAnsiTheme="majorBidi" w:cstheme="majorBidi"/>
          <w:sz w:val="30"/>
          <w:szCs w:val="30"/>
        </w:rPr>
        <w:t>1</w:t>
      </w:r>
      <w:r w:rsidRPr="00B07790">
        <w:rPr>
          <w:rFonts w:asciiTheme="majorBidi" w:eastAsia="MS Mincho" w:hAnsiTheme="majorBidi" w:cstheme="majorBidi"/>
          <w:sz w:val="30"/>
          <w:szCs w:val="30"/>
          <w:cs/>
        </w:rPr>
        <w:t xml:space="preserve"> มกราคม </w:t>
      </w:r>
      <w:r w:rsidRPr="00B07790">
        <w:rPr>
          <w:rFonts w:asciiTheme="majorBidi" w:eastAsia="MS Mincho" w:hAnsiTheme="majorBidi" w:cstheme="majorBidi"/>
          <w:sz w:val="30"/>
          <w:szCs w:val="30"/>
        </w:rPr>
        <w:t>2567</w:t>
      </w:r>
      <w:r w:rsidRPr="00B07790">
        <w:rPr>
          <w:rFonts w:asciiTheme="majorBidi" w:eastAsia="MS Mincho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82E8A8E" w14:textId="77777777" w:rsidR="007B12EA" w:rsidRPr="00B07790" w:rsidRDefault="007B12EA" w:rsidP="007B12EA">
      <w:pPr>
        <w:pStyle w:val="ListParagraph"/>
        <w:ind w:left="2880"/>
        <w:rPr>
          <w:rFonts w:asciiTheme="majorBidi" w:eastAsia="MS Mincho" w:hAnsiTheme="majorBidi" w:cstheme="majorBidi"/>
          <w:sz w:val="30"/>
          <w:szCs w:val="30"/>
        </w:rPr>
      </w:pPr>
    </w:p>
    <w:p w14:paraId="6C862CA5" w14:textId="77777777" w:rsidR="007B12EA" w:rsidRPr="00B07790" w:rsidRDefault="007B12EA" w:rsidP="00A91E4B">
      <w:pPr>
        <w:pStyle w:val="ListParagraph"/>
        <w:tabs>
          <w:tab w:val="left" w:pos="2070"/>
        </w:tabs>
        <w:ind w:left="56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07790">
        <w:rPr>
          <w:rFonts w:asciiTheme="majorBidi" w:eastAsia="MS Mincho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26BA595" w14:textId="77777777" w:rsidR="007B12EA" w:rsidRPr="00B07790" w:rsidRDefault="007B12EA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3964505" w14:textId="77777777" w:rsidR="00F323A3" w:rsidRPr="00B07790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D8C454E" w14:textId="77777777" w:rsidR="00F323A3" w:rsidRPr="00B07790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109277F" w14:textId="77777777" w:rsidR="00F323A3" w:rsidRPr="00B07790" w:rsidRDefault="00F323A3" w:rsidP="007B12EA">
      <w:pPr>
        <w:pStyle w:val="ListParagraph"/>
        <w:tabs>
          <w:tab w:val="left" w:pos="2070"/>
        </w:tabs>
        <w:ind w:left="288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BC37D9" w14:textId="77777777" w:rsidR="007B12EA" w:rsidRPr="00B07790" w:rsidRDefault="007B12EA" w:rsidP="003722C7">
      <w:pPr>
        <w:pStyle w:val="ListParagraph"/>
        <w:numPr>
          <w:ilvl w:val="1"/>
          <w:numId w:val="12"/>
        </w:numPr>
        <w:rPr>
          <w:rFonts w:ascii="Angsana New" w:eastAsia="MS Mincho" w:hAnsi="Angsana New"/>
          <w:b/>
          <w:bCs/>
          <w:sz w:val="30"/>
          <w:szCs w:val="30"/>
          <w:lang w:val="x-none" w:eastAsia="x-none"/>
        </w:rPr>
      </w:pPr>
      <w:r w:rsidRPr="00B07790">
        <w:rPr>
          <w:rFonts w:ascii="Angsana New" w:eastAsia="MS Mincho" w:hAnsi="Angsana New" w:hint="cs"/>
          <w:b/>
          <w:bCs/>
          <w:sz w:val="30"/>
          <w:szCs w:val="30"/>
          <w:cs/>
          <w:lang w:val="x-none" w:eastAsia="x-none"/>
        </w:rPr>
        <w:lastRenderedPageBreak/>
        <w:t>เกณฑ์ในการจัดทำงบการเงินรวม</w:t>
      </w:r>
    </w:p>
    <w:p w14:paraId="1DB736E8" w14:textId="77777777" w:rsidR="007B12EA" w:rsidRPr="00B07790" w:rsidRDefault="007B12EA" w:rsidP="007B12EA">
      <w:pPr>
        <w:pStyle w:val="ListParagraph"/>
        <w:ind w:left="518"/>
        <w:rPr>
          <w:rFonts w:asciiTheme="majorBidi" w:eastAsia="MS Mincho" w:hAnsiTheme="majorBidi" w:cstheme="majorBidi"/>
          <w:b/>
          <w:bCs/>
          <w:sz w:val="28"/>
          <w:szCs w:val="28"/>
          <w:lang w:val="x-none" w:eastAsia="x-none"/>
        </w:rPr>
      </w:pPr>
    </w:p>
    <w:p w14:paraId="18C2292B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และส่วนได้เสียของกลุ่มบริษัทในบริษัทร่วมและการร่วมค้า</w:t>
      </w:r>
    </w:p>
    <w:p w14:paraId="4FAB5C03" w14:textId="77777777" w:rsidR="00F323A3" w:rsidRPr="00B07790" w:rsidRDefault="00F323A3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2FDE1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50125CE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lang w:eastAsia="en-GB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B8304A6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64260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</w:p>
    <w:p w14:paraId="1C8799D5" w14:textId="77777777" w:rsidR="003B1DB2" w:rsidRPr="00B07790" w:rsidRDefault="003B1DB2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D304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B07790">
        <w:rPr>
          <w:rFonts w:asciiTheme="majorBidi" w:hAnsiTheme="majorBidi" w:cstheme="majorBidi"/>
          <w:sz w:val="30"/>
          <w:szCs w:val="30"/>
        </w:rPr>
        <w:t>/</w:t>
      </w:r>
      <w:r w:rsidRPr="00B07790">
        <w:rPr>
          <w:rFonts w:asciiTheme="majorBidi" w:hAnsiTheme="majorBidi" w:cstheme="majorBidi"/>
          <w:sz w:val="30"/>
          <w:szCs w:val="30"/>
          <w:cs/>
        </w:rPr>
        <w:t>ส่วนต่ำกว่าทุนอื่นในส่วนของเจ้าของ</w:t>
      </w:r>
    </w:p>
    <w:p w14:paraId="2A71A747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B0AF5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F5053BD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A9415F" w14:textId="77777777" w:rsidR="007B12EA" w:rsidRPr="0032016D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2016D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บริษัทร่วมและการร่วมค้า</w:t>
      </w:r>
    </w:p>
    <w:p w14:paraId="033D8679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</w:t>
      </w:r>
    </w:p>
    <w:p w14:paraId="6A5C82D5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675A6" w14:textId="77777777" w:rsidR="00F323A3" w:rsidRPr="00B07790" w:rsidRDefault="00F323A3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3645E" w14:textId="77777777" w:rsidR="00F323A3" w:rsidRPr="00B07790" w:rsidRDefault="00F323A3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40C08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วิธีส่วนได้เสีย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B0779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E1E79E7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77B7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 กลุ่มบริษัทจะใช้วิธีส่วนได้เสียต่อไปโดยไม่มีการวัดมูลค่าเงินลงทุนที่คงเหลืออยู่ใหม่ ในกรณีอื่นที่กลุ่มบริษัทสูญเสียการมีอิทธิพลอย่างมี</w:t>
      </w:r>
      <w:r w:rsidRPr="00B07790">
        <w:rPr>
          <w:rFonts w:asciiTheme="majorBidi" w:hAnsiTheme="majorBidi" w:cstheme="majorBidi"/>
          <w:spacing w:val="8"/>
          <w:sz w:val="30"/>
          <w:szCs w:val="30"/>
          <w:cs/>
        </w:rPr>
        <w:t>นัยสำคัญในบริษัทร่วมหรือการควบคุมร่วมในการร่วมค้า กลุ่มบริษัทจะตัดจำหน่ายส่วนได้เสียทั้งหมดของ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</w:t>
      </w:r>
      <w:r w:rsidRPr="00B07790">
        <w:rPr>
          <w:rFonts w:asciiTheme="majorBidi" w:hAnsiTheme="majorBidi" w:cstheme="majorBidi"/>
          <w:sz w:val="30"/>
          <w:szCs w:val="30"/>
          <w:cs/>
        </w:rPr>
        <w:t>ถือเป็นมูลค่ายุติธรรมที่รับรู้เมื่อเริ่มแรกของสินทรัพย์ทางการเงิน</w:t>
      </w:r>
    </w:p>
    <w:p w14:paraId="458786E0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4E1DA2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pacing w:val="-4"/>
          <w:sz w:val="30"/>
          <w:szCs w:val="30"/>
          <w:lang w:eastAsia="en-GB"/>
        </w:rPr>
      </w:pP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lang w:eastAsia="en-GB"/>
        </w:rPr>
        <w:t xml:space="preserve"> 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รวมถึงรายได้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lang w:eastAsia="en-GB"/>
        </w:rPr>
        <w:t xml:space="preserve"> 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หรือค่าใช้จ่ายซึ่งเป็นผลมาจากรายการระหว่างกิจการในกลุ่ม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lang w:eastAsia="en-GB"/>
        </w:rPr>
        <w:t xml:space="preserve"> 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ถูกตัดรายการในการจัดทำงบการเงินรวม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lang w:eastAsia="en-GB"/>
        </w:rPr>
        <w:t xml:space="preserve"> 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กำไร</w:t>
      </w:r>
      <w:r w:rsidRPr="00B07790">
        <w:rPr>
          <w:rFonts w:asciiTheme="majorBidi" w:eastAsia="Calibri" w:hAnsiTheme="majorBidi" w:cstheme="majorBidi" w:hint="cs"/>
          <w:color w:val="000000"/>
          <w:spacing w:val="-4"/>
          <w:sz w:val="30"/>
          <w:szCs w:val="30"/>
          <w:cs/>
          <w:lang w:eastAsia="en-GB"/>
        </w:rPr>
        <w:t>หรือขาดทุน</w:t>
      </w:r>
      <w:r w:rsidRPr="00B07790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  <w:lang w:eastAsia="en-GB"/>
        </w:rPr>
        <w:t>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</w:p>
    <w:p w14:paraId="7ED3BD05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</w:p>
    <w:p w14:paraId="1C075BAF" w14:textId="77777777" w:rsidR="007B12EA" w:rsidRPr="00B07790" w:rsidRDefault="007B12EA" w:rsidP="007B12EA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B07790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61550D95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  <w:r w:rsidRPr="00B07790">
        <w:rPr>
          <w:rFonts w:asciiTheme="majorBidi" w:hAnsiTheme="majorBidi"/>
          <w:sz w:val="30"/>
          <w:szCs w:val="30"/>
        </w:rPr>
        <w:t xml:space="preserve"> </w:t>
      </w:r>
      <w:r w:rsidRPr="00B07790">
        <w:rPr>
          <w:rFonts w:asciiTheme="majorBidi" w:hAnsi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B07790">
        <w:rPr>
          <w:rFonts w:asciiTheme="majorBidi" w:hAnsiTheme="majorBidi"/>
          <w:sz w:val="30"/>
          <w:szCs w:val="30"/>
        </w:rPr>
        <w:t xml:space="preserve">concentration test) </w:t>
      </w:r>
      <w:r w:rsidRPr="00B07790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16F6F223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AB3D680" w14:textId="28EB1EB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07790">
        <w:rPr>
          <w:rFonts w:asciiTheme="majorBidi" w:hAnsiTheme="majorBidi"/>
          <w:spacing w:val="-2"/>
          <w:sz w:val="30"/>
          <w:szCs w:val="30"/>
          <w:cs/>
        </w:rPr>
        <w:t>สิ่งตอบแทนที่โอน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ให้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A91E4B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(ดูหมายเหตุข้อ </w:t>
      </w:r>
      <w:r w:rsidR="00A91E4B" w:rsidRPr="00B07790">
        <w:rPr>
          <w:rFonts w:asciiTheme="majorBidi" w:hAnsiTheme="majorBidi"/>
          <w:spacing w:val="-2"/>
          <w:sz w:val="30"/>
          <w:szCs w:val="30"/>
        </w:rPr>
        <w:t xml:space="preserve">3 </w:t>
      </w:r>
      <w:r w:rsidR="00A91E4B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(ฑ))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กำไรจากการซื้อในราคา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>ต่อรอง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รับรู้ในกำไรหรือขาดทุนทันที 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00389F4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42CA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สิ่งตอบแทนที่โอนให้หรือคาดว่าจะต้องจ่ายวัดมูลค่าด้วยมูลค่ายุติธรรม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ณ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วันซื้อธุรกิจและวัดมูลค่าภายหลังด้วยมูลค่ายุติธรรม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ณ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2D72012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9A2E807" w14:textId="77777777" w:rsidR="007B12EA" w:rsidRPr="00B07790" w:rsidRDefault="007B12EA" w:rsidP="007B12EA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AD5D5C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</w:t>
      </w:r>
      <w:r w:rsidRPr="00B07790">
        <w:rPr>
          <w:rFonts w:asciiTheme="majorBidi" w:hAnsiTheme="majorBidi" w:cstheme="majorBidi"/>
          <w:spacing w:val="8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877B3A0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1332C3B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hint="cs"/>
          <w:sz w:val="30"/>
          <w:szCs w:val="30"/>
          <w:cs/>
        </w:rPr>
        <w:t>ในการรวมธุรกิจที่ดำเนินการสำเร็จจากการทยอยซื้อ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ณ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วันที่ซื้อและรับรู้ผลกำไรหรือขาดทุนที่เกิดขึ้นในกำไรหรือขาดทุน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D8BEF7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C6F99B4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โอนไปยังกำไรสะสม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Pr="00B07790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B07790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0779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จนถึงวันที่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การควบคุมสิ้นสุด</w:t>
      </w:r>
    </w:p>
    <w:p w14:paraId="00685B9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3E8DA6F6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="Angsana New" w:hAnsi="Angsana New"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</w:t>
      </w:r>
      <w:r w:rsidRPr="00B07790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ลงทุนในบริษัทย่อย</w:t>
      </w:r>
      <w:r w:rsidRPr="00B07790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</w:t>
      </w:r>
      <w:r w:rsidRPr="00B07790"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บริษัทร่วมและการร่วมค้า</w:t>
      </w:r>
    </w:p>
    <w:p w14:paraId="5B4B0AAD" w14:textId="77777777" w:rsidR="007B12EA" w:rsidRPr="00B07790" w:rsidRDefault="007B12EA" w:rsidP="007B12EA">
      <w:pPr>
        <w:pStyle w:val="Heading8"/>
        <w:spacing w:line="240" w:lineRule="auto"/>
        <w:ind w:left="547"/>
        <w:jc w:val="both"/>
        <w:rPr>
          <w:rFonts w:ascii="Angsana New" w:hAnsi="Angsana New"/>
          <w:sz w:val="18"/>
          <w:szCs w:val="18"/>
        </w:rPr>
      </w:pPr>
      <w:r w:rsidRPr="00B07790">
        <w:rPr>
          <w:rFonts w:asciiTheme="majorBidi" w:hAnsiTheme="majorBidi" w:cstheme="majorBidi"/>
          <w:i/>
          <w:iCs/>
          <w:sz w:val="20"/>
          <w:szCs w:val="20"/>
          <w:lang w:val="th-TH" w:eastAsia="en-US"/>
        </w:rPr>
        <w:t xml:space="preserve"> </w:t>
      </w:r>
    </w:p>
    <w:p w14:paraId="68E578D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B07790">
        <w:rPr>
          <w:rFonts w:asciiTheme="majorBidi" w:hAnsiTheme="majorBidi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B07790">
        <w:rPr>
          <w:rFonts w:asciiTheme="majorBidi" w:hAnsiTheme="majorBidi"/>
          <w:sz w:val="30"/>
          <w:szCs w:val="30"/>
          <w:cs/>
        </w:rPr>
        <w:t xml:space="preserve"> เงินปันผลรับบันทึกในกำไรหรือขาดทุนในวันที่</w:t>
      </w:r>
      <w:r w:rsidRPr="00B07790">
        <w:rPr>
          <w:rFonts w:asciiTheme="majorBidi" w:hAnsiTheme="majorBidi" w:hint="cs"/>
          <w:sz w:val="30"/>
          <w:szCs w:val="30"/>
          <w:cs/>
        </w:rPr>
        <w:t>บ</w:t>
      </w:r>
      <w:r w:rsidRPr="00B07790">
        <w:rPr>
          <w:rFonts w:asciiTheme="majorBidi" w:hAnsiTheme="majorBidi"/>
          <w:sz w:val="30"/>
          <w:szCs w:val="30"/>
          <w:cs/>
        </w:rPr>
        <w:t>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65ADDAD" w14:textId="77777777" w:rsidR="007B12EA" w:rsidRPr="00B07790" w:rsidRDefault="007B12EA" w:rsidP="007B12EA">
      <w:pPr>
        <w:rPr>
          <w:rFonts w:asciiTheme="majorBidi" w:hAnsiTheme="majorBidi"/>
          <w:color w:val="FF0000"/>
        </w:rPr>
      </w:pPr>
    </w:p>
    <w:p w14:paraId="26F70772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เงินตราต่างประเทศ</w:t>
      </w:r>
    </w:p>
    <w:p w14:paraId="6DE572D5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16734E17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ของแต่ละบริษัทในกลุ่มบริษัท</w:t>
      </w:r>
      <w:r w:rsidRPr="00B07790">
        <w:rPr>
          <w:rFonts w:asciiTheme="majorBidi" w:hAnsiTheme="majorBidi"/>
          <w:sz w:val="30"/>
          <w:szCs w:val="30"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แปลงค่าโดยใช้อัตราแลกเปลี่ยน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ณ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วันที่มีการวัดมูลค่ายุติธรรม</w:t>
      </w:r>
    </w:p>
    <w:p w14:paraId="4C3E42AB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lastRenderedPageBreak/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</w:p>
    <w:p w14:paraId="0B906521" w14:textId="697E5916" w:rsidR="007B12EA" w:rsidRPr="00B07790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B07790">
        <w:rPr>
          <w:rFonts w:asciiTheme="majorBidi" w:hAnsiTheme="majorBidi"/>
          <w:sz w:val="30"/>
          <w:szCs w:val="30"/>
          <w:lang w:val="en-US" w:eastAsia="en-US"/>
        </w:rPr>
        <w:tab/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</w:t>
      </w:r>
      <w:r w:rsidR="000A5133"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อื่น</w:t>
      </w:r>
    </w:p>
    <w:p w14:paraId="3D844FA5" w14:textId="77777777" w:rsidR="007B12EA" w:rsidRPr="00B07790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B07790">
        <w:rPr>
          <w:rFonts w:asciiTheme="majorBidi" w:hAnsiTheme="majorBidi"/>
          <w:sz w:val="30"/>
          <w:szCs w:val="30"/>
          <w:lang w:val="en-US" w:eastAsia="en-US"/>
        </w:rPr>
        <w:tab/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หนี้สินทางการเงินที่ใช้ป้องกันความเสี่ยงของเงินลงทุนสุทธิในหน่วยงานในต่างประเทศ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และ</w:t>
      </w:r>
    </w:p>
    <w:p w14:paraId="17F050AC" w14:textId="77777777" w:rsidR="007B12EA" w:rsidRPr="00B07790" w:rsidRDefault="007B12EA" w:rsidP="00F323A3">
      <w:pPr>
        <w:pStyle w:val="BodyText2"/>
        <w:spacing w:line="240" w:lineRule="atLeast"/>
        <w:ind w:left="990" w:right="43" w:hanging="45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B07790">
        <w:rPr>
          <w:rFonts w:asciiTheme="majorBidi" w:hAnsiTheme="majorBidi"/>
          <w:sz w:val="30"/>
          <w:szCs w:val="30"/>
          <w:lang w:val="en-US" w:eastAsia="en-US"/>
        </w:rPr>
        <w:t>-</w:t>
      </w:r>
      <w:r w:rsidRPr="00B07790">
        <w:rPr>
          <w:rFonts w:asciiTheme="majorBidi" w:hAnsiTheme="majorBidi"/>
          <w:sz w:val="30"/>
          <w:szCs w:val="30"/>
          <w:lang w:val="en-US" w:eastAsia="en-US"/>
        </w:rPr>
        <w:tab/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การป้องกันความเสี่ยงในกระแสเงินสด</w:t>
      </w:r>
      <w:r w:rsidRPr="00B07790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en-US" w:eastAsia="en-US"/>
        </w:rPr>
        <w:t>เฉพาะส่วนที่มีประสิทธิผล</w:t>
      </w:r>
    </w:p>
    <w:p w14:paraId="7953A741" w14:textId="77777777" w:rsidR="007B12EA" w:rsidRPr="00B07790" w:rsidRDefault="007B12EA" w:rsidP="007B12EA">
      <w:pPr>
        <w:pStyle w:val="BodyText2"/>
        <w:spacing w:line="240" w:lineRule="atLeast"/>
        <w:ind w:left="720" w:right="43" w:hanging="180"/>
        <w:jc w:val="thaiDistribute"/>
        <w:rPr>
          <w:rFonts w:asciiTheme="majorBidi" w:hAnsiTheme="majorBidi"/>
          <w:sz w:val="28"/>
          <w:szCs w:val="28"/>
          <w:lang w:val="en-US" w:eastAsia="en-US"/>
        </w:rPr>
      </w:pPr>
    </w:p>
    <w:p w14:paraId="1944617A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F5C3858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แปลงค่าเป็นเงินบาทโดยใช้อัตราแลกเปลี่ยนที่ใกล้เคียงกับอัตราแลกเปลี่ยน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ถัวเฉลี่ยระหว่างปี</w:t>
      </w:r>
      <w:r w:rsidRPr="00B07790">
        <w:rPr>
          <w:rFonts w:asciiTheme="majorBidi" w:hAnsiTheme="majorBidi" w:cstheme="majorBidi"/>
          <w:sz w:val="30"/>
          <w:szCs w:val="30"/>
        </w:rPr>
        <w:t xml:space="preserve">  </w:t>
      </w:r>
    </w:p>
    <w:p w14:paraId="3FEA7C8F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B945B4" w14:textId="4973D554" w:rsidR="007B12EA" w:rsidRPr="00B07790" w:rsidRDefault="007B12EA" w:rsidP="007B12EA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A91E4B" w:rsidRPr="00B07790">
        <w:rPr>
          <w:rFonts w:asciiTheme="majorBidi" w:hAnsiTheme="majorBidi" w:cstheme="majorBidi" w:hint="cs"/>
          <w:sz w:val="30"/>
          <w:szCs w:val="30"/>
          <w:cs/>
        </w:rPr>
        <w:t>จะรับรู้ในกำไรขาดทุนเบ็ดเสร็จอื่น และ</w:t>
      </w:r>
      <w:r w:rsidRPr="00B07790">
        <w:rPr>
          <w:rFonts w:asciiTheme="majorBidi" w:hAnsiTheme="majorBidi" w:cstheme="majorBidi"/>
          <w:sz w:val="30"/>
          <w:szCs w:val="30"/>
          <w:cs/>
        </w:rPr>
        <w:t>แสดงเป็นสำรองการแปลงค่างบการเงินในส่วนของผู้ถือหุ้น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5BB3D65E" w14:textId="77777777" w:rsidR="007B12EA" w:rsidRPr="00B07790" w:rsidRDefault="007B12EA" w:rsidP="007B12EA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33B508" w14:textId="77777777" w:rsidR="007B12EA" w:rsidRPr="00B07790" w:rsidRDefault="007B12EA" w:rsidP="007B12E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87107207"/>
      <w:r w:rsidRPr="00B07790">
        <w:rPr>
          <w:rFonts w:asciiTheme="majorBidi" w:hAnsiTheme="majorBidi" w:cstheme="majorBidi"/>
          <w:sz w:val="30"/>
          <w:szCs w:val="30"/>
          <w:cs/>
        </w:rPr>
        <w:t>เมื่อหน่วยงาน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ต่างประเทศถูกจำหน่ายส่วนได้เสียทั้งหมดหรือเพียงบางส่วนที่ทำให้สูญเสียการควบคุม</w:t>
      </w:r>
      <w:r w:rsidRPr="00B0779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ความมีอิทธิพลอย่างมีสาระสำคัญ</w:t>
      </w:r>
      <w:r w:rsidRPr="00B07790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หรือการควบคุมร่วมกัน ผลสะสมของ</w:t>
      </w:r>
      <w:r w:rsidRPr="00B07790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ที่เกี่ยวข้องกับ</w:t>
      </w:r>
      <w:r w:rsidRPr="00B07790">
        <w:rPr>
          <w:rFonts w:asciiTheme="majorBidi" w:hAnsiTheme="majorBidi" w:cstheme="majorBidi"/>
          <w:spacing w:val="8"/>
          <w:sz w:val="30"/>
          <w:szCs w:val="30"/>
          <w:cs/>
          <w:lang w:val="x-none" w:eastAsia="x-none"/>
        </w:rPr>
        <w:t>หน่วยงานต่างประเทศนั้นต้องถูกจัดประเภทเป็นกำไรหรือขาดทุนโดยเป็นส่วนหนึ่งของกำไรขาดทุนจาก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การจ</w:t>
      </w:r>
      <w:r w:rsidRPr="00B07790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ำ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หน่าย </w:t>
      </w:r>
    </w:p>
    <w:bookmarkEnd w:id="0"/>
    <w:p w14:paraId="59C60318" w14:textId="77777777" w:rsidR="00F323A3" w:rsidRPr="00B07790" w:rsidRDefault="00F323A3" w:rsidP="00F323A3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79D33E" w14:textId="77777777" w:rsidR="007B12EA" w:rsidRPr="00B07790" w:rsidRDefault="007B12EA" w:rsidP="007B12EA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41A9BC9A" w14:textId="77777777" w:rsidR="007B12EA" w:rsidRPr="00B07790" w:rsidRDefault="007B12EA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11393495" w14:textId="77777777" w:rsidR="00F323A3" w:rsidRPr="00B07790" w:rsidRDefault="00F323A3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636BCFC0" w14:textId="77777777" w:rsidR="00767EEC" w:rsidRPr="00B07790" w:rsidRDefault="00767EEC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4037D250" w14:textId="77777777" w:rsidR="00767EEC" w:rsidRPr="00B07790" w:rsidRDefault="00767EEC" w:rsidP="007B12EA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</w:p>
    <w:p w14:paraId="27B539F0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เครื่องมือทางการเงิน</w:t>
      </w:r>
    </w:p>
    <w:p w14:paraId="6E7C656E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54C2479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5200502" w14:textId="638DDED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อื่นๆ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B07790">
        <w:rPr>
          <w:rFonts w:asciiTheme="majorBidi" w:hAnsiTheme="majorBidi" w:cstheme="majorBidi"/>
          <w:sz w:val="30"/>
          <w:szCs w:val="30"/>
        </w:rPr>
        <w:t xml:space="preserve"> 3</w:t>
      </w:r>
      <w:r w:rsidRPr="00B07790">
        <w:rPr>
          <w:rFonts w:asciiTheme="majorBidi" w:hAnsiTheme="majorBidi" w:cstheme="majorBidi"/>
          <w:sz w:val="30"/>
          <w:szCs w:val="30"/>
          <w:cs/>
        </w:rPr>
        <w:t>(</w:t>
      </w:r>
      <w:r w:rsidR="00D47D27" w:rsidRPr="00B07790">
        <w:rPr>
          <w:rFonts w:asciiTheme="majorBidi" w:hAnsiTheme="majorBidi" w:cstheme="majorBidi" w:hint="cs"/>
          <w:sz w:val="30"/>
          <w:szCs w:val="30"/>
          <w:cs/>
        </w:rPr>
        <w:t>ช</w:t>
      </w:r>
      <w:r w:rsidRPr="00B07790">
        <w:rPr>
          <w:rFonts w:asciiTheme="majorBidi" w:hAnsiTheme="majorBidi" w:cstheme="majorBidi"/>
          <w:sz w:val="30"/>
          <w:szCs w:val="30"/>
          <w:cs/>
        </w:rPr>
        <w:t>))</w:t>
      </w:r>
      <w:r w:rsidR="006A7A7F" w:rsidRPr="00B07790">
        <w:rPr>
          <w:rFonts w:asciiTheme="majorBidi" w:hAnsiTheme="majorBidi" w:cstheme="majorBidi"/>
          <w:sz w:val="30"/>
          <w:szCs w:val="30"/>
        </w:rPr>
        <w:t>)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</w:t>
      </w:r>
      <w:r w:rsidRPr="00B07790">
        <w:rPr>
          <w:rFonts w:asciiTheme="majorBidi" w:hAnsiTheme="majorBidi" w:hint="cs"/>
          <w:sz w:val="30"/>
          <w:szCs w:val="30"/>
          <w:cs/>
        </w:rPr>
        <w:t>และหนี้สินทางการเงิน</w:t>
      </w:r>
      <w:r w:rsidRPr="00B07790">
        <w:rPr>
          <w:rFonts w:asciiTheme="majorBidi" w:hAnsiTheme="majorBidi" w:cstheme="majorBidi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B07790">
        <w:rPr>
          <w:rFonts w:asciiTheme="majorBidi" w:hAnsiTheme="majorBidi" w:hint="cs"/>
          <w:sz w:val="30"/>
          <w:szCs w:val="30"/>
          <w:cs/>
        </w:rPr>
        <w:t>หรือการออกตราสาร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ด้วย </w:t>
      </w:r>
    </w:p>
    <w:p w14:paraId="786CE967" w14:textId="7777777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0542FFCB" w14:textId="7777777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>บริษัทรับรู้รายการซื้อหรือขายสินทรัพย์ทางการเงินตามวิธีปกติในวันซื้อขาย ซึ่งเป็นวันที่</w:t>
      </w:r>
      <w:r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>บริษัท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       </w:t>
      </w:r>
      <w:r w:rsidRPr="00B07790">
        <w:rPr>
          <w:rFonts w:asciiTheme="majorBidi" w:hAnsiTheme="majorBidi"/>
          <w:sz w:val="30"/>
          <w:szCs w:val="30"/>
          <w:cs/>
        </w:rPr>
        <w:t>ตกลงที่จะซื้อหรือขายสินทรัพย์</w:t>
      </w:r>
    </w:p>
    <w:p w14:paraId="765BCD75" w14:textId="7777777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3AE602FB" w14:textId="7777777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การรับรู้รายการเมื่อเริ่มแรก</w:t>
      </w:r>
    </w:p>
    <w:p w14:paraId="250D2C3B" w14:textId="77777777" w:rsidR="007B12EA" w:rsidRPr="00B07790" w:rsidRDefault="007B12EA" w:rsidP="007B12EA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5668D22" w14:textId="77777777" w:rsidR="007B12EA" w:rsidRPr="00B07790" w:rsidRDefault="007B12EA" w:rsidP="007B12EA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A40FF95" w14:textId="77777777" w:rsidR="007B12EA" w:rsidRPr="00B07790" w:rsidRDefault="007B12EA" w:rsidP="007B12EA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ดอกเบี้ยจ่าย กำไรและขาดทุนจากอัตราแลกเปลี่ยนรับรู้ในกำไรหรือขาดทุน </w:t>
      </w:r>
    </w:p>
    <w:p w14:paraId="3A99D3BE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2"/>
          <w:szCs w:val="22"/>
        </w:rPr>
      </w:pPr>
    </w:p>
    <w:p w14:paraId="3A5CE6F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การวัดมูลค่าในภายหลัง</w:t>
      </w:r>
    </w:p>
    <w:p w14:paraId="1916058D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CDFA7F1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B3AD1D2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A903624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5979B62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รับ</w:t>
      </w:r>
      <w:r w:rsidRPr="00B07790">
        <w:rPr>
          <w:rFonts w:asciiTheme="majorBidi" w:hAnsiTheme="majorBidi" w:cstheme="majorBidi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D4ED7E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DA6EA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AB92B5C" w14:textId="77777777" w:rsidR="007B12EA" w:rsidRPr="00B07790" w:rsidRDefault="007B12EA" w:rsidP="007B12EA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CC145C8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4D9EEFEF" w14:textId="77777777" w:rsidR="007B12EA" w:rsidRPr="00B07790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หมดอายุ </w:t>
      </w:r>
      <w:r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</w:t>
      </w:r>
      <w:r w:rsidRPr="00B07790">
        <w:rPr>
          <w:rFonts w:asciiTheme="majorBidi" w:hAnsiTheme="majorBidi" w:cstheme="majorBidi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5677B6A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6784F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37250A2" w14:textId="77777777" w:rsidR="007B12EA" w:rsidRPr="00B07790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C19D6" w14:textId="77777777" w:rsidR="007B12EA" w:rsidRPr="00B07790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C80F6B" w14:textId="77777777" w:rsidR="007B12EA" w:rsidRPr="00B07790" w:rsidRDefault="007B12EA" w:rsidP="007B12E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44C31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DEBE936" w14:textId="77777777" w:rsidR="007B12EA" w:rsidRPr="00B07790" w:rsidRDefault="007B12EA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B07790">
        <w:rPr>
          <w:rFonts w:asciiTheme="majorBidi" w:hAnsiTheme="majorBidi" w:hint="cs"/>
          <w:sz w:val="30"/>
          <w:szCs w:val="30"/>
          <w:cs/>
        </w:rPr>
        <w:t>เว้นแต่อนุพันธ์นั้นถูกกำหนดเป็นเครื่องมือที่ใช้ในการป้องกันความเสี่ยง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กรณีดังกล่าวการรับรู้</w:t>
      </w:r>
      <w:r w:rsidRPr="00B07790">
        <w:rPr>
          <w:rFonts w:asciiTheme="majorBidi" w:hAnsiTheme="majorBidi" w:hint="cs"/>
          <w:sz w:val="30"/>
          <w:szCs w:val="30"/>
          <w:cs/>
        </w:rPr>
        <w:t>ผลกำไรหรือขาดทุนจะขึ้นอยู่กับลักษณะของรายการที่มีการป้องกันความเสี่ยง</w:t>
      </w:r>
    </w:p>
    <w:p w14:paraId="5E5EAEA8" w14:textId="77777777" w:rsidR="007B12EA" w:rsidRPr="00B07790" w:rsidRDefault="007B12EA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3E2F7E1" w14:textId="77777777" w:rsidR="00F323A3" w:rsidRPr="00B07790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416C5317" w14:textId="77777777" w:rsidR="00F323A3" w:rsidRPr="00B07790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1FB035EF" w14:textId="77777777" w:rsidR="00F323A3" w:rsidRPr="00B07790" w:rsidRDefault="00F323A3" w:rsidP="007B12EA">
      <w:pPr>
        <w:tabs>
          <w:tab w:val="clear" w:pos="454"/>
          <w:tab w:val="clear" w:pos="680"/>
        </w:tabs>
        <w:spacing w:line="240" w:lineRule="auto"/>
        <w:ind w:left="990" w:right="29"/>
        <w:jc w:val="thaiDistribute"/>
        <w:rPr>
          <w:rFonts w:asciiTheme="majorBidi" w:hAnsiTheme="majorBidi"/>
          <w:sz w:val="30"/>
          <w:szCs w:val="30"/>
        </w:rPr>
      </w:pPr>
    </w:p>
    <w:p w14:paraId="715F4E8D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B07790">
        <w:rPr>
          <w:rFonts w:asciiTheme="majorBidi" w:hAnsi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34299CDE" w14:textId="77777777" w:rsidR="00F323A3" w:rsidRPr="00B07790" w:rsidRDefault="00F323A3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0556A29" w14:textId="4611CE71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B0779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7D69950" w14:textId="77777777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Pr="00B07790">
        <w:rPr>
          <w:rFonts w:ascii="Angsana New" w:hAnsi="Angsana New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</w:t>
      </w:r>
      <w:r w:rsidRPr="00B07790">
        <w:rPr>
          <w:rFonts w:ascii="Angsana New" w:hAnsi="Angsana New"/>
          <w:color w:val="000000"/>
          <w:sz w:val="30"/>
          <w:szCs w:val="30"/>
          <w:cs/>
        </w:rPr>
        <w:t>ของการเปลี่ยนแปลงในมูลค่ายุติธรรมของรายการที่มีการป้องกันความเสี่ยง</w:t>
      </w:r>
      <w:r w:rsidRPr="00B07790">
        <w:rPr>
          <w:rFonts w:ascii="Angsana New" w:hAnsi="Angsana New" w:hint="cs"/>
          <w:color w:val="000000"/>
          <w:sz w:val="30"/>
          <w:szCs w:val="30"/>
          <w:cs/>
        </w:rPr>
        <w:t xml:space="preserve"> (โดยใช้มูลค่าปัจจุบัน) นับจากการเริ่มต้นของการป้องกันความเสี่ยง</w:t>
      </w:r>
      <w:r w:rsidRPr="00B07790">
        <w:rPr>
          <w:rFonts w:ascii="Angsana New" w:hAnsi="Angsana New"/>
          <w:color w:val="000000"/>
          <w:sz w:val="30"/>
          <w:szCs w:val="30"/>
          <w:cs/>
        </w:rPr>
        <w:t xml:space="preserve"> ส่วน</w:t>
      </w: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>ที่ไม่มีประสิทธิผลจะรับรู้ทันทีในกำไรหรือขาดทุน</w:t>
      </w:r>
    </w:p>
    <w:p w14:paraId="1EC453A1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CC8F87D" w14:textId="77777777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4F1CBA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B1F4D7D" w14:textId="77777777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7AECA3A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3501A02" w14:textId="77777777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</w:t>
      </w:r>
      <w:r w:rsidRPr="00B07790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2A9C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38E69A" w14:textId="77777777" w:rsidR="007B12EA" w:rsidRPr="00B07790" w:rsidRDefault="007B12EA" w:rsidP="007B12EA">
      <w:pPr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790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69F3869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37F76D7" w14:textId="77777777" w:rsidR="00F323A3" w:rsidRPr="00B07790" w:rsidRDefault="00F323A3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0C60BDF" w14:textId="77777777" w:rsidR="00F323A3" w:rsidRPr="00B07790" w:rsidRDefault="00F323A3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E7E8D12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F6B2F3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hint="cs"/>
          <w:sz w:val="30"/>
          <w:szCs w:val="30"/>
          <w:cs/>
        </w:rPr>
        <w:t>กลุ่มบริษัทได้ประเมินผลขาดทุนด้านเครดิตที่คาดว่าจะเกิดขึ้นโดยการทบทวนอันดับความน่าเชื่อถือของ</w:t>
      </w:r>
      <w:r w:rsidRPr="00B07790">
        <w:rPr>
          <w:rFonts w:asciiTheme="majorBidi" w:hAnsiTheme="majorBidi" w:hint="cs"/>
          <w:spacing w:val="4"/>
          <w:sz w:val="30"/>
          <w:szCs w:val="30"/>
          <w:cs/>
        </w:rPr>
        <w:t>สินทรัพย์ทางการเงิน</w:t>
      </w:r>
      <w:r w:rsidRPr="00B07790">
        <w:rPr>
          <w:rFonts w:asciiTheme="majorBidi" w:hAnsiTheme="majorBidi"/>
          <w:spacing w:val="4"/>
          <w:sz w:val="30"/>
          <w:szCs w:val="30"/>
          <w:cs/>
        </w:rPr>
        <w:t xml:space="preserve">  </w:t>
      </w:r>
      <w:r w:rsidRPr="00B07790">
        <w:rPr>
          <w:rFonts w:asciiTheme="majorBidi" w:hAnsiTheme="majorBidi" w:hint="cs"/>
          <w:spacing w:val="4"/>
          <w:sz w:val="30"/>
          <w:szCs w:val="30"/>
          <w:cs/>
        </w:rPr>
        <w:t>หากสินทรัพย์ทางการเงินมีความเสี่ยงด้านเครดิตที่เพิ่มขึ้นอย่างมีนัยสำคัญนับแต่</w:t>
      </w:r>
      <w:r w:rsidRPr="00B07790">
        <w:rPr>
          <w:rFonts w:asciiTheme="majorBidi" w:hAnsiTheme="majorBidi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E3BCBB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61E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ในการประเมินค่าเผื่อผลขาดทุนด้านเครดิตที่คาดว่าจะเกิดขึ้น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หากสินทรัพย์ทางการเงินดังกล่าวมี</w:t>
      </w:r>
      <w:r w:rsidRPr="00B07790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B0779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ต่ำและไม่มีความเสี่ยงด้านเครดิตเพิ่มขึ้นอย่างมีนัยสำคัญนับตั้งแต่วันที่ได้มา บริษัทจะ</w:t>
      </w:r>
      <w:r w:rsidRPr="00B07790">
        <w:rPr>
          <w:rFonts w:asciiTheme="majorBidi" w:hAnsiTheme="majorBidi" w:cstheme="majorBidi"/>
          <w:sz w:val="30"/>
          <w:szCs w:val="30"/>
        </w:rPr>
        <w:t xml:space="preserve">   </w:t>
      </w:r>
      <w:r w:rsidRPr="00B07790">
        <w:rPr>
          <w:rFonts w:asciiTheme="majorBidi" w:hAnsiTheme="majorBidi" w:cstheme="majorBidi"/>
          <w:sz w:val="30"/>
          <w:szCs w:val="30"/>
          <w:cs/>
        </w:rPr>
        <w:t>ไม่มีการรับรู้ค่าเผื่อผลขาดทุนด้านเครดิตที่คาดว่าจะเกิดขึ้น</w:t>
      </w:r>
    </w:p>
    <w:p w14:paraId="27D0CCB1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4964FD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การตัดจำหน่าย </w:t>
      </w:r>
    </w:p>
    <w:p w14:paraId="6AB40AB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0BC8E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27F9A7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7) 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  <w:r w:rsidRPr="00B07790">
        <w:rPr>
          <w:rFonts w:asciiTheme="majorBidi" w:eastAsia="EucrosiaUPCBold" w:hAnsiTheme="majorBidi" w:cstheme="majorBidi"/>
          <w:i/>
          <w:iCs/>
          <w:sz w:val="30"/>
          <w:szCs w:val="30"/>
        </w:rPr>
        <w:t>  </w:t>
      </w:r>
    </w:p>
    <w:p w14:paraId="73A12F11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     </w:t>
      </w:r>
      <w:r w:rsidRPr="00B07790">
        <w:rPr>
          <w:rFonts w:asciiTheme="majorBidi" w:hAnsiTheme="majorBidi"/>
          <w:sz w:val="30"/>
          <w:szCs w:val="30"/>
          <w:cs/>
        </w:rPr>
        <w:t xml:space="preserve">การด้อยค่าด้านเครดิต) หรือราคาทุนตัดจำหน่ายของหนี้สิน </w:t>
      </w:r>
    </w:p>
    <w:p w14:paraId="0997903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1685781D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เงินสดและรายการเทียบเท่าเงินสด</w:t>
      </w:r>
    </w:p>
    <w:p w14:paraId="195D9EFE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  <w:r w:rsidRPr="00B07790">
        <w:rPr>
          <w:rFonts w:asciiTheme="majorBidi" w:hAnsiTheme="majorBidi" w:cstheme="majorBidi"/>
          <w:sz w:val="20"/>
          <w:szCs w:val="20"/>
        </w:rPr>
        <w:t xml:space="preserve">  </w:t>
      </w:r>
    </w:p>
    <w:p w14:paraId="37A9416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30"/>
          <w:szCs w:val="30"/>
          <w:lang w:eastAsia="en-GB"/>
        </w:rPr>
      </w:pPr>
      <w:r w:rsidRPr="00B0779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เงินสดและรายการเทียบเท่าเงินสด หมายถึง เงินสดในมือ เงินฝากธนาคารและสถาบันการเงินทุกประเภทที่มีระยะเวลาครบกำหนด </w:t>
      </w:r>
      <w:r w:rsidRPr="00B07790">
        <w:rPr>
          <w:rFonts w:asciiTheme="majorBidi" w:eastAsia="Calibri" w:hAnsiTheme="majorBidi"/>
          <w:sz w:val="30"/>
          <w:szCs w:val="30"/>
          <w:lang w:eastAsia="en-GB"/>
        </w:rPr>
        <w:t>3</w:t>
      </w:r>
      <w:r w:rsidRPr="00B0779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เดือนหรือน้อยกว่านับแต่วันที่ได้มา </w:t>
      </w:r>
      <w:r w:rsidRPr="00B07790">
        <w:rPr>
          <w:rFonts w:asciiTheme="majorBidi" w:eastAsia="Calibri" w:hAnsiTheme="majorBidi" w:hint="cs"/>
          <w:sz w:val="30"/>
          <w:szCs w:val="30"/>
          <w:cs/>
          <w:lang w:eastAsia="en-GB"/>
        </w:rPr>
        <w:t>ทั้งนี้ไม่รวมเงินฝากธนาคารที่มีภาระผูกพัน</w:t>
      </w:r>
      <w:r w:rsidRPr="00B07790">
        <w:rPr>
          <w:rFonts w:asciiTheme="majorBidi" w:eastAsia="Calibri" w:hAnsiTheme="majorBidi"/>
          <w:sz w:val="30"/>
          <w:szCs w:val="30"/>
          <w:cs/>
          <w:lang w:eastAsia="en-GB"/>
        </w:rPr>
        <w:t xml:space="preserve"> (</w:t>
      </w:r>
      <w:r w:rsidRPr="00B07790">
        <w:rPr>
          <w:rFonts w:asciiTheme="majorBidi" w:eastAsia="Calibri" w:hAnsiTheme="majorBidi" w:hint="cs"/>
          <w:sz w:val="30"/>
          <w:szCs w:val="30"/>
          <w:cs/>
          <w:lang w:eastAsia="en-GB"/>
        </w:rPr>
        <w:t>ถ้ามี</w:t>
      </w:r>
      <w:r w:rsidRPr="00B07790">
        <w:rPr>
          <w:rFonts w:asciiTheme="majorBidi" w:eastAsia="Calibri" w:hAnsiTheme="majorBidi"/>
          <w:sz w:val="30"/>
          <w:szCs w:val="30"/>
          <w:cs/>
          <w:lang w:eastAsia="en-GB"/>
        </w:rPr>
        <w:t>)</w:t>
      </w:r>
      <w:r w:rsidRPr="00B07790">
        <w:rPr>
          <w:rFonts w:asciiTheme="majorBidi" w:eastAsia="Calibri" w:hAnsiTheme="majorBidi" w:hint="cs"/>
          <w:sz w:val="30"/>
          <w:szCs w:val="30"/>
          <w:cs/>
          <w:lang w:eastAsia="en-GB"/>
        </w:rPr>
        <w:t xml:space="preserve"> </w:t>
      </w:r>
    </w:p>
    <w:p w14:paraId="733FD38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/>
          <w:sz w:val="20"/>
          <w:szCs w:val="20"/>
          <w:lang w:eastAsia="en-GB"/>
        </w:rPr>
      </w:pPr>
    </w:p>
    <w:p w14:paraId="72A3CA12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ลูกหนี้การค้า</w:t>
      </w:r>
    </w:p>
    <w:p w14:paraId="108C0C81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D8230DF" w14:textId="77777777" w:rsidR="00A91E4B" w:rsidRPr="00B07790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A91E4B" w:rsidRPr="00B07790">
        <w:rPr>
          <w:rFonts w:asciiTheme="majorBidi" w:hAnsiTheme="majorBidi" w:cstheme="majorBidi" w:hint="cs"/>
          <w:sz w:val="30"/>
          <w:szCs w:val="30"/>
          <w:cs/>
        </w:rPr>
        <w:t>เกิดขึ้น</w:t>
      </w:r>
    </w:p>
    <w:p w14:paraId="55483813" w14:textId="77777777" w:rsidR="00A91E4B" w:rsidRPr="00B07790" w:rsidRDefault="00A91E4B" w:rsidP="007B12E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3406E6" w14:textId="170C4541" w:rsidR="007B12EA" w:rsidRPr="00B07790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</w:t>
      </w:r>
      <w:r w:rsidR="00A91E4B"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01AC890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สินค้าคงเหลือ</w:t>
      </w:r>
    </w:p>
    <w:p w14:paraId="2E8D20C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772FD57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bookmarkStart w:id="1" w:name="_Hlk87562734"/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Pr="00B07790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  <w:r w:rsidRPr="00B07790">
        <w:rPr>
          <w:rFonts w:asciiTheme="majorBidi" w:hAnsiTheme="majorBidi"/>
          <w:sz w:val="30"/>
          <w:szCs w:val="30"/>
          <w:cs/>
        </w:rPr>
        <w:t>โดยคำนึงถึงระดับกำลังการผลิตตามปกติ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  <w:r w:rsidRPr="00B0779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011D78F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62B69F3A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B07790">
        <w:rPr>
          <w:rFonts w:asciiTheme="majorBidi" w:hAnsiTheme="majorBidi"/>
          <w:sz w:val="30"/>
          <w:szCs w:val="30"/>
          <w:cs/>
          <w:lang w:val="th-TH"/>
        </w:rPr>
        <w:t>ค่าเผื่อสินค้าเสื่อมสภาพ</w:t>
      </w:r>
      <w:r w:rsidRPr="00B07790">
        <w:rPr>
          <w:rFonts w:asciiTheme="majorBidi" w:hAnsiTheme="majorBidi" w:hint="cs"/>
          <w:sz w:val="30"/>
          <w:szCs w:val="30"/>
          <w:cs/>
          <w:lang w:val="th-TH"/>
        </w:rPr>
        <w:t xml:space="preserve"> หมดอายุ เสียหาย</w:t>
      </w:r>
      <w:r w:rsidRPr="00B07790">
        <w:rPr>
          <w:rFonts w:asciiTheme="majorBidi" w:hAnsiTheme="majorBidi"/>
          <w:sz w:val="30"/>
          <w:szCs w:val="30"/>
          <w:cs/>
          <w:lang w:val="th-TH"/>
        </w:rPr>
        <w:t>ของสินค้าสำเร็จรูป วัตถุดิบ อะไหล่และวัสดุเพื่อการซ่อมบำรุงจะถูกบันทึกสำหรับรายการที่เสื่อมสภาพหรือคาดว่าจะขายไม่ได้</w:t>
      </w:r>
    </w:p>
    <w:p w14:paraId="13076BC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1EBFAD2F" w14:textId="77777777" w:rsidR="007B12EA" w:rsidRPr="00B07790" w:rsidRDefault="007B12EA" w:rsidP="003722C7">
      <w:pPr>
        <w:pStyle w:val="ListParagraph"/>
        <w:numPr>
          <w:ilvl w:val="1"/>
          <w:numId w:val="12"/>
        </w:numPr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B07790">
        <w:rPr>
          <w:rFonts w:asciiTheme="majorBidi" w:eastAsia="MS Mincho" w:hAnsiTheme="majorBidi" w:hint="cs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A639467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lang w:val="th-TH"/>
        </w:rPr>
      </w:pPr>
    </w:p>
    <w:p w14:paraId="19411354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B07790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ที่กิจการก่อสร้างเองรวมถึงต้นทุนการกู้ยืม</w:t>
      </w:r>
    </w:p>
    <w:p w14:paraId="708F442C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3730D7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</w:t>
      </w:r>
      <w:r w:rsidRPr="00B07790">
        <w:rPr>
          <w:rFonts w:asciiTheme="majorBidi" w:hAnsiTheme="majorBidi" w:cstheme="majorBidi" w:hint="cs"/>
          <w:spacing w:val="2"/>
          <w:sz w:val="30"/>
          <w:szCs w:val="30"/>
          <w:cs/>
        </w:rPr>
        <w:t>อาคาร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r w:rsidRPr="00B07790">
        <w:rPr>
          <w:rFonts w:asciiTheme="majorBidi" w:hAnsiTheme="majorBidi" w:cstheme="majorBidi"/>
          <w:spacing w:val="2"/>
          <w:sz w:val="30"/>
          <w:szCs w:val="30"/>
        </w:rPr>
        <w:t xml:space="preserve">10 - 30 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7596E77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F943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E15B250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14:paraId="716660AE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ที่ดิน อาคารและอุปกรณ์ </w:t>
      </w:r>
    </w:p>
    <w:p w14:paraId="7F97E732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  <w:r w:rsidRPr="00B0779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18D7044" w14:textId="77777777" w:rsidR="007B12EA" w:rsidRPr="00B07790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Pr="00B07790">
        <w:rPr>
          <w:rFonts w:asciiTheme="majorBidi" w:hAnsiTheme="majorBidi"/>
          <w:sz w:val="30"/>
          <w:szCs w:val="30"/>
          <w:cs/>
        </w:rPr>
        <w:t>ผลขาดทุนจากการด้อยค่าสะสม</w:t>
      </w:r>
    </w:p>
    <w:p w14:paraId="2A188100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66F027C" w14:textId="79185F25" w:rsidR="007B12EA" w:rsidRPr="00B07790" w:rsidRDefault="007B12EA" w:rsidP="00A91E4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รวมถึงกำไรหรือขาดทุนจากการป้องกันความเสี่ยงในกระแสเงินสดจากการซื้อที่ดิน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อาคารและอุปกรณ์ที่เป็นเงินตราต่างประเทศซึ่งถูกโอนจากกำไรขาดทุนเบ็ดเสร็จอื่น </w:t>
      </w:r>
    </w:p>
    <w:p w14:paraId="5BBF18B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D24E9F8" w14:textId="77777777" w:rsidR="007B12EA" w:rsidRPr="00B07790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212A765" w14:textId="77777777" w:rsidR="007B12EA" w:rsidRPr="00B07790" w:rsidRDefault="007B12EA" w:rsidP="007B12E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lastRenderedPageBreak/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0AC90E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73FC523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47A93A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</w:t>
      </w:r>
      <w:r w:rsidRPr="00B07790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B07790">
        <w:rPr>
          <w:rFonts w:asciiTheme="majorBidi" w:eastAsia="Calibri" w:hAnsiTheme="majorBidi" w:cstheme="majorBidi"/>
          <w:spacing w:val="-4"/>
          <w:sz w:val="30"/>
          <w:szCs w:val="30"/>
          <w:cs/>
          <w:lang w:eastAsia="en-GB"/>
        </w:rPr>
        <w:t>และรับรู้ในกำไรหรือ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 ทั้งนี้ </w:t>
      </w:r>
      <w:r w:rsidRPr="00B07790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D802404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F2BB4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608003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7260" w:type="dxa"/>
        <w:tblInd w:w="450" w:type="dxa"/>
        <w:tblLook w:val="04A0" w:firstRow="1" w:lastRow="0" w:firstColumn="1" w:lastColumn="0" w:noHBand="0" w:noVBand="1"/>
      </w:tblPr>
      <w:tblGrid>
        <w:gridCol w:w="5390"/>
        <w:gridCol w:w="1195"/>
        <w:gridCol w:w="675"/>
      </w:tblGrid>
      <w:tr w:rsidR="007B12EA" w:rsidRPr="00B07790" w14:paraId="101281E1" w14:textId="77777777" w:rsidTr="00FB2AAC">
        <w:tc>
          <w:tcPr>
            <w:tcW w:w="5390" w:type="dxa"/>
            <w:hideMark/>
          </w:tcPr>
          <w:p w14:paraId="2BFE15C1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D954EAD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5 - 35</w:t>
            </w:r>
          </w:p>
        </w:tc>
        <w:tc>
          <w:tcPr>
            <w:tcW w:w="675" w:type="dxa"/>
            <w:hideMark/>
          </w:tcPr>
          <w:p w14:paraId="73F81A36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4CDD743B" w14:textId="77777777" w:rsidTr="00FB2AAC">
        <w:tc>
          <w:tcPr>
            <w:tcW w:w="5390" w:type="dxa"/>
            <w:hideMark/>
          </w:tcPr>
          <w:p w14:paraId="310D5CBF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68ABD437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5 - 40</w:t>
            </w:r>
          </w:p>
        </w:tc>
        <w:tc>
          <w:tcPr>
            <w:tcW w:w="675" w:type="dxa"/>
            <w:hideMark/>
          </w:tcPr>
          <w:p w14:paraId="22F9311A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3A9727D9" w14:textId="77777777" w:rsidTr="00FB2AAC">
        <w:tc>
          <w:tcPr>
            <w:tcW w:w="5390" w:type="dxa"/>
            <w:hideMark/>
          </w:tcPr>
          <w:p w14:paraId="66C0E7B4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 เครื่องจักร อุปกรณ์ และเครื่องมือเครื่องใช้โรงงาน</w:t>
            </w:r>
          </w:p>
        </w:tc>
        <w:tc>
          <w:tcPr>
            <w:tcW w:w="1195" w:type="dxa"/>
          </w:tcPr>
          <w:p w14:paraId="1185D04A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50</w:t>
            </w:r>
          </w:p>
        </w:tc>
        <w:tc>
          <w:tcPr>
            <w:tcW w:w="675" w:type="dxa"/>
            <w:hideMark/>
          </w:tcPr>
          <w:p w14:paraId="55946FF0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43A2713B" w14:textId="77777777" w:rsidTr="00FB2AAC">
        <w:tc>
          <w:tcPr>
            <w:tcW w:w="5390" w:type="dxa"/>
          </w:tcPr>
          <w:p w14:paraId="53E08B9E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685919CB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3 - 30</w:t>
            </w:r>
          </w:p>
        </w:tc>
        <w:tc>
          <w:tcPr>
            <w:tcW w:w="675" w:type="dxa"/>
          </w:tcPr>
          <w:p w14:paraId="3D3F6214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076F1C86" w14:textId="77777777" w:rsidTr="00FB2AAC">
        <w:tc>
          <w:tcPr>
            <w:tcW w:w="5390" w:type="dxa"/>
            <w:hideMark/>
          </w:tcPr>
          <w:p w14:paraId="49DEC7B7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2A084CF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468"/>
                <w:tab w:val="right" w:pos="79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5" w:type="dxa"/>
            <w:hideMark/>
          </w:tcPr>
          <w:p w14:paraId="6313BE0E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A5E758" w14:textId="77777777" w:rsidR="007B12EA" w:rsidRPr="00B07790" w:rsidRDefault="007B12EA" w:rsidP="007B12EA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2"/>
          <w:szCs w:val="22"/>
          <w:lang w:val="th-TH" w:eastAsia="en-US"/>
        </w:rPr>
      </w:pPr>
    </w:p>
    <w:p w14:paraId="13A8EA52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ค่าความนิยม</w:t>
      </w:r>
    </w:p>
    <w:p w14:paraId="52320CFA" w14:textId="77777777" w:rsidR="007B12EA" w:rsidRPr="00B07790" w:rsidRDefault="007B12EA" w:rsidP="007B12EA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528ADB5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4319B3C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14:paraId="712DAD08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สินทรัพย์ไม่มีตัวตน</w:t>
      </w:r>
    </w:p>
    <w:p w14:paraId="005405BE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26D0AFD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</w:t>
      </w:r>
      <w:r w:rsidRPr="00B07790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วัดมูลค่าด้วยราคาทุนหักค่าตัดจำหน่ายสะสมและผลขาดทุนจากการด้อยค่าสะสม ค่าใช้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B07790">
        <w:rPr>
          <w:rFonts w:asciiTheme="majorBidi" w:eastAsia="Calibri" w:hAnsiTheme="majorBidi" w:cstheme="majorBidi"/>
          <w:sz w:val="30"/>
          <w:szCs w:val="30"/>
          <w:cs/>
          <w:lang w:eastAsia="en-GB"/>
        </w:rPr>
        <w:t>และรับรู้ในกำไรหรือขาดทุน</w:t>
      </w:r>
      <w:r w:rsidRPr="00B07790">
        <w:rPr>
          <w:rFonts w:asciiTheme="majorBidi" w:hAnsiTheme="majorBidi" w:cstheme="majorBidi"/>
          <w:sz w:val="30"/>
          <w:szCs w:val="30"/>
        </w:rPr>
        <w:t xml:space="preserve">           </w:t>
      </w:r>
      <w:r w:rsidRPr="00B07790">
        <w:rPr>
          <w:rFonts w:asciiTheme="majorBidi" w:hAnsiTheme="majorBidi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509AC2E7" w14:textId="77777777" w:rsidR="00A91E4B" w:rsidRPr="00B07790" w:rsidRDefault="00A91E4B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091991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3CAA7AC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200" w:type="dxa"/>
        <w:tblInd w:w="450" w:type="dxa"/>
        <w:tblLook w:val="01E0" w:firstRow="1" w:lastRow="1" w:firstColumn="1" w:lastColumn="1" w:noHBand="0" w:noVBand="0"/>
      </w:tblPr>
      <w:tblGrid>
        <w:gridCol w:w="5310"/>
        <w:gridCol w:w="1260"/>
        <w:gridCol w:w="630"/>
      </w:tblGrid>
      <w:tr w:rsidR="007B12EA" w:rsidRPr="00B07790" w14:paraId="72D8FCD7" w14:textId="77777777" w:rsidTr="00FB2AAC">
        <w:tc>
          <w:tcPr>
            <w:tcW w:w="5310" w:type="dxa"/>
            <w:hideMark/>
          </w:tcPr>
          <w:p w14:paraId="73349D9F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ค่าลิขสิทธิ์สำหรับกระบวนการผลิต</w:t>
            </w:r>
          </w:p>
        </w:tc>
        <w:tc>
          <w:tcPr>
            <w:tcW w:w="1260" w:type="dxa"/>
            <w:shd w:val="clear" w:color="auto" w:fill="auto"/>
          </w:tcPr>
          <w:p w14:paraId="448FD698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10 - 35</w:t>
            </w:r>
          </w:p>
        </w:tc>
        <w:tc>
          <w:tcPr>
            <w:tcW w:w="630" w:type="dxa"/>
            <w:shd w:val="clear" w:color="auto" w:fill="auto"/>
            <w:hideMark/>
          </w:tcPr>
          <w:p w14:paraId="5D286C8B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02EA6EF2" w14:textId="77777777" w:rsidTr="00FB2AAC">
        <w:tc>
          <w:tcPr>
            <w:tcW w:w="5310" w:type="dxa"/>
            <w:hideMark/>
          </w:tcPr>
          <w:p w14:paraId="0968B6F9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260" w:type="dxa"/>
            <w:shd w:val="clear" w:color="auto" w:fill="auto"/>
          </w:tcPr>
          <w:p w14:paraId="11403378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3 - 20</w:t>
            </w:r>
          </w:p>
        </w:tc>
        <w:tc>
          <w:tcPr>
            <w:tcW w:w="630" w:type="dxa"/>
            <w:shd w:val="clear" w:color="auto" w:fill="auto"/>
            <w:hideMark/>
          </w:tcPr>
          <w:p w14:paraId="6703413B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103DA507" w14:textId="77777777" w:rsidTr="00FB2AAC">
        <w:tc>
          <w:tcPr>
            <w:tcW w:w="5310" w:type="dxa"/>
            <w:hideMark/>
          </w:tcPr>
          <w:p w14:paraId="76AEECB6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สัญญาที่ทำกับลูกค้าและความสัมพันธ์กับลูกค้าที่เกี่ยวข้อง</w:t>
            </w:r>
          </w:p>
        </w:tc>
        <w:tc>
          <w:tcPr>
            <w:tcW w:w="1260" w:type="dxa"/>
            <w:shd w:val="clear" w:color="auto" w:fill="auto"/>
          </w:tcPr>
          <w:p w14:paraId="2FBC082B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30" w:type="dxa"/>
            <w:shd w:val="clear" w:color="auto" w:fill="auto"/>
            <w:hideMark/>
          </w:tcPr>
          <w:p w14:paraId="5B922260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B12EA" w:rsidRPr="00B07790" w14:paraId="76A0AA93" w14:textId="77777777" w:rsidTr="00FB2AAC">
        <w:tc>
          <w:tcPr>
            <w:tcW w:w="5310" w:type="dxa"/>
            <w:hideMark/>
          </w:tcPr>
          <w:p w14:paraId="27F0C374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1260" w:type="dxa"/>
            <w:shd w:val="clear" w:color="auto" w:fill="auto"/>
          </w:tcPr>
          <w:p w14:paraId="5A86FEAC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center" w:pos="468"/>
                <w:tab w:val="right" w:pos="840"/>
                <w:tab w:val="left" w:pos="373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10 - 23</w:t>
            </w:r>
          </w:p>
        </w:tc>
        <w:tc>
          <w:tcPr>
            <w:tcW w:w="630" w:type="dxa"/>
            <w:shd w:val="clear" w:color="auto" w:fill="auto"/>
            <w:hideMark/>
          </w:tcPr>
          <w:p w14:paraId="07E4FBE8" w14:textId="77777777" w:rsidR="007B12EA" w:rsidRPr="00B07790" w:rsidRDefault="007B12EA" w:rsidP="00FB2AAC">
            <w:pPr>
              <w:tabs>
                <w:tab w:val="clear" w:pos="227"/>
                <w:tab w:val="clear" w:pos="454"/>
                <w:tab w:val="clear" w:pos="3742"/>
                <w:tab w:val="left" w:pos="540"/>
                <w:tab w:val="left" w:pos="37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1D9CDB1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สัญญาเช่า</w:t>
      </w:r>
    </w:p>
    <w:p w14:paraId="5BB4E799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625D2CA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414730A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E1071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i/>
          <w:iCs/>
          <w:sz w:val="30"/>
          <w:szCs w:val="30"/>
        </w:rPr>
      </w:pPr>
      <w:r w:rsidRPr="00B07790">
        <w:rPr>
          <w:rFonts w:asciiTheme="majorBidi" w:hAnsiTheme="majorBidi" w:hint="cs"/>
          <w:i/>
          <w:iCs/>
          <w:sz w:val="30"/>
          <w:szCs w:val="30"/>
          <w:cs/>
        </w:rPr>
        <w:t>กลุ่มบริษัทที่เป็นผู้เช่า</w:t>
      </w:r>
    </w:p>
    <w:p w14:paraId="58196F4E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2CFDC46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B425A92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B997785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98AF30B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B07790">
        <w:rPr>
          <w:rFonts w:asciiTheme="majorBidi" w:hAnsiTheme="majorBidi" w:cstheme="majorBidi"/>
          <w:sz w:val="30"/>
          <w:szCs w:val="30"/>
          <w:cs/>
        </w:rPr>
        <w:t>ขาดทุนจากการด้อยค่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าสะสม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</w:p>
    <w:p w14:paraId="129AE303" w14:textId="77777777" w:rsidR="007B12EA" w:rsidRPr="00B07790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5B03A0C9" w14:textId="77777777" w:rsidR="007B12EA" w:rsidRPr="00B07790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07790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/>
          <w:sz w:val="30"/>
          <w:szCs w:val="30"/>
          <w:cs/>
          <w:lang w:val="x-none" w:eastAsia="x-none"/>
        </w:rPr>
        <w:t xml:space="preserve">บริษัทใช้อัตราดอกเบี้ยตามนัยของสัญญาเช่า แต่หากอัตรานั้นไม่สามารถกำหนดได้ </w:t>
      </w:r>
      <w:r w:rsidRPr="00B07790">
        <w:rPr>
          <w:rFonts w:asciiTheme="majorBidi" w:hAnsiTheme="majorBidi" w:hint="cs"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บริษัทใช้อัตราดอกเบี้ยเงินกู้ยืมส่วนเพิ่มของบริษัทในการคิดลดเป็นมูลค่าปัจจุบัน </w:t>
      </w:r>
    </w:p>
    <w:p w14:paraId="06277AA2" w14:textId="77777777" w:rsidR="00F323A3" w:rsidRPr="00B07790" w:rsidRDefault="00F323A3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1021A05" w14:textId="30B76196" w:rsidR="007B12EA" w:rsidRPr="00B07790" w:rsidRDefault="007B12EA" w:rsidP="007B12EA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และกลุ่มบริษัทเลือกไม่ประเมินว่าการได้รับส่วนลดค่าเช่าเป็นการเปลี่ยนแปลงสัญญาเช่า กลุ่มบริษัทจะวัดมูลค่า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28AD1027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61395C" w14:textId="77777777" w:rsidR="00A91E4B" w:rsidRPr="00B07790" w:rsidRDefault="00A91E4B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25175F2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/>
          <w:b/>
          <w:i/>
          <w:iCs/>
          <w:sz w:val="30"/>
          <w:szCs w:val="30"/>
        </w:rPr>
      </w:pPr>
      <w:r w:rsidRPr="00B07790">
        <w:rPr>
          <w:rFonts w:asciiTheme="majorBidi" w:hAnsiTheme="majorBidi" w:hint="cs"/>
          <w:b/>
          <w:i/>
          <w:iCs/>
          <w:sz w:val="30"/>
          <w:szCs w:val="30"/>
          <w:cs/>
        </w:rPr>
        <w:lastRenderedPageBreak/>
        <w:t>กลุ่มบริษัทที่เป็นผู้ให้เช่า</w:t>
      </w:r>
    </w:p>
    <w:p w14:paraId="5A268D38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779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404820D" w14:textId="77777777" w:rsidR="007B12EA" w:rsidRPr="00B07790" w:rsidRDefault="007B12EA" w:rsidP="007B12E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BFDE4F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B07790">
        <w:rPr>
          <w:rFonts w:asciiTheme="majorBidi" w:hAnsiTheme="majorBidi" w:hint="cs"/>
          <w:sz w:val="30"/>
          <w:szCs w:val="30"/>
          <w:cs/>
          <w:lang w:val="th-TH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</w:t>
      </w:r>
      <w:r w:rsidRPr="00B0779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  <w:lang w:val="th-TH"/>
        </w:rPr>
        <w:t>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  <w:r w:rsidRPr="00B07790">
        <w:rPr>
          <w:rFonts w:asciiTheme="majorBidi" w:hAnsiTheme="majorBidi"/>
          <w:sz w:val="30"/>
          <w:szCs w:val="30"/>
          <w:cs/>
          <w:lang w:val="th-TH"/>
        </w:rPr>
        <w:t xml:space="preserve">  </w:t>
      </w:r>
    </w:p>
    <w:p w14:paraId="2646CDE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  <w:cs/>
          <w:lang w:val="th-TH"/>
        </w:rPr>
      </w:pPr>
    </w:p>
    <w:p w14:paraId="0556B4EC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การด้อยค่าสินทรัพย์ที่ไม่ใช่สินทรัพย์ทางการเงิน</w:t>
      </w:r>
    </w:p>
    <w:p w14:paraId="6A678192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FE2B4F4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ยอดสินทรัพย์ตามบัญชีของ</w:t>
      </w:r>
      <w:r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ในกรณีที่มีข้อบ่งชี้จะทำการประมาณมูลค่าสินทรัพย์ที่คาดว่าจะได้รับคืน </w:t>
      </w:r>
      <w:r w:rsidRPr="00B07790">
        <w:rPr>
          <w:rFonts w:asciiTheme="majorBidi" w:hAnsiTheme="majorBidi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หรือยังไม่พร้อมใช้งาน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5744B23B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76671E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65E89A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x-none" w:eastAsia="x-none"/>
        </w:rPr>
      </w:pPr>
    </w:p>
    <w:p w14:paraId="63D43F8F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0973F77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56AB55D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ยกเว้นขาดทุนจากการด้อยค่าของค่าความนิยมจะไม่มีการปรับปรุงกลับรายการ </w:t>
      </w:r>
      <w:r w:rsidRPr="00B0779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</w:p>
    <w:p w14:paraId="36C7AC5B" w14:textId="77777777" w:rsidR="00A91E4B" w:rsidRPr="00B07790" w:rsidRDefault="00A91E4B" w:rsidP="007B12EA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trike/>
          <w:sz w:val="22"/>
          <w:szCs w:val="22"/>
        </w:rPr>
      </w:pPr>
    </w:p>
    <w:p w14:paraId="1D535983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 xml:space="preserve">ผลประโยชน์ของพนักงาน </w:t>
      </w:r>
    </w:p>
    <w:p w14:paraId="219DB575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3A470C31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7790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2AB809A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Pr="00B0779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</w:t>
      </w:r>
      <w:r w:rsidRPr="00B07790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5398DDAA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7790">
        <w:rPr>
          <w:rFonts w:asciiTheme="majorBidi" w:hAnsiTheme="majorBidi" w:cstheme="majorBidi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2A7C9C86" w14:textId="77777777" w:rsidR="007B12EA" w:rsidRPr="00B07790" w:rsidRDefault="007B12EA" w:rsidP="007B12EA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โดยสุทธิจากมูลค่ายุติธรรมของสินทรัพย์โครงการ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Pr="00B07790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</w:rPr>
        <w:t xml:space="preserve">3 </w:t>
      </w:r>
      <w:r w:rsidRPr="00B07790">
        <w:rPr>
          <w:rFonts w:asciiTheme="majorBidi" w:hAnsiTheme="majorBidi" w:cstheme="majorBidi"/>
          <w:sz w:val="30"/>
          <w:szCs w:val="30"/>
          <w:cs/>
        </w:rPr>
        <w:t>ปี โดยวิธีคิดลดแต่ละหน่วยที่ประมาณการไว้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098D8B63" w14:textId="77777777" w:rsidR="007B12EA" w:rsidRPr="00B07790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6290C1D" w14:textId="77777777" w:rsidR="007B12EA" w:rsidRPr="00B07790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B0779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โดยใช้อัตราคิดลดที่ใช้วัดมูลค่าภาระผูกพันตามโครงการผลประโยชน์ โดยคำนึงถึงการเปลี่ยนแปลงใด</w:t>
      </w:r>
      <w:r w:rsidRPr="00B0779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ดอกเบี้ยจ่ายและค่าใช้จ่ายอื่น</w:t>
      </w:r>
      <w:r w:rsidRPr="00B07790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3FC28263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28"/>
          <w:szCs w:val="28"/>
          <w:lang w:val="x-none" w:eastAsia="x-none"/>
        </w:rPr>
      </w:pPr>
    </w:p>
    <w:p w14:paraId="2410DF3E" w14:textId="77777777" w:rsidR="007B12EA" w:rsidRPr="00B07790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B07790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365107BE" w14:textId="77777777" w:rsidR="007B12EA" w:rsidRPr="00B07790" w:rsidRDefault="007B12EA" w:rsidP="007B12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5DA2E30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ภาระผูกพันสุทธิของ</w:t>
      </w:r>
      <w:r w:rsidRPr="00B0779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บริษัทที่เป็นผลประโยชน์ระยะยาวของพนักงานเป็นผลประโยชน์ในอนาคตที่เกิดจาก</w:t>
      </w:r>
      <w:r w:rsidRPr="00B07790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                  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การทำงานของพนักงานในงวดปัจจุบันและงวดก่อน</w:t>
      </w:r>
      <w:r w:rsidRPr="00B07790">
        <w:rPr>
          <w:rFonts w:asciiTheme="majorBidi" w:hAnsiTheme="majorBidi" w:cstheme="majorBidi"/>
          <w:i/>
          <w:sz w:val="30"/>
          <w:szCs w:val="30"/>
          <w:lang w:eastAsia="x-none"/>
        </w:rPr>
        <w:t xml:space="preserve"> 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CEC900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  <w:lang w:val="x-none" w:eastAsia="x-none"/>
        </w:rPr>
      </w:pPr>
    </w:p>
    <w:p w14:paraId="2A5E72DA" w14:textId="77777777" w:rsidR="007B12EA" w:rsidRPr="00B07790" w:rsidRDefault="007B12EA" w:rsidP="007B12EA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B0779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บริษัทไม่สามารถยกเลิก</w:t>
      </w:r>
      <w:r w:rsidRPr="00B07790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ข้อเสนอการให้ผลประโยชน์ดังกล่าวได้อีกต่อไป หรือเมื่อ</w:t>
      </w:r>
      <w:r w:rsidRPr="00B07790">
        <w:rPr>
          <w:rFonts w:asciiTheme="majorBidi" w:hAnsiTheme="majorBidi" w:cstheme="majorBidi" w:hint="cs"/>
          <w:i/>
          <w:spacing w:val="4"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 w:cstheme="majorBidi"/>
          <w:i/>
          <w:spacing w:val="4"/>
          <w:sz w:val="30"/>
          <w:szCs w:val="30"/>
          <w:cs/>
          <w:lang w:val="x-none" w:eastAsia="x-none"/>
        </w:rPr>
        <w:t>บริษัทรับรู้ต้นทุนสำหรับการปรับโครงสร้าง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 xml:space="preserve"> หากระยะเวลาการจ่ายผลประโยชน์เกินกว่า </w:t>
      </w:r>
      <w:r w:rsidRPr="00B07790">
        <w:rPr>
          <w:rFonts w:asciiTheme="majorBidi" w:hAnsiTheme="majorBidi" w:cstheme="majorBidi"/>
          <w:iCs/>
          <w:sz w:val="30"/>
          <w:szCs w:val="30"/>
          <w:lang w:val="x-none" w:eastAsia="x-none"/>
        </w:rPr>
        <w:t>12</w:t>
      </w:r>
      <w:r w:rsidRPr="00B07790">
        <w:rPr>
          <w:rFonts w:asciiTheme="majorBidi" w:hAnsiTheme="majorBidi" w:cstheme="majorBidi"/>
          <w:i/>
          <w:sz w:val="30"/>
          <w:szCs w:val="30"/>
          <w:lang w:val="x-none" w:eastAsia="x-none"/>
        </w:rPr>
        <w:t xml:space="preserve"> 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468D6E9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28"/>
          <w:szCs w:val="28"/>
          <w:lang w:val="x-none" w:eastAsia="x-none"/>
        </w:rPr>
      </w:pPr>
    </w:p>
    <w:p w14:paraId="4509679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lang w:val="x-none" w:eastAsia="x-none"/>
        </w:rPr>
      </w:pP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Pr="00B07790">
        <w:rPr>
          <w:rFonts w:asciiTheme="majorBidi" w:hAnsiTheme="majorBidi" w:cstheme="majorBidi" w:hint="cs"/>
          <w:i/>
          <w:sz w:val="30"/>
          <w:szCs w:val="30"/>
          <w:cs/>
          <w:lang w:val="x-none" w:eastAsia="x-none"/>
        </w:rPr>
        <w:t>กลุ่ม</w:t>
      </w:r>
      <w:r w:rsidRPr="00B07790">
        <w:rPr>
          <w:rFonts w:asciiTheme="majorBidi" w:hAnsiTheme="majorBidi" w:cstheme="majorBidi"/>
          <w:i/>
          <w:sz w:val="30"/>
          <w:szCs w:val="30"/>
          <w:cs/>
          <w:lang w:val="x-none" w:eastAsia="x-none"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D7AF2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14:paraId="31670D7D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lastRenderedPageBreak/>
        <w:t>ประมาณการหนี้สิน</w:t>
      </w:r>
    </w:p>
    <w:p w14:paraId="597D2F3A" w14:textId="77777777" w:rsidR="007B12EA" w:rsidRPr="00B07790" w:rsidRDefault="007B12EA" w:rsidP="007B12EA">
      <w:pPr>
        <w:pStyle w:val="Heading8"/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2"/>
          <w:szCs w:val="22"/>
          <w:lang w:val="en-US" w:eastAsia="en-US"/>
        </w:rPr>
      </w:pPr>
    </w:p>
    <w:p w14:paraId="3289B477" w14:textId="77777777" w:rsidR="007B12EA" w:rsidRPr="00B07790" w:rsidRDefault="007B12EA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B07790">
        <w:rPr>
          <w:rFonts w:asciiTheme="majorBidi" w:hAnsiTheme="majorBidi"/>
          <w:sz w:val="30"/>
          <w:szCs w:val="30"/>
          <w:cs/>
        </w:rPr>
        <w:t xml:space="preserve">  </w:t>
      </w:r>
      <w:r w:rsidRPr="00B07790">
        <w:rPr>
          <w:rFonts w:asciiTheme="majorBidi" w:hAnsiTheme="majorBidi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  <w:r w:rsidRPr="00B07790">
        <w:rPr>
          <w:rFonts w:asciiTheme="majorBidi" w:hAnsiTheme="majorBidi"/>
          <w:sz w:val="30"/>
          <w:szCs w:val="30"/>
          <w:cs/>
        </w:rPr>
        <w:t xml:space="preserve">  </w:t>
      </w:r>
    </w:p>
    <w:p w14:paraId="5B2318C6" w14:textId="77777777" w:rsidR="00EC01D8" w:rsidRPr="00B07790" w:rsidRDefault="00EC01D8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22"/>
          <w:szCs w:val="22"/>
        </w:rPr>
      </w:pPr>
    </w:p>
    <w:p w14:paraId="24CEC028" w14:textId="23EF5C03" w:rsidR="00EC01D8" w:rsidRPr="00B07790" w:rsidRDefault="00EC01D8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>หุ้นกู้ด้อยสิทธิที่มีลักษณะคล้ายทุน</w:t>
      </w:r>
      <w:r w:rsidR="00780BCC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>ฯ</w:t>
      </w:r>
    </w:p>
    <w:p w14:paraId="2AAE886A" w14:textId="77777777" w:rsidR="00EC01D8" w:rsidRPr="00B07790" w:rsidRDefault="00EC01D8" w:rsidP="00EC01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b/>
          <w:bCs/>
          <w:strike/>
          <w:color w:val="3535E3"/>
          <w:sz w:val="22"/>
          <w:szCs w:val="22"/>
        </w:rPr>
      </w:pPr>
    </w:p>
    <w:p w14:paraId="04B401BC" w14:textId="51778AF5" w:rsidR="00EC01D8" w:rsidRPr="00B07790" w:rsidRDefault="00EC01D8" w:rsidP="00EC01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หุ้นกู้ด้อยสิทธิที่มีลักษณะคล้ายทุน</w:t>
      </w:r>
      <w:r w:rsidR="00780BCC">
        <w:rPr>
          <w:rFonts w:asciiTheme="majorBidi" w:hAnsiTheme="majorBidi" w:hint="cs"/>
          <w:sz w:val="30"/>
          <w:szCs w:val="30"/>
          <w:cs/>
        </w:rPr>
        <w:t>ฯ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ไถ่ถอนเมื่อเลิกกิจการรับรู้ในส่วนของผู้ถือหุ้น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ซึ่งบริษัทมีสิทธิและดุลยพินิจ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แต่เพียงผู้เดียวในการไถ่ถอนหุ้นกู้ก่อนกําหนดตามเงื่อนไขที่ระบุไว้ในข้อกําหนดหุ้นกู้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และมีสิทธิเลื่อนการจ่ายชําระดอกเบี้ยและดอกเบี้ยสะสมค้างชําระ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โดยไม่จํากัดระยะเวลาและจํานวนครั้ง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และการจ่ายชําระดอกเบี้ยนั้นขึ้นอยู่กับ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ดุลยพินิจของบริษัท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ดังนั้นการจ่ายชําระดอกเบี้ยจะถือเสมือนการจ่ายเงินปันผลและจะรับรู้โดยตรงในส่วนของผู้ถือหุ้น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เมื่อมีภาระในการจ่ายชําระดอกเบี้ยเกิดขึ้น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การจ่ายชําระดอกเบี้ยรับรู้ในงบกระแสเงินสดในลักษณะ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เดียวกันกับการจ่ายเงินปันผลให้แก่ผู้ถือหุ้นสามัญ</w:t>
      </w:r>
    </w:p>
    <w:p w14:paraId="6C3D1A23" w14:textId="218C7770" w:rsidR="00EC01D8" w:rsidRPr="00B07790" w:rsidRDefault="00EC01D8" w:rsidP="007B12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24180EE8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การวัดมูลค่ายุติธรรม</w:t>
      </w:r>
    </w:p>
    <w:p w14:paraId="4A00A62F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F432FE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454EC8D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903B27D" w14:textId="77777777" w:rsidR="007B12EA" w:rsidRPr="00B07790" w:rsidRDefault="007B12EA" w:rsidP="007B12E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B07790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7DE35A5F" w14:textId="77777777" w:rsidR="007B12EA" w:rsidRPr="00B07790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07790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0779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r w:rsidRPr="00B07790">
        <w:rPr>
          <w:rFonts w:asciiTheme="majorBidi" w:hAnsiTheme="majorBidi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14:paraId="160EDD1C" w14:textId="77777777" w:rsidR="007B12EA" w:rsidRPr="00B07790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7790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7790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5345328B" w14:textId="77777777" w:rsidR="007B12EA" w:rsidRPr="00B07790" w:rsidRDefault="007B12EA" w:rsidP="003722C7">
      <w:pPr>
        <w:pStyle w:val="block"/>
        <w:numPr>
          <w:ilvl w:val="0"/>
          <w:numId w:val="11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7790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0B0E141" w14:textId="77777777" w:rsidR="007B12EA" w:rsidRPr="00B07790" w:rsidRDefault="007B12EA" w:rsidP="007B12EA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CBE3D8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94B1F6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14:paraId="01FFED6A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lastRenderedPageBreak/>
        <w:t>รายได้จากสัญญาที่ทำกับลูกค้า</w:t>
      </w:r>
    </w:p>
    <w:p w14:paraId="5243A3D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</w:rPr>
      </w:pPr>
    </w:p>
    <w:p w14:paraId="07F07E7F" w14:textId="77777777" w:rsidR="007B12EA" w:rsidRPr="00B07790" w:rsidRDefault="007B12EA" w:rsidP="003722C7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0317207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</w:t>
      </w:r>
      <w:r w:rsidRPr="00B07790">
        <w:rPr>
          <w:rFonts w:asciiTheme="majorBidi" w:hAnsiTheme="majorBidi" w:cstheme="majorBidi"/>
          <w:sz w:val="30"/>
          <w:szCs w:val="30"/>
          <w:cs/>
        </w:rPr>
        <w:t>ภาษีขายอื่น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ๆ และแสดงสุทธิจากส่วนลดการค้าและส่วนลดตามปริมาณ</w:t>
      </w:r>
    </w:p>
    <w:p w14:paraId="73F0509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655130E2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6CD4190" w14:textId="77777777" w:rsidR="007B12EA" w:rsidRPr="00B07790" w:rsidRDefault="007B12EA" w:rsidP="007B12E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B592DF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ab/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รายได้จากการให้บริการรับรู้ตามภาระที่ต้องปฎิบัติโดยรับรู้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เวลาใดเวลาหนึ่งเมื่อได้ให้บริการลูกค้าเสร็จสิ้นแล้วหรือรับรู้ตลอดช่วงเวลาที่ให้บริการตามขั้นความสำเร็จของสัญญา</w:t>
      </w:r>
    </w:p>
    <w:p w14:paraId="5479FBC5" w14:textId="77777777" w:rsidR="003E6849" w:rsidRPr="00B07790" w:rsidRDefault="003E6849" w:rsidP="007B12E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</w:rPr>
      </w:pPr>
    </w:p>
    <w:p w14:paraId="0EF970A8" w14:textId="77777777" w:rsidR="007B12EA" w:rsidRPr="00B07790" w:rsidRDefault="007B12EA" w:rsidP="003722C7">
      <w:pPr>
        <w:pStyle w:val="ListParagraph"/>
        <w:numPr>
          <w:ilvl w:val="0"/>
          <w:numId w:val="13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26399A7" w14:textId="77777777" w:rsidR="007B12EA" w:rsidRPr="00B07790" w:rsidRDefault="007B12EA" w:rsidP="00F323A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      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120A4D20" w14:textId="77777777" w:rsidR="007B12EA" w:rsidRPr="00B07790" w:rsidRDefault="007B12EA" w:rsidP="00F32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</w:pPr>
    </w:p>
    <w:p w14:paraId="303D739B" w14:textId="77777777" w:rsidR="007B12EA" w:rsidRPr="00B07790" w:rsidRDefault="007B12EA" w:rsidP="007B12E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 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                </w:t>
      </w:r>
    </w:p>
    <w:p w14:paraId="2D729196" w14:textId="77777777" w:rsidR="00A91E4B" w:rsidRPr="00B07790" w:rsidRDefault="00A91E4B" w:rsidP="007B12EA">
      <w:pPr>
        <w:ind w:left="900"/>
        <w:jc w:val="thaiDistribute"/>
        <w:rPr>
          <w:rFonts w:asciiTheme="majorBidi" w:hAnsiTheme="majorBidi" w:cstheme="majorBidi"/>
        </w:rPr>
      </w:pPr>
    </w:p>
    <w:p w14:paraId="5CA839D9" w14:textId="77777777" w:rsidR="007B12EA" w:rsidRPr="00B07790" w:rsidRDefault="007B12EA" w:rsidP="003722C7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ภาษีเงินได้</w:t>
      </w:r>
    </w:p>
    <w:p w14:paraId="3CC017F1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306357C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Pr="00B07790">
        <w:rPr>
          <w:rFonts w:asciiTheme="majorBidi" w:hAnsiTheme="majorBidi" w:hint="cs"/>
          <w:sz w:val="30"/>
          <w:szCs w:val="30"/>
          <w:cs/>
        </w:rPr>
        <w:t>รายการที่เกี่ยวข้องในการรวมธุรกิจ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รายการที่รับรู้โดยตรงในส่วนของผู้ถือหุ้นหรือกำไรขาดทุนเบ็ดเสร็จอื่น </w:t>
      </w:r>
    </w:p>
    <w:p w14:paraId="5CEB19A9" w14:textId="77777777" w:rsidR="00A91E4B" w:rsidRPr="00B07790" w:rsidRDefault="00A91E4B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</w:rPr>
      </w:pPr>
    </w:p>
    <w:p w14:paraId="51EF8F79" w14:textId="3A45A227" w:rsidR="00A91E4B" w:rsidRPr="00B07790" w:rsidRDefault="00A91E4B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</w:t>
      </w:r>
      <w:r w:rsidRPr="00B07790">
        <w:rPr>
          <w:rFonts w:asciiTheme="majorBidi" w:hAnsiTheme="majorBidi"/>
          <w:sz w:val="30"/>
          <w:szCs w:val="30"/>
          <w:cs/>
        </w:rPr>
        <w:t xml:space="preserve"> 12 </w:t>
      </w:r>
      <w:r w:rsidRPr="00B07790">
        <w:rPr>
          <w:rFonts w:asciiTheme="majorBidi" w:hAnsiTheme="majorBidi" w:hint="cs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และรับรู้เป็นภาษีเงินได้งวดปัจจุบันเมื่อเกิดขึ้น</w:t>
      </w:r>
    </w:p>
    <w:p w14:paraId="6E2B8EB0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</w:rPr>
      </w:pPr>
    </w:p>
    <w:p w14:paraId="180DD98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</w:t>
      </w:r>
      <w:r w:rsidRPr="00B07790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ๆ</w:t>
      </w: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65E863A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FF0000"/>
          <w:sz w:val="24"/>
          <w:szCs w:val="24"/>
        </w:rPr>
      </w:pPr>
    </w:p>
    <w:p w14:paraId="535040C7" w14:textId="2C8EF3C8" w:rsidR="007B12EA" w:rsidRPr="00B07790" w:rsidRDefault="007B12EA" w:rsidP="007B12EA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การรับรู้ค่าความนิยมในครั้งแรก</w:t>
      </w:r>
      <w:r w:rsidRPr="00B07790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วันที่เกิดรายการนั้น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วันที่เกิดรายการนั้น</w:t>
      </w:r>
      <w:r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8D1E6BD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378DAF56" w14:textId="77777777" w:rsidR="007B12EA" w:rsidRPr="00B07790" w:rsidRDefault="007B12EA" w:rsidP="007B12E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  <w:r w:rsidRPr="00B07790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518C4571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0000"/>
          <w:sz w:val="22"/>
          <w:szCs w:val="22"/>
          <w:cs/>
        </w:rPr>
      </w:pPr>
    </w:p>
    <w:p w14:paraId="0D50D9AB" w14:textId="77777777" w:rsidR="007B12EA" w:rsidRPr="00B07790" w:rsidRDefault="007B12EA" w:rsidP="007B12EA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สิ้นรอบระยะเวลารายงานและ</w:t>
      </w:r>
      <w:r w:rsidRPr="00B07790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6775C875" w14:textId="77777777" w:rsidR="00AE2D7D" w:rsidRPr="00B07790" w:rsidRDefault="00AE2D7D" w:rsidP="007B12EA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4B07AA2A" w14:textId="722B044B" w:rsidR="00AE2D7D" w:rsidRPr="00B07790" w:rsidRDefault="00AE2D7D" w:rsidP="00AE2D7D">
      <w:pPr>
        <w:pStyle w:val="Heading8"/>
        <w:numPr>
          <w:ilvl w:val="1"/>
          <w:numId w:val="12"/>
        </w:numPr>
        <w:tabs>
          <w:tab w:val="clear" w:pos="518"/>
          <w:tab w:val="num" w:pos="680"/>
        </w:tabs>
        <w:spacing w:line="240" w:lineRule="auto"/>
        <w:ind w:left="547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 w:eastAsia="en-US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กำไร</w:t>
      </w:r>
      <w:r w:rsidR="002538AE" w:rsidRPr="00B07790">
        <w:rPr>
          <w:rFonts w:asciiTheme="majorBidi" w:hAnsiTheme="majorBidi" w:cstheme="majorBidi" w:hint="cs"/>
          <w:i/>
          <w:iCs/>
          <w:sz w:val="30"/>
          <w:szCs w:val="30"/>
          <w:cs/>
          <w:lang w:val="th-TH" w:eastAsia="en-US"/>
        </w:rPr>
        <w:t xml:space="preserve"> </w:t>
      </w:r>
      <w:r w:rsidR="002538AE" w:rsidRPr="00B07790">
        <w:rPr>
          <w:rFonts w:asciiTheme="majorBidi" w:hAnsiTheme="majorBidi" w:cstheme="majorBidi" w:hint="cs"/>
          <w:i/>
          <w:iCs/>
          <w:sz w:val="30"/>
          <w:szCs w:val="30"/>
          <w:cs/>
          <w:lang w:val="en-US" w:eastAsia="en-US"/>
        </w:rPr>
        <w:t xml:space="preserve">(ขาดทุน)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ต่อหุ้น</w:t>
      </w:r>
    </w:p>
    <w:p w14:paraId="0072B761" w14:textId="77777777" w:rsidR="002538AE" w:rsidRPr="00B07790" w:rsidRDefault="002538AE" w:rsidP="002538AE">
      <w:pPr>
        <w:rPr>
          <w:rFonts w:asciiTheme="majorBidi" w:hAnsiTheme="majorBidi" w:cstheme="majorBidi"/>
          <w:sz w:val="22"/>
          <w:szCs w:val="22"/>
          <w:lang w:val="th-TH"/>
        </w:rPr>
      </w:pPr>
    </w:p>
    <w:p w14:paraId="5B2B3712" w14:textId="7C3A0BAE" w:rsidR="00637FF3" w:rsidRPr="00B07790" w:rsidRDefault="0081527C" w:rsidP="00982D0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1527C">
        <w:rPr>
          <w:rFonts w:asciiTheme="majorBidi" w:hAnsiTheme="majorBidi" w:hint="cs"/>
          <w:sz w:val="30"/>
          <w:szCs w:val="30"/>
          <w:cs/>
        </w:rPr>
        <w:t>กำไร</w:t>
      </w:r>
      <w:r w:rsidRPr="0081527C">
        <w:rPr>
          <w:rFonts w:asciiTheme="majorBidi" w:hAnsiTheme="majorBidi"/>
          <w:sz w:val="30"/>
          <w:szCs w:val="30"/>
          <w:cs/>
        </w:rPr>
        <w:t xml:space="preserve"> (</w:t>
      </w:r>
      <w:r w:rsidRPr="0081527C">
        <w:rPr>
          <w:rFonts w:asciiTheme="majorBidi" w:hAnsiTheme="majorBidi" w:hint="cs"/>
          <w:sz w:val="30"/>
          <w:szCs w:val="30"/>
          <w:cs/>
        </w:rPr>
        <w:t>ขาดทุน</w:t>
      </w:r>
      <w:r w:rsidRPr="0081527C">
        <w:rPr>
          <w:rFonts w:asciiTheme="majorBidi" w:hAnsiTheme="majorBidi"/>
          <w:sz w:val="30"/>
          <w:szCs w:val="30"/>
          <w:cs/>
        </w:rPr>
        <w:t xml:space="preserve">) </w:t>
      </w:r>
      <w:r w:rsidRPr="0081527C">
        <w:rPr>
          <w:rFonts w:asciiTheme="majorBidi" w:hAnsiTheme="majorBidi" w:hint="cs"/>
          <w:sz w:val="30"/>
          <w:szCs w:val="30"/>
          <w:cs/>
        </w:rPr>
        <w:t>ต่อหุ้นขั้นพื้นฐานคำนวณโดยการหารกำไรหรือขาดทุนที่เป็นส่วนของผู้ถือหุ้นสามัญของบริษัท</w:t>
      </w:r>
      <w:r w:rsidRPr="0081527C">
        <w:rPr>
          <w:rFonts w:asciiTheme="majorBidi" w:hAnsiTheme="majorBidi"/>
          <w:sz w:val="30"/>
          <w:szCs w:val="30"/>
          <w:cs/>
        </w:rPr>
        <w:t xml:space="preserve"> </w:t>
      </w:r>
      <w:r w:rsidRPr="0081527C">
        <w:rPr>
          <w:rFonts w:asciiTheme="majorBidi" w:hAnsiTheme="majorBidi" w:hint="cs"/>
          <w:sz w:val="30"/>
          <w:szCs w:val="30"/>
          <w:cs/>
        </w:rPr>
        <w:t>หักดอกเบี้ยสำหรับ</w:t>
      </w:r>
      <w:r w:rsidR="00F97C8F">
        <w:rPr>
          <w:rFonts w:asciiTheme="majorBidi" w:hAnsiTheme="majorBidi" w:hint="cs"/>
          <w:sz w:val="30"/>
          <w:szCs w:val="30"/>
          <w:cs/>
        </w:rPr>
        <w:t>ปีของ</w:t>
      </w:r>
      <w:r w:rsidRPr="0081527C">
        <w:rPr>
          <w:rFonts w:asciiTheme="majorBidi" w:hAnsiTheme="majorBidi" w:hint="cs"/>
          <w:sz w:val="30"/>
          <w:szCs w:val="30"/>
          <w:cs/>
        </w:rPr>
        <w:t>หุ้นกู้ด้อยสิทธิที่มีลักษณะคล้ายทุ</w:t>
      </w:r>
      <w:r w:rsidR="00D83EDD">
        <w:rPr>
          <w:rFonts w:asciiTheme="majorBidi" w:hAnsiTheme="majorBidi" w:hint="cs"/>
          <w:sz w:val="30"/>
          <w:szCs w:val="30"/>
          <w:cs/>
        </w:rPr>
        <w:t>นฯ</w:t>
      </w:r>
      <w:r w:rsidRPr="0081527C">
        <w:rPr>
          <w:rFonts w:asciiTheme="majorBidi" w:hAnsiTheme="majorBidi" w:hint="cs"/>
          <w:sz w:val="30"/>
          <w:szCs w:val="30"/>
          <w:cs/>
        </w:rPr>
        <w:t>ไม่ว่าจะบันทึกค้างจ่ายหรือไม่</w:t>
      </w:r>
      <w:r w:rsidRPr="0081527C">
        <w:rPr>
          <w:rFonts w:asciiTheme="majorBidi" w:hAnsiTheme="majorBidi"/>
          <w:sz w:val="30"/>
          <w:szCs w:val="30"/>
          <w:cs/>
        </w:rPr>
        <w:t xml:space="preserve"> </w:t>
      </w:r>
      <w:r w:rsidRPr="0081527C">
        <w:rPr>
          <w:rFonts w:asciiTheme="majorBidi" w:hAnsiTheme="majorBidi" w:hint="cs"/>
          <w:sz w:val="30"/>
          <w:szCs w:val="30"/>
          <w:cs/>
        </w:rPr>
        <w:t>ด้วยจำนวนหุ้นสามัญถัวเฉลี่ยถ่วงน้ำหนักที่</w:t>
      </w:r>
      <w:r w:rsidR="00F97C8F">
        <w:rPr>
          <w:rFonts w:asciiTheme="majorBidi" w:hAnsiTheme="majorBidi" w:hint="cs"/>
          <w:sz w:val="30"/>
          <w:szCs w:val="30"/>
          <w:cs/>
        </w:rPr>
        <w:t>มีอยู่ระหว่างปี</w:t>
      </w:r>
    </w:p>
    <w:p w14:paraId="7EA9A403" w14:textId="77777777" w:rsidR="00982D06" w:rsidRPr="00B07790" w:rsidRDefault="00982D06" w:rsidP="00982D06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21F14C2" w14:textId="77777777" w:rsidR="00B01189" w:rsidRPr="00B07790" w:rsidRDefault="00B01189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FA58C8" w14:textId="3D3680F9" w:rsidR="00B61540" w:rsidRPr="00B07790" w:rsidRDefault="00B61540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EFEA87F" w14:textId="303EF1A7" w:rsidR="00BD734A" w:rsidRPr="00B07790" w:rsidRDefault="00BD734A" w:rsidP="00755A56">
      <w:pPr>
        <w:spacing w:line="240" w:lineRule="auto"/>
        <w:ind w:left="540" w:right="45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บุคคลหรือกิจการที่เกี่ยวข้องกัน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หมายถึง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บุคคลหรือกิจการที่มีอำนาจควบคุม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หรือบุคคล</w:t>
      </w:r>
      <w:r w:rsidRPr="00B07790">
        <w:rPr>
          <w:rFonts w:asciiTheme="majorBidi" w:hAnsiTheme="majorBidi" w:hint="cs"/>
          <w:spacing w:val="4"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</w:t>
      </w:r>
      <w:r w:rsidRPr="00B07790">
        <w:rPr>
          <w:rFonts w:asciiTheme="majorBidi" w:hAnsiTheme="majorBidi" w:hint="cs"/>
          <w:spacing w:val="6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</w:t>
      </w:r>
      <w:r w:rsidRPr="00B07790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6"/>
          <w:sz w:val="30"/>
          <w:szCs w:val="30"/>
          <w:cs/>
        </w:rPr>
        <w:t>หรือมีอิทธิพลอย่างมีสาระสำคัญใน</w:t>
      </w:r>
      <w:r w:rsidRPr="00B07790">
        <w:rPr>
          <w:rFonts w:asciiTheme="majorBidi" w:hAnsiTheme="majorBidi" w:hint="cs"/>
          <w:sz w:val="30"/>
          <w:szCs w:val="30"/>
          <w:cs/>
        </w:rPr>
        <w:t>การตัดสินใจทางการเงินและการบริหารต่อบุคคลหรือกิจการนั้น</w:t>
      </w:r>
    </w:p>
    <w:p w14:paraId="3F89CEE4" w14:textId="77777777" w:rsidR="00A91E4B" w:rsidRPr="00B07790" w:rsidRDefault="00A91E4B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9B0B6DE" w14:textId="2A8BEE07" w:rsidR="002611BD" w:rsidRDefault="002611BD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B07790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</w:t>
      </w:r>
      <w:r w:rsidR="009F1B5A" w:rsidRPr="00B07790">
        <w:rPr>
          <w:rFonts w:ascii="Angsana New" w:hAnsi="Angsana New" w:hint="cs"/>
          <w:b/>
          <w:sz w:val="30"/>
          <w:szCs w:val="30"/>
          <w:cs/>
        </w:rPr>
        <w:t>บริษัทใหญ่</w:t>
      </w:r>
      <w:r w:rsidR="00E53C8A" w:rsidRPr="00B07790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="009F1B5A" w:rsidRPr="00B07790">
        <w:rPr>
          <w:rFonts w:ascii="Angsana New" w:hAnsi="Angsana New"/>
          <w:b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b/>
          <w:sz w:val="30"/>
          <w:szCs w:val="30"/>
          <w:cs/>
        </w:rPr>
        <w:t>บริษัทย่อย</w:t>
      </w:r>
      <w:r w:rsidRPr="00B07790">
        <w:rPr>
          <w:rFonts w:ascii="Angsana New" w:hAnsi="Angsana New"/>
          <w:b/>
          <w:sz w:val="30"/>
          <w:szCs w:val="30"/>
        </w:rPr>
        <w:t xml:space="preserve"> </w:t>
      </w:r>
      <w:r w:rsidRPr="00B07790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Pr="00B07790">
        <w:rPr>
          <w:rFonts w:ascii="Angsana New" w:hAnsi="Angsana New"/>
          <w:b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b/>
          <w:sz w:val="30"/>
          <w:szCs w:val="30"/>
          <w:cs/>
        </w:rPr>
        <w:t>และการร่วมค้าได้เปิดเผยในหมายเหตุข้อ</w:t>
      </w:r>
      <w:r w:rsidRPr="00B07790">
        <w:rPr>
          <w:rFonts w:ascii="Angsana New" w:hAnsi="Angsana New"/>
          <w:bCs/>
          <w:sz w:val="30"/>
          <w:szCs w:val="30"/>
          <w:cs/>
        </w:rPr>
        <w:t xml:space="preserve"> </w:t>
      </w:r>
      <w:r w:rsidR="0065617B" w:rsidRPr="00B07790">
        <w:rPr>
          <w:rFonts w:ascii="Angsana New" w:hAnsi="Angsana New"/>
          <w:bCs/>
          <w:sz w:val="30"/>
          <w:szCs w:val="30"/>
        </w:rPr>
        <w:t>1</w:t>
      </w:r>
      <w:r w:rsidR="00A934E6" w:rsidRPr="00B0779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934E6" w:rsidRPr="00B07790">
        <w:rPr>
          <w:rFonts w:ascii="Angsana New" w:hAnsi="Angsana New" w:hint="cs"/>
          <w:b/>
          <w:sz w:val="30"/>
          <w:szCs w:val="30"/>
          <w:cs/>
        </w:rPr>
        <w:t>ข้อ</w:t>
      </w:r>
      <w:r w:rsidR="0065617B" w:rsidRPr="00B07790">
        <w:rPr>
          <w:rFonts w:ascii="Angsana New" w:hAnsi="Angsana New"/>
          <w:bCs/>
          <w:sz w:val="30"/>
          <w:szCs w:val="30"/>
        </w:rPr>
        <w:t xml:space="preserve"> </w:t>
      </w:r>
      <w:r w:rsidR="00A91E4B" w:rsidRPr="00B07790">
        <w:rPr>
          <w:rFonts w:ascii="Angsana New" w:hAnsi="Angsana New"/>
          <w:bCs/>
          <w:sz w:val="30"/>
          <w:szCs w:val="30"/>
        </w:rPr>
        <w:t>8</w:t>
      </w:r>
      <w:r w:rsidR="009711BC" w:rsidRPr="00B07790">
        <w:rPr>
          <w:rFonts w:ascii="Angsana New" w:hAnsi="Angsana New"/>
          <w:bCs/>
          <w:sz w:val="30"/>
          <w:szCs w:val="30"/>
        </w:rPr>
        <w:t xml:space="preserve"> </w:t>
      </w:r>
      <w:r w:rsidR="0065617B" w:rsidRPr="00B07790">
        <w:rPr>
          <w:rFonts w:ascii="Angsana New" w:hAnsi="Angsana New" w:hint="cs"/>
          <w:b/>
          <w:sz w:val="30"/>
          <w:szCs w:val="30"/>
          <w:cs/>
        </w:rPr>
        <w:t>และ</w:t>
      </w:r>
      <w:r w:rsidR="00A934E6" w:rsidRPr="00B07790">
        <w:rPr>
          <w:rFonts w:ascii="Angsana New" w:hAnsi="Angsana New" w:hint="cs"/>
          <w:b/>
          <w:spacing w:val="2"/>
          <w:sz w:val="30"/>
          <w:szCs w:val="30"/>
          <w:cs/>
        </w:rPr>
        <w:t xml:space="preserve">ข้อ </w:t>
      </w:r>
      <w:r w:rsidR="00A91E4B" w:rsidRPr="00B07790">
        <w:rPr>
          <w:rFonts w:ascii="Angsana New" w:hAnsi="Angsana New"/>
          <w:bCs/>
          <w:spacing w:val="2"/>
          <w:sz w:val="30"/>
          <w:szCs w:val="30"/>
        </w:rPr>
        <w:t>9</w:t>
      </w:r>
      <w:r w:rsidRPr="00B07790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99184D" w:rsidRPr="00B07790">
        <w:rPr>
          <w:rFonts w:ascii="Angsana New" w:hAnsi="Angsana New" w:hint="cs"/>
          <w:b/>
          <w:spacing w:val="2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99184D" w:rsidRPr="00B07790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713EE8FB" w14:textId="77777777" w:rsidR="00B07790" w:rsidRPr="00B07790" w:rsidRDefault="00B07790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90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262"/>
        <w:gridCol w:w="4949"/>
      </w:tblGrid>
      <w:tr w:rsidR="00301775" w:rsidRPr="00B07790" w14:paraId="048751DB" w14:textId="77777777" w:rsidTr="005225CB">
        <w:trPr>
          <w:trHeight w:val="20"/>
          <w:tblHeader/>
        </w:trPr>
        <w:tc>
          <w:tcPr>
            <w:tcW w:w="3690" w:type="dxa"/>
            <w:shd w:val="clear" w:color="auto" w:fill="auto"/>
          </w:tcPr>
          <w:p w14:paraId="77B6901B" w14:textId="77777777" w:rsidR="0099184D" w:rsidRPr="00B07790" w:rsidRDefault="0099184D" w:rsidP="00C278B6">
            <w:pPr>
              <w:spacing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262" w:type="dxa"/>
            <w:shd w:val="clear" w:color="auto" w:fill="auto"/>
          </w:tcPr>
          <w:p w14:paraId="2D0723C6" w14:textId="3F157B6E" w:rsidR="0099184D" w:rsidRPr="00B07790" w:rsidRDefault="0099184D" w:rsidP="00F34451">
            <w:pPr>
              <w:spacing w:line="240" w:lineRule="auto"/>
              <w:ind w:left="-110" w:right="-13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949" w:type="dxa"/>
            <w:shd w:val="clear" w:color="auto" w:fill="auto"/>
          </w:tcPr>
          <w:p w14:paraId="05F4344E" w14:textId="77777777" w:rsidR="0099184D" w:rsidRPr="00B07790" w:rsidRDefault="0099184D" w:rsidP="00C278B6">
            <w:pPr>
              <w:spacing w:line="240" w:lineRule="auto"/>
              <w:ind w:left="144" w:right="-108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C341D" w:rsidRPr="00B07790" w14:paraId="4C9DDFC9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494C58F" w14:textId="4A30337A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262" w:type="dxa"/>
            <w:shd w:val="clear" w:color="auto" w:fill="auto"/>
          </w:tcPr>
          <w:p w14:paraId="5A6BB233" w14:textId="3633A79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0A031A8" w14:textId="76B0FE4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76342304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64F9535" w14:textId="77777777" w:rsidR="00A61F9C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รักษาความปลอดภัย เอ็นพีซี </w:t>
            </w:r>
          </w:p>
          <w:p w14:paraId="3E5EC468" w14:textId="3A68ECC2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เอสแอนด์อี จำกัด</w:t>
            </w:r>
          </w:p>
        </w:tc>
        <w:tc>
          <w:tcPr>
            <w:tcW w:w="1262" w:type="dxa"/>
            <w:shd w:val="clear" w:color="auto" w:fill="auto"/>
          </w:tcPr>
          <w:p w14:paraId="54A1B06F" w14:textId="54DFFD24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9FA6651" w14:textId="2FFF3D7F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08121B1A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C386CF1" w14:textId="6DE70EC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ออลเน็กซ์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262" w:type="dxa"/>
            <w:shd w:val="clear" w:color="auto" w:fill="auto"/>
          </w:tcPr>
          <w:p w14:paraId="6BB823E1" w14:textId="542F83E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2454FC6" w14:textId="3DE3D5A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94.96</w:t>
            </w:r>
          </w:p>
        </w:tc>
      </w:tr>
      <w:tr w:rsidR="000C341D" w:rsidRPr="00B07790" w14:paraId="3EF0893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5592C3B1" w14:textId="68889CB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Allnex Austria GmbH</w:t>
            </w:r>
          </w:p>
        </w:tc>
        <w:tc>
          <w:tcPr>
            <w:tcW w:w="1262" w:type="dxa"/>
            <w:shd w:val="clear" w:color="auto" w:fill="auto"/>
          </w:tcPr>
          <w:p w14:paraId="7A6A533C" w14:textId="5BF02C8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ออสเตรีย</w:t>
            </w:r>
          </w:p>
        </w:tc>
        <w:tc>
          <w:tcPr>
            <w:tcW w:w="4949" w:type="dxa"/>
            <w:shd w:val="clear" w:color="auto" w:fill="auto"/>
          </w:tcPr>
          <w:p w14:paraId="5C082140" w14:textId="27E85AE2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19EA4361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21BCC77" w14:textId="17F359E9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Allnex Belgium SA/NV</w:t>
            </w:r>
          </w:p>
        </w:tc>
        <w:tc>
          <w:tcPr>
            <w:tcW w:w="1262" w:type="dxa"/>
            <w:shd w:val="clear" w:color="auto" w:fill="auto"/>
          </w:tcPr>
          <w:p w14:paraId="3F7FC347" w14:textId="6DCCEFE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เบลเยียม</w:t>
            </w:r>
          </w:p>
        </w:tc>
        <w:tc>
          <w:tcPr>
            <w:tcW w:w="4949" w:type="dxa"/>
            <w:shd w:val="clear" w:color="auto" w:fill="auto"/>
          </w:tcPr>
          <w:p w14:paraId="237350AA" w14:textId="6A1C237E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0F8B8F6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B6A774E" w14:textId="2A2FE5E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 xml:space="preserve">Allnex Management </w:t>
            </w:r>
            <w:proofErr w:type="spellStart"/>
            <w:r w:rsidRPr="00B07790">
              <w:rPr>
                <w:rFonts w:ascii="Angsana New" w:hAnsi="Angsana New"/>
                <w:sz w:val="28"/>
                <w:szCs w:val="28"/>
              </w:rPr>
              <w:t>Gmbh</w:t>
            </w:r>
            <w:proofErr w:type="spellEnd"/>
          </w:p>
        </w:tc>
        <w:tc>
          <w:tcPr>
            <w:tcW w:w="1262" w:type="dxa"/>
            <w:shd w:val="clear" w:color="auto" w:fill="auto"/>
          </w:tcPr>
          <w:p w14:paraId="0E6F9047" w14:textId="0A929F84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เยอรมนี</w:t>
            </w:r>
          </w:p>
        </w:tc>
        <w:tc>
          <w:tcPr>
            <w:tcW w:w="4949" w:type="dxa"/>
            <w:shd w:val="clear" w:color="auto" w:fill="auto"/>
          </w:tcPr>
          <w:p w14:paraId="68FEBC52" w14:textId="35FE35F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</w:tr>
      <w:tr w:rsidR="000C341D" w:rsidRPr="00B07790" w14:paraId="455FF08C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7F3E54D7" w14:textId="7469023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Allnex New Zealand Limited</w:t>
            </w:r>
          </w:p>
        </w:tc>
        <w:tc>
          <w:tcPr>
            <w:tcW w:w="1262" w:type="dxa"/>
            <w:shd w:val="clear" w:color="auto" w:fill="auto"/>
          </w:tcPr>
          <w:p w14:paraId="1549C993" w14:textId="7B88099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นิวซีแลนด์</w:t>
            </w:r>
          </w:p>
        </w:tc>
        <w:tc>
          <w:tcPr>
            <w:tcW w:w="4949" w:type="dxa"/>
            <w:shd w:val="clear" w:color="auto" w:fill="auto"/>
          </w:tcPr>
          <w:p w14:paraId="4AC6BD7B" w14:textId="2CE4FCD6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5BE33A7C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70730A3" w14:textId="67C477E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Allnex Resins Australia Pty. Ltd.</w:t>
            </w:r>
          </w:p>
        </w:tc>
        <w:tc>
          <w:tcPr>
            <w:tcW w:w="1262" w:type="dxa"/>
            <w:shd w:val="clear" w:color="auto" w:fill="auto"/>
          </w:tcPr>
          <w:p w14:paraId="79E1B375" w14:textId="7737E04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949" w:type="dxa"/>
            <w:shd w:val="clear" w:color="auto" w:fill="auto"/>
          </w:tcPr>
          <w:p w14:paraId="62AE82F7" w14:textId="35A4196D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17BB6945" w14:textId="77777777" w:rsidTr="005225CB">
        <w:trPr>
          <w:trHeight w:val="20"/>
        </w:trPr>
        <w:tc>
          <w:tcPr>
            <w:tcW w:w="3690" w:type="dxa"/>
          </w:tcPr>
          <w:p w14:paraId="0BA2436E" w14:textId="451ECE06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 xml:space="preserve">GC America Sustainability Corporation </w:t>
            </w:r>
            <w:r w:rsidRPr="00B07790">
              <w:rPr>
                <w:rFonts w:ascii="Angsana New" w:hAnsi="Angsana New"/>
                <w:sz w:val="28"/>
                <w:szCs w:val="28"/>
              </w:rPr>
              <w:br/>
              <w:t>(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เดิมชื่อ </w:t>
            </w:r>
            <w:r w:rsidRPr="00B07790">
              <w:rPr>
                <w:rFonts w:ascii="Angsana New" w:hAnsi="Angsana New"/>
                <w:sz w:val="28"/>
                <w:szCs w:val="28"/>
              </w:rPr>
              <w:t>PTTGC Innovation America Corporation)</w:t>
            </w:r>
          </w:p>
        </w:tc>
        <w:tc>
          <w:tcPr>
            <w:tcW w:w="1262" w:type="dxa"/>
            <w:shd w:val="clear" w:color="auto" w:fill="auto"/>
          </w:tcPr>
          <w:p w14:paraId="6B017726" w14:textId="337D1FB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</w:tcPr>
          <w:p w14:paraId="407712F5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49F1322D" w14:textId="77777777" w:rsidR="00A61F9C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</w:t>
            </w:r>
          </w:p>
          <w:p w14:paraId="3244E2BE" w14:textId="331F118E" w:rsidR="000C341D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0C341D" w:rsidRPr="00B07790" w14:paraId="0FEC04B4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2A2BFCB0" w14:textId="3B34169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GC International Corporation</w:t>
            </w:r>
          </w:p>
        </w:tc>
        <w:tc>
          <w:tcPr>
            <w:tcW w:w="1262" w:type="dxa"/>
            <w:shd w:val="clear" w:color="auto" w:fill="auto"/>
          </w:tcPr>
          <w:p w14:paraId="7489AAA6" w14:textId="585482B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63D7142F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6064A3C7" w14:textId="0E260694" w:rsidR="000C341D" w:rsidRPr="00B07790" w:rsidRDefault="000C341D" w:rsidP="00E5755C">
            <w:pPr>
              <w:tabs>
                <w:tab w:val="clear" w:pos="227"/>
                <w:tab w:val="left" w:pos="255"/>
              </w:tabs>
              <w:spacing w:line="240" w:lineRule="auto"/>
              <w:ind w:right="-108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0C341D" w:rsidRPr="00B07790" w14:paraId="1E4384BE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A3E4BE1" w14:textId="0AB8227D" w:rsidR="000C341D" w:rsidRPr="00B07790" w:rsidRDefault="000C341D" w:rsidP="000C341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GC Marketing Solutions (Shanghai) Co., Ltd.</w:t>
            </w:r>
          </w:p>
        </w:tc>
        <w:tc>
          <w:tcPr>
            <w:tcW w:w="1262" w:type="dxa"/>
            <w:shd w:val="clear" w:color="auto" w:fill="auto"/>
          </w:tcPr>
          <w:p w14:paraId="52F1DE83" w14:textId="550FD6E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4949" w:type="dxa"/>
            <w:shd w:val="clear" w:color="auto" w:fill="auto"/>
          </w:tcPr>
          <w:p w14:paraId="23F23763" w14:textId="5BB405F4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78E0436D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F483435" w14:textId="245537A9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 xml:space="preserve">GC Marketing Solutions Myanmar Co., Ltd. </w:t>
            </w:r>
          </w:p>
        </w:tc>
        <w:tc>
          <w:tcPr>
            <w:tcW w:w="1262" w:type="dxa"/>
            <w:shd w:val="clear" w:color="auto" w:fill="auto"/>
          </w:tcPr>
          <w:p w14:paraId="30079E29" w14:textId="744515F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4949" w:type="dxa"/>
            <w:shd w:val="clear" w:color="auto" w:fill="auto"/>
          </w:tcPr>
          <w:p w14:paraId="2F4B5A9F" w14:textId="1967F70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6689D276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E87993E" w14:textId="447C82D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 xml:space="preserve">GC Marketing Solutions Vietnam Co., Ltd. </w:t>
            </w:r>
          </w:p>
        </w:tc>
        <w:tc>
          <w:tcPr>
            <w:tcW w:w="1262" w:type="dxa"/>
            <w:shd w:val="clear" w:color="auto" w:fill="auto"/>
          </w:tcPr>
          <w:p w14:paraId="430EC80C" w14:textId="77B33309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  <w:shd w:val="clear" w:color="auto" w:fill="auto"/>
          </w:tcPr>
          <w:p w14:paraId="291D5D1C" w14:textId="30B9D96E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288DBFF4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9A83B11" w14:textId="64D71FD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07790">
              <w:rPr>
                <w:rFonts w:ascii="Angsana New" w:hAnsi="Angsana New"/>
                <w:sz w:val="28"/>
                <w:szCs w:val="28"/>
              </w:rPr>
              <w:t>Nuplex</w:t>
            </w:r>
            <w:proofErr w:type="spellEnd"/>
            <w:r w:rsidRPr="00B07790">
              <w:rPr>
                <w:rFonts w:ascii="Angsana New" w:hAnsi="Angsana New"/>
                <w:sz w:val="28"/>
                <w:szCs w:val="28"/>
              </w:rPr>
              <w:t xml:space="preserve"> Resins (Vietnam) Pty Ltd.</w:t>
            </w:r>
          </w:p>
        </w:tc>
        <w:tc>
          <w:tcPr>
            <w:tcW w:w="1262" w:type="dxa"/>
            <w:shd w:val="clear" w:color="auto" w:fill="auto"/>
          </w:tcPr>
          <w:p w14:paraId="65EEB638" w14:textId="2BEE1F0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  <w:shd w:val="clear" w:color="auto" w:fill="auto"/>
          </w:tcPr>
          <w:p w14:paraId="11D16148" w14:textId="69291CCB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</w:tr>
      <w:tr w:rsidR="000C341D" w:rsidRPr="00B07790" w14:paraId="5412D0C0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505BEA28" w14:textId="69427BFF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 GCM Marketing Solutions Indonesia</w:t>
            </w:r>
          </w:p>
        </w:tc>
        <w:tc>
          <w:tcPr>
            <w:tcW w:w="1262" w:type="dxa"/>
            <w:shd w:val="clear" w:color="auto" w:fill="auto"/>
          </w:tcPr>
          <w:p w14:paraId="7132F2F2" w14:textId="369BE73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949" w:type="dxa"/>
            <w:shd w:val="clear" w:color="auto" w:fill="auto"/>
          </w:tcPr>
          <w:p w14:paraId="4A9F15C4" w14:textId="1600F874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0C341D" w:rsidRPr="00B07790" w14:paraId="726D4CCA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70DF39B4" w14:textId="3E482FB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PTTGC America LLC</w:t>
            </w:r>
          </w:p>
        </w:tc>
        <w:tc>
          <w:tcPr>
            <w:tcW w:w="1262" w:type="dxa"/>
            <w:shd w:val="clear" w:color="auto" w:fill="auto"/>
          </w:tcPr>
          <w:p w14:paraId="3EB59412" w14:textId="725B547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319DCF4A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03599757" w14:textId="77777777" w:rsidR="00A61F9C" w:rsidRPr="00B07790" w:rsidRDefault="000C341D" w:rsidP="00E5755C">
            <w:pPr>
              <w:tabs>
                <w:tab w:val="clear" w:pos="227"/>
                <w:tab w:val="left" w:pos="345"/>
              </w:tabs>
              <w:spacing w:line="240" w:lineRule="auto"/>
              <w:ind w:left="345" w:right="-108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</w:t>
            </w:r>
          </w:p>
          <w:p w14:paraId="56FE3CBF" w14:textId="4D2E46A9" w:rsidR="000C341D" w:rsidRPr="00B07790" w:rsidRDefault="000C341D" w:rsidP="00E5755C">
            <w:pPr>
              <w:tabs>
                <w:tab w:val="clear" w:pos="227"/>
                <w:tab w:val="left" w:pos="345"/>
              </w:tabs>
              <w:spacing w:line="240" w:lineRule="auto"/>
              <w:ind w:left="345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0C341D" w:rsidRPr="00B07790" w14:paraId="425F8B35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627E6AE" w14:textId="4ECC557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PTTGC International (Netherlands) B.V.</w:t>
            </w:r>
          </w:p>
        </w:tc>
        <w:tc>
          <w:tcPr>
            <w:tcW w:w="1262" w:type="dxa"/>
            <w:shd w:val="clear" w:color="auto" w:fill="auto"/>
          </w:tcPr>
          <w:p w14:paraId="23C98072" w14:textId="0FF68CE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4949" w:type="dxa"/>
            <w:shd w:val="clear" w:color="auto" w:fill="auto"/>
          </w:tcPr>
          <w:p w14:paraId="364138AB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กลุ่มบริษัทถือหุ้นร้อยละ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04516A16" w14:textId="1F0FA532" w:rsidR="000C341D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4611A7A3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66C5974" w14:textId="7A97313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B07790">
              <w:rPr>
                <w:rFonts w:ascii="Angsana New" w:hAnsi="Angsana New"/>
                <w:sz w:val="28"/>
                <w:szCs w:val="28"/>
              </w:rPr>
              <w:t>Vencorex</w:t>
            </w:r>
            <w:proofErr w:type="spellEnd"/>
            <w:r w:rsidRPr="00B07790">
              <w:rPr>
                <w:rFonts w:ascii="Angsana New" w:hAnsi="Angsana New"/>
                <w:sz w:val="28"/>
                <w:szCs w:val="28"/>
              </w:rPr>
              <w:t xml:space="preserve"> France S.A.S.</w:t>
            </w:r>
          </w:p>
        </w:tc>
        <w:tc>
          <w:tcPr>
            <w:tcW w:w="1262" w:type="dxa"/>
            <w:shd w:val="clear" w:color="auto" w:fill="auto"/>
          </w:tcPr>
          <w:p w14:paraId="65B091E0" w14:textId="15476E9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949" w:type="dxa"/>
            <w:shd w:val="clear" w:color="auto" w:fill="auto"/>
          </w:tcPr>
          <w:p w14:paraId="41D93D4E" w14:textId="706A35A6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บริษัทย่อยทางอ้อมถือหุ้นร้อยละ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</w:tc>
      </w:tr>
      <w:tr w:rsidR="000C341D" w:rsidRPr="00B07790" w14:paraId="2B3D229D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2E58EAF0" w14:textId="3599143F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07790">
              <w:rPr>
                <w:rFonts w:ascii="Angsana New" w:hAnsi="Angsana New"/>
                <w:sz w:val="28"/>
                <w:szCs w:val="28"/>
              </w:rPr>
              <w:t>Vencorex</w:t>
            </w:r>
            <w:proofErr w:type="spellEnd"/>
            <w:r w:rsidRPr="00B07790">
              <w:rPr>
                <w:rFonts w:ascii="Angsana New" w:hAnsi="Angsana New"/>
                <w:sz w:val="28"/>
                <w:szCs w:val="28"/>
              </w:rPr>
              <w:t xml:space="preserve"> Holding</w:t>
            </w:r>
          </w:p>
        </w:tc>
        <w:tc>
          <w:tcPr>
            <w:tcW w:w="1262" w:type="dxa"/>
            <w:shd w:val="clear" w:color="auto" w:fill="auto"/>
          </w:tcPr>
          <w:p w14:paraId="2439C10C" w14:textId="4CAA80F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949" w:type="dxa"/>
            <w:shd w:val="clear" w:color="auto" w:fill="auto"/>
          </w:tcPr>
          <w:p w14:paraId="36C56F7F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100 </w:t>
            </w:r>
          </w:p>
          <w:p w14:paraId="43ABC8F2" w14:textId="77777777" w:rsidR="00A61F9C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</w:t>
            </w:r>
          </w:p>
          <w:p w14:paraId="56AFA441" w14:textId="4F53247E" w:rsidR="000C341D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เป็นกรรมการ</w:t>
            </w:r>
          </w:p>
        </w:tc>
      </w:tr>
      <w:tr w:rsidR="000C341D" w:rsidRPr="00B07790" w14:paraId="28B1EC1B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E9B886F" w14:textId="3594016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เก็คโค่-วัน จำกัด</w:t>
            </w:r>
          </w:p>
        </w:tc>
        <w:tc>
          <w:tcPr>
            <w:tcW w:w="1262" w:type="dxa"/>
            <w:shd w:val="clear" w:color="auto" w:fill="auto"/>
          </w:tcPr>
          <w:p w14:paraId="5FCDF459" w14:textId="0A05FE4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B23D511" w14:textId="22F8659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7AA37505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CBB9642" w14:textId="2E5E71D4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เอนเนอร์ยี่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คอมเพล็กซ์ จำกัด</w:t>
            </w:r>
          </w:p>
        </w:tc>
        <w:tc>
          <w:tcPr>
            <w:tcW w:w="1262" w:type="dxa"/>
            <w:shd w:val="clear" w:color="auto" w:fill="auto"/>
          </w:tcPr>
          <w:p w14:paraId="538042A2" w14:textId="7841A449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A8926D3" w14:textId="09486F4C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52314779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BCD3122" w14:textId="3AE263F1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โกลบอล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เพาเวอร์ ซินเนอร์ยี่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39E2C9FB" w14:textId="1A20EA4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E0E128C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4C6B79ED" w14:textId="2C56191C" w:rsidR="000C341D" w:rsidRPr="00B07790" w:rsidRDefault="000C341D" w:rsidP="00E5755C">
            <w:pPr>
              <w:spacing w:line="240" w:lineRule="auto"/>
              <w:ind w:left="25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และมีผู้บริหารของบริษัทเป็นกรรมการ</w:t>
            </w:r>
          </w:p>
        </w:tc>
      </w:tr>
      <w:tr w:rsidR="000C341D" w:rsidRPr="00B07790" w14:paraId="7622C19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7F2E061" w14:textId="492ACD6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โกลว์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7B96B417" w14:textId="0A16C88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F87C1CD" w14:textId="2718A4C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4708B8D4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2E69C22E" w14:textId="77768B8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2A4B3029" w14:textId="19D2E7ED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1835962" w14:textId="4B181F93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6F3858FD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58322A5" w14:textId="7780383F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เอสพีพี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62D4DEA5" w14:textId="0CFAADA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B6E3D74" w14:textId="07E53870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4F4B0CB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4A767A5" w14:textId="7FB2E6D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โกลว์ ไอพีพี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153FFB7D" w14:textId="0D4DE0B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29F9605" w14:textId="7FB322B2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546C62FB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D33AC97" w14:textId="164712C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โกลว์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พลังงาน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1270C3BF" w14:textId="3FA84FE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B123448" w14:textId="370E5B8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3E562DC2" w14:textId="77777777" w:rsidTr="005225CB">
        <w:trPr>
          <w:trHeight w:val="20"/>
        </w:trPr>
        <w:tc>
          <w:tcPr>
            <w:tcW w:w="3690" w:type="dxa"/>
          </w:tcPr>
          <w:p w14:paraId="145337A0" w14:textId="3CDA71F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ไทยพาราไซลีน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5789A740" w14:textId="2352A00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6E22FF2" w14:textId="33D19564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26DE92E5" w14:textId="77777777" w:rsidTr="005225CB">
        <w:trPr>
          <w:trHeight w:val="20"/>
        </w:trPr>
        <w:tc>
          <w:tcPr>
            <w:tcW w:w="3690" w:type="dxa"/>
          </w:tcPr>
          <w:p w14:paraId="4FC2B778" w14:textId="0A5CF24D" w:rsidR="000C341D" w:rsidRPr="00B07790" w:rsidRDefault="000C341D" w:rsidP="000C341D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ไทยลู้บเบส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7C054FCB" w14:textId="2AC826B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72D31521" w14:textId="5B8179BE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56982676" w14:textId="77777777" w:rsidTr="005225CB">
        <w:trPr>
          <w:trHeight w:val="20"/>
        </w:trPr>
        <w:tc>
          <w:tcPr>
            <w:tcW w:w="3690" w:type="dxa"/>
          </w:tcPr>
          <w:p w14:paraId="37ECDCD9" w14:textId="11284A4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ไทยออยล์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14E140B5" w14:textId="51B5B6D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207C2B5C" w14:textId="43335EE5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54A75699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5D1E1332" w14:textId="24CC516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โพลีออล จำกัด</w:t>
            </w:r>
          </w:p>
        </w:tc>
        <w:tc>
          <w:tcPr>
            <w:tcW w:w="1262" w:type="dxa"/>
            <w:shd w:val="clear" w:color="auto" w:fill="auto"/>
          </w:tcPr>
          <w:p w14:paraId="65D34119" w14:textId="4D5BD0E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4755769" w14:textId="566B259B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41BB53F2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2B20460" w14:textId="678EA1C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ไออาร์พีซี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725E93B7" w14:textId="65E0E31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3155C034" w14:textId="7F7427F1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5FFC55B6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A904893" w14:textId="262D32CD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ทรานส์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ไทย-มาเลเซีย (ประเทศไทย) จำกัด</w:t>
            </w:r>
          </w:p>
        </w:tc>
        <w:tc>
          <w:tcPr>
            <w:tcW w:w="1262" w:type="dxa"/>
            <w:shd w:val="clear" w:color="auto" w:fill="auto"/>
          </w:tcPr>
          <w:p w14:paraId="1C3D0B31" w14:textId="2F02ABD4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6CE31DD5" w14:textId="1486B730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3DEEE356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E70FF28" w14:textId="0F2E77B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ท็อปเน็กซ์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62" w:type="dxa"/>
            <w:shd w:val="clear" w:color="auto" w:fill="auto"/>
          </w:tcPr>
          <w:p w14:paraId="7FF98BC7" w14:textId="04B47C8F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3744103" w14:textId="1B1B26D5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0DF60389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0942C84" w14:textId="7BAD8BA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ท่อส่งปิโตรเลียมไทย จำกัด</w:t>
            </w:r>
          </w:p>
        </w:tc>
        <w:tc>
          <w:tcPr>
            <w:tcW w:w="1262" w:type="dxa"/>
            <w:shd w:val="clear" w:color="auto" w:fill="auto"/>
          </w:tcPr>
          <w:p w14:paraId="1F7C885D" w14:textId="4BD34A14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7882B69" w14:textId="03CDB4F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3C7BB4E5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1F24E93" w14:textId="05A4171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นูออโว พลัส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37BD32E5" w14:textId="0316790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70565EB2" w14:textId="102E4A81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1604544A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70D7941F" w14:textId="5AECF07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บิซิเนส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เซอร์วิสเซส อัลไลแอนซ์ จำกัด</w:t>
            </w:r>
          </w:p>
        </w:tc>
        <w:tc>
          <w:tcPr>
            <w:tcW w:w="1262" w:type="dxa"/>
            <w:shd w:val="clear" w:color="auto" w:fill="auto"/>
          </w:tcPr>
          <w:p w14:paraId="195A6EC9" w14:textId="4ED2A9AD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4A72DA68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20C62B2" w14:textId="77777777" w:rsidR="00A61F9C" w:rsidRPr="00B07790" w:rsidRDefault="000C341D" w:rsidP="00E5755C">
            <w:pPr>
              <w:tabs>
                <w:tab w:val="clear" w:pos="227"/>
                <w:tab w:val="left" w:pos="165"/>
              </w:tabs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โดยบริษัทและบริษัทร่วมแห่งหนึ่ง ถือหุ้นบุริมสิทธิบริษัทละ</w:t>
            </w:r>
          </w:p>
          <w:p w14:paraId="3D58E2DF" w14:textId="3331A179" w:rsidR="000C341D" w:rsidRPr="00B07790" w:rsidRDefault="000C341D" w:rsidP="00E5755C">
            <w:pPr>
              <w:tabs>
                <w:tab w:val="clear" w:pos="227"/>
                <w:tab w:val="left" w:pos="165"/>
              </w:tabs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เท่ากัน</w:t>
            </w:r>
          </w:p>
        </w:tc>
      </w:tr>
      <w:tr w:rsidR="000C341D" w:rsidRPr="00B07790" w14:paraId="6DB8D5A5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F22551A" w14:textId="3A79745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ปตท.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จำหน่ายก๊าซธรรมชาติ จำกัด</w:t>
            </w:r>
          </w:p>
        </w:tc>
        <w:tc>
          <w:tcPr>
            <w:tcW w:w="1262" w:type="dxa"/>
            <w:shd w:val="clear" w:color="auto" w:fill="auto"/>
          </w:tcPr>
          <w:p w14:paraId="2327A575" w14:textId="6071CB3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43033945" w14:textId="088E972A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59B833EC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6E90304" w14:textId="6149DBFB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ปตท.น้ำมันและการค้าปลีก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142595D6" w14:textId="69890F1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0F1DD02" w14:textId="4A14B634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33625AA1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AACC64C" w14:textId="179EC25C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ปตท.สผ.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เอนเนอร์ยี่ ดีเวลลอปเมนท์ จำกัด</w:t>
            </w:r>
          </w:p>
        </w:tc>
        <w:tc>
          <w:tcPr>
            <w:tcW w:w="1262" w:type="dxa"/>
            <w:shd w:val="clear" w:color="auto" w:fill="auto"/>
          </w:tcPr>
          <w:p w14:paraId="213FFD38" w14:textId="4092F24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EE21C3F" w14:textId="60646F3E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2020972E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5F3B9FBD" w14:textId="080C903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ปตท.สผ.สยาม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2" w:type="dxa"/>
            <w:shd w:val="clear" w:color="auto" w:fill="auto"/>
          </w:tcPr>
          <w:p w14:paraId="0D6BF9EB" w14:textId="6506518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25F6133" w14:textId="3E724198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2E2ABDA6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D54754A" w14:textId="404B3BB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ปตท.สผ.อินเตอร์เนชั่นแนล จำกัด</w:t>
            </w:r>
          </w:p>
        </w:tc>
        <w:tc>
          <w:tcPr>
            <w:tcW w:w="1262" w:type="dxa"/>
            <w:shd w:val="clear" w:color="auto" w:fill="auto"/>
          </w:tcPr>
          <w:p w14:paraId="4C245D7E" w14:textId="213F7B2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2A237ACC" w14:textId="1B63870B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5AC404F6" w14:textId="77777777" w:rsidTr="005225CB">
        <w:trPr>
          <w:trHeight w:val="20"/>
        </w:trPr>
        <w:tc>
          <w:tcPr>
            <w:tcW w:w="3690" w:type="dxa"/>
          </w:tcPr>
          <w:p w14:paraId="4312919C" w14:textId="77777777" w:rsidR="00A61F9C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ปตท.สผ.อินเตอร์เนชั่นแนล จำกัด </w:t>
            </w:r>
          </w:p>
          <w:p w14:paraId="761693B2" w14:textId="369667A2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(สาขา ย่างกุ้ง)</w:t>
            </w:r>
          </w:p>
        </w:tc>
        <w:tc>
          <w:tcPr>
            <w:tcW w:w="1262" w:type="dxa"/>
            <w:shd w:val="clear" w:color="auto" w:fill="auto"/>
          </w:tcPr>
          <w:p w14:paraId="5B2D0C4C" w14:textId="479FED8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6A3DAA88" w14:textId="5D6752CA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6902C99B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8BA6578" w14:textId="5FE002EC" w:rsidR="000C341D" w:rsidRPr="00B07790" w:rsidRDefault="000C341D" w:rsidP="00A61F9C">
            <w:pPr>
              <w:tabs>
                <w:tab w:val="clear" w:pos="3742"/>
                <w:tab w:val="left" w:pos="3735"/>
              </w:tabs>
              <w:spacing w:line="240" w:lineRule="auto"/>
              <w:ind w:left="191" w:right="-10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ปตท.สำรวจและผลิตปิโตรเลียม จำกัด (มหาชน)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61D3701A" w14:textId="2FDCF50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3FDDFB4D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780888A" w14:textId="003301F0" w:rsidR="000C341D" w:rsidRPr="00B07790" w:rsidRDefault="000C341D" w:rsidP="00E5755C">
            <w:pPr>
              <w:spacing w:line="240" w:lineRule="auto"/>
              <w:ind w:left="25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และมีกรรมการร่วมกันกับบริษัท</w:t>
            </w:r>
          </w:p>
        </w:tc>
      </w:tr>
      <w:tr w:rsidR="000C341D" w:rsidRPr="00B07790" w14:paraId="3039E11B" w14:textId="77777777" w:rsidTr="005225CB">
        <w:trPr>
          <w:trHeight w:val="20"/>
        </w:trPr>
        <w:tc>
          <w:tcPr>
            <w:tcW w:w="3690" w:type="dxa"/>
          </w:tcPr>
          <w:p w14:paraId="5B373C74" w14:textId="74FBC74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ผลิตไฟฟ้าและพลังงานร่วม จำกัด</w:t>
            </w:r>
          </w:p>
        </w:tc>
        <w:tc>
          <w:tcPr>
            <w:tcW w:w="1262" w:type="dxa"/>
            <w:shd w:val="clear" w:color="auto" w:fill="auto"/>
          </w:tcPr>
          <w:p w14:paraId="711709ED" w14:textId="7A1834C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1BE4B67F" w14:textId="0DAE5FD6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1C38AB0F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2AFD3758" w14:textId="759F539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พีทีที แทงค์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เทอร์มินัล จำกัด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14:paraId="4F41045C" w14:textId="7C574A5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C510BA7" w14:textId="3BCC7860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4E232F88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45072A6D" w14:textId="2E32C35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พีทีที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แอลเอ็นจี จำกัด</w:t>
            </w:r>
          </w:p>
        </w:tc>
        <w:tc>
          <w:tcPr>
            <w:tcW w:w="1262" w:type="dxa"/>
            <w:shd w:val="clear" w:color="auto" w:fill="auto"/>
          </w:tcPr>
          <w:p w14:paraId="3EF3787B" w14:textId="6C7C602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5D44E1C7" w14:textId="77777777" w:rsidR="00A61F9C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D61DB35" w14:textId="41FE8BC5" w:rsidR="000C341D" w:rsidRPr="00B07790" w:rsidRDefault="000C341D" w:rsidP="00E5755C">
            <w:pPr>
              <w:spacing w:line="240" w:lineRule="auto"/>
              <w:ind w:left="165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และมีกรรมการร่วมกันกับบริษัท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7E92AAB3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6E365D9" w14:textId="5D06AC3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มอดูลัส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เวนเจอร์ จำกัด</w:t>
            </w:r>
          </w:p>
        </w:tc>
        <w:tc>
          <w:tcPr>
            <w:tcW w:w="1262" w:type="dxa"/>
            <w:shd w:val="clear" w:color="auto" w:fill="auto"/>
          </w:tcPr>
          <w:p w14:paraId="4CC70FD2" w14:textId="64094B7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BB6CAE7" w14:textId="539FEDE4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35F5EFC3" w14:textId="77777777" w:rsidTr="005225CB">
        <w:trPr>
          <w:trHeight w:val="20"/>
        </w:trPr>
        <w:tc>
          <w:tcPr>
            <w:tcW w:w="3690" w:type="dxa"/>
          </w:tcPr>
          <w:p w14:paraId="67F78F6B" w14:textId="3976146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ศักดิ์ไชยสิทธิ จำกัด</w:t>
            </w:r>
          </w:p>
        </w:tc>
        <w:tc>
          <w:tcPr>
            <w:tcW w:w="1262" w:type="dxa"/>
            <w:shd w:val="clear" w:color="auto" w:fill="auto"/>
          </w:tcPr>
          <w:p w14:paraId="1F45DEA1" w14:textId="01F88AD5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</w:tcPr>
          <w:p w14:paraId="567A8966" w14:textId="36F2CCB2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6F11A421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5BAB8A5D" w14:textId="1BA38ECD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สปอร์ต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เซอร์วิสเซส อัลไลแอนซ์ จำกัด</w:t>
            </w:r>
          </w:p>
        </w:tc>
        <w:tc>
          <w:tcPr>
            <w:tcW w:w="1262" w:type="dxa"/>
            <w:shd w:val="clear" w:color="auto" w:fill="auto"/>
          </w:tcPr>
          <w:p w14:paraId="5EE7FD02" w14:textId="6CAA198C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04E20CCC" w14:textId="54A31036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54D92EB4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2D284C5" w14:textId="0EB1C74E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อมตะ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จัดจำหน่ายก๊าซธรรมชาติ จำกัด</w:t>
            </w:r>
          </w:p>
        </w:tc>
        <w:tc>
          <w:tcPr>
            <w:tcW w:w="1262" w:type="dxa"/>
            <w:shd w:val="clear" w:color="auto" w:fill="auto"/>
          </w:tcPr>
          <w:p w14:paraId="313C39EE" w14:textId="5537AD16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6E873A6C" w14:textId="53F81635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0C341D" w:rsidRPr="00B07790" w14:paraId="3F40C91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2AE197C4" w14:textId="6F78DAB3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บริษัท อูเบะ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>เคมิคอลล์ (เอเชีย) จำกัด (มหาชน)</w:t>
            </w:r>
          </w:p>
        </w:tc>
        <w:tc>
          <w:tcPr>
            <w:tcW w:w="1262" w:type="dxa"/>
            <w:shd w:val="clear" w:color="auto" w:fill="auto"/>
          </w:tcPr>
          <w:p w14:paraId="2B881505" w14:textId="0A6AF101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949" w:type="dxa"/>
            <w:shd w:val="clear" w:color="auto" w:fill="auto"/>
          </w:tcPr>
          <w:p w14:paraId="1E9B19FD" w14:textId="43AC5D1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C341D" w:rsidRPr="00B07790" w14:paraId="239D906F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294FF50" w14:textId="1647A4D9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B07790">
              <w:rPr>
                <w:rFonts w:ascii="Angsana New" w:hAnsi="Angsana New"/>
                <w:sz w:val="28"/>
                <w:szCs w:val="28"/>
              </w:rPr>
              <w:t>PT.Tirta</w:t>
            </w:r>
            <w:proofErr w:type="spellEnd"/>
            <w:r w:rsidRPr="00B07790">
              <w:rPr>
                <w:rFonts w:ascii="Angsana New" w:hAnsi="Angsana New"/>
                <w:sz w:val="28"/>
                <w:szCs w:val="28"/>
              </w:rPr>
              <w:t xml:space="preserve"> Surya  Raya</w:t>
            </w:r>
          </w:p>
        </w:tc>
        <w:tc>
          <w:tcPr>
            <w:tcW w:w="1262" w:type="dxa"/>
            <w:shd w:val="clear" w:color="auto" w:fill="auto"/>
          </w:tcPr>
          <w:p w14:paraId="291352B7" w14:textId="558BD0A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949" w:type="dxa"/>
            <w:shd w:val="clear" w:color="auto" w:fill="auto"/>
          </w:tcPr>
          <w:p w14:paraId="6559083A" w14:textId="6FD07CDE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6A49352C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6EBAB35C" w14:textId="2C53479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 International Trading London Ltd.</w:t>
            </w:r>
          </w:p>
        </w:tc>
        <w:tc>
          <w:tcPr>
            <w:tcW w:w="1262" w:type="dxa"/>
            <w:shd w:val="clear" w:color="auto" w:fill="auto"/>
          </w:tcPr>
          <w:p w14:paraId="0B7FC3BD" w14:textId="11ED1CF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4949" w:type="dxa"/>
            <w:shd w:val="clear" w:color="auto" w:fill="auto"/>
          </w:tcPr>
          <w:p w14:paraId="3F84F21E" w14:textId="507D8F7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1E659036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1589D5BE" w14:textId="7BF5B09A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 International Trading Pte. Ltd.</w:t>
            </w:r>
          </w:p>
        </w:tc>
        <w:tc>
          <w:tcPr>
            <w:tcW w:w="1262" w:type="dxa"/>
            <w:shd w:val="clear" w:color="auto" w:fill="auto"/>
          </w:tcPr>
          <w:p w14:paraId="63D99E0E" w14:textId="1B850520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949" w:type="dxa"/>
            <w:shd w:val="clear" w:color="auto" w:fill="auto"/>
          </w:tcPr>
          <w:p w14:paraId="2E917C98" w14:textId="592255CB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7373BBE1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95A3BEA" w14:textId="15423D4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 International Trading USA Inc.</w:t>
            </w:r>
          </w:p>
        </w:tc>
        <w:tc>
          <w:tcPr>
            <w:tcW w:w="1262" w:type="dxa"/>
            <w:shd w:val="clear" w:color="auto" w:fill="auto"/>
          </w:tcPr>
          <w:p w14:paraId="55B940BF" w14:textId="293612FB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949" w:type="dxa"/>
            <w:shd w:val="clear" w:color="auto" w:fill="auto"/>
          </w:tcPr>
          <w:p w14:paraId="3EF5B6D4" w14:textId="1A82EB85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</w:t>
            </w:r>
          </w:p>
        </w:tc>
      </w:tr>
      <w:tr w:rsidR="000C341D" w:rsidRPr="00B07790" w14:paraId="1BC91497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9FB90EA" w14:textId="2B9219F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 MEA Ltd.</w:t>
            </w:r>
          </w:p>
        </w:tc>
        <w:tc>
          <w:tcPr>
            <w:tcW w:w="1262" w:type="dxa"/>
            <w:shd w:val="clear" w:color="auto" w:fill="auto"/>
          </w:tcPr>
          <w:p w14:paraId="02F32353" w14:textId="1EFB11F7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4949" w:type="dxa"/>
            <w:shd w:val="clear" w:color="auto" w:fill="auto"/>
          </w:tcPr>
          <w:p w14:paraId="449ED11D" w14:textId="20ED0687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11319531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0C27A12D" w14:textId="40201BB2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PTTEP SP Limited</w:t>
            </w:r>
          </w:p>
        </w:tc>
        <w:tc>
          <w:tcPr>
            <w:tcW w:w="1262" w:type="dxa"/>
            <w:shd w:val="clear" w:color="auto" w:fill="auto"/>
          </w:tcPr>
          <w:p w14:paraId="675EF74A" w14:textId="2AD34D6A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4949" w:type="dxa"/>
            <w:shd w:val="clear" w:color="auto" w:fill="auto"/>
          </w:tcPr>
          <w:p w14:paraId="4141B7B6" w14:textId="074D9582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0C341D" w:rsidRPr="00B07790" w14:paraId="71EB9C4D" w14:textId="77777777" w:rsidTr="005225CB">
        <w:trPr>
          <w:trHeight w:val="20"/>
        </w:trPr>
        <w:tc>
          <w:tcPr>
            <w:tcW w:w="3690" w:type="dxa"/>
            <w:shd w:val="clear" w:color="auto" w:fill="auto"/>
          </w:tcPr>
          <w:p w14:paraId="363524A2" w14:textId="466D3FF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TOP Solvent (Vietnam) LLC.</w:t>
            </w:r>
          </w:p>
        </w:tc>
        <w:tc>
          <w:tcPr>
            <w:tcW w:w="1262" w:type="dxa"/>
            <w:shd w:val="clear" w:color="auto" w:fill="auto"/>
          </w:tcPr>
          <w:p w14:paraId="2FCB3EA8" w14:textId="683BD938" w:rsidR="000C341D" w:rsidRPr="00B07790" w:rsidRDefault="000C341D" w:rsidP="000C341D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949" w:type="dxa"/>
            <w:shd w:val="clear" w:color="auto" w:fill="auto"/>
          </w:tcPr>
          <w:p w14:paraId="232F8AC6" w14:textId="5B092829" w:rsidR="000C341D" w:rsidRPr="00B07790" w:rsidRDefault="000C341D" w:rsidP="000C341D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18BE17DF" w14:textId="77777777" w:rsidR="00A27750" w:rsidRPr="00B07790" w:rsidRDefault="00A27750" w:rsidP="000C341D">
      <w:pPr>
        <w:spacing w:line="240" w:lineRule="auto"/>
        <w:ind w:right="-108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88"/>
        <w:gridCol w:w="272"/>
        <w:gridCol w:w="1054"/>
        <w:gridCol w:w="6"/>
        <w:gridCol w:w="243"/>
        <w:gridCol w:w="1086"/>
        <w:gridCol w:w="238"/>
        <w:gridCol w:w="1084"/>
      </w:tblGrid>
      <w:tr w:rsidR="006851BF" w:rsidRPr="00B07790" w14:paraId="7E8E5012" w14:textId="77777777" w:rsidTr="00096E8F">
        <w:trPr>
          <w:tblHeader/>
        </w:trPr>
        <w:tc>
          <w:tcPr>
            <w:tcW w:w="4260" w:type="dxa"/>
          </w:tcPr>
          <w:p w14:paraId="1E38C1A4" w14:textId="77777777" w:rsidR="006851BF" w:rsidRPr="00B07790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414" w:type="dxa"/>
            <w:gridSpan w:val="3"/>
          </w:tcPr>
          <w:p w14:paraId="02697F1B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14:paraId="243DF013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772FC465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410C" w:rsidRPr="00B07790" w14:paraId="6DBBB827" w14:textId="77777777" w:rsidTr="00096E8F">
        <w:trPr>
          <w:tblHeader/>
        </w:trPr>
        <w:tc>
          <w:tcPr>
            <w:tcW w:w="4260" w:type="dxa"/>
          </w:tcPr>
          <w:p w14:paraId="34A2CCA2" w14:textId="77777777" w:rsidR="00F6410C" w:rsidRPr="00B07790" w:rsidRDefault="00F6410C" w:rsidP="00F6410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8" w:type="dxa"/>
          </w:tcPr>
          <w:p w14:paraId="649133B3" w14:textId="799B071F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</w:tcPr>
          <w:p w14:paraId="3179337E" w14:textId="77777777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1B93DF8" w14:textId="366A9CAB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A8B1ABB" w14:textId="77777777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58D1DED" w14:textId="6F1F6CFC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61C1C418" w14:textId="77777777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8CB2FF" w14:textId="07904CFE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851BF" w:rsidRPr="00B07790" w14:paraId="28DA5992" w14:textId="77777777" w:rsidTr="00096E8F">
        <w:trPr>
          <w:tblHeader/>
        </w:trPr>
        <w:tc>
          <w:tcPr>
            <w:tcW w:w="4260" w:type="dxa"/>
          </w:tcPr>
          <w:p w14:paraId="55949000" w14:textId="77777777" w:rsidR="006851BF" w:rsidRPr="00B07790" w:rsidRDefault="006851BF" w:rsidP="008B25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</w:tcPr>
          <w:p w14:paraId="3F653621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51BF" w:rsidRPr="00B07790" w14:paraId="09658E08" w14:textId="77777777" w:rsidTr="00096E8F">
        <w:tc>
          <w:tcPr>
            <w:tcW w:w="4260" w:type="dxa"/>
          </w:tcPr>
          <w:p w14:paraId="5BAAF7C0" w14:textId="0213A7D1" w:rsidR="006851BF" w:rsidRPr="00B07790" w:rsidRDefault="006851BF" w:rsidP="008B2524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E53C8A"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8" w:type="dxa"/>
          </w:tcPr>
          <w:p w14:paraId="48EF660E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2AF0BE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416271B4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8B0E792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35B0BC6F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839B37B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8A768A0" w14:textId="77777777" w:rsidR="006851BF" w:rsidRPr="00B07790" w:rsidRDefault="006851BF" w:rsidP="008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410C" w:rsidRPr="00B07790" w14:paraId="378093EE" w14:textId="77777777" w:rsidTr="00096E8F">
        <w:tc>
          <w:tcPr>
            <w:tcW w:w="4260" w:type="dxa"/>
          </w:tcPr>
          <w:p w14:paraId="18067C76" w14:textId="77777777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BE16D25" w14:textId="0EEBE000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22,903</w:t>
            </w:r>
          </w:p>
        </w:tc>
        <w:tc>
          <w:tcPr>
            <w:tcW w:w="272" w:type="dxa"/>
          </w:tcPr>
          <w:p w14:paraId="2224F9B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8C89B7" w14:textId="3F3D3B5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19,584</w:t>
            </w:r>
          </w:p>
        </w:tc>
        <w:tc>
          <w:tcPr>
            <w:tcW w:w="243" w:type="dxa"/>
          </w:tcPr>
          <w:p w14:paraId="4D8C2013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3B756A4" w14:textId="35FCC4C9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22,687</w:t>
            </w:r>
          </w:p>
        </w:tc>
        <w:tc>
          <w:tcPr>
            <w:tcW w:w="238" w:type="dxa"/>
          </w:tcPr>
          <w:p w14:paraId="7B838DF8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EA4C5F" w14:textId="4454082F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19,304</w:t>
            </w:r>
          </w:p>
        </w:tc>
      </w:tr>
      <w:tr w:rsidR="00F6410C" w:rsidRPr="00B07790" w14:paraId="10CF6D5D" w14:textId="77777777" w:rsidTr="00096E8F">
        <w:tc>
          <w:tcPr>
            <w:tcW w:w="4260" w:type="dxa"/>
          </w:tcPr>
          <w:p w14:paraId="5AB7ECE0" w14:textId="77777777" w:rsidR="00F6410C" w:rsidRPr="00B07790" w:rsidRDefault="00F6410C" w:rsidP="00F6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D072364" w14:textId="08649BD4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348,848</w:t>
            </w:r>
          </w:p>
        </w:tc>
        <w:tc>
          <w:tcPr>
            <w:tcW w:w="272" w:type="dxa"/>
          </w:tcPr>
          <w:p w14:paraId="75E5A13F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567D9A3" w14:textId="059289F6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343,693</w:t>
            </w:r>
          </w:p>
        </w:tc>
        <w:tc>
          <w:tcPr>
            <w:tcW w:w="243" w:type="dxa"/>
          </w:tcPr>
          <w:p w14:paraId="7C14FD7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C4D4B86" w14:textId="0CA9BF93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347,989</w:t>
            </w:r>
          </w:p>
        </w:tc>
        <w:tc>
          <w:tcPr>
            <w:tcW w:w="238" w:type="dxa"/>
          </w:tcPr>
          <w:p w14:paraId="4C5726A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71A4E3" w14:textId="0C91654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342,530</w:t>
            </w:r>
          </w:p>
        </w:tc>
      </w:tr>
      <w:tr w:rsidR="00F6410C" w:rsidRPr="00B07790" w14:paraId="3F184748" w14:textId="77777777" w:rsidTr="00096E8F">
        <w:tc>
          <w:tcPr>
            <w:tcW w:w="4260" w:type="dxa"/>
          </w:tcPr>
          <w:p w14:paraId="00A3348C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10239556" w14:textId="17CE8F93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2" w:type="dxa"/>
          </w:tcPr>
          <w:p w14:paraId="4024B9BE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BF68786" w14:textId="1ED7E499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43" w:type="dxa"/>
          </w:tcPr>
          <w:p w14:paraId="1BBA0B9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5AF5D2" w14:textId="61C09D46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38" w:type="dxa"/>
          </w:tcPr>
          <w:p w14:paraId="7B9556F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B358411" w14:textId="7CE411D3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F6410C" w:rsidRPr="00B07790" w14:paraId="32FAF9C7" w14:textId="77777777" w:rsidTr="00096E8F">
        <w:tc>
          <w:tcPr>
            <w:tcW w:w="4260" w:type="dxa"/>
          </w:tcPr>
          <w:p w14:paraId="21737D75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66A0C559" w14:textId="03CF9862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2" w:type="dxa"/>
          </w:tcPr>
          <w:p w14:paraId="40BFCAFD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8DB15B8" w14:textId="7B010C7C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</w:tcPr>
          <w:p w14:paraId="27DCE419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0276C05" w14:textId="00B147F7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8" w:type="dxa"/>
          </w:tcPr>
          <w:p w14:paraId="6367ECF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FA577C" w14:textId="3A442D69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6410C" w:rsidRPr="00B07790" w14:paraId="41860A15" w14:textId="77777777" w:rsidTr="00096E8F">
        <w:tc>
          <w:tcPr>
            <w:tcW w:w="4260" w:type="dxa"/>
          </w:tcPr>
          <w:p w14:paraId="614D16F1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575F89C" w14:textId="2E5B3AE5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2" w:type="dxa"/>
          </w:tcPr>
          <w:p w14:paraId="79CF697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50CD5B1" w14:textId="71CC67E5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43" w:type="dxa"/>
          </w:tcPr>
          <w:p w14:paraId="786E9F4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E10E35" w14:textId="44E3E62A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8" w:type="dxa"/>
          </w:tcPr>
          <w:p w14:paraId="42EACFB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2F4565" w14:textId="58AFBF86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6410C" w:rsidRPr="00B07790" w14:paraId="55F4F236" w14:textId="77777777" w:rsidTr="00096E8F">
        <w:tc>
          <w:tcPr>
            <w:tcW w:w="4260" w:type="dxa"/>
          </w:tcPr>
          <w:p w14:paraId="4E3DB207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2FE38DB0" w14:textId="09C5FCFD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7BF55EE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2505FC2" w14:textId="1B67459D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3076563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6D6536C" w14:textId="7601C1BE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74B2F1A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5ABC42" w14:textId="3B9396B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6410C" w:rsidRPr="00B07790" w14:paraId="1F44E0E2" w14:textId="77777777" w:rsidTr="00096E8F">
        <w:tc>
          <w:tcPr>
            <w:tcW w:w="4260" w:type="dxa"/>
          </w:tcPr>
          <w:p w14:paraId="30FCF156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8" w:type="dxa"/>
          </w:tcPr>
          <w:p w14:paraId="72C34369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47FE04D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gridSpan w:val="2"/>
          </w:tcPr>
          <w:p w14:paraId="770B682A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" w:type="dxa"/>
          </w:tcPr>
          <w:p w14:paraId="0BA813D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4A0DC6E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8" w:type="dxa"/>
          </w:tcPr>
          <w:p w14:paraId="0D9403F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2695DEC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6410C" w:rsidRPr="00B07790" w14:paraId="5E5566BF" w14:textId="77777777" w:rsidTr="00096E8F">
        <w:tc>
          <w:tcPr>
            <w:tcW w:w="4260" w:type="dxa"/>
          </w:tcPr>
          <w:p w14:paraId="3073EFC8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</w:tcPr>
          <w:p w14:paraId="6AC2A68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7C08FF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9720B0F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1F11EC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FF4B8C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02184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69E3D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10C" w:rsidRPr="00B07790" w14:paraId="0AD71FAC" w14:textId="77777777" w:rsidTr="00096E8F">
        <w:tc>
          <w:tcPr>
            <w:tcW w:w="4260" w:type="dxa"/>
          </w:tcPr>
          <w:p w14:paraId="0D539278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5A26BA58" w14:textId="0B872425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AC7970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5F92E25" w14:textId="179AB35B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6C3C6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55F1BE" w14:textId="5F63D315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44,431</w:t>
            </w:r>
          </w:p>
        </w:tc>
        <w:tc>
          <w:tcPr>
            <w:tcW w:w="238" w:type="dxa"/>
          </w:tcPr>
          <w:p w14:paraId="6E27D40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FDC765" w14:textId="71C13BFD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38,706</w:t>
            </w:r>
          </w:p>
        </w:tc>
      </w:tr>
      <w:tr w:rsidR="00F6410C" w:rsidRPr="00B07790" w14:paraId="42DFB530" w14:textId="77777777" w:rsidTr="00096E8F">
        <w:tc>
          <w:tcPr>
            <w:tcW w:w="4260" w:type="dxa"/>
          </w:tcPr>
          <w:p w14:paraId="79E6C2E0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CF10D3" w14:textId="5A8255B0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C5357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6A0BC4B" w14:textId="29E2ED9F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646D9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CC828E" w14:textId="49A48BDE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9,285</w:t>
            </w:r>
          </w:p>
        </w:tc>
        <w:tc>
          <w:tcPr>
            <w:tcW w:w="238" w:type="dxa"/>
          </w:tcPr>
          <w:p w14:paraId="42B97FD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16A377E" w14:textId="06CC7F28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9,384</w:t>
            </w:r>
          </w:p>
        </w:tc>
      </w:tr>
      <w:tr w:rsidR="00F6410C" w:rsidRPr="00B07790" w14:paraId="43F68A4E" w14:textId="77777777" w:rsidTr="00096E8F">
        <w:tc>
          <w:tcPr>
            <w:tcW w:w="4260" w:type="dxa"/>
          </w:tcPr>
          <w:p w14:paraId="1B36D92B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2235FB39" w14:textId="551E2E42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F380D1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A193DE" w14:textId="268687EC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CB2592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1122AA4" w14:textId="7D83EFEC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  <w:tc>
          <w:tcPr>
            <w:tcW w:w="238" w:type="dxa"/>
          </w:tcPr>
          <w:p w14:paraId="40FAC5BF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810700" w14:textId="45D63F15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1,884</w:t>
            </w:r>
          </w:p>
        </w:tc>
      </w:tr>
      <w:tr w:rsidR="00F6410C" w:rsidRPr="00B07790" w14:paraId="68D8C010" w14:textId="77777777" w:rsidTr="00096E8F">
        <w:tc>
          <w:tcPr>
            <w:tcW w:w="4260" w:type="dxa"/>
          </w:tcPr>
          <w:p w14:paraId="64249D30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BAF25E2" w14:textId="01E17458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4D3B13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2E01800" w14:textId="6D4453C6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05988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3B88B44" w14:textId="5823FCA6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238" w:type="dxa"/>
          </w:tcPr>
          <w:p w14:paraId="69C399F3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F5EED9" w14:textId="544912D5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</w:tr>
      <w:tr w:rsidR="00F6410C" w:rsidRPr="00B07790" w14:paraId="098E85CC" w14:textId="77777777" w:rsidTr="00096E8F">
        <w:tc>
          <w:tcPr>
            <w:tcW w:w="4260" w:type="dxa"/>
          </w:tcPr>
          <w:p w14:paraId="5E4D1FB8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4FC6C3FD" w14:textId="413909B1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7599B3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3A3C8A5" w14:textId="76ECDDC5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5548F8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BDD2290" w14:textId="5243CBD3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8" w:type="dxa"/>
          </w:tcPr>
          <w:p w14:paraId="1D83F1AA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9DACA44" w14:textId="2D56E7FC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2,270</w:t>
            </w:r>
          </w:p>
        </w:tc>
      </w:tr>
      <w:tr w:rsidR="00F6410C" w:rsidRPr="00B07790" w14:paraId="22AD144D" w14:textId="77777777" w:rsidTr="00096E8F">
        <w:tc>
          <w:tcPr>
            <w:tcW w:w="4260" w:type="dxa"/>
          </w:tcPr>
          <w:p w14:paraId="3BAF9696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5A30CA2A" w14:textId="4435AE35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C886A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3E25C87" w14:textId="69C2813A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049929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17485E0" w14:textId="42F84BA3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38" w:type="dxa"/>
          </w:tcPr>
          <w:p w14:paraId="6E409CE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CFD1B6" w14:textId="15910952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4,191</w:t>
            </w:r>
          </w:p>
        </w:tc>
      </w:tr>
      <w:tr w:rsidR="00F6410C" w:rsidRPr="00B07790" w14:paraId="7A86ECB4" w14:textId="77777777" w:rsidTr="00096E8F">
        <w:tc>
          <w:tcPr>
            <w:tcW w:w="4260" w:type="dxa"/>
          </w:tcPr>
          <w:p w14:paraId="64F09800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1088" w:type="dxa"/>
          </w:tcPr>
          <w:p w14:paraId="7D042385" w14:textId="5A690F1A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2D3984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84E808" w14:textId="0A8F37FD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C63C6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B07BF18" w14:textId="51DCF4F1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38" w:type="dxa"/>
          </w:tcPr>
          <w:p w14:paraId="133AAB6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CCD496E" w14:textId="61A88319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1,966</w:t>
            </w:r>
          </w:p>
        </w:tc>
      </w:tr>
      <w:tr w:rsidR="00F6410C" w:rsidRPr="00B07790" w14:paraId="1DEBF38A" w14:textId="77777777" w:rsidTr="00096E8F">
        <w:tc>
          <w:tcPr>
            <w:tcW w:w="4260" w:type="dxa"/>
          </w:tcPr>
          <w:p w14:paraId="2533BD3D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CEF8CC6" w14:textId="0B754F36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CF869F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104E625" w14:textId="0CF6F55E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3FDD7A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C46328D" w14:textId="7BD3B0F8" w:rsidR="00F6410C" w:rsidRPr="00B07790" w:rsidRDefault="003C0C5D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238" w:type="dxa"/>
          </w:tcPr>
          <w:p w14:paraId="1C0E2241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44DD55" w14:textId="3D201C2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</w:tr>
      <w:tr w:rsidR="00F6410C" w:rsidRPr="00B07790" w:rsidDel="00050A95" w14:paraId="7186E285" w14:textId="77777777" w:rsidTr="00096E8F">
        <w:tc>
          <w:tcPr>
            <w:tcW w:w="4260" w:type="dxa"/>
          </w:tcPr>
          <w:p w14:paraId="7FEAB545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6A39047C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286E02F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1F7438CA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8B3514F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224318D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31BF0F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61F7911D" w14:textId="77777777" w:rsidR="00F6410C" w:rsidRPr="00B07790" w:rsidDel="00050A95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6410C" w:rsidRPr="00B07790" w14:paraId="1746F31E" w14:textId="77777777" w:rsidTr="00096E8F">
        <w:tc>
          <w:tcPr>
            <w:tcW w:w="4260" w:type="dxa"/>
          </w:tcPr>
          <w:p w14:paraId="5EAD091E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8" w:type="dxa"/>
          </w:tcPr>
          <w:p w14:paraId="2F43A708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16B9D4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87E39B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78D17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0772C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CA3161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6D51301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10C" w:rsidRPr="00B07790" w14:paraId="1D2A5B91" w14:textId="77777777" w:rsidTr="00096E8F">
        <w:tc>
          <w:tcPr>
            <w:tcW w:w="4260" w:type="dxa"/>
          </w:tcPr>
          <w:p w14:paraId="17E99301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76B93D50" w14:textId="6459DCDD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15,730</w:t>
            </w:r>
          </w:p>
        </w:tc>
        <w:tc>
          <w:tcPr>
            <w:tcW w:w="272" w:type="dxa"/>
          </w:tcPr>
          <w:p w14:paraId="3B722FD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6A2BFE6" w14:textId="39B0EB78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15,466</w:t>
            </w:r>
          </w:p>
        </w:tc>
        <w:tc>
          <w:tcPr>
            <w:tcW w:w="243" w:type="dxa"/>
          </w:tcPr>
          <w:p w14:paraId="4CA89E24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BC79EC5" w14:textId="7555FF34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12,996</w:t>
            </w:r>
          </w:p>
        </w:tc>
        <w:tc>
          <w:tcPr>
            <w:tcW w:w="238" w:type="dxa"/>
          </w:tcPr>
          <w:p w14:paraId="3422E7A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1D9D5A" w14:textId="2701473B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13,772</w:t>
            </w:r>
          </w:p>
        </w:tc>
      </w:tr>
      <w:tr w:rsidR="00F6410C" w:rsidRPr="00B07790" w14:paraId="77EBAC1C" w14:textId="77777777" w:rsidTr="00096E8F">
        <w:tc>
          <w:tcPr>
            <w:tcW w:w="4260" w:type="dxa"/>
          </w:tcPr>
          <w:p w14:paraId="7D07834B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2444C83D" w14:textId="14EDCF86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272" w:type="dxa"/>
          </w:tcPr>
          <w:p w14:paraId="7DC2868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AAFD5FE" w14:textId="47A6D46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243" w:type="dxa"/>
          </w:tcPr>
          <w:p w14:paraId="36B128F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7CA42E" w14:textId="223F7D35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3,752</w:t>
            </w:r>
          </w:p>
        </w:tc>
        <w:tc>
          <w:tcPr>
            <w:tcW w:w="238" w:type="dxa"/>
          </w:tcPr>
          <w:p w14:paraId="59B35180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4A7EB4" w14:textId="3190FECC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</w:tr>
      <w:tr w:rsidR="00F6410C" w:rsidRPr="00B07790" w14:paraId="75A660C4" w14:textId="77777777" w:rsidTr="00096E8F">
        <w:tc>
          <w:tcPr>
            <w:tcW w:w="4260" w:type="dxa"/>
          </w:tcPr>
          <w:p w14:paraId="27369D84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8" w:type="dxa"/>
          </w:tcPr>
          <w:p w14:paraId="7545A7CB" w14:textId="481E7DB5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2" w:type="dxa"/>
          </w:tcPr>
          <w:p w14:paraId="0C430498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213F9CA" w14:textId="1758BF73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3" w:type="dxa"/>
          </w:tcPr>
          <w:p w14:paraId="53626132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379875" w14:textId="0C4A20C2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8" w:type="dxa"/>
          </w:tcPr>
          <w:p w14:paraId="6FE06A1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52C6EE" w14:textId="6225A0BE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F6410C" w:rsidRPr="00B07790" w14:paraId="7C08CC65" w14:textId="77777777" w:rsidTr="00096E8F">
        <w:tc>
          <w:tcPr>
            <w:tcW w:w="4260" w:type="dxa"/>
          </w:tcPr>
          <w:p w14:paraId="0ADB23E9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13FD59EB" w14:textId="54C968F7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96F4FA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E4FBE37" w14:textId="417D5526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4412A43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2FEFD7F" w14:textId="666007E4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38" w:type="dxa"/>
          </w:tcPr>
          <w:p w14:paraId="2B4FAA9C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50E25D" w14:textId="565CE809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F6410C" w:rsidRPr="00B07790" w14:paraId="34679E94" w14:textId="77777777" w:rsidTr="00096E8F">
        <w:tc>
          <w:tcPr>
            <w:tcW w:w="4260" w:type="dxa"/>
          </w:tcPr>
          <w:p w14:paraId="78962AE2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33F82B65" w14:textId="0D32863E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72" w:type="dxa"/>
          </w:tcPr>
          <w:p w14:paraId="52A58EF1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46997CE" w14:textId="0D17A55D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3" w:type="dxa"/>
          </w:tcPr>
          <w:p w14:paraId="51F1950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EEE331" w14:textId="4E4D5020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8" w:type="dxa"/>
          </w:tcPr>
          <w:p w14:paraId="568EAABD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38E9A1" w14:textId="0C08103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F6410C" w:rsidRPr="00B07790" w14:paraId="76F7DB4E" w14:textId="77777777" w:rsidTr="00096E8F">
        <w:tc>
          <w:tcPr>
            <w:tcW w:w="4260" w:type="dxa"/>
          </w:tcPr>
          <w:p w14:paraId="063B6C7C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B050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30BD86EC" w14:textId="1D17327F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72" w:type="dxa"/>
          </w:tcPr>
          <w:p w14:paraId="71EDD636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C3FC496" w14:textId="3D974290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43" w:type="dxa"/>
          </w:tcPr>
          <w:p w14:paraId="456588C8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33D35C6" w14:textId="503258F8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8" w:type="dxa"/>
          </w:tcPr>
          <w:p w14:paraId="3E44D3F5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1842E79" w14:textId="3C8B797D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color w:val="00B05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F6410C" w:rsidRPr="00B07790" w14:paraId="4312F7CA" w14:textId="77777777" w:rsidTr="00096E8F">
        <w:tc>
          <w:tcPr>
            <w:tcW w:w="4260" w:type="dxa"/>
          </w:tcPr>
          <w:p w14:paraId="1DA52936" w14:textId="77777777" w:rsidR="00F6410C" w:rsidRPr="00B07790" w:rsidRDefault="00F6410C" w:rsidP="00F6410C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642AC96B" w14:textId="42CF54AD" w:rsidR="00F6410C" w:rsidRPr="00B07790" w:rsidRDefault="00C50779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</w:p>
        </w:tc>
        <w:tc>
          <w:tcPr>
            <w:tcW w:w="272" w:type="dxa"/>
          </w:tcPr>
          <w:p w14:paraId="587DEEAD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23A56C2" w14:textId="59AD2318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43" w:type="dxa"/>
          </w:tcPr>
          <w:p w14:paraId="431F509B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64152A" w14:textId="5E8A31C9" w:rsidR="00F6410C" w:rsidRPr="00B07790" w:rsidRDefault="003C023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38" w:type="dxa"/>
          </w:tcPr>
          <w:p w14:paraId="518CB157" w14:textId="77777777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7C4294" w14:textId="6EB288DA" w:rsidR="00F6410C" w:rsidRPr="00B07790" w:rsidRDefault="00F6410C" w:rsidP="00F64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A27750" w:rsidRPr="00B07790" w14:paraId="3264D7AB" w14:textId="77777777" w:rsidTr="00096E8F">
        <w:tc>
          <w:tcPr>
            <w:tcW w:w="4260" w:type="dxa"/>
          </w:tcPr>
          <w:p w14:paraId="79E279F0" w14:textId="2028E95A" w:rsidR="00A27750" w:rsidRPr="00B07790" w:rsidRDefault="00A27750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006CED4B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6DD80885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13CBD1F4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D42316B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3F6E9D0E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18BEAFF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3FC2E1FF" w14:textId="77777777" w:rsidR="00A27750" w:rsidRPr="00B07790" w:rsidRDefault="00A27750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851BF" w:rsidRPr="00B07790" w14:paraId="26C98315" w14:textId="77777777" w:rsidTr="00096E8F">
        <w:tc>
          <w:tcPr>
            <w:tcW w:w="4260" w:type="dxa"/>
          </w:tcPr>
          <w:p w14:paraId="49B8D9EC" w14:textId="77777777" w:rsidR="006851BF" w:rsidRPr="00B07790" w:rsidRDefault="006851BF" w:rsidP="008B2524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8" w:type="dxa"/>
          </w:tcPr>
          <w:p w14:paraId="538D0EE5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815110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D0FC5E7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12808C2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7E4CC27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78A731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B2F765" w14:textId="77777777" w:rsidR="006851BF" w:rsidRPr="00B07790" w:rsidRDefault="006851BF" w:rsidP="008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2B39D48F" w14:textId="77777777" w:rsidTr="00096E8F">
        <w:tc>
          <w:tcPr>
            <w:tcW w:w="4260" w:type="dxa"/>
          </w:tcPr>
          <w:p w14:paraId="1BB6889C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44A39A32" w14:textId="7B97B348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8,957</w:t>
            </w:r>
          </w:p>
        </w:tc>
        <w:tc>
          <w:tcPr>
            <w:tcW w:w="272" w:type="dxa"/>
          </w:tcPr>
          <w:p w14:paraId="535F3B9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7EF2DF" w14:textId="3D48B63D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8,355</w:t>
            </w:r>
          </w:p>
        </w:tc>
        <w:tc>
          <w:tcPr>
            <w:tcW w:w="243" w:type="dxa"/>
          </w:tcPr>
          <w:p w14:paraId="2C37F9A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A714EAF" w14:textId="3E858EC1" w:rsidR="003F2CE8" w:rsidRPr="00B07790" w:rsidRDefault="003C02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6,775</w:t>
            </w:r>
          </w:p>
        </w:tc>
        <w:tc>
          <w:tcPr>
            <w:tcW w:w="238" w:type="dxa"/>
          </w:tcPr>
          <w:p w14:paraId="67E499A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E805F8" w14:textId="12030F1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6,146</w:t>
            </w:r>
          </w:p>
        </w:tc>
      </w:tr>
      <w:tr w:rsidR="003F2CE8" w:rsidRPr="00B07790" w14:paraId="0022192E" w14:textId="77777777" w:rsidTr="00096E8F">
        <w:tc>
          <w:tcPr>
            <w:tcW w:w="4260" w:type="dxa"/>
          </w:tcPr>
          <w:p w14:paraId="649C4724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5A621E12" w14:textId="1D1D2CCD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2" w:type="dxa"/>
          </w:tcPr>
          <w:p w14:paraId="01288B4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B7319FA" w14:textId="4BC8A27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43" w:type="dxa"/>
          </w:tcPr>
          <w:p w14:paraId="59B84BB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E3E4E51" w14:textId="130C8E7A" w:rsidR="003F2CE8" w:rsidRPr="00B07790" w:rsidRDefault="003C02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38" w:type="dxa"/>
          </w:tcPr>
          <w:p w14:paraId="074F418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690E807" w14:textId="0462A7C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3F2CE8" w:rsidRPr="00B07790" w14:paraId="4FA43DA4" w14:textId="77777777" w:rsidTr="00096E8F">
        <w:tc>
          <w:tcPr>
            <w:tcW w:w="4260" w:type="dxa"/>
          </w:tcPr>
          <w:p w14:paraId="372CBBE0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4A3042C3" w14:textId="034C85C6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87E188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87F6C73" w14:textId="759A301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70523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F0EEB0A" w14:textId="1767732F" w:rsidR="003F2CE8" w:rsidRPr="00B07790" w:rsidRDefault="003C02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38" w:type="dxa"/>
          </w:tcPr>
          <w:p w14:paraId="4A5B970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BEC54F" w14:textId="47C7E5E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</w:tr>
      <w:tr w:rsidR="003F2CE8" w:rsidRPr="00B07790" w14:paraId="7D1C5C5C" w14:textId="77777777" w:rsidTr="00096E8F">
        <w:tc>
          <w:tcPr>
            <w:tcW w:w="4260" w:type="dxa"/>
          </w:tcPr>
          <w:p w14:paraId="6ADDA387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53D761E9" w14:textId="49CEE30D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2" w:type="dxa"/>
          </w:tcPr>
          <w:p w14:paraId="08D408D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963770B" w14:textId="6275156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43" w:type="dxa"/>
          </w:tcPr>
          <w:p w14:paraId="07DACC8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FE4D6E4" w14:textId="11531609" w:rsidR="003F2CE8" w:rsidRPr="00B07790" w:rsidRDefault="003C02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703C" w:rsidRPr="00B0779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8" w:type="dxa"/>
          </w:tcPr>
          <w:p w14:paraId="3914DB1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2601B4" w14:textId="6C06016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3F2CE8" w:rsidRPr="00B07790" w14:paraId="2F130A6D" w14:textId="77777777" w:rsidTr="00096E8F">
        <w:tc>
          <w:tcPr>
            <w:tcW w:w="4260" w:type="dxa"/>
          </w:tcPr>
          <w:p w14:paraId="44102CEF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3B989BE0" w14:textId="06C48AB4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2" w:type="dxa"/>
          </w:tcPr>
          <w:p w14:paraId="68A0AC0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6F55A18" w14:textId="1EB9355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43" w:type="dxa"/>
          </w:tcPr>
          <w:p w14:paraId="3D8E2FB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2C9A05B" w14:textId="35EA0EF4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38" w:type="dxa"/>
          </w:tcPr>
          <w:p w14:paraId="5C1975D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CB589B" w14:textId="2A80CBD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3F2CE8" w:rsidRPr="00B07790" w14:paraId="5904744C" w14:textId="77777777" w:rsidTr="00096E8F">
        <w:tc>
          <w:tcPr>
            <w:tcW w:w="4260" w:type="dxa"/>
          </w:tcPr>
          <w:p w14:paraId="0883C274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</w:tcPr>
          <w:p w14:paraId="41C7A13A" w14:textId="67C63F55" w:rsidR="003F2CE8" w:rsidRPr="00B07790" w:rsidRDefault="003C0C5D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2" w:type="dxa"/>
          </w:tcPr>
          <w:p w14:paraId="2280F3A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8112A3C" w14:textId="38828D5D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3" w:type="dxa"/>
            <w:vAlign w:val="bottom"/>
          </w:tcPr>
          <w:p w14:paraId="558E195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76ED467" w14:textId="141C25F8" w:rsidR="003F2CE8" w:rsidRPr="00B07790" w:rsidRDefault="003C0C5D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  <w:vAlign w:val="bottom"/>
          </w:tcPr>
          <w:p w14:paraId="01D75D4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E22D2F9" w14:textId="2AB7CC6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3F2CE8" w:rsidRPr="00B07790" w14:paraId="2603D1DF" w14:textId="77777777" w:rsidTr="00096E8F">
        <w:trPr>
          <w:trHeight w:val="389"/>
        </w:trPr>
        <w:tc>
          <w:tcPr>
            <w:tcW w:w="4260" w:type="dxa"/>
          </w:tcPr>
          <w:p w14:paraId="1AEE7049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8" w:type="dxa"/>
          </w:tcPr>
          <w:p w14:paraId="485670D8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3733DD85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</w:tcPr>
          <w:p w14:paraId="5BC602FE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66DB5A5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49DE5FF2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73139B0E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5230679D" w14:textId="77777777" w:rsidR="003F2CE8" w:rsidRPr="00B07790" w:rsidRDefault="003F2CE8" w:rsidP="003F2CE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CE8" w:rsidRPr="00B07790" w14:paraId="01D0CA39" w14:textId="77777777" w:rsidTr="00096E8F">
        <w:tc>
          <w:tcPr>
            <w:tcW w:w="4260" w:type="dxa"/>
          </w:tcPr>
          <w:p w14:paraId="7B9717B3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8" w:type="dxa"/>
          </w:tcPr>
          <w:p w14:paraId="6E75170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00474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2EBB0E0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1665A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B46B79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FD383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761E66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4716FA66" w14:textId="77777777" w:rsidTr="00096E8F">
        <w:tc>
          <w:tcPr>
            <w:tcW w:w="4260" w:type="dxa"/>
          </w:tcPr>
          <w:p w14:paraId="41EAA73A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8" w:type="dxa"/>
          </w:tcPr>
          <w:p w14:paraId="621E3097" w14:textId="75B40176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243,913</w:t>
            </w:r>
          </w:p>
        </w:tc>
        <w:tc>
          <w:tcPr>
            <w:tcW w:w="272" w:type="dxa"/>
          </w:tcPr>
          <w:p w14:paraId="3B3AFD8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611BFFE0" w14:textId="5E054BB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259,928</w:t>
            </w:r>
          </w:p>
        </w:tc>
        <w:tc>
          <w:tcPr>
            <w:tcW w:w="243" w:type="dxa"/>
          </w:tcPr>
          <w:p w14:paraId="0A340F3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3783FA" w14:textId="629B6D60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236,489</w:t>
            </w:r>
          </w:p>
        </w:tc>
        <w:tc>
          <w:tcPr>
            <w:tcW w:w="238" w:type="dxa"/>
          </w:tcPr>
          <w:p w14:paraId="0ECEB1A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818D50" w14:textId="6ECC170E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253,047</w:t>
            </w:r>
          </w:p>
        </w:tc>
      </w:tr>
      <w:tr w:rsidR="003F2CE8" w:rsidRPr="00B07790" w14:paraId="3C9C1E4D" w14:textId="77777777" w:rsidTr="00096E8F">
        <w:tc>
          <w:tcPr>
            <w:tcW w:w="4260" w:type="dxa"/>
          </w:tcPr>
          <w:p w14:paraId="5790E7B5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088" w:type="dxa"/>
          </w:tcPr>
          <w:p w14:paraId="6D15DD9F" w14:textId="5B1E6BDD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37,113</w:t>
            </w:r>
          </w:p>
        </w:tc>
        <w:tc>
          <w:tcPr>
            <w:tcW w:w="272" w:type="dxa"/>
          </w:tcPr>
          <w:p w14:paraId="7AE418E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B9CC877" w14:textId="7D107D5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53,010</w:t>
            </w:r>
          </w:p>
        </w:tc>
        <w:tc>
          <w:tcPr>
            <w:tcW w:w="243" w:type="dxa"/>
          </w:tcPr>
          <w:p w14:paraId="68C32FA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308233D" w14:textId="3813DCE8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31,211</w:t>
            </w:r>
          </w:p>
        </w:tc>
        <w:tc>
          <w:tcPr>
            <w:tcW w:w="238" w:type="dxa"/>
          </w:tcPr>
          <w:p w14:paraId="0A3CA18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0D344C" w14:textId="0004BDE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45,152</w:t>
            </w:r>
          </w:p>
        </w:tc>
      </w:tr>
      <w:tr w:rsidR="003F2CE8" w:rsidRPr="00B07790" w14:paraId="395865DD" w14:textId="77777777" w:rsidTr="00096E8F">
        <w:tc>
          <w:tcPr>
            <w:tcW w:w="4260" w:type="dxa"/>
          </w:tcPr>
          <w:p w14:paraId="4C434FE1" w14:textId="37609833" w:rsidR="003F2CE8" w:rsidRPr="00B07790" w:rsidRDefault="00B4151B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 (</w:t>
            </w:r>
            <w:r w:rsidR="003F2CE8"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</w:t>
            </w: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) </w:t>
            </w:r>
            <w:r w:rsidR="003F2CE8"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088" w:type="dxa"/>
          </w:tcPr>
          <w:p w14:paraId="4D5C57C2" w14:textId="56077B92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2" w:type="dxa"/>
          </w:tcPr>
          <w:p w14:paraId="6A9F925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6BD8D17" w14:textId="473F4FB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(594)</w:t>
            </w:r>
          </w:p>
        </w:tc>
        <w:tc>
          <w:tcPr>
            <w:tcW w:w="243" w:type="dxa"/>
          </w:tcPr>
          <w:p w14:paraId="30DA666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59735FD" w14:textId="782EE2EF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38" w:type="dxa"/>
          </w:tcPr>
          <w:p w14:paraId="54FF0A1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32223D" w14:textId="10FF79DD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(594)</w:t>
            </w:r>
          </w:p>
        </w:tc>
      </w:tr>
      <w:tr w:rsidR="003F2CE8" w:rsidRPr="00B07790" w14:paraId="0B04BD6D" w14:textId="77777777" w:rsidTr="00096E8F">
        <w:tc>
          <w:tcPr>
            <w:tcW w:w="4260" w:type="dxa"/>
          </w:tcPr>
          <w:p w14:paraId="0F4891C0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8" w:type="dxa"/>
          </w:tcPr>
          <w:p w14:paraId="6E0C2AA5" w14:textId="22513200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2" w:type="dxa"/>
          </w:tcPr>
          <w:p w14:paraId="63CCE91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717CA09" w14:textId="710C8DB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3" w:type="dxa"/>
          </w:tcPr>
          <w:p w14:paraId="76AEA69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538E6B6" w14:textId="07EA145D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8" w:type="dxa"/>
          </w:tcPr>
          <w:p w14:paraId="12F7AC7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9FE443" w14:textId="0507A9C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3F2CE8" w:rsidRPr="00B07790" w14:paraId="0628023B" w14:textId="77777777" w:rsidTr="00096E8F">
        <w:tc>
          <w:tcPr>
            <w:tcW w:w="4260" w:type="dxa"/>
          </w:tcPr>
          <w:p w14:paraId="4FE3C554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8" w:type="dxa"/>
          </w:tcPr>
          <w:p w14:paraId="70161356" w14:textId="50969F8B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72" w:type="dxa"/>
          </w:tcPr>
          <w:p w14:paraId="19F0B2B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4204123B" w14:textId="2B29948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43" w:type="dxa"/>
          </w:tcPr>
          <w:p w14:paraId="313C4AC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10DC354" w14:textId="3D571EE6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1,126</w:t>
            </w:r>
          </w:p>
        </w:tc>
        <w:tc>
          <w:tcPr>
            <w:tcW w:w="238" w:type="dxa"/>
          </w:tcPr>
          <w:p w14:paraId="380B643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0FEDF1" w14:textId="73E82C8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3F2CE8" w:rsidRPr="00B07790" w14:paraId="46BC0FDB" w14:textId="77777777" w:rsidTr="00096E8F">
        <w:tc>
          <w:tcPr>
            <w:tcW w:w="4260" w:type="dxa"/>
          </w:tcPr>
          <w:p w14:paraId="47EA5671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8" w:type="dxa"/>
          </w:tcPr>
          <w:p w14:paraId="0403120F" w14:textId="3D73844B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04D8773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7F62EB98" w14:textId="580FEF9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0F52C4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28B004E5" w14:textId="52491F91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3B8970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B86356A" w14:textId="1828F6F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2CE8" w:rsidRPr="00B07790" w14:paraId="25FB2A90" w14:textId="77777777" w:rsidTr="00096E8F">
        <w:tc>
          <w:tcPr>
            <w:tcW w:w="4260" w:type="dxa"/>
          </w:tcPr>
          <w:p w14:paraId="37B91110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8" w:type="dxa"/>
          </w:tcPr>
          <w:p w14:paraId="51D057BF" w14:textId="6E46E594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2" w:type="dxa"/>
          </w:tcPr>
          <w:p w14:paraId="40C3186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8CBF81" w14:textId="238A551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43" w:type="dxa"/>
          </w:tcPr>
          <w:p w14:paraId="0D9B6A4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497C17" w14:textId="70559817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8" w:type="dxa"/>
          </w:tcPr>
          <w:p w14:paraId="042A44B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9AE975" w14:textId="7FF2138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3F2CE8" w:rsidRPr="00B07790" w14:paraId="0CFF699C" w14:textId="77777777" w:rsidTr="00096E8F">
        <w:tc>
          <w:tcPr>
            <w:tcW w:w="4260" w:type="dxa"/>
          </w:tcPr>
          <w:p w14:paraId="2F9C8FDC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left="256" w:right="16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088" w:type="dxa"/>
            <w:vAlign w:val="bottom"/>
          </w:tcPr>
          <w:p w14:paraId="2447B195" w14:textId="30E24844" w:rsidR="003F2CE8" w:rsidRPr="00B07790" w:rsidRDefault="00C5077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6D745F9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24851CF9" w14:textId="27CBE84E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21B5379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4021E84E" w14:textId="1EB8A3D1" w:rsidR="003F2CE8" w:rsidRPr="00B07790" w:rsidRDefault="009C703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FD9D35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28ED7F4" w14:textId="37D2EF6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2CE8" w:rsidRPr="00B07790" w14:paraId="5E4768E1" w14:textId="77777777" w:rsidTr="00AE2D7D">
        <w:trPr>
          <w:trHeight w:val="137"/>
        </w:trPr>
        <w:tc>
          <w:tcPr>
            <w:tcW w:w="4260" w:type="dxa"/>
          </w:tcPr>
          <w:p w14:paraId="3D834177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14:paraId="6F734A1E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4EF6393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5ECBCFD9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BF1A2AE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6" w:type="dxa"/>
          </w:tcPr>
          <w:p w14:paraId="0FFAC7CD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2CFCE1A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4" w:type="dxa"/>
          </w:tcPr>
          <w:p w14:paraId="192291FD" w14:textId="77777777" w:rsidR="003F2CE8" w:rsidRPr="00B07790" w:rsidRDefault="003F2CE8" w:rsidP="003F2CE8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CE8" w:rsidRPr="00B07790" w14:paraId="150B84A9" w14:textId="77777777" w:rsidTr="00096E8F">
        <w:tc>
          <w:tcPr>
            <w:tcW w:w="4260" w:type="dxa"/>
          </w:tcPr>
          <w:p w14:paraId="748F7500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8" w:type="dxa"/>
          </w:tcPr>
          <w:p w14:paraId="3E88651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19B8A1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70C45B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DAE59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4A63AC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29C03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C06C6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1177873B" w14:textId="77777777" w:rsidTr="00096E8F">
        <w:tc>
          <w:tcPr>
            <w:tcW w:w="4260" w:type="dxa"/>
          </w:tcPr>
          <w:p w14:paraId="75ED07C1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8" w:type="dxa"/>
          </w:tcPr>
          <w:p w14:paraId="214F787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0CC4E5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8E4FC9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BA5F0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DB993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6924D8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5B5908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1A11DD3F" w14:textId="77777777" w:rsidTr="00096E8F">
        <w:tc>
          <w:tcPr>
            <w:tcW w:w="4260" w:type="dxa"/>
          </w:tcPr>
          <w:p w14:paraId="318BAEA3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8" w:type="dxa"/>
          </w:tcPr>
          <w:p w14:paraId="56B772A3" w14:textId="5618A91B" w:rsidR="003F2CE8" w:rsidRPr="00B07790" w:rsidRDefault="007A7194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2" w:type="dxa"/>
          </w:tcPr>
          <w:p w14:paraId="56B5C5B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166F9411" w14:textId="76F2300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43" w:type="dxa"/>
          </w:tcPr>
          <w:p w14:paraId="519010B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1EDD18D7" w14:textId="29A4D77D" w:rsidR="003F2CE8" w:rsidRPr="00B07790" w:rsidRDefault="006D25D7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7194"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704D4"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30EAEF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55B4926" w14:textId="06CE06F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3F2CE8" w:rsidRPr="00B07790" w14:paraId="3165C635" w14:textId="77777777" w:rsidTr="00096E8F">
        <w:tc>
          <w:tcPr>
            <w:tcW w:w="4260" w:type="dxa"/>
          </w:tcPr>
          <w:p w14:paraId="3A617455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47B8AE6E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3088BBA" w14:textId="326C4316" w:rsidR="003F2CE8" w:rsidRPr="00B07790" w:rsidRDefault="006D25D7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79E6"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bottom"/>
          </w:tcPr>
          <w:p w14:paraId="49E5294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bottom"/>
          </w:tcPr>
          <w:p w14:paraId="776D3FF0" w14:textId="5FD53C1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53ACE6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9556AB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E28AC2" w14:textId="0C4B2C01" w:rsidR="006D25D7" w:rsidRPr="00B07790" w:rsidRDefault="003A79E6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69F1E90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A81809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899EB" w14:textId="152E707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2CE8" w:rsidRPr="00B07790" w14:paraId="71C2D8E8" w14:textId="77777777" w:rsidTr="00096E8F">
        <w:tc>
          <w:tcPr>
            <w:tcW w:w="4260" w:type="dxa"/>
          </w:tcPr>
          <w:p w14:paraId="2871AB9C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BD136AC" w14:textId="75796BEA" w:rsidR="003F2CE8" w:rsidRPr="00B07790" w:rsidRDefault="006D25D7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A79E6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142B246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203492" w14:textId="41EA9076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43" w:type="dxa"/>
          </w:tcPr>
          <w:p w14:paraId="2C8DA4E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0FAE510" w14:textId="73EB46A9" w:rsidR="003F2CE8" w:rsidRPr="00B07790" w:rsidRDefault="003A79E6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38" w:type="dxa"/>
          </w:tcPr>
          <w:p w14:paraId="44327FC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05D2E37" w14:textId="6A21A45B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</w:tr>
    </w:tbl>
    <w:p w14:paraId="10B86F63" w14:textId="6FE45EA2" w:rsidR="00194ED3" w:rsidRPr="00B07790" w:rsidRDefault="0019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36"/>
        <w:gridCol w:w="1115"/>
        <w:gridCol w:w="239"/>
        <w:gridCol w:w="1020"/>
      </w:tblGrid>
      <w:tr w:rsidR="00761B1C" w:rsidRPr="00B07790" w14:paraId="1E25B386" w14:textId="77777777" w:rsidTr="00221DF1">
        <w:trPr>
          <w:tblHeader/>
        </w:trPr>
        <w:tc>
          <w:tcPr>
            <w:tcW w:w="4230" w:type="dxa"/>
          </w:tcPr>
          <w:p w14:paraId="33B0D66B" w14:textId="1A4269A1" w:rsidR="00C63AC1" w:rsidRPr="00B07790" w:rsidRDefault="008B24DA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21E84C4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D80808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5B8D08F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F2CE8" w:rsidRPr="00B07790" w14:paraId="0E297B80" w14:textId="77777777" w:rsidTr="00221DF1">
        <w:trPr>
          <w:tblHeader/>
        </w:trPr>
        <w:tc>
          <w:tcPr>
            <w:tcW w:w="4230" w:type="dxa"/>
          </w:tcPr>
          <w:p w14:paraId="0ED943B8" w14:textId="1BE84A16" w:rsidR="003F2CE8" w:rsidRPr="00B07790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4007A3FD" w14:textId="558C1976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02AF8F5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9D6C87" w14:textId="412A9CB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1594040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802AADC" w14:textId="52A05E53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9619FCA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13BCCB8" w14:textId="1CB047A1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61B1C" w:rsidRPr="00B07790" w14:paraId="278B7B55" w14:textId="77777777" w:rsidTr="00221DF1">
        <w:trPr>
          <w:tblHeader/>
        </w:trPr>
        <w:tc>
          <w:tcPr>
            <w:tcW w:w="4230" w:type="dxa"/>
          </w:tcPr>
          <w:p w14:paraId="68738A01" w14:textId="46A04A32" w:rsidR="00C63AC1" w:rsidRPr="00B07790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3824485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1B1C" w:rsidRPr="00B07790" w14:paraId="203ACADA" w14:textId="77777777" w:rsidTr="00193790">
        <w:tc>
          <w:tcPr>
            <w:tcW w:w="4230" w:type="dxa"/>
          </w:tcPr>
          <w:p w14:paraId="2D073DA1" w14:textId="4205A4AD" w:rsidR="00C63AC1" w:rsidRPr="00B07790" w:rsidRDefault="00C63AC1" w:rsidP="00C63AC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9D4037D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967627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3F824C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7766610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74366673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054688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36FB9E0" w14:textId="77777777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3805B20A" w14:textId="77777777" w:rsidTr="00193790">
        <w:tc>
          <w:tcPr>
            <w:tcW w:w="4230" w:type="dxa"/>
          </w:tcPr>
          <w:p w14:paraId="0A84C612" w14:textId="49124D7F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22AF4ED9" w14:textId="1927B8B4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37" w:type="dxa"/>
          </w:tcPr>
          <w:p w14:paraId="3A70980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85ED90" w14:textId="7424127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236" w:type="dxa"/>
          </w:tcPr>
          <w:p w14:paraId="08F761B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56B7581" w14:textId="2FFF2F8E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  <w:tc>
          <w:tcPr>
            <w:tcW w:w="239" w:type="dxa"/>
          </w:tcPr>
          <w:p w14:paraId="5687A42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CB1B1FB" w14:textId="6297CCF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</w:tr>
      <w:tr w:rsidR="003F2CE8" w:rsidRPr="00B07790" w14:paraId="1E04E982" w14:textId="77777777" w:rsidTr="00193790">
        <w:tc>
          <w:tcPr>
            <w:tcW w:w="4230" w:type="dxa"/>
          </w:tcPr>
          <w:p w14:paraId="4D8C0AE4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A9DD4" w14:textId="2BEE6A0A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0D58F0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DDD90A" w14:textId="246037B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DC1D0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F51E7C4" w14:textId="5E8E389B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  <w:tc>
          <w:tcPr>
            <w:tcW w:w="239" w:type="dxa"/>
          </w:tcPr>
          <w:p w14:paraId="5434FE5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0EACB9" w14:textId="046582A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</w:tr>
      <w:tr w:rsidR="003F2CE8" w:rsidRPr="00B07790" w14:paraId="44E2A381" w14:textId="77777777" w:rsidTr="00193790">
        <w:tc>
          <w:tcPr>
            <w:tcW w:w="4230" w:type="dxa"/>
          </w:tcPr>
          <w:p w14:paraId="3D7EF1D3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A0FFE13" w14:textId="0A80E5E7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237" w:type="dxa"/>
          </w:tcPr>
          <w:p w14:paraId="6292F13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A3DEFA1" w14:textId="0513877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36" w:type="dxa"/>
          </w:tcPr>
          <w:p w14:paraId="751EC2F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82B3309" w14:textId="51E996F1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39" w:type="dxa"/>
          </w:tcPr>
          <w:p w14:paraId="6C51B2E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49A243" w14:textId="6C78D88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3F2CE8" w:rsidRPr="00B07790" w:rsidDel="00545430" w14:paraId="209227E5" w14:textId="77777777" w:rsidTr="00193790">
        <w:tc>
          <w:tcPr>
            <w:tcW w:w="4230" w:type="dxa"/>
          </w:tcPr>
          <w:p w14:paraId="45A76A6C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2AA93EA" w14:textId="51A67DD9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37" w:type="dxa"/>
          </w:tcPr>
          <w:p w14:paraId="24F95A5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A94E5" w14:textId="7CD6AFD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236" w:type="dxa"/>
          </w:tcPr>
          <w:p w14:paraId="69FEC2E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6D87C3C0" w14:textId="437B6724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9" w:type="dxa"/>
          </w:tcPr>
          <w:p w14:paraId="0C6D808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E99F53" w14:textId="787F1F5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3F2CE8" w:rsidRPr="00B07790" w14:paraId="71CB3B5E" w14:textId="77777777" w:rsidTr="00193790">
        <w:tc>
          <w:tcPr>
            <w:tcW w:w="4230" w:type="dxa"/>
          </w:tcPr>
          <w:p w14:paraId="22112F85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8C50E" w14:textId="6C653263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14,643</w:t>
            </w:r>
          </w:p>
        </w:tc>
        <w:tc>
          <w:tcPr>
            <w:tcW w:w="237" w:type="dxa"/>
          </w:tcPr>
          <w:p w14:paraId="508C655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5192189" w14:textId="5BA309A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21,684</w:t>
            </w:r>
          </w:p>
        </w:tc>
        <w:tc>
          <w:tcPr>
            <w:tcW w:w="236" w:type="dxa"/>
          </w:tcPr>
          <w:p w14:paraId="2028579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6B42480" w14:textId="72465184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  <w:tc>
          <w:tcPr>
            <w:tcW w:w="239" w:type="dxa"/>
          </w:tcPr>
          <w:p w14:paraId="07E91FA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56F8197" w14:textId="4FECC45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21,218</w:t>
            </w:r>
          </w:p>
        </w:tc>
      </w:tr>
      <w:tr w:rsidR="003F2CE8" w:rsidRPr="00B07790" w14:paraId="225A54ED" w14:textId="77777777" w:rsidTr="00193790">
        <w:tc>
          <w:tcPr>
            <w:tcW w:w="4230" w:type="dxa"/>
          </w:tcPr>
          <w:p w14:paraId="1CB18A39" w14:textId="77777777" w:rsidR="003F2CE8" w:rsidRPr="00B07790" w:rsidRDefault="003F2CE8" w:rsidP="003F2CE8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076F6" w14:textId="254510B0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237" w:type="dxa"/>
          </w:tcPr>
          <w:p w14:paraId="2CB0956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D61838B" w14:textId="218FBDF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236" w:type="dxa"/>
          </w:tcPr>
          <w:p w14:paraId="7100122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2AC57E3F" w14:textId="48F6CBF8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  <w:tc>
          <w:tcPr>
            <w:tcW w:w="239" w:type="dxa"/>
          </w:tcPr>
          <w:p w14:paraId="7588F82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2A4ABAA" w14:textId="164F90E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3F2CE8" w:rsidRPr="00B07790" w14:paraId="28EAB719" w14:textId="77777777" w:rsidTr="00193790">
        <w:tc>
          <w:tcPr>
            <w:tcW w:w="4230" w:type="dxa"/>
          </w:tcPr>
          <w:p w14:paraId="52DCF941" w14:textId="5C58728D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253153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861E0A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</w:tcPr>
          <w:p w14:paraId="6DF55D2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03D89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5" w:type="dxa"/>
          </w:tcPr>
          <w:p w14:paraId="23990BD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41693CF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0" w:type="dxa"/>
          </w:tcPr>
          <w:p w14:paraId="7D545FC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F2CE8" w:rsidRPr="00B07790" w14:paraId="221DC242" w14:textId="77777777" w:rsidTr="00193790">
        <w:tc>
          <w:tcPr>
            <w:tcW w:w="4230" w:type="dxa"/>
          </w:tcPr>
          <w:p w14:paraId="7322B70B" w14:textId="0BA9D3D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869A3" w:rsidRPr="00B869A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5D51E2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F198A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E7A0F2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A3B51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610B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9AFCA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DBDF9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53A177B3" w14:textId="77777777" w:rsidTr="00193790">
        <w:tc>
          <w:tcPr>
            <w:tcW w:w="4230" w:type="dxa"/>
          </w:tcPr>
          <w:p w14:paraId="6AB21100" w14:textId="5E33DB59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C432197" w14:textId="14752718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235FE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466C699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1C51A6" w14:textId="4FD0E93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36" w:type="dxa"/>
          </w:tcPr>
          <w:p w14:paraId="01752E3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779BBF6" w14:textId="1443F765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9" w:type="dxa"/>
          </w:tcPr>
          <w:p w14:paraId="642C7BA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9065E3" w14:textId="20236BC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3F2CE8" w:rsidRPr="00B07790" w14:paraId="48A68451" w14:textId="77777777" w:rsidTr="00193790">
        <w:tc>
          <w:tcPr>
            <w:tcW w:w="4230" w:type="dxa"/>
          </w:tcPr>
          <w:p w14:paraId="7479FDBE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7085B90" w14:textId="659DE403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6AD486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BF6DE3" w14:textId="5C8EB43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E7687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4A9F969D" w14:textId="215FF2E2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9" w:type="dxa"/>
          </w:tcPr>
          <w:p w14:paraId="6761E8C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2B77FA" w14:textId="1F57241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3F2CE8" w:rsidRPr="00B07790" w14:paraId="303B979B" w14:textId="77777777" w:rsidTr="00193790">
        <w:tc>
          <w:tcPr>
            <w:tcW w:w="4230" w:type="dxa"/>
          </w:tcPr>
          <w:p w14:paraId="372EF0BE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ED67048" w14:textId="0E0057D7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7" w:type="dxa"/>
          </w:tcPr>
          <w:p w14:paraId="239E4A0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A8AE083" w14:textId="1594371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36" w:type="dxa"/>
          </w:tcPr>
          <w:p w14:paraId="0CD3BFA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26B6C9D" w14:textId="000DC65A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39" w:type="dxa"/>
          </w:tcPr>
          <w:p w14:paraId="5E3296C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5D03985" w14:textId="37AC1E8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</w:tr>
      <w:tr w:rsidR="003F2CE8" w:rsidRPr="00B07790" w14:paraId="1C70A557" w14:textId="77777777" w:rsidTr="00193790">
        <w:tc>
          <w:tcPr>
            <w:tcW w:w="4230" w:type="dxa"/>
          </w:tcPr>
          <w:p w14:paraId="7933EB8C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7E05CAF" w14:textId="6404390F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7" w:type="dxa"/>
          </w:tcPr>
          <w:p w14:paraId="5550851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D0F4D5B" w14:textId="2E7C1E9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1F1748C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B505814" w14:textId="44E9645A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344FEA4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9F06" w14:textId="0D90927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3F2CE8" w:rsidRPr="00B07790" w14:paraId="2068FDCE" w14:textId="77777777" w:rsidTr="00193790">
        <w:tc>
          <w:tcPr>
            <w:tcW w:w="4230" w:type="dxa"/>
          </w:tcPr>
          <w:p w14:paraId="2883AD55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9D6E98" w14:textId="772FC9DA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37" w:type="dxa"/>
          </w:tcPr>
          <w:p w14:paraId="58A8997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13E7FB" w14:textId="2E6CDA6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6" w:type="dxa"/>
          </w:tcPr>
          <w:p w14:paraId="31B7772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662ED61" w14:textId="054851AF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9" w:type="dxa"/>
          </w:tcPr>
          <w:p w14:paraId="7C3996C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8592EE6" w14:textId="2F1A5C3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3F2CE8" w:rsidRPr="00B07790" w14:paraId="45134C2A" w14:textId="77777777" w:rsidTr="00193790">
        <w:tc>
          <w:tcPr>
            <w:tcW w:w="4230" w:type="dxa"/>
          </w:tcPr>
          <w:p w14:paraId="76DD8FEA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6FA2C" w14:textId="1F5A6824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37" w:type="dxa"/>
          </w:tcPr>
          <w:p w14:paraId="34182EB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EC42BCC" w14:textId="7666A84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1,945</w:t>
            </w:r>
          </w:p>
        </w:tc>
        <w:tc>
          <w:tcPr>
            <w:tcW w:w="236" w:type="dxa"/>
          </w:tcPr>
          <w:p w14:paraId="66D0EF5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787C0D8A" w14:textId="11C3541A" w:rsidR="003F2CE8" w:rsidRPr="00B07790" w:rsidRDefault="009F72B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</w:t>
            </w:r>
          </w:p>
        </w:tc>
        <w:tc>
          <w:tcPr>
            <w:tcW w:w="239" w:type="dxa"/>
          </w:tcPr>
          <w:p w14:paraId="4A2054E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565FFCD" w14:textId="3A5697B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2,093</w:t>
            </w:r>
          </w:p>
        </w:tc>
      </w:tr>
      <w:tr w:rsidR="003F2CE8" w:rsidRPr="00B07790" w14:paraId="73D41C10" w14:textId="77777777" w:rsidTr="00194ED3">
        <w:tc>
          <w:tcPr>
            <w:tcW w:w="4230" w:type="dxa"/>
          </w:tcPr>
          <w:p w14:paraId="40A7AC15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18342" w14:textId="51F3E4F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32956ED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9C91AE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318B9C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69BB5D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1E9B31C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2D155C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F2CE8" w:rsidRPr="00B07790" w14:paraId="33A46BBC" w14:textId="77777777" w:rsidTr="00193790">
        <w:tc>
          <w:tcPr>
            <w:tcW w:w="4230" w:type="dxa"/>
          </w:tcPr>
          <w:p w14:paraId="6F08C371" w14:textId="77B3946C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3E3EB5F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6D8B98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351306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B9BAA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3A621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6D2333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903D8E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36C6C4A2" w14:textId="77777777" w:rsidTr="00193790">
        <w:tc>
          <w:tcPr>
            <w:tcW w:w="4230" w:type="dxa"/>
          </w:tcPr>
          <w:p w14:paraId="36983F2C" w14:textId="69E8F404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BC483D" w14:textId="407C2FA1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172C0A0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8A6FEA" w14:textId="65FA2FE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4CF419A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B891DF8" w14:textId="773C0229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664F880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423A6E8" w14:textId="6DA95A3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</w:p>
        </w:tc>
      </w:tr>
      <w:tr w:rsidR="003F2CE8" w:rsidRPr="00B07790" w14:paraId="76C06954" w14:textId="77777777" w:rsidTr="00193790">
        <w:tc>
          <w:tcPr>
            <w:tcW w:w="4230" w:type="dxa"/>
          </w:tcPr>
          <w:p w14:paraId="3CE63A9A" w14:textId="28E63198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630D32" w14:textId="542BD475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DFE1C8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99D11E" w14:textId="60534DB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3FF856D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2797EC" w14:textId="30826632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AFC063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187186A" w14:textId="4DFEE0E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37</w:t>
            </w:r>
          </w:p>
        </w:tc>
      </w:tr>
      <w:tr w:rsidR="003F2CE8" w:rsidRPr="00B07790" w14:paraId="6C72303B" w14:textId="77777777" w:rsidTr="00193790">
        <w:tc>
          <w:tcPr>
            <w:tcW w:w="4230" w:type="dxa"/>
          </w:tcPr>
          <w:p w14:paraId="076E85B0" w14:textId="7AFF11AB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360B582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6C409D6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</w:tcPr>
          <w:p w14:paraId="05E2D00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6953A07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</w:tcPr>
          <w:p w14:paraId="4840D69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7A75505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</w:tcPr>
          <w:p w14:paraId="01992D7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F2CE8" w:rsidRPr="00B07790" w14:paraId="6C9FAB31" w14:textId="77777777" w:rsidTr="00193790">
        <w:tc>
          <w:tcPr>
            <w:tcW w:w="4230" w:type="dxa"/>
          </w:tcPr>
          <w:p w14:paraId="7342DBE8" w14:textId="6CA611A3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66FB53DB" w14:textId="68D135B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CCED1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1AAFB6B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04E0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BE8FC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99E9D5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506B02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0A6A038B" w14:textId="77777777" w:rsidTr="00193790">
        <w:tc>
          <w:tcPr>
            <w:tcW w:w="4230" w:type="dxa"/>
          </w:tcPr>
          <w:p w14:paraId="44776266" w14:textId="1B55A955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06B69A" w14:textId="5540A98A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97F9B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8542EDD" w14:textId="7A10B7B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96830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92DFDA8" w14:textId="6D2185D3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  <w:tc>
          <w:tcPr>
            <w:tcW w:w="239" w:type="dxa"/>
          </w:tcPr>
          <w:p w14:paraId="54690CF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D225D81" w14:textId="22C641E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</w:tr>
      <w:tr w:rsidR="003F2CE8" w:rsidRPr="00B07790" w14:paraId="56F4320D" w14:textId="77777777" w:rsidTr="00193790">
        <w:tc>
          <w:tcPr>
            <w:tcW w:w="4230" w:type="dxa"/>
          </w:tcPr>
          <w:p w14:paraId="2016B1A2" w14:textId="0518B492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A947EE" w14:textId="2CB5010E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39322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45E0F5" w14:textId="263D27D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3C1F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0C3F119" w14:textId="1E36B449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</w:t>
            </w:r>
          </w:p>
        </w:tc>
        <w:tc>
          <w:tcPr>
            <w:tcW w:w="239" w:type="dxa"/>
          </w:tcPr>
          <w:p w14:paraId="58052EE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9E590E3" w14:textId="04D10D5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</w:t>
            </w:r>
          </w:p>
        </w:tc>
      </w:tr>
      <w:tr w:rsidR="0092644B" w:rsidRPr="00B07790" w14:paraId="719D2BFD" w14:textId="77777777" w:rsidTr="00194ED3">
        <w:tc>
          <w:tcPr>
            <w:tcW w:w="4230" w:type="dxa"/>
          </w:tcPr>
          <w:p w14:paraId="23B2F899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F7BD55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72271EBF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1D3806B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9F26C9B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43D20B8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281D0557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62B3EB" w14:textId="77777777" w:rsidR="0092644B" w:rsidRPr="00B07790" w:rsidRDefault="0092644B" w:rsidP="00926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761B1C" w:rsidRPr="00B07790" w14:paraId="142986DC" w14:textId="77777777" w:rsidTr="00193790">
        <w:tc>
          <w:tcPr>
            <w:tcW w:w="4230" w:type="dxa"/>
          </w:tcPr>
          <w:p w14:paraId="3D511872" w14:textId="51B870D1" w:rsidR="00C63AC1" w:rsidRPr="00B07790" w:rsidRDefault="00C63AC1" w:rsidP="00C63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6B239F29" w14:textId="39E232AC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9DC840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182FDE" w14:textId="77777777" w:rsidR="00C63AC1" w:rsidRPr="00B07790" w:rsidRDefault="00C63AC1" w:rsidP="00193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F131B6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20CF9B2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D3EEB0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78CBA6" w14:textId="77777777" w:rsidR="00C63AC1" w:rsidRPr="00B07790" w:rsidRDefault="00C63AC1" w:rsidP="00C63A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6DD10F7D" w14:textId="77777777" w:rsidTr="00193790">
        <w:tc>
          <w:tcPr>
            <w:tcW w:w="4230" w:type="dxa"/>
          </w:tcPr>
          <w:p w14:paraId="4806FDAF" w14:textId="084C2E2B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F3F0E8C" w14:textId="33AF1376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11DE0E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4917A4" w14:textId="3ADF1A1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1CCAB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209A9E89" w14:textId="747EAB3E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48,291</w:t>
            </w:r>
          </w:p>
        </w:tc>
        <w:tc>
          <w:tcPr>
            <w:tcW w:w="239" w:type="dxa"/>
          </w:tcPr>
          <w:p w14:paraId="66C0BA7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BF73FB" w14:textId="20AD88B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50,896</w:t>
            </w:r>
          </w:p>
        </w:tc>
      </w:tr>
      <w:tr w:rsidR="003F2CE8" w:rsidRPr="00B07790" w14:paraId="63B6F5FE" w14:textId="77777777" w:rsidTr="00193790">
        <w:tc>
          <w:tcPr>
            <w:tcW w:w="4230" w:type="dxa"/>
          </w:tcPr>
          <w:p w14:paraId="02770E7C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360EC" w14:textId="1AA08A9B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7" w:type="dxa"/>
          </w:tcPr>
          <w:p w14:paraId="615A083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5FA0597" w14:textId="3C612EB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6" w:type="dxa"/>
          </w:tcPr>
          <w:p w14:paraId="73B5430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BD84C57" w14:textId="33D43DA0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9" w:type="dxa"/>
          </w:tcPr>
          <w:p w14:paraId="03F56A7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9022E4B" w14:textId="2FBDDD5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3F2CE8" w:rsidRPr="00B07790" w14:paraId="57B40775" w14:textId="77777777" w:rsidTr="00193790">
        <w:tc>
          <w:tcPr>
            <w:tcW w:w="4230" w:type="dxa"/>
          </w:tcPr>
          <w:p w14:paraId="167F86BF" w14:textId="1936747E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6105CF" w14:textId="479241AC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37" w:type="dxa"/>
          </w:tcPr>
          <w:p w14:paraId="6628A76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40ABB02D" w14:textId="4859667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36" w:type="dxa"/>
          </w:tcPr>
          <w:p w14:paraId="1592954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376747A" w14:textId="3E3D67EE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  <w:tc>
          <w:tcPr>
            <w:tcW w:w="239" w:type="dxa"/>
          </w:tcPr>
          <w:p w14:paraId="625F4D6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D2A3805" w14:textId="7273E08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51,098</w:t>
            </w:r>
          </w:p>
        </w:tc>
      </w:tr>
      <w:tr w:rsidR="003F2CE8" w:rsidRPr="00B07790" w14:paraId="5873496E" w14:textId="77777777" w:rsidTr="00193790">
        <w:tc>
          <w:tcPr>
            <w:tcW w:w="4230" w:type="dxa"/>
          </w:tcPr>
          <w:p w14:paraId="08F22BF7" w14:textId="0636B770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8D45B9" w14:textId="25319186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37" w:type="dxa"/>
          </w:tcPr>
          <w:p w14:paraId="3FB89D6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87A5D8B" w14:textId="6FBEBE6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236" w:type="dxa"/>
          </w:tcPr>
          <w:p w14:paraId="7963660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54DEDC9" w14:textId="63A2F0D8" w:rsidR="003F2CE8" w:rsidRPr="00B07790" w:rsidRDefault="007D269D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4C74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9A830B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4624163" w14:textId="05B7839B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3F2CE8" w:rsidRPr="00B07790" w14:paraId="12A791D2" w14:textId="77777777" w:rsidTr="00193790">
        <w:tc>
          <w:tcPr>
            <w:tcW w:w="4230" w:type="dxa"/>
          </w:tcPr>
          <w:p w14:paraId="4BBC33DE" w14:textId="1C73129C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EB00E" w14:textId="1F5D9979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37" w:type="dxa"/>
          </w:tcPr>
          <w:p w14:paraId="4A54CBD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1D179A" w14:textId="6D52666D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211F4BA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48A553C7" w14:textId="35C35792" w:rsidR="003F2CE8" w:rsidRPr="00B07790" w:rsidRDefault="007A4C74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49,171</w:t>
            </w:r>
          </w:p>
        </w:tc>
        <w:tc>
          <w:tcPr>
            <w:tcW w:w="239" w:type="dxa"/>
          </w:tcPr>
          <w:p w14:paraId="098BCF8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3A5973B" w14:textId="01780D1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51,044</w:t>
            </w:r>
          </w:p>
        </w:tc>
      </w:tr>
      <w:tr w:rsidR="003F2CE8" w:rsidRPr="00B07790" w14:paraId="34C4DAC0" w14:textId="77777777" w:rsidTr="00193790">
        <w:tc>
          <w:tcPr>
            <w:tcW w:w="4230" w:type="dxa"/>
          </w:tcPr>
          <w:p w14:paraId="4F7B4647" w14:textId="6AA1E738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43F6F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1565840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2859E8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0B20B46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00B4E4C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36B868B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5B966C4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F2CE8" w:rsidRPr="00B07790" w14:paraId="1F66448F" w14:textId="77777777" w:rsidTr="00193790">
        <w:tc>
          <w:tcPr>
            <w:tcW w:w="4230" w:type="dxa"/>
          </w:tcPr>
          <w:p w14:paraId="7DF73086" w14:textId="36A28969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F0D7CA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373721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EC1C3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3579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2447ED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8C209E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02543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559D2D6A" w14:textId="77777777" w:rsidTr="00193790">
        <w:tc>
          <w:tcPr>
            <w:tcW w:w="4230" w:type="dxa"/>
          </w:tcPr>
          <w:p w14:paraId="15821683" w14:textId="1B1D5C06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AA65564" w14:textId="00C568B0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44,870</w:t>
            </w:r>
          </w:p>
        </w:tc>
        <w:tc>
          <w:tcPr>
            <w:tcW w:w="237" w:type="dxa"/>
          </w:tcPr>
          <w:p w14:paraId="1A26A0D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6F524D5" w14:textId="120D3CD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50,933</w:t>
            </w:r>
          </w:p>
        </w:tc>
        <w:tc>
          <w:tcPr>
            <w:tcW w:w="236" w:type="dxa"/>
          </w:tcPr>
          <w:p w14:paraId="1592D93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DA40B04" w14:textId="1A4119CB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  <w:tc>
          <w:tcPr>
            <w:tcW w:w="239" w:type="dxa"/>
          </w:tcPr>
          <w:p w14:paraId="594771D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E739B2" w14:textId="627A5E3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50,874</w:t>
            </w:r>
          </w:p>
        </w:tc>
      </w:tr>
      <w:tr w:rsidR="003F2CE8" w:rsidRPr="00B07790" w14:paraId="71D25DE0" w14:textId="77777777" w:rsidTr="00193790">
        <w:tc>
          <w:tcPr>
            <w:tcW w:w="4230" w:type="dxa"/>
          </w:tcPr>
          <w:p w14:paraId="1D2041D3" w14:textId="2E684C31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98A0501" w14:textId="304DD3EC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EEEF0E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9C7301" w14:textId="621C6F3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4EA3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1C94B51" w14:textId="285C1DCC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39" w:type="dxa"/>
          </w:tcPr>
          <w:p w14:paraId="325B436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34E216" w14:textId="63487E7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3F2CE8" w:rsidRPr="00B07790" w14:paraId="44FF03A7" w14:textId="77777777" w:rsidTr="00193790">
        <w:tc>
          <w:tcPr>
            <w:tcW w:w="4230" w:type="dxa"/>
          </w:tcPr>
          <w:p w14:paraId="15941EA2" w14:textId="063BFB8F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E67EE69" w14:textId="444C61BF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235FE"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</w:tcPr>
          <w:p w14:paraId="24322FE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63766C" w14:textId="4EF4E97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66C2E31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8F3C6D" w14:textId="7F326D28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39" w:type="dxa"/>
          </w:tcPr>
          <w:p w14:paraId="5B0E159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EFC39" w14:textId="6F08B30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3F2CE8" w:rsidRPr="00B07790" w14:paraId="629938A8" w14:textId="77777777" w:rsidTr="00193790">
        <w:tc>
          <w:tcPr>
            <w:tcW w:w="4230" w:type="dxa"/>
          </w:tcPr>
          <w:p w14:paraId="69BFFC6C" w14:textId="2B1F7F8A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5439D2B" w14:textId="036CA3DA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35FE"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0DF13D9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7AD54BFB" w14:textId="1B561FC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63D0D2D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D36840F" w14:textId="2F8EB090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0F75257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C2C17C9" w14:textId="22A4444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3F2CE8" w:rsidRPr="00B07790" w14:paraId="262F6181" w14:textId="77777777" w:rsidTr="00193790">
        <w:tc>
          <w:tcPr>
            <w:tcW w:w="4230" w:type="dxa"/>
          </w:tcPr>
          <w:p w14:paraId="7AE56E04" w14:textId="02BC5886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A93DA" w14:textId="33941FC3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37" w:type="dxa"/>
          </w:tcPr>
          <w:p w14:paraId="66C7017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B9001F3" w14:textId="00B4C25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236" w:type="dxa"/>
          </w:tcPr>
          <w:p w14:paraId="5EA7D1A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72379D7" w14:textId="265D63A6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39" w:type="dxa"/>
          </w:tcPr>
          <w:p w14:paraId="57061C7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07E3E79" w14:textId="7C0556B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3F2CE8" w:rsidRPr="00B07790" w14:paraId="48C8FF4E" w14:textId="77777777" w:rsidTr="00193790">
        <w:tc>
          <w:tcPr>
            <w:tcW w:w="4230" w:type="dxa"/>
          </w:tcPr>
          <w:p w14:paraId="5415BFC3" w14:textId="61F726E1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A905A" w14:textId="4BDE787F" w:rsidR="003F2CE8" w:rsidRPr="00B07790" w:rsidRDefault="00D925B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47,201</w:t>
            </w:r>
          </w:p>
        </w:tc>
        <w:tc>
          <w:tcPr>
            <w:tcW w:w="237" w:type="dxa"/>
          </w:tcPr>
          <w:p w14:paraId="5030B7D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809A990" w14:textId="5DA1B35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56,945</w:t>
            </w:r>
          </w:p>
        </w:tc>
        <w:tc>
          <w:tcPr>
            <w:tcW w:w="236" w:type="dxa"/>
          </w:tcPr>
          <w:p w14:paraId="25BB002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202E31E" w14:textId="440962BE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47,094</w:t>
            </w:r>
          </w:p>
        </w:tc>
        <w:tc>
          <w:tcPr>
            <w:tcW w:w="239" w:type="dxa"/>
          </w:tcPr>
          <w:p w14:paraId="13CFB9C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3171D3A" w14:textId="6483DA6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56,633</w:t>
            </w:r>
          </w:p>
        </w:tc>
      </w:tr>
      <w:tr w:rsidR="003F2CE8" w:rsidRPr="00B07790" w14:paraId="49AE1D4C" w14:textId="77777777" w:rsidTr="00AE2D7D">
        <w:trPr>
          <w:trHeight w:val="98"/>
        </w:trPr>
        <w:tc>
          <w:tcPr>
            <w:tcW w:w="4230" w:type="dxa"/>
          </w:tcPr>
          <w:p w14:paraId="31640702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56DA5E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7" w:type="dxa"/>
          </w:tcPr>
          <w:p w14:paraId="3A816D8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2537DC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280D1BC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9F05F8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9" w:type="dxa"/>
          </w:tcPr>
          <w:p w14:paraId="358D0ED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F7F174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3F2CE8" w:rsidRPr="00B07790" w14:paraId="5D7FBC4A" w14:textId="77777777" w:rsidTr="00193790">
        <w:tc>
          <w:tcPr>
            <w:tcW w:w="4230" w:type="dxa"/>
          </w:tcPr>
          <w:p w14:paraId="11DE33BC" w14:textId="505A70F2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869A3" w:rsidRPr="00B869A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14736AE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AD8A47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42B2C5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0289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93325A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A37E22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C3A2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6A1FD408" w14:textId="77777777" w:rsidTr="00193790">
        <w:tc>
          <w:tcPr>
            <w:tcW w:w="4230" w:type="dxa"/>
          </w:tcPr>
          <w:p w14:paraId="5E4159F5" w14:textId="7CAFAA71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25035E" w14:textId="6B704043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37" w:type="dxa"/>
          </w:tcPr>
          <w:p w14:paraId="02FEEE3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047464" w14:textId="220F333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0AF1E8B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7D796A6B" w14:textId="1AC1A049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39" w:type="dxa"/>
          </w:tcPr>
          <w:p w14:paraId="35F4736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DFCE666" w14:textId="20EDA96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3F2CE8" w:rsidRPr="00B07790" w14:paraId="658E4C74" w14:textId="77777777" w:rsidTr="00193790">
        <w:tc>
          <w:tcPr>
            <w:tcW w:w="4230" w:type="dxa"/>
          </w:tcPr>
          <w:p w14:paraId="0E6B4E98" w14:textId="1F17EA5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5B2D57D" w14:textId="4C5E49DE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B5060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B64BA2" w14:textId="7412405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806C2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40C10581" w14:textId="280E1280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239" w:type="dxa"/>
          </w:tcPr>
          <w:p w14:paraId="47FD05B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50D063B7" w14:textId="745CD97E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3F2CE8" w:rsidRPr="00B07790" w14:paraId="502A61B6" w14:textId="77777777" w:rsidTr="00193790">
        <w:tc>
          <w:tcPr>
            <w:tcW w:w="4230" w:type="dxa"/>
          </w:tcPr>
          <w:p w14:paraId="6AD9060F" w14:textId="04F36F8B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2CA61AA" w14:textId="31B04A46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37" w:type="dxa"/>
          </w:tcPr>
          <w:p w14:paraId="4911861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4052A15C" w14:textId="3B4C720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36" w:type="dxa"/>
          </w:tcPr>
          <w:p w14:paraId="3D05214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08DBBA34" w14:textId="74AFA625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39" w:type="dxa"/>
          </w:tcPr>
          <w:p w14:paraId="708322F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1E097BF" w14:textId="7F9EF9B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3F2CE8" w:rsidRPr="00B07790" w14:paraId="67912511" w14:textId="77777777" w:rsidTr="00193790">
        <w:tc>
          <w:tcPr>
            <w:tcW w:w="4230" w:type="dxa"/>
          </w:tcPr>
          <w:p w14:paraId="47C2A82F" w14:textId="4647D96A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1BAF828" w14:textId="78E2043D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7" w:type="dxa"/>
          </w:tcPr>
          <w:p w14:paraId="4CCECB4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595E33" w14:textId="759958D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36" w:type="dxa"/>
          </w:tcPr>
          <w:p w14:paraId="637FAA9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33C01116" w14:textId="35BAC32D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9" w:type="dxa"/>
          </w:tcPr>
          <w:p w14:paraId="6A5C559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34CE243" w14:textId="40AA2A8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3F2CE8" w:rsidRPr="00B07790" w14:paraId="3FBF17AD" w14:textId="77777777" w:rsidTr="00193790">
        <w:tc>
          <w:tcPr>
            <w:tcW w:w="4230" w:type="dxa"/>
          </w:tcPr>
          <w:p w14:paraId="44A8A2E5" w14:textId="20FC2955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E027C" w14:textId="71A6BDBB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37" w:type="dxa"/>
          </w:tcPr>
          <w:p w14:paraId="413219F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1B57E0" w14:textId="5DF5E05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36" w:type="dxa"/>
          </w:tcPr>
          <w:p w14:paraId="4606EDD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2E007B0" w14:textId="2BD1D2E7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39" w:type="dxa"/>
          </w:tcPr>
          <w:p w14:paraId="37939A9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49E80C7" w14:textId="082FEF7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3F2CE8" w:rsidRPr="00B07790" w14:paraId="137C0847" w14:textId="77777777" w:rsidTr="00193790">
        <w:tc>
          <w:tcPr>
            <w:tcW w:w="4230" w:type="dxa"/>
          </w:tcPr>
          <w:p w14:paraId="4B997F85" w14:textId="1856403F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BDE17D" w14:textId="143082DC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37" w:type="dxa"/>
          </w:tcPr>
          <w:p w14:paraId="41805FE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4EB5B62" w14:textId="484B1E4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36" w:type="dxa"/>
          </w:tcPr>
          <w:p w14:paraId="041DA93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00F1DBD5" w14:textId="4B06CABA" w:rsidR="003F2CE8" w:rsidRPr="00B07790" w:rsidRDefault="00826F59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2,190</w:t>
            </w:r>
          </w:p>
        </w:tc>
        <w:tc>
          <w:tcPr>
            <w:tcW w:w="239" w:type="dxa"/>
          </w:tcPr>
          <w:p w14:paraId="598B31F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C09151E" w14:textId="0B0CCC3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</w:tr>
      <w:tr w:rsidR="00095C4B" w:rsidRPr="00095C4B" w14:paraId="2475CF6B" w14:textId="77777777" w:rsidTr="00095C4B">
        <w:trPr>
          <w:trHeight w:val="116"/>
        </w:trPr>
        <w:tc>
          <w:tcPr>
            <w:tcW w:w="4230" w:type="dxa"/>
            <w:shd w:val="clear" w:color="auto" w:fill="auto"/>
          </w:tcPr>
          <w:p w14:paraId="2820D88C" w14:textId="77777777" w:rsidR="00095C4B" w:rsidRPr="00095C4B" w:rsidRDefault="00095C4B" w:rsidP="00095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203DA4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7" w:type="dxa"/>
            <w:shd w:val="clear" w:color="auto" w:fill="auto"/>
          </w:tcPr>
          <w:p w14:paraId="62E97AB1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3" w:type="dxa"/>
            <w:shd w:val="clear" w:color="auto" w:fill="auto"/>
          </w:tcPr>
          <w:p w14:paraId="3214C865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2589A57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5" w:type="dxa"/>
            <w:shd w:val="clear" w:color="auto" w:fill="auto"/>
          </w:tcPr>
          <w:p w14:paraId="7C25D8AA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9" w:type="dxa"/>
            <w:shd w:val="clear" w:color="auto" w:fill="auto"/>
          </w:tcPr>
          <w:p w14:paraId="52F5E286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0" w:type="dxa"/>
            <w:shd w:val="clear" w:color="auto" w:fill="auto"/>
          </w:tcPr>
          <w:p w14:paraId="3E0016C1" w14:textId="77777777" w:rsidR="00095C4B" w:rsidRPr="00095C4B" w:rsidRDefault="00095C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2644B" w:rsidRPr="00B07790" w14:paraId="53C962DD" w14:textId="77777777" w:rsidTr="00193790">
        <w:trPr>
          <w:trHeight w:val="341"/>
        </w:trPr>
        <w:tc>
          <w:tcPr>
            <w:tcW w:w="4230" w:type="dxa"/>
            <w:shd w:val="clear" w:color="auto" w:fill="auto"/>
          </w:tcPr>
          <w:p w14:paraId="6D1E3D5D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3C250B93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7439EABA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CEEEA16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974C66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B5AA903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012CEA0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C8DB79A" w14:textId="77777777" w:rsidR="0092644B" w:rsidRPr="00B07790" w:rsidRDefault="0092644B" w:rsidP="00926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6B663D92" w14:textId="77777777" w:rsidTr="00193790">
        <w:tc>
          <w:tcPr>
            <w:tcW w:w="4230" w:type="dxa"/>
            <w:shd w:val="clear" w:color="auto" w:fill="auto"/>
          </w:tcPr>
          <w:p w14:paraId="6FE2A2E8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908A53" w14:textId="15974FE7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18178FA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AEF0363" w14:textId="033817C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E61C143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73FE814" w14:textId="68E10C2F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59B71EB5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121DE9E" w14:textId="78F9739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F2CE8" w:rsidRPr="00B07790" w:rsidDel="00C4573B" w14:paraId="583648EA" w14:textId="77777777" w:rsidTr="00193790">
        <w:trPr>
          <w:trHeight w:val="233"/>
        </w:trPr>
        <w:tc>
          <w:tcPr>
            <w:tcW w:w="4230" w:type="dxa"/>
            <w:shd w:val="clear" w:color="auto" w:fill="auto"/>
          </w:tcPr>
          <w:p w14:paraId="4C54F2A3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D46EE" w14:textId="1C9D5AEA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36C711FF" w14:textId="77777777" w:rsidR="003F2CE8" w:rsidRPr="00B07790" w:rsidDel="00C4573B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A2F18" w14:textId="67397F5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7BD5BD3" w14:textId="77777777" w:rsidR="003F2CE8" w:rsidRPr="00B07790" w:rsidDel="00C4573B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878A7" w14:textId="5BB595CD" w:rsidR="003F2CE8" w:rsidRPr="00B07790" w:rsidRDefault="00B4151B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06B9980E" w14:textId="77777777" w:rsidR="003F2CE8" w:rsidRPr="00B07790" w:rsidDel="00C4573B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B0E74" w14:textId="601179C9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150D0" w:rsidRPr="00B07790" w14:paraId="529163C9" w14:textId="77777777" w:rsidTr="00193790">
        <w:tc>
          <w:tcPr>
            <w:tcW w:w="4230" w:type="dxa"/>
            <w:shd w:val="clear" w:color="auto" w:fill="auto"/>
          </w:tcPr>
          <w:p w14:paraId="129FFFDB" w14:textId="77777777" w:rsidR="002150D0" w:rsidRPr="00B0779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F27300E" w14:textId="77777777" w:rsidR="002150D0" w:rsidRPr="00B0779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3D6B451B" w14:textId="77777777" w:rsidR="002150D0" w:rsidRPr="00B0779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5746E33D" w14:textId="77777777" w:rsidR="002150D0" w:rsidRPr="00B07790" w:rsidRDefault="002150D0" w:rsidP="00215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889179" w14:textId="77777777" w:rsidR="002150D0" w:rsidRPr="00B0779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341A186" w14:textId="77777777" w:rsidR="002150D0" w:rsidRPr="00B0779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7DE9854" w14:textId="77777777" w:rsidR="002150D0" w:rsidRPr="00B0779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18691B9" w14:textId="77777777" w:rsidR="002150D0" w:rsidRPr="00B07790" w:rsidRDefault="002150D0" w:rsidP="00215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F2CE8" w:rsidRPr="00B07790" w14:paraId="74B75344" w14:textId="77777777" w:rsidTr="00193790">
        <w:tc>
          <w:tcPr>
            <w:tcW w:w="4230" w:type="dxa"/>
            <w:shd w:val="clear" w:color="auto" w:fill="auto"/>
          </w:tcPr>
          <w:p w14:paraId="2EAE0058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500024" w14:textId="170D49E1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24C8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ADFB781" w14:textId="41B759DD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FBA7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BF2132B" w14:textId="11309F87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39" w:type="dxa"/>
            <w:shd w:val="clear" w:color="auto" w:fill="auto"/>
          </w:tcPr>
          <w:p w14:paraId="40D636A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4FBA35E" w14:textId="1F69799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3F2CE8" w:rsidRPr="00B07790" w14:paraId="6E8DDB83" w14:textId="77777777" w:rsidTr="00193790">
        <w:tc>
          <w:tcPr>
            <w:tcW w:w="4230" w:type="dxa"/>
            <w:shd w:val="clear" w:color="auto" w:fill="auto"/>
          </w:tcPr>
          <w:p w14:paraId="38025D4D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DC227B7" w14:textId="3ED0D806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7" w:type="dxa"/>
            <w:shd w:val="clear" w:color="auto" w:fill="auto"/>
          </w:tcPr>
          <w:p w14:paraId="2C7A820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2DB2B9E" w14:textId="2966FFF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  <w:shd w:val="clear" w:color="auto" w:fill="auto"/>
          </w:tcPr>
          <w:p w14:paraId="5D254DE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B295F6A" w14:textId="5EB61017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7D3E6BE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BF5E34" w14:textId="5EC086D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F2CE8" w:rsidRPr="00B07790" w14:paraId="23BB0837" w14:textId="77777777" w:rsidTr="00193790">
        <w:tc>
          <w:tcPr>
            <w:tcW w:w="4230" w:type="dxa"/>
            <w:shd w:val="clear" w:color="auto" w:fill="auto"/>
          </w:tcPr>
          <w:p w14:paraId="532B1CA3" w14:textId="77777777" w:rsidR="003F2CE8" w:rsidRPr="00B07790" w:rsidRDefault="003F2CE8" w:rsidP="003F2CE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6705B" w14:textId="6CFC2AAE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441366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54D154CD" w14:textId="5E6F3E0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DAF239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2F495D8" w14:textId="099431ED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C25586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FBD7EEB" w14:textId="4D3387C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2CE8" w:rsidRPr="00B07790" w14:paraId="75210F09" w14:textId="77777777" w:rsidTr="00193790">
        <w:tc>
          <w:tcPr>
            <w:tcW w:w="4230" w:type="dxa"/>
            <w:shd w:val="clear" w:color="auto" w:fill="auto"/>
          </w:tcPr>
          <w:p w14:paraId="5936EFC9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99C8A3" w14:textId="54FD9943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7" w:type="dxa"/>
            <w:shd w:val="clear" w:color="auto" w:fill="auto"/>
          </w:tcPr>
          <w:p w14:paraId="45B2EE2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73F4E" w14:textId="7927218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1FF49E2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51485" w14:textId="60029229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  <w:tc>
          <w:tcPr>
            <w:tcW w:w="239" w:type="dxa"/>
            <w:shd w:val="clear" w:color="auto" w:fill="auto"/>
          </w:tcPr>
          <w:p w14:paraId="6ED0E29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0D3FA" w14:textId="05CE8D9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  <w:tr w:rsidR="003F2CE8" w:rsidRPr="00B07790" w14:paraId="080D2124" w14:textId="77777777" w:rsidTr="00AE2D7D">
        <w:trPr>
          <w:trHeight w:val="62"/>
        </w:trPr>
        <w:tc>
          <w:tcPr>
            <w:tcW w:w="4230" w:type="dxa"/>
            <w:shd w:val="clear" w:color="auto" w:fill="auto"/>
          </w:tcPr>
          <w:p w14:paraId="4809B268" w14:textId="649AEAFD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E0F4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16D0C4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3F7CF8CD" w14:textId="6824621A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861B7B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17D2199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722C601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2B702376" w14:textId="59BAA3A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F2CE8" w:rsidRPr="00B07790" w14:paraId="75DA7E5C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0EE0BD5D" w14:textId="464BCA41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ECD49D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04977C2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282A7FA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730A6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D639A9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12E660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C0CE5D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CE8" w:rsidRPr="00B07790" w14:paraId="247D39B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500301F2" w14:textId="1E36730E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1E6E8180" w14:textId="7D4AF849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37" w:type="dxa"/>
            <w:shd w:val="clear" w:color="auto" w:fill="auto"/>
          </w:tcPr>
          <w:p w14:paraId="106AC42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6AF3A591" w14:textId="7263081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20239B9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115E4A0" w14:textId="6099013D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9" w:type="dxa"/>
            <w:shd w:val="clear" w:color="auto" w:fill="auto"/>
          </w:tcPr>
          <w:p w14:paraId="0FF09B0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C7736C7" w14:textId="22ADC13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3F2CE8" w:rsidRPr="00B07790" w14:paraId="07674B7A" w14:textId="77777777" w:rsidTr="00193790">
        <w:trPr>
          <w:trHeight w:val="159"/>
        </w:trPr>
        <w:tc>
          <w:tcPr>
            <w:tcW w:w="4230" w:type="dxa"/>
            <w:shd w:val="clear" w:color="auto" w:fill="auto"/>
          </w:tcPr>
          <w:p w14:paraId="731C4858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F104584" w14:textId="4023F53E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E47A202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D1F0463" w14:textId="2B3CA26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825C1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FCD2425" w14:textId="5BB8A919" w:rsidR="003F2CE8" w:rsidRPr="00B07790" w:rsidRDefault="003C41CC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5BF080C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48903E6" w14:textId="10F312F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2CE8" w:rsidRPr="00B07790" w:rsidDel="000008D6" w14:paraId="6544F67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20C72E49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4476B62" w14:textId="6024B6F3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13,469</w:t>
            </w:r>
          </w:p>
        </w:tc>
        <w:tc>
          <w:tcPr>
            <w:tcW w:w="237" w:type="dxa"/>
            <w:shd w:val="clear" w:color="auto" w:fill="auto"/>
          </w:tcPr>
          <w:p w14:paraId="12EF3F4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F5C6FB8" w14:textId="25E20491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14,053</w:t>
            </w:r>
          </w:p>
        </w:tc>
        <w:tc>
          <w:tcPr>
            <w:tcW w:w="236" w:type="dxa"/>
            <w:shd w:val="clear" w:color="auto" w:fill="auto"/>
          </w:tcPr>
          <w:p w14:paraId="1836E4A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CED8E7E" w14:textId="7F251828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  <w:tc>
          <w:tcPr>
            <w:tcW w:w="239" w:type="dxa"/>
            <w:shd w:val="clear" w:color="auto" w:fill="auto"/>
          </w:tcPr>
          <w:p w14:paraId="10802C6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03325FC" w14:textId="7B88B9B5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</w:tr>
      <w:tr w:rsidR="003F2CE8" w:rsidRPr="00B07790" w14:paraId="384A0DD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696A417B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5EFC74" w14:textId="761EEC2D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37" w:type="dxa"/>
            <w:shd w:val="clear" w:color="auto" w:fill="auto"/>
          </w:tcPr>
          <w:p w14:paraId="5307AFC7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68EF43A0" w14:textId="2F95E73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3E02454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8280A01" w14:textId="580D26F2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C41CC" w:rsidRPr="00B077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3314D36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1000198" w14:textId="62A6544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3F2CE8" w:rsidRPr="00B07790" w14:paraId="20DE38A3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C02DBD6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86094" w14:textId="6C8C00D4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237" w:type="dxa"/>
            <w:shd w:val="clear" w:color="auto" w:fill="auto"/>
          </w:tcPr>
          <w:p w14:paraId="105E04AE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644CE" w14:textId="49FFED5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36" w:type="dxa"/>
            <w:shd w:val="clear" w:color="auto" w:fill="auto"/>
          </w:tcPr>
          <w:p w14:paraId="79EA5226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684E" w14:textId="297C840A" w:rsidR="003F2CE8" w:rsidRPr="00B07790" w:rsidRDefault="000235FE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12,913</w:t>
            </w:r>
          </w:p>
        </w:tc>
        <w:tc>
          <w:tcPr>
            <w:tcW w:w="239" w:type="dxa"/>
            <w:shd w:val="clear" w:color="auto" w:fill="auto"/>
          </w:tcPr>
          <w:p w14:paraId="19D4437E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35D" w14:textId="35E68A8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13,294</w:t>
            </w:r>
          </w:p>
        </w:tc>
      </w:tr>
      <w:tr w:rsidR="003F2CE8" w:rsidRPr="00B07790" w14:paraId="7170915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1DE1D563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C3EAA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260E6256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10DF4A5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133E849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1F631BF4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3834148A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shd w:val="clear" w:color="auto" w:fill="auto"/>
          </w:tcPr>
          <w:p w14:paraId="4104D51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F2CE8" w:rsidRPr="00B07790" w14:paraId="7AA55DC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8D41CA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6E21CD4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21CE0AE5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7884B9D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DA9EB0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C068C4B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2410898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3F35F8D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48F0265E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50B2C3A" w14:textId="7B577398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AC8903" w14:textId="64D56F00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10E6B2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496F13C1" w14:textId="1B99DA70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55ABD4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02ADC042" w14:textId="76908090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  <w:tc>
          <w:tcPr>
            <w:tcW w:w="239" w:type="dxa"/>
            <w:shd w:val="clear" w:color="auto" w:fill="auto"/>
          </w:tcPr>
          <w:p w14:paraId="5EB54817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B9B8953" w14:textId="499F369E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3F2CE8" w:rsidRPr="00B07790" w14:paraId="11E490D4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FCCFAC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7C60F" w14:textId="6B104E1B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5361FB8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B8966" w14:textId="3CE3D373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82C055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95225" w14:textId="12FB28EA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2,612</w:t>
            </w:r>
          </w:p>
        </w:tc>
        <w:tc>
          <w:tcPr>
            <w:tcW w:w="239" w:type="dxa"/>
            <w:shd w:val="clear" w:color="auto" w:fill="auto"/>
          </w:tcPr>
          <w:p w14:paraId="0D714A68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04003" w14:textId="0533531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</w:tr>
      <w:tr w:rsidR="003F2CE8" w:rsidRPr="00B07790" w14:paraId="2C625DC2" w14:textId="77777777" w:rsidTr="00AE2D7D">
        <w:trPr>
          <w:trHeight w:val="27"/>
        </w:trPr>
        <w:tc>
          <w:tcPr>
            <w:tcW w:w="4230" w:type="dxa"/>
            <w:shd w:val="clear" w:color="auto" w:fill="auto"/>
          </w:tcPr>
          <w:p w14:paraId="0894D169" w14:textId="6EFA1F46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326C0E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96836CB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</w:tcPr>
          <w:p w14:paraId="6E0ADE30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1FACC7A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shd w:val="clear" w:color="auto" w:fill="auto"/>
          </w:tcPr>
          <w:p w14:paraId="7D8333AA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2D620EAC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shd w:val="clear" w:color="auto" w:fill="auto"/>
          </w:tcPr>
          <w:p w14:paraId="25D9B786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F2CE8" w:rsidRPr="00B07790" w14:paraId="147D6BFB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54B3994B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090CA678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455B035D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4F9CE259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448D2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498A8DFC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375D363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A3B6ACF" w14:textId="77777777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F2CE8" w:rsidRPr="00B07790" w14:paraId="7AF5F042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08569D33" w14:textId="0228E119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D9680B" w14:textId="6B914C5B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7968E2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4B95563" w14:textId="5784F15A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0D5BAE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C82FC32" w14:textId="574BD8B9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51,684</w:t>
            </w:r>
          </w:p>
        </w:tc>
        <w:tc>
          <w:tcPr>
            <w:tcW w:w="239" w:type="dxa"/>
            <w:shd w:val="clear" w:color="auto" w:fill="auto"/>
          </w:tcPr>
          <w:p w14:paraId="48121023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801DFDC" w14:textId="6B38BA6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74,266</w:t>
            </w:r>
          </w:p>
        </w:tc>
      </w:tr>
      <w:tr w:rsidR="003F2CE8" w:rsidRPr="00B07790" w14:paraId="26E1E12C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480EFF33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2611EAC" w14:textId="402B2449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2E26979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2F5419E" w14:textId="07889EAC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E32224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65A18D73" w14:textId="3FA453DF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51,684</w:t>
            </w:r>
          </w:p>
        </w:tc>
        <w:tc>
          <w:tcPr>
            <w:tcW w:w="239" w:type="dxa"/>
            <w:shd w:val="clear" w:color="auto" w:fill="auto"/>
          </w:tcPr>
          <w:p w14:paraId="01BC74D5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DAD31D" w14:textId="79B9B6A4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</w:tr>
      <w:tr w:rsidR="003F2CE8" w:rsidRPr="00B07790" w14:paraId="79EF214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79FA3F94" w14:textId="3706BD5E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660DAD" w14:textId="521BEDA5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6275188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1D6FA447" w14:textId="55EC3EF8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DF169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F233D22" w14:textId="4997AD31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(835)</w:t>
            </w:r>
          </w:p>
        </w:tc>
        <w:tc>
          <w:tcPr>
            <w:tcW w:w="239" w:type="dxa"/>
            <w:shd w:val="clear" w:color="auto" w:fill="auto"/>
          </w:tcPr>
          <w:p w14:paraId="15ED2216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5416C93" w14:textId="01BA6F76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2CE8" w:rsidRPr="00B07790" w14:paraId="7CA33BE9" w14:textId="77777777" w:rsidTr="00193790">
        <w:trPr>
          <w:trHeight w:val="166"/>
        </w:trPr>
        <w:tc>
          <w:tcPr>
            <w:tcW w:w="4230" w:type="dxa"/>
            <w:shd w:val="clear" w:color="auto" w:fill="auto"/>
          </w:tcPr>
          <w:p w14:paraId="3FC94D5D" w14:textId="77777777" w:rsidR="003F2CE8" w:rsidRPr="00B07790" w:rsidRDefault="003F2CE8" w:rsidP="003F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9BD62" w14:textId="1478A6B7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2D30EDA" w14:textId="77777777" w:rsidR="003F2CE8" w:rsidRPr="00B07790" w:rsidDel="00C4573B" w:rsidRDefault="003F2CE8" w:rsidP="003F2C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D8827" w14:textId="0F437722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8D1A88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FAF7E" w14:textId="664DC469" w:rsidR="003F2CE8" w:rsidRPr="00B07790" w:rsidRDefault="00E51CD5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50,849</w:t>
            </w:r>
          </w:p>
        </w:tc>
        <w:tc>
          <w:tcPr>
            <w:tcW w:w="239" w:type="dxa"/>
            <w:shd w:val="clear" w:color="auto" w:fill="auto"/>
          </w:tcPr>
          <w:p w14:paraId="4A3C57AE" w14:textId="77777777" w:rsidR="003F2CE8" w:rsidRPr="00B07790" w:rsidDel="00C4573B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C7F10" w14:textId="48E118AF" w:rsidR="003F2CE8" w:rsidRPr="00B07790" w:rsidRDefault="003F2CE8" w:rsidP="003F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</w:tr>
    </w:tbl>
    <w:p w14:paraId="6C044341" w14:textId="77777777" w:rsidR="003B1DB2" w:rsidRPr="00B07790" w:rsidRDefault="003B1DB2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3A77072" w14:textId="77777777" w:rsidR="00CB1294" w:rsidRPr="00B07790" w:rsidRDefault="00CB1294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C91F89" w14:textId="77777777" w:rsidR="002538AE" w:rsidRPr="00B07790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1125F5" w14:textId="77777777" w:rsidR="002538AE" w:rsidRPr="00B07790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A27B9C" w14:textId="77777777" w:rsidR="002538AE" w:rsidRPr="00B07790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0640DFB" w14:textId="77777777" w:rsidR="002538AE" w:rsidRPr="00B07790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62514C" w14:textId="77777777" w:rsidR="002538AE" w:rsidRPr="00B07790" w:rsidRDefault="002538AE" w:rsidP="00AE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E8F28" w14:textId="425D4391" w:rsidR="00392039" w:rsidRPr="00B07790" w:rsidRDefault="00C9272E" w:rsidP="00664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B07790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70A2FA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ณ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วันที่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 xml:space="preserve">31 </w:t>
      </w:r>
      <w:r w:rsidRPr="00B07790">
        <w:rPr>
          <w:rFonts w:asciiTheme="majorBidi" w:hAnsiTheme="majorBidi" w:hint="cs"/>
          <w:sz w:val="30"/>
          <w:szCs w:val="30"/>
          <w:cs/>
        </w:rPr>
        <w:t>ธันวาคม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2567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สัญญาที่ทำกับกิจการที่เกี่ยวข้องกัน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CD2A2A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27267EC" w14:textId="75E1004C" w:rsidR="007B12EA" w:rsidRPr="00095C4B" w:rsidRDefault="007B12EA" w:rsidP="0009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1A09825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บริษัทมีสัญญาซื้อขายเอทิลีนรวมจำนวน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3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โดยตามสัญญาแต่ละฉบับกำหนดราคาขายอ้างอิงจากราคาเอทิลีนในตลาดโลก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ตามลำดับ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และอีก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p w14:paraId="79DAAAA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D2DC4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3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2567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2580</w:t>
      </w:r>
    </w:p>
    <w:p w14:paraId="385A895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4544CEB" w14:textId="5C0B1079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บริษัทมีสัญญาซื้อขายบิวทาไดอีนกับกิจการที่เกี่ยวข้องกัน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โดยตามสัญญากำหนดราคาขายอ้างอิงจากราคาบิวทา</w:t>
      </w:r>
      <w:r w:rsidR="001302C7" w:rsidRPr="00B07790">
        <w:rPr>
          <w:rFonts w:ascii="Angsana New" w:hAnsi="Angsana New"/>
          <w:sz w:val="30"/>
          <w:szCs w:val="30"/>
        </w:rPr>
        <w:t xml:space="preserve">            </w:t>
      </w:r>
      <w:r w:rsidRPr="00B07790">
        <w:rPr>
          <w:rFonts w:ascii="Angsana New" w:hAnsi="Angsana New" w:hint="cs"/>
          <w:sz w:val="30"/>
          <w:szCs w:val="30"/>
          <w:cs/>
        </w:rPr>
        <w:t>ไดอีนในตลาดโลก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ปีนับจากวันที่โรงงานสามารถเริ่มดำเนินการผลิตเชิงพาณิชย์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และจะมีผลสิ้นสุดในเดือนมกราคม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2581</w:t>
      </w:r>
    </w:p>
    <w:p w14:paraId="3117733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BABE663" w14:textId="7576FCE2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บริษัทมีสัญญาซื้อขายเอทิลีนออกไซด์รวมจำนวน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</w:t>
      </w:r>
      <w:r w:rsidR="0066699A" w:rsidRPr="00B07790">
        <w:rPr>
          <w:rFonts w:ascii="Angsana New" w:hAnsi="Angsana New" w:hint="cs"/>
          <w:sz w:val="30"/>
          <w:szCs w:val="30"/>
          <w:cs/>
        </w:rPr>
        <w:t>ค</w:t>
      </w:r>
      <w:r w:rsidRPr="00B07790">
        <w:rPr>
          <w:rFonts w:ascii="Angsana New" w:hAnsi="Angsana New" w:hint="cs"/>
          <w:sz w:val="30"/>
          <w:szCs w:val="30"/>
          <w:cs/>
        </w:rPr>
        <w:t>าเอทิลีนในตลาดโลก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สัญญาหนึ่งฉบับมีระยะเวลา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</w:t>
      </w:r>
      <w:r w:rsidR="0066699A" w:rsidRPr="00B07790">
        <w:rPr>
          <w:rFonts w:ascii="Angsana New" w:hAnsi="Angsana New" w:hint="cs"/>
          <w:sz w:val="30"/>
          <w:szCs w:val="30"/>
          <w:cs/>
        </w:rPr>
        <w:t>คั</w:t>
      </w:r>
      <w:r w:rsidRPr="00B07790">
        <w:rPr>
          <w:rFonts w:ascii="Angsana New" w:hAnsi="Angsana New" w:hint="cs"/>
          <w:sz w:val="30"/>
          <w:szCs w:val="30"/>
          <w:cs/>
        </w:rPr>
        <w:t>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จะมีผลสิ้นสุดในเดือนมีนาคม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และเดือนสิงหาคม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2578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สามารถต่ออายุโดยอัตโนมัติ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และสามารถสิ้นสุดสัญญาโดยบอกกล่าวให้อีกฝ่ายหนึ่ง</w:t>
      </w:r>
      <w:r w:rsidR="0066699A" w:rsidRPr="00B07790">
        <w:rPr>
          <w:rFonts w:ascii="Angsana New" w:hAnsi="Angsana New" w:hint="cs"/>
          <w:sz w:val="30"/>
          <w:szCs w:val="30"/>
          <w:cs/>
        </w:rPr>
        <w:t>ท</w:t>
      </w:r>
      <w:r w:rsidRPr="00B07790">
        <w:rPr>
          <w:rFonts w:ascii="Angsana New" w:hAnsi="Angsana New" w:hint="cs"/>
          <w:sz w:val="30"/>
          <w:szCs w:val="30"/>
          <w:cs/>
        </w:rPr>
        <w:t>ราบเป็นลายลักษณ์อักษรล่วงหน้าไม่น้อยกว่า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</w:p>
    <w:p w14:paraId="3CB242E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DBD50CA" w14:textId="04BC38FC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บริษัทมีสัญญาซื้อขายโมโนเอทิลีนไกลคอลกับกิจการที่เกี่ยวข้องกันแห่งหนึ่ง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="00671963" w:rsidRPr="00B07790">
        <w:rPr>
          <w:rFonts w:ascii="Angsana New" w:hAnsi="Angsana New"/>
          <w:sz w:val="30"/>
          <w:szCs w:val="30"/>
        </w:rPr>
        <w:t>56</w:t>
      </w:r>
      <w:r w:rsidR="0066699A" w:rsidRPr="00B07790">
        <w:rPr>
          <w:rFonts w:ascii="Angsana New" w:hAnsi="Angsana New"/>
          <w:sz w:val="30"/>
          <w:szCs w:val="30"/>
        </w:rPr>
        <w:t>9</w:t>
      </w:r>
    </w:p>
    <w:p w14:paraId="02D12A0E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D47184E" w14:textId="2F83CFB2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บริษัทมีสัญญาซื้อขายโพรพิลีนออกไซด์กับกิจการที่เกี่ยวข้องกันแห่งหนึ่ง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โดยราคาขายอ้างอิงจากราคาโพรพิลีน</w:t>
      </w:r>
      <w:r w:rsidR="001302C7"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ออกไซด์ที่ประกาศในตลาด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2578</w:t>
      </w:r>
    </w:p>
    <w:p w14:paraId="1B7C2B2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59128BB" w14:textId="2A64DC3F" w:rsidR="007B12EA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บริษัทมีสัญญาซื้อขายอะซีโตนรวมจำนวน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="008042C9"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="008042C9" w:rsidRPr="00B07790">
        <w:rPr>
          <w:rFonts w:ascii="Angsana New" w:hAnsi="Angsana New" w:hint="cs"/>
          <w:sz w:val="30"/>
          <w:szCs w:val="30"/>
          <w:cs/>
        </w:rPr>
        <w:t>แ</w:t>
      </w:r>
      <w:r w:rsidRPr="00B07790">
        <w:rPr>
          <w:rFonts w:ascii="Angsana New" w:hAnsi="Angsana New" w:hint="cs"/>
          <w:sz w:val="30"/>
          <w:szCs w:val="30"/>
          <w:cs/>
        </w:rPr>
        <w:t>ห่ง</w:t>
      </w:r>
      <w:r w:rsidR="008042C9" w:rsidRPr="00B07790">
        <w:rPr>
          <w:rFonts w:ascii="Angsana New" w:hAnsi="Angsana New" w:hint="cs"/>
          <w:sz w:val="30"/>
          <w:szCs w:val="30"/>
          <w:cs/>
        </w:rPr>
        <w:t>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</w:t>
      </w:r>
      <w:r w:rsidR="008042C9" w:rsidRPr="00B07790">
        <w:rPr>
          <w:rFonts w:ascii="Angsana New" w:hAnsi="Angsana New"/>
          <w:sz w:val="30"/>
          <w:szCs w:val="30"/>
        </w:rPr>
        <w:t>8</w:t>
      </w:r>
    </w:p>
    <w:p w14:paraId="08108BE5" w14:textId="77777777" w:rsidR="00095C4B" w:rsidRPr="00B07790" w:rsidRDefault="00095C4B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64517CA9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สัญญาซื้อขายผลิตภัณฑ์พลอยได้</w:t>
      </w:r>
      <w:r w:rsidRPr="00B07790">
        <w:rPr>
          <w:rFonts w:ascii="Angsana New" w:hAnsi="Angsana New"/>
          <w:sz w:val="30"/>
          <w:szCs w:val="30"/>
          <w:cs/>
        </w:rPr>
        <w:t xml:space="preserve">  </w:t>
      </w:r>
    </w:p>
    <w:p w14:paraId="25285868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บริษัทมีสัญญาซื้อขายไฮโดรเจนกับกิจการที่เกี่ยวข้องกันแห่งหนึ่ง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โดยตามสัญญากำหนดราคาขายที่อ้างอิงจากราคาก๊าซธรรมชาติสำหรับอุตสาหกรรม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2571</w:t>
      </w:r>
    </w:p>
    <w:p w14:paraId="17D44EAC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6DADB80" w14:textId="7BA734C3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สัญญาซื้อขายสาธารณูปการและบริการ</w:t>
      </w:r>
    </w:p>
    <w:p w14:paraId="55238E1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บริษัทมีสัญญาการจำหน่ายไฟฟ้าจำนวน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โดยตามสัญญากำหนดราคาขายอ้างอิงจากราคาของการไฟฟ้าส่วนภูมิภาค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และจะมีผลสิ้นสุดในเดือนมิถุนายน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และเดือนกันยายน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010262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695BAA2" w14:textId="0A0769B2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บริษัทมีสัญญาการจำหน่ายสาธารณูปการจำนวน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8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ฉบับ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เพื่อจำหน่ายสาธารณูปการต่าง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ๆ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เช่น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ไฟฟ</w:t>
      </w:r>
      <w:r w:rsidR="00CF6542" w:rsidRPr="00B07790">
        <w:rPr>
          <w:rFonts w:asciiTheme="majorBidi" w:hAnsiTheme="majorBidi" w:hint="cs"/>
          <w:sz w:val="30"/>
          <w:szCs w:val="30"/>
          <w:cs/>
        </w:rPr>
        <w:t xml:space="preserve">้า ไอน้ำ </w:t>
      </w:r>
      <w:r w:rsidRPr="00B07790">
        <w:rPr>
          <w:rFonts w:ascii="Angsana New" w:hAnsi="Angsana New" w:hint="cs"/>
          <w:sz w:val="30"/>
          <w:szCs w:val="30"/>
          <w:cs/>
        </w:rPr>
        <w:t>และน้ำปรับสภาพ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2581</w:t>
      </w:r>
    </w:p>
    <w:p w14:paraId="28F9A887" w14:textId="77777777" w:rsidR="00E5755C" w:rsidRPr="00B07790" w:rsidRDefault="00E5755C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035F6358" w14:textId="185AF779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 xml:space="preserve">ปี </w:t>
      </w:r>
      <w:r w:rsidRPr="00B07790">
        <w:rPr>
          <w:rFonts w:ascii="Angsana New" w:hAnsi="Angsana New"/>
          <w:sz w:val="30"/>
          <w:szCs w:val="30"/>
        </w:rPr>
        <w:t xml:space="preserve">6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</w:t>
      </w:r>
      <w:r w:rsidR="008042C9" w:rsidRPr="00B07790">
        <w:rPr>
          <w:rFonts w:ascii="Angsana New" w:hAnsi="Angsana New" w:hint="cs"/>
          <w:sz w:val="30"/>
          <w:szCs w:val="30"/>
          <w:cs/>
        </w:rPr>
        <w:t>มิถุนายน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</w:t>
      </w:r>
      <w:r w:rsidR="008042C9" w:rsidRPr="00B07790">
        <w:rPr>
          <w:rFonts w:ascii="Angsana New" w:hAnsi="Angsana New"/>
          <w:sz w:val="30"/>
          <w:szCs w:val="30"/>
        </w:rPr>
        <w:t>8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2588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7D72CF0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87E2CB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                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2582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B875B2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2C0B0BF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สัญญาซื้อขายวัตถุดิบและก๊าซเชื้อเพลิง</w:t>
      </w:r>
    </w:p>
    <w:p w14:paraId="65497776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3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2568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2590</w:t>
      </w:r>
    </w:p>
    <w:p w14:paraId="4E78CF3F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0BB37483" w14:textId="6CF84029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บริษัทมีสัญญาซื้อขายอีเทน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โพรเพน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แอลพีจี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และเอ็นจีแอลกับบริษัทใหญ่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โดยตามสัญญาได้กำหนดราคาขาย</w:t>
      </w:r>
      <w:r w:rsidR="001302C7" w:rsidRPr="00B07790">
        <w:rPr>
          <w:rFonts w:ascii="Angsana New" w:hAnsi="Angsana New"/>
          <w:sz w:val="30"/>
          <w:szCs w:val="30"/>
        </w:rPr>
        <w:t xml:space="preserve">         </w:t>
      </w:r>
      <w:r w:rsidRPr="00B07790">
        <w:rPr>
          <w:rFonts w:ascii="Angsana New" w:hAnsi="Angsana New" w:hint="cs"/>
          <w:sz w:val="30"/>
          <w:szCs w:val="30"/>
          <w:cs/>
        </w:rPr>
        <w:t>อีเทนอ้างอิงจากราคาเม็ดพลาสติกโพลิเอทิลีน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ราคาขายโพรเพนและแอลพีจีอ้างอิงจากราคาโพรเพนและบิวเทนในตลาดโลก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และราคาขายเอ็นจีแอลอ้างอิงจากราคาประกาศกลางของแนฟทา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2573</w:t>
      </w:r>
    </w:p>
    <w:p w14:paraId="7E898A25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D85B55C" w14:textId="41C04015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บริษัทมีสัญญาซื้อขายวัตถุดิบที่มีอีเทนเป็นส่วนประกอบในอัตราสูง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Ethane Rich Gas)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โดยตามสัญญากำหนดโครงสร้างราคาซื้อขายเป็นราคาอ้างอิงราคาเม็ดพลาสติกโพลิเอทิลีน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ราคา</w:t>
      </w:r>
      <w:r w:rsidR="001302C7" w:rsidRPr="00B07790">
        <w:rPr>
          <w:rFonts w:ascii="Angsana New" w:hAnsi="Angsana New"/>
          <w:sz w:val="30"/>
          <w:szCs w:val="30"/>
        </w:rPr>
        <w:t xml:space="preserve">                  </w:t>
      </w:r>
      <w:r w:rsidRPr="00B07790">
        <w:rPr>
          <w:rFonts w:ascii="Angsana New" w:hAnsi="Angsana New" w:hint="cs"/>
          <w:sz w:val="30"/>
          <w:szCs w:val="30"/>
          <w:cs/>
        </w:rPr>
        <w:t>โอเลฟินส์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ราคาโพรเพนในตลาดโลก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และราคาก๊าซธรรมชาติในประเทศไทย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9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7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2573</w:t>
      </w:r>
    </w:p>
    <w:p w14:paraId="0D8B7772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3A720EF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บริษัทมีสัญญาซื้อขายแอมโมเนียกับกิจการที่เกี่ยวข้องกันแห่งหนึ่ง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โดยราคาขายเป็นไปตามที่กำหนดในสัญญา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และจะมีผลสิ้นสุดในเดือนมีนาคม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2569 </w:t>
      </w:r>
      <w:r w:rsidRPr="00B07790">
        <w:rPr>
          <w:rFonts w:ascii="Angsana New" w:hAnsi="Angsana New" w:hint="cs"/>
          <w:sz w:val="30"/>
          <w:szCs w:val="30"/>
          <w:cs/>
        </w:rPr>
        <w:t>สัญญานี้สามารถสิ้นสุดสัญญาโดยบอกกล่าวให้อีกฝ่ายหนึ่งทราบเป็นลายลักษณ์อักษรล่วงหน้า</w:t>
      </w:r>
    </w:p>
    <w:p w14:paraId="3B25D930" w14:textId="77777777" w:rsidR="007B12EA" w:rsidRPr="00B07790" w:rsidRDefault="007B12EA" w:rsidP="00E610F7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020A26B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5A7BCD10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ปี </w:t>
      </w:r>
      <w:r w:rsidRPr="00B07790">
        <w:rPr>
          <w:rFonts w:ascii="Angsana New" w:hAnsi="Angsana New"/>
          <w:sz w:val="30"/>
          <w:szCs w:val="30"/>
        </w:rPr>
        <w:t>11</w:t>
      </w:r>
      <w:r w:rsidRPr="00B07790">
        <w:rPr>
          <w:rFonts w:ascii="Angsana New" w:hAnsi="Angsana New"/>
          <w:sz w:val="30"/>
          <w:szCs w:val="30"/>
          <w:cs/>
        </w:rPr>
        <w:t xml:space="preserve"> 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Pr="00B07790">
        <w:rPr>
          <w:rFonts w:ascii="Angsana New" w:hAnsi="Angsana New"/>
          <w:sz w:val="30"/>
          <w:szCs w:val="30"/>
        </w:rPr>
        <w:t>2568</w:t>
      </w:r>
      <w:r w:rsidRPr="00B07790">
        <w:rPr>
          <w:rFonts w:ascii="Angsana New" w:hAnsi="Angsana New"/>
          <w:sz w:val="30"/>
          <w:szCs w:val="30"/>
          <w:cs/>
        </w:rPr>
        <w:t xml:space="preserve"> และหลังจากนั้นสัญญาจะมีผลบังคับต่อเนื่องโดยอัตโนมัติ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ปี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5A76BA73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17DBC43E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650438AA" w14:textId="610BA08A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บริษัทมีสัญญาจัดหาน้ำมันดิบและวัตถุดิบอื่นจำนวน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</w:rPr>
        <w:t>ฉบับกับบริษัทใหญ่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โดยตามสัญญากำหนดราคาอิงตามราคาตลาดของ</w:t>
      </w:r>
      <w:r w:rsidRPr="00360BA5">
        <w:rPr>
          <w:rFonts w:ascii="Angsana New" w:hAnsi="Angsana New" w:hint="cs"/>
          <w:sz w:val="30"/>
          <w:szCs w:val="30"/>
          <w:cs/>
        </w:rPr>
        <w:t>น้ำมันดิบและวัตถุดิบอื่น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 w:hint="cs"/>
          <w:sz w:val="30"/>
          <w:szCs w:val="30"/>
          <w:cs/>
        </w:rPr>
        <w:t>สัญญาฉบับหนึ่งมีระยะเวลา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/>
          <w:sz w:val="30"/>
          <w:szCs w:val="30"/>
        </w:rPr>
        <w:t xml:space="preserve">18 </w:t>
      </w:r>
      <w:r w:rsidRPr="00360BA5">
        <w:rPr>
          <w:rFonts w:ascii="Angsana New" w:hAnsi="Angsana New" w:hint="cs"/>
          <w:sz w:val="30"/>
          <w:szCs w:val="30"/>
          <w:cs/>
        </w:rPr>
        <w:t>ปี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="00F738D5" w:rsidRPr="00360BA5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</w:t>
      </w:r>
      <w:r w:rsidRPr="00360BA5">
        <w:rPr>
          <w:rFonts w:ascii="Angsana New" w:hAnsi="Angsana New" w:hint="cs"/>
          <w:sz w:val="30"/>
          <w:szCs w:val="30"/>
          <w:cs/>
        </w:rPr>
        <w:t>มีผลสิ้นสุดในเดือนกุมภาพันธ์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/>
          <w:sz w:val="30"/>
          <w:szCs w:val="30"/>
        </w:rPr>
        <w:t>256</w:t>
      </w:r>
      <w:r w:rsidR="00F738D5" w:rsidRPr="00360BA5">
        <w:rPr>
          <w:rFonts w:ascii="Angsana New" w:hAnsi="Angsana New"/>
          <w:sz w:val="30"/>
          <w:szCs w:val="30"/>
        </w:rPr>
        <w:t>8</w:t>
      </w:r>
      <w:r w:rsidRPr="00360BA5">
        <w:rPr>
          <w:rFonts w:ascii="Angsana New" w:hAnsi="Angsana New"/>
          <w:sz w:val="30"/>
          <w:szCs w:val="30"/>
        </w:rPr>
        <w:t xml:space="preserve"> </w:t>
      </w:r>
      <w:r w:rsidRPr="00360BA5">
        <w:rPr>
          <w:rFonts w:ascii="Angsana New" w:hAnsi="Angsana New" w:hint="cs"/>
          <w:sz w:val="30"/>
          <w:szCs w:val="30"/>
          <w:cs/>
        </w:rPr>
        <w:t>และสัญญาอีกฉบับหนี่งมีระยะเวลา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/>
          <w:sz w:val="30"/>
          <w:szCs w:val="30"/>
        </w:rPr>
        <w:t xml:space="preserve">20 </w:t>
      </w:r>
      <w:r w:rsidRPr="00360BA5">
        <w:rPr>
          <w:rFonts w:ascii="Angsana New" w:hAnsi="Angsana New" w:hint="cs"/>
          <w:sz w:val="30"/>
          <w:szCs w:val="30"/>
          <w:cs/>
        </w:rPr>
        <w:t>ปี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ซึ่งต่อมาได้มีผลบังคับต่อเนื่องโดยอัตโนมัติและจะมีผลสิ้นสุดในเดือนธันวาคม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/>
          <w:sz w:val="30"/>
          <w:szCs w:val="30"/>
        </w:rPr>
        <w:t>256</w:t>
      </w:r>
      <w:r w:rsidR="00F738D5" w:rsidRPr="00360BA5">
        <w:rPr>
          <w:rFonts w:ascii="Angsana New" w:hAnsi="Angsana New"/>
          <w:sz w:val="30"/>
          <w:szCs w:val="30"/>
        </w:rPr>
        <w:t>8</w:t>
      </w:r>
      <w:r w:rsidRPr="00360BA5">
        <w:rPr>
          <w:rFonts w:ascii="Angsana New" w:hAnsi="Angsana New"/>
          <w:sz w:val="30"/>
          <w:szCs w:val="30"/>
        </w:rPr>
        <w:t xml:space="preserve"> </w:t>
      </w:r>
      <w:r w:rsidRPr="00360BA5">
        <w:rPr>
          <w:rFonts w:ascii="Angsana New" w:hAnsi="Angsana New" w:hint="cs"/>
          <w:sz w:val="30"/>
          <w:szCs w:val="30"/>
          <w:cs/>
        </w:rPr>
        <w:t>ทั้งนี้สัญญาทั้ง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/>
          <w:sz w:val="30"/>
          <w:szCs w:val="30"/>
        </w:rPr>
        <w:t xml:space="preserve">2 </w:t>
      </w:r>
      <w:r w:rsidRPr="00360BA5">
        <w:rPr>
          <w:rFonts w:ascii="Angsana New" w:hAnsi="Angsana New" w:hint="cs"/>
          <w:sz w:val="30"/>
          <w:szCs w:val="30"/>
          <w:cs/>
        </w:rPr>
        <w:t>ฉบับจะมีผลบังคับต่อเนื่องโดยอัตโนมัติ</w:t>
      </w:r>
      <w:r w:rsidRPr="00360BA5">
        <w:rPr>
          <w:rFonts w:ascii="Angsana New" w:hAnsi="Angsana New"/>
          <w:sz w:val="30"/>
          <w:szCs w:val="30"/>
          <w:cs/>
        </w:rPr>
        <w:t xml:space="preserve"> </w:t>
      </w:r>
      <w:r w:rsidRPr="00360BA5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6DFED029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63849F24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สัญญาแลกเปลี่ยนค่าการกลั่น</w:t>
      </w:r>
    </w:p>
    <w:p w14:paraId="71DA17CB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</w:rPr>
        <w:t>บริษัทมีสัญญาแลกเปลี่ยนค่าการกลั่นจำนวนหลายสัญญากับกิจการที่เกี่ยวข้องกัน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เพื่อป้องกันความเสี่ยง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ค่าการกลั่นด้วยวิธีการแลกเปลี่ยนค่าการกลั่นลอยตัว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โดยคำนวณจากส่วนต่างราคาผลิตภัณฑ์ปิโตรเลียมที่ตลาดสิงคโปร์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คือ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Naphtha, Gasoline, Gasoil, Kerosene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Fuel Oil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กับราคาน้ำมันดิบดูไบ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กับค่าการกลั่นคงที่ที่ปริมาณคงที่ต่อเดือน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ตามสัญญาดังกล่าวบริษัทจะต้องรับหรือจ่ายเงินส่วนต่างระหว่างค่าการกลั่นดังกล่าวตามเงื่อนไขที่ระบุในสัญญา</w:t>
      </w:r>
    </w:p>
    <w:p w14:paraId="41CF80BE" w14:textId="77777777" w:rsidR="001416E3" w:rsidRPr="00B07790" w:rsidRDefault="001416E3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7B10559B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สัญญาแลกเปลี่ยนค่าส่วนต่างราคาปิโตรเคมี</w:t>
      </w:r>
    </w:p>
    <w:p w14:paraId="3CB11824" w14:textId="77777777" w:rsidR="007B12EA" w:rsidRPr="00B07790" w:rsidRDefault="007B12EA" w:rsidP="007B12EA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คือ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Paraxylene, Benzene </w:t>
      </w:r>
      <w:r w:rsidRPr="00B07790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ๆ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กับราคา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Brent)  </w:t>
      </w:r>
      <w:r w:rsidRPr="00B07790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71950063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07790">
        <w:rPr>
          <w:rFonts w:ascii="Angsana New" w:hAnsi="Angsana New"/>
          <w:i/>
          <w:iCs/>
          <w:sz w:val="30"/>
          <w:szCs w:val="30"/>
          <w:cs/>
          <w:lang w:eastAsia="ja-JP"/>
        </w:rPr>
        <w:lastRenderedPageBreak/>
        <w:t xml:space="preserve">สัญญาซื้อขายผลิตภัณฑ์อะโรเมติกส์ </w:t>
      </w:r>
    </w:p>
    <w:p w14:paraId="7C3CD7F6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1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โดยสัญญามีผลสิ้นสุดในช่วงเดือนมีนาคม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2568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ถึงเดือนธันวาคม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2568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4535FE44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436840F5" w14:textId="77777777" w:rsidR="007B12EA" w:rsidRPr="00B07790" w:rsidRDefault="007B12EA" w:rsidP="007B12EA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1190D112" w14:textId="5EB72E61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บริษัทมีสัญญาเงินให้กู้ยืมระยะสั้นโดยการใช้บริการโอนเงินระหว่างบัญชีผ่านระบบ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Liquidity Management </w:t>
      </w:r>
      <w:r w:rsidRPr="00B07790">
        <w:rPr>
          <w:rFonts w:ascii="Angsana New" w:hAnsi="Angsana New"/>
          <w:spacing w:val="-2"/>
          <w:sz w:val="30"/>
          <w:szCs w:val="30"/>
        </w:rPr>
        <w:t>System (“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ระบบ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LMS”)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ซึ่งไม่มีหลักประกันอายุสัญญา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3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7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</w:rPr>
        <w:t>20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6,000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BIBOR O/N </w:t>
      </w:r>
      <w:r w:rsidRPr="00B07790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7BB15FC0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EB33C23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บริษัทมีสัญญาเงินให้กู้ยืมระยะยาวซึ่งมีหลักประกัน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7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7.90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1D17006E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16783D27" w14:textId="497C632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</w:t>
      </w:r>
      <w:r w:rsidR="008042C9" w:rsidRPr="00B07790">
        <w:rPr>
          <w:rFonts w:ascii="Angsana New" w:hAnsi="Angsana New" w:hint="cs"/>
          <w:sz w:val="30"/>
          <w:szCs w:val="30"/>
          <w:cs/>
        </w:rPr>
        <w:t xml:space="preserve">ยาว </w:t>
      </w:r>
      <w:r w:rsidRPr="00B07790">
        <w:rPr>
          <w:rFonts w:ascii="Angsana New" w:hAnsi="Angsana New" w:hint="cs"/>
          <w:sz w:val="30"/>
          <w:szCs w:val="30"/>
          <w:cs/>
        </w:rPr>
        <w:t>ซึ่งไม่มีหลักประกัน</w:t>
      </w:r>
      <w:r w:rsidR="001302C7"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 </w:t>
      </w:r>
      <w:r w:rsidRPr="00B07790">
        <w:rPr>
          <w:rFonts w:ascii="Angsana New" w:hAnsi="Angsana New" w:hint="cs"/>
          <w:sz w:val="30"/>
          <w:szCs w:val="30"/>
          <w:cs/>
        </w:rPr>
        <w:t>ลบ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วัน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วงเงินกู้</w:t>
      </w:r>
      <w:r w:rsidRPr="00B07790">
        <w:rPr>
          <w:rFonts w:ascii="Angsana New" w:hAnsi="Angsana New" w:hint="eastAsia"/>
          <w:sz w:val="30"/>
          <w:szCs w:val="30"/>
        </w:rPr>
        <w:t> </w:t>
      </w:r>
      <w:r w:rsidR="00671963"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</w:rPr>
        <w:t>,321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1DCEB5B2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1E1D2DCE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7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615.75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072FDE4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36830DAA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9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5CAFF392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5200672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6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47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18A43E86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FFF5EDD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32E7295D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92AAFF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9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413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THOR </w:t>
      </w:r>
      <w:r w:rsidRPr="00B07790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15973A89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บริษัทมีสัญญาเงินให้กู้ยืมระยะยาวซึ่งไม่มีหลักประกัน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800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5AD485F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3BE63F7" w14:textId="506FE20D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โดยมีวงเงินกู้รวม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206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="001302C7" w:rsidRPr="00B07790">
        <w:rPr>
          <w:rFonts w:ascii="Angsana New" w:hAnsi="Angsana New"/>
          <w:sz w:val="30"/>
          <w:szCs w:val="30"/>
        </w:rPr>
        <w:t xml:space="preserve">   </w:t>
      </w:r>
      <w:r w:rsidRPr="00B07790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โดยประกอบด้วย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วงเงิน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มีอายุสัญญา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</w:rPr>
        <w:t xml:space="preserve">, 2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6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</w:rPr>
        <w:t xml:space="preserve">, 4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A0DD371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F7598A6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LMS </w:t>
      </w:r>
      <w:r w:rsidRPr="00B07790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7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60 </w:t>
      </w:r>
      <w:r w:rsidRPr="00B07790">
        <w:rPr>
          <w:rFonts w:ascii="Angsana New" w:hAnsi="Angsana New" w:hint="cs"/>
          <w:sz w:val="30"/>
          <w:szCs w:val="30"/>
          <w:cs/>
        </w:rPr>
        <w:t>ล้านบาทถึง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1,500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BIBOR O/N </w:t>
      </w:r>
      <w:r w:rsidRPr="00B07790">
        <w:rPr>
          <w:rFonts w:ascii="Angsana New" w:hAnsi="Angsana New" w:hint="cs"/>
          <w:sz w:val="30"/>
          <w:szCs w:val="30"/>
          <w:cs/>
        </w:rPr>
        <w:t>ลบส่วนต่างอัตราดอกเบี้ย</w:t>
      </w:r>
    </w:p>
    <w:p w14:paraId="5D6E093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1649F5B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690.75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เงินกู้ยืมดังกล่าวมีอัตราดอกเบี้ยคงที่</w:t>
      </w:r>
    </w:p>
    <w:p w14:paraId="6C42431E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515C6AA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541.25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เงินกู้ยืมดังกล่าวมีอัตราดอกเบี้ยคงที่</w:t>
      </w:r>
    </w:p>
    <w:p w14:paraId="6F734FD5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35CA83AF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994.09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เงินกู้ยืมดังกล่าวมีอัตราดอกเบี้ยคงที่</w:t>
      </w:r>
    </w:p>
    <w:p w14:paraId="352A9A3B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3E6B921D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298.28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เงินกู้ยืมดังกล่าวมีอัตราดอกเบี้ยคงที่</w:t>
      </w:r>
    </w:p>
    <w:p w14:paraId="3FD143B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A1FB3DF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บริษัทมีสัญญาเงินกู้ยืมระยะยาวซึ่งไม่มีหลักประกัน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7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SOFR </w:t>
      </w:r>
      <w:r w:rsidRPr="00B07790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0D445D8A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2"/>
          <w:szCs w:val="22"/>
        </w:rPr>
      </w:pPr>
    </w:p>
    <w:p w14:paraId="12C51D59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B07790"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19 </w:t>
      </w:r>
      <w:r w:rsidRPr="00B07790">
        <w:rPr>
          <w:rFonts w:ascii="Angsana New" w:hAnsi="Angsana New" w:hint="cs"/>
          <w:sz w:val="30"/>
          <w:szCs w:val="30"/>
          <w:cs/>
        </w:rPr>
        <w:t>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</w:rPr>
        <w:t>ทั้งนี้บริษัทได้ต่ออายุสัญญาดังกล่าวออกไปจนถึงวันที่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19 </w:t>
      </w:r>
      <w:r w:rsidRPr="00B07790">
        <w:rPr>
          <w:rFonts w:ascii="Angsana New" w:hAnsi="Angsana New" w:hint="cs"/>
          <w:sz w:val="30"/>
          <w:szCs w:val="30"/>
          <w:cs/>
        </w:rPr>
        <w:t>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2568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10,000 </w:t>
      </w:r>
      <w:r w:rsidRPr="00B07790">
        <w:rPr>
          <w:rFonts w:ascii="Angsana New" w:hAnsi="Angsana New" w:hint="cs"/>
          <w:sz w:val="30"/>
          <w:szCs w:val="30"/>
          <w:cs/>
        </w:rPr>
        <w:t>ล้านบาทและวงเงินให้กู้ยืม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2,000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BIBOR </w:t>
      </w:r>
      <w:r w:rsidRPr="00B07790">
        <w:rPr>
          <w:rFonts w:ascii="Angsana New" w:hAnsi="Angsana New" w:hint="cs"/>
          <w:sz w:val="30"/>
          <w:szCs w:val="30"/>
          <w:cs/>
        </w:rPr>
        <w:t>หรือ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SOFR </w:t>
      </w:r>
      <w:r w:rsidRPr="00B07790">
        <w:rPr>
          <w:rFonts w:ascii="Angsana New" w:hAnsi="Angsana New" w:hint="cs"/>
          <w:sz w:val="30"/>
          <w:szCs w:val="30"/>
          <w:cs/>
        </w:rPr>
        <w:t>บวกส่วนต่างอัตราดอกเบี้ยแล้วแต่สกุลเงินกู้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B07790">
        <w:rPr>
          <w:rFonts w:ascii="Angsana New" w:hAnsi="Angsana New"/>
          <w:sz w:val="30"/>
          <w:szCs w:val="30"/>
          <w:cs/>
        </w:rPr>
        <w:t xml:space="preserve">  </w:t>
      </w:r>
      <w:r w:rsidRPr="00B07790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ACCF6B6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2568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300 </w:t>
      </w:r>
      <w:r w:rsidRPr="00B07790">
        <w:rPr>
          <w:rFonts w:ascii="Angsana New" w:hAnsi="Angsana New" w:hint="cs"/>
          <w:sz w:val="30"/>
          <w:szCs w:val="30"/>
          <w:cs/>
        </w:rPr>
        <w:t>ล้านบาทและวงเงินให้กู้ยืม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300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BIBOR </w:t>
      </w:r>
      <w:r w:rsidRPr="00B07790">
        <w:rPr>
          <w:rFonts w:ascii="Angsana New" w:hAnsi="Angsana New" w:hint="cs"/>
          <w:sz w:val="30"/>
          <w:szCs w:val="30"/>
          <w:cs/>
        </w:rPr>
        <w:t>หรือ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SOFR </w:t>
      </w:r>
      <w:r w:rsidRPr="00B07790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64217CC1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3BBF3BE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 </w:t>
      </w:r>
      <w:r w:rsidRPr="00B07790">
        <w:rPr>
          <w:rFonts w:ascii="Angsana New" w:hAnsi="Angsana New" w:hint="cs"/>
          <w:sz w:val="30"/>
          <w:szCs w:val="30"/>
          <w:cs/>
        </w:rPr>
        <w:t>พฤษภาคม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2568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200 </w:t>
      </w:r>
      <w:r w:rsidRPr="00B07790">
        <w:rPr>
          <w:rFonts w:ascii="Angsana New" w:hAnsi="Angsana New" w:hint="cs"/>
          <w:sz w:val="30"/>
          <w:szCs w:val="30"/>
          <w:cs/>
        </w:rPr>
        <w:t>ล้านบาทและวงเงินให้กู้ยืม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1,000 </w:t>
      </w:r>
      <w:r w:rsidRPr="00B07790">
        <w:rPr>
          <w:rFonts w:ascii="Angsana New" w:hAnsi="Angsana New" w:hint="cs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BIBOR </w:t>
      </w:r>
      <w:r w:rsidRPr="00B07790">
        <w:rPr>
          <w:rFonts w:ascii="Angsana New" w:hAnsi="Angsana New" w:hint="cs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0C82B4FD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0D66163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17 </w:t>
      </w:r>
      <w:r w:rsidRPr="00B07790">
        <w:rPr>
          <w:rFonts w:ascii="Angsana New" w:hAnsi="Angsana New" w:hint="cs"/>
          <w:sz w:val="30"/>
          <w:szCs w:val="30"/>
          <w:cs/>
        </w:rPr>
        <w:t>กันยายน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2569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โดยมีวงเงินกู้และให้กู้ยืม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</w:rPr>
        <w:t>ล้านยูโร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 w:hint="cs"/>
          <w:sz w:val="30"/>
          <w:szCs w:val="30"/>
          <w:cs/>
        </w:rPr>
        <w:t>หรือเทียบเท่าเป็นสกุลเงินดอลลาร์สหรัฐ</w:t>
      </w:r>
      <w:r w:rsidRPr="00B07790">
        <w:rPr>
          <w:rFonts w:ascii="Angsana New" w:hAnsi="Angsana New"/>
          <w:sz w:val="30"/>
          <w:szCs w:val="30"/>
          <w:cs/>
        </w:rPr>
        <w:t xml:space="preserve">)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206F20B0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245B835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B07790">
        <w:rPr>
          <w:rFonts w:ascii="Angsana New" w:hAnsi="Angsana New"/>
          <w:sz w:val="30"/>
          <w:szCs w:val="30"/>
          <w:cs/>
        </w:rPr>
        <w:t xml:space="preserve"> (</w:t>
      </w:r>
      <w:r w:rsidRPr="00B07790">
        <w:rPr>
          <w:rFonts w:ascii="Angsana New" w:hAnsi="Angsana New"/>
          <w:sz w:val="30"/>
          <w:szCs w:val="30"/>
        </w:rPr>
        <w:t xml:space="preserve">Inter Company Loan) </w:t>
      </w:r>
      <w:r w:rsidRPr="00B07790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</w:rPr>
        <w:t>พฤษภาคม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2568 </w:t>
      </w:r>
      <w:r w:rsidRPr="00B07790">
        <w:rPr>
          <w:rFonts w:ascii="Angsana New" w:hAnsi="Angsana New" w:hint="cs"/>
          <w:sz w:val="30"/>
          <w:szCs w:val="30"/>
          <w:cs/>
        </w:rPr>
        <w:t>โดยมีวงเงินกู้ยืม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เงินกู้ยืมดังกล่าวมีอัตราดอกเบี้ยอ้างอิงตามตลาด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SOFR </w:t>
      </w:r>
      <w:r w:rsidRPr="00B07790">
        <w:rPr>
          <w:rFonts w:ascii="Angsana New" w:hAnsi="Angsana New" w:hint="cs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27B8B2E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3B4261A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612699A5" w14:textId="48F21A80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="00671963" w:rsidRPr="00B07790">
        <w:rPr>
          <w:rFonts w:ascii="Angsana New" w:hAnsi="Angsana New"/>
          <w:sz w:val="30"/>
          <w:szCs w:val="30"/>
        </w:rPr>
        <w:t>27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เพื่อให้บริการด้านต่างๆ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="00671963" w:rsidRPr="00B07790">
        <w:rPr>
          <w:rFonts w:ascii="Angsana New" w:hAnsi="Angsana New"/>
          <w:sz w:val="30"/>
          <w:szCs w:val="30"/>
        </w:rPr>
        <w:t>4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ของปีก่อนหน้า</w:t>
      </w:r>
    </w:p>
    <w:p w14:paraId="13831FEF" w14:textId="77777777" w:rsidR="00A96B55" w:rsidRPr="00B07790" w:rsidRDefault="00A96B55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0E145DB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7D41A025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lastRenderedPageBreak/>
        <w:t>บริษัทมีสัญญาจ้างเหมาบริหารและจัดการงานวิศวกรรม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สัญญาจ้างออกแบบ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จัดหา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ก่อสร้าง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และติดตั้ง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สัญญาจ้างเหมางานบริการตรวจสอบคุณภาพงานก่อสร้าง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บริการตรวจสอบอุปกรณ์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และบริการตรวจสอบเครื่องจักร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และสัญญาจ้างเหมาบริหารและจัดการงานบำรุงรักษากับกิจการที่เกี่ยวข้องกันแห่งหนึ่ง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8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และจะมีผลสิ้นสุดในช่วงเดือนตุลาคม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2568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2568</w:t>
      </w:r>
    </w:p>
    <w:p w14:paraId="59A9B77B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EF0D641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บริษัทมีสัญญาจ้างเหมาบริการรักษาความปลอดภัยกับกิจการที่เกี่ยวข้องกันแห่งหนึ่ง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โดยกิจการที่เกี่ยวข้องกันนี้จะให้บริการรักษาความปลอดภัยแก่ทรัพย์สิน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2567</w:t>
      </w:r>
    </w:p>
    <w:p w14:paraId="58585D05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50F567C0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บริษัทมีสัญญาจ้างเหมาบริการบุคลากรด้านการตรวจสอบความปลอดภัยในการทำงาน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และสัญญาบริหารจัดการควบคุมภาวะฉุกเฉินกับกิจการที่เกี่ยวข้องกันแห่งหนึ่ง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2569 </w:t>
      </w:r>
      <w:r w:rsidRPr="00B07790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โดยมีอัตราค่าบริการตามเงื่อนไขที่ระบุในสัญญา</w:t>
      </w:r>
    </w:p>
    <w:p w14:paraId="719A0FE8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3E612B58" w14:textId="19045F4C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บริษัทมีสัญญาจ้างเหมาบริหารงานคลังสินค้าจำนวนหลายฉบับกับกิจการที่เกี่ยวข้องกันแห่งหนึ่ง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1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30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9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</w:t>
      </w:r>
      <w:r w:rsidR="00671963" w:rsidRPr="00B07790">
        <w:rPr>
          <w:rFonts w:ascii="Angsana New" w:hAnsi="Angsana New"/>
          <w:sz w:val="30"/>
          <w:szCs w:val="30"/>
        </w:rPr>
        <w:t>97</w:t>
      </w:r>
    </w:p>
    <w:p w14:paraId="30C8B6BF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1F1786D2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บริษัทมีสัญญาจ้างขนส่งสินค้ากับกิจการที่เกี่ยวข้องกันแห่งหนึ่ง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2568</w:t>
      </w:r>
    </w:p>
    <w:p w14:paraId="649BDA10" w14:textId="77777777" w:rsidR="007B12EA" w:rsidRPr="00B07790" w:rsidRDefault="007B12EA" w:rsidP="007B12EA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6A4DE353" w14:textId="10433414" w:rsidR="007B12EA" w:rsidRPr="00B07790" w:rsidRDefault="007B12EA" w:rsidP="00CE6AC6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การบริหารจัดการโครงสร้างระบบและศูนย์ข้อมูล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การแก้ไขปัญหาและให้คำแนะนำ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รวมถึงการออกแบบและพัฒนาระบบตามความต้องการ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ซึ่งสัญญาดังกล่าวมีระยะเวลาตั้งแต่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15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2569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="00A9517B" w:rsidRPr="00B07790">
        <w:rPr>
          <w:rFonts w:ascii="Angsana New" w:hAnsi="Angsana New" w:hint="cs"/>
          <w:sz w:val="30"/>
          <w:szCs w:val="30"/>
          <w:cs/>
        </w:rPr>
        <w:t>เดือน</w:t>
      </w:r>
      <w:r w:rsidRPr="00B07790">
        <w:rPr>
          <w:rFonts w:ascii="Angsana New" w:hAnsi="Angsana New" w:hint="cs"/>
          <w:sz w:val="30"/>
          <w:szCs w:val="30"/>
          <w:cs/>
        </w:rPr>
        <w:t>ธันวาคม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>2570</w:t>
      </w:r>
    </w:p>
    <w:p w14:paraId="6E337883" w14:textId="77777777" w:rsidR="00CE6AC6" w:rsidRPr="00B07790" w:rsidRDefault="00CE6AC6" w:rsidP="00CE6AC6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4916DD3D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สัญญาเช่า</w:t>
      </w:r>
    </w:p>
    <w:p w14:paraId="0D325131" w14:textId="01305824" w:rsidR="007B12EA" w:rsidRPr="00B07790" w:rsidRDefault="007B12EA" w:rsidP="00A951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บริษัทมีสัญญาให้เช่าที่ดินจำนวนหลายฉบับกับกิจการที่เกี่ยวข้องกันหลายแห่ง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14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="00A9517B" w:rsidRPr="00B07790">
        <w:rPr>
          <w:rFonts w:ascii="Angsana New" w:hAnsi="Angsana New" w:hint="cs"/>
          <w:sz w:val="30"/>
          <w:szCs w:val="30"/>
          <w:cs/>
        </w:rPr>
        <w:t xml:space="preserve">     </w:t>
      </w:r>
      <w:r w:rsidRPr="00B07790">
        <w:rPr>
          <w:rFonts w:ascii="Angsana New" w:hAnsi="Angsana New"/>
          <w:sz w:val="30"/>
          <w:szCs w:val="30"/>
        </w:rPr>
        <w:t xml:space="preserve">30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นับตั้งแต่วันที่สัญญาเช่ามีผลบังคับใช้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และจะมีผลสิ้นสุดในช่วงเดือนกุมภาพันธ์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2572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2593 </w:t>
      </w:r>
      <w:r w:rsidRPr="00B07790">
        <w:rPr>
          <w:rFonts w:ascii="Angsana New" w:hAnsi="Angsana New" w:hint="cs"/>
          <w:sz w:val="30"/>
          <w:szCs w:val="30"/>
          <w:cs/>
        </w:rPr>
        <w:t>ซึ่งมีอัตราค่าเช่าที่ดินและเงื่อนไขข้อผูกพันเป็นไปตามที่กำหนดในสัญญา</w:t>
      </w:r>
    </w:p>
    <w:p w14:paraId="5E618B15" w14:textId="77777777" w:rsidR="007B12EA" w:rsidRPr="00B07790" w:rsidRDefault="007B12EA" w:rsidP="007B12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z w:val="24"/>
          <w:szCs w:val="24"/>
        </w:rPr>
      </w:pPr>
    </w:p>
    <w:p w14:paraId="0FDC9898" w14:textId="1CD6B253" w:rsidR="00A96B55" w:rsidRPr="00B07790" w:rsidRDefault="007B12EA" w:rsidP="00A96B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B07790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บริษัทย่อยแห่งหนึ่งได้ทำสัญญาให้เช่าที่ดินและพื้นที่สำนักงานกับกิจการที่เกี่ยวข้องกัน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5 </w:t>
      </w:r>
      <w:r w:rsidRPr="00B07790">
        <w:rPr>
          <w:rFonts w:ascii="Angsana New" w:hAnsi="Angsana New" w:hint="cs"/>
          <w:sz w:val="30"/>
          <w:szCs w:val="30"/>
          <w:cs/>
        </w:rPr>
        <w:t>แห่ง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 </w:t>
      </w:r>
      <w:r w:rsidRPr="00B07790">
        <w:rPr>
          <w:rFonts w:ascii="Angsana New" w:hAnsi="Angsana New" w:hint="cs"/>
          <w:sz w:val="30"/>
          <w:szCs w:val="30"/>
          <w:cs/>
        </w:rPr>
        <w:t>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ถึง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30 </w:t>
      </w:r>
      <w:r w:rsidRPr="00B07790">
        <w:rPr>
          <w:rFonts w:ascii="Angsana New" w:hAnsi="Angsana New" w:hint="cs"/>
          <w:sz w:val="30"/>
          <w:szCs w:val="30"/>
          <w:cs/>
        </w:rPr>
        <w:t>ปีนับจากวันที่ที่มีผลบังคับตามที่ระบุไว้ในแต่ละสัญญาและจะมีผลสิ้นสุดในช่วงเดือนสิงหาคม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2569 </w:t>
      </w:r>
      <w:r w:rsidRPr="00B07790">
        <w:rPr>
          <w:rFonts w:ascii="Angsana New" w:hAnsi="Angsana New" w:hint="cs"/>
          <w:sz w:val="30"/>
          <w:szCs w:val="30"/>
          <w:cs/>
        </w:rPr>
        <w:t>ถึงเดือนกรกฏาคม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</w:rPr>
        <w:t xml:space="preserve">2586 </w:t>
      </w:r>
      <w:r w:rsidRPr="00B07790">
        <w:rPr>
          <w:rFonts w:ascii="Angsana New" w:hAnsi="Angsana New" w:hint="cs"/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  <w:r w:rsidR="00A96B55" w:rsidRPr="00B07790"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07DBD749" w14:textId="3B79FFBD" w:rsidR="00781F32" w:rsidRPr="00B07790" w:rsidRDefault="00AB635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B0779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4C8BCFD" w14:textId="28328062" w:rsidR="00AB6351" w:rsidRPr="00B07790" w:rsidRDefault="00AB6351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7"/>
        <w:gridCol w:w="1113"/>
        <w:gridCol w:w="240"/>
        <w:gridCol w:w="1111"/>
        <w:gridCol w:w="239"/>
        <w:gridCol w:w="1020"/>
      </w:tblGrid>
      <w:tr w:rsidR="00AB6351" w:rsidRPr="00B07790" w14:paraId="398B0C2E" w14:textId="77777777" w:rsidTr="004F6AB2">
        <w:trPr>
          <w:tblHeader/>
        </w:trPr>
        <w:tc>
          <w:tcPr>
            <w:tcW w:w="4230" w:type="dxa"/>
          </w:tcPr>
          <w:p w14:paraId="41895CD3" w14:textId="15F7F18C" w:rsidR="00AB6351" w:rsidRPr="00B0779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DBAE251" w14:textId="77777777" w:rsidR="00AB6351" w:rsidRPr="00B0779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15892B33" w14:textId="77777777" w:rsidR="00AB6351" w:rsidRPr="00B0779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0" w:type="dxa"/>
            <w:gridSpan w:val="3"/>
          </w:tcPr>
          <w:p w14:paraId="4A4AFAF9" w14:textId="77777777" w:rsidR="00AB6351" w:rsidRPr="00B07790" w:rsidRDefault="00AB6351" w:rsidP="00C278B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1F6" w:rsidRPr="00B07790" w14:paraId="69586476" w14:textId="77777777" w:rsidTr="004F6AB2">
        <w:trPr>
          <w:tblHeader/>
        </w:trPr>
        <w:tc>
          <w:tcPr>
            <w:tcW w:w="4230" w:type="dxa"/>
          </w:tcPr>
          <w:p w14:paraId="265F25DE" w14:textId="1A09ADB9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3C715E" w14:textId="5BBD4662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48D5F412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0136F9" w14:textId="0C171530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70A6BF87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480E8C6A" w14:textId="03ECF55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712D8769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AB0BD3A" w14:textId="1514AC6F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92644B" w:rsidRPr="00B07790" w14:paraId="3334D193" w14:textId="77777777" w:rsidTr="004863E4">
        <w:trPr>
          <w:tblHeader/>
        </w:trPr>
        <w:tc>
          <w:tcPr>
            <w:tcW w:w="4230" w:type="dxa"/>
          </w:tcPr>
          <w:p w14:paraId="1DCC4F89" w14:textId="77777777" w:rsidR="0092644B" w:rsidRPr="00B0779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EA3661" w14:textId="66D287D4" w:rsidR="0092644B" w:rsidRPr="00B07790" w:rsidRDefault="0092644B" w:rsidP="0092644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61F6" w:rsidRPr="00B07790" w14:paraId="11796D6A" w14:textId="77777777" w:rsidTr="004F6AB2">
        <w:trPr>
          <w:tblHeader/>
        </w:trPr>
        <w:tc>
          <w:tcPr>
            <w:tcW w:w="4230" w:type="dxa"/>
          </w:tcPr>
          <w:p w14:paraId="5A58C40E" w14:textId="1FC55FE8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662A26" w14:textId="352F57E8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C6BBE35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C6CDF42" w14:textId="7DC8546D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67BD9EF2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70879E0D" w14:textId="66B713CC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DC74765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0AAC1C" w14:textId="207D5488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5C61F6" w:rsidRPr="00B07790" w14:paraId="4428A696" w14:textId="77777777" w:rsidTr="004F6AB2">
        <w:trPr>
          <w:tblHeader/>
        </w:trPr>
        <w:tc>
          <w:tcPr>
            <w:tcW w:w="4230" w:type="dxa"/>
          </w:tcPr>
          <w:p w14:paraId="18D0052B" w14:textId="0E301CE1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7F630D2C" w14:textId="4E70550E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22,124</w:t>
            </w:r>
          </w:p>
        </w:tc>
        <w:tc>
          <w:tcPr>
            <w:tcW w:w="237" w:type="dxa"/>
          </w:tcPr>
          <w:p w14:paraId="15FD46ED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96A1FA" w14:textId="22F06888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29,767</w:t>
            </w:r>
          </w:p>
        </w:tc>
        <w:tc>
          <w:tcPr>
            <w:tcW w:w="240" w:type="dxa"/>
          </w:tcPr>
          <w:p w14:paraId="1DD0D049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6ED3398A" w14:textId="29844FF6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8,298</w:t>
            </w:r>
          </w:p>
        </w:tc>
        <w:tc>
          <w:tcPr>
            <w:tcW w:w="239" w:type="dxa"/>
          </w:tcPr>
          <w:p w14:paraId="385345BD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6DA73EFF" w14:textId="18D476E4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17,193</w:t>
            </w:r>
          </w:p>
        </w:tc>
      </w:tr>
      <w:tr w:rsidR="005C61F6" w:rsidRPr="00B07790" w14:paraId="2552CF70" w14:textId="77777777" w:rsidTr="004F6AB2">
        <w:trPr>
          <w:tblHeader/>
        </w:trPr>
        <w:tc>
          <w:tcPr>
            <w:tcW w:w="4230" w:type="dxa"/>
          </w:tcPr>
          <w:p w14:paraId="5939FB4C" w14:textId="6B7C8831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A8567" w14:textId="7409C5EE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10,619</w:t>
            </w:r>
          </w:p>
        </w:tc>
        <w:tc>
          <w:tcPr>
            <w:tcW w:w="237" w:type="dxa"/>
          </w:tcPr>
          <w:p w14:paraId="318C7E63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5D957C1" w14:textId="67E77FE5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7,550</w:t>
            </w:r>
          </w:p>
        </w:tc>
        <w:tc>
          <w:tcPr>
            <w:tcW w:w="240" w:type="dxa"/>
          </w:tcPr>
          <w:p w14:paraId="2E08855E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7F1438A" w14:textId="7D6C9748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4,417</w:t>
            </w:r>
          </w:p>
        </w:tc>
        <w:tc>
          <w:tcPr>
            <w:tcW w:w="239" w:type="dxa"/>
          </w:tcPr>
          <w:p w14:paraId="1DB8B730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2586CCD" w14:textId="56354BA9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</w:t>
            </w:r>
          </w:p>
        </w:tc>
      </w:tr>
      <w:tr w:rsidR="005C61F6" w:rsidRPr="00B07790" w14:paraId="3CFDB445" w14:textId="77777777" w:rsidTr="004F6AB2">
        <w:trPr>
          <w:tblHeader/>
        </w:trPr>
        <w:tc>
          <w:tcPr>
            <w:tcW w:w="4230" w:type="dxa"/>
          </w:tcPr>
          <w:p w14:paraId="3A5CF466" w14:textId="4394A25A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18C5D9" w14:textId="15688B5C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32,745</w:t>
            </w:r>
          </w:p>
        </w:tc>
        <w:tc>
          <w:tcPr>
            <w:tcW w:w="237" w:type="dxa"/>
          </w:tcPr>
          <w:p w14:paraId="206AD2AD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D20FD35" w14:textId="3B8E09C4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37,319</w:t>
            </w:r>
          </w:p>
        </w:tc>
        <w:tc>
          <w:tcPr>
            <w:tcW w:w="240" w:type="dxa"/>
          </w:tcPr>
          <w:p w14:paraId="359EA33C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21E90B7E" w14:textId="18BF467C" w:rsidR="005C61F6" w:rsidRPr="00B07790" w:rsidRDefault="000E7A64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12,717</w:t>
            </w:r>
          </w:p>
        </w:tc>
        <w:tc>
          <w:tcPr>
            <w:tcW w:w="239" w:type="dxa"/>
          </w:tcPr>
          <w:p w14:paraId="046A9A53" w14:textId="77777777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8AF0273" w14:textId="23DB3D4D" w:rsidR="005C61F6" w:rsidRPr="00B07790" w:rsidRDefault="005C61F6" w:rsidP="005C61F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17,274</w:t>
            </w:r>
          </w:p>
        </w:tc>
      </w:tr>
    </w:tbl>
    <w:p w14:paraId="4B482453" w14:textId="29A6553A" w:rsidR="007B41FC" w:rsidRPr="00B07790" w:rsidRDefault="007B41FC" w:rsidP="00AB6351">
      <w:pPr>
        <w:tabs>
          <w:tab w:val="left" w:pos="2070"/>
        </w:tabs>
        <w:jc w:val="both"/>
        <w:rPr>
          <w:rFonts w:ascii="Angsana New" w:hAnsi="Angsana New"/>
          <w:b/>
          <w:bCs/>
          <w:spacing w:val="-8"/>
          <w:sz w:val="30"/>
          <w:szCs w:val="30"/>
        </w:rPr>
      </w:pPr>
    </w:p>
    <w:p w14:paraId="25003709" w14:textId="0CC3F734" w:rsidR="00B63C41" w:rsidRPr="00B07790" w:rsidRDefault="00B63C4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CE23288" w14:textId="77777777" w:rsidR="002D4059" w:rsidRPr="00B07790" w:rsidRDefault="002D4059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6C242D" w:rsidRPr="00B07790" w14:paraId="54007C54" w14:textId="77777777" w:rsidTr="00A96B55">
        <w:trPr>
          <w:tblHeader/>
        </w:trPr>
        <w:tc>
          <w:tcPr>
            <w:tcW w:w="1684" w:type="pct"/>
          </w:tcPr>
          <w:p w14:paraId="7BA57861" w14:textId="74D5A0B9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78EEE43" w14:textId="77777777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16080C9D" w14:textId="7ADD5190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DD8A1C0" w14:textId="77777777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0AC21DDE" w14:textId="77777777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1F6" w:rsidRPr="00B07790" w14:paraId="16626A73" w14:textId="77777777" w:rsidTr="00A96B55">
        <w:trPr>
          <w:tblHeader/>
        </w:trPr>
        <w:tc>
          <w:tcPr>
            <w:tcW w:w="1684" w:type="pct"/>
          </w:tcPr>
          <w:p w14:paraId="31AE8293" w14:textId="73666729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14:paraId="1751120A" w14:textId="3C6E3F23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0ED41600" w14:textId="4C3C4F3F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95CB43F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7BC234" w14:textId="13ED7A1E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4AD645B1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93C7A6F" w14:textId="741B40FD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031B3B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DC84095" w14:textId="11B25A91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C242D" w:rsidRPr="00B07790" w14:paraId="546867EA" w14:textId="77777777" w:rsidTr="00A96B55">
        <w:trPr>
          <w:tblHeader/>
        </w:trPr>
        <w:tc>
          <w:tcPr>
            <w:tcW w:w="1684" w:type="pct"/>
          </w:tcPr>
          <w:p w14:paraId="589A7AD8" w14:textId="77777777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4912342" w14:textId="77777777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39678BBB" w14:textId="6C52F375" w:rsidR="006C242D" w:rsidRPr="00B07790" w:rsidRDefault="006C242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61F6" w:rsidRPr="00B07790" w14:paraId="3B08C4EE" w14:textId="77777777" w:rsidTr="00A96B55">
        <w:tc>
          <w:tcPr>
            <w:tcW w:w="1684" w:type="pct"/>
            <w:shd w:val="clear" w:color="auto" w:fill="auto"/>
          </w:tcPr>
          <w:p w14:paraId="446753D3" w14:textId="53B4431E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A73BCAD" w14:textId="2EEE6B74" w:rsidR="005C61F6" w:rsidRPr="00B07790" w:rsidRDefault="001302C7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079AFF" w14:textId="5ED88747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44" w:type="pct"/>
          </w:tcPr>
          <w:p w14:paraId="7DD1FE34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C11FB5C" w14:textId="57A53869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27,720</w:t>
            </w:r>
          </w:p>
        </w:tc>
        <w:tc>
          <w:tcPr>
            <w:tcW w:w="146" w:type="pct"/>
            <w:shd w:val="clear" w:color="auto" w:fill="auto"/>
          </w:tcPr>
          <w:p w14:paraId="58E4FCF8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C99C5E" w14:textId="5BB851FD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24,207</w:t>
            </w:r>
          </w:p>
        </w:tc>
        <w:tc>
          <w:tcPr>
            <w:tcW w:w="144" w:type="pct"/>
            <w:shd w:val="clear" w:color="auto" w:fill="auto"/>
          </w:tcPr>
          <w:p w14:paraId="4880C00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0E53AC61" w14:textId="52406738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30,971</w:t>
            </w:r>
          </w:p>
        </w:tc>
      </w:tr>
      <w:tr w:rsidR="005C61F6" w:rsidRPr="00B07790" w14:paraId="3C1D5F86" w14:textId="77777777" w:rsidTr="00A96B55">
        <w:tc>
          <w:tcPr>
            <w:tcW w:w="1684" w:type="pct"/>
            <w:shd w:val="clear" w:color="auto" w:fill="auto"/>
          </w:tcPr>
          <w:p w14:paraId="5A77A112" w14:textId="457FC817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72B9A8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6B1BBC" w14:textId="4D0DBA76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28,201</w:t>
            </w:r>
          </w:p>
        </w:tc>
        <w:tc>
          <w:tcPr>
            <w:tcW w:w="144" w:type="pct"/>
          </w:tcPr>
          <w:p w14:paraId="3A13E03A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78DDE40" w14:textId="45BDEE7A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30,252</w:t>
            </w:r>
          </w:p>
        </w:tc>
        <w:tc>
          <w:tcPr>
            <w:tcW w:w="146" w:type="pct"/>
            <w:shd w:val="clear" w:color="auto" w:fill="auto"/>
          </w:tcPr>
          <w:p w14:paraId="0893F42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2F0B1B4B" w14:textId="06D67D27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  <w:tc>
          <w:tcPr>
            <w:tcW w:w="144" w:type="pct"/>
            <w:shd w:val="clear" w:color="auto" w:fill="auto"/>
          </w:tcPr>
          <w:p w14:paraId="5822E7E2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4E26A88F" w14:textId="13059CF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13,254</w:t>
            </w:r>
          </w:p>
        </w:tc>
      </w:tr>
      <w:tr w:rsidR="005C61F6" w:rsidRPr="00B07790" w14:paraId="2A04451B" w14:textId="77777777" w:rsidTr="00A96B55">
        <w:tc>
          <w:tcPr>
            <w:tcW w:w="1684" w:type="pct"/>
            <w:shd w:val="clear" w:color="auto" w:fill="auto"/>
          </w:tcPr>
          <w:p w14:paraId="4221A5EA" w14:textId="00DBEC29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FE6D4E1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5819187" w14:textId="28C92291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47,967</w:t>
            </w:r>
          </w:p>
        </w:tc>
        <w:tc>
          <w:tcPr>
            <w:tcW w:w="144" w:type="pct"/>
          </w:tcPr>
          <w:p w14:paraId="06B8E76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E92EBFA" w14:textId="226F211E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57,972</w:t>
            </w:r>
          </w:p>
        </w:tc>
        <w:tc>
          <w:tcPr>
            <w:tcW w:w="146" w:type="pct"/>
            <w:shd w:val="clear" w:color="auto" w:fill="auto"/>
          </w:tcPr>
          <w:p w14:paraId="6573DC8A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8E08AC0" w14:textId="68C2B27D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36,942</w:t>
            </w:r>
          </w:p>
        </w:tc>
        <w:tc>
          <w:tcPr>
            <w:tcW w:w="144" w:type="pct"/>
            <w:shd w:val="clear" w:color="auto" w:fill="auto"/>
          </w:tcPr>
          <w:p w14:paraId="4937C1D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7B132F23" w14:textId="54F5D905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44,225</w:t>
            </w:r>
          </w:p>
        </w:tc>
      </w:tr>
      <w:tr w:rsidR="005C61F6" w:rsidRPr="00B07790" w14:paraId="4119F9B2" w14:textId="77777777" w:rsidTr="00A96B55">
        <w:tc>
          <w:tcPr>
            <w:tcW w:w="1684" w:type="pct"/>
            <w:shd w:val="clear" w:color="auto" w:fill="auto"/>
          </w:tcPr>
          <w:p w14:paraId="021FDCFD" w14:textId="77777777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4A3F86DD" w14:textId="60F881A0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0225A9A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A0537" w14:textId="79914BA9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4" w:type="pct"/>
          </w:tcPr>
          <w:p w14:paraId="21D70CD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52154AD5" w14:textId="3615D17D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6" w:type="pct"/>
            <w:shd w:val="clear" w:color="auto" w:fill="auto"/>
          </w:tcPr>
          <w:p w14:paraId="15E4B15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135F5" w14:textId="77777777" w:rsidR="005C61F6" w:rsidRPr="00B07790" w:rsidRDefault="005C61F6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73EF90" w14:textId="0CD9E6CC" w:rsidR="00E95CAE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57BA071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4C50F" w14:textId="77777777" w:rsidR="005C61F6" w:rsidRPr="00B07790" w:rsidRDefault="005C61F6" w:rsidP="005C61F6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  <w:p w14:paraId="16AE8B12" w14:textId="3EE883A0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(19)    </w:t>
            </w:r>
          </w:p>
        </w:tc>
      </w:tr>
      <w:tr w:rsidR="005C61F6" w:rsidRPr="00B07790" w14:paraId="5C7ED337" w14:textId="77777777" w:rsidTr="00A96B55">
        <w:tc>
          <w:tcPr>
            <w:tcW w:w="1684" w:type="pct"/>
            <w:shd w:val="clear" w:color="auto" w:fill="auto"/>
          </w:tcPr>
          <w:p w14:paraId="2990A492" w14:textId="2020B575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D0649D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4813" w14:textId="2BA8B7BB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4" w:type="pct"/>
          </w:tcPr>
          <w:p w14:paraId="3A75E1D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7669069" w14:textId="279A1D3C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6" w:type="pct"/>
            <w:shd w:val="clear" w:color="auto" w:fill="auto"/>
          </w:tcPr>
          <w:p w14:paraId="14BEDDAB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4AB492" w14:textId="27741E2D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  <w:tc>
          <w:tcPr>
            <w:tcW w:w="144" w:type="pct"/>
            <w:shd w:val="clear" w:color="auto" w:fill="auto"/>
          </w:tcPr>
          <w:p w14:paraId="41FE41DF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31D32A" w14:textId="39837365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  <w:tr w:rsidR="005C61F6" w:rsidRPr="00B07790" w14:paraId="1EB706C4" w14:textId="77777777" w:rsidTr="00A96B55">
        <w:tc>
          <w:tcPr>
            <w:tcW w:w="1684" w:type="pct"/>
            <w:shd w:val="clear" w:color="auto" w:fill="auto"/>
          </w:tcPr>
          <w:p w14:paraId="348C373C" w14:textId="148DE0E8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022FD89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7" w:type="pct"/>
            <w:shd w:val="clear" w:color="auto" w:fill="auto"/>
          </w:tcPr>
          <w:p w14:paraId="0093B5A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3DAD6B84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</w:tcPr>
          <w:p w14:paraId="4102843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1897BE0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1060D56D" w14:textId="77777777" w:rsidR="005C61F6" w:rsidRPr="00B07790" w:rsidRDefault="005C61F6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6DE87EC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</w:tcPr>
          <w:p w14:paraId="0B5388E2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C61F6" w:rsidRPr="00B07790" w14:paraId="39A7763D" w14:textId="77777777" w:rsidTr="00A96B55">
        <w:tc>
          <w:tcPr>
            <w:tcW w:w="1684" w:type="pct"/>
            <w:shd w:val="clear" w:color="auto" w:fill="auto"/>
          </w:tcPr>
          <w:p w14:paraId="0EA3F088" w14:textId="25471C78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24F510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7E40ED2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3197E9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41AE4F1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6CDA2D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9ED89F5" w14:textId="77777777" w:rsidR="005C61F6" w:rsidRPr="00B07790" w:rsidRDefault="005C61F6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D267D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1AE76201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1F6" w:rsidRPr="00B07790" w14:paraId="1BFFBB91" w14:textId="77777777" w:rsidTr="00A96B55">
        <w:tc>
          <w:tcPr>
            <w:tcW w:w="1684" w:type="pct"/>
            <w:shd w:val="clear" w:color="auto" w:fill="auto"/>
          </w:tcPr>
          <w:p w14:paraId="2E00626B" w14:textId="665D842C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5FCC63D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F1ECEBA" w14:textId="5BC0E59A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144" w:type="pct"/>
          </w:tcPr>
          <w:p w14:paraId="1BED8213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A3D7D7" w14:textId="2E2F4F84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26,829</w:t>
            </w:r>
          </w:p>
        </w:tc>
        <w:tc>
          <w:tcPr>
            <w:tcW w:w="146" w:type="pct"/>
            <w:shd w:val="clear" w:color="auto" w:fill="auto"/>
          </w:tcPr>
          <w:p w14:paraId="059C0AC8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64C8F" w14:textId="3F7DA22E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  <w:tc>
          <w:tcPr>
            <w:tcW w:w="144" w:type="pct"/>
            <w:shd w:val="clear" w:color="auto" w:fill="auto"/>
          </w:tcPr>
          <w:p w14:paraId="5FC3EE3C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7A975E0B" w14:textId="1ADBE095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29,014</w:t>
            </w:r>
          </w:p>
        </w:tc>
      </w:tr>
      <w:tr w:rsidR="005C61F6" w:rsidRPr="00B07790" w14:paraId="10CB97AF" w14:textId="77777777" w:rsidTr="00A96B55">
        <w:tc>
          <w:tcPr>
            <w:tcW w:w="1684" w:type="pct"/>
            <w:shd w:val="clear" w:color="auto" w:fill="auto"/>
          </w:tcPr>
          <w:p w14:paraId="3CCB6EFC" w14:textId="0B89EBC8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636D940F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DD5ED78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0415A0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BE4683" w14:textId="18141725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4A3C99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94999" w14:textId="77777777" w:rsidR="005C61F6" w:rsidRPr="00B07790" w:rsidRDefault="005C61F6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093EB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FB79493" w14:textId="6A807EBC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1F6" w:rsidRPr="00B07790" w14:paraId="0C38CD7C" w14:textId="77777777" w:rsidTr="00A96B55">
        <w:tc>
          <w:tcPr>
            <w:tcW w:w="1684" w:type="pct"/>
            <w:shd w:val="clear" w:color="auto" w:fill="auto"/>
          </w:tcPr>
          <w:p w14:paraId="114613E1" w14:textId="30180A34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48756492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019F7" w14:textId="339898A9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4B110C4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810905A" w14:textId="6BD1AA8B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6" w:type="pct"/>
            <w:shd w:val="clear" w:color="auto" w:fill="auto"/>
          </w:tcPr>
          <w:p w14:paraId="5E7EAC01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7E00" w14:textId="699323D9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44" w:type="pct"/>
            <w:shd w:val="clear" w:color="auto" w:fill="auto"/>
          </w:tcPr>
          <w:p w14:paraId="6783A57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06F6314" w14:textId="38D2E0FB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5C61F6" w:rsidRPr="00B07790" w14:paraId="1310B529" w14:textId="77777777" w:rsidTr="00A96B55">
        <w:tc>
          <w:tcPr>
            <w:tcW w:w="1684" w:type="pct"/>
            <w:shd w:val="clear" w:color="auto" w:fill="auto"/>
          </w:tcPr>
          <w:p w14:paraId="1FADA9AE" w14:textId="254C2889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64534CA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97B4" w14:textId="57D702F2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B8C9F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3286F42" w14:textId="3F24DB29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3140F3BF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3A5C7" w14:textId="5DB57B40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8B906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A2F4902" w14:textId="635E6B02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61F6" w:rsidRPr="00B07790" w14:paraId="1D190C7B" w14:textId="77777777" w:rsidTr="00A96B55">
        <w:tc>
          <w:tcPr>
            <w:tcW w:w="1684" w:type="pct"/>
            <w:shd w:val="clear" w:color="auto" w:fill="auto"/>
          </w:tcPr>
          <w:p w14:paraId="3256CD07" w14:textId="75BBD9B9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4704658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B7B9AC" w14:textId="6E98D5F4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5AB5DB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7FF5924" w14:textId="716AD694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  <w:shd w:val="clear" w:color="auto" w:fill="auto"/>
          </w:tcPr>
          <w:p w14:paraId="4A0B97F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1A90F" w14:textId="16462530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B4F857B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74C0A223" w14:textId="74E7583A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C61F6" w:rsidRPr="00B07790" w14:paraId="2A77B56E" w14:textId="77777777" w:rsidTr="00A96B55">
        <w:tc>
          <w:tcPr>
            <w:tcW w:w="1684" w:type="pct"/>
            <w:shd w:val="clear" w:color="auto" w:fill="auto"/>
          </w:tcPr>
          <w:p w14:paraId="1721A6E2" w14:textId="429C72C3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010BD76A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3B089" w14:textId="419DA530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2BA845FF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71921EDA" w14:textId="449BD0E1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6" w:type="pct"/>
            <w:shd w:val="clear" w:color="auto" w:fill="auto"/>
          </w:tcPr>
          <w:p w14:paraId="0DB67B8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D6D91" w14:textId="73D8C2C8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  <w:shd w:val="clear" w:color="auto" w:fill="auto"/>
          </w:tcPr>
          <w:p w14:paraId="14511BC3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B147" w14:textId="68C389A0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5C61F6" w:rsidRPr="00B07790" w14:paraId="363A2F53" w14:textId="77777777" w:rsidTr="00A96B55">
        <w:tc>
          <w:tcPr>
            <w:tcW w:w="1684" w:type="pct"/>
            <w:shd w:val="clear" w:color="auto" w:fill="auto"/>
          </w:tcPr>
          <w:p w14:paraId="4AE0737D" w14:textId="3C418F91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FBB6565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D8524" w14:textId="297A6DBA" w:rsidR="005C61F6" w:rsidRPr="00B07790" w:rsidRDefault="00E95CAE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44" w:type="pct"/>
          </w:tcPr>
          <w:p w14:paraId="3459B1C9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41A9" w14:textId="7D8804C4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146" w:type="pct"/>
            <w:shd w:val="clear" w:color="auto" w:fill="auto"/>
          </w:tcPr>
          <w:p w14:paraId="3B11E1D6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1A8E2" w14:textId="472F07F7" w:rsidR="005C61F6" w:rsidRPr="00B07790" w:rsidRDefault="00E95CAE" w:rsidP="00CE6A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  <w:tc>
          <w:tcPr>
            <w:tcW w:w="144" w:type="pct"/>
            <w:shd w:val="clear" w:color="auto" w:fill="auto"/>
          </w:tcPr>
          <w:p w14:paraId="1888AD49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C926D" w14:textId="45369A64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5C61F6" w:rsidRPr="00B07790" w14:paraId="798A2D4B" w14:textId="77777777" w:rsidTr="00A96B55">
        <w:tc>
          <w:tcPr>
            <w:tcW w:w="1684" w:type="pct"/>
            <w:shd w:val="clear" w:color="auto" w:fill="auto"/>
          </w:tcPr>
          <w:p w14:paraId="61754307" w14:textId="77777777" w:rsidR="005C61F6" w:rsidRPr="00B07790" w:rsidRDefault="005C61F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A9949F8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7948D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</w:tcPr>
          <w:p w14:paraId="3ECA9673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center"/>
          </w:tcPr>
          <w:p w14:paraId="7CFAA093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35EF2FB3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05A917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auto"/>
          </w:tcPr>
          <w:p w14:paraId="5834A0A2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3596A" w14:textId="77777777" w:rsidR="005C61F6" w:rsidRPr="00B07790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039B047" w14:textId="77777777" w:rsidR="00F57DD6" w:rsidRPr="00B07790" w:rsidRDefault="00F57DD6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093"/>
        <w:gridCol w:w="1079"/>
        <w:gridCol w:w="269"/>
        <w:gridCol w:w="1081"/>
        <w:gridCol w:w="273"/>
        <w:gridCol w:w="1079"/>
        <w:gridCol w:w="269"/>
        <w:gridCol w:w="1059"/>
      </w:tblGrid>
      <w:tr w:rsidR="00A96B55" w:rsidRPr="00B07790" w14:paraId="630CDB67" w14:textId="77777777" w:rsidTr="00A96B55">
        <w:trPr>
          <w:tblHeader/>
        </w:trPr>
        <w:tc>
          <w:tcPr>
            <w:tcW w:w="1684" w:type="pct"/>
          </w:tcPr>
          <w:p w14:paraId="3FC097B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5A88EDB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213919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3C4419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2B15167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B55" w:rsidRPr="00B07790" w14:paraId="10B94114" w14:textId="77777777" w:rsidTr="00A96B55">
        <w:trPr>
          <w:tblHeader/>
        </w:trPr>
        <w:tc>
          <w:tcPr>
            <w:tcW w:w="1684" w:type="pct"/>
          </w:tcPr>
          <w:p w14:paraId="7F49F36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4" w:type="pct"/>
          </w:tcPr>
          <w:p w14:paraId="530ABED5" w14:textId="636369E3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E47CF1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03E16E4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50F62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F003E3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7607E9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6BE5CEF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A4268B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6B55" w:rsidRPr="00B07790" w14:paraId="77CF364F" w14:textId="77777777" w:rsidTr="00A96B55">
        <w:trPr>
          <w:tblHeader/>
        </w:trPr>
        <w:tc>
          <w:tcPr>
            <w:tcW w:w="1684" w:type="pct"/>
          </w:tcPr>
          <w:p w14:paraId="2E02600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C29C1A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58F6315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6B55" w:rsidRPr="00B07790" w14:paraId="763D8768" w14:textId="77777777" w:rsidTr="00A96B55">
        <w:tc>
          <w:tcPr>
            <w:tcW w:w="1684" w:type="pct"/>
            <w:shd w:val="clear" w:color="auto" w:fill="auto"/>
          </w:tcPr>
          <w:p w14:paraId="6AB103D0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23EC22F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50761B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3C4B1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1AD37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32EF84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BF6E42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9A8BE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8F5BC1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B55" w:rsidRPr="00B07790" w14:paraId="52DA1790" w14:textId="77777777" w:rsidTr="00A96B55">
        <w:tc>
          <w:tcPr>
            <w:tcW w:w="1684" w:type="pct"/>
            <w:shd w:val="clear" w:color="auto" w:fill="auto"/>
          </w:tcPr>
          <w:p w14:paraId="3180A4CE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4" w:type="pct"/>
          </w:tcPr>
          <w:p w14:paraId="2F3F4EC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ABDD6E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26,830</w:t>
            </w:r>
          </w:p>
        </w:tc>
        <w:tc>
          <w:tcPr>
            <w:tcW w:w="144" w:type="pct"/>
          </w:tcPr>
          <w:p w14:paraId="4FEA0EA5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140A8A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28,241</w:t>
            </w:r>
          </w:p>
        </w:tc>
        <w:tc>
          <w:tcPr>
            <w:tcW w:w="146" w:type="pct"/>
            <w:shd w:val="clear" w:color="auto" w:fill="auto"/>
          </w:tcPr>
          <w:p w14:paraId="0893114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A4E8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12,381</w:t>
            </w:r>
          </w:p>
        </w:tc>
        <w:tc>
          <w:tcPr>
            <w:tcW w:w="144" w:type="pct"/>
            <w:shd w:val="clear" w:color="auto" w:fill="auto"/>
          </w:tcPr>
          <w:p w14:paraId="5F74197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401C47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12,480</w:t>
            </w:r>
          </w:p>
        </w:tc>
      </w:tr>
      <w:tr w:rsidR="00A96B55" w:rsidRPr="00B07790" w14:paraId="32467972" w14:textId="77777777" w:rsidTr="00A96B55">
        <w:tc>
          <w:tcPr>
            <w:tcW w:w="1684" w:type="pct"/>
            <w:shd w:val="clear" w:color="auto" w:fill="auto"/>
          </w:tcPr>
          <w:p w14:paraId="13C6DA77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84" w:type="pct"/>
          </w:tcPr>
          <w:p w14:paraId="4EB7B0F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0CD43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37003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0F8ED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E8115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F2AA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243100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1CB609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6B55" w:rsidRPr="00B07790" w14:paraId="6C780659" w14:textId="77777777" w:rsidTr="00A96B55">
        <w:tc>
          <w:tcPr>
            <w:tcW w:w="1684" w:type="pct"/>
            <w:shd w:val="clear" w:color="auto" w:fill="auto"/>
          </w:tcPr>
          <w:p w14:paraId="54ADE16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4" w:type="pct"/>
          </w:tcPr>
          <w:p w14:paraId="2DAD283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C091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4" w:type="pct"/>
          </w:tcPr>
          <w:p w14:paraId="0824912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DE1D6B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6" w:type="pct"/>
            <w:shd w:val="clear" w:color="auto" w:fill="auto"/>
          </w:tcPr>
          <w:p w14:paraId="5BF812B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9CB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44" w:type="pct"/>
            <w:shd w:val="clear" w:color="auto" w:fill="auto"/>
          </w:tcPr>
          <w:p w14:paraId="5AD04AA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3CD0CF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A96B55" w:rsidRPr="00B07790" w14:paraId="1DEDC78E" w14:textId="77777777" w:rsidTr="00A96B55">
        <w:tc>
          <w:tcPr>
            <w:tcW w:w="1684" w:type="pct"/>
            <w:shd w:val="clear" w:color="auto" w:fill="auto"/>
          </w:tcPr>
          <w:p w14:paraId="53986643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189801C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8857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4" w:type="pct"/>
          </w:tcPr>
          <w:p w14:paraId="0275B24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784410A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" w:type="pct"/>
            <w:shd w:val="clear" w:color="auto" w:fill="auto"/>
          </w:tcPr>
          <w:p w14:paraId="6640850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B652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A3A72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7250B99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6B55" w:rsidRPr="00B07790" w14:paraId="130C7FBD" w14:textId="77777777" w:rsidTr="00A96B55">
        <w:tc>
          <w:tcPr>
            <w:tcW w:w="1684" w:type="pct"/>
            <w:shd w:val="clear" w:color="auto" w:fill="auto"/>
          </w:tcPr>
          <w:p w14:paraId="460D4E74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0787970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B8B33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3BF30A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58B92B1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52B6D75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6FF11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81841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23B5DDD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96B55" w:rsidRPr="00B07790" w14:paraId="57AF072B" w14:textId="77777777" w:rsidTr="00A96B55">
        <w:tc>
          <w:tcPr>
            <w:tcW w:w="1684" w:type="pct"/>
            <w:shd w:val="clear" w:color="auto" w:fill="auto"/>
          </w:tcPr>
          <w:p w14:paraId="618D2816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7F47B73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BE5E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4" w:type="pct"/>
          </w:tcPr>
          <w:p w14:paraId="63BEFE85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137120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46" w:type="pct"/>
            <w:shd w:val="clear" w:color="auto" w:fill="auto"/>
          </w:tcPr>
          <w:p w14:paraId="28BC5F7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7B49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05C80CE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4B48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A96B55" w:rsidRPr="00B07790" w14:paraId="0E06A433" w14:textId="77777777" w:rsidTr="00A96B55">
        <w:tc>
          <w:tcPr>
            <w:tcW w:w="1684" w:type="pct"/>
            <w:shd w:val="clear" w:color="auto" w:fill="auto"/>
          </w:tcPr>
          <w:p w14:paraId="70B2F22E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1C01CEB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3191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</w:t>
            </w:r>
          </w:p>
        </w:tc>
        <w:tc>
          <w:tcPr>
            <w:tcW w:w="144" w:type="pct"/>
          </w:tcPr>
          <w:p w14:paraId="50C586E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4D6259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30,252</w:t>
            </w:r>
          </w:p>
        </w:tc>
        <w:tc>
          <w:tcPr>
            <w:tcW w:w="146" w:type="pct"/>
            <w:shd w:val="clear" w:color="auto" w:fill="auto"/>
          </w:tcPr>
          <w:p w14:paraId="666BDBA1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592E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12,735</w:t>
            </w:r>
          </w:p>
        </w:tc>
        <w:tc>
          <w:tcPr>
            <w:tcW w:w="144" w:type="pct"/>
            <w:shd w:val="clear" w:color="auto" w:fill="auto"/>
          </w:tcPr>
          <w:p w14:paraId="66721CA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2C155D5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13,254</w:t>
            </w:r>
          </w:p>
        </w:tc>
      </w:tr>
      <w:tr w:rsidR="00A96B55" w:rsidRPr="00B07790" w14:paraId="7240A687" w14:textId="77777777" w:rsidTr="00A96B55">
        <w:tc>
          <w:tcPr>
            <w:tcW w:w="1684" w:type="pct"/>
            <w:shd w:val="clear" w:color="auto" w:fill="auto"/>
          </w:tcPr>
          <w:p w14:paraId="763CAA9E" w14:textId="77777777" w:rsidR="00A96B55" w:rsidRPr="00B07790" w:rsidRDefault="00A96B55" w:rsidP="00A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2FD5E782" w14:textId="106A59BA" w:rsidR="00A96B55" w:rsidRPr="00B07790" w:rsidRDefault="00A96B55" w:rsidP="00A9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3C1F3BC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5C53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4" w:type="pct"/>
          </w:tcPr>
          <w:p w14:paraId="30ABD37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ADBE86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6" w:type="pct"/>
            <w:shd w:val="clear" w:color="auto" w:fill="auto"/>
          </w:tcPr>
          <w:p w14:paraId="716E7F8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DB1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5C24512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B0D0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A96B55" w:rsidRPr="00B07790" w14:paraId="51DB6FE0" w14:textId="77777777" w:rsidTr="00A96B55">
        <w:tc>
          <w:tcPr>
            <w:tcW w:w="1684" w:type="pct"/>
            <w:shd w:val="clear" w:color="auto" w:fill="auto"/>
          </w:tcPr>
          <w:p w14:paraId="35417E2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2C919AC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B7A6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4" w:type="pct"/>
          </w:tcPr>
          <w:p w14:paraId="2CC32DB7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6BD81B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6" w:type="pct"/>
            <w:shd w:val="clear" w:color="auto" w:fill="auto"/>
          </w:tcPr>
          <w:p w14:paraId="3F26718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ECB7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  <w:tc>
          <w:tcPr>
            <w:tcW w:w="144" w:type="pct"/>
            <w:shd w:val="clear" w:color="auto" w:fill="auto"/>
          </w:tcPr>
          <w:p w14:paraId="3E2FA81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0FE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45DBA4DD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2"/>
        <w:gridCol w:w="269"/>
        <w:gridCol w:w="1134"/>
        <w:gridCol w:w="284"/>
        <w:gridCol w:w="991"/>
        <w:gridCol w:w="294"/>
        <w:gridCol w:w="1130"/>
        <w:gridCol w:w="284"/>
        <w:gridCol w:w="995"/>
      </w:tblGrid>
      <w:tr w:rsidR="00A96B55" w:rsidRPr="00B07790" w14:paraId="7B4928D9" w14:textId="77777777" w:rsidTr="009C0189">
        <w:tc>
          <w:tcPr>
            <w:tcW w:w="2123" w:type="pct"/>
          </w:tcPr>
          <w:p w14:paraId="2126AB4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44" w:type="pct"/>
          </w:tcPr>
          <w:p w14:paraId="6385AA6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pct"/>
            <w:gridSpan w:val="3"/>
          </w:tcPr>
          <w:p w14:paraId="19E7ACB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7DA3DF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3A87801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6B55" w:rsidRPr="00B07790" w14:paraId="1E499E76" w14:textId="77777777" w:rsidTr="009C0189">
        <w:tc>
          <w:tcPr>
            <w:tcW w:w="2123" w:type="pct"/>
          </w:tcPr>
          <w:p w14:paraId="40B105C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44" w:type="pct"/>
          </w:tcPr>
          <w:p w14:paraId="623710A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75860E4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" w:type="pct"/>
          </w:tcPr>
          <w:p w14:paraId="32DEF4E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97B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7" w:type="pct"/>
          </w:tcPr>
          <w:p w14:paraId="0A7AD706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597BED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" w:type="pct"/>
          </w:tcPr>
          <w:p w14:paraId="4981511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11ADE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96B55" w:rsidRPr="00B07790" w14:paraId="7BAE330E" w14:textId="77777777" w:rsidTr="009C0189">
        <w:tc>
          <w:tcPr>
            <w:tcW w:w="2123" w:type="pct"/>
            <w:shd w:val="clear" w:color="auto" w:fill="auto"/>
          </w:tcPr>
          <w:p w14:paraId="0950CE0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FD2B4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3" w:type="pct"/>
            <w:gridSpan w:val="7"/>
            <w:shd w:val="clear" w:color="auto" w:fill="auto"/>
          </w:tcPr>
          <w:p w14:paraId="3A737DC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96B55" w:rsidRPr="00B07790" w14:paraId="382A4720" w14:textId="77777777" w:rsidTr="009C0189">
        <w:tc>
          <w:tcPr>
            <w:tcW w:w="2123" w:type="pct"/>
            <w:shd w:val="clear" w:color="auto" w:fill="auto"/>
          </w:tcPr>
          <w:p w14:paraId="64E99D84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" w:type="pct"/>
          </w:tcPr>
          <w:p w14:paraId="714CAD7D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5A87AC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52" w:type="pct"/>
          </w:tcPr>
          <w:p w14:paraId="4B7A6979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2D309B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(233)</w:t>
            </w:r>
          </w:p>
        </w:tc>
        <w:tc>
          <w:tcPr>
            <w:tcW w:w="157" w:type="pct"/>
            <w:shd w:val="clear" w:color="auto" w:fill="auto"/>
          </w:tcPr>
          <w:p w14:paraId="0AAE887F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4B72FF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52" w:type="pct"/>
            <w:shd w:val="clear" w:color="auto" w:fill="auto"/>
          </w:tcPr>
          <w:p w14:paraId="62B85A5E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56FAC1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A96B55" w:rsidRPr="00B07790" w14:paraId="1044D5C0" w14:textId="77777777" w:rsidTr="009C0189">
        <w:tc>
          <w:tcPr>
            <w:tcW w:w="2123" w:type="pct"/>
            <w:shd w:val="clear" w:color="auto" w:fill="auto"/>
          </w:tcPr>
          <w:p w14:paraId="48F75CC2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" w:type="pct"/>
          </w:tcPr>
          <w:p w14:paraId="54AE58EA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F95EC1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52" w:type="pct"/>
          </w:tcPr>
          <w:p w14:paraId="758E009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63B9BECD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57" w:type="pct"/>
            <w:shd w:val="clear" w:color="auto" w:fill="auto"/>
          </w:tcPr>
          <w:p w14:paraId="67D9BAC7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6DF4B3F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F567964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37BD27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6B55" w:rsidRPr="00B07790" w14:paraId="599AC17D" w14:textId="77777777" w:rsidTr="009C0189">
        <w:tc>
          <w:tcPr>
            <w:tcW w:w="2123" w:type="pct"/>
            <w:shd w:val="clear" w:color="auto" w:fill="auto"/>
          </w:tcPr>
          <w:p w14:paraId="3BC8F00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4" w:type="pct"/>
          </w:tcPr>
          <w:p w14:paraId="26AD2F1C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CF5149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2" w:type="pct"/>
          </w:tcPr>
          <w:p w14:paraId="4123F9BD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309E6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7" w:type="pct"/>
            <w:shd w:val="clear" w:color="auto" w:fill="auto"/>
          </w:tcPr>
          <w:p w14:paraId="103AA27A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477E4D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6938AC9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5402A12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6B55" w:rsidRPr="00B07790" w14:paraId="566A59A6" w14:textId="77777777" w:rsidTr="009C0189">
        <w:tc>
          <w:tcPr>
            <w:tcW w:w="2123" w:type="pct"/>
            <w:shd w:val="clear" w:color="auto" w:fill="auto"/>
          </w:tcPr>
          <w:p w14:paraId="20FDC72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  <w:p w14:paraId="42CE0ED7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กำไรจาก</w:t>
            </w: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  <w:p w14:paraId="761C289E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   </w:t>
            </w: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และผลจากการแปลงค่างบ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44" w:type="pct"/>
          </w:tcPr>
          <w:p w14:paraId="314F1F6C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3754CF9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  <w:p w14:paraId="0616C507" w14:textId="77777777" w:rsidR="00A96B55" w:rsidRPr="00B07790" w:rsidRDefault="00A96B55" w:rsidP="009C018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1457B" w14:textId="77777777" w:rsidR="00A96B55" w:rsidRPr="00B07790" w:rsidRDefault="00A96B55" w:rsidP="009C01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         8</w:t>
            </w:r>
          </w:p>
        </w:tc>
        <w:tc>
          <w:tcPr>
            <w:tcW w:w="152" w:type="pct"/>
          </w:tcPr>
          <w:p w14:paraId="0A235268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81D27A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  <w:p w14:paraId="6186797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EE7F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57" w:type="pct"/>
            <w:shd w:val="clear" w:color="auto" w:fill="auto"/>
          </w:tcPr>
          <w:p w14:paraId="2E45630B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36F569F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  <w:p w14:paraId="7FEE57A8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5B3B3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0EBDAFA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233C99E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6E8770C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2C028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6B55" w:rsidRPr="00B07790" w14:paraId="5CED5F61" w14:textId="77777777" w:rsidTr="009C0189">
        <w:tc>
          <w:tcPr>
            <w:tcW w:w="2123" w:type="pct"/>
            <w:shd w:val="clear" w:color="auto" w:fill="auto"/>
          </w:tcPr>
          <w:p w14:paraId="48FE1656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" w:type="pct"/>
          </w:tcPr>
          <w:p w14:paraId="56ABC3B2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F776E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(214)</w:t>
            </w:r>
          </w:p>
        </w:tc>
        <w:tc>
          <w:tcPr>
            <w:tcW w:w="152" w:type="pct"/>
          </w:tcPr>
          <w:p w14:paraId="331582C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5B475254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(211)</w:t>
            </w:r>
          </w:p>
        </w:tc>
        <w:tc>
          <w:tcPr>
            <w:tcW w:w="157" w:type="pct"/>
            <w:shd w:val="clear" w:color="auto" w:fill="auto"/>
          </w:tcPr>
          <w:p w14:paraId="5A2E3D47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1A1B0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  <w:tc>
          <w:tcPr>
            <w:tcW w:w="152" w:type="pct"/>
            <w:shd w:val="clear" w:color="auto" w:fill="auto"/>
          </w:tcPr>
          <w:p w14:paraId="62D4AF0F" w14:textId="77777777" w:rsidR="00A96B55" w:rsidRPr="00B07790" w:rsidRDefault="00A96B55" w:rsidP="009C0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CAF4A" w14:textId="77777777" w:rsidR="00A96B55" w:rsidRPr="00B07790" w:rsidRDefault="00A96B55" w:rsidP="009C0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(19)</w:t>
            </w:r>
          </w:p>
        </w:tc>
      </w:tr>
    </w:tbl>
    <w:p w14:paraId="13EF74FC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6C1C569" w14:textId="395AC8B1" w:rsidR="004F6AB2" w:rsidRPr="00B07790" w:rsidRDefault="00E66ED8" w:rsidP="00F5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B07790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813D79" w:rsidRPr="00B07790">
        <w:rPr>
          <w:rFonts w:asciiTheme="majorBidi" w:hAnsiTheme="majorBidi" w:cstheme="majorBidi"/>
          <w:sz w:val="30"/>
          <w:szCs w:val="30"/>
        </w:rPr>
        <w:t>7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B07790">
        <w:rPr>
          <w:rFonts w:asciiTheme="majorBidi" w:hAnsiTheme="majorBidi" w:cstheme="majorBidi"/>
          <w:sz w:val="30"/>
          <w:szCs w:val="30"/>
        </w:rPr>
        <w:t>135</w:t>
      </w:r>
      <w:r w:rsidRPr="00B0779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036B123E" w14:textId="77777777" w:rsidR="004F6AB2" w:rsidRPr="00B07790" w:rsidRDefault="004F6AB2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6C33405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0347C83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FCE939C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CDDDB76" w14:textId="77777777" w:rsidR="00A96B55" w:rsidRPr="00B07790" w:rsidRDefault="00A96B55" w:rsidP="009D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6DFD690" w14:textId="71DBEDBD" w:rsidR="002E3A0C" w:rsidRPr="00B07790" w:rsidRDefault="002E3A0C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39A6DA54" w14:textId="5F63C92F" w:rsidR="00EE7A4E" w:rsidRPr="00B07790" w:rsidRDefault="00EE7A4E" w:rsidP="00EE7A4E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2"/>
        <w:gridCol w:w="1068"/>
        <w:gridCol w:w="270"/>
        <w:gridCol w:w="13"/>
        <w:gridCol w:w="1067"/>
        <w:gridCol w:w="33"/>
      </w:tblGrid>
      <w:tr w:rsidR="00EE7A4E" w:rsidRPr="00B07790" w14:paraId="6B3E63FD" w14:textId="77777777" w:rsidTr="00860B95">
        <w:trPr>
          <w:gridAfter w:val="1"/>
          <w:wAfter w:w="33" w:type="dxa"/>
          <w:tblHeader/>
        </w:trPr>
        <w:tc>
          <w:tcPr>
            <w:tcW w:w="4230" w:type="dxa"/>
            <w:shd w:val="clear" w:color="auto" w:fill="auto"/>
          </w:tcPr>
          <w:p w14:paraId="120A8FE9" w14:textId="77777777" w:rsidR="00EE7A4E" w:rsidRPr="00B07790" w:rsidRDefault="00EE7A4E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3FA0EE" w14:textId="77777777" w:rsidR="00EE7A4E" w:rsidRPr="00B07790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60DA8A6" w14:textId="77777777" w:rsidR="00EE7A4E" w:rsidRPr="00B07790" w:rsidRDefault="00EE7A4E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450BA825" w14:textId="77777777" w:rsidR="00EE7A4E" w:rsidRPr="00B07790" w:rsidRDefault="00EE7A4E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C61F6" w:rsidRPr="00B07790" w14:paraId="07B217E6" w14:textId="77777777" w:rsidTr="00860B95">
        <w:trPr>
          <w:gridAfter w:val="1"/>
          <w:wAfter w:w="33" w:type="dxa"/>
          <w:tblHeader/>
        </w:trPr>
        <w:tc>
          <w:tcPr>
            <w:tcW w:w="4230" w:type="dxa"/>
          </w:tcPr>
          <w:p w14:paraId="538EC4DD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2723381D" w14:textId="63EECFBE" w:rsidR="005C61F6" w:rsidRPr="00B07790" w:rsidRDefault="005C61F6" w:rsidP="005C61F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0D2C849C" w14:textId="77777777" w:rsidR="005C61F6" w:rsidRPr="00B07790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/>
          </w:tcPr>
          <w:p w14:paraId="7FE80080" w14:textId="542E643F" w:rsidR="005C61F6" w:rsidRPr="00B07790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026838AC" w14:textId="77777777" w:rsidR="005C61F6" w:rsidRPr="00B07790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FFFFFF"/>
          </w:tcPr>
          <w:p w14:paraId="7352CFDC" w14:textId="1EF712EE" w:rsidR="005C61F6" w:rsidRPr="00B07790" w:rsidRDefault="005C61F6" w:rsidP="005C61F6">
            <w:pPr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AFD1FAA" w14:textId="77777777" w:rsidR="005C61F6" w:rsidRPr="00B07790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FFFFFF"/>
          </w:tcPr>
          <w:p w14:paraId="6BB48729" w14:textId="4F4DBA11" w:rsidR="005C61F6" w:rsidRPr="00B07790" w:rsidRDefault="005C61F6" w:rsidP="005C61F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E7A4E" w:rsidRPr="00B07790" w14:paraId="598D8298" w14:textId="77777777" w:rsidTr="00860B95">
        <w:trPr>
          <w:gridAfter w:val="1"/>
          <w:wAfter w:w="33" w:type="dxa"/>
          <w:tblHeader/>
        </w:trPr>
        <w:tc>
          <w:tcPr>
            <w:tcW w:w="4230" w:type="dxa"/>
          </w:tcPr>
          <w:p w14:paraId="564B8A86" w14:textId="77777777" w:rsidR="00EE7A4E" w:rsidRPr="00B07790" w:rsidRDefault="00EE7A4E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9"/>
          </w:tcPr>
          <w:p w14:paraId="2B0E2AD2" w14:textId="77777777" w:rsidR="00EE7A4E" w:rsidRPr="00B07790" w:rsidRDefault="00EE7A4E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61F6" w:rsidRPr="00B07790" w14:paraId="0075598C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24D7E5ED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099C6D5F" w14:textId="36D29F66" w:rsidR="005C61F6" w:rsidRPr="00B07790" w:rsidRDefault="00BB6D29" w:rsidP="005C61F6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29,843</w:t>
            </w:r>
          </w:p>
        </w:tc>
        <w:tc>
          <w:tcPr>
            <w:tcW w:w="270" w:type="dxa"/>
          </w:tcPr>
          <w:p w14:paraId="511C98CC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EA84B" w14:textId="7924EB44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28,753</w:t>
            </w:r>
          </w:p>
        </w:tc>
        <w:tc>
          <w:tcPr>
            <w:tcW w:w="270" w:type="dxa"/>
          </w:tcPr>
          <w:p w14:paraId="202B2B73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32EAB54" w14:textId="4A6CFDE8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15,847</w:t>
            </w:r>
          </w:p>
        </w:tc>
        <w:tc>
          <w:tcPr>
            <w:tcW w:w="283" w:type="dxa"/>
            <w:gridSpan w:val="2"/>
          </w:tcPr>
          <w:p w14:paraId="206F731C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E9FB87C" w14:textId="1F6C4F8B" w:rsidR="005C61F6" w:rsidRPr="00B07790" w:rsidRDefault="00BB6D29" w:rsidP="005C61F6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14,489</w:t>
            </w:r>
          </w:p>
        </w:tc>
      </w:tr>
      <w:tr w:rsidR="005C61F6" w:rsidRPr="00B07790" w14:paraId="1C67F50F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30F903F0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5C18CAE1" w14:textId="61F2A518" w:rsidR="005C61F6" w:rsidRPr="00B07790" w:rsidRDefault="00BB6D29" w:rsidP="005C61F6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270" w:type="dxa"/>
          </w:tcPr>
          <w:p w14:paraId="3E2C0406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33A17" w14:textId="0A1EBB1D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</w:p>
        </w:tc>
        <w:tc>
          <w:tcPr>
            <w:tcW w:w="270" w:type="dxa"/>
          </w:tcPr>
          <w:p w14:paraId="45F84B03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6296F1" w14:textId="2673A839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2,688</w:t>
            </w:r>
          </w:p>
        </w:tc>
        <w:tc>
          <w:tcPr>
            <w:tcW w:w="283" w:type="dxa"/>
            <w:gridSpan w:val="2"/>
          </w:tcPr>
          <w:p w14:paraId="1E458820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C83EEAB" w14:textId="53033E84" w:rsidR="005C61F6" w:rsidRPr="00B07790" w:rsidRDefault="00BB6D29" w:rsidP="005C61F6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2,398</w:t>
            </w:r>
          </w:p>
        </w:tc>
      </w:tr>
      <w:tr w:rsidR="005C61F6" w:rsidRPr="00B07790" w14:paraId="664A7D7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B30F952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00D99376" w14:textId="06539C83" w:rsidR="005C61F6" w:rsidRPr="00B07790" w:rsidRDefault="00BB6D29" w:rsidP="005C61F6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13,660</w:t>
            </w:r>
          </w:p>
        </w:tc>
        <w:tc>
          <w:tcPr>
            <w:tcW w:w="270" w:type="dxa"/>
          </w:tcPr>
          <w:p w14:paraId="35FAD316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0B5D4" w14:textId="1162142B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16,835</w:t>
            </w:r>
          </w:p>
        </w:tc>
        <w:tc>
          <w:tcPr>
            <w:tcW w:w="270" w:type="dxa"/>
          </w:tcPr>
          <w:p w14:paraId="4ECC6C38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6070E5" w14:textId="7D753490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8,714</w:t>
            </w:r>
          </w:p>
        </w:tc>
        <w:tc>
          <w:tcPr>
            <w:tcW w:w="283" w:type="dxa"/>
            <w:gridSpan w:val="2"/>
          </w:tcPr>
          <w:p w14:paraId="75D7BEC8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0BEE455" w14:textId="43A4683A" w:rsidR="005C61F6" w:rsidRPr="00B07790" w:rsidRDefault="00BB6D29" w:rsidP="005C61F6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11,301</w:t>
            </w:r>
          </w:p>
        </w:tc>
      </w:tr>
      <w:tr w:rsidR="005C61F6" w:rsidRPr="00B07790" w14:paraId="4D228813" w14:textId="77777777" w:rsidTr="008C2D7A">
        <w:trPr>
          <w:gridAfter w:val="1"/>
          <w:wAfter w:w="33" w:type="dxa"/>
        </w:trPr>
        <w:tc>
          <w:tcPr>
            <w:tcW w:w="4230" w:type="dxa"/>
          </w:tcPr>
          <w:p w14:paraId="52BB8642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080" w:type="dxa"/>
            <w:vAlign w:val="bottom"/>
          </w:tcPr>
          <w:p w14:paraId="7F1A77E0" w14:textId="09044B03" w:rsidR="005C61F6" w:rsidRPr="00B07790" w:rsidRDefault="00BB6D29" w:rsidP="005C61F6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15,249</w:t>
            </w:r>
          </w:p>
        </w:tc>
        <w:tc>
          <w:tcPr>
            <w:tcW w:w="270" w:type="dxa"/>
          </w:tcPr>
          <w:p w14:paraId="3575CDC7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641972" w14:textId="15158909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15,169</w:t>
            </w:r>
          </w:p>
        </w:tc>
        <w:tc>
          <w:tcPr>
            <w:tcW w:w="270" w:type="dxa"/>
          </w:tcPr>
          <w:p w14:paraId="3230EF33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5547A1" w14:textId="3105F4BE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12,778</w:t>
            </w:r>
          </w:p>
        </w:tc>
        <w:tc>
          <w:tcPr>
            <w:tcW w:w="283" w:type="dxa"/>
            <w:gridSpan w:val="2"/>
          </w:tcPr>
          <w:p w14:paraId="54A9A5A2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0B440FE5" w14:textId="0E6EACFB" w:rsidR="005C61F6" w:rsidRPr="00B07790" w:rsidRDefault="00BB6D29" w:rsidP="005C61F6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12,580</w:t>
            </w:r>
          </w:p>
        </w:tc>
      </w:tr>
      <w:tr w:rsidR="005C61F6" w:rsidRPr="00B07790" w14:paraId="76ED877D" w14:textId="77777777" w:rsidTr="00B52062">
        <w:trPr>
          <w:gridAfter w:val="1"/>
          <w:wAfter w:w="33" w:type="dxa"/>
        </w:trPr>
        <w:tc>
          <w:tcPr>
            <w:tcW w:w="4230" w:type="dxa"/>
          </w:tcPr>
          <w:p w14:paraId="40CB3079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0F5731" w14:textId="37259069" w:rsidR="005C61F6" w:rsidRPr="00B07790" w:rsidRDefault="00BB6D29" w:rsidP="005C61F6">
            <w:pPr>
              <w:tabs>
                <w:tab w:val="decimal" w:pos="812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3,029</w:t>
            </w:r>
          </w:p>
        </w:tc>
        <w:tc>
          <w:tcPr>
            <w:tcW w:w="270" w:type="dxa"/>
          </w:tcPr>
          <w:p w14:paraId="3D90C659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160C1C" w14:textId="28288946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4,953</w:t>
            </w:r>
          </w:p>
        </w:tc>
        <w:tc>
          <w:tcPr>
            <w:tcW w:w="270" w:type="dxa"/>
          </w:tcPr>
          <w:p w14:paraId="46DB8ED3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00309D8" w14:textId="7A9D8A27" w:rsidR="005C61F6" w:rsidRPr="00B07790" w:rsidRDefault="00BB6D29" w:rsidP="005C61F6">
            <w:pPr>
              <w:tabs>
                <w:tab w:val="decimal" w:pos="8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1,522</w:t>
            </w:r>
          </w:p>
        </w:tc>
        <w:tc>
          <w:tcPr>
            <w:tcW w:w="283" w:type="dxa"/>
            <w:gridSpan w:val="2"/>
          </w:tcPr>
          <w:p w14:paraId="3F9D9177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E24E96" w14:textId="1FEA94C6" w:rsidR="005C61F6" w:rsidRPr="00B07790" w:rsidRDefault="00BB6D29" w:rsidP="005C61F6">
            <w:pPr>
              <w:tabs>
                <w:tab w:val="decimal" w:pos="81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</w:tr>
      <w:tr w:rsidR="005C61F6" w:rsidRPr="00B07790" w14:paraId="04853C0A" w14:textId="77777777" w:rsidTr="00B52062">
        <w:trPr>
          <w:gridAfter w:val="1"/>
          <w:wAfter w:w="33" w:type="dxa"/>
        </w:trPr>
        <w:tc>
          <w:tcPr>
            <w:tcW w:w="4230" w:type="dxa"/>
          </w:tcPr>
          <w:p w14:paraId="1173ACB1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4B388" w14:textId="2407E811" w:rsidR="005C61F6" w:rsidRPr="00B07790" w:rsidRDefault="00BB6D29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65,222</w:t>
            </w:r>
          </w:p>
        </w:tc>
        <w:tc>
          <w:tcPr>
            <w:tcW w:w="270" w:type="dxa"/>
          </w:tcPr>
          <w:p w14:paraId="385828D8" w14:textId="77777777" w:rsidR="005C61F6" w:rsidRPr="00B07790" w:rsidRDefault="005C61F6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3C867" w14:textId="7F4AA83D" w:rsidR="005C61F6" w:rsidRPr="00B07790" w:rsidRDefault="00BB6D29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68,517</w:t>
            </w:r>
          </w:p>
        </w:tc>
        <w:tc>
          <w:tcPr>
            <w:tcW w:w="270" w:type="dxa"/>
          </w:tcPr>
          <w:p w14:paraId="5CCBDA67" w14:textId="77777777" w:rsidR="005C61F6" w:rsidRPr="00B07790" w:rsidRDefault="005C61F6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8A19" w14:textId="43BDDCE3" w:rsidR="005C61F6" w:rsidRPr="00B07790" w:rsidRDefault="00BB6D29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41,549</w:t>
            </w:r>
          </w:p>
        </w:tc>
        <w:tc>
          <w:tcPr>
            <w:tcW w:w="283" w:type="dxa"/>
            <w:gridSpan w:val="2"/>
          </w:tcPr>
          <w:p w14:paraId="2B6C8B0B" w14:textId="77777777" w:rsidR="005C61F6" w:rsidRPr="00B07790" w:rsidRDefault="005C61F6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EF40B" w14:textId="297C068C" w:rsidR="005C61F6" w:rsidRPr="00B07790" w:rsidRDefault="00BB6D29" w:rsidP="00B52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44,049</w:t>
            </w:r>
          </w:p>
        </w:tc>
      </w:tr>
      <w:tr w:rsidR="005C61F6" w:rsidRPr="00B07790" w14:paraId="7026AD52" w14:textId="77777777" w:rsidTr="00B52062">
        <w:trPr>
          <w:gridAfter w:val="1"/>
          <w:wAfter w:w="33" w:type="dxa"/>
        </w:trPr>
        <w:tc>
          <w:tcPr>
            <w:tcW w:w="4230" w:type="dxa"/>
            <w:shd w:val="clear" w:color="auto" w:fill="auto"/>
          </w:tcPr>
          <w:p w14:paraId="065D10CC" w14:textId="53F37666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A0853" w14:textId="7412A103" w:rsidR="005C61F6" w:rsidRPr="00B07790" w:rsidRDefault="005C61F6" w:rsidP="005C61F6">
            <w:pPr>
              <w:tabs>
                <w:tab w:val="decimal" w:pos="812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7FE240F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trike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BA0700" w14:textId="42EE69ED" w:rsidR="005C61F6" w:rsidRPr="00B07790" w:rsidRDefault="005C61F6" w:rsidP="005C61F6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AAB63A3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trike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1A5FD9" w14:textId="6B332E01" w:rsidR="005C61F6" w:rsidRPr="00B07790" w:rsidRDefault="005C61F6" w:rsidP="005C61F6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ADBD66F" w14:textId="77777777" w:rsidR="005C61F6" w:rsidRPr="00B07790" w:rsidRDefault="005C61F6" w:rsidP="005C61F6">
            <w:pPr>
              <w:spacing w:line="240" w:lineRule="auto"/>
              <w:ind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BE288E" w14:textId="2DBF10AF" w:rsidR="005C61F6" w:rsidRPr="00B07790" w:rsidRDefault="005C61F6" w:rsidP="005C61F6">
            <w:pPr>
              <w:tabs>
                <w:tab w:val="decimal" w:pos="819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lang w:val="en-GB"/>
              </w:rPr>
            </w:pPr>
          </w:p>
        </w:tc>
      </w:tr>
      <w:tr w:rsidR="00825EA4" w:rsidRPr="00B07790" w14:paraId="1F0E8689" w14:textId="77777777" w:rsidTr="00935888">
        <w:tc>
          <w:tcPr>
            <w:tcW w:w="4230" w:type="dxa"/>
          </w:tcPr>
          <w:p w14:paraId="4B063E4C" w14:textId="77777777" w:rsidR="00825EA4" w:rsidRPr="00B07790" w:rsidRDefault="00825EA4" w:rsidP="00825EA4">
            <w:pPr>
              <w:tabs>
                <w:tab w:val="left" w:pos="72"/>
              </w:tabs>
              <w:spacing w:line="240" w:lineRule="auto"/>
              <w:ind w:left="-20" w:right="34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80" w:type="dxa"/>
          </w:tcPr>
          <w:p w14:paraId="4990C7A5" w14:textId="77777777" w:rsidR="00825EA4" w:rsidRPr="00B0779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247DD35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FE130C" w14:textId="77777777" w:rsidR="00825EA4" w:rsidRPr="00B0779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  <w:gridSpan w:val="2"/>
          </w:tcPr>
          <w:p w14:paraId="132D7034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5136413F" w14:textId="77777777" w:rsidR="00825EA4" w:rsidRPr="00B0779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971FD3B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150C9721" w14:textId="77777777" w:rsidR="00825EA4" w:rsidRPr="00B0779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825EA4" w:rsidRPr="00B07790" w14:paraId="72CE6C02" w14:textId="77777777" w:rsidTr="00935888">
        <w:tc>
          <w:tcPr>
            <w:tcW w:w="4230" w:type="dxa"/>
          </w:tcPr>
          <w:p w14:paraId="0B4BFC6E" w14:textId="77777777" w:rsidR="00825EA4" w:rsidRPr="00B07790" w:rsidRDefault="00825EA4" w:rsidP="00825EA4">
            <w:pPr>
              <w:tabs>
                <w:tab w:val="left" w:pos="72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080" w:type="dxa"/>
          </w:tcPr>
          <w:p w14:paraId="7D1FC673" w14:textId="77777777" w:rsidR="00825EA4" w:rsidRPr="00B0779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70D1659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F35D0" w14:textId="77777777" w:rsidR="00825EA4" w:rsidRPr="00B07790" w:rsidRDefault="00825EA4" w:rsidP="00825EA4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82" w:type="dxa"/>
            <w:gridSpan w:val="2"/>
          </w:tcPr>
          <w:p w14:paraId="34605277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</w:tcPr>
          <w:p w14:paraId="6E487A44" w14:textId="77777777" w:rsidR="00825EA4" w:rsidRPr="00B0779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877724" w14:textId="77777777" w:rsidR="00825EA4" w:rsidRPr="00B07790" w:rsidRDefault="00825EA4" w:rsidP="00825E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</w:tcPr>
          <w:p w14:paraId="00F28469" w14:textId="77777777" w:rsidR="00825EA4" w:rsidRPr="00B07790" w:rsidRDefault="00825EA4" w:rsidP="00825EA4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C61F6" w:rsidRPr="00B07790" w14:paraId="00CC9CE0" w14:textId="77777777" w:rsidTr="00935888">
        <w:tc>
          <w:tcPr>
            <w:tcW w:w="4230" w:type="dxa"/>
            <w:shd w:val="clear" w:color="auto" w:fill="auto"/>
          </w:tcPr>
          <w:p w14:paraId="74128DF3" w14:textId="77777777" w:rsidR="005C61F6" w:rsidRPr="00B07790" w:rsidRDefault="005C61F6" w:rsidP="003722C7">
            <w:pPr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C8703" w14:textId="4F49DDA0" w:rsidR="005C61F6" w:rsidRPr="00B07790" w:rsidRDefault="00037C76" w:rsidP="005C61F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572,</w:t>
            </w:r>
            <w:r w:rsidR="00A6229B" w:rsidRPr="00B0779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  <w:shd w:val="clear" w:color="auto" w:fill="auto"/>
          </w:tcPr>
          <w:p w14:paraId="55342893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568DE" w14:textId="6A6FAD91" w:rsidR="005C61F6" w:rsidRPr="00B07790" w:rsidRDefault="005C61F6" w:rsidP="005C61F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581,684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6394E1D7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61A8E319" w14:textId="3AB6B9C5" w:rsidR="005C61F6" w:rsidRPr="00B07790" w:rsidRDefault="00037C76" w:rsidP="005C61F6">
            <w:pPr>
              <w:tabs>
                <w:tab w:val="decimal" w:pos="8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472,650</w:t>
            </w:r>
          </w:p>
        </w:tc>
        <w:tc>
          <w:tcPr>
            <w:tcW w:w="270" w:type="dxa"/>
            <w:shd w:val="clear" w:color="auto" w:fill="auto"/>
          </w:tcPr>
          <w:p w14:paraId="271D28CD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shd w:val="clear" w:color="auto" w:fill="auto"/>
            <w:vAlign w:val="bottom"/>
          </w:tcPr>
          <w:p w14:paraId="24B2F779" w14:textId="406FC7D0" w:rsidR="005C61F6" w:rsidRPr="00B07790" w:rsidRDefault="005C61F6" w:rsidP="005C61F6">
            <w:pPr>
              <w:tabs>
                <w:tab w:val="decimal" w:pos="85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474,920</w:t>
            </w:r>
          </w:p>
        </w:tc>
      </w:tr>
      <w:tr w:rsidR="005C61F6" w:rsidRPr="00B07790" w14:paraId="5F1B7454" w14:textId="77777777" w:rsidTr="00935888">
        <w:tc>
          <w:tcPr>
            <w:tcW w:w="4230" w:type="dxa"/>
            <w:shd w:val="clear" w:color="auto" w:fill="auto"/>
          </w:tcPr>
          <w:p w14:paraId="44AAEE87" w14:textId="24AECC0C" w:rsidR="005C61F6" w:rsidRPr="00B07790" w:rsidRDefault="005C61F6" w:rsidP="003722C7">
            <w:pPr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เป็นมูลค่าสุทธิที่                  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D90E0" w14:textId="5A8E333E" w:rsidR="005C61F6" w:rsidRPr="00B07790" w:rsidRDefault="00037C76" w:rsidP="0070229D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FBD2E5" w14:textId="77777777" w:rsidR="005C61F6" w:rsidRPr="00B07790" w:rsidRDefault="005C61F6" w:rsidP="005C61F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55DD" w14:textId="34FB39FB" w:rsidR="005C61F6" w:rsidRPr="00B07790" w:rsidRDefault="005C61F6" w:rsidP="00935888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(1,552)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09A8BB62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945A4" w14:textId="17F7E1AC" w:rsidR="005C61F6" w:rsidRPr="00B07790" w:rsidRDefault="00037C76" w:rsidP="005C61F6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2F617068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218BA" w14:textId="17AEE64D" w:rsidR="005C61F6" w:rsidRPr="00B07790" w:rsidRDefault="005C61F6" w:rsidP="00935888">
            <w:pPr>
              <w:tabs>
                <w:tab w:val="decimal" w:pos="821"/>
              </w:tabs>
              <w:spacing w:line="240" w:lineRule="auto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(1,286)</w:t>
            </w:r>
          </w:p>
        </w:tc>
      </w:tr>
      <w:tr w:rsidR="005C61F6" w:rsidRPr="00B07790" w14:paraId="2F9A337D" w14:textId="77777777" w:rsidTr="00935888">
        <w:tc>
          <w:tcPr>
            <w:tcW w:w="4230" w:type="dxa"/>
          </w:tcPr>
          <w:p w14:paraId="3B4AB5C6" w14:textId="77777777" w:rsidR="005C61F6" w:rsidRPr="00B07790" w:rsidRDefault="005C61F6" w:rsidP="005C61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C3F0D" w14:textId="6B83DEF3" w:rsidR="005C61F6" w:rsidRPr="00B07790" w:rsidRDefault="00037C76" w:rsidP="005C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</w:t>
            </w:r>
            <w:r w:rsidR="00A6229B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087BB290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DF3D1" w14:textId="1305B7FE" w:rsidR="005C61F6" w:rsidRPr="00B07790" w:rsidRDefault="005C61F6" w:rsidP="005C61F6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580,132</w:t>
            </w:r>
          </w:p>
        </w:tc>
        <w:tc>
          <w:tcPr>
            <w:tcW w:w="282" w:type="dxa"/>
            <w:gridSpan w:val="2"/>
          </w:tcPr>
          <w:p w14:paraId="56FF4090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CB187" w14:textId="2B98D077" w:rsidR="005C61F6" w:rsidRPr="00B07790" w:rsidRDefault="00037C76" w:rsidP="005C61F6">
            <w:pPr>
              <w:tabs>
                <w:tab w:val="decimal" w:pos="86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472,610</w:t>
            </w:r>
          </w:p>
        </w:tc>
        <w:tc>
          <w:tcPr>
            <w:tcW w:w="270" w:type="dxa"/>
          </w:tcPr>
          <w:p w14:paraId="14133A06" w14:textId="77777777" w:rsidR="005C61F6" w:rsidRPr="00B07790" w:rsidRDefault="005C61F6" w:rsidP="005C61F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5B193" w14:textId="6195E45B" w:rsidR="005C61F6" w:rsidRPr="00B07790" w:rsidRDefault="005C61F6" w:rsidP="005C61F6">
            <w:pPr>
              <w:tabs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473,634</w:t>
            </w:r>
          </w:p>
        </w:tc>
      </w:tr>
    </w:tbl>
    <w:p w14:paraId="49B60924" w14:textId="77777777" w:rsidR="00EE7A4E" w:rsidRPr="00B07790" w:rsidRDefault="00EE7A4E" w:rsidP="00EE7A4E">
      <w:pPr>
        <w:spacing w:line="240" w:lineRule="auto"/>
        <w:ind w:left="540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8995E6" w14:textId="09E59BBB" w:rsidR="00EE7A4E" w:rsidRPr="00B07790" w:rsidRDefault="00EE7A4E" w:rsidP="00695933">
      <w:pPr>
        <w:spacing w:line="240" w:lineRule="auto"/>
        <w:ind w:left="540" w:right="-20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B07790">
        <w:rPr>
          <w:rFonts w:asciiTheme="majorBidi" w:hAnsiTheme="majorBidi" w:cstheme="majorBidi"/>
          <w:bCs/>
          <w:sz w:val="30"/>
          <w:szCs w:val="30"/>
        </w:rPr>
        <w:t>31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825EA4" w:rsidRPr="00B07790">
        <w:rPr>
          <w:rFonts w:asciiTheme="majorBidi" w:hAnsiTheme="majorBidi" w:cstheme="majorBidi"/>
          <w:bCs/>
          <w:sz w:val="30"/>
          <w:szCs w:val="30"/>
        </w:rPr>
        <w:t>256</w:t>
      </w:r>
      <w:r w:rsidR="000C4433" w:rsidRPr="00B07790">
        <w:rPr>
          <w:rFonts w:asciiTheme="majorBidi" w:hAnsiTheme="majorBidi" w:cstheme="majorBidi"/>
          <w:bCs/>
          <w:sz w:val="30"/>
          <w:szCs w:val="30"/>
        </w:rPr>
        <w:t>7</w:t>
      </w:r>
      <w:r w:rsidR="00825EA4" w:rsidRPr="00B0779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25EA4" w:rsidRPr="00B07790">
        <w:rPr>
          <w:rFonts w:asciiTheme="majorBidi" w:hAnsiTheme="majorBidi" w:cstheme="majorBidi"/>
          <w:b/>
          <w:sz w:val="30"/>
          <w:szCs w:val="30"/>
          <w:cs/>
        </w:rPr>
        <w:t>แล</w:t>
      </w:r>
      <w:r w:rsidR="00825EA4" w:rsidRPr="00B07790">
        <w:rPr>
          <w:rFonts w:asciiTheme="majorBidi" w:hAnsiTheme="majorBidi" w:cstheme="majorBidi"/>
          <w:bCs/>
          <w:sz w:val="30"/>
          <w:szCs w:val="30"/>
          <w:cs/>
        </w:rPr>
        <w:t xml:space="preserve">ะ </w:t>
      </w:r>
      <w:r w:rsidR="00825EA4" w:rsidRPr="00B07790">
        <w:rPr>
          <w:rFonts w:asciiTheme="majorBidi" w:hAnsiTheme="majorBidi" w:cstheme="majorBidi"/>
          <w:bCs/>
          <w:sz w:val="30"/>
          <w:szCs w:val="30"/>
        </w:rPr>
        <w:t>256</w:t>
      </w:r>
      <w:r w:rsidR="000C4433" w:rsidRPr="00B07790">
        <w:rPr>
          <w:rFonts w:asciiTheme="majorBidi" w:hAnsiTheme="majorBidi" w:cstheme="majorBidi"/>
          <w:bCs/>
          <w:sz w:val="30"/>
          <w:szCs w:val="30"/>
        </w:rPr>
        <w:t>6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สินค้าคงเหลือของบริษัทได้รวมสำรองน้ำมันตามกฎหมายไว้แล้วจำนวน</w:t>
      </w:r>
      <w:r w:rsidR="00207E8B" w:rsidRPr="00B0779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96B55" w:rsidRPr="00B07790">
        <w:rPr>
          <w:rFonts w:asciiTheme="majorBidi" w:hAnsiTheme="majorBidi" w:cstheme="majorBidi"/>
          <w:bCs/>
          <w:sz w:val="30"/>
          <w:szCs w:val="30"/>
        </w:rPr>
        <w:t>352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07E8B" w:rsidRPr="00B0779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>ล้านลิตร คิดเป็นจำนวนเงิน</w:t>
      </w:r>
      <w:r w:rsidR="00DA0C6C" w:rsidRPr="00B0779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A96B55" w:rsidRPr="00B07790">
        <w:rPr>
          <w:rFonts w:asciiTheme="majorBidi" w:hAnsiTheme="majorBidi" w:cstheme="majorBidi"/>
          <w:bCs/>
          <w:sz w:val="30"/>
          <w:szCs w:val="30"/>
        </w:rPr>
        <w:t>5,989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 และจำนวน </w:t>
      </w:r>
      <w:r w:rsidR="00DE292A" w:rsidRPr="00B07790">
        <w:rPr>
          <w:rFonts w:asciiTheme="majorBidi" w:hAnsiTheme="majorBidi" w:cstheme="majorBidi"/>
          <w:bCs/>
          <w:sz w:val="30"/>
          <w:szCs w:val="30"/>
        </w:rPr>
        <w:t>363</w:t>
      </w:r>
      <w:r w:rsidR="00207E8B"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ล้านลิตร คิดเป็นจำนวนเงิน</w:t>
      </w:r>
      <w:r w:rsidR="00207E8B" w:rsidRPr="00B0779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E292A" w:rsidRPr="00B07790">
        <w:rPr>
          <w:rFonts w:asciiTheme="majorBidi" w:hAnsiTheme="majorBidi" w:cstheme="majorBidi"/>
          <w:bCs/>
          <w:sz w:val="30"/>
          <w:szCs w:val="30"/>
        </w:rPr>
        <w:t>7,055</w:t>
      </w:r>
      <w:r w:rsidR="00207E8B"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Pr="00B07790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</w:t>
      </w:r>
    </w:p>
    <w:p w14:paraId="4DBBE95F" w14:textId="51D29AA7" w:rsidR="00116365" w:rsidRPr="00B07790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00081" w14:textId="77777777" w:rsidR="00207C50" w:rsidRPr="00B07790" w:rsidRDefault="00116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207C50" w:rsidRPr="00B07790" w:rsidSect="000A30D8">
          <w:headerReference w:type="default" r:id="rId13"/>
          <w:footerReference w:type="default" r:id="rId14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07790">
        <w:rPr>
          <w:rFonts w:asciiTheme="majorBidi" w:hAnsiTheme="majorBidi" w:cstheme="majorBidi"/>
          <w:sz w:val="30"/>
          <w:szCs w:val="30"/>
        </w:rPr>
        <w:br w:type="page"/>
      </w:r>
    </w:p>
    <w:p w14:paraId="2A29626E" w14:textId="4286535F" w:rsidR="00116365" w:rsidRPr="00B07790" w:rsidRDefault="00116365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6394B97" w14:textId="77777777" w:rsidR="00156B8D" w:rsidRPr="00B07790" w:rsidRDefault="00156B8D" w:rsidP="00156B8D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154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90"/>
        <w:gridCol w:w="947"/>
        <w:gridCol w:w="613"/>
        <w:gridCol w:w="180"/>
        <w:gridCol w:w="528"/>
        <w:gridCol w:w="178"/>
        <w:gridCol w:w="673"/>
        <w:gridCol w:w="178"/>
        <w:gridCol w:w="672"/>
        <w:gridCol w:w="178"/>
        <w:gridCol w:w="673"/>
        <w:gridCol w:w="178"/>
        <w:gridCol w:w="672"/>
        <w:gridCol w:w="178"/>
        <w:gridCol w:w="683"/>
        <w:gridCol w:w="178"/>
        <w:gridCol w:w="671"/>
        <w:gridCol w:w="189"/>
        <w:gridCol w:w="695"/>
        <w:gridCol w:w="180"/>
        <w:gridCol w:w="672"/>
        <w:gridCol w:w="181"/>
        <w:gridCol w:w="670"/>
        <w:gridCol w:w="182"/>
        <w:gridCol w:w="672"/>
      </w:tblGrid>
      <w:tr w:rsidR="00DC53B9" w:rsidRPr="00B07790" w14:paraId="3C5B9C82" w14:textId="77777777" w:rsidTr="003E6E39">
        <w:trPr>
          <w:cantSplit/>
          <w:tblHeader/>
        </w:trPr>
        <w:tc>
          <w:tcPr>
            <w:tcW w:w="2700" w:type="dxa"/>
          </w:tcPr>
          <w:p w14:paraId="4D96ABA3" w14:textId="77777777" w:rsidR="00DC53B9" w:rsidRPr="00B07790" w:rsidRDefault="00DC53B9" w:rsidP="00C278B6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711" w:type="dxa"/>
            <w:gridSpan w:val="25"/>
          </w:tcPr>
          <w:p w14:paraId="284363E2" w14:textId="738C21E7" w:rsidR="00DC53B9" w:rsidRPr="00B07790" w:rsidRDefault="00DC53B9" w:rsidP="00C278B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งบการเงินเฉพาะกิจการ </w:t>
            </w:r>
          </w:p>
        </w:tc>
      </w:tr>
      <w:tr w:rsidR="00CA2F82" w:rsidRPr="00B07790" w14:paraId="66D091E2" w14:textId="77777777" w:rsidTr="003E6E39">
        <w:trPr>
          <w:cantSplit/>
          <w:trHeight w:val="717"/>
          <w:tblHeader/>
        </w:trPr>
        <w:tc>
          <w:tcPr>
            <w:tcW w:w="2700" w:type="dxa"/>
          </w:tcPr>
          <w:p w14:paraId="2190050A" w14:textId="77777777" w:rsidR="00DC53B9" w:rsidRPr="00B07790" w:rsidRDefault="00DC53B9" w:rsidP="00DC53B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F81DA0E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C307EA6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  <w:p w14:paraId="163D7A23" w14:textId="33973DF4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ลักษณะธุรกิจ</w:t>
            </w:r>
          </w:p>
        </w:tc>
        <w:tc>
          <w:tcPr>
            <w:tcW w:w="947" w:type="dxa"/>
          </w:tcPr>
          <w:p w14:paraId="3F221836" w14:textId="77777777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ประเทศที่</w:t>
            </w:r>
          </w:p>
          <w:p w14:paraId="763F5DDF" w14:textId="1A079574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ดำเนินธุรกิจ</w:t>
            </w:r>
          </w:p>
        </w:tc>
        <w:tc>
          <w:tcPr>
            <w:tcW w:w="1321" w:type="dxa"/>
            <w:gridSpan w:val="3"/>
          </w:tcPr>
          <w:p w14:paraId="342829D8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365BE7E" w14:textId="7B778B4E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สัดส่วนความ</w:t>
            </w:r>
          </w:p>
          <w:p w14:paraId="2D1E13FF" w14:textId="29AE00E9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เป็นเจ้าของ</w:t>
            </w:r>
          </w:p>
        </w:tc>
        <w:tc>
          <w:tcPr>
            <w:tcW w:w="178" w:type="dxa"/>
          </w:tcPr>
          <w:p w14:paraId="75F1DC6C" w14:textId="77777777" w:rsidR="00DC53B9" w:rsidRPr="00B0779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523" w:type="dxa"/>
            <w:gridSpan w:val="3"/>
          </w:tcPr>
          <w:p w14:paraId="772824FB" w14:textId="77777777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18C3267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A1F9FED" w14:textId="03DA1CB6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0A4732EC" w14:textId="77777777" w:rsidR="00DC53B9" w:rsidRPr="00B0779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3" w:type="dxa"/>
            <w:gridSpan w:val="3"/>
          </w:tcPr>
          <w:p w14:paraId="687949D2" w14:textId="77777777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2100486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1011DF13" w14:textId="5A7693C6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</w:tcPr>
          <w:p w14:paraId="18A790F4" w14:textId="77777777" w:rsidR="00DC53B9" w:rsidRPr="00B0779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32" w:type="dxa"/>
            <w:gridSpan w:val="3"/>
          </w:tcPr>
          <w:p w14:paraId="6F70AB31" w14:textId="77777777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34F03E4" w14:textId="77777777" w:rsidR="001F4A6E" w:rsidRPr="00B07790" w:rsidRDefault="001F4A6E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0646CBD" w14:textId="0B8A4A3F" w:rsidR="00DC53B9" w:rsidRPr="00B07790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9" w:type="dxa"/>
          </w:tcPr>
          <w:p w14:paraId="37AC64E7" w14:textId="77777777" w:rsidR="00DC53B9" w:rsidRPr="00B0779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47" w:type="dxa"/>
            <w:gridSpan w:val="3"/>
          </w:tcPr>
          <w:p w14:paraId="6FE28E80" w14:textId="77777777" w:rsidR="001F4A6E" w:rsidRPr="00B07790" w:rsidRDefault="001F4A6E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6BA7CE61" w14:textId="195513BA" w:rsidR="00DC53B9" w:rsidRPr="00B07790" w:rsidRDefault="00DC53B9" w:rsidP="00DC53B9">
            <w:pPr>
              <w:spacing w:line="240" w:lineRule="auto"/>
              <w:ind w:left="-101" w:right="-87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81" w:type="dxa"/>
          </w:tcPr>
          <w:p w14:paraId="1FA53EA0" w14:textId="77777777" w:rsidR="00DC53B9" w:rsidRPr="00B07790" w:rsidDel="00685444" w:rsidRDefault="00DC53B9" w:rsidP="00DC53B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24" w:type="dxa"/>
            <w:gridSpan w:val="3"/>
          </w:tcPr>
          <w:p w14:paraId="21603C72" w14:textId="77777777" w:rsidR="00DC53B9" w:rsidRPr="00B07790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6CC2886" w14:textId="77777777" w:rsidR="001F4A6E" w:rsidRPr="00B07790" w:rsidRDefault="001F4A6E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03FB9D5C" w14:textId="6181ACB9" w:rsidR="00DC53B9" w:rsidRPr="00B07790" w:rsidRDefault="00DC53B9" w:rsidP="00DC53B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0C4433" w:rsidRPr="00B07790" w14:paraId="1FA96AB0" w14:textId="77777777" w:rsidTr="003E6E39">
        <w:trPr>
          <w:cantSplit/>
          <w:tblHeader/>
        </w:trPr>
        <w:tc>
          <w:tcPr>
            <w:tcW w:w="2700" w:type="dxa"/>
          </w:tcPr>
          <w:p w14:paraId="6A798588" w14:textId="77777777" w:rsidR="000C4433" w:rsidRPr="00B07790" w:rsidRDefault="000C4433" w:rsidP="000C443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78D0897F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617C30E1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5304AAF7" w14:textId="38C61FA4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</w:tcPr>
          <w:p w14:paraId="751FA988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AB7C482" w14:textId="7D3582FB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78" w:type="dxa"/>
          </w:tcPr>
          <w:p w14:paraId="56FAA40A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A516C10" w14:textId="0D58FD4C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78" w:type="dxa"/>
          </w:tcPr>
          <w:p w14:paraId="10AB7283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1C54D71F" w14:textId="76C27F15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78" w:type="dxa"/>
          </w:tcPr>
          <w:p w14:paraId="7DCD7755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E67E520" w14:textId="329B0D94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78" w:type="dxa"/>
          </w:tcPr>
          <w:p w14:paraId="02CDD02D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CB7EFC4" w14:textId="0DA8D53D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78" w:type="dxa"/>
          </w:tcPr>
          <w:p w14:paraId="27760C7F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3" w:type="dxa"/>
          </w:tcPr>
          <w:p w14:paraId="76CA29E4" w14:textId="57328C9B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78" w:type="dxa"/>
          </w:tcPr>
          <w:p w14:paraId="44B61427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1" w:type="dxa"/>
          </w:tcPr>
          <w:p w14:paraId="182FED9E" w14:textId="113F904E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89" w:type="dxa"/>
          </w:tcPr>
          <w:p w14:paraId="01BB8AE3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12CBDAB1" w14:textId="36F5CDDE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</w:tcPr>
          <w:p w14:paraId="319182EF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3658D202" w14:textId="62DCC869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81" w:type="dxa"/>
            <w:vAlign w:val="bottom"/>
          </w:tcPr>
          <w:p w14:paraId="087D5FA3" w14:textId="77777777" w:rsidR="000C4433" w:rsidRPr="00B07790" w:rsidRDefault="000C4433" w:rsidP="000C4433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</w:tcPr>
          <w:p w14:paraId="4CCA9993" w14:textId="00E04EE3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2" w:type="dxa"/>
          </w:tcPr>
          <w:p w14:paraId="1372806F" w14:textId="77777777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</w:tcPr>
          <w:p w14:paraId="2AB5E89C" w14:textId="679ED5DC" w:rsidR="000C4433" w:rsidRPr="00B07790" w:rsidRDefault="000C4433" w:rsidP="000C443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</w:tr>
      <w:tr w:rsidR="00825EA4" w:rsidRPr="00B07790" w14:paraId="7FA07FAD" w14:textId="77777777" w:rsidTr="003E6E39">
        <w:trPr>
          <w:cantSplit/>
          <w:tblHeader/>
        </w:trPr>
        <w:tc>
          <w:tcPr>
            <w:tcW w:w="2700" w:type="dxa"/>
          </w:tcPr>
          <w:p w14:paraId="416E9663" w14:textId="77777777" w:rsidR="00825EA4" w:rsidRPr="00B0779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890" w:type="dxa"/>
          </w:tcPr>
          <w:p w14:paraId="3EADB5B3" w14:textId="77777777" w:rsidR="00825EA4" w:rsidRPr="00B0779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7" w:type="dxa"/>
          </w:tcPr>
          <w:p w14:paraId="732B66E5" w14:textId="77777777" w:rsidR="00825EA4" w:rsidRPr="00B0779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321" w:type="dxa"/>
            <w:gridSpan w:val="3"/>
          </w:tcPr>
          <w:p w14:paraId="50BC8E52" w14:textId="746C2098" w:rsidR="00825EA4" w:rsidRPr="00B0779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ร้อยละ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8553" w:type="dxa"/>
            <w:gridSpan w:val="20"/>
          </w:tcPr>
          <w:p w14:paraId="4A8C3380" w14:textId="6B8FD5AF" w:rsidR="00825EA4" w:rsidRPr="00B07790" w:rsidRDefault="00825EA4" w:rsidP="00825EA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825EA4" w:rsidRPr="00B07790" w14:paraId="113EFE99" w14:textId="77777777" w:rsidTr="003E6E39">
        <w:trPr>
          <w:cantSplit/>
        </w:trPr>
        <w:tc>
          <w:tcPr>
            <w:tcW w:w="2700" w:type="dxa"/>
          </w:tcPr>
          <w:p w14:paraId="4B4F094E" w14:textId="77777777" w:rsidR="00825EA4" w:rsidRPr="00B07790" w:rsidRDefault="00825EA4" w:rsidP="00825EA4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5D20A3F0" w14:textId="77777777" w:rsidR="00825EA4" w:rsidRPr="00B0779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0FEA9784" w14:textId="77777777" w:rsidR="00825EA4" w:rsidRPr="00B0779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  <w:vAlign w:val="bottom"/>
          </w:tcPr>
          <w:p w14:paraId="3224E01C" w14:textId="63174CCF" w:rsidR="00825EA4" w:rsidRPr="00B0779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4BB665CB" w14:textId="77777777" w:rsidR="00825EA4" w:rsidRPr="00B07790" w:rsidRDefault="00825EA4" w:rsidP="00825EA4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  <w:vAlign w:val="bottom"/>
          </w:tcPr>
          <w:p w14:paraId="2F6BEB7F" w14:textId="77777777" w:rsidR="00825EA4" w:rsidRPr="00B07790" w:rsidRDefault="00825EA4" w:rsidP="00825EA4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A363D4E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1A9C5E9" w14:textId="77777777" w:rsidR="00825EA4" w:rsidRPr="00B07790" w:rsidRDefault="00825EA4" w:rsidP="00825EA4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1A22FB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2ABCDEE3" w14:textId="77777777" w:rsidR="00825EA4" w:rsidRPr="00B07790" w:rsidRDefault="00825EA4" w:rsidP="00825EA4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ABF7864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  <w:vAlign w:val="bottom"/>
          </w:tcPr>
          <w:p w14:paraId="0E7A6A93" w14:textId="77777777" w:rsidR="00825EA4" w:rsidRPr="00B07790" w:rsidRDefault="00825EA4" w:rsidP="00825EA4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9573F81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  <w:vAlign w:val="bottom"/>
          </w:tcPr>
          <w:p w14:paraId="732BF0E2" w14:textId="77777777" w:rsidR="00825EA4" w:rsidRPr="00B07790" w:rsidRDefault="00825EA4" w:rsidP="00825EA4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7C4F0B4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83" w:type="dxa"/>
            <w:vAlign w:val="bottom"/>
          </w:tcPr>
          <w:p w14:paraId="59532B17" w14:textId="77777777" w:rsidR="00825EA4" w:rsidRPr="00B0779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6A8FB61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1" w:type="dxa"/>
            <w:vAlign w:val="bottom"/>
          </w:tcPr>
          <w:p w14:paraId="7BC092E6" w14:textId="77777777" w:rsidR="00825EA4" w:rsidRPr="00B0779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25D07984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49D28F73" w14:textId="77777777" w:rsidR="00825EA4" w:rsidRPr="00B0779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DD60818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070147FB" w14:textId="77777777" w:rsidR="00825EA4" w:rsidRPr="00B0779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311B1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vAlign w:val="bottom"/>
          </w:tcPr>
          <w:p w14:paraId="5D3AA544" w14:textId="77777777" w:rsidR="00825EA4" w:rsidRPr="00B07790" w:rsidRDefault="00825EA4" w:rsidP="00825EA4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DE3061C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2" w:type="dxa"/>
            <w:vAlign w:val="bottom"/>
          </w:tcPr>
          <w:p w14:paraId="796E22EE" w14:textId="77777777" w:rsidR="00825EA4" w:rsidRPr="00B07790" w:rsidRDefault="00825EA4" w:rsidP="00825EA4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3E6E39" w:rsidRPr="00B07790" w14:paraId="5B226EEA" w14:textId="77777777" w:rsidTr="003E6E39">
        <w:trPr>
          <w:cantSplit/>
        </w:trPr>
        <w:tc>
          <w:tcPr>
            <w:tcW w:w="2700" w:type="dxa"/>
          </w:tcPr>
          <w:p w14:paraId="38B9EA0E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โกลบอลกรีนเคมิคอล จำกัด (มหาชน) </w:t>
            </w:r>
          </w:p>
        </w:tc>
        <w:tc>
          <w:tcPr>
            <w:tcW w:w="1890" w:type="dxa"/>
          </w:tcPr>
          <w:p w14:paraId="11DA62C8" w14:textId="7F7854C9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ผลิต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จำหน่ายและขนส่งผลิตภัณฑ์โอลีโอเคมิคอล</w:t>
            </w:r>
          </w:p>
        </w:tc>
        <w:tc>
          <w:tcPr>
            <w:tcW w:w="947" w:type="dxa"/>
          </w:tcPr>
          <w:p w14:paraId="20C0B82E" w14:textId="422C3F11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F54F6F3" w14:textId="3C34E75C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80" w:type="dxa"/>
          </w:tcPr>
          <w:p w14:paraId="09929648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79BFF01" w14:textId="4DA1C79B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72</w:t>
            </w:r>
          </w:p>
        </w:tc>
        <w:tc>
          <w:tcPr>
            <w:tcW w:w="178" w:type="dxa"/>
          </w:tcPr>
          <w:p w14:paraId="1692A1B5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C520204" w14:textId="48361376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2124353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1B1A4A" w14:textId="4829AFF4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7BCC340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63F55572" w14:textId="3CEAEDC1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5DBF35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721262C2" w14:textId="7DCE5317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663A1B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7740B3D6" w14:textId="6A98E78A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78" w:type="dxa"/>
          </w:tcPr>
          <w:p w14:paraId="08401354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D32374A" w14:textId="55A728B4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7,400</w:t>
            </w:r>
          </w:p>
        </w:tc>
        <w:tc>
          <w:tcPr>
            <w:tcW w:w="189" w:type="dxa"/>
          </w:tcPr>
          <w:p w14:paraId="2A7FC71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054920" w14:textId="4A22BEAB" w:rsidR="003E6E39" w:rsidRPr="00B07790" w:rsidRDefault="003E6E39" w:rsidP="003E6E39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3,108</w:t>
            </w:r>
          </w:p>
        </w:tc>
        <w:tc>
          <w:tcPr>
            <w:tcW w:w="180" w:type="dxa"/>
          </w:tcPr>
          <w:p w14:paraId="7CD2F19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8B2B10" w14:textId="1F100BEA" w:rsidR="003E6E39" w:rsidRPr="00B07790" w:rsidRDefault="003E6E39" w:rsidP="003E6E39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6,660</w:t>
            </w:r>
          </w:p>
        </w:tc>
        <w:tc>
          <w:tcPr>
            <w:tcW w:w="181" w:type="dxa"/>
          </w:tcPr>
          <w:p w14:paraId="4CFFE34C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FBFB653" w14:textId="005CE1E1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48C24E37" w14:textId="77777777" w:rsidR="003E6E39" w:rsidRPr="00B07790" w:rsidRDefault="003E6E39" w:rsidP="003E6E39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613F796F" w14:textId="1496B2C3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259</w:t>
            </w:r>
          </w:p>
        </w:tc>
      </w:tr>
      <w:tr w:rsidR="003E6E39" w:rsidRPr="00B07790" w14:paraId="0E706A88" w14:textId="77777777" w:rsidTr="003E6E39">
        <w:trPr>
          <w:cantSplit/>
        </w:trPr>
        <w:tc>
          <w:tcPr>
            <w:tcW w:w="2700" w:type="dxa"/>
          </w:tcPr>
          <w:p w14:paraId="7D8B3338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ไกลคอล จำกัด </w:t>
            </w:r>
          </w:p>
          <w:p w14:paraId="5305EDCF" w14:textId="58709C9F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2F1BB34C" w14:textId="071F63CD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23437815" w14:textId="563E3053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5810022" w14:textId="549C8E7C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60EEDB56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46615AEB" w14:textId="3112CF96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FE9B9B2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0E1D04C1" w14:textId="5D95653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4C0EC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E061CE" w14:textId="53AA931C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514F06F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3" w:type="dxa"/>
          </w:tcPr>
          <w:p w14:paraId="5F588892" w14:textId="1BAFE8B2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7C365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23E41C9" w14:textId="69E32262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6E981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83" w:type="dxa"/>
          </w:tcPr>
          <w:p w14:paraId="62CE26B6" w14:textId="06F79239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B00B5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1AF6EFC" w14:textId="62CC8665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12416861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724E18DE" w14:textId="181CC980" w:rsidR="003E6E39" w:rsidRPr="00B07790" w:rsidRDefault="003E6E39" w:rsidP="003E6E39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91CEF5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2617A039" w14:textId="035A7CF2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736A7196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55948140" w14:textId="06523614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3D2F5489" w14:textId="77777777" w:rsidR="003E6E39" w:rsidRPr="00B07790" w:rsidRDefault="003E6E39" w:rsidP="003E6E39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5BCACEE7" w14:textId="6CE0AA0B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266601F8" w14:textId="77777777" w:rsidTr="003E6E39">
        <w:trPr>
          <w:cantSplit/>
        </w:trPr>
        <w:tc>
          <w:tcPr>
            <w:tcW w:w="2700" w:type="dxa"/>
          </w:tcPr>
          <w:p w14:paraId="09B3AB7E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 โพลีออลส์ จำกัด</w:t>
            </w:r>
          </w:p>
        </w:tc>
        <w:tc>
          <w:tcPr>
            <w:tcW w:w="1890" w:type="dxa"/>
          </w:tcPr>
          <w:p w14:paraId="05E43ADB" w14:textId="0A4A7056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54B066EA" w14:textId="28B7C631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CC6AA35" w14:textId="151311A0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80" w:type="dxa"/>
          </w:tcPr>
          <w:p w14:paraId="7C7C9E40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3CFE5C6" w14:textId="10D93B3C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</w:t>
            </w:r>
          </w:p>
        </w:tc>
        <w:tc>
          <w:tcPr>
            <w:tcW w:w="178" w:type="dxa"/>
          </w:tcPr>
          <w:p w14:paraId="69AEC5C1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F648490" w14:textId="4758D688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0E3E609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0BE68F" w14:textId="476C40E2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0598B8C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EF60A1A" w14:textId="467EB780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FEE76C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A4FFA14" w14:textId="40BDFFDB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398AD0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6F8F1438" w14:textId="62B13633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78" w:type="dxa"/>
          </w:tcPr>
          <w:p w14:paraId="5F078D3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3FC0A3E3" w14:textId="2AD48B70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3,696</w:t>
            </w:r>
          </w:p>
        </w:tc>
        <w:tc>
          <w:tcPr>
            <w:tcW w:w="189" w:type="dxa"/>
          </w:tcPr>
          <w:p w14:paraId="5C5C047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123601B" w14:textId="236B02B4" w:rsidR="003E6E39" w:rsidRPr="00B07790" w:rsidRDefault="003E6E39" w:rsidP="003E6E39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52ACBB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5D61880" w14:textId="3620CE3D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6176CB5A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25642845" w14:textId="1AF15FBB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0E699A1D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044A031C" w14:textId="48E46173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4505BD3B" w14:textId="77777777" w:rsidTr="003E6E39">
        <w:trPr>
          <w:cantSplit/>
        </w:trPr>
        <w:tc>
          <w:tcPr>
            <w:tcW w:w="2700" w:type="dxa"/>
          </w:tcPr>
          <w:p w14:paraId="326654CC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จีซี มาร์เก็ตติ้ง โซลูชั่นส์ จำกัด </w:t>
            </w:r>
          </w:p>
        </w:tc>
        <w:tc>
          <w:tcPr>
            <w:tcW w:w="1890" w:type="dxa"/>
          </w:tcPr>
          <w:p w14:paraId="23391059" w14:textId="7B85F292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ลงทุนในกิจการต่างประเทศ</w:t>
            </w:r>
          </w:p>
        </w:tc>
        <w:tc>
          <w:tcPr>
            <w:tcW w:w="947" w:type="dxa"/>
          </w:tcPr>
          <w:p w14:paraId="6EB490C2" w14:textId="4D4B6A01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ACFD773" w14:textId="1797F42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289193D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09A176B" w14:textId="4C9335A0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281510B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655D963F" w14:textId="362AFA4C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259E71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E0284DD" w14:textId="274FE438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21AFFEA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7C8595A" w14:textId="0652843E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C18BCF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C173A4F" w14:textId="00F41127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224C0F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370B9C85" w14:textId="437923C9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78" w:type="dxa"/>
          </w:tcPr>
          <w:p w14:paraId="53807D8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35C440B" w14:textId="17FBB18D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467</w:t>
            </w:r>
          </w:p>
        </w:tc>
        <w:tc>
          <w:tcPr>
            <w:tcW w:w="189" w:type="dxa"/>
          </w:tcPr>
          <w:p w14:paraId="05AAFC9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BA9E9BB" w14:textId="5B5366A4" w:rsidR="003E6E39" w:rsidRPr="00B07790" w:rsidRDefault="003E6E39" w:rsidP="003E6E39">
            <w:pPr>
              <w:tabs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1078647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5B38957" w14:textId="200E903E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1" w:type="dxa"/>
          </w:tcPr>
          <w:p w14:paraId="03A8B377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79F97C39" w14:textId="38F24F34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731F860C" w14:textId="77777777" w:rsidR="003E6E39" w:rsidRPr="00B07790" w:rsidRDefault="003E6E39" w:rsidP="003E6E39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667791" w14:textId="2459665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:rsidDel="00B958C1" w14:paraId="46543368" w14:textId="77777777" w:rsidTr="003E6E39">
        <w:trPr>
          <w:cantSplit/>
        </w:trPr>
        <w:tc>
          <w:tcPr>
            <w:tcW w:w="2700" w:type="dxa"/>
          </w:tcPr>
          <w:p w14:paraId="29C1368C" w14:textId="2F793FD6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 เมนเทนแนนซ์ แอนด์</w:t>
            </w:r>
          </w:p>
          <w:p w14:paraId="08396C2F" w14:textId="2ED7E41D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เอนจิเนียริง จำกัด  </w:t>
            </w:r>
          </w:p>
        </w:tc>
        <w:tc>
          <w:tcPr>
            <w:tcW w:w="1890" w:type="dxa"/>
          </w:tcPr>
          <w:p w14:paraId="09DC88A4" w14:textId="28836CD9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90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บริการบำรุงรักษาโรงงาน</w:t>
            </w:r>
            <w:r w:rsidRPr="00B07790" w:rsidDel="00266BDF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และงานวิศวกรรม</w:t>
            </w:r>
          </w:p>
        </w:tc>
        <w:tc>
          <w:tcPr>
            <w:tcW w:w="947" w:type="dxa"/>
          </w:tcPr>
          <w:p w14:paraId="5E0EAE8C" w14:textId="506B34E1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DF80232" w14:textId="3B7E4B85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78F7B4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6623D0A" w14:textId="469D24C8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1CC6673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75A5C4C" w14:textId="29D0F5C0" w:rsidR="003E6E39" w:rsidRPr="00B07790" w:rsidDel="00B958C1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2093971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04827F5" w14:textId="0BA3628E" w:rsidR="003E6E39" w:rsidRPr="00B07790" w:rsidDel="00B958C1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3B31A12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00CD2D" w14:textId="26A7F0BA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BCC406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5CF1EB6" w14:textId="21D58431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5D9F28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53ADB2B" w14:textId="195EA705" w:rsidR="003E6E39" w:rsidRPr="00B07790" w:rsidDel="00B958C1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78" w:type="dxa"/>
          </w:tcPr>
          <w:p w14:paraId="6DF6F98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7C2499F6" w14:textId="31A1DCC9" w:rsidR="003E6E39" w:rsidRPr="00B07790" w:rsidDel="00B958C1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155</w:t>
            </w:r>
          </w:p>
        </w:tc>
        <w:tc>
          <w:tcPr>
            <w:tcW w:w="189" w:type="dxa"/>
          </w:tcPr>
          <w:p w14:paraId="233367B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61E4F9E" w14:textId="299584B6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3E1111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C59EED4" w14:textId="143A881F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12C39CC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38B20779" w14:textId="42D54F60" w:rsidR="003E6E39" w:rsidRPr="00B07790" w:rsidDel="00B958C1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20D587EC" w14:textId="77777777" w:rsidR="003E6E39" w:rsidRPr="00B07790" w:rsidRDefault="003E6E39" w:rsidP="003E6E39">
            <w:pPr>
              <w:tabs>
                <w:tab w:val="decimal" w:pos="-434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CC2FD8" w14:textId="6C1E9D78" w:rsidR="003E6E39" w:rsidRPr="00B07790" w:rsidDel="00B958C1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42</w:t>
            </w:r>
          </w:p>
        </w:tc>
      </w:tr>
      <w:tr w:rsidR="003E6E39" w:rsidRPr="00B07790" w14:paraId="63DC0DBE" w14:textId="77777777" w:rsidTr="003E6E39">
        <w:trPr>
          <w:cantSplit/>
        </w:trPr>
        <w:tc>
          <w:tcPr>
            <w:tcW w:w="2700" w:type="dxa"/>
          </w:tcPr>
          <w:p w14:paraId="47C1496E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 เวนเจอร์ส จำกัด</w:t>
            </w:r>
          </w:p>
        </w:tc>
        <w:tc>
          <w:tcPr>
            <w:tcW w:w="1890" w:type="dxa"/>
          </w:tcPr>
          <w:p w14:paraId="7CEF062B" w14:textId="5D9214ED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10"/>
                <w:sz w:val="25"/>
                <w:szCs w:val="25"/>
                <w:cs/>
              </w:rPr>
              <w:t xml:space="preserve">ลงทุนในรูปแบบ </w:t>
            </w:r>
            <w:r w:rsidRPr="00B07790">
              <w:rPr>
                <w:rFonts w:ascii="Angsana New" w:hAnsi="Angsana New"/>
                <w:spacing w:val="-10"/>
                <w:sz w:val="25"/>
                <w:szCs w:val="25"/>
              </w:rPr>
              <w:t>Corporate Venture Capital (CVC)</w:t>
            </w:r>
          </w:p>
        </w:tc>
        <w:tc>
          <w:tcPr>
            <w:tcW w:w="947" w:type="dxa"/>
          </w:tcPr>
          <w:p w14:paraId="1190A1C4" w14:textId="4839C155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D2AE67D" w14:textId="7723EE80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1D927F8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12DF37C7" w14:textId="08A93CC1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186B893D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80C1377" w14:textId="50708CCF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178" w:type="dxa"/>
          </w:tcPr>
          <w:p w14:paraId="1253873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977DBD2" w14:textId="11D32878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1,805</w:t>
            </w:r>
          </w:p>
        </w:tc>
        <w:tc>
          <w:tcPr>
            <w:tcW w:w="178" w:type="dxa"/>
          </w:tcPr>
          <w:p w14:paraId="7638C4A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DD31CD" w14:textId="13CADDE0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(159)</w:t>
            </w:r>
          </w:p>
        </w:tc>
        <w:tc>
          <w:tcPr>
            <w:tcW w:w="178" w:type="dxa"/>
          </w:tcPr>
          <w:p w14:paraId="12CC7E7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A1D1C02" w14:textId="63E198FD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(159)</w:t>
            </w:r>
          </w:p>
        </w:tc>
        <w:tc>
          <w:tcPr>
            <w:tcW w:w="178" w:type="dxa"/>
          </w:tcPr>
          <w:p w14:paraId="59C8651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7DA5667" w14:textId="5F3A2BDA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1,646</w:t>
            </w:r>
          </w:p>
        </w:tc>
        <w:tc>
          <w:tcPr>
            <w:tcW w:w="178" w:type="dxa"/>
          </w:tcPr>
          <w:p w14:paraId="0E3198B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FBC8285" w14:textId="279D62FD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1,646</w:t>
            </w:r>
          </w:p>
        </w:tc>
        <w:tc>
          <w:tcPr>
            <w:tcW w:w="189" w:type="dxa"/>
          </w:tcPr>
          <w:p w14:paraId="1DE7DA39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2AB6F22" w14:textId="6810F981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5D34E8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8A4E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2FBBC1AE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5102070D" w14:textId="0C52F0FE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82" w:type="dxa"/>
          </w:tcPr>
          <w:p w14:paraId="55D56B91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778C7E74" w14:textId="5A383216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71533307" w14:textId="77777777" w:rsidTr="003E6E39">
        <w:trPr>
          <w:cantSplit/>
        </w:trPr>
        <w:tc>
          <w:tcPr>
            <w:tcW w:w="2700" w:type="dxa"/>
          </w:tcPr>
          <w:p w14:paraId="0C08178E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ศูนย์บริหารเงิน จำกัด</w:t>
            </w:r>
          </w:p>
        </w:tc>
        <w:tc>
          <w:tcPr>
            <w:tcW w:w="1890" w:type="dxa"/>
          </w:tcPr>
          <w:p w14:paraId="5ED11FBD" w14:textId="6ABAAFAB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บริหารจัดการด้านการเงินของกลุ่มบริษัท</w:t>
            </w:r>
          </w:p>
        </w:tc>
        <w:tc>
          <w:tcPr>
            <w:tcW w:w="947" w:type="dxa"/>
          </w:tcPr>
          <w:p w14:paraId="6980ECA1" w14:textId="16F23281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2D7C5AC9" w14:textId="3881A5C1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16B38D57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0141FE8D" w14:textId="2B8394F3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BCF26B0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E2E0C6" w14:textId="08D6B4AC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4ED5E3F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E978B57" w14:textId="3EA11DCA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16C9782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A141BA8" w14:textId="68AE86BB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075D68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3B47C85" w14:textId="6C232A06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E19D4F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00C7E3F" w14:textId="55B13D82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78" w:type="dxa"/>
          </w:tcPr>
          <w:p w14:paraId="3A540171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43C81BA0" w14:textId="6CA40102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</w:t>
            </w:r>
          </w:p>
        </w:tc>
        <w:tc>
          <w:tcPr>
            <w:tcW w:w="189" w:type="dxa"/>
          </w:tcPr>
          <w:p w14:paraId="6ED89F3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60F5DF" w14:textId="6E40BD53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C52D47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066B84A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FB8AAE6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6A81265A" w14:textId="689886EA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2,918</w:t>
            </w:r>
          </w:p>
        </w:tc>
        <w:tc>
          <w:tcPr>
            <w:tcW w:w="182" w:type="dxa"/>
          </w:tcPr>
          <w:p w14:paraId="77A92907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F97E5AF" w14:textId="79ECE961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355</w:t>
            </w:r>
          </w:p>
        </w:tc>
      </w:tr>
      <w:tr w:rsidR="003E6E39" w:rsidRPr="00B07790" w14:paraId="08BDF41D" w14:textId="77777777" w:rsidTr="003E6E39">
        <w:trPr>
          <w:cantSplit/>
        </w:trPr>
        <w:tc>
          <w:tcPr>
            <w:tcW w:w="2700" w:type="dxa"/>
          </w:tcPr>
          <w:p w14:paraId="7FA69301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จีซี สไตรีนิคส์ จำกัด</w:t>
            </w:r>
          </w:p>
          <w:p w14:paraId="1FD98630" w14:textId="3976F5F4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                 </w:t>
            </w:r>
          </w:p>
        </w:tc>
        <w:tc>
          <w:tcPr>
            <w:tcW w:w="1890" w:type="dxa"/>
          </w:tcPr>
          <w:p w14:paraId="118B1B4E" w14:textId="6A02B30E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0CE1B83" w14:textId="56C9933E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FD8F9D" w14:textId="0F9CA545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87B725E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DF7590" w14:textId="024F8A5D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41ADE111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</w:tcPr>
          <w:p w14:paraId="2F6BDDB3" w14:textId="53B4AE8C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824F62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D0496CE" w14:textId="2128B10E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541A25B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A26B9C0" w14:textId="3A0BB3A3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AB0B86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9FA728" w14:textId="31E4750B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FDC6B8B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6168E50" w14:textId="650F50E9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4A5E4C3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1E9F63FA" w14:textId="09251D55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89" w:type="dxa"/>
          </w:tcPr>
          <w:p w14:paraId="63CB40E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7863BB6" w14:textId="62B06B34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3AD5B6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C9877A6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0331776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3317E2F5" w14:textId="520998DF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366AA9B8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4FDD415" w14:textId="03BBDF64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4288F45C" w14:textId="77777777" w:rsidTr="003E6E39">
        <w:trPr>
          <w:cantSplit/>
        </w:trPr>
        <w:tc>
          <w:tcPr>
            <w:tcW w:w="2700" w:type="dxa"/>
          </w:tcPr>
          <w:p w14:paraId="79A8FC57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 ออกซีเรน จำกัด</w:t>
            </w:r>
          </w:p>
          <w:p w14:paraId="7A4A9EC6" w14:textId="62E59D00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339C0B2" w14:textId="70177C06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4647CE27" w14:textId="61AD5966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BBA1282" w14:textId="077CFB05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C64D360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30DF506" w14:textId="694B15FE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597DB747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2FF58DF" w14:textId="55992479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9013D86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FA227B5" w14:textId="476158D8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AD9FF0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81A8DB0" w14:textId="6DF74BE1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BA44F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DF5BCFB" w14:textId="36B01310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75FDB01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361658C" w14:textId="179FDEE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4A81577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F05657E" w14:textId="713A2D1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9" w:type="dxa"/>
          </w:tcPr>
          <w:p w14:paraId="6D1376E0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EC462FE" w14:textId="250D933E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F16683D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9A9CE51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25CD178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DDCAC7B" w14:textId="553A797A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65D1B3E3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38EEF710" w14:textId="146A6E3A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718</w:t>
            </w:r>
          </w:p>
        </w:tc>
      </w:tr>
      <w:tr w:rsidR="003E6E39" w:rsidRPr="00B07790" w14:paraId="2A078DDC" w14:textId="77777777" w:rsidTr="003E6E39">
        <w:trPr>
          <w:cantSplit/>
        </w:trPr>
        <w:tc>
          <w:tcPr>
            <w:tcW w:w="2700" w:type="dxa"/>
          </w:tcPr>
          <w:p w14:paraId="1B133535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จีซี-เอ็ม พีทีเอ จำกัด</w:t>
            </w:r>
          </w:p>
        </w:tc>
        <w:tc>
          <w:tcPr>
            <w:tcW w:w="1890" w:type="dxa"/>
          </w:tcPr>
          <w:p w14:paraId="71551616" w14:textId="5ACCFC6B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CAEAFE6" w14:textId="376839A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4AECE62E" w14:textId="60B6B612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0" w:type="dxa"/>
          </w:tcPr>
          <w:p w14:paraId="7D4747D3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29B770B" w14:textId="536FAA4C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78" w:type="dxa"/>
          </w:tcPr>
          <w:p w14:paraId="1132B18C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C73ACB9" w14:textId="6F191A35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CB613FF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dxa"/>
          </w:tcPr>
          <w:p w14:paraId="4029C87F" w14:textId="4019F0F1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1DFD8615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220D9438" w14:textId="4326E482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DFBF1D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579F2F0" w14:textId="4E3B873F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269CA9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5F8EB250" w14:textId="6B370FBE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78" w:type="dxa"/>
          </w:tcPr>
          <w:p w14:paraId="005B99C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52744A7" w14:textId="4CAC0D2E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4,384</w:t>
            </w:r>
          </w:p>
        </w:tc>
        <w:tc>
          <w:tcPr>
            <w:tcW w:w="189" w:type="dxa"/>
          </w:tcPr>
          <w:p w14:paraId="5E81A0F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E0849D1" w14:textId="14D673D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F04B1F8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2C1ECE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1A6A904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61AED2AC" w14:textId="3F532EB0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AD4F09F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261FB8F6" w14:textId="4A466CE3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02529EFD" w14:textId="77777777" w:rsidTr="003E6E39">
        <w:trPr>
          <w:cantSplit/>
        </w:trPr>
        <w:tc>
          <w:tcPr>
            <w:tcW w:w="2700" w:type="dxa"/>
          </w:tcPr>
          <w:p w14:paraId="7ED9F840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จีซี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เอสเตท จำกัด</w:t>
            </w:r>
          </w:p>
        </w:tc>
        <w:tc>
          <w:tcPr>
            <w:tcW w:w="1890" w:type="dxa"/>
          </w:tcPr>
          <w:p w14:paraId="0E2CA1C4" w14:textId="613DE01E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105" w:right="-110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4"/>
                <w:sz w:val="25"/>
                <w:szCs w:val="25"/>
                <w:cs/>
              </w:rPr>
              <w:t>พัฒนาอสังหาริมทรัพย์เพื่อให้เช่าสําหรับลงทุน และประกอบกิจการ</w:t>
            </w:r>
            <w:r w:rsidRPr="00B0779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      </w:t>
            </w:r>
            <w:r w:rsidRPr="00B07790">
              <w:rPr>
                <w:rFonts w:ascii="Angsana New" w:hAnsi="Angsana New"/>
                <w:spacing w:val="-4"/>
                <w:sz w:val="25"/>
                <w:szCs w:val="25"/>
                <w:cs/>
              </w:rPr>
              <w:t>โรงผลิตน้ำเพื่อใช้ในอุตสาหกรรมปิโตรเคมีและอุตสาหกรรมเกี่ยวเนื่อง</w:t>
            </w:r>
          </w:p>
        </w:tc>
        <w:tc>
          <w:tcPr>
            <w:tcW w:w="947" w:type="dxa"/>
          </w:tcPr>
          <w:p w14:paraId="0AA1F6ED" w14:textId="108833DA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0B15AC75" w14:textId="5C73C6C6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5985CC0F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528" w:type="dxa"/>
          </w:tcPr>
          <w:p w14:paraId="7CF24731" w14:textId="56F7871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5A22AA5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4484E909" w14:textId="310F64CE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39ECCD52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C8D8E77" w14:textId="4D675E9E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6D9F569A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14CA36F4" w14:textId="46192D1D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CAADC6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1D6F466" w14:textId="58274371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E6ACCB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023D46C8" w14:textId="3A63E555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78" w:type="dxa"/>
          </w:tcPr>
          <w:p w14:paraId="03D10B26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5A575E5" w14:textId="4C594093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7,200</w:t>
            </w:r>
          </w:p>
        </w:tc>
        <w:tc>
          <w:tcPr>
            <w:tcW w:w="189" w:type="dxa"/>
          </w:tcPr>
          <w:p w14:paraId="37A8886E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786C206" w14:textId="0226A912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7CE3FDC" w14:textId="77777777" w:rsidR="003E6E39" w:rsidRPr="00B07790" w:rsidRDefault="003E6E39" w:rsidP="003E6E39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6E74D966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3C50F46" w14:textId="77777777" w:rsidR="003E6E39" w:rsidRPr="00B07790" w:rsidRDefault="003E6E39" w:rsidP="003E6E39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0" w:type="dxa"/>
            <w:shd w:val="clear" w:color="auto" w:fill="auto"/>
          </w:tcPr>
          <w:p w14:paraId="09E7B598" w14:textId="7532E8F5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92E2E6F" w14:textId="77777777" w:rsidR="003E6E39" w:rsidRPr="00B07790" w:rsidRDefault="003E6E39" w:rsidP="003E6E39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2" w:type="dxa"/>
          </w:tcPr>
          <w:p w14:paraId="1BB8243B" w14:textId="529899D4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3E6E39" w:rsidRPr="00B07790" w14:paraId="19780CDF" w14:textId="77777777" w:rsidTr="003E6E39">
        <w:trPr>
          <w:cantSplit/>
        </w:trPr>
        <w:tc>
          <w:tcPr>
            <w:tcW w:w="2700" w:type="dxa"/>
          </w:tcPr>
          <w:p w14:paraId="364874D2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890" w:type="dxa"/>
          </w:tcPr>
          <w:p w14:paraId="63668147" w14:textId="1DCBDAAF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จำหน่ายผลิตภัณฑ์แปรรูปจากพลาสติกที่ใช้แล้ว</w:t>
            </w:r>
          </w:p>
        </w:tc>
        <w:tc>
          <w:tcPr>
            <w:tcW w:w="947" w:type="dxa"/>
          </w:tcPr>
          <w:p w14:paraId="1CA0339A" w14:textId="015B07D0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14B67D66" w14:textId="609D8BE5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37F5751E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5E9AC92D" w14:textId="1EE45A9C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324B5E9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3422F992" w14:textId="369B0EEC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3CCD14E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A7CAF8" w14:textId="76505275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1A2258E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2B92A00" w14:textId="4EE47BDD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48D0F8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29A6DFD" w14:textId="68BFB368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97A4D9D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14005D8C" w14:textId="2561CAB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78" w:type="dxa"/>
          </w:tcPr>
          <w:p w14:paraId="6D1191B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560FC264" w14:textId="4CC19C9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180</w:t>
            </w:r>
          </w:p>
        </w:tc>
        <w:tc>
          <w:tcPr>
            <w:tcW w:w="189" w:type="dxa"/>
          </w:tcPr>
          <w:p w14:paraId="35A1571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995C766" w14:textId="2030C03A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20F4B9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FD33719" w14:textId="7777777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54F574C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678CCC34" w14:textId="3D1FE2BC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F82DAA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A0B2ADB" w14:textId="6A1E5179" w:rsidR="003E6E39" w:rsidRPr="00B07790" w:rsidRDefault="003E6E39" w:rsidP="003E6E39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3E6E39" w:rsidRPr="00B07790" w14:paraId="5F4D4B76" w14:textId="77777777" w:rsidTr="003E6E39">
        <w:trPr>
          <w:cantSplit/>
        </w:trPr>
        <w:tc>
          <w:tcPr>
            <w:tcW w:w="2700" w:type="dxa"/>
          </w:tcPr>
          <w:p w14:paraId="2D927D7C" w14:textId="13CCC27A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ไทย เพ็ท เรซิน จำกัด</w:t>
            </w:r>
          </w:p>
        </w:tc>
        <w:tc>
          <w:tcPr>
            <w:tcW w:w="1890" w:type="dxa"/>
          </w:tcPr>
          <w:p w14:paraId="6A49841D" w14:textId="06C6411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47" w:type="dxa"/>
          </w:tcPr>
          <w:p w14:paraId="14266AA0" w14:textId="0622608D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67E4D9E8" w14:textId="170CB499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80" w:type="dxa"/>
          </w:tcPr>
          <w:p w14:paraId="51888DA5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7EAED026" w14:textId="4F7BF50B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44*</w:t>
            </w:r>
          </w:p>
        </w:tc>
        <w:tc>
          <w:tcPr>
            <w:tcW w:w="178" w:type="dxa"/>
          </w:tcPr>
          <w:p w14:paraId="13744083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5B02F9E0" w14:textId="759856A3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1C38FAA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F52200" w14:textId="4B90F9A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6726367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0042C40" w14:textId="2E70AE52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7B2275DA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4102DE5" w14:textId="43370CE7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2BBD9437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2EBDCB9" w14:textId="33AAAA5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78" w:type="dxa"/>
          </w:tcPr>
          <w:p w14:paraId="4D7F5769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29492572" w14:textId="67936F3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988</w:t>
            </w:r>
          </w:p>
        </w:tc>
        <w:tc>
          <w:tcPr>
            <w:tcW w:w="189" w:type="dxa"/>
          </w:tcPr>
          <w:p w14:paraId="762E5922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6B1E5B92" w14:textId="094B3CC1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6ABD16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88C018E" w14:textId="0EB89A31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7E24687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55C8B329" w14:textId="0B4A1726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0F8E1792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92AF030" w14:textId="2884EB6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3E6E39" w:rsidRPr="00B07790" w14:paraId="7AF43B05" w14:textId="77777777" w:rsidTr="003E6E39">
        <w:trPr>
          <w:cantSplit/>
        </w:trPr>
        <w:tc>
          <w:tcPr>
            <w:tcW w:w="2700" w:type="dxa"/>
          </w:tcPr>
          <w:p w14:paraId="66C251B5" w14:textId="77777777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 ฟีนอล จำกัด</w:t>
            </w:r>
          </w:p>
          <w:p w14:paraId="778B323B" w14:textId="47C585C3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(อยู่ระหว่างการชำระบัญชี)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              </w:t>
            </w:r>
          </w:p>
        </w:tc>
        <w:tc>
          <w:tcPr>
            <w:tcW w:w="1890" w:type="dxa"/>
          </w:tcPr>
          <w:p w14:paraId="32130C0D" w14:textId="390B2C98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47" w:type="dxa"/>
          </w:tcPr>
          <w:p w14:paraId="1FC22A10" w14:textId="4925122A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76D46B65" w14:textId="5D79145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4E28FBC0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528" w:type="dxa"/>
          </w:tcPr>
          <w:p w14:paraId="154ECA8C" w14:textId="03722904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0ABD0F84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1208E657" w14:textId="7040A26C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178" w:type="dxa"/>
          </w:tcPr>
          <w:p w14:paraId="7A795199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B3C4B0D" w14:textId="7A09821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126</w:t>
            </w:r>
          </w:p>
        </w:tc>
        <w:tc>
          <w:tcPr>
            <w:tcW w:w="178" w:type="dxa"/>
          </w:tcPr>
          <w:p w14:paraId="7317FDEC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A753C85" w14:textId="33DC3BE2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(121)</w:t>
            </w:r>
          </w:p>
        </w:tc>
        <w:tc>
          <w:tcPr>
            <w:tcW w:w="178" w:type="dxa"/>
          </w:tcPr>
          <w:p w14:paraId="7E9FA8D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E1CF095" w14:textId="33DDAE1E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(121)</w:t>
            </w:r>
          </w:p>
        </w:tc>
        <w:tc>
          <w:tcPr>
            <w:tcW w:w="178" w:type="dxa"/>
          </w:tcPr>
          <w:p w14:paraId="4746720C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7492221A" w14:textId="3555BFF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78" w:type="dxa"/>
          </w:tcPr>
          <w:p w14:paraId="2533474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3B42C7DC" w14:textId="344C856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89" w:type="dxa"/>
          </w:tcPr>
          <w:p w14:paraId="0BFA24E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667886B" w14:textId="26666DC4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E92F1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8BF4983" w14:textId="695759C5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D73F21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041C4657" w14:textId="3466BFE8" w:rsidR="003E6E39" w:rsidRPr="00B07790" w:rsidRDefault="003E6E39" w:rsidP="003E6E39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4BC3182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6815706" w14:textId="5E0FBE00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8,061</w:t>
            </w:r>
          </w:p>
        </w:tc>
      </w:tr>
      <w:tr w:rsidR="003E6E39" w:rsidRPr="00B07790" w14:paraId="77379D90" w14:textId="77777777" w:rsidTr="003E6E39">
        <w:trPr>
          <w:cantSplit/>
        </w:trPr>
        <w:tc>
          <w:tcPr>
            <w:tcW w:w="2700" w:type="dxa"/>
          </w:tcPr>
          <w:p w14:paraId="3354C888" w14:textId="2C09D09A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lastRenderedPageBreak/>
              <w:t>บริษัท เอ็นพีซี เซฟตี้ แอนด์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           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เอ็นไวรอนเมนทอล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เซอร์วิส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890" w:type="dxa"/>
          </w:tcPr>
          <w:p w14:paraId="34717CDC" w14:textId="4A9236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บริการด้านความปลอดภัย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และสิ่งแวดล้อม</w:t>
            </w:r>
          </w:p>
        </w:tc>
        <w:tc>
          <w:tcPr>
            <w:tcW w:w="947" w:type="dxa"/>
          </w:tcPr>
          <w:p w14:paraId="2C50E6F9" w14:textId="4C9454CE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 w:rsidDel="00266BDF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569DDB01" w14:textId="45CD0AC9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E787CA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528" w:type="dxa"/>
          </w:tcPr>
          <w:p w14:paraId="4D50FC5E" w14:textId="45DB2A22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36EE6D87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73" w:type="dxa"/>
          </w:tcPr>
          <w:p w14:paraId="2D773AA2" w14:textId="71AF0434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5211230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7679BD00" w14:textId="15B2637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375493B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42B306AE" w14:textId="7EFE5673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69141414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2533F6C" w14:textId="12464617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0EB4EB41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4DB1C7FF" w14:textId="64F1E10D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78" w:type="dxa"/>
          </w:tcPr>
          <w:p w14:paraId="385261F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4B863DBE" w14:textId="4BC79404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165</w:t>
            </w:r>
          </w:p>
        </w:tc>
        <w:tc>
          <w:tcPr>
            <w:tcW w:w="189" w:type="dxa"/>
          </w:tcPr>
          <w:p w14:paraId="77FB6E2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BD96A1" w14:textId="6684374E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B48447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E77D9AE" w14:textId="301B5FE8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16E6CE7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2F8C68ED" w14:textId="7543FDE9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82" w:type="dxa"/>
          </w:tcPr>
          <w:p w14:paraId="38A22BE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407C2F83" w14:textId="6422A59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</w:t>
            </w:r>
          </w:p>
        </w:tc>
      </w:tr>
      <w:tr w:rsidR="003E6E39" w:rsidRPr="00B07790" w14:paraId="3101F835" w14:textId="77777777" w:rsidTr="003E6E39">
        <w:trPr>
          <w:cantSplit/>
        </w:trPr>
        <w:tc>
          <w:tcPr>
            <w:tcW w:w="2700" w:type="dxa"/>
          </w:tcPr>
          <w:p w14:paraId="623C2527" w14:textId="1049CB59" w:rsidR="003E6E39" w:rsidRPr="00B07790" w:rsidRDefault="003E6E39" w:rsidP="001302C7">
            <w:pPr>
              <w:tabs>
                <w:tab w:val="clear" w:pos="227"/>
                <w:tab w:val="left" w:pos="278"/>
              </w:tabs>
              <w:spacing w:line="240" w:lineRule="auto"/>
              <w:ind w:left="8" w:right="-79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เอ็นวิคโค จำกัด</w:t>
            </w:r>
          </w:p>
        </w:tc>
        <w:tc>
          <w:tcPr>
            <w:tcW w:w="1890" w:type="dxa"/>
          </w:tcPr>
          <w:p w14:paraId="3D3CC466" w14:textId="0A1A06A2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ผลิต จำหน่าย และพัฒนาพลาสติกรีไซเคิล และผลิตภัณฑ์พลอยได้ </w:t>
            </w:r>
          </w:p>
        </w:tc>
        <w:tc>
          <w:tcPr>
            <w:tcW w:w="947" w:type="dxa"/>
          </w:tcPr>
          <w:p w14:paraId="0D5EB31B" w14:textId="1604D339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13" w:type="dxa"/>
          </w:tcPr>
          <w:p w14:paraId="386A3CB5" w14:textId="66238E0B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80" w:type="dxa"/>
          </w:tcPr>
          <w:p w14:paraId="5EA7C90A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397EF030" w14:textId="5F22D2A9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70</w:t>
            </w:r>
          </w:p>
        </w:tc>
        <w:tc>
          <w:tcPr>
            <w:tcW w:w="178" w:type="dxa"/>
          </w:tcPr>
          <w:p w14:paraId="55D140E5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7C62CDC3" w14:textId="624144DC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757C9C7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22F35F3" w14:textId="386A85D0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08355D2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02448681" w14:textId="7E477DB9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9E8BFB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110F491E" w14:textId="2E5DB713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1274BD8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39764F2" w14:textId="2E53A822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78" w:type="dxa"/>
          </w:tcPr>
          <w:p w14:paraId="0208524A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62EAA055" w14:textId="611BD02F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756</w:t>
            </w:r>
          </w:p>
        </w:tc>
        <w:tc>
          <w:tcPr>
            <w:tcW w:w="189" w:type="dxa"/>
          </w:tcPr>
          <w:p w14:paraId="5E15BE3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32EF596" w14:textId="794A8FA9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3B903869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26D0E17A" w14:textId="5C51CA8F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3666BAD2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1E19D84B" w14:textId="4A26A7B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608B6C1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FBEAD0F" w14:textId="22B90518" w:rsidR="003E6E39" w:rsidRPr="00B07790" w:rsidRDefault="003E6E39" w:rsidP="003E6E39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1AAD3818" w14:textId="77777777" w:rsidTr="003E6E39">
        <w:trPr>
          <w:cantSplit/>
        </w:trPr>
        <w:tc>
          <w:tcPr>
            <w:tcW w:w="2700" w:type="dxa"/>
          </w:tcPr>
          <w:p w14:paraId="339BE857" w14:textId="731B2EE0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PTTGC America Corporation</w:t>
            </w:r>
          </w:p>
        </w:tc>
        <w:tc>
          <w:tcPr>
            <w:tcW w:w="1890" w:type="dxa"/>
          </w:tcPr>
          <w:p w14:paraId="4C87873A" w14:textId="38EE85D4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ลงทุน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และดำเนินธุรกิจ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ในกิจการต่างประเทศ</w:t>
            </w:r>
          </w:p>
        </w:tc>
        <w:tc>
          <w:tcPr>
            <w:tcW w:w="947" w:type="dxa"/>
          </w:tcPr>
          <w:p w14:paraId="62031BF5" w14:textId="53D687BE" w:rsidR="003E6E39" w:rsidRPr="00B07790" w:rsidRDefault="003E6E39" w:rsidP="003E6E39">
            <w:pPr>
              <w:tabs>
                <w:tab w:val="clear" w:pos="907"/>
                <w:tab w:val="decimal" w:pos="500"/>
                <w:tab w:val="left" w:pos="871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613" w:type="dxa"/>
          </w:tcPr>
          <w:p w14:paraId="7F2D1856" w14:textId="7D0D31B4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000B8711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8" w:type="dxa"/>
          </w:tcPr>
          <w:p w14:paraId="55495956" w14:textId="08A8C246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79F520FD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5EEE8E30" w14:textId="550105A9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5,538</w:t>
            </w:r>
          </w:p>
        </w:tc>
        <w:tc>
          <w:tcPr>
            <w:tcW w:w="178" w:type="dxa"/>
          </w:tcPr>
          <w:p w14:paraId="00D1A361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5756ED9" w14:textId="03DE2A52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5,505</w:t>
            </w:r>
          </w:p>
        </w:tc>
        <w:tc>
          <w:tcPr>
            <w:tcW w:w="178" w:type="dxa"/>
          </w:tcPr>
          <w:p w14:paraId="052A2D9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</w:tcPr>
          <w:p w14:paraId="3E22AB29" w14:textId="17AF1D78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530D272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3AA3D0B8" w14:textId="0E8E5558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78" w:type="dxa"/>
          </w:tcPr>
          <w:p w14:paraId="398AFC9C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</w:tcPr>
          <w:p w14:paraId="2409B761" w14:textId="4C6ACECA" w:rsidR="003E6E39" w:rsidRPr="00B07790" w:rsidDel="00B958C1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5,538</w:t>
            </w:r>
          </w:p>
        </w:tc>
        <w:tc>
          <w:tcPr>
            <w:tcW w:w="178" w:type="dxa"/>
          </w:tcPr>
          <w:p w14:paraId="23CCBB6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</w:tcPr>
          <w:p w14:paraId="003D92D2" w14:textId="36D630D0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5,505</w:t>
            </w:r>
          </w:p>
        </w:tc>
        <w:tc>
          <w:tcPr>
            <w:tcW w:w="189" w:type="dxa"/>
          </w:tcPr>
          <w:p w14:paraId="55362B3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A24241D" w14:textId="3C764EEA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78A339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0BE92303" w14:textId="02A77FC4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09F0DBC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</w:tcPr>
          <w:p w14:paraId="782BD873" w14:textId="47FCD6DF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451BA35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</w:tcPr>
          <w:p w14:paraId="505652A4" w14:textId="37B1A244" w:rsidR="003E6E39" w:rsidRPr="00B07790" w:rsidRDefault="003E6E39" w:rsidP="003E6E39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45BC22C4" w14:textId="77777777" w:rsidTr="003E6E39">
        <w:trPr>
          <w:cantSplit/>
        </w:trPr>
        <w:tc>
          <w:tcPr>
            <w:tcW w:w="2700" w:type="dxa"/>
          </w:tcPr>
          <w:p w14:paraId="024DB462" w14:textId="18A755D9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PTTGC International Private Limited </w:t>
            </w:r>
          </w:p>
        </w:tc>
        <w:tc>
          <w:tcPr>
            <w:tcW w:w="1890" w:type="dxa"/>
          </w:tcPr>
          <w:p w14:paraId="0347F52C" w14:textId="1E714BB3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ลงทุน และดำเนินธุรกิจ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ในกิจการต่างประเทศ</w:t>
            </w:r>
          </w:p>
        </w:tc>
        <w:tc>
          <w:tcPr>
            <w:tcW w:w="947" w:type="dxa"/>
          </w:tcPr>
          <w:p w14:paraId="4051A093" w14:textId="3B65AFB6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สิงคโปร์</w:t>
            </w:r>
          </w:p>
        </w:tc>
        <w:tc>
          <w:tcPr>
            <w:tcW w:w="613" w:type="dxa"/>
          </w:tcPr>
          <w:p w14:paraId="7A0DC7E6" w14:textId="7E38D44D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14:paraId="7DBABA84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7F924360" w14:textId="3399107A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78" w:type="dxa"/>
          </w:tcPr>
          <w:p w14:paraId="292FA998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7894178" w14:textId="4AD3C580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125,436</w:t>
            </w:r>
          </w:p>
        </w:tc>
        <w:tc>
          <w:tcPr>
            <w:tcW w:w="178" w:type="dxa"/>
          </w:tcPr>
          <w:p w14:paraId="17A19534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2CE5A1FE" w14:textId="095A75D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122,787</w:t>
            </w:r>
          </w:p>
        </w:tc>
        <w:tc>
          <w:tcPr>
            <w:tcW w:w="178" w:type="dxa"/>
          </w:tcPr>
          <w:p w14:paraId="0084464C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6D898DD9" w14:textId="24F66698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(24,106)</w:t>
            </w:r>
          </w:p>
        </w:tc>
        <w:tc>
          <w:tcPr>
            <w:tcW w:w="178" w:type="dxa"/>
          </w:tcPr>
          <w:p w14:paraId="5113BF89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7DA7B9F7" w14:textId="0B67FF3C" w:rsidR="003E6E39" w:rsidRPr="00B07790" w:rsidRDefault="003E6E39" w:rsidP="003E6E39">
            <w:pPr>
              <w:tabs>
                <w:tab w:val="decimal" w:pos="34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(14,106)</w:t>
            </w:r>
          </w:p>
        </w:tc>
        <w:tc>
          <w:tcPr>
            <w:tcW w:w="178" w:type="dxa"/>
          </w:tcPr>
          <w:p w14:paraId="269638B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C0A5AE2" w14:textId="72726D12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101,330</w:t>
            </w:r>
          </w:p>
        </w:tc>
        <w:tc>
          <w:tcPr>
            <w:tcW w:w="178" w:type="dxa"/>
          </w:tcPr>
          <w:p w14:paraId="644D75DA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0AAF1FD0" w14:textId="273FD212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108,681</w:t>
            </w:r>
          </w:p>
        </w:tc>
        <w:tc>
          <w:tcPr>
            <w:tcW w:w="189" w:type="dxa"/>
          </w:tcPr>
          <w:p w14:paraId="7B642C7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4D0A3954" w14:textId="21BE3F0D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C46279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4A6A21DA" w14:textId="56AD1297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1" w:type="dxa"/>
          </w:tcPr>
          <w:p w14:paraId="64A1790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</w:tcPr>
          <w:p w14:paraId="21AD7476" w14:textId="49CBF61D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2" w:type="dxa"/>
          </w:tcPr>
          <w:p w14:paraId="1659A810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8913573" w14:textId="7CBE790F" w:rsidR="003E6E39" w:rsidRPr="00B07790" w:rsidRDefault="003E6E39" w:rsidP="003E6E39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E6E39" w:rsidRPr="00B07790" w14:paraId="5E1F6F7F" w14:textId="77777777" w:rsidTr="003E6E39">
        <w:trPr>
          <w:cantSplit/>
        </w:trPr>
        <w:tc>
          <w:tcPr>
            <w:tcW w:w="2700" w:type="dxa"/>
          </w:tcPr>
          <w:p w14:paraId="5D8E9690" w14:textId="0879189D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รวมเงินลงทุนในบริษัทย่อย</w:t>
            </w:r>
          </w:p>
        </w:tc>
        <w:tc>
          <w:tcPr>
            <w:tcW w:w="1890" w:type="dxa"/>
          </w:tcPr>
          <w:p w14:paraId="4DE7EDED" w14:textId="28B1E2B4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105" w:right="-81" w:hanging="105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7" w:type="dxa"/>
          </w:tcPr>
          <w:p w14:paraId="474A5A1A" w14:textId="4B52D88D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179" w:right="-8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13" w:type="dxa"/>
          </w:tcPr>
          <w:p w14:paraId="4232F897" w14:textId="5A64685D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877905F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5DEA6C58" w14:textId="444A65CD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78" w:type="dxa"/>
          </w:tcPr>
          <w:p w14:paraId="054B5206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E3365" w14:textId="7003662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158,311</w:t>
            </w:r>
          </w:p>
        </w:tc>
        <w:tc>
          <w:tcPr>
            <w:tcW w:w="178" w:type="dxa"/>
            <w:vAlign w:val="bottom"/>
          </w:tcPr>
          <w:p w14:paraId="6FA662B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5C2B9" w14:textId="557C7DCA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155,629</w:t>
            </w:r>
          </w:p>
        </w:tc>
        <w:tc>
          <w:tcPr>
            <w:tcW w:w="178" w:type="dxa"/>
            <w:vAlign w:val="bottom"/>
          </w:tcPr>
          <w:p w14:paraId="0CAC0E8C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6D472" w14:textId="6DA1E403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(24,386)</w:t>
            </w:r>
          </w:p>
        </w:tc>
        <w:tc>
          <w:tcPr>
            <w:tcW w:w="178" w:type="dxa"/>
            <w:vAlign w:val="bottom"/>
          </w:tcPr>
          <w:p w14:paraId="6400ED1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520E5" w14:textId="2A32C673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(14,386)</w:t>
            </w:r>
          </w:p>
        </w:tc>
        <w:tc>
          <w:tcPr>
            <w:tcW w:w="178" w:type="dxa"/>
            <w:vAlign w:val="bottom"/>
          </w:tcPr>
          <w:p w14:paraId="7E1B9CD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E133F" w14:textId="50FA4F6E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133,925</w:t>
            </w:r>
          </w:p>
        </w:tc>
        <w:tc>
          <w:tcPr>
            <w:tcW w:w="178" w:type="dxa"/>
            <w:vAlign w:val="bottom"/>
          </w:tcPr>
          <w:p w14:paraId="281511A9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33598" w14:textId="428C6978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141,243</w:t>
            </w:r>
          </w:p>
        </w:tc>
        <w:tc>
          <w:tcPr>
            <w:tcW w:w="189" w:type="dxa"/>
            <w:vAlign w:val="bottom"/>
          </w:tcPr>
          <w:p w14:paraId="523BE0B5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86D73" w14:textId="29E9468B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3,108</w:t>
            </w:r>
          </w:p>
        </w:tc>
        <w:tc>
          <w:tcPr>
            <w:tcW w:w="180" w:type="dxa"/>
            <w:vAlign w:val="bottom"/>
          </w:tcPr>
          <w:p w14:paraId="4FFBAB9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3BA3F" w14:textId="4A47BF45" w:rsidR="003E6E39" w:rsidRPr="00B07790" w:rsidRDefault="003E6E39" w:rsidP="003E6E39">
            <w:pPr>
              <w:tabs>
                <w:tab w:val="decimal" w:pos="358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6,660</w:t>
            </w:r>
          </w:p>
        </w:tc>
        <w:tc>
          <w:tcPr>
            <w:tcW w:w="181" w:type="dxa"/>
            <w:vAlign w:val="bottom"/>
          </w:tcPr>
          <w:p w14:paraId="153CC14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08C93" w14:textId="379642BB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2,921</w:t>
            </w:r>
          </w:p>
        </w:tc>
        <w:tc>
          <w:tcPr>
            <w:tcW w:w="182" w:type="dxa"/>
            <w:vAlign w:val="bottom"/>
          </w:tcPr>
          <w:p w14:paraId="19ADC8E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23105" w14:textId="31642250" w:rsidR="003E6E39" w:rsidRPr="00B07790" w:rsidRDefault="003E6E39" w:rsidP="003E6E39">
            <w:pPr>
              <w:tabs>
                <w:tab w:val="decimal" w:pos="412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9,443</w:t>
            </w:r>
          </w:p>
        </w:tc>
      </w:tr>
      <w:tr w:rsidR="003E6E39" w:rsidRPr="00B07790" w14:paraId="7938202D" w14:textId="77777777" w:rsidTr="003E6E39">
        <w:trPr>
          <w:cantSplit/>
        </w:trPr>
        <w:tc>
          <w:tcPr>
            <w:tcW w:w="2700" w:type="dxa"/>
          </w:tcPr>
          <w:p w14:paraId="77053D71" w14:textId="69852B81" w:rsidR="003E6E39" w:rsidRPr="00B07790" w:rsidRDefault="003E6E39" w:rsidP="003E6E39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0" w:type="dxa"/>
          </w:tcPr>
          <w:p w14:paraId="6437C91D" w14:textId="77777777" w:rsidR="003E6E39" w:rsidRPr="00B07790" w:rsidDel="001F5E15" w:rsidRDefault="003E6E39" w:rsidP="003E6E39">
            <w:pPr>
              <w:tabs>
                <w:tab w:val="decimal" w:pos="500"/>
              </w:tabs>
              <w:spacing w:line="240" w:lineRule="auto"/>
              <w:ind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947" w:type="dxa"/>
          </w:tcPr>
          <w:p w14:paraId="6EDB8064" w14:textId="77777777" w:rsidR="003E6E39" w:rsidRPr="00B07790" w:rsidDel="001F5E15" w:rsidRDefault="003E6E39" w:rsidP="003E6E39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13" w:type="dxa"/>
          </w:tcPr>
          <w:p w14:paraId="1F12FDE1" w14:textId="0A6F6753" w:rsidR="003E6E39" w:rsidRPr="00B07790" w:rsidDel="001F5E15" w:rsidRDefault="003E6E39" w:rsidP="003E6E39">
            <w:pPr>
              <w:tabs>
                <w:tab w:val="decimal" w:pos="500"/>
              </w:tabs>
              <w:spacing w:line="240" w:lineRule="auto"/>
              <w:ind w:left="-529" w:right="127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6A274E2" w14:textId="77777777" w:rsidR="003E6E39" w:rsidRPr="00B07790" w:rsidRDefault="003E6E39" w:rsidP="003E6E39">
            <w:pPr>
              <w:tabs>
                <w:tab w:val="decimal" w:pos="500"/>
              </w:tabs>
              <w:spacing w:line="240" w:lineRule="auto"/>
              <w:ind w:left="-79" w:right="-79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528" w:type="dxa"/>
          </w:tcPr>
          <w:p w14:paraId="116ADB45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</w:tcPr>
          <w:p w14:paraId="4B6A9F63" w14:textId="77777777" w:rsidR="003E6E39" w:rsidRPr="00B07790" w:rsidRDefault="003E6E39" w:rsidP="003E6E39">
            <w:pPr>
              <w:tabs>
                <w:tab w:val="clear" w:pos="227"/>
                <w:tab w:val="clear" w:pos="454"/>
                <w:tab w:val="clear" w:pos="680"/>
                <w:tab w:val="decimal" w:pos="-77"/>
                <w:tab w:val="left" w:pos="193"/>
                <w:tab w:val="left" w:pos="463"/>
              </w:tabs>
              <w:spacing w:line="240" w:lineRule="auto"/>
              <w:ind w:left="-79" w:right="-122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73" w:type="dxa"/>
            <w:vAlign w:val="bottom"/>
          </w:tcPr>
          <w:p w14:paraId="2E709164" w14:textId="0B2BDA84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F8682DE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56575ACF" w14:textId="34E2E8E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16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7043A112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3" w:type="dxa"/>
            <w:vAlign w:val="bottom"/>
          </w:tcPr>
          <w:p w14:paraId="6D8722A0" w14:textId="23C4FA25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74485453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15D7EC44" w14:textId="000DB51F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178FA6C6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3" w:type="dxa"/>
            <w:vAlign w:val="bottom"/>
          </w:tcPr>
          <w:p w14:paraId="7CFDCB00" w14:textId="0E690536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vAlign w:val="bottom"/>
          </w:tcPr>
          <w:p w14:paraId="2F61AD5F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1" w:type="dxa"/>
            <w:vAlign w:val="bottom"/>
          </w:tcPr>
          <w:p w14:paraId="5144DE6B" w14:textId="28EA1984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 w:hanging="354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9" w:type="dxa"/>
            <w:vAlign w:val="bottom"/>
          </w:tcPr>
          <w:p w14:paraId="5A157E9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vAlign w:val="bottom"/>
          </w:tcPr>
          <w:p w14:paraId="05A67140" w14:textId="223A9ACE" w:rsidR="003E6E39" w:rsidRPr="00B07790" w:rsidDel="001F5E15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  <w:vAlign w:val="bottom"/>
          </w:tcPr>
          <w:p w14:paraId="5D536A8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642ACBC8" w14:textId="37E199B9" w:rsidR="003E6E39" w:rsidRPr="00B07790" w:rsidDel="001F5E15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1" w:type="dxa"/>
            <w:vAlign w:val="bottom"/>
          </w:tcPr>
          <w:p w14:paraId="58D89278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0777E522" w14:textId="08264D90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2" w:type="dxa"/>
            <w:vAlign w:val="bottom"/>
          </w:tcPr>
          <w:p w14:paraId="1D9DED2B" w14:textId="77777777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72" w:type="dxa"/>
            <w:vAlign w:val="bottom"/>
          </w:tcPr>
          <w:p w14:paraId="4EA05DB7" w14:textId="64D31B3B" w:rsidR="003E6E39" w:rsidRPr="00B07790" w:rsidRDefault="003E6E39" w:rsidP="003E6E39">
            <w:pPr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</w:tr>
    </w:tbl>
    <w:p w14:paraId="1C3704AC" w14:textId="31DC7ECE" w:rsidR="00912A39" w:rsidRPr="00B07790" w:rsidRDefault="00912A39" w:rsidP="00156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5"/>
          <w:szCs w:val="25"/>
        </w:rPr>
        <w:sectPr w:rsidR="00912A39" w:rsidRPr="00B0779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  <w:r w:rsidRPr="00B07790">
        <w:rPr>
          <w:rFonts w:asciiTheme="majorBidi" w:hAnsiTheme="majorBidi"/>
          <w:sz w:val="25"/>
          <w:szCs w:val="25"/>
        </w:rPr>
        <w:t>*</w:t>
      </w:r>
      <w:r w:rsidRPr="00B07790">
        <w:rPr>
          <w:rFonts w:asciiTheme="majorBidi" w:hAnsiTheme="majorBidi" w:hint="cs"/>
          <w:sz w:val="25"/>
          <w:szCs w:val="25"/>
          <w:cs/>
        </w:rPr>
        <w:t>บริษัท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ไทย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เพ็ท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เรซิน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จำกัด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ถือหุ้นโดยบริษัทร้อยละ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/>
          <w:sz w:val="25"/>
          <w:szCs w:val="25"/>
        </w:rPr>
        <w:t xml:space="preserve">44.4 </w:t>
      </w:r>
      <w:r w:rsidRPr="00B07790">
        <w:rPr>
          <w:rFonts w:asciiTheme="majorBidi" w:hAnsiTheme="majorBidi" w:hint="cs"/>
          <w:sz w:val="25"/>
          <w:szCs w:val="25"/>
          <w:cs/>
        </w:rPr>
        <w:t>และบริษัท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จีซี</w:t>
      </w:r>
      <w:r w:rsidRPr="00B07790">
        <w:rPr>
          <w:rFonts w:asciiTheme="majorBidi" w:hAnsiTheme="majorBidi"/>
          <w:sz w:val="25"/>
          <w:szCs w:val="25"/>
          <w:cs/>
        </w:rPr>
        <w:t>-</w:t>
      </w:r>
      <w:r w:rsidRPr="00B07790">
        <w:rPr>
          <w:rFonts w:asciiTheme="majorBidi" w:hAnsiTheme="majorBidi" w:hint="cs"/>
          <w:sz w:val="25"/>
          <w:szCs w:val="25"/>
          <w:cs/>
        </w:rPr>
        <w:t>เอ็ม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พีทีเอ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จำกัด</w:t>
      </w:r>
      <w:r w:rsidRPr="00B07790">
        <w:rPr>
          <w:rFonts w:asciiTheme="majorBidi" w:hAnsiTheme="majorBidi"/>
          <w:sz w:val="25"/>
          <w:szCs w:val="25"/>
          <w:cs/>
        </w:rPr>
        <w:t xml:space="preserve"> (</w:t>
      </w:r>
      <w:r w:rsidRPr="00B07790">
        <w:rPr>
          <w:rFonts w:asciiTheme="majorBidi" w:hAnsiTheme="majorBidi" w:hint="cs"/>
          <w:sz w:val="25"/>
          <w:szCs w:val="25"/>
          <w:cs/>
        </w:rPr>
        <w:t>ซึ่งเป็นบริษัทย่อย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 w:hint="cs"/>
          <w:sz w:val="25"/>
          <w:szCs w:val="25"/>
          <w:cs/>
        </w:rPr>
        <w:t>ถือหุ้นร้อยละ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Pr="00B07790">
        <w:rPr>
          <w:rFonts w:asciiTheme="majorBidi" w:hAnsiTheme="majorBidi"/>
          <w:sz w:val="25"/>
          <w:szCs w:val="25"/>
        </w:rPr>
        <w:t xml:space="preserve">100) </w:t>
      </w:r>
      <w:r w:rsidRPr="00B07790">
        <w:rPr>
          <w:rFonts w:asciiTheme="majorBidi" w:hAnsiTheme="majorBidi" w:hint="cs"/>
          <w:sz w:val="25"/>
          <w:szCs w:val="25"/>
          <w:cs/>
        </w:rPr>
        <w:t>ร้อยละ</w:t>
      </w:r>
      <w:r w:rsidRPr="00B07790">
        <w:rPr>
          <w:rFonts w:asciiTheme="majorBidi" w:hAnsiTheme="majorBidi"/>
          <w:sz w:val="25"/>
          <w:szCs w:val="25"/>
          <w:cs/>
        </w:rPr>
        <w:t xml:space="preserve"> </w:t>
      </w:r>
      <w:r w:rsidR="00734397" w:rsidRPr="00B07790">
        <w:rPr>
          <w:rFonts w:asciiTheme="majorBidi" w:hAnsiTheme="majorBidi"/>
          <w:sz w:val="25"/>
          <w:szCs w:val="25"/>
        </w:rPr>
        <w:t>40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899"/>
        <w:gridCol w:w="1172"/>
        <w:gridCol w:w="271"/>
        <w:gridCol w:w="1168"/>
      </w:tblGrid>
      <w:tr w:rsidR="00FA5F90" w:rsidRPr="00B07790" w14:paraId="021E1CE8" w14:textId="77777777" w:rsidTr="00D745BB">
        <w:trPr>
          <w:tblHeader/>
        </w:trPr>
        <w:tc>
          <w:tcPr>
            <w:tcW w:w="3107" w:type="pct"/>
          </w:tcPr>
          <w:p w14:paraId="17D8B32A" w14:textId="7E4E5502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</w:tcPr>
          <w:p w14:paraId="6F5E1C0F" w14:textId="00EFA94F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0867686F" w14:textId="42BF9033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07790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07790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A5F90" w:rsidRPr="00B07790" w14:paraId="191BF180" w14:textId="77777777" w:rsidTr="00D745BB">
        <w:trPr>
          <w:tblHeader/>
        </w:trPr>
        <w:tc>
          <w:tcPr>
            <w:tcW w:w="3107" w:type="pct"/>
          </w:tcPr>
          <w:p w14:paraId="584794B2" w14:textId="1E202DB5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" w:type="pct"/>
            <w:vAlign w:val="bottom"/>
          </w:tcPr>
          <w:p w14:paraId="4D205525" w14:textId="022C84CF" w:rsidR="00FA5F90" w:rsidRPr="00B07790" w:rsidRDefault="001302C7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2" w:type="pct"/>
            <w:vAlign w:val="bottom"/>
          </w:tcPr>
          <w:p w14:paraId="6C6F4D2C" w14:textId="77777777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997864E" w14:textId="77777777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F07DEF" w14:textId="426BB8A6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A5F90" w:rsidRPr="00B07790" w14:paraId="57EA2239" w14:textId="77777777" w:rsidTr="00D745BB">
        <w:trPr>
          <w:trHeight w:val="344"/>
          <w:tblHeader/>
        </w:trPr>
        <w:tc>
          <w:tcPr>
            <w:tcW w:w="3107" w:type="pct"/>
          </w:tcPr>
          <w:p w14:paraId="600C6D67" w14:textId="77777777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5" w:type="pct"/>
          </w:tcPr>
          <w:p w14:paraId="57CDE135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</w:tcPr>
          <w:p w14:paraId="10459176" w14:textId="05083B8D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5F90" w:rsidRPr="00B07790" w14:paraId="2ECAA5F9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4C2FD40D" w14:textId="03A83FA9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779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485" w:type="pct"/>
            <w:shd w:val="clear" w:color="auto" w:fill="auto"/>
          </w:tcPr>
          <w:p w14:paraId="61E6CD6A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E633B6A" w14:textId="5C2AFDD2" w:rsidR="00FA5F90" w:rsidRPr="00B07790" w:rsidRDefault="00FA5F90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141,243</w:t>
            </w:r>
          </w:p>
        </w:tc>
        <w:tc>
          <w:tcPr>
            <w:tcW w:w="146" w:type="pct"/>
            <w:shd w:val="clear" w:color="auto" w:fill="auto"/>
          </w:tcPr>
          <w:p w14:paraId="58BA959A" w14:textId="77777777" w:rsidR="00FA5F90" w:rsidRPr="00B07790" w:rsidRDefault="00FA5F90" w:rsidP="0002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EB3E87" w14:textId="07B57E4A" w:rsidR="00FA5F90" w:rsidRPr="00B07790" w:rsidRDefault="00FA5F90" w:rsidP="00026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160,847</w:t>
            </w:r>
          </w:p>
        </w:tc>
      </w:tr>
      <w:tr w:rsidR="00FA5F90" w:rsidRPr="00B07790" w14:paraId="77AA9CEA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73E4FACE" w14:textId="3CBA3344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485" w:type="pct"/>
            <w:shd w:val="clear" w:color="auto" w:fill="auto"/>
          </w:tcPr>
          <w:p w14:paraId="32769C10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B4DD0FB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4C8C574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356E561" w14:textId="090A220B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F90" w:rsidRPr="00B07790" w14:paraId="0206D5C2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2F4E0EB6" w14:textId="63426097" w:rsidR="00FA5F90" w:rsidRPr="00B07790" w:rsidRDefault="00FA5F90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โพลีออลส์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85" w:type="pct"/>
            <w:shd w:val="clear" w:color="auto" w:fill="auto"/>
          </w:tcPr>
          <w:p w14:paraId="60971A02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FCD99EB" w14:textId="2B20A5A2" w:rsidR="00FA5F90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A3411A3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D968205" w14:textId="054BDB98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FA5F90" w:rsidRPr="00B07790" w14:paraId="6EED9559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5B432215" w14:textId="0940479C" w:rsidR="00FA5F90" w:rsidRPr="00B07790" w:rsidRDefault="00FA5F90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บริษัท จีซี เวนเจอร์ส จำกัด</w:t>
            </w:r>
          </w:p>
        </w:tc>
        <w:tc>
          <w:tcPr>
            <w:tcW w:w="485" w:type="pct"/>
            <w:shd w:val="clear" w:color="auto" w:fill="auto"/>
          </w:tcPr>
          <w:p w14:paraId="397F58B9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57B7A8F" w14:textId="1E7F0781" w:rsidR="00FA5F90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2CE6C0A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D19B97C" w14:textId="4A9575A1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</w:tr>
      <w:tr w:rsidR="00FA5F90" w:rsidRPr="00B07790" w14:paraId="3D82AE4F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2B87663A" w14:textId="3A714AEC" w:rsidR="00FA5F90" w:rsidRPr="00B07790" w:rsidRDefault="00FA5F90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485" w:type="pct"/>
            <w:shd w:val="clear" w:color="auto" w:fill="auto"/>
          </w:tcPr>
          <w:p w14:paraId="04699252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11EFFB2" w14:textId="59B8E93F" w:rsidR="00FA5F90" w:rsidRPr="00B07790" w:rsidRDefault="00D745BB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22900422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D443A6F" w14:textId="2413B192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135</w:t>
            </w:r>
          </w:p>
        </w:tc>
      </w:tr>
      <w:tr w:rsidR="00FA5F90" w:rsidRPr="00B07790" w14:paraId="4D8A88C0" w14:textId="77777777" w:rsidTr="00D745BB">
        <w:trPr>
          <w:trHeight w:val="344"/>
        </w:trPr>
        <w:tc>
          <w:tcPr>
            <w:tcW w:w="3107" w:type="pct"/>
            <w:shd w:val="clear" w:color="auto" w:fill="auto"/>
          </w:tcPr>
          <w:p w14:paraId="5965DB73" w14:textId="7D35FF01" w:rsidR="00FA5F90" w:rsidRPr="00B07790" w:rsidRDefault="00FA5F90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485" w:type="pct"/>
            <w:shd w:val="clear" w:color="auto" w:fill="auto"/>
          </w:tcPr>
          <w:p w14:paraId="33A0A0F2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44B3969" w14:textId="1533DF8B" w:rsidR="00FA5F90" w:rsidRPr="00B07790" w:rsidRDefault="00D745BB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  <w:tc>
          <w:tcPr>
            <w:tcW w:w="146" w:type="pct"/>
            <w:shd w:val="clear" w:color="auto" w:fill="auto"/>
          </w:tcPr>
          <w:p w14:paraId="0ADA2B01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4E62E49" w14:textId="09FB5AE1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</w:tr>
      <w:tr w:rsidR="00FA5F90" w:rsidRPr="00B07790" w14:paraId="241D9FB3" w14:textId="77777777" w:rsidTr="00D745BB">
        <w:tc>
          <w:tcPr>
            <w:tcW w:w="3107" w:type="pct"/>
            <w:shd w:val="clear" w:color="auto" w:fill="auto"/>
          </w:tcPr>
          <w:p w14:paraId="56AD0C9C" w14:textId="77777777" w:rsidR="00FA5F90" w:rsidRPr="00B07790" w:rsidRDefault="00FA5F90" w:rsidP="0038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ใน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 โซลูชั่น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ครีเอชั่น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85" w:type="pct"/>
            <w:shd w:val="clear" w:color="auto" w:fill="auto"/>
          </w:tcPr>
          <w:p w14:paraId="47C994DD" w14:textId="77777777" w:rsidR="00FA5F90" w:rsidRPr="00B07790" w:rsidRDefault="00FA5F90" w:rsidP="00386D2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1B60B41C" w14:textId="7011D386" w:rsidR="00FA5F90" w:rsidRPr="00B07790" w:rsidRDefault="00173B80" w:rsidP="00173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44C33F2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7EA5722" w14:textId="6EB080DB" w:rsidR="00FA5F90" w:rsidRPr="00B07790" w:rsidRDefault="00FA5F90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</w:tr>
      <w:tr w:rsidR="00D745BB" w:rsidRPr="00B07790" w14:paraId="43603569" w14:textId="77777777" w:rsidTr="00D745BB">
        <w:tc>
          <w:tcPr>
            <w:tcW w:w="3107" w:type="pct"/>
            <w:shd w:val="clear" w:color="auto" w:fill="auto"/>
          </w:tcPr>
          <w:p w14:paraId="234695F8" w14:textId="77777777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ดับบลิวเอชเอ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  <w:p w14:paraId="1F846288" w14:textId="50BFD371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(เดิมชื่อ 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485" w:type="pct"/>
            <w:shd w:val="clear" w:color="auto" w:fill="auto"/>
          </w:tcPr>
          <w:p w14:paraId="3E9F81B2" w14:textId="77777777" w:rsidR="00FE4407" w:rsidRPr="00B07790" w:rsidRDefault="00FE4407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34C4C057" w14:textId="0A216800" w:rsidR="00D745BB" w:rsidRPr="00B07790" w:rsidRDefault="00D745BB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632" w:type="pct"/>
            <w:shd w:val="clear" w:color="auto" w:fill="auto"/>
          </w:tcPr>
          <w:p w14:paraId="4BA5EACF" w14:textId="77777777" w:rsidR="00FE4407" w:rsidRPr="00B07790" w:rsidRDefault="00FE4407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13A7A3" w14:textId="19D2EB9F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C24F55D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4DB2315" w14:textId="77777777" w:rsidR="00FE4407" w:rsidRPr="00B07790" w:rsidRDefault="00FE4407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1316D8" w14:textId="55C07F29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</w:tr>
      <w:tr w:rsidR="00D745BB" w:rsidRPr="00B07790" w14:paraId="79371D43" w14:textId="77777777" w:rsidTr="00D745BB">
        <w:tc>
          <w:tcPr>
            <w:tcW w:w="3107" w:type="pct"/>
            <w:shd w:val="clear" w:color="auto" w:fill="auto"/>
          </w:tcPr>
          <w:p w14:paraId="68F16050" w14:textId="77777777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ดับบลิวเอชเอ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  <w:p w14:paraId="5CEDC7EC" w14:textId="0F08CD75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9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(เดิมชื่อ 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485" w:type="pct"/>
            <w:shd w:val="clear" w:color="auto" w:fill="auto"/>
          </w:tcPr>
          <w:p w14:paraId="291B8D37" w14:textId="77777777" w:rsidR="00D745BB" w:rsidRPr="00B07790" w:rsidRDefault="00D745BB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755B9719" w14:textId="77777777" w:rsidR="00FE4407" w:rsidRPr="00B07790" w:rsidRDefault="00FE4407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0540B6" w14:textId="372DDBF2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EA5FF50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6014784" w14:textId="77777777" w:rsidR="00FE4407" w:rsidRPr="00B07790" w:rsidRDefault="00FE4407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055C4" w14:textId="75DDB8A3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(820)</w:t>
            </w:r>
          </w:p>
        </w:tc>
      </w:tr>
      <w:tr w:rsidR="00D745BB" w:rsidRPr="00B07790" w14:paraId="3772B25E" w14:textId="77777777" w:rsidTr="00D745BB">
        <w:tc>
          <w:tcPr>
            <w:tcW w:w="3107" w:type="pct"/>
            <w:shd w:val="clear" w:color="auto" w:fill="auto"/>
          </w:tcPr>
          <w:p w14:paraId="526A841B" w14:textId="77777777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การเลิกกิจการใน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ออกซีเรน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85" w:type="pct"/>
            <w:shd w:val="clear" w:color="auto" w:fill="auto"/>
          </w:tcPr>
          <w:p w14:paraId="5B5AE7E2" w14:textId="711BD16F" w:rsidR="00D745BB" w:rsidRPr="00B07790" w:rsidRDefault="00D745BB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497EAE68" w14:textId="61EE630D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6E63C3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BF59570" w14:textId="71408D01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(7,537)</w:t>
            </w:r>
          </w:p>
        </w:tc>
      </w:tr>
      <w:tr w:rsidR="00D745BB" w:rsidRPr="00B07790" w14:paraId="637D2347" w14:textId="77777777" w:rsidTr="00D745BB">
        <w:tc>
          <w:tcPr>
            <w:tcW w:w="3107" w:type="pct"/>
            <w:shd w:val="clear" w:color="auto" w:fill="auto"/>
          </w:tcPr>
          <w:p w14:paraId="4631A155" w14:textId="77777777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การเลิกกิจการใน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85" w:type="pct"/>
            <w:shd w:val="clear" w:color="auto" w:fill="auto"/>
          </w:tcPr>
          <w:p w14:paraId="790703E8" w14:textId="533E7DB1" w:rsidR="00D745BB" w:rsidRPr="00B07790" w:rsidRDefault="00D745BB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1D2DC6CE" w14:textId="115ADFE3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A4AC78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030997E" w14:textId="29F6082F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(13,029)</w:t>
            </w:r>
          </w:p>
        </w:tc>
      </w:tr>
      <w:tr w:rsidR="00D745BB" w:rsidRPr="00B07790" w14:paraId="3FDC7769" w14:textId="77777777" w:rsidTr="00D745BB">
        <w:tc>
          <w:tcPr>
            <w:tcW w:w="3107" w:type="pct"/>
            <w:shd w:val="clear" w:color="auto" w:fill="auto"/>
          </w:tcPr>
          <w:p w14:paraId="7208D6BB" w14:textId="07F17285" w:rsidR="00D745BB" w:rsidRPr="00B07790" w:rsidRDefault="00D745BB" w:rsidP="00D74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5" w:type="pct"/>
            <w:shd w:val="clear" w:color="auto" w:fill="auto"/>
          </w:tcPr>
          <w:p w14:paraId="5822BA3F" w14:textId="77777777" w:rsidR="00D745BB" w:rsidRPr="00B07790" w:rsidRDefault="00D745BB" w:rsidP="00D745B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474FD588" w14:textId="539AE8BD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FF17F2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CBFA9A8" w14:textId="6E7956AD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BB" w:rsidRPr="00B07790" w14:paraId="06D8EAE4" w14:textId="77777777" w:rsidTr="00D745BB">
        <w:tc>
          <w:tcPr>
            <w:tcW w:w="3107" w:type="pct"/>
            <w:shd w:val="clear" w:color="auto" w:fill="auto"/>
          </w:tcPr>
          <w:p w14:paraId="52BF56F3" w14:textId="093F3812" w:rsidR="00D745BB" w:rsidRPr="00B07790" w:rsidRDefault="00D745BB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จีซี เวนเจอร์ส จำกัด</w:t>
            </w:r>
          </w:p>
        </w:tc>
        <w:tc>
          <w:tcPr>
            <w:tcW w:w="485" w:type="pct"/>
            <w:shd w:val="clear" w:color="auto" w:fill="auto"/>
          </w:tcPr>
          <w:p w14:paraId="11778FAE" w14:textId="77777777" w:rsidR="00D745BB" w:rsidRPr="00B07790" w:rsidRDefault="00D745BB" w:rsidP="00D745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32CFD32A" w14:textId="04E1C39C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F8578F5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E4BAA3" w14:textId="38466460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45BB" w:rsidRPr="00B07790" w14:paraId="581962B3" w14:textId="77777777" w:rsidTr="00D745BB">
        <w:tc>
          <w:tcPr>
            <w:tcW w:w="3107" w:type="pct"/>
            <w:shd w:val="clear" w:color="auto" w:fill="auto"/>
          </w:tcPr>
          <w:p w14:paraId="4AB7E0FA" w14:textId="78AE17DB" w:rsidR="00D745BB" w:rsidRPr="00B07790" w:rsidRDefault="00D745BB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ฟีนอล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85" w:type="pct"/>
            <w:shd w:val="clear" w:color="auto" w:fill="auto"/>
          </w:tcPr>
          <w:p w14:paraId="0B3EC0D9" w14:textId="77777777" w:rsidR="00D745BB" w:rsidRPr="00B07790" w:rsidRDefault="00D745BB" w:rsidP="00D745B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shd w:val="clear" w:color="auto" w:fill="auto"/>
          </w:tcPr>
          <w:p w14:paraId="0178F923" w14:textId="6419FA0E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FE2284C" w14:textId="77777777" w:rsidR="00D745BB" w:rsidRPr="00B07790" w:rsidRDefault="00D745BB" w:rsidP="00D74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8FA5EF4" w14:textId="3E7E5726" w:rsidR="00D745BB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</w:tr>
      <w:tr w:rsidR="00FA5F90" w:rsidRPr="00B07790" w14:paraId="10C0A649" w14:textId="77777777" w:rsidTr="00D745BB">
        <w:tc>
          <w:tcPr>
            <w:tcW w:w="3107" w:type="pct"/>
            <w:shd w:val="clear" w:color="auto" w:fill="auto"/>
          </w:tcPr>
          <w:p w14:paraId="60EC4AE0" w14:textId="501A8B0B" w:rsidR="00FA5F90" w:rsidRPr="00B07790" w:rsidRDefault="00FA5F90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435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485" w:type="pct"/>
            <w:shd w:val="clear" w:color="auto" w:fill="auto"/>
          </w:tcPr>
          <w:p w14:paraId="64014D70" w14:textId="77777777" w:rsidR="00FA5F90" w:rsidRPr="00B07790" w:rsidRDefault="00FA5F90" w:rsidP="00386D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104A844" w14:textId="678B5CC0" w:rsidR="00FA5F90" w:rsidRPr="00B07790" w:rsidRDefault="00D745BB" w:rsidP="00677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6" w:type="pct"/>
            <w:shd w:val="clear" w:color="auto" w:fill="auto"/>
          </w:tcPr>
          <w:p w14:paraId="4D14CF05" w14:textId="77777777" w:rsidR="00FA5F90" w:rsidRPr="00B07790" w:rsidRDefault="00FA5F90" w:rsidP="00386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4AB805BB" w14:textId="723096C4" w:rsidR="00FA5F90" w:rsidRPr="00B07790" w:rsidRDefault="00FA5F90" w:rsidP="00FA5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5F90" w:rsidRPr="00B07790" w14:paraId="6D1FD7E9" w14:textId="77777777" w:rsidTr="00D745BB">
        <w:tc>
          <w:tcPr>
            <w:tcW w:w="3107" w:type="pct"/>
            <w:shd w:val="clear" w:color="auto" w:fill="auto"/>
          </w:tcPr>
          <w:p w14:paraId="37FDB6ED" w14:textId="029EFCEE" w:rsidR="00FA5F90" w:rsidRPr="00B07790" w:rsidRDefault="00FA5F90" w:rsidP="00FA5F90">
            <w:pPr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5" w:type="pct"/>
            <w:shd w:val="clear" w:color="auto" w:fill="auto"/>
          </w:tcPr>
          <w:p w14:paraId="1B5F8215" w14:textId="77777777" w:rsidR="00FA5F90" w:rsidRPr="00B07790" w:rsidRDefault="00FA5F90" w:rsidP="00386D2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E2D41" w14:textId="1EF648C4" w:rsidR="00FA5F90" w:rsidRPr="00B07790" w:rsidRDefault="00173B80" w:rsidP="00173B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133,925</w:t>
            </w:r>
          </w:p>
        </w:tc>
        <w:tc>
          <w:tcPr>
            <w:tcW w:w="146" w:type="pct"/>
            <w:shd w:val="clear" w:color="auto" w:fill="auto"/>
          </w:tcPr>
          <w:p w14:paraId="4677A065" w14:textId="77777777" w:rsidR="00FA5F90" w:rsidRPr="00B07790" w:rsidRDefault="00FA5F90" w:rsidP="00FA5F9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AF758" w14:textId="1A09A010" w:rsidR="00FA5F90" w:rsidRPr="00B07790" w:rsidRDefault="00FA5F90" w:rsidP="00D745B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15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141,243</w:t>
            </w:r>
          </w:p>
        </w:tc>
      </w:tr>
    </w:tbl>
    <w:p w14:paraId="784AE34B" w14:textId="77777777" w:rsidR="00FA5F90" w:rsidRPr="00B07790" w:rsidRDefault="00FA5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D48BFB" w14:textId="2D7153D3" w:rsidR="0050340F" w:rsidRPr="00B07790" w:rsidRDefault="0050340F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</w:t>
      </w:r>
      <w:r w:rsidR="00864640"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6EF906C" w14:textId="77777777" w:rsidR="0050340F" w:rsidRPr="00B07790" w:rsidRDefault="0050340F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sz w:val="30"/>
          <w:szCs w:val="30"/>
          <w:cs/>
        </w:rPr>
      </w:pPr>
    </w:p>
    <w:p w14:paraId="5D024A6B" w14:textId="19CC3331" w:rsidR="00BE5231" w:rsidRPr="00B07790" w:rsidRDefault="00BE5231" w:rsidP="00BE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บริษัท จีซี โพลีออลส์ จำกัด</w:t>
      </w:r>
    </w:p>
    <w:p w14:paraId="6410C159" w14:textId="77777777" w:rsidR="00173B80" w:rsidRPr="00B07790" w:rsidRDefault="00173B80" w:rsidP="00173B8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14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โพลีออลส์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ของบริษัทย่อยเมื่อวันที่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14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เพื่อดำเนินงานโครงการ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Polyols &amp; PU System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410.50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ซึ่งบริษัทได้จ่ายชำระเงินค่าหุ้นเต็มจำนวนแล้วในเดือนกุมภาพันธ์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2566</w:t>
      </w:r>
    </w:p>
    <w:p w14:paraId="5F35E32D" w14:textId="77777777" w:rsidR="00C42B41" w:rsidRPr="00B07790" w:rsidRDefault="00C42B41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08E2349D" w14:textId="77777777" w:rsidR="00C42B41" w:rsidRPr="00B07790" w:rsidRDefault="00C42B41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1029BD37" w14:textId="77777777" w:rsidR="00C42B41" w:rsidRPr="00B07790" w:rsidRDefault="00C42B41" w:rsidP="000B1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49DDF6" w14:textId="2BD5FF99" w:rsidR="00015454" w:rsidRPr="00B07790" w:rsidRDefault="00015454" w:rsidP="004C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จีซี เวนเจอร์ส จำกัด</w:t>
      </w:r>
    </w:p>
    <w:p w14:paraId="7E4191CB" w14:textId="77777777" w:rsidR="00173B80" w:rsidRPr="00B07790" w:rsidRDefault="00173B80" w:rsidP="00173B8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27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กุมภาพันธ์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2566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เวนเจอร์ส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ได้เรียกชำระค่าหุ้นเพิ่มทุนตามมติที่ประชุมวิสามัญผู้ถือหุ้นประจำปี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2566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ของบริษัทย่อยเมื่อวันที่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26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มกราคม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เพื่อลงทุนด้าน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Corporate Venture Capital (CVC)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497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ซึ่งบริษัทได้จ่ายชำระเงินค่าหุ้นเต็มจำนวนแล้วในเดือนมีนาคม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2566</w:t>
      </w:r>
    </w:p>
    <w:p w14:paraId="606ADA32" w14:textId="77777777" w:rsidR="00173B80" w:rsidRPr="00B07790" w:rsidRDefault="00173B80" w:rsidP="004C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</w:p>
    <w:p w14:paraId="5C787B35" w14:textId="77777777" w:rsidR="00015454" w:rsidRPr="00B0779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</w:rPr>
        <w:t>PTTGC America Corporation</w:t>
      </w:r>
    </w:p>
    <w:p w14:paraId="35CA8815" w14:textId="77777777" w:rsidR="00173B80" w:rsidRPr="00B07790" w:rsidRDefault="00173B80" w:rsidP="00173B8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2567 PTTGC America Corporation (“GCA Corp.”)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23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2567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และวันที่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29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GC America Sustainability Corporation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GCA Corp.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0.90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ล้านเหรียญสหรัฐอเมริกา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32.87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ซึ่งบริษัทได้จ่ายชำระเงินค่าหุ้นเต็มจำนวนแล้วในระหว่างปีสิ้นสุดวันที่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/>
        </w:rPr>
        <w:t>2567</w:t>
      </w:r>
    </w:p>
    <w:p w14:paraId="27C8A167" w14:textId="77777777" w:rsidR="00173B80" w:rsidRPr="00B07790" w:rsidRDefault="00173B80" w:rsidP="004C13F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56E37CD" w14:textId="451B6CB5" w:rsidR="00015454" w:rsidRPr="00B07790" w:rsidRDefault="00A71E1C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PTTGC America Corporation (“GCA Corp.”)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ซึ่งเป็นบริษัทย่อย ได้เรียกชำระค่าหุ้นเพิ่มทุนตามมติที่ประชุมคณะกรรมการของบริษัทย่อยเมื่อวันที่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9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พฤษภาคม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และวันที่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เป็นจำนวนเงินรวม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3.84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134.66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ซึ่งบริษัทได้จ่ายชำระเงินค่าหุ้นเต็มจำนวนแล้วในระหว่างปีสิ้นสุดวันที่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โดยบริษัทย่อยได้นำเงินจำนวน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3.18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111.17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ไปลงทุนในโครงการ </w:t>
      </w:r>
      <w:r w:rsidRPr="00B07790">
        <w:rPr>
          <w:rFonts w:ascii="Angsana New" w:hAnsi="Angsana New"/>
          <w:sz w:val="30"/>
          <w:szCs w:val="30"/>
          <w:lang w:val="en-US" w:bidi="th-TH"/>
        </w:rPr>
        <w:t>US Petrochemical Complex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และได้นำเงินจำนวน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0.66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23.49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ไปใช้ในการเข้าทำธุรกรรมซื้อหุ้นสามัญจำนวน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2,000,000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ใน </w:t>
      </w:r>
      <w:r w:rsidRPr="00B07790">
        <w:rPr>
          <w:rFonts w:ascii="Angsana New" w:hAnsi="Angsana New"/>
          <w:sz w:val="30"/>
          <w:szCs w:val="30"/>
          <w:lang w:val="en-US" w:bidi="th-TH"/>
        </w:rPr>
        <w:t>GC America Sustainability Corporation (“GCAS”) (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เดิมชื่อ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PTTGC Innovation America Corp.)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ซึ่งเป็นการเข้าซื้อหุ้นจาก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PTTGC International Private Limited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ซึ่งเป็นบริษัทย่อยและเป็นผู้ถือหุ้นเดิม จึงถือว่าการเข้าซื้อหุ้นดังกล่าวเป็นการซื้อธุรกิจภายใต้การควบคุมเดียวกันของบริษัทย่อย โดยการซื้อหุ้นดังกล่าวมีผลให้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GCA Corp.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มีสัดส่วนการถือหุ้นใน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GCAS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เป็นร้อยละ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ซึ่งเป็นไปตามแผนการปรับโครงสร้างการถือหุ้นใน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GCAS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จัดโครงสร้างในระยะยาวของการลงทุนในสหรัฐอเมริกาให้มีประสิทธิภาพและมีประโยชน์สูงสุดต่อกลุ่มบริษัท</w:t>
      </w:r>
    </w:p>
    <w:p w14:paraId="7C1C82D0" w14:textId="77777777" w:rsidR="00F567E2" w:rsidRPr="00B07790" w:rsidRDefault="00F567E2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05F842B" w14:textId="77777777" w:rsidR="00015454" w:rsidRPr="00B0779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</w:rPr>
        <w:t>PTTGC International Private Limited</w:t>
      </w:r>
    </w:p>
    <w:p w14:paraId="26A8EDD0" w14:textId="6CD34EC2" w:rsidR="00A71E1C" w:rsidRPr="00B07790" w:rsidRDefault="00A71E1C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เมื่อวันที่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2567 PTTGC International Private Limited (“GC Inter”)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29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พฤศจิกายน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PTTGC International (Netherlands) B.V.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GC Inter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72.98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ล้านยูโร หรือเทียบเท่าเป็นเงินบาทจำนวนเงิน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2,648.80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ซึ่งบริษัทได้จ่ายชำระเงินค่าหุ้นเต็มจำนวนแล้วในเดือนธันวาคม </w:t>
      </w:r>
      <w:r w:rsidRPr="00B07790">
        <w:rPr>
          <w:rFonts w:ascii="Angsana New" w:hAnsi="Angsana New"/>
          <w:sz w:val="30"/>
          <w:szCs w:val="30"/>
          <w:lang w:val="en-US"/>
        </w:rPr>
        <w:t>2567</w:t>
      </w:r>
    </w:p>
    <w:p w14:paraId="5CBC2B68" w14:textId="77777777" w:rsidR="00F567E2" w:rsidRPr="00B07790" w:rsidRDefault="00F567E2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6CFA8BF" w14:textId="77777777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lastRenderedPageBreak/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PTTGC International Private Limited (“GC Inter”)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ได้เรียกชำระค่าหุ้นเพิ่มทุนตามมติที่ประชุมคณะกรรมการของบริษัทย่อยเมื่อวันที่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30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PTTGC International (Netherlands) B.V.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GC Inter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ถือหุ้นอยู่ร้อยละ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100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45.31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ล้านยูโร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หรือเทียบเท่าเป็นเงินบาทจำนวนเงิน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1,749.58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ซึ่งบริษัทได้จ่ายชำระเงินค่าหุ้นเต็มจำนวนแล้วในเดือนธันวาคม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2566</w:t>
      </w:r>
    </w:p>
    <w:p w14:paraId="108F3A89" w14:textId="77777777" w:rsidR="00C42B41" w:rsidRPr="00B07790" w:rsidRDefault="00C42B41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12AE8A0" w14:textId="77777777" w:rsidR="00015454" w:rsidRPr="00B0779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บริษัท โซลูชั่น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ครีเอชั่น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34A802A0" w14:textId="77777777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23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มกราคม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ที่ประชุมวิสามัญผู้ถือหุ้นของบริษัท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โซลูชั่น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ครีเอชั่น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ครีเอชั่น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ได้มีมติอนุมัติการลดทุนจดทะเบียนของบริษัทย่อยและคืนเงินลงทุนแก่บริษัทเป็นจำนวนเงิน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31.87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โดยบริษัทย่อยได้จดทะเบียนลดทุนกับกรมพัฒนาธุรกิจการค้า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กระทรวงพาณิชย์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แล้วเสร็จในวันที่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4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เมษายน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7E18DD7B" w14:textId="77777777" w:rsidR="002905EB" w:rsidRPr="00B07790" w:rsidRDefault="002905EB" w:rsidP="0001545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1A3FABA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ดับบลิวเอชเอ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จีซี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โลจิสติกส์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</w:p>
    <w:p w14:paraId="56B44A07" w14:textId="4B25D5B5" w:rsidR="00A71E1C" w:rsidRPr="00B07790" w:rsidRDefault="00A71E1C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ดับบลิวเอชเอ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โลจิสติกส์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(“WGCL”) (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เดิมชื่อ 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โลจิสติกส์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โซลูชั่นส์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) 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ให้แก่บริษัท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ดับบลิวเอชเอ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เวนเจอร์ โฮลดิ้ง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(“WHAVH”)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ในสัดส่วนร้อยละ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50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หรือคิดเป็นมูลค่าทั้งสิ้นจำนวน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2,640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เพื่อปรับโครงสร้างการถือหุ้นในธุรกิจโลจิสติกส์สำหรับธุรกิจโพลิเมอร์ของบริษัท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โดยบริษัทได้เข้าทำสัญญาซื้อขายหุ้นและดำเนินการขายหุ้นสามัญของ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WGCL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ให้กับ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WHAVH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เป็นที่เรียบร้อยแล้วในวันที่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2566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โดยมีกำไรจากการขายเงินลงทุนในบริษัทย่อยรับรู้ในงบกำไรขาดทุนรวมและงบกำไรขาดทุนเฉพาะกิจการจำนวน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1,574.35</w:t>
      </w:r>
      <w:r w:rsidR="001B0D82"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1,820.70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ตามลำดับ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บริษัทมีสัดส่วนการถือหุ้นใน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WGCL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ลดลงจากเดิมร้อยละ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100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ก่อนการขายหุ้น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เป็นร้อยละ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50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ภายหลังการขายหุ้น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ซึ่งบริษัทได้จัดประเภทเงินลงทุนส่วนที่เหลือใน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WGCL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เป็นเงินลงทุนในการร่วมค้า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และรับรู้กำไรจากการเปลี่ยนสัดส่วนเงินลงทุนในบริษัทย่อยในงบกำไรขาดทุนรวมจำนวน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2,443.35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6267D9CD" w14:textId="77777777" w:rsidR="00F567E2" w:rsidRPr="00B07790" w:rsidRDefault="00F567E2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88CBE7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บริษัท จีซี ออกซิเรน จำกัด</w:t>
      </w:r>
    </w:p>
    <w:p w14:paraId="6C35ACAE" w14:textId="1C348B19" w:rsidR="00A71E1C" w:rsidRPr="00B07790" w:rsidRDefault="00A71E1C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256</w:t>
      </w:r>
      <w:r w:rsidR="00472F63" w:rsidRPr="00B07790">
        <w:rPr>
          <w:rFonts w:ascii="Angsana New" w:hAnsi="Angsana New"/>
          <w:sz w:val="30"/>
          <w:szCs w:val="30"/>
          <w:lang w:val="en-US"/>
        </w:rPr>
        <w:t>6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ออกซิเรน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กระทรวงพาณิชย์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7,569.17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โดยบริษัทรับรู้กำไรจากการคืนเงินลงทุนจำนวน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31.27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2B41" w:rsidRPr="00B07790">
        <w:rPr>
          <w:rFonts w:ascii="Angsana New" w:hAnsi="Angsana New"/>
          <w:sz w:val="30"/>
          <w:szCs w:val="30"/>
          <w:lang w:val="en-US"/>
        </w:rPr>
        <w:t xml:space="preserve">                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256</w:t>
      </w:r>
      <w:r w:rsidR="00472F63" w:rsidRPr="00B07790">
        <w:rPr>
          <w:rFonts w:ascii="Angsana New" w:hAnsi="Angsana New"/>
          <w:sz w:val="30"/>
          <w:szCs w:val="30"/>
          <w:lang w:val="en-US"/>
        </w:rPr>
        <w:t>7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บริษัทย่อยอยู่ระหว่างการชำระบัญชี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16B5A2C7" w14:textId="77777777" w:rsidR="000B1B8B" w:rsidRPr="00B07790" w:rsidRDefault="000B1B8B" w:rsidP="000355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D913385" w14:textId="77777777" w:rsidR="00864640" w:rsidRPr="00B07790" w:rsidRDefault="00864640" w:rsidP="000355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6DB4B2A" w14:textId="77777777" w:rsidR="00864640" w:rsidRPr="00B07790" w:rsidRDefault="00864640" w:rsidP="000355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71B38BA" w14:textId="77777777" w:rsidR="00864640" w:rsidRPr="00B07790" w:rsidRDefault="00864640" w:rsidP="000355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22E6F0B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พีทีที ฟีนอล จำกัด</w:t>
      </w:r>
    </w:p>
    <w:p w14:paraId="2A66DF20" w14:textId="635DAFF7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2566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ฟีนอล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ได้จดทะเบียนเลิกบริษัทกับกรมพัฒนาธุรกิจการค้า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กระทรวงพาณิชย์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และบริษัทย่อยได้คืนเงินลงทุนแก่บริษัทเป็นจำนวนเงิน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13,028.67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ทั้งนี้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256</w:t>
      </w:r>
      <w:r w:rsidR="00472F63" w:rsidRPr="00B07790">
        <w:rPr>
          <w:rFonts w:ascii="Angsana New" w:hAnsi="Angsana New"/>
          <w:sz w:val="30"/>
          <w:szCs w:val="30"/>
          <w:lang w:val="en-US"/>
        </w:rPr>
        <w:t>7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บริษัทย่อยอยู่ระหว่างการชำระบัญชี</w:t>
      </w:r>
    </w:p>
    <w:p w14:paraId="706392D0" w14:textId="77777777" w:rsidR="00015454" w:rsidRPr="00B0779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  <w:lang w:bidi="ar-SA"/>
        </w:rPr>
      </w:pPr>
    </w:p>
    <w:p w14:paraId="305512EB" w14:textId="7F6D06B5" w:rsidR="00015454" w:rsidRPr="00B07790" w:rsidRDefault="00015454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B07790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6BA9B77C" w14:textId="77777777" w:rsidR="00695933" w:rsidRPr="00B07790" w:rsidRDefault="00695933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14:paraId="2361EAC5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บริษัท จีซี เวนเจอร์ส จำกัด</w:t>
      </w:r>
    </w:p>
    <w:p w14:paraId="69AE166D" w14:textId="21E476B3" w:rsidR="00A71E1C" w:rsidRPr="00B07790" w:rsidRDefault="00A71E1C" w:rsidP="001B0D8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จีซี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2B41" w:rsidRPr="00B07790">
        <w:rPr>
          <w:rFonts w:ascii="Angsana New" w:hAnsi="Angsana New"/>
          <w:sz w:val="30"/>
          <w:szCs w:val="30"/>
          <w:lang w:val="en-US"/>
        </w:rPr>
        <w:t xml:space="preserve">              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เวนเจอร</w:t>
      </w:r>
      <w:r w:rsidR="001B0D82" w:rsidRPr="00B07790">
        <w:rPr>
          <w:rFonts w:ascii="Angsana New" w:hAnsi="Angsana New" w:hint="cs"/>
          <w:sz w:val="30"/>
          <w:szCs w:val="30"/>
          <w:cs/>
          <w:lang w:val="en-US" w:bidi="th-TH"/>
        </w:rPr>
        <w:t>์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ส</w:t>
      </w:r>
      <w:r w:rsidR="001B0D82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36.53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เนื่องจากเงินลงทุนใน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NirvaMed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Inc.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หรือขาดทุนของกลุ่ม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และเงินลงทุนใน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Arevo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Inc.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เงินลงทุนในสินทรัพย์ทางการเงินที่วัดมูลค่าด้วยมูลค่ายุติธรรมผ่านกำไรขาดทุนเบ็ดเสร็จอื่นของกลุ่มบริษัท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65E51C48" w14:textId="77777777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69F50CD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บริษัท พีทีที ฟีนอล จำกัด</w:t>
      </w:r>
    </w:p>
    <w:p w14:paraId="38EBB651" w14:textId="4BE4FF2F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2B41" w:rsidRPr="00B07790">
        <w:rPr>
          <w:rFonts w:ascii="Angsana New" w:hAnsi="Angsana New"/>
          <w:sz w:val="30"/>
          <w:szCs w:val="30"/>
          <w:lang w:val="en-US"/>
        </w:rPr>
        <w:t xml:space="preserve">             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ฟีนอล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121.30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เนื่องจากเงินลงทุนในบริษัทย่อยมีมูลค่าที่คาดว่าจะได้รับคืนต่ำกว่ามูลค่าตามบัญชีของเงินลงทุน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จากการเลิกกิจการในบริษัทย่อย</w:t>
      </w:r>
    </w:p>
    <w:p w14:paraId="31CC7CC5" w14:textId="77777777" w:rsidR="00A71E1C" w:rsidRPr="00B07790" w:rsidRDefault="00A71E1C" w:rsidP="00015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</w:p>
    <w:p w14:paraId="6F969C81" w14:textId="77777777" w:rsidR="00A71E1C" w:rsidRPr="00B07790" w:rsidRDefault="00A71E1C" w:rsidP="00A71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</w:rPr>
        <w:t>PTTGC International Private Limited</w:t>
      </w:r>
    </w:p>
    <w:p w14:paraId="63F5B96E" w14:textId="6986FE12" w:rsidR="008664D0" w:rsidRPr="00B07790" w:rsidRDefault="00A71E1C" w:rsidP="00F567E2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ในระหว่างปีสิ้นสุดวันที่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PTTGC International Private Limited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>10,000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เนื่องจากเงินลงทุนใน </w:t>
      </w:r>
      <w:proofErr w:type="spellStart"/>
      <w:r w:rsidRPr="00B07790">
        <w:rPr>
          <w:rFonts w:ascii="Angsana New" w:hAnsi="Angsana New"/>
          <w:sz w:val="30"/>
          <w:szCs w:val="30"/>
          <w:lang w:val="en-US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/>
        </w:rPr>
        <w:t xml:space="preserve"> Holding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S.A.S.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ซึ่งเป็นบริษัทย่อยทางอ้อมของกลุ่มบริษัท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6D5BBC8D" w14:textId="77777777" w:rsidR="00C42B41" w:rsidRPr="00B07790" w:rsidRDefault="00C42B41" w:rsidP="00035580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515B765" w14:textId="444B1F6F" w:rsidR="00A71E1C" w:rsidRPr="00B07790" w:rsidRDefault="00A71E1C" w:rsidP="00302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การปรับโครงสร้างธุรกิจของกลุ่มบริษัท </w:t>
      </w:r>
      <w:proofErr w:type="spellStart"/>
      <w:r w:rsidRPr="00B07790">
        <w:rPr>
          <w:rFonts w:ascii="Angsana New" w:hAnsi="Angsana New"/>
          <w:i/>
          <w:iCs/>
          <w:sz w:val="30"/>
          <w:szCs w:val="30"/>
        </w:rPr>
        <w:t>Vencorex</w:t>
      </w:r>
      <w:proofErr w:type="spellEnd"/>
    </w:p>
    <w:p w14:paraId="3D2971FC" w14:textId="13293D5A" w:rsidR="00A71E1C" w:rsidRPr="00B07790" w:rsidRDefault="00A71E1C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2567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France S.A.S.U. (“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France”)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TDI S.A.S.U. (“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TDI”)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ซึ่งทั้งสองเป็นบริษัทย่อยทางอ้อมของกลุ่มบริษัท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ได้ยื่นคำร้องต่อศาลแพ่ง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เมืองลียง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ประเทศฝรั่งเศส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(“Commercial Court in Lyon”)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เพื่อขอเข้าสู่กระบวนการปรับปรุงโครงสร้างทางธุรกิจในชั้นศาล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ตามกฎหมายของประเทศฝรั่งเศส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(Book VI of the French Commercial Code)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และเมื่อวันที่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2567 Commercial Court in Lyon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ได้มีคำสั่งรับคำร้องของ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France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/>
          <w:sz w:val="30"/>
          <w:szCs w:val="30"/>
          <w:lang w:val="en-US" w:bidi="th-TH"/>
        </w:rPr>
        <w:t xml:space="preserve"> TDI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ในการเข้าสู่กระบวนการดังกล่าว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บริษัทคาดว่ากระบวนการดังกล่าวจะใช้เวลาทั้งสิ้นประมาณ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3-4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bookmarkStart w:id="2" w:name="_Hlk187683045"/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ต่อมาเมื่อวันที่ </w:t>
      </w:r>
      <w:r w:rsidRPr="00B07790">
        <w:rPr>
          <w:rFonts w:ascii="Angsana New" w:hAnsi="Angsana New"/>
          <w:sz w:val="30"/>
          <w:szCs w:val="30"/>
          <w:lang w:val="en-US" w:bidi="th-TH"/>
        </w:rPr>
        <w:t>7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พฤศจิกายน </w:t>
      </w:r>
      <w:r w:rsidRPr="00B07790">
        <w:rPr>
          <w:rFonts w:ascii="Angsana New" w:hAnsi="Angsana New"/>
          <w:sz w:val="30"/>
          <w:szCs w:val="30"/>
          <w:lang w:val="en-US" w:bidi="th-TH"/>
        </w:rPr>
        <w:t>2567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ศาลมีคำสั่งขยายเวลา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ของกระบวนการดังกล่าวไปจนถึงเดือนมีนาคม </w:t>
      </w:r>
      <w:r w:rsidRPr="00B07790">
        <w:rPr>
          <w:rFonts w:ascii="Angsana New" w:hAnsi="Angsana New"/>
          <w:sz w:val="30"/>
          <w:szCs w:val="30"/>
          <w:lang w:val="en-US" w:bidi="th-TH"/>
        </w:rPr>
        <w:t>2568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เนื่องจากปัจจุบันมีผู้เสนอซื้อทรัพย์สินเพียงบางส่วน ส่วนที่ไม่มีผู้ซื้อจำเป็นต้องใช้ระยะเวลาที่เหมาะสมเพื่อทำความสะอาดโรงงานและอุปกรณ์ให้อยู่ในสภาพที่มีความปลอดภัย อย่างไรก็ตามกลุ่มบริษัทได้รับรู้ประมาณการหนี้สินสำหรับกระบวนการปรับปรุงโครงสร้างธุรกิจทั้งหมดไว้อย่างครบถ้วนแล้ว ซึ่งจากเหตุการณ์ข้างต้น</w:t>
      </w:r>
      <w:bookmarkEnd w:id="2"/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ทำให้กลุ่มบริษัทและบริษัทมีข้อบ่งชี้การด้อยค่าเรื่องมูลค่าที่คาดว่า</w:t>
      </w:r>
      <w:r w:rsidR="00C42B41" w:rsidRPr="00B07790">
        <w:rPr>
          <w:rFonts w:ascii="Angsana New" w:hAnsi="Angsana New"/>
          <w:sz w:val="30"/>
          <w:szCs w:val="30"/>
          <w:lang w:val="en-US" w:bidi="th-TH"/>
        </w:rPr>
        <w:t xml:space="preserve">         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จะได้รับคืนต่ำกว่ามูลค่าตามบัญชีของสินทรัพย์ของบริษัททั้งสองแห่ง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รวมถึงของกลุ่มบริษัท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proofErr w:type="spellStart"/>
      <w:r w:rsidRPr="00B07790">
        <w:rPr>
          <w:rFonts w:ascii="Angsana New" w:hAnsi="Angsana New"/>
          <w:sz w:val="30"/>
          <w:szCs w:val="30"/>
          <w:lang w:val="en-US" w:bidi="th-TH"/>
        </w:rPr>
        <w:t>Vencorex</w:t>
      </w:r>
      <w:proofErr w:type="spellEnd"/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2B41"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="00BC01E0" w:rsidRPr="00B07790">
        <w:rPr>
          <w:rFonts w:ascii="Angsana New" w:hAnsi="Angsana New" w:hint="cs"/>
          <w:sz w:val="30"/>
          <w:szCs w:val="30"/>
          <w:cs/>
          <w:lang w:val="en-US" w:bidi="th-TH"/>
        </w:rPr>
        <w:t>(สำหรับที่ดิน</w:t>
      </w:r>
      <w:r w:rsidR="00BC01E0"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BC01E0" w:rsidRPr="00B07790">
        <w:rPr>
          <w:rFonts w:ascii="Angsana New" w:hAnsi="Angsana New" w:hint="cs"/>
          <w:sz w:val="30"/>
          <w:szCs w:val="30"/>
          <w:cs/>
          <w:lang w:val="en-US" w:bidi="th-TH"/>
        </w:rPr>
        <w:t>อาคารและอุปกรณ์รวมถึงสินทรัพย์อื่นที่เกี่ยวข้องกับธุรกิจเหล่านี้</w:t>
      </w:r>
      <w:r w:rsidR="00BC01E0"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BC01E0" w:rsidRPr="00B07790">
        <w:rPr>
          <w:rFonts w:ascii="Angsana New" w:hAnsi="Angsana New" w:hint="cs"/>
          <w:sz w:val="30"/>
          <w:szCs w:val="30"/>
          <w:cs/>
          <w:lang w:val="en-US" w:bidi="th-TH"/>
        </w:rPr>
        <w:t>ใช้วิธีมูลค่ายุติธรรมหักต้นทุนในการจำหน่าย)</w:t>
      </w:r>
      <w:r w:rsidR="00C42B41"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ดยกลุ่มบริษัทและบริษัทรับรู้ค่าเผื่อผลขาดทุนจากการด้อยค่าของสินทรัพย์ที่เกี่ยวข้องในงบกำไรขาดทุนรวมและงบกำไรขาดทุนเฉพาะกิจการสำหรับปีสิ้นสุด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ดังต่อไปนี้</w:t>
      </w:r>
    </w:p>
    <w:p w14:paraId="655AD756" w14:textId="77777777" w:rsidR="00C42B41" w:rsidRPr="00B07790" w:rsidRDefault="00C42B41" w:rsidP="00A71E1C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351"/>
        <w:gridCol w:w="1349"/>
        <w:gridCol w:w="270"/>
        <w:gridCol w:w="1348"/>
      </w:tblGrid>
      <w:tr w:rsidR="00670623" w:rsidRPr="00B07790" w14:paraId="4D7E3EE7" w14:textId="77777777" w:rsidTr="00CC479C">
        <w:trPr>
          <w:tblHeader/>
        </w:trPr>
        <w:tc>
          <w:tcPr>
            <w:tcW w:w="2693" w:type="pct"/>
          </w:tcPr>
          <w:p w14:paraId="7E57F5AE" w14:textId="77777777" w:rsidR="00670623" w:rsidRPr="00B07790" w:rsidRDefault="00670623" w:rsidP="003B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Align w:val="bottom"/>
          </w:tcPr>
          <w:p w14:paraId="0F790641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1" w:type="pct"/>
            <w:vAlign w:val="bottom"/>
          </w:tcPr>
          <w:p w14:paraId="30F1B0C6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3176882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14:paraId="74110F20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07790">
              <w:rPr>
                <w:b/>
                <w:bCs/>
                <w:sz w:val="30"/>
                <w:szCs w:val="30"/>
              </w:rPr>
              <w:br/>
            </w:r>
            <w:r w:rsidRPr="00B07790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0623" w:rsidRPr="00B07790" w14:paraId="5AD37CE3" w14:textId="77777777" w:rsidTr="00CC479C">
        <w:trPr>
          <w:trHeight w:val="344"/>
          <w:tblHeader/>
        </w:trPr>
        <w:tc>
          <w:tcPr>
            <w:tcW w:w="2693" w:type="pct"/>
          </w:tcPr>
          <w:p w14:paraId="7F3FFC8E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2" w:type="pct"/>
          </w:tcPr>
          <w:p w14:paraId="54C8CF37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</w:tcPr>
          <w:p w14:paraId="36C26618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0623" w:rsidRPr="00B07790" w14:paraId="1240FEA5" w14:textId="77777777" w:rsidTr="00CC479C">
        <w:trPr>
          <w:trHeight w:val="344"/>
        </w:trPr>
        <w:tc>
          <w:tcPr>
            <w:tcW w:w="2693" w:type="pct"/>
          </w:tcPr>
          <w:p w14:paraId="7E6AE5F4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22" w:type="pct"/>
          </w:tcPr>
          <w:p w14:paraId="6604CB82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61001C75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50935D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A322EFA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623" w:rsidRPr="00B07790" w14:paraId="79B6AE4B" w14:textId="77777777" w:rsidTr="00CC479C">
        <w:trPr>
          <w:trHeight w:val="344"/>
        </w:trPr>
        <w:tc>
          <w:tcPr>
            <w:tcW w:w="2693" w:type="pct"/>
          </w:tcPr>
          <w:p w14:paraId="6275C0E7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2" w:type="pct"/>
          </w:tcPr>
          <w:p w14:paraId="5A764A43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70BDF35" w14:textId="3AF792DD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EB92F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1934479" w14:textId="0EB4DC79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670623" w:rsidRPr="00B07790" w14:paraId="556AEF05" w14:textId="77777777" w:rsidTr="00CC479C">
        <w:trPr>
          <w:trHeight w:val="344"/>
        </w:trPr>
        <w:tc>
          <w:tcPr>
            <w:tcW w:w="2693" w:type="pct"/>
          </w:tcPr>
          <w:p w14:paraId="7049795D" w14:textId="3666A468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="00E12A0E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22" w:type="pct"/>
          </w:tcPr>
          <w:p w14:paraId="4DC1EA62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3498659" w14:textId="309EB526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4" w:type="pct"/>
          </w:tcPr>
          <w:p w14:paraId="56B3C884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A205508" w14:textId="010E0C2B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670623" w:rsidRPr="00B07790" w14:paraId="077C2EF6" w14:textId="77777777" w:rsidTr="00CC479C">
        <w:trPr>
          <w:trHeight w:val="344"/>
        </w:trPr>
        <w:tc>
          <w:tcPr>
            <w:tcW w:w="2693" w:type="pct"/>
          </w:tcPr>
          <w:p w14:paraId="026067DD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722" w:type="pct"/>
          </w:tcPr>
          <w:p w14:paraId="477D42FB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B7F6BC8" w14:textId="45CF5026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44" w:type="pct"/>
          </w:tcPr>
          <w:p w14:paraId="5256A4E8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1013C89" w14:textId="12F57D47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7583BF42" w14:textId="77777777" w:rsidTr="00CC479C">
        <w:trPr>
          <w:trHeight w:val="344"/>
        </w:trPr>
        <w:tc>
          <w:tcPr>
            <w:tcW w:w="2693" w:type="pct"/>
          </w:tcPr>
          <w:p w14:paraId="42224904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22" w:type="pct"/>
          </w:tcPr>
          <w:p w14:paraId="3857FA64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22DA34D" w14:textId="3F14DDB8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" w:type="pct"/>
          </w:tcPr>
          <w:p w14:paraId="4BDE73B3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00972BE" w14:textId="6ED3D459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59D19D61" w14:textId="77777777" w:rsidTr="00CC479C">
        <w:trPr>
          <w:trHeight w:val="344"/>
        </w:trPr>
        <w:tc>
          <w:tcPr>
            <w:tcW w:w="2693" w:type="pct"/>
          </w:tcPr>
          <w:p w14:paraId="5A4D37D1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722" w:type="pct"/>
          </w:tcPr>
          <w:p w14:paraId="5F633C0B" w14:textId="04D0F5C3" w:rsidR="00670623" w:rsidRPr="00B07790" w:rsidRDefault="00A432B7" w:rsidP="00A432B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21" w:type="pct"/>
          </w:tcPr>
          <w:p w14:paraId="7D035A25" w14:textId="1E8AA50D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A629B7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59B1716" w14:textId="30EC9234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670623" w:rsidRPr="00B07790" w14:paraId="70C711C8" w14:textId="77777777" w:rsidTr="00CC479C">
        <w:tc>
          <w:tcPr>
            <w:tcW w:w="2693" w:type="pct"/>
          </w:tcPr>
          <w:p w14:paraId="598F6BC7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2" w:type="pct"/>
          </w:tcPr>
          <w:p w14:paraId="6E268D74" w14:textId="77777777" w:rsidR="00670623" w:rsidRPr="00B07790" w:rsidRDefault="00670623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580D8503" w14:textId="47EAA8F5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B4B742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4E7196C" w14:textId="26C59BCB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</w:tr>
      <w:tr w:rsidR="00670623" w:rsidRPr="00B07790" w14:paraId="6F89FD82" w14:textId="77777777" w:rsidTr="00CC479C">
        <w:tc>
          <w:tcPr>
            <w:tcW w:w="2693" w:type="pct"/>
          </w:tcPr>
          <w:p w14:paraId="200225C9" w14:textId="136D7E1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22" w:type="pct"/>
          </w:tcPr>
          <w:p w14:paraId="0D705AE0" w14:textId="386D7BF7" w:rsidR="00670623" w:rsidRPr="00B07790" w:rsidRDefault="00255E70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A432B7"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21" w:type="pct"/>
          </w:tcPr>
          <w:p w14:paraId="2A5B0876" w14:textId="76E9540B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6,691</w:t>
            </w:r>
          </w:p>
        </w:tc>
        <w:tc>
          <w:tcPr>
            <w:tcW w:w="144" w:type="pct"/>
          </w:tcPr>
          <w:p w14:paraId="01605C7B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8C88457" w14:textId="05F69557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3B08A8AE" w14:textId="77777777" w:rsidTr="00CC479C">
        <w:tc>
          <w:tcPr>
            <w:tcW w:w="2693" w:type="pct"/>
          </w:tcPr>
          <w:p w14:paraId="1BCF4BDB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22" w:type="pct"/>
          </w:tcPr>
          <w:p w14:paraId="7A9DCC20" w14:textId="13AEA0C3" w:rsidR="00670623" w:rsidRPr="00B07790" w:rsidRDefault="00671963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721" w:type="pct"/>
          </w:tcPr>
          <w:p w14:paraId="12ACD0FA" w14:textId="63E86166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44" w:type="pct"/>
          </w:tcPr>
          <w:p w14:paraId="0AD9C949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00BAD6A" w14:textId="5FCBCEDF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772895C9" w14:textId="77777777" w:rsidTr="00CC479C">
        <w:tc>
          <w:tcPr>
            <w:tcW w:w="2693" w:type="pct"/>
          </w:tcPr>
          <w:p w14:paraId="563BE7A3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22" w:type="pct"/>
          </w:tcPr>
          <w:p w14:paraId="53323C8B" w14:textId="7BA66EDA" w:rsidR="00670623" w:rsidRPr="00B07790" w:rsidRDefault="00A432B7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721" w:type="pct"/>
          </w:tcPr>
          <w:p w14:paraId="494982A7" w14:textId="214BCDDB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24261890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4890242" w14:textId="28CC178E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5CB5881F" w14:textId="77777777" w:rsidTr="00CC479C">
        <w:tc>
          <w:tcPr>
            <w:tcW w:w="2693" w:type="pct"/>
          </w:tcPr>
          <w:p w14:paraId="6B072ADD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722" w:type="pct"/>
          </w:tcPr>
          <w:p w14:paraId="0D046164" w14:textId="77777777" w:rsidR="00670623" w:rsidRPr="00B07790" w:rsidRDefault="00670623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7C18EB9A" w14:textId="24DD3BEC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4" w:type="pct"/>
          </w:tcPr>
          <w:p w14:paraId="63136E93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B85F283" w14:textId="38B0748F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623" w:rsidRPr="00B07790" w14:paraId="216D5D51" w14:textId="77777777" w:rsidTr="00CC479C">
        <w:tc>
          <w:tcPr>
            <w:tcW w:w="2693" w:type="pct"/>
          </w:tcPr>
          <w:p w14:paraId="3B33E2E8" w14:textId="77777777" w:rsidR="00670623" w:rsidRPr="00B07790" w:rsidRDefault="00670623" w:rsidP="00CC4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</w:tcPr>
          <w:p w14:paraId="5094A95C" w14:textId="77777777" w:rsidR="00670623" w:rsidRPr="00B07790" w:rsidRDefault="00670623" w:rsidP="00CC479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2320868" w14:textId="0A5270F9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7,898</w:t>
            </w:r>
          </w:p>
        </w:tc>
        <w:tc>
          <w:tcPr>
            <w:tcW w:w="144" w:type="pct"/>
          </w:tcPr>
          <w:p w14:paraId="047983C2" w14:textId="77777777" w:rsidR="00670623" w:rsidRPr="00B07790" w:rsidRDefault="00670623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4C05443" w14:textId="1F45EEAD" w:rsidR="00670623" w:rsidRPr="00B07790" w:rsidRDefault="00A432B7" w:rsidP="00CC4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19,666</w:t>
            </w:r>
          </w:p>
        </w:tc>
      </w:tr>
    </w:tbl>
    <w:p w14:paraId="6DE858EF" w14:textId="77777777" w:rsidR="00860B95" w:rsidRPr="00B07790" w:rsidRDefault="00860B95" w:rsidP="003B7C45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083871F" w14:textId="77777777" w:rsidR="00A2389F" w:rsidRPr="00B07790" w:rsidRDefault="00A2389F" w:rsidP="00FA14E0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EE2B2FE" w14:textId="77777777" w:rsidR="00BC01E0" w:rsidRPr="00B07790" w:rsidRDefault="00BC01E0" w:rsidP="00FA14E0">
      <w:pPr>
        <w:pStyle w:val="block"/>
        <w:spacing w:after="0" w:line="240" w:lineRule="auto"/>
        <w:ind w:left="0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  <w:sectPr w:rsidR="00BC01E0" w:rsidRPr="00B0779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AB259D" w14:textId="1E818253" w:rsidR="008E77F4" w:rsidRPr="00B07790" w:rsidRDefault="008E77F4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  <w:r w:rsidR="00A64D0F" w:rsidRPr="00B07790">
        <w:rPr>
          <w:rFonts w:asciiTheme="majorBidi" w:hAnsiTheme="majorBidi" w:hint="cs"/>
          <w:b/>
          <w:bCs/>
          <w:sz w:val="30"/>
          <w:szCs w:val="30"/>
          <w:cs/>
        </w:rPr>
        <w:t>และบริษัทร่วม</w:t>
      </w:r>
    </w:p>
    <w:p w14:paraId="7CCEF7A2" w14:textId="77777777" w:rsidR="008E77F4" w:rsidRPr="00B07790" w:rsidRDefault="008E77F4" w:rsidP="008E77F4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</w:rPr>
      </w:pPr>
    </w:p>
    <w:tbl>
      <w:tblPr>
        <w:tblW w:w="1554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340"/>
        <w:gridCol w:w="1074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691"/>
      </w:tblGrid>
      <w:tr w:rsidR="00F94048" w:rsidRPr="00B07790" w:rsidDel="00685444" w14:paraId="425584EE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2AFF0EF1" w14:textId="77777777" w:rsidR="00F94048" w:rsidRPr="00B07790" w:rsidDel="00685444" w:rsidRDefault="00F94048" w:rsidP="006C235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 w:bidi="ar-SA"/>
              </w:rPr>
              <w:br w:type="page"/>
            </w:r>
          </w:p>
        </w:tc>
        <w:tc>
          <w:tcPr>
            <w:tcW w:w="2340" w:type="dxa"/>
          </w:tcPr>
          <w:p w14:paraId="5CD7A8B0" w14:textId="77777777" w:rsidR="00F94048" w:rsidRPr="00B0779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74" w:type="dxa"/>
          </w:tcPr>
          <w:p w14:paraId="47054BCC" w14:textId="77777777" w:rsidR="00F94048" w:rsidRPr="00B0779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871" w:type="dxa"/>
            <w:gridSpan w:val="4"/>
          </w:tcPr>
          <w:p w14:paraId="32F128CD" w14:textId="7C439057" w:rsidR="00F94048" w:rsidRPr="00B0779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196" w:type="dxa"/>
            <w:gridSpan w:val="29"/>
          </w:tcPr>
          <w:p w14:paraId="15ED0E97" w14:textId="5BEBD472" w:rsidR="00F94048" w:rsidRPr="00B07790" w:rsidRDefault="00F94048" w:rsidP="006C2356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602BB" w:rsidRPr="00B07790" w14:paraId="36A97B80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65D982A3" w14:textId="77777777" w:rsidR="003602BB" w:rsidRPr="00B07790" w:rsidRDefault="003602BB" w:rsidP="00F94048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2B988DB1" w14:textId="77777777" w:rsidR="00AA2B83" w:rsidRPr="00B07790" w:rsidRDefault="00AA2B83" w:rsidP="00F94048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1C7C39C" w14:textId="189BC9C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074" w:type="dxa"/>
          </w:tcPr>
          <w:p w14:paraId="09471E17" w14:textId="77777777" w:rsidR="003602BB" w:rsidRPr="00B07790" w:rsidRDefault="003602BB" w:rsidP="00F9404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ประเทศที่</w:t>
            </w:r>
          </w:p>
          <w:p w14:paraId="0B5789DA" w14:textId="085A03E4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vAlign w:val="bottom"/>
          </w:tcPr>
          <w:p w14:paraId="20096E96" w14:textId="77777777" w:rsidR="00C42B41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</w:t>
            </w:r>
          </w:p>
          <w:p w14:paraId="6475A1CC" w14:textId="26AB9896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09" w:type="dxa"/>
            <w:vAlign w:val="bottom"/>
          </w:tcPr>
          <w:p w14:paraId="0FCCEF3F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04" w:type="dxa"/>
            <w:gridSpan w:val="5"/>
            <w:vAlign w:val="bottom"/>
          </w:tcPr>
          <w:p w14:paraId="42DA061C" w14:textId="77777777" w:rsidR="003602BB" w:rsidRPr="00B07790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มูลค่าตามวิธี</w:t>
            </w:r>
          </w:p>
          <w:p w14:paraId="412944F3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vAlign w:val="bottom"/>
          </w:tcPr>
          <w:p w14:paraId="674703E1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2A6CB445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vAlign w:val="bottom"/>
          </w:tcPr>
          <w:p w14:paraId="274C7344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678" w:type="dxa"/>
            <w:gridSpan w:val="6"/>
            <w:vAlign w:val="bottom"/>
          </w:tcPr>
          <w:p w14:paraId="3AEEB405" w14:textId="77777777" w:rsidR="003602BB" w:rsidRPr="00B07790" w:rsidRDefault="003602BB" w:rsidP="00F94048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มูลค่าตามวิธี</w:t>
            </w:r>
          </w:p>
          <w:p w14:paraId="727D061F" w14:textId="77777777" w:rsidR="003602BB" w:rsidRPr="00B07790" w:rsidRDefault="003602BB" w:rsidP="00F9404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ส่วนได้เสีย</w:t>
            </w: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780" w:type="dxa"/>
            <w:gridSpan w:val="8"/>
            <w:vAlign w:val="bottom"/>
          </w:tcPr>
          <w:p w14:paraId="4160B917" w14:textId="77777777" w:rsidR="003602BB" w:rsidRPr="00B07790" w:rsidRDefault="003602BB" w:rsidP="00F94048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A31C0F" w:rsidRPr="00B07790" w14:paraId="32071C2C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1EF3B6AB" w14:textId="77777777" w:rsidR="00A31C0F" w:rsidRPr="00B07790" w:rsidRDefault="00A31C0F" w:rsidP="00A31C0F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736D1A83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4" w:type="dxa"/>
          </w:tcPr>
          <w:p w14:paraId="74B797B0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vAlign w:val="bottom"/>
          </w:tcPr>
          <w:p w14:paraId="06B37772" w14:textId="26C46339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2" w:type="dxa"/>
            <w:vAlign w:val="bottom"/>
          </w:tcPr>
          <w:p w14:paraId="2DFA022B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B31F679" w14:textId="6433D324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209" w:type="dxa"/>
            <w:vAlign w:val="bottom"/>
          </w:tcPr>
          <w:p w14:paraId="76C96B67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5A7FD6B5" w14:textId="04CAA5F1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14:paraId="755CB9FD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01580FC2" w14:textId="35AAED7B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98" w:type="dxa"/>
            <w:gridSpan w:val="2"/>
            <w:vAlign w:val="bottom"/>
          </w:tcPr>
          <w:p w14:paraId="2A6127DF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6C4357CC" w14:textId="42179481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14:paraId="6E8C24E1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116FC666" w14:textId="75AD3279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081AF7DF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DA3DE10" w14:textId="7D8BFC00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14:paraId="628ABA31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7F15D458" w14:textId="4AB7502D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78" w:type="dxa"/>
            <w:gridSpan w:val="2"/>
            <w:vAlign w:val="bottom"/>
          </w:tcPr>
          <w:p w14:paraId="03803F6A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6A0D7A54" w14:textId="17168C79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206" w:type="dxa"/>
            <w:gridSpan w:val="3"/>
            <w:vAlign w:val="bottom"/>
          </w:tcPr>
          <w:p w14:paraId="221AEAE5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7DB208C3" w14:textId="43327EAB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</w:tr>
      <w:tr w:rsidR="00F94048" w:rsidRPr="00B07790" w14:paraId="55FE5202" w14:textId="77777777" w:rsidTr="00C42B41">
        <w:trPr>
          <w:cantSplit/>
          <w:trHeight w:val="343"/>
          <w:tblHeader/>
        </w:trPr>
        <w:tc>
          <w:tcPr>
            <w:tcW w:w="3060" w:type="dxa"/>
          </w:tcPr>
          <w:p w14:paraId="55D09D39" w14:textId="77777777" w:rsidR="00F94048" w:rsidRPr="00B07790" w:rsidRDefault="00F94048" w:rsidP="006C235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5F995225" w14:textId="77777777" w:rsidR="00F94048" w:rsidRPr="00B0779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8B3A0A7" w14:textId="77777777" w:rsidR="00F94048" w:rsidRPr="00B0779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3F2C7A5C" w14:textId="42433E23" w:rsidR="00F94048" w:rsidRPr="00B0779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  <w:t>(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  <w:cs/>
                <w:lang w:val="en-GB"/>
              </w:rPr>
              <w:t>ร้อยละ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209" w:type="dxa"/>
            <w:vAlign w:val="bottom"/>
          </w:tcPr>
          <w:p w14:paraId="285EEF6B" w14:textId="77777777" w:rsidR="00F94048" w:rsidRPr="00B0779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196" w:type="dxa"/>
            <w:gridSpan w:val="29"/>
            <w:vAlign w:val="bottom"/>
          </w:tcPr>
          <w:p w14:paraId="5D13A719" w14:textId="43498D4E" w:rsidR="00F94048" w:rsidRPr="00B07790" w:rsidRDefault="00F94048" w:rsidP="006C235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3602BB" w:rsidRPr="00B07790" w14:paraId="7AAF66EA" w14:textId="77777777" w:rsidTr="00C42B41">
        <w:trPr>
          <w:cantSplit/>
          <w:trHeight w:val="343"/>
        </w:trPr>
        <w:tc>
          <w:tcPr>
            <w:tcW w:w="3060" w:type="dxa"/>
          </w:tcPr>
          <w:p w14:paraId="189CEE18" w14:textId="11B7D7AA" w:rsidR="003602BB" w:rsidRPr="00B07790" w:rsidRDefault="002800B0" w:rsidP="006C2356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การร่วมค้าทางตรง</w:t>
            </w:r>
          </w:p>
        </w:tc>
        <w:tc>
          <w:tcPr>
            <w:tcW w:w="2340" w:type="dxa"/>
          </w:tcPr>
          <w:p w14:paraId="1E50250F" w14:textId="77777777" w:rsidR="003602BB" w:rsidRPr="00B07790" w:rsidRDefault="003602BB" w:rsidP="002800B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074" w:type="dxa"/>
          </w:tcPr>
          <w:p w14:paraId="0890754F" w14:textId="77777777" w:rsidR="003602BB" w:rsidRPr="00B0779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5766E09D" w14:textId="0E26FBA4" w:rsidR="003602BB" w:rsidRPr="00B0779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2" w:type="dxa"/>
          </w:tcPr>
          <w:p w14:paraId="20C3D555" w14:textId="77777777" w:rsidR="003602BB" w:rsidRPr="00B0779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13DBDFBE" w14:textId="77777777" w:rsidR="003602BB" w:rsidRPr="00B07790" w:rsidRDefault="003602BB" w:rsidP="006C235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09" w:type="dxa"/>
          </w:tcPr>
          <w:p w14:paraId="752348E6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61FF844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3840938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B626BE0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" w:type="dxa"/>
            <w:gridSpan w:val="2"/>
          </w:tcPr>
          <w:p w14:paraId="09D17BF8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448D9BDB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07A0F455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44CA1734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7E8F3D2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DE6F2B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65BA116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43F8203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236B8FB3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0747B00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6" w:type="dxa"/>
          </w:tcPr>
          <w:p w14:paraId="3F9F98F3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68BB761F" w14:textId="77777777" w:rsidR="003602BB" w:rsidRPr="00B07790" w:rsidRDefault="003602BB" w:rsidP="006C235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664516" w:rsidRPr="00B07790" w14:paraId="66CECC76" w14:textId="77777777" w:rsidTr="00C42B41">
        <w:trPr>
          <w:cantSplit/>
          <w:trHeight w:val="300"/>
        </w:trPr>
        <w:tc>
          <w:tcPr>
            <w:tcW w:w="3060" w:type="dxa"/>
          </w:tcPr>
          <w:p w14:paraId="360C0F2D" w14:textId="7F2A06D4" w:rsidR="00664516" w:rsidRPr="00B07790" w:rsidRDefault="00664516" w:rsidP="00664516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40" w:type="dxa"/>
          </w:tcPr>
          <w:p w14:paraId="3C749980" w14:textId="7B300CDD" w:rsidR="00664516" w:rsidRPr="00B07790" w:rsidRDefault="00664516" w:rsidP="00664516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421B70F6" w14:textId="1DF889A9" w:rsidR="00664516" w:rsidRPr="00B07790" w:rsidRDefault="00664516" w:rsidP="00664516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07AF080B" w14:textId="4A1725FE" w:rsidR="00664516" w:rsidRPr="00B07790" w:rsidRDefault="00664516" w:rsidP="00664516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60D4478A" w14:textId="77777777" w:rsidR="00664516" w:rsidRPr="00B07790" w:rsidRDefault="00664516" w:rsidP="00664516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AC96627" w14:textId="220C861C" w:rsidR="00664516" w:rsidRPr="00B07790" w:rsidRDefault="00664516" w:rsidP="00664516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2B60CB06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82E5297" w14:textId="18D3A14C" w:rsidR="00664516" w:rsidRPr="00B07790" w:rsidRDefault="00664516" w:rsidP="00664516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23503C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69C9DE6B" w14:textId="793EAF2E" w:rsidR="00664516" w:rsidRPr="00B07790" w:rsidRDefault="00664516" w:rsidP="00664516">
            <w:pPr>
              <w:tabs>
                <w:tab w:val="decimal" w:pos="59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9,449</w:t>
            </w:r>
          </w:p>
        </w:tc>
        <w:tc>
          <w:tcPr>
            <w:tcW w:w="198" w:type="dxa"/>
            <w:gridSpan w:val="2"/>
          </w:tcPr>
          <w:p w14:paraId="006699CC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B26E24D" w14:textId="041EC29A" w:rsidR="00664516" w:rsidRPr="00B07790" w:rsidRDefault="00664516" w:rsidP="00664516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DC490D9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F593D9" w14:textId="16E8E0C6" w:rsidR="00664516" w:rsidRPr="00B07790" w:rsidRDefault="00664516" w:rsidP="00664516">
            <w:pPr>
              <w:tabs>
                <w:tab w:val="decimal" w:pos="504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035BC75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88B9910" w14:textId="28073DBD" w:rsidR="00664516" w:rsidRPr="00B07790" w:rsidRDefault="00664516" w:rsidP="00664516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E7BDC5F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0C1EF04" w14:textId="466C84F1" w:rsidR="00664516" w:rsidRPr="00B07790" w:rsidRDefault="00664516" w:rsidP="00664516">
            <w:pPr>
              <w:tabs>
                <w:tab w:val="decimal" w:pos="545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9,449</w:t>
            </w:r>
          </w:p>
        </w:tc>
        <w:tc>
          <w:tcPr>
            <w:tcW w:w="178" w:type="dxa"/>
            <w:gridSpan w:val="2"/>
          </w:tcPr>
          <w:p w14:paraId="0AFB69BD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141FBF" w14:textId="238A62F2" w:rsidR="00664516" w:rsidRPr="00B07790" w:rsidRDefault="00664516" w:rsidP="00664516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2112C30C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7D162F9" w14:textId="3EA69B69" w:rsidR="00664516" w:rsidRPr="00B07790" w:rsidRDefault="00664516" w:rsidP="00664516">
            <w:pPr>
              <w:tabs>
                <w:tab w:val="decimal" w:pos="53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664516" w:rsidRPr="00B07790" w14:paraId="519E2464" w14:textId="77777777" w:rsidTr="00C42B41">
        <w:trPr>
          <w:cantSplit/>
          <w:trHeight w:val="300"/>
        </w:trPr>
        <w:tc>
          <w:tcPr>
            <w:tcW w:w="3060" w:type="dxa"/>
          </w:tcPr>
          <w:p w14:paraId="2686BB30" w14:textId="0A54F1F3" w:rsidR="00664516" w:rsidRPr="00B07790" w:rsidRDefault="00664516" w:rsidP="00664516">
            <w:pPr>
              <w:tabs>
                <w:tab w:val="left" w:pos="0"/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4"/>
                <w:sz w:val="25"/>
                <w:szCs w:val="25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2340" w:type="dxa"/>
          </w:tcPr>
          <w:p w14:paraId="6A540570" w14:textId="0429225C" w:rsidR="00664516" w:rsidRPr="00B07790" w:rsidRDefault="00664516" w:rsidP="00664516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074" w:type="dxa"/>
          </w:tcPr>
          <w:p w14:paraId="143BE871" w14:textId="62C5D42F" w:rsidR="00664516" w:rsidRPr="00B07790" w:rsidRDefault="00664516" w:rsidP="00664516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19C7DEA1" w14:textId="751957D0" w:rsidR="00664516" w:rsidRPr="00B07790" w:rsidRDefault="00664516" w:rsidP="00664516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23B49730" w14:textId="77777777" w:rsidR="00664516" w:rsidRPr="00B07790" w:rsidRDefault="00664516" w:rsidP="00664516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6218D7F7" w14:textId="66D09B90" w:rsidR="00664516" w:rsidRPr="00B07790" w:rsidRDefault="00664516" w:rsidP="00664516">
            <w:pPr>
              <w:tabs>
                <w:tab w:val="decimal" w:pos="30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6E21FC2A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D6714A2" w14:textId="777AECA0" w:rsidR="00664516" w:rsidRPr="00B07790" w:rsidRDefault="00664516" w:rsidP="00664516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631</w:t>
            </w:r>
          </w:p>
        </w:tc>
        <w:tc>
          <w:tcPr>
            <w:tcW w:w="234" w:type="dxa"/>
            <w:gridSpan w:val="2"/>
          </w:tcPr>
          <w:p w14:paraId="468F509C" w14:textId="77777777" w:rsidR="00664516" w:rsidRPr="00B07790" w:rsidRDefault="00664516" w:rsidP="00664516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3144EA3" w14:textId="6DFFD119" w:rsidR="00664516" w:rsidRPr="00B07790" w:rsidRDefault="00664516" w:rsidP="00664516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840</w:t>
            </w:r>
          </w:p>
        </w:tc>
        <w:tc>
          <w:tcPr>
            <w:tcW w:w="198" w:type="dxa"/>
            <w:gridSpan w:val="2"/>
          </w:tcPr>
          <w:p w14:paraId="3D196E26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3A384B9" w14:textId="2B1C4B8A" w:rsidR="00664516" w:rsidRPr="00B07790" w:rsidRDefault="00664516" w:rsidP="00664516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03275A51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7C0963E" w14:textId="111CB099" w:rsidR="00664516" w:rsidRPr="00B07790" w:rsidRDefault="00664516" w:rsidP="00664516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2508092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5614CC8" w14:textId="38D8338F" w:rsidR="00664516" w:rsidRPr="00B07790" w:rsidRDefault="00664516" w:rsidP="00664516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631</w:t>
            </w:r>
          </w:p>
        </w:tc>
        <w:tc>
          <w:tcPr>
            <w:tcW w:w="234" w:type="dxa"/>
            <w:gridSpan w:val="2"/>
          </w:tcPr>
          <w:p w14:paraId="30CB9C81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E3FC07B" w14:textId="269B9CF7" w:rsidR="00664516" w:rsidRPr="00B07790" w:rsidRDefault="00664516" w:rsidP="00664516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840</w:t>
            </w:r>
          </w:p>
        </w:tc>
        <w:tc>
          <w:tcPr>
            <w:tcW w:w="178" w:type="dxa"/>
            <w:gridSpan w:val="2"/>
          </w:tcPr>
          <w:p w14:paraId="3EC7EA54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756279" w14:textId="0F0297B0" w:rsidR="00664516" w:rsidRPr="00B07790" w:rsidRDefault="00664516" w:rsidP="00664516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304F7A26" w14:textId="77777777" w:rsidR="00664516" w:rsidRPr="00B07790" w:rsidRDefault="00664516" w:rsidP="00664516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40DD480" w14:textId="08CEEAC6" w:rsidR="00664516" w:rsidRPr="00B07790" w:rsidRDefault="00664516" w:rsidP="00664516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7BABC132" w14:textId="77777777" w:rsidTr="00C42B41">
        <w:trPr>
          <w:cantSplit/>
          <w:trHeight w:val="300"/>
        </w:trPr>
        <w:tc>
          <w:tcPr>
            <w:tcW w:w="3060" w:type="dxa"/>
          </w:tcPr>
          <w:p w14:paraId="3AE6EDC4" w14:textId="2900DA7A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2340" w:type="dxa"/>
          </w:tcPr>
          <w:p w14:paraId="1A67A8E8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</w:p>
          <w:p w14:paraId="1F17747A" w14:textId="15C796C3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10506E12" w14:textId="5A6A0D54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83C3F16" w14:textId="684ABEE5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41</w:t>
            </w:r>
          </w:p>
        </w:tc>
        <w:tc>
          <w:tcPr>
            <w:tcW w:w="182" w:type="dxa"/>
          </w:tcPr>
          <w:p w14:paraId="4A4D0263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761702D" w14:textId="74EA89C9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41</w:t>
            </w:r>
          </w:p>
        </w:tc>
        <w:tc>
          <w:tcPr>
            <w:tcW w:w="209" w:type="dxa"/>
          </w:tcPr>
          <w:p w14:paraId="40192A84" w14:textId="77777777" w:rsidR="009F2602" w:rsidRPr="00B07790" w:rsidRDefault="009F2602" w:rsidP="009F260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7D4FEF6C" w14:textId="34ADAC51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8,125</w:t>
            </w:r>
          </w:p>
        </w:tc>
        <w:tc>
          <w:tcPr>
            <w:tcW w:w="234" w:type="dxa"/>
            <w:gridSpan w:val="2"/>
          </w:tcPr>
          <w:p w14:paraId="7EA0F95E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08B8429" w14:textId="130068B0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9,681</w:t>
            </w:r>
          </w:p>
        </w:tc>
        <w:tc>
          <w:tcPr>
            <w:tcW w:w="198" w:type="dxa"/>
            <w:gridSpan w:val="2"/>
          </w:tcPr>
          <w:p w14:paraId="0359D9D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90792E8" w14:textId="778AB7F1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229BA64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846E419" w14:textId="1AF1CCAE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62A95D4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66D1669" w14:textId="4C459879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8,125</w:t>
            </w:r>
          </w:p>
        </w:tc>
        <w:tc>
          <w:tcPr>
            <w:tcW w:w="234" w:type="dxa"/>
            <w:gridSpan w:val="2"/>
          </w:tcPr>
          <w:p w14:paraId="72017FE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E949EE1" w14:textId="777ECDB1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9,681</w:t>
            </w:r>
          </w:p>
        </w:tc>
        <w:tc>
          <w:tcPr>
            <w:tcW w:w="178" w:type="dxa"/>
            <w:gridSpan w:val="2"/>
          </w:tcPr>
          <w:p w14:paraId="669FEF2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0A7C8ED" w14:textId="7181F022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5FD3E05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E519AC8" w14:textId="086AD218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9F2602" w:rsidRPr="00B07790" w14:paraId="4A88068C" w14:textId="77777777" w:rsidTr="00C42B41">
        <w:trPr>
          <w:cantSplit/>
          <w:trHeight w:val="300"/>
        </w:trPr>
        <w:tc>
          <w:tcPr>
            <w:tcW w:w="3060" w:type="dxa"/>
          </w:tcPr>
          <w:p w14:paraId="071F9381" w14:textId="082912D4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Revolve Group Limited</w:t>
            </w:r>
          </w:p>
        </w:tc>
        <w:tc>
          <w:tcPr>
            <w:tcW w:w="2340" w:type="dxa"/>
          </w:tcPr>
          <w:p w14:paraId="3992114F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</w:p>
          <w:p w14:paraId="57602863" w14:textId="5D379D15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เคมีภัณฑ์</w:t>
            </w:r>
          </w:p>
        </w:tc>
        <w:tc>
          <w:tcPr>
            <w:tcW w:w="1074" w:type="dxa"/>
          </w:tcPr>
          <w:p w14:paraId="7DBDD93F" w14:textId="7694E9CC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อังกฤษ</w:t>
            </w:r>
          </w:p>
        </w:tc>
        <w:tc>
          <w:tcPr>
            <w:tcW w:w="720" w:type="dxa"/>
          </w:tcPr>
          <w:p w14:paraId="616A648C" w14:textId="168A4C9B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182" w:type="dxa"/>
          </w:tcPr>
          <w:p w14:paraId="49A040E6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3E6A2EE" w14:textId="079653A2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49</w:t>
            </w:r>
          </w:p>
        </w:tc>
        <w:tc>
          <w:tcPr>
            <w:tcW w:w="209" w:type="dxa"/>
          </w:tcPr>
          <w:p w14:paraId="62054319" w14:textId="77777777" w:rsidR="009F2602" w:rsidRPr="00B07790" w:rsidRDefault="009F2602" w:rsidP="009F260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444B87E1" w14:textId="0F0F2DD5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4" w:type="dxa"/>
            <w:gridSpan w:val="2"/>
          </w:tcPr>
          <w:p w14:paraId="20A89DEE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7FBF691B" w14:textId="178D4869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98" w:type="dxa"/>
            <w:gridSpan w:val="2"/>
          </w:tcPr>
          <w:p w14:paraId="6D30331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D258E37" w14:textId="1FBF8C0E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4CDB41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283982B" w14:textId="5355B803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71AF7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4D646BC6" w14:textId="56B5CDE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4" w:type="dxa"/>
            <w:gridSpan w:val="2"/>
          </w:tcPr>
          <w:p w14:paraId="2087701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6E3B7B7" w14:textId="3AB7B90F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78" w:type="dxa"/>
            <w:gridSpan w:val="2"/>
          </w:tcPr>
          <w:p w14:paraId="690B920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BEE6A10" w14:textId="20E64735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0467DF4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FEC6269" w14:textId="00A9DF6E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9F2602" w:rsidRPr="00B07790" w14:paraId="2E9A5079" w14:textId="77777777" w:rsidTr="00C42B41">
        <w:trPr>
          <w:cantSplit/>
          <w:trHeight w:val="300"/>
        </w:trPr>
        <w:tc>
          <w:tcPr>
            <w:tcW w:w="3060" w:type="dxa"/>
          </w:tcPr>
          <w:p w14:paraId="29F20CC9" w14:textId="5CD98839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45E14F3D" w14:textId="204BE13B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00" w:hanging="100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1074" w:type="dxa"/>
          </w:tcPr>
          <w:p w14:paraId="6FA9B74A" w14:textId="1A0C44D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5CE993CF" w14:textId="52A9A1FC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182" w:type="dxa"/>
          </w:tcPr>
          <w:p w14:paraId="07D844D8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ED5C161" w14:textId="542E6B73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36</w:t>
            </w:r>
          </w:p>
        </w:tc>
        <w:tc>
          <w:tcPr>
            <w:tcW w:w="209" w:type="dxa"/>
          </w:tcPr>
          <w:p w14:paraId="39684E7A" w14:textId="77777777" w:rsidR="009F2602" w:rsidRPr="00B07790" w:rsidRDefault="009F2602" w:rsidP="009F260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7197668C" w14:textId="1F8090B9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2,620</w:t>
            </w:r>
          </w:p>
        </w:tc>
        <w:tc>
          <w:tcPr>
            <w:tcW w:w="234" w:type="dxa"/>
            <w:gridSpan w:val="2"/>
          </w:tcPr>
          <w:p w14:paraId="58460CF5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26BF5D6" w14:textId="355B2EA5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2,687</w:t>
            </w:r>
          </w:p>
        </w:tc>
        <w:tc>
          <w:tcPr>
            <w:tcW w:w="198" w:type="dxa"/>
            <w:gridSpan w:val="2"/>
          </w:tcPr>
          <w:p w14:paraId="52C2DC9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969D5A" w14:textId="126CBBBF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51F342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9208751" w14:textId="032D97AC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FF435B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6BEBC07" w14:textId="17A8FB40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2,620</w:t>
            </w:r>
          </w:p>
        </w:tc>
        <w:tc>
          <w:tcPr>
            <w:tcW w:w="234" w:type="dxa"/>
            <w:gridSpan w:val="2"/>
          </w:tcPr>
          <w:p w14:paraId="5E4011B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AF463A8" w14:textId="6EC984F6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2,687</w:t>
            </w:r>
          </w:p>
        </w:tc>
        <w:tc>
          <w:tcPr>
            <w:tcW w:w="178" w:type="dxa"/>
            <w:gridSpan w:val="2"/>
          </w:tcPr>
          <w:p w14:paraId="6CA01D7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982F1B" w14:textId="589150B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350</w:t>
            </w:r>
          </w:p>
        </w:tc>
        <w:tc>
          <w:tcPr>
            <w:tcW w:w="186" w:type="dxa"/>
          </w:tcPr>
          <w:p w14:paraId="4A5411D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63C9E87" w14:textId="17649F01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1,002</w:t>
            </w:r>
          </w:p>
        </w:tc>
      </w:tr>
      <w:tr w:rsidR="009F2602" w:rsidRPr="00B07790" w14:paraId="57BF102B" w14:textId="77777777" w:rsidTr="00C42B41">
        <w:trPr>
          <w:cantSplit/>
          <w:trHeight w:val="165"/>
        </w:trPr>
        <w:tc>
          <w:tcPr>
            <w:tcW w:w="3060" w:type="dxa"/>
          </w:tcPr>
          <w:p w14:paraId="25A61124" w14:textId="77777777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ดับบลิวเอชเอ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  <w:p w14:paraId="558D8F41" w14:textId="3534A313" w:rsidR="009F2602" w:rsidRPr="00B07790" w:rsidRDefault="009F2602" w:rsidP="001D5A9B">
            <w:pPr>
              <w:tabs>
                <w:tab w:val="left" w:pos="285"/>
                <w:tab w:val="left" w:pos="375"/>
              </w:tabs>
              <w:spacing w:line="240" w:lineRule="auto"/>
              <w:ind w:left="195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 (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เดิมชื่อ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โซลูชั่นส์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2340" w:type="dxa"/>
          </w:tcPr>
          <w:p w14:paraId="48327A12" w14:textId="35C7BC82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บริการขนส่ง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1074" w:type="dxa"/>
          </w:tcPr>
          <w:p w14:paraId="638C6986" w14:textId="48C8CCA0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32BD9B2A" w14:textId="50B82BEB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2" w:type="dxa"/>
          </w:tcPr>
          <w:p w14:paraId="2EF658F9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3BC02392" w14:textId="2224DA98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09" w:type="dxa"/>
          </w:tcPr>
          <w:p w14:paraId="55216D1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059D2945" w14:textId="0DEEA724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4,063</w:t>
            </w:r>
          </w:p>
        </w:tc>
        <w:tc>
          <w:tcPr>
            <w:tcW w:w="234" w:type="dxa"/>
            <w:gridSpan w:val="2"/>
          </w:tcPr>
          <w:p w14:paraId="7944FFA6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7107D5C" w14:textId="111107C6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3,973</w:t>
            </w:r>
          </w:p>
        </w:tc>
        <w:tc>
          <w:tcPr>
            <w:tcW w:w="198" w:type="dxa"/>
            <w:gridSpan w:val="2"/>
          </w:tcPr>
          <w:p w14:paraId="7EA62E9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4855BCC8" w14:textId="706B4CE0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1C38166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2EC04DC7" w14:textId="5C0FAE54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274956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6D94362E" w14:textId="48BB820B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4,063</w:t>
            </w:r>
          </w:p>
        </w:tc>
        <w:tc>
          <w:tcPr>
            <w:tcW w:w="234" w:type="dxa"/>
            <w:gridSpan w:val="2"/>
          </w:tcPr>
          <w:p w14:paraId="69EF718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21E33AC3" w14:textId="211C86D3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3,973</w:t>
            </w:r>
          </w:p>
        </w:tc>
        <w:tc>
          <w:tcPr>
            <w:tcW w:w="178" w:type="dxa"/>
            <w:gridSpan w:val="2"/>
          </w:tcPr>
          <w:p w14:paraId="255201D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561D5505" w14:textId="59D2521F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3E53785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233C34B7" w14:textId="21D76A2B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2E910C2E" w14:textId="77777777" w:rsidTr="00C42B41">
        <w:trPr>
          <w:cantSplit/>
          <w:trHeight w:val="108"/>
        </w:trPr>
        <w:tc>
          <w:tcPr>
            <w:tcW w:w="3060" w:type="dxa"/>
          </w:tcPr>
          <w:p w14:paraId="57DC2A98" w14:textId="77777777" w:rsidR="009F2602" w:rsidRPr="00B07790" w:rsidRDefault="009F2602" w:rsidP="009F2602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3703AF02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03EF3E54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345AF56B" w14:textId="1CB9188B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2085C870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7673DDD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5EBD249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6D5" w14:textId="64930F8E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15,638</w:t>
            </w:r>
          </w:p>
        </w:tc>
        <w:tc>
          <w:tcPr>
            <w:tcW w:w="234" w:type="dxa"/>
            <w:gridSpan w:val="2"/>
          </w:tcPr>
          <w:p w14:paraId="20A0134D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1341C" w14:textId="76D0B62E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26,900</w:t>
            </w:r>
          </w:p>
        </w:tc>
        <w:tc>
          <w:tcPr>
            <w:tcW w:w="198" w:type="dxa"/>
            <w:gridSpan w:val="2"/>
          </w:tcPr>
          <w:p w14:paraId="0708E66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C8550" w14:textId="5F7119F2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7313443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D29C8" w14:textId="6561AED6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70A8A6D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63186" w14:textId="0B2AA062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15,638</w:t>
            </w:r>
          </w:p>
        </w:tc>
        <w:tc>
          <w:tcPr>
            <w:tcW w:w="234" w:type="dxa"/>
            <w:gridSpan w:val="2"/>
          </w:tcPr>
          <w:p w14:paraId="1B768ED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537C11" w14:textId="1BD2284D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26,900</w:t>
            </w:r>
          </w:p>
        </w:tc>
        <w:tc>
          <w:tcPr>
            <w:tcW w:w="178" w:type="dxa"/>
            <w:gridSpan w:val="2"/>
          </w:tcPr>
          <w:p w14:paraId="53CB727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31459" w14:textId="2F9D6FEC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350</w:t>
            </w:r>
          </w:p>
        </w:tc>
        <w:tc>
          <w:tcPr>
            <w:tcW w:w="186" w:type="dxa"/>
          </w:tcPr>
          <w:p w14:paraId="0E60815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4F76E6" w14:textId="7D162716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1,002</w:t>
            </w:r>
          </w:p>
        </w:tc>
      </w:tr>
      <w:tr w:rsidR="009F2602" w:rsidRPr="00B07790" w14:paraId="6F763957" w14:textId="77777777" w:rsidTr="00C42B41">
        <w:trPr>
          <w:cantSplit/>
          <w:trHeight w:val="108"/>
        </w:trPr>
        <w:tc>
          <w:tcPr>
            <w:tcW w:w="3060" w:type="dxa"/>
          </w:tcPr>
          <w:p w14:paraId="27472B31" w14:textId="03DF5800" w:rsidR="009F2602" w:rsidRPr="00B07790" w:rsidRDefault="009F2602" w:rsidP="00C42B41">
            <w:pPr>
              <w:tabs>
                <w:tab w:val="left" w:pos="18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7050BEA8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64AF1449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BAA2C08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3A67FDE2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2838BD0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4B9773B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0C3E31EF" w14:textId="013FEF38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90E4F20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</w:tcBorders>
          </w:tcPr>
          <w:p w14:paraId="44FE6C65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6F913C8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</w:tcBorders>
          </w:tcPr>
          <w:p w14:paraId="31CAE43A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4FA243E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</w:tcBorders>
          </w:tcPr>
          <w:p w14:paraId="1F1510E0" w14:textId="7777777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06352E2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</w:tcPr>
          <w:p w14:paraId="41395528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F84AD1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</w:tcBorders>
          </w:tcPr>
          <w:p w14:paraId="2FF0D865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</w:tcPr>
          <w:p w14:paraId="45AA656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3500B134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</w:tcPr>
          <w:p w14:paraId="769AE5B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</w:tcBorders>
          </w:tcPr>
          <w:p w14:paraId="2F6C794D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9F2602" w:rsidRPr="00B07790" w14:paraId="7DD7B020" w14:textId="77777777" w:rsidTr="00C42B41">
        <w:trPr>
          <w:cantSplit/>
          <w:trHeight w:val="108"/>
        </w:trPr>
        <w:tc>
          <w:tcPr>
            <w:tcW w:w="3060" w:type="dxa"/>
          </w:tcPr>
          <w:p w14:paraId="1CE199C9" w14:textId="77777777" w:rsidR="009F2602" w:rsidRPr="00B07790" w:rsidRDefault="009F2602" w:rsidP="009F2602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0" w:type="dxa"/>
          </w:tcPr>
          <w:p w14:paraId="15D56853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370FE363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7931F62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6227EB4F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307B2784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7FA7C96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62E6FF3C" w14:textId="77777777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52DA9A41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275C9A50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2698BBB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4C662E5A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70D087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A0B7C6D" w14:textId="7777777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45B1335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A0B9754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69B93B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2310EE5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</w:tcPr>
          <w:p w14:paraId="2F15094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51201CC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</w:tcPr>
          <w:p w14:paraId="2EDBDC8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3A72232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9F2602" w:rsidRPr="00B07790" w14:paraId="0E477AA9" w14:textId="77777777" w:rsidTr="00C42B41">
        <w:trPr>
          <w:cantSplit/>
          <w:trHeight w:val="333"/>
        </w:trPr>
        <w:tc>
          <w:tcPr>
            <w:tcW w:w="3060" w:type="dxa"/>
          </w:tcPr>
          <w:p w14:paraId="69B9DBBA" w14:textId="1C68ACE4" w:rsidR="009F2602" w:rsidRPr="00B07790" w:rsidRDefault="009F2602" w:rsidP="009F2602">
            <w:pPr>
              <w:keepNext/>
              <w:spacing w:line="240" w:lineRule="auto"/>
              <w:outlineLvl w:val="2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340" w:type="dxa"/>
          </w:tcPr>
          <w:p w14:paraId="7F499400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5B3235DD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1A2F57EC" w14:textId="71801F00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2" w:type="dxa"/>
          </w:tcPr>
          <w:p w14:paraId="254CBB0C" w14:textId="77777777" w:rsidR="009F2602" w:rsidRPr="00B07790" w:rsidRDefault="009F2602" w:rsidP="009F2602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BB08BB0" w14:textId="20768A10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9" w:type="dxa"/>
          </w:tcPr>
          <w:p w14:paraId="0EEB87A0" w14:textId="77777777" w:rsidR="009F2602" w:rsidRPr="00B07790" w:rsidRDefault="009F2602" w:rsidP="009F2602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59937E21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A5A925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4FAD62C8" w14:textId="3FE071B2" w:rsidR="009F2602" w:rsidRPr="00B07790" w:rsidRDefault="009F2602" w:rsidP="009F2602">
            <w:pPr>
              <w:tabs>
                <w:tab w:val="decimal" w:pos="42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98" w:type="dxa"/>
            <w:gridSpan w:val="2"/>
          </w:tcPr>
          <w:p w14:paraId="49B3759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4B1E62A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37D78C5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307A9D" w14:textId="0B4A63B9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5DCC70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1CC4A43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49A35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0" w:type="dxa"/>
            <w:gridSpan w:val="2"/>
          </w:tcPr>
          <w:p w14:paraId="550C0085" w14:textId="552BC5A6" w:rsidR="009F2602" w:rsidRPr="00B07790" w:rsidRDefault="009F2602" w:rsidP="009F2602">
            <w:pPr>
              <w:tabs>
                <w:tab w:val="decimal" w:pos="41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487CC5D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5BE5C36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6" w:type="dxa"/>
          </w:tcPr>
          <w:p w14:paraId="22E469A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2FB6AE3F" w14:textId="6F5CC62E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9F2602" w:rsidRPr="00B07790" w14:paraId="5AB47DE5" w14:textId="77777777" w:rsidTr="00C42B41">
        <w:trPr>
          <w:cantSplit/>
          <w:trHeight w:val="102"/>
        </w:trPr>
        <w:tc>
          <w:tcPr>
            <w:tcW w:w="3060" w:type="dxa"/>
          </w:tcPr>
          <w:p w14:paraId="40DF48E3" w14:textId="78412298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ไทย อีทอกซีเลท จำกัด</w:t>
            </w:r>
          </w:p>
        </w:tc>
        <w:tc>
          <w:tcPr>
            <w:tcW w:w="2340" w:type="dxa"/>
          </w:tcPr>
          <w:p w14:paraId="50FC0B53" w14:textId="6ACD5F3B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แฟตตี้แอลกอฮอล์อีทอกซีเลท</w:t>
            </w:r>
          </w:p>
        </w:tc>
        <w:tc>
          <w:tcPr>
            <w:tcW w:w="1074" w:type="dxa"/>
          </w:tcPr>
          <w:p w14:paraId="704B4757" w14:textId="2D2577D8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12FCCCCB" w14:textId="1181DD1A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074948B6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177341A" w14:textId="047A3876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751695F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0EA905A8" w14:textId="5F5B3506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802</w:t>
            </w:r>
          </w:p>
        </w:tc>
        <w:tc>
          <w:tcPr>
            <w:tcW w:w="234" w:type="dxa"/>
            <w:gridSpan w:val="2"/>
          </w:tcPr>
          <w:p w14:paraId="054AB00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D4F1C7D" w14:textId="590B6A1F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687</w:t>
            </w:r>
          </w:p>
        </w:tc>
        <w:tc>
          <w:tcPr>
            <w:tcW w:w="198" w:type="dxa"/>
            <w:gridSpan w:val="2"/>
          </w:tcPr>
          <w:p w14:paraId="7F04A02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F7FFF15" w14:textId="5F085701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C69B47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3C884E" w14:textId="18C0A4A4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345DAB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9E4C27F" w14:textId="2CF2426A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802</w:t>
            </w:r>
          </w:p>
        </w:tc>
        <w:tc>
          <w:tcPr>
            <w:tcW w:w="234" w:type="dxa"/>
            <w:gridSpan w:val="2"/>
          </w:tcPr>
          <w:p w14:paraId="5806736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0A870F04" w14:textId="41D3A5F4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687</w:t>
            </w:r>
          </w:p>
        </w:tc>
        <w:tc>
          <w:tcPr>
            <w:tcW w:w="178" w:type="dxa"/>
            <w:gridSpan w:val="2"/>
          </w:tcPr>
          <w:p w14:paraId="7A57CDF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58466F4" w14:textId="1D9940D3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11</w:t>
            </w:r>
          </w:p>
        </w:tc>
        <w:tc>
          <w:tcPr>
            <w:tcW w:w="186" w:type="dxa"/>
          </w:tcPr>
          <w:p w14:paraId="136E4E5F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09C1610A" w14:textId="66CAFC9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32</w:t>
            </w:r>
          </w:p>
        </w:tc>
      </w:tr>
      <w:tr w:rsidR="009F2602" w:rsidRPr="00B07790" w14:paraId="0BEDE51D" w14:textId="77777777" w:rsidTr="00C42B41">
        <w:trPr>
          <w:cantSplit/>
          <w:trHeight w:val="102"/>
        </w:trPr>
        <w:tc>
          <w:tcPr>
            <w:tcW w:w="3060" w:type="dxa"/>
          </w:tcPr>
          <w:p w14:paraId="3FCD7760" w14:textId="75D913C8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proofErr w:type="spellStart"/>
            <w:r w:rsidRPr="00B07790">
              <w:rPr>
                <w:rFonts w:ascii="Angsana New" w:hAnsi="Angsana New"/>
                <w:sz w:val="25"/>
                <w:szCs w:val="25"/>
              </w:rPr>
              <w:t>NatureWorks</w:t>
            </w:r>
            <w:proofErr w:type="spellEnd"/>
            <w:r w:rsidRPr="00B07790">
              <w:rPr>
                <w:rFonts w:ascii="Angsana New" w:hAnsi="Angsana New"/>
                <w:sz w:val="25"/>
                <w:szCs w:val="25"/>
              </w:rPr>
              <w:t xml:space="preserve"> LLC</w:t>
            </w:r>
          </w:p>
        </w:tc>
        <w:tc>
          <w:tcPr>
            <w:tcW w:w="2340" w:type="dxa"/>
          </w:tcPr>
          <w:p w14:paraId="486971DF" w14:textId="04D8AE2F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1074" w:type="dxa"/>
          </w:tcPr>
          <w:p w14:paraId="1042433E" w14:textId="762A61E6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สหรัฐอเมริกา</w:t>
            </w:r>
          </w:p>
        </w:tc>
        <w:tc>
          <w:tcPr>
            <w:tcW w:w="720" w:type="dxa"/>
          </w:tcPr>
          <w:p w14:paraId="591A6316" w14:textId="3E0BF45B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64581A5B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2F80D52" w14:textId="0095C148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2123CAB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241C86B" w14:textId="6C599CAE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4,049</w:t>
            </w:r>
          </w:p>
        </w:tc>
        <w:tc>
          <w:tcPr>
            <w:tcW w:w="234" w:type="dxa"/>
            <w:gridSpan w:val="2"/>
          </w:tcPr>
          <w:p w14:paraId="50B2726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68DCE3B0" w14:textId="78F397CB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4,518</w:t>
            </w:r>
          </w:p>
        </w:tc>
        <w:tc>
          <w:tcPr>
            <w:tcW w:w="198" w:type="dxa"/>
            <w:gridSpan w:val="2"/>
          </w:tcPr>
          <w:p w14:paraId="7D17CF3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5749F76" w14:textId="5DFE9DD3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361633B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CCB59D0" w14:textId="5DC35DEE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704141F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28CDD41" w14:textId="64EAAEA1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4,049</w:t>
            </w:r>
          </w:p>
        </w:tc>
        <w:tc>
          <w:tcPr>
            <w:tcW w:w="234" w:type="dxa"/>
            <w:gridSpan w:val="2"/>
          </w:tcPr>
          <w:p w14:paraId="4110BA6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9CB5583" w14:textId="5EC078DA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4,518</w:t>
            </w:r>
          </w:p>
        </w:tc>
        <w:tc>
          <w:tcPr>
            <w:tcW w:w="178" w:type="dxa"/>
            <w:gridSpan w:val="2"/>
          </w:tcPr>
          <w:p w14:paraId="489C4B7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F0916DD" w14:textId="7B9924E2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0ABED9F4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56BC2BEC" w14:textId="56412AE5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5A222CE1" w14:textId="77777777" w:rsidTr="00C42B41">
        <w:trPr>
          <w:cantSplit/>
          <w:trHeight w:val="102"/>
        </w:trPr>
        <w:tc>
          <w:tcPr>
            <w:tcW w:w="3060" w:type="dxa"/>
          </w:tcPr>
          <w:p w14:paraId="407B3DFC" w14:textId="23D8D585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340" w:type="dxa"/>
          </w:tcPr>
          <w:p w14:paraId="5305CC14" w14:textId="140A95AB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ไฟฟ้าและ        เอทานอลจากอ้อย</w:t>
            </w:r>
          </w:p>
        </w:tc>
        <w:tc>
          <w:tcPr>
            <w:tcW w:w="1074" w:type="dxa"/>
          </w:tcPr>
          <w:p w14:paraId="20730BCF" w14:textId="52CDE53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7898D74B" w14:textId="6BAA0C9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1A8842F2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787D0A90" w14:textId="71C61C1C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700B2F8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CF1680" w14:textId="3797AC83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678</w:t>
            </w:r>
          </w:p>
        </w:tc>
        <w:tc>
          <w:tcPr>
            <w:tcW w:w="234" w:type="dxa"/>
            <w:gridSpan w:val="2"/>
          </w:tcPr>
          <w:p w14:paraId="119EFD0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1B5E9951" w14:textId="5F7F2D83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1,266</w:t>
            </w:r>
          </w:p>
        </w:tc>
        <w:tc>
          <w:tcPr>
            <w:tcW w:w="198" w:type="dxa"/>
            <w:gridSpan w:val="2"/>
          </w:tcPr>
          <w:p w14:paraId="172C77B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FFA7A29" w14:textId="0BF9870A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672D2AF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AD64F26" w14:textId="3087F8FA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AA7439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DD8C915" w14:textId="1A3A3354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678</w:t>
            </w:r>
          </w:p>
        </w:tc>
        <w:tc>
          <w:tcPr>
            <w:tcW w:w="234" w:type="dxa"/>
            <w:gridSpan w:val="2"/>
          </w:tcPr>
          <w:p w14:paraId="20A6DA3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C0E0A35" w14:textId="43C0A049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1,266</w:t>
            </w:r>
          </w:p>
        </w:tc>
        <w:tc>
          <w:tcPr>
            <w:tcW w:w="178" w:type="dxa"/>
            <w:gridSpan w:val="2"/>
          </w:tcPr>
          <w:p w14:paraId="01AA5CC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B55F94" w14:textId="3D28F1B4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6C20C08D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3F87DC7B" w14:textId="2A61F3AE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68F96080" w14:textId="77777777" w:rsidTr="00C42B41">
        <w:trPr>
          <w:cantSplit/>
          <w:trHeight w:val="102"/>
        </w:trPr>
        <w:tc>
          <w:tcPr>
            <w:tcW w:w="3060" w:type="dxa"/>
          </w:tcPr>
          <w:p w14:paraId="59623A3C" w14:textId="77938790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Emery Oleochemicals UK Limited</w:t>
            </w:r>
          </w:p>
        </w:tc>
        <w:tc>
          <w:tcPr>
            <w:tcW w:w="2340" w:type="dxa"/>
          </w:tcPr>
          <w:p w14:paraId="2860E691" w14:textId="4FFEE6E8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ผลิตและจำหน่ายผลิตภัณฑ์เคมีภัณฑ์ชีวภาพ</w:t>
            </w:r>
          </w:p>
        </w:tc>
        <w:tc>
          <w:tcPr>
            <w:tcW w:w="1074" w:type="dxa"/>
          </w:tcPr>
          <w:p w14:paraId="287A0931" w14:textId="0256B606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อังกฤษ</w:t>
            </w:r>
          </w:p>
        </w:tc>
        <w:tc>
          <w:tcPr>
            <w:tcW w:w="720" w:type="dxa"/>
          </w:tcPr>
          <w:p w14:paraId="6CBF5F56" w14:textId="75B1EC45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04B94B79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539123B8" w14:textId="78677172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02141D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C464322" w14:textId="62177D4F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3,141</w:t>
            </w:r>
          </w:p>
        </w:tc>
        <w:tc>
          <w:tcPr>
            <w:tcW w:w="234" w:type="dxa"/>
            <w:gridSpan w:val="2"/>
          </w:tcPr>
          <w:p w14:paraId="2E8A5C9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0D0F2D21" w14:textId="3D4A4E96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3,096</w:t>
            </w:r>
          </w:p>
        </w:tc>
        <w:tc>
          <w:tcPr>
            <w:tcW w:w="198" w:type="dxa"/>
            <w:gridSpan w:val="2"/>
          </w:tcPr>
          <w:p w14:paraId="1A4312C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A33E9DC" w14:textId="7EBE46DF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9F4BA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2712DF" w14:textId="317183B1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3C0BEBD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063C0F8" w14:textId="45CFD304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3,141</w:t>
            </w:r>
          </w:p>
        </w:tc>
        <w:tc>
          <w:tcPr>
            <w:tcW w:w="234" w:type="dxa"/>
            <w:gridSpan w:val="2"/>
          </w:tcPr>
          <w:p w14:paraId="7DEEBB7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A9AA81C" w14:textId="41247399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3,096</w:t>
            </w:r>
          </w:p>
        </w:tc>
        <w:tc>
          <w:tcPr>
            <w:tcW w:w="178" w:type="dxa"/>
            <w:gridSpan w:val="2"/>
          </w:tcPr>
          <w:p w14:paraId="2A3018F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3A403B" w14:textId="66CD6D1E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5FBEC703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34E5A50B" w14:textId="1EFE1E74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2F8D14E1" w14:textId="77777777" w:rsidTr="00C42B41">
        <w:trPr>
          <w:cantSplit/>
          <w:trHeight w:val="102"/>
        </w:trPr>
        <w:tc>
          <w:tcPr>
            <w:tcW w:w="3060" w:type="dxa"/>
          </w:tcPr>
          <w:p w14:paraId="41F7EF9B" w14:textId="71C4A8CE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proofErr w:type="spellStart"/>
            <w:r w:rsidRPr="00B07790">
              <w:rPr>
                <w:rFonts w:ascii="Angsana New" w:hAnsi="Angsana New"/>
                <w:sz w:val="25"/>
                <w:szCs w:val="25"/>
              </w:rPr>
              <w:t>Entis</w:t>
            </w:r>
            <w:proofErr w:type="spellEnd"/>
            <w:r w:rsidRPr="00B07790">
              <w:rPr>
                <w:rFonts w:ascii="Angsana New" w:hAnsi="Angsana New"/>
                <w:sz w:val="25"/>
                <w:szCs w:val="25"/>
              </w:rPr>
              <w:t xml:space="preserve"> Co., Ltd.</w:t>
            </w:r>
          </w:p>
        </w:tc>
        <w:tc>
          <w:tcPr>
            <w:tcW w:w="2340" w:type="dxa"/>
          </w:tcPr>
          <w:p w14:paraId="5FAFF6BB" w14:textId="0A25C40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สารเคลือบผิวอุตสาหกรรม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และสารเติมแต่ง</w:t>
            </w:r>
          </w:p>
        </w:tc>
        <w:tc>
          <w:tcPr>
            <w:tcW w:w="1074" w:type="dxa"/>
          </w:tcPr>
          <w:p w14:paraId="7C995393" w14:textId="14B1CF92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เกาหลีใต้</w:t>
            </w:r>
          </w:p>
        </w:tc>
        <w:tc>
          <w:tcPr>
            <w:tcW w:w="720" w:type="dxa"/>
          </w:tcPr>
          <w:p w14:paraId="212820F8" w14:textId="45C2172A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182" w:type="dxa"/>
          </w:tcPr>
          <w:p w14:paraId="1B859998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6F622B57" w14:textId="22423FAB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50</w:t>
            </w:r>
          </w:p>
        </w:tc>
        <w:tc>
          <w:tcPr>
            <w:tcW w:w="209" w:type="dxa"/>
          </w:tcPr>
          <w:p w14:paraId="2425A1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281314C5" w14:textId="7A7072DB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4" w:type="dxa"/>
            <w:gridSpan w:val="2"/>
          </w:tcPr>
          <w:p w14:paraId="7F10961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3A59F579" w14:textId="619F38B2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175</w:t>
            </w:r>
          </w:p>
        </w:tc>
        <w:tc>
          <w:tcPr>
            <w:tcW w:w="198" w:type="dxa"/>
            <w:gridSpan w:val="2"/>
          </w:tcPr>
          <w:p w14:paraId="282B00F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D1E88B" w14:textId="64B1DAB6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3D2CEE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95916F0" w14:textId="547B972B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49D1E1E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13D470A1" w14:textId="50DF0E74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4" w:type="dxa"/>
            <w:gridSpan w:val="2"/>
          </w:tcPr>
          <w:p w14:paraId="57F180D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66E7B1D5" w14:textId="20542C1E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175</w:t>
            </w:r>
          </w:p>
        </w:tc>
        <w:tc>
          <w:tcPr>
            <w:tcW w:w="178" w:type="dxa"/>
            <w:gridSpan w:val="2"/>
          </w:tcPr>
          <w:p w14:paraId="619E256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B0D9EE9" w14:textId="71DFF2DC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249616DB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</w:tcPr>
          <w:p w14:paraId="2CF78A9B" w14:textId="44FA7319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5909FE7B" w14:textId="77777777" w:rsidTr="00C42B41">
        <w:trPr>
          <w:cantSplit/>
          <w:trHeight w:val="102"/>
        </w:trPr>
        <w:tc>
          <w:tcPr>
            <w:tcW w:w="3060" w:type="dxa"/>
          </w:tcPr>
          <w:p w14:paraId="5266DAE5" w14:textId="208CCCAA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ซินธีส (ประเทศไทย) จำกัด</w:t>
            </w:r>
          </w:p>
        </w:tc>
        <w:tc>
          <w:tcPr>
            <w:tcW w:w="2340" w:type="dxa"/>
          </w:tcPr>
          <w:p w14:paraId="4EE87741" w14:textId="20C97760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 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สารเคลือบผิวอุตสาหกรรม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 xml:space="preserve">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และสารเติมแต่ง</w:t>
            </w:r>
          </w:p>
        </w:tc>
        <w:tc>
          <w:tcPr>
            <w:tcW w:w="1074" w:type="dxa"/>
          </w:tcPr>
          <w:p w14:paraId="4733E050" w14:textId="3FE044CE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2C3145E4" w14:textId="41FF891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182" w:type="dxa"/>
          </w:tcPr>
          <w:p w14:paraId="7952F3B9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7E5CED60" w14:textId="7A975E5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48</w:t>
            </w:r>
          </w:p>
        </w:tc>
        <w:tc>
          <w:tcPr>
            <w:tcW w:w="209" w:type="dxa"/>
          </w:tcPr>
          <w:p w14:paraId="4E0B6EB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616CFBE8" w14:textId="5430940E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482</w:t>
            </w:r>
          </w:p>
        </w:tc>
        <w:tc>
          <w:tcPr>
            <w:tcW w:w="234" w:type="dxa"/>
            <w:gridSpan w:val="2"/>
          </w:tcPr>
          <w:p w14:paraId="2D08EDC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4A97378C" w14:textId="55133A7C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494</w:t>
            </w:r>
          </w:p>
        </w:tc>
        <w:tc>
          <w:tcPr>
            <w:tcW w:w="198" w:type="dxa"/>
            <w:gridSpan w:val="2"/>
          </w:tcPr>
          <w:p w14:paraId="263AD58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A1F0D9D" w14:textId="16206225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545A0AE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1D6091EA" w14:textId="4B369676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</w:tcPr>
          <w:p w14:paraId="1CCA83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2028146D" w14:textId="183A555B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482</w:t>
            </w:r>
          </w:p>
        </w:tc>
        <w:tc>
          <w:tcPr>
            <w:tcW w:w="234" w:type="dxa"/>
            <w:gridSpan w:val="2"/>
          </w:tcPr>
          <w:p w14:paraId="3CA44CC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06222418" w14:textId="5BD40274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494</w:t>
            </w:r>
          </w:p>
        </w:tc>
        <w:tc>
          <w:tcPr>
            <w:tcW w:w="178" w:type="dxa"/>
            <w:gridSpan w:val="2"/>
          </w:tcPr>
          <w:p w14:paraId="66CF703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F115429" w14:textId="174517B5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47</w:t>
            </w:r>
          </w:p>
        </w:tc>
        <w:tc>
          <w:tcPr>
            <w:tcW w:w="186" w:type="dxa"/>
          </w:tcPr>
          <w:p w14:paraId="16D682BD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3E6237F8" w14:textId="43587226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29</w:t>
            </w:r>
          </w:p>
        </w:tc>
      </w:tr>
      <w:tr w:rsidR="009F2602" w:rsidRPr="00B07790" w14:paraId="33EA04F4" w14:textId="77777777" w:rsidTr="00C42B41">
        <w:trPr>
          <w:cantSplit/>
          <w:trHeight w:val="102"/>
        </w:trPr>
        <w:tc>
          <w:tcPr>
            <w:tcW w:w="3060" w:type="dxa"/>
          </w:tcPr>
          <w:p w14:paraId="6F74A945" w14:textId="7777777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698EAE2E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1BD0D21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6CAD6C79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542754B8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03E9ECF1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403381B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CFCE2" w14:textId="52ED1A9A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9,351</w:t>
            </w:r>
          </w:p>
        </w:tc>
        <w:tc>
          <w:tcPr>
            <w:tcW w:w="234" w:type="dxa"/>
            <w:gridSpan w:val="2"/>
            <w:vAlign w:val="bottom"/>
          </w:tcPr>
          <w:p w14:paraId="7C1E261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939B2" w14:textId="663C9A9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10,236</w:t>
            </w:r>
          </w:p>
        </w:tc>
        <w:tc>
          <w:tcPr>
            <w:tcW w:w="198" w:type="dxa"/>
            <w:gridSpan w:val="2"/>
            <w:vAlign w:val="bottom"/>
          </w:tcPr>
          <w:p w14:paraId="161731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7269C" w14:textId="7361D9BD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62F0E89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7D25B" w14:textId="5682218F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vAlign w:val="bottom"/>
          </w:tcPr>
          <w:p w14:paraId="5FEDBD4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47C8" w14:textId="10E9360A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9,351</w:t>
            </w:r>
          </w:p>
        </w:tc>
        <w:tc>
          <w:tcPr>
            <w:tcW w:w="234" w:type="dxa"/>
            <w:gridSpan w:val="2"/>
            <w:vAlign w:val="bottom"/>
          </w:tcPr>
          <w:p w14:paraId="73C2937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FB424" w14:textId="12D34256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10,236</w:t>
            </w:r>
          </w:p>
        </w:tc>
        <w:tc>
          <w:tcPr>
            <w:tcW w:w="178" w:type="dxa"/>
            <w:gridSpan w:val="2"/>
            <w:vAlign w:val="bottom"/>
          </w:tcPr>
          <w:p w14:paraId="2BCE8B3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08BE9" w14:textId="523EBD6C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58</w:t>
            </w:r>
          </w:p>
        </w:tc>
        <w:tc>
          <w:tcPr>
            <w:tcW w:w="186" w:type="dxa"/>
            <w:vAlign w:val="bottom"/>
          </w:tcPr>
          <w:p w14:paraId="4EC440EF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C021D" w14:textId="6AD21B9D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61</w:t>
            </w:r>
          </w:p>
        </w:tc>
      </w:tr>
      <w:tr w:rsidR="009F2602" w:rsidRPr="00B07790" w14:paraId="012F0E1B" w14:textId="77777777" w:rsidTr="00C42B41">
        <w:trPr>
          <w:cantSplit/>
          <w:trHeight w:val="102"/>
        </w:trPr>
        <w:tc>
          <w:tcPr>
            <w:tcW w:w="3060" w:type="dxa"/>
          </w:tcPr>
          <w:p w14:paraId="33CCC621" w14:textId="549469E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2340" w:type="dxa"/>
          </w:tcPr>
          <w:p w14:paraId="51D9B063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7509BFC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5A7CDA1A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02C80332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E2F5048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0827C01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033C9" w14:textId="7FD0670C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24,989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242F64B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85B69" w14:textId="250BD33A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37,136</w:t>
            </w:r>
          </w:p>
        </w:tc>
        <w:tc>
          <w:tcPr>
            <w:tcW w:w="198" w:type="dxa"/>
            <w:gridSpan w:val="2"/>
            <w:shd w:val="clear" w:color="auto" w:fill="auto"/>
            <w:vAlign w:val="bottom"/>
          </w:tcPr>
          <w:p w14:paraId="1217A03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9317F" w14:textId="0BEB1FA0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719CA9B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8478C" w14:textId="3944E05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7E4D8CD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0084B" w14:textId="098BEF6B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24,989</w:t>
            </w:r>
          </w:p>
        </w:tc>
        <w:tc>
          <w:tcPr>
            <w:tcW w:w="234" w:type="dxa"/>
            <w:gridSpan w:val="2"/>
            <w:vAlign w:val="bottom"/>
          </w:tcPr>
          <w:p w14:paraId="67EADB1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4FEBE" w14:textId="3E59289E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37,136</w:t>
            </w:r>
          </w:p>
        </w:tc>
        <w:tc>
          <w:tcPr>
            <w:tcW w:w="178" w:type="dxa"/>
            <w:gridSpan w:val="2"/>
            <w:vAlign w:val="bottom"/>
          </w:tcPr>
          <w:p w14:paraId="670D960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0ECE0" w14:textId="1EB9B9AA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408</w:t>
            </w:r>
          </w:p>
        </w:tc>
        <w:tc>
          <w:tcPr>
            <w:tcW w:w="186" w:type="dxa"/>
            <w:vAlign w:val="bottom"/>
          </w:tcPr>
          <w:p w14:paraId="48CC038C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0F836" w14:textId="02209862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1,063</w:t>
            </w:r>
          </w:p>
        </w:tc>
      </w:tr>
      <w:tr w:rsidR="009F2602" w:rsidRPr="00B07790" w14:paraId="2CE5CCBA" w14:textId="77777777" w:rsidTr="00C42B41">
        <w:trPr>
          <w:cantSplit/>
          <w:trHeight w:val="102"/>
        </w:trPr>
        <w:tc>
          <w:tcPr>
            <w:tcW w:w="3060" w:type="dxa"/>
          </w:tcPr>
          <w:p w14:paraId="1A83906F" w14:textId="7777777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4448C4BF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36B0A5BC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31D2E8AD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0335045A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23F49975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79AFF02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vAlign w:val="bottom"/>
          </w:tcPr>
          <w:p w14:paraId="6D9CE00E" w14:textId="77777777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64C7BD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double" w:sz="4" w:space="0" w:color="auto"/>
            </w:tcBorders>
            <w:vAlign w:val="bottom"/>
          </w:tcPr>
          <w:p w14:paraId="2F37993C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02FE5A2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double" w:sz="4" w:space="0" w:color="auto"/>
            </w:tcBorders>
            <w:vAlign w:val="bottom"/>
          </w:tcPr>
          <w:p w14:paraId="72D47AD4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5C7904D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double" w:sz="4" w:space="0" w:color="auto"/>
            </w:tcBorders>
            <w:vAlign w:val="bottom"/>
          </w:tcPr>
          <w:p w14:paraId="29BC67C8" w14:textId="7777777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BE620C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double" w:sz="4" w:space="0" w:color="auto"/>
            </w:tcBorders>
            <w:vAlign w:val="bottom"/>
          </w:tcPr>
          <w:p w14:paraId="06851458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3A6A2C7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double" w:sz="4" w:space="0" w:color="auto"/>
            </w:tcBorders>
            <w:vAlign w:val="bottom"/>
          </w:tcPr>
          <w:p w14:paraId="1638A96D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6C8660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21000E6A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  <w:vAlign w:val="bottom"/>
          </w:tcPr>
          <w:p w14:paraId="1A35BE7E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double" w:sz="4" w:space="0" w:color="auto"/>
            </w:tcBorders>
            <w:vAlign w:val="bottom"/>
          </w:tcPr>
          <w:p w14:paraId="1AD9B447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9F2602" w:rsidRPr="00B07790" w14:paraId="7004054C" w14:textId="77777777" w:rsidTr="00C42B41">
        <w:trPr>
          <w:cantSplit/>
          <w:trHeight w:val="102"/>
        </w:trPr>
        <w:tc>
          <w:tcPr>
            <w:tcW w:w="3060" w:type="dxa"/>
          </w:tcPr>
          <w:p w14:paraId="47C602F4" w14:textId="7777777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126C253B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59DD1310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1131235C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5262C08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473FDCE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30DCABF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BD09CE" w14:textId="77777777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1B2DE1B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4A3977C2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98" w:type="dxa"/>
            <w:gridSpan w:val="2"/>
            <w:vAlign w:val="bottom"/>
          </w:tcPr>
          <w:p w14:paraId="19B4297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FA87C59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DB7374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8D15E10" w14:textId="7777777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0312649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73AA4B26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4" w:type="dxa"/>
            <w:gridSpan w:val="2"/>
            <w:vAlign w:val="bottom"/>
          </w:tcPr>
          <w:p w14:paraId="6711DD8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336C6407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0462E2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7F66085A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6" w:type="dxa"/>
            <w:vAlign w:val="bottom"/>
          </w:tcPr>
          <w:p w14:paraId="085B51A5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3257DE9D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9F2602" w:rsidRPr="00B07790" w14:paraId="0958156A" w14:textId="77777777" w:rsidTr="00C42B41">
        <w:trPr>
          <w:cantSplit/>
          <w:trHeight w:val="343"/>
        </w:trPr>
        <w:tc>
          <w:tcPr>
            <w:tcW w:w="3060" w:type="dxa"/>
          </w:tcPr>
          <w:p w14:paraId="77BEECAA" w14:textId="77777777" w:rsidR="009F2602" w:rsidRPr="00B07790" w:rsidRDefault="009F2602" w:rsidP="009F2602">
            <w:pPr>
              <w:tabs>
                <w:tab w:val="left" w:pos="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บริษัทร่วมทางตรง</w:t>
            </w:r>
          </w:p>
        </w:tc>
        <w:tc>
          <w:tcPr>
            <w:tcW w:w="2340" w:type="dxa"/>
          </w:tcPr>
          <w:p w14:paraId="728A228D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074" w:type="dxa"/>
          </w:tcPr>
          <w:p w14:paraId="385C7189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720" w:type="dxa"/>
          </w:tcPr>
          <w:p w14:paraId="4D7C676A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2" w:type="dxa"/>
          </w:tcPr>
          <w:p w14:paraId="389834C3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22CDBDB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09" w:type="dxa"/>
          </w:tcPr>
          <w:p w14:paraId="4DFB312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89A9CA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E77D46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761C86A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3F668B9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2" w:type="dxa"/>
            <w:gridSpan w:val="2"/>
          </w:tcPr>
          <w:p w14:paraId="5C05C7F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4D4493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gridSpan w:val="2"/>
          </w:tcPr>
          <w:p w14:paraId="3F095C3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6524257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6BD2A0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34" w:type="dxa"/>
            <w:gridSpan w:val="2"/>
          </w:tcPr>
          <w:p w14:paraId="12014CE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6F0A41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8D3121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68F39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6" w:type="dxa"/>
          </w:tcPr>
          <w:p w14:paraId="495694E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705" w:type="dxa"/>
            <w:gridSpan w:val="2"/>
          </w:tcPr>
          <w:p w14:paraId="199BCEC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</w:tr>
      <w:tr w:rsidR="009F2602" w:rsidRPr="00B07790" w14:paraId="584017E3" w14:textId="77777777" w:rsidTr="00C42B41">
        <w:trPr>
          <w:cantSplit/>
          <w:trHeight w:val="300"/>
        </w:trPr>
        <w:tc>
          <w:tcPr>
            <w:tcW w:w="3060" w:type="dxa"/>
          </w:tcPr>
          <w:p w14:paraId="7976CCC8" w14:textId="77777777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คุราเร่ จีซี แอดวานซ์ แมททีเรียลส์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5D9B04AC" w14:textId="66207EBE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1F0F299B" w14:textId="09DD7981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23BBE119" w14:textId="4E63A20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2" w:type="dxa"/>
          </w:tcPr>
          <w:p w14:paraId="79B741FD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66B72D0" w14:textId="0F1C183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09" w:type="dxa"/>
          </w:tcPr>
          <w:p w14:paraId="63203841" w14:textId="77777777" w:rsidR="009F2602" w:rsidRPr="00B07790" w:rsidRDefault="009F2602" w:rsidP="009F260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661AF346" w14:textId="0F71C9C8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1,401</w:t>
            </w:r>
          </w:p>
        </w:tc>
        <w:tc>
          <w:tcPr>
            <w:tcW w:w="234" w:type="dxa"/>
            <w:gridSpan w:val="2"/>
          </w:tcPr>
          <w:p w14:paraId="32F3A038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47564B60" w14:textId="699E8909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1,579</w:t>
            </w:r>
          </w:p>
        </w:tc>
        <w:tc>
          <w:tcPr>
            <w:tcW w:w="198" w:type="dxa"/>
            <w:gridSpan w:val="2"/>
          </w:tcPr>
          <w:p w14:paraId="5496833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D346039" w14:textId="190C0F5D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D5C27A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368F273" w14:textId="0440857C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C2A110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4DB0412" w14:textId="08ACD36F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1,401</w:t>
            </w:r>
          </w:p>
        </w:tc>
        <w:tc>
          <w:tcPr>
            <w:tcW w:w="234" w:type="dxa"/>
            <w:gridSpan w:val="2"/>
          </w:tcPr>
          <w:p w14:paraId="6137DC9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371558BB" w14:textId="352CC786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1,579</w:t>
            </w:r>
          </w:p>
        </w:tc>
        <w:tc>
          <w:tcPr>
            <w:tcW w:w="178" w:type="dxa"/>
            <w:gridSpan w:val="2"/>
          </w:tcPr>
          <w:p w14:paraId="48F9BE4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0064493" w14:textId="2CDE1C9F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7B81828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2789D87" w14:textId="44C73F72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9F2602" w:rsidRPr="00B07790" w14:paraId="61F51481" w14:textId="77777777" w:rsidTr="00C42B41">
        <w:trPr>
          <w:cantSplit/>
          <w:trHeight w:val="300"/>
        </w:trPr>
        <w:tc>
          <w:tcPr>
            <w:tcW w:w="3060" w:type="dxa"/>
          </w:tcPr>
          <w:p w14:paraId="326FB47A" w14:textId="77777777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พีทีที เอนเนอร์ยี่ โซลูชั่นส์ จำกัด           </w:t>
            </w:r>
          </w:p>
          <w:p w14:paraId="2DE1431F" w14:textId="299E2149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firstLine="15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(อยู่ระหว่างชำระบัญชี)</w:t>
            </w:r>
          </w:p>
        </w:tc>
        <w:tc>
          <w:tcPr>
            <w:tcW w:w="2340" w:type="dxa"/>
          </w:tcPr>
          <w:p w14:paraId="35D8C611" w14:textId="248143E4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1074" w:type="dxa"/>
          </w:tcPr>
          <w:p w14:paraId="583350CB" w14:textId="1B90D462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3AF54B0" w14:textId="5F4CB818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2" w:type="dxa"/>
          </w:tcPr>
          <w:p w14:paraId="3850AEB7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A4B86F7" w14:textId="1071DD3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09" w:type="dxa"/>
          </w:tcPr>
          <w:p w14:paraId="0E85551A" w14:textId="77777777" w:rsidR="009F2602" w:rsidRPr="00B07790" w:rsidRDefault="009F2602" w:rsidP="009F2602">
            <w:pPr>
              <w:tabs>
                <w:tab w:val="clear" w:pos="454"/>
                <w:tab w:val="decimal" w:pos="474"/>
                <w:tab w:val="decimal" w:pos="75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gridSpan w:val="2"/>
          </w:tcPr>
          <w:p w14:paraId="2C1E6FBB" w14:textId="6740BDBF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34" w:type="dxa"/>
            <w:gridSpan w:val="2"/>
          </w:tcPr>
          <w:p w14:paraId="26B135FF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7771420A" w14:textId="3ECE094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198" w:type="dxa"/>
            <w:gridSpan w:val="2"/>
          </w:tcPr>
          <w:p w14:paraId="4EFF61A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6516230" w14:textId="7EB61EF3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234" w:type="dxa"/>
            <w:gridSpan w:val="2"/>
          </w:tcPr>
          <w:p w14:paraId="6B30993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42729B49" w14:textId="4DCDFDF0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(2)</w:t>
            </w:r>
          </w:p>
        </w:tc>
        <w:tc>
          <w:tcPr>
            <w:tcW w:w="234" w:type="dxa"/>
            <w:gridSpan w:val="2"/>
          </w:tcPr>
          <w:p w14:paraId="41BC244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9C95D36" w14:textId="7088B634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18</w:t>
            </w:r>
          </w:p>
        </w:tc>
        <w:tc>
          <w:tcPr>
            <w:tcW w:w="234" w:type="dxa"/>
            <w:gridSpan w:val="2"/>
          </w:tcPr>
          <w:p w14:paraId="6D09C62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35801" w14:textId="22252D7D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78" w:type="dxa"/>
            <w:gridSpan w:val="2"/>
          </w:tcPr>
          <w:p w14:paraId="3A53DAD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DFEE742" w14:textId="5FFCBB8E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76FAAC8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9BAE523" w14:textId="02C28983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9F2602" w:rsidRPr="00B07790" w14:paraId="56E8380B" w14:textId="77777777" w:rsidTr="00C42B41">
        <w:trPr>
          <w:cantSplit/>
          <w:trHeight w:val="300"/>
        </w:trPr>
        <w:tc>
          <w:tcPr>
            <w:tcW w:w="3060" w:type="dxa"/>
          </w:tcPr>
          <w:p w14:paraId="122079D3" w14:textId="77777777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 ดิจิตอล โซลูชั่น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</w:p>
        </w:tc>
        <w:tc>
          <w:tcPr>
            <w:tcW w:w="2340" w:type="dxa"/>
          </w:tcPr>
          <w:p w14:paraId="02EE48C8" w14:textId="63D67161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1074" w:type="dxa"/>
          </w:tcPr>
          <w:p w14:paraId="0A6ACBD2" w14:textId="1E3073D1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3E19DC62" w14:textId="0B55E435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2" w:type="dxa"/>
          </w:tcPr>
          <w:p w14:paraId="012862B4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055F460C" w14:textId="0EB8A5EE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40</w:t>
            </w:r>
          </w:p>
        </w:tc>
        <w:tc>
          <w:tcPr>
            <w:tcW w:w="209" w:type="dxa"/>
          </w:tcPr>
          <w:p w14:paraId="330EE5B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D9095E0" w14:textId="5FF3DA44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234" w:type="dxa"/>
            <w:gridSpan w:val="2"/>
          </w:tcPr>
          <w:p w14:paraId="0ED2A9DA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42CAC88B" w14:textId="12918A6F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1,535</w:t>
            </w:r>
          </w:p>
        </w:tc>
        <w:tc>
          <w:tcPr>
            <w:tcW w:w="198" w:type="dxa"/>
            <w:gridSpan w:val="2"/>
          </w:tcPr>
          <w:p w14:paraId="787C46B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52B30DD0" w14:textId="2BCE4B03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A25CB4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56F4B0D8" w14:textId="291DA72A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313BF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FD54E7C" w14:textId="77D800C1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826</w:t>
            </w:r>
          </w:p>
        </w:tc>
        <w:tc>
          <w:tcPr>
            <w:tcW w:w="234" w:type="dxa"/>
            <w:gridSpan w:val="2"/>
          </w:tcPr>
          <w:p w14:paraId="6530E54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1FD7D258" w14:textId="78B26EF5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1,535</w:t>
            </w:r>
          </w:p>
        </w:tc>
        <w:tc>
          <w:tcPr>
            <w:tcW w:w="178" w:type="dxa"/>
            <w:gridSpan w:val="2"/>
          </w:tcPr>
          <w:p w14:paraId="35AD4AB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4192D85" w14:textId="6C04CF19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6" w:type="dxa"/>
          </w:tcPr>
          <w:p w14:paraId="64F420A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494AE1D" w14:textId="42A2579C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60</w:t>
            </w:r>
          </w:p>
        </w:tc>
      </w:tr>
      <w:tr w:rsidR="009F2602" w:rsidRPr="00B07790" w14:paraId="11931133" w14:textId="77777777" w:rsidTr="00C42B41">
        <w:trPr>
          <w:cantSplit/>
          <w:trHeight w:val="228"/>
        </w:trPr>
        <w:tc>
          <w:tcPr>
            <w:tcW w:w="3060" w:type="dxa"/>
          </w:tcPr>
          <w:p w14:paraId="5C4150D5" w14:textId="59F03042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ไดนาชิสโซ่ ไทย จำกัด</w:t>
            </w:r>
          </w:p>
        </w:tc>
        <w:tc>
          <w:tcPr>
            <w:tcW w:w="2340" w:type="dxa"/>
          </w:tcPr>
          <w:p w14:paraId="50C6E567" w14:textId="70665DEC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1074" w:type="dxa"/>
          </w:tcPr>
          <w:p w14:paraId="795B7B14" w14:textId="53D02176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458DA63A" w14:textId="2BF0984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82" w:type="dxa"/>
          </w:tcPr>
          <w:p w14:paraId="662ED190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D2A80FE" w14:textId="5B11C8EA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209" w:type="dxa"/>
          </w:tcPr>
          <w:p w14:paraId="52A3578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F61CC47" w14:textId="1C871332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34" w:type="dxa"/>
            <w:gridSpan w:val="2"/>
          </w:tcPr>
          <w:p w14:paraId="45E6B1C2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3E3E43E2" w14:textId="555A22E5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271</w:t>
            </w:r>
          </w:p>
        </w:tc>
        <w:tc>
          <w:tcPr>
            <w:tcW w:w="198" w:type="dxa"/>
            <w:gridSpan w:val="2"/>
          </w:tcPr>
          <w:p w14:paraId="75BEF7D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3A37AD0E" w14:textId="242079F3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4F6CEE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B6D0F9A" w14:textId="05D88215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71FC2E9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7293E756" w14:textId="34A1F60F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265</w:t>
            </w:r>
          </w:p>
        </w:tc>
        <w:tc>
          <w:tcPr>
            <w:tcW w:w="234" w:type="dxa"/>
            <w:gridSpan w:val="2"/>
          </w:tcPr>
          <w:p w14:paraId="2F1ECCF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4BA93FBF" w14:textId="5D44DDC3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271</w:t>
            </w:r>
          </w:p>
        </w:tc>
        <w:tc>
          <w:tcPr>
            <w:tcW w:w="178" w:type="dxa"/>
            <w:gridSpan w:val="2"/>
          </w:tcPr>
          <w:p w14:paraId="36FF687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F5679A9" w14:textId="54401A32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86" w:type="dxa"/>
          </w:tcPr>
          <w:p w14:paraId="3386349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E9C69C9" w14:textId="41E9F17D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F2602" w:rsidRPr="00B07790" w14:paraId="5234F69F" w14:textId="77777777" w:rsidTr="00C42B41">
        <w:trPr>
          <w:cantSplit/>
          <w:trHeight w:val="165"/>
        </w:trPr>
        <w:tc>
          <w:tcPr>
            <w:tcW w:w="3060" w:type="dxa"/>
          </w:tcPr>
          <w:p w14:paraId="5B0F7D0F" w14:textId="46992773" w:rsidR="009F2602" w:rsidRPr="00B07790" w:rsidRDefault="009F2602" w:rsidP="009F2602">
            <w:pPr>
              <w:tabs>
                <w:tab w:val="left" w:pos="0"/>
                <w:tab w:val="left" w:pos="18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เอจีซี วีนิไทย จำกัด (มหาชน)</w:t>
            </w:r>
          </w:p>
        </w:tc>
        <w:tc>
          <w:tcPr>
            <w:tcW w:w="2340" w:type="dxa"/>
          </w:tcPr>
          <w:p w14:paraId="7C3D953E" w14:textId="723B06CF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</w:rPr>
              <w:t xml:space="preserve">  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1074" w:type="dxa"/>
          </w:tcPr>
          <w:p w14:paraId="619361D5" w14:textId="72A086C1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6E1D2163" w14:textId="480F9E6F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2" w:type="dxa"/>
          </w:tcPr>
          <w:p w14:paraId="6E96BA37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772B583" w14:textId="76984AD5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09" w:type="dxa"/>
          </w:tcPr>
          <w:p w14:paraId="76AA1AD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6D55391" w14:textId="709537B2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17,739</w:t>
            </w:r>
          </w:p>
        </w:tc>
        <w:tc>
          <w:tcPr>
            <w:tcW w:w="234" w:type="dxa"/>
            <w:gridSpan w:val="2"/>
          </w:tcPr>
          <w:p w14:paraId="70F3E65F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6" w:type="dxa"/>
            <w:gridSpan w:val="2"/>
          </w:tcPr>
          <w:p w14:paraId="57D9BEB9" w14:textId="673AE38B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17,409</w:t>
            </w:r>
          </w:p>
        </w:tc>
        <w:tc>
          <w:tcPr>
            <w:tcW w:w="198" w:type="dxa"/>
            <w:gridSpan w:val="2"/>
          </w:tcPr>
          <w:p w14:paraId="5776B4E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00782ED" w14:textId="0CF31A2D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B36729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2D82444" w14:textId="366E2B14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8F4186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758D6C6" w14:textId="4469605C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17,739</w:t>
            </w:r>
          </w:p>
        </w:tc>
        <w:tc>
          <w:tcPr>
            <w:tcW w:w="234" w:type="dxa"/>
            <w:gridSpan w:val="2"/>
          </w:tcPr>
          <w:p w14:paraId="66343BF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CEDBBAF" w14:textId="2EE2A20A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17,409</w:t>
            </w:r>
          </w:p>
        </w:tc>
        <w:tc>
          <w:tcPr>
            <w:tcW w:w="178" w:type="dxa"/>
            <w:gridSpan w:val="2"/>
          </w:tcPr>
          <w:p w14:paraId="47462EE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6A82E16F" w14:textId="59828414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571</w:t>
            </w:r>
          </w:p>
        </w:tc>
        <w:tc>
          <w:tcPr>
            <w:tcW w:w="186" w:type="dxa"/>
          </w:tcPr>
          <w:p w14:paraId="3A0F470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77249A00" w14:textId="6CB31E22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1,266</w:t>
            </w:r>
          </w:p>
        </w:tc>
      </w:tr>
      <w:tr w:rsidR="009F2602" w:rsidRPr="00B07790" w14:paraId="3D070342" w14:textId="77777777" w:rsidTr="00C42B41">
        <w:trPr>
          <w:cantSplit/>
          <w:trHeight w:val="108"/>
        </w:trPr>
        <w:tc>
          <w:tcPr>
            <w:tcW w:w="3060" w:type="dxa"/>
          </w:tcPr>
          <w:p w14:paraId="54E61F15" w14:textId="77777777" w:rsidR="009F2602" w:rsidRPr="00B07790" w:rsidRDefault="009F2602" w:rsidP="009F2602">
            <w:pPr>
              <w:tabs>
                <w:tab w:val="left" w:pos="180"/>
              </w:tabs>
              <w:spacing w:line="240" w:lineRule="auto"/>
              <w:ind w:left="90" w:right="-79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40" w:type="dxa"/>
          </w:tcPr>
          <w:p w14:paraId="1B4342FF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1074" w:type="dxa"/>
          </w:tcPr>
          <w:p w14:paraId="7E6DE65B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720" w:type="dxa"/>
          </w:tcPr>
          <w:p w14:paraId="592B3A53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2" w:type="dxa"/>
          </w:tcPr>
          <w:p w14:paraId="6A69795C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6B61BE3F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09" w:type="dxa"/>
          </w:tcPr>
          <w:p w14:paraId="1FCC727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4F4720" w14:textId="3D67022E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20,251</w:t>
            </w:r>
          </w:p>
        </w:tc>
        <w:tc>
          <w:tcPr>
            <w:tcW w:w="234" w:type="dxa"/>
            <w:gridSpan w:val="2"/>
          </w:tcPr>
          <w:p w14:paraId="59684395" w14:textId="77777777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F5845F" w14:textId="5D66FE99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20,815</w:t>
            </w:r>
          </w:p>
        </w:tc>
        <w:tc>
          <w:tcPr>
            <w:tcW w:w="198" w:type="dxa"/>
            <w:gridSpan w:val="2"/>
          </w:tcPr>
          <w:p w14:paraId="58E3FC4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8AE" w14:textId="653FDAFB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7BF55C1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DAD93E" w14:textId="6E36B8C9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7CCCCEC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267FEA" w14:textId="5DB01F35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20,249</w:t>
            </w:r>
          </w:p>
        </w:tc>
        <w:tc>
          <w:tcPr>
            <w:tcW w:w="234" w:type="dxa"/>
            <w:gridSpan w:val="2"/>
          </w:tcPr>
          <w:p w14:paraId="58060E2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98EFC" w14:textId="0B4831FC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20,813</w:t>
            </w:r>
          </w:p>
        </w:tc>
        <w:tc>
          <w:tcPr>
            <w:tcW w:w="178" w:type="dxa"/>
            <w:gridSpan w:val="2"/>
          </w:tcPr>
          <w:p w14:paraId="35CF48D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49B9" w14:textId="15B14E4D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  <w:tc>
          <w:tcPr>
            <w:tcW w:w="186" w:type="dxa"/>
          </w:tcPr>
          <w:p w14:paraId="06FE293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7F986A" w14:textId="18217E81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1,326</w:t>
            </w:r>
          </w:p>
        </w:tc>
      </w:tr>
      <w:tr w:rsidR="009F2602" w:rsidRPr="00B07790" w14:paraId="3DD57A5E" w14:textId="77777777" w:rsidTr="00C42B41">
        <w:trPr>
          <w:cantSplit/>
          <w:trHeight w:val="263"/>
        </w:trPr>
        <w:tc>
          <w:tcPr>
            <w:tcW w:w="3060" w:type="dxa"/>
          </w:tcPr>
          <w:p w14:paraId="5114D244" w14:textId="26A04D9D" w:rsidR="009F2602" w:rsidRPr="00B07790" w:rsidRDefault="009F2602" w:rsidP="009F260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40" w:type="dxa"/>
          </w:tcPr>
          <w:p w14:paraId="26D36BFF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1074" w:type="dxa"/>
          </w:tcPr>
          <w:p w14:paraId="17E2E1B1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16"/>
                <w:szCs w:val="16"/>
              </w:rPr>
            </w:pPr>
          </w:p>
        </w:tc>
        <w:tc>
          <w:tcPr>
            <w:tcW w:w="720" w:type="dxa"/>
          </w:tcPr>
          <w:p w14:paraId="75F904C9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</w:tcPr>
          <w:p w14:paraId="6D3989C7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60" w:type="dxa"/>
          </w:tcPr>
          <w:p w14:paraId="536793BF" w14:textId="77777777" w:rsidR="009F2602" w:rsidRPr="00B07790" w:rsidRDefault="009F2602" w:rsidP="009F2602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9" w:type="dxa"/>
          </w:tcPr>
          <w:p w14:paraId="479BFB5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460673ED" w14:textId="77777777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09A28D6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351D5623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417E3FA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235BCA56" w14:textId="77777777" w:rsidR="009F2602" w:rsidRPr="00B07790" w:rsidRDefault="009F2602" w:rsidP="009F2602">
            <w:pPr>
              <w:tabs>
                <w:tab w:val="clear" w:pos="454"/>
                <w:tab w:val="decimal" w:pos="370"/>
                <w:tab w:val="decimal" w:pos="46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01F0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7E4D0C9B" w14:textId="7777777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CE98DE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6F56022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75DF6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B075CB6" w14:textId="77777777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547C8F1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98AC23E" w14:textId="77777777" w:rsidR="009F2602" w:rsidRPr="00B07790" w:rsidRDefault="009F2602" w:rsidP="009F2602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6" w:type="dxa"/>
          </w:tcPr>
          <w:p w14:paraId="6B4AB0A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2B6787E7" w14:textId="77777777" w:rsidR="009F2602" w:rsidRPr="00B07790" w:rsidRDefault="009F2602" w:rsidP="009F2602">
            <w:pPr>
              <w:tabs>
                <w:tab w:val="clear" w:pos="454"/>
                <w:tab w:val="decimal" w:pos="46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9F2602" w:rsidRPr="00B07790" w14:paraId="57144238" w14:textId="77777777" w:rsidTr="00C42B41">
        <w:trPr>
          <w:cantSplit/>
          <w:trHeight w:val="333"/>
        </w:trPr>
        <w:tc>
          <w:tcPr>
            <w:tcW w:w="3060" w:type="dxa"/>
          </w:tcPr>
          <w:p w14:paraId="4E65C4EF" w14:textId="6ECE3C5A" w:rsidR="009F2602" w:rsidRPr="00B07790" w:rsidRDefault="009F2602" w:rsidP="009F2602">
            <w:pPr>
              <w:keepNext/>
              <w:spacing w:line="240" w:lineRule="auto"/>
              <w:outlineLvl w:val="2"/>
              <w:rPr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3140EDA6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ind w:left="135" w:hanging="135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</w:p>
        </w:tc>
        <w:tc>
          <w:tcPr>
            <w:tcW w:w="1074" w:type="dxa"/>
          </w:tcPr>
          <w:p w14:paraId="22E9D791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14:paraId="7FFF9C7B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2" w:type="dxa"/>
          </w:tcPr>
          <w:p w14:paraId="0C230D7A" w14:textId="77777777" w:rsidR="009F2602" w:rsidRPr="00B07790" w:rsidRDefault="009F2602" w:rsidP="009F2602">
            <w:pPr>
              <w:tabs>
                <w:tab w:val="clear" w:pos="454"/>
                <w:tab w:val="decimal" w:pos="305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37C8BF49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09" w:type="dxa"/>
          </w:tcPr>
          <w:p w14:paraId="2B5F35AD" w14:textId="77777777" w:rsidR="009F2602" w:rsidRPr="00B07790" w:rsidRDefault="009F2602" w:rsidP="009F2602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7E9B05BC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C37FFF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56" w:type="dxa"/>
            <w:gridSpan w:val="2"/>
          </w:tcPr>
          <w:p w14:paraId="2B63C4E8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98" w:type="dxa"/>
            <w:gridSpan w:val="2"/>
          </w:tcPr>
          <w:p w14:paraId="2D85BCC4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7EA785CA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7BC4875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3D8A446B" w14:textId="77777777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" w:type="dxa"/>
            <w:gridSpan w:val="2"/>
          </w:tcPr>
          <w:p w14:paraId="7C6F8EEA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5ECAA33D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EE53B4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60" w:type="dxa"/>
            <w:gridSpan w:val="2"/>
          </w:tcPr>
          <w:p w14:paraId="5B2087CF" w14:textId="77777777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A06E8B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461995A2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6" w:type="dxa"/>
          </w:tcPr>
          <w:p w14:paraId="5E8E3EB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207FA26" w14:textId="77777777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9F2602" w:rsidRPr="00B07790" w14:paraId="31C699F4" w14:textId="77777777" w:rsidTr="00C42B41">
        <w:trPr>
          <w:cantSplit/>
          <w:trHeight w:val="333"/>
        </w:trPr>
        <w:tc>
          <w:tcPr>
            <w:tcW w:w="3060" w:type="dxa"/>
          </w:tcPr>
          <w:p w14:paraId="6E5BF1E6" w14:textId="77777777" w:rsidR="009F2602" w:rsidRPr="00B07790" w:rsidRDefault="009F2602" w:rsidP="009F2602">
            <w:pPr>
              <w:keepNext/>
              <w:spacing w:line="240" w:lineRule="auto"/>
              <w:outlineLvl w:val="2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เอส.พี.เพ็ทแพค อินเตอร์ กรุ๊ป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2340" w:type="dxa"/>
          </w:tcPr>
          <w:p w14:paraId="585C06DB" w14:textId="1A8E6267" w:rsidR="009F2602" w:rsidRPr="00B07790" w:rsidRDefault="009F2602" w:rsidP="009F2602">
            <w:pPr>
              <w:tabs>
                <w:tab w:val="clear" w:pos="454"/>
                <w:tab w:val="clear" w:pos="1871"/>
                <w:tab w:val="decimal" w:pos="474"/>
                <w:tab w:val="left" w:pos="1755"/>
              </w:tabs>
              <w:spacing w:line="240" w:lineRule="auto"/>
              <w:ind w:left="135" w:right="-60" w:hanging="13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จำหน่ายสินค้าทั่วไป โดยได้รับค่าตอบแทนหรือตามสัญญาจ้าง</w:t>
            </w:r>
          </w:p>
        </w:tc>
        <w:tc>
          <w:tcPr>
            <w:tcW w:w="1074" w:type="dxa"/>
          </w:tcPr>
          <w:p w14:paraId="5D7FD49A" w14:textId="297A8EBD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720" w:type="dxa"/>
          </w:tcPr>
          <w:p w14:paraId="0C0BF802" w14:textId="53EEED5C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182" w:type="dxa"/>
          </w:tcPr>
          <w:p w14:paraId="423612F5" w14:textId="77777777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60" w:type="dxa"/>
          </w:tcPr>
          <w:p w14:paraId="2F821D9E" w14:textId="2328A39C" w:rsidR="009F2602" w:rsidRPr="00B07790" w:rsidRDefault="009F2602" w:rsidP="009F2602">
            <w:pPr>
              <w:tabs>
                <w:tab w:val="clear" w:pos="454"/>
                <w:tab w:val="decimal" w:pos="474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209" w:type="dxa"/>
          </w:tcPr>
          <w:p w14:paraId="2DB6FD5B" w14:textId="77777777" w:rsidR="009F2602" w:rsidRPr="00B07790" w:rsidRDefault="009F2602" w:rsidP="009F2602">
            <w:pPr>
              <w:tabs>
                <w:tab w:val="decimal" w:pos="305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6022666C" w14:textId="216EF8CB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53</w:t>
            </w:r>
          </w:p>
        </w:tc>
        <w:tc>
          <w:tcPr>
            <w:tcW w:w="234" w:type="dxa"/>
            <w:gridSpan w:val="2"/>
          </w:tcPr>
          <w:p w14:paraId="22C01953" w14:textId="77777777" w:rsidR="009F2602" w:rsidRPr="00B07790" w:rsidRDefault="009F2602" w:rsidP="009F2602">
            <w:pPr>
              <w:tabs>
                <w:tab w:val="decimal" w:pos="533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56" w:type="dxa"/>
            <w:gridSpan w:val="2"/>
          </w:tcPr>
          <w:p w14:paraId="3E9841B2" w14:textId="070DA881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98" w:type="dxa"/>
            <w:gridSpan w:val="2"/>
          </w:tcPr>
          <w:p w14:paraId="721D1A8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618EED0D" w14:textId="5DC0B695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329076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80EDC88" w14:textId="4B3A2185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2F118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1BFD310" w14:textId="40B76BB3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53</w:t>
            </w:r>
          </w:p>
        </w:tc>
        <w:tc>
          <w:tcPr>
            <w:tcW w:w="234" w:type="dxa"/>
            <w:gridSpan w:val="2"/>
          </w:tcPr>
          <w:p w14:paraId="1710EC0D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760" w:type="dxa"/>
            <w:gridSpan w:val="2"/>
          </w:tcPr>
          <w:p w14:paraId="7F3C5D06" w14:textId="53A0884F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78" w:type="dxa"/>
            <w:gridSpan w:val="2"/>
          </w:tcPr>
          <w:p w14:paraId="49C9B91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5ACFC389" w14:textId="7521A995" w:rsidR="009F2602" w:rsidRPr="00B07790" w:rsidRDefault="009F2602" w:rsidP="009F2602">
            <w:pPr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6" w:type="dxa"/>
          </w:tcPr>
          <w:p w14:paraId="6F8D407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</w:tcPr>
          <w:p w14:paraId="18EF5CC4" w14:textId="464C3A53" w:rsidR="009F2602" w:rsidRPr="00B07790" w:rsidRDefault="009F2602" w:rsidP="009F2602">
            <w:pPr>
              <w:tabs>
                <w:tab w:val="decimal" w:pos="380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</w:tr>
      <w:tr w:rsidR="009F2602" w:rsidRPr="00B07790" w14:paraId="66D3B08A" w14:textId="77777777" w:rsidTr="00C42B41">
        <w:trPr>
          <w:cantSplit/>
          <w:trHeight w:val="281"/>
        </w:trPr>
        <w:tc>
          <w:tcPr>
            <w:tcW w:w="3060" w:type="dxa"/>
          </w:tcPr>
          <w:p w14:paraId="77CECD47" w14:textId="7777777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40" w:type="dxa"/>
          </w:tcPr>
          <w:p w14:paraId="53A6271C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28374300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6B122B11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330B23BD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4D66C72D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7AF3E80E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1A51B3" w14:textId="15479ABF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234" w:type="dxa"/>
            <w:gridSpan w:val="2"/>
          </w:tcPr>
          <w:p w14:paraId="5EBD4087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168AA" w14:textId="2B99E334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46</w:t>
            </w:r>
          </w:p>
        </w:tc>
        <w:tc>
          <w:tcPr>
            <w:tcW w:w="198" w:type="dxa"/>
            <w:gridSpan w:val="2"/>
          </w:tcPr>
          <w:p w14:paraId="3CF911A2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63F74" w14:textId="45296572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85D298B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FA29F" w14:textId="706401E7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7DE818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1C1B18" w14:textId="69FC6282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234" w:type="dxa"/>
            <w:gridSpan w:val="2"/>
          </w:tcPr>
          <w:p w14:paraId="574835A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3ED130" w14:textId="412DE901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46</w:t>
            </w:r>
          </w:p>
        </w:tc>
        <w:tc>
          <w:tcPr>
            <w:tcW w:w="178" w:type="dxa"/>
            <w:gridSpan w:val="2"/>
          </w:tcPr>
          <w:p w14:paraId="6CEBD48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6B28" w14:textId="2773A39B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6" w:type="dxa"/>
          </w:tcPr>
          <w:p w14:paraId="382C99D9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6FC24" w14:textId="70E447F6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</w:tr>
      <w:tr w:rsidR="009F2602" w:rsidRPr="00B07790" w14:paraId="3A81FBE8" w14:textId="77777777" w:rsidTr="00C42B41">
        <w:trPr>
          <w:cantSplit/>
          <w:trHeight w:val="102"/>
        </w:trPr>
        <w:tc>
          <w:tcPr>
            <w:tcW w:w="3060" w:type="dxa"/>
          </w:tcPr>
          <w:p w14:paraId="62289890" w14:textId="77777777" w:rsidR="009F2602" w:rsidRPr="00B07790" w:rsidRDefault="009F2602" w:rsidP="009F2602">
            <w:pPr>
              <w:spacing w:line="240" w:lineRule="auto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2340" w:type="dxa"/>
          </w:tcPr>
          <w:p w14:paraId="4A71C4DF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074" w:type="dxa"/>
          </w:tcPr>
          <w:p w14:paraId="099A82D2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</w:tcPr>
          <w:p w14:paraId="079963AC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2" w:type="dxa"/>
          </w:tcPr>
          <w:p w14:paraId="22916580" w14:textId="77777777" w:rsidR="009F2602" w:rsidRPr="00B07790" w:rsidRDefault="009F2602" w:rsidP="009F2602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</w:tcPr>
          <w:p w14:paraId="3EEF92D4" w14:textId="77777777" w:rsidR="009F2602" w:rsidRPr="00B07790" w:rsidRDefault="009F2602" w:rsidP="009F2602">
            <w:pPr>
              <w:tabs>
                <w:tab w:val="decimal" w:pos="52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209" w:type="dxa"/>
          </w:tcPr>
          <w:p w14:paraId="07E092C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6AB162" w14:textId="384EE4F6" w:rsidR="009F2602" w:rsidRPr="00B07790" w:rsidRDefault="009F2602" w:rsidP="009F2602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20,304</w:t>
            </w:r>
          </w:p>
        </w:tc>
        <w:tc>
          <w:tcPr>
            <w:tcW w:w="234" w:type="dxa"/>
            <w:gridSpan w:val="2"/>
          </w:tcPr>
          <w:p w14:paraId="1123CA15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0C3410" w14:textId="369E8FCA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20,861</w:t>
            </w:r>
          </w:p>
        </w:tc>
        <w:tc>
          <w:tcPr>
            <w:tcW w:w="198" w:type="dxa"/>
            <w:gridSpan w:val="2"/>
          </w:tcPr>
          <w:p w14:paraId="603618A3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C025B" w14:textId="60258ECB" w:rsidR="009F2602" w:rsidRPr="00B07790" w:rsidRDefault="009F2602" w:rsidP="009F2602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62D30811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E9580E" w14:textId="5F082686" w:rsidR="009F2602" w:rsidRPr="00B07790" w:rsidRDefault="009F2602" w:rsidP="009F2602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(2)</w:t>
            </w:r>
          </w:p>
        </w:tc>
        <w:tc>
          <w:tcPr>
            <w:tcW w:w="234" w:type="dxa"/>
            <w:gridSpan w:val="2"/>
          </w:tcPr>
          <w:p w14:paraId="16E3EFCC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732F5D" w14:textId="7E33AC59" w:rsidR="009F2602" w:rsidRPr="00B07790" w:rsidRDefault="009F2602" w:rsidP="009F2602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20,302</w:t>
            </w:r>
          </w:p>
        </w:tc>
        <w:tc>
          <w:tcPr>
            <w:tcW w:w="234" w:type="dxa"/>
            <w:gridSpan w:val="2"/>
          </w:tcPr>
          <w:p w14:paraId="7AECDCD8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E15768" w14:textId="4773DB54" w:rsidR="009F2602" w:rsidRPr="00B07790" w:rsidRDefault="009F2602" w:rsidP="009F2602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20,859</w:t>
            </w:r>
          </w:p>
        </w:tc>
        <w:tc>
          <w:tcPr>
            <w:tcW w:w="178" w:type="dxa"/>
            <w:gridSpan w:val="2"/>
          </w:tcPr>
          <w:p w14:paraId="3EE3243F" w14:textId="77777777" w:rsidR="009F2602" w:rsidRPr="00B07790" w:rsidRDefault="009F2602" w:rsidP="009F2602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F25B48" w14:textId="731CD159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  <w:tc>
          <w:tcPr>
            <w:tcW w:w="186" w:type="dxa"/>
          </w:tcPr>
          <w:p w14:paraId="2EA49D31" w14:textId="77777777" w:rsidR="009F2602" w:rsidRPr="00B07790" w:rsidRDefault="009F2602" w:rsidP="009F2602">
            <w:pPr>
              <w:tabs>
                <w:tab w:val="decimal" w:pos="558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2F37F0" w14:textId="0855B38C" w:rsidR="009F2602" w:rsidRPr="00B07790" w:rsidRDefault="009F2602" w:rsidP="009F2602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1,326</w:t>
            </w:r>
          </w:p>
        </w:tc>
      </w:tr>
    </w:tbl>
    <w:p w14:paraId="72BF0B48" w14:textId="2DEA174F" w:rsidR="002800B0" w:rsidRPr="00B07790" w:rsidRDefault="00130F71" w:rsidP="0013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  <w:r w:rsidRPr="00B07790">
        <w:rPr>
          <w:rFonts w:ascii="Angsana New" w:hAnsi="Angsana New"/>
          <w:spacing w:val="-6"/>
          <w:sz w:val="16"/>
          <w:szCs w:val="16"/>
          <w:cs/>
          <w:lang w:val="en-GB"/>
        </w:rPr>
        <w:br w:type="page"/>
      </w:r>
    </w:p>
    <w:p w14:paraId="6AE3E63D" w14:textId="77777777" w:rsidR="008E77F4" w:rsidRPr="00B07790" w:rsidRDefault="008E77F4" w:rsidP="008E77F4">
      <w:pPr>
        <w:spacing w:line="240" w:lineRule="auto"/>
        <w:ind w:left="-90" w:right="-590"/>
        <w:jc w:val="both"/>
        <w:rPr>
          <w:rFonts w:ascii="Angsana New" w:hAnsi="Angsana New"/>
          <w:b/>
          <w:bCs/>
          <w:spacing w:val="-6"/>
          <w:sz w:val="2"/>
          <w:szCs w:val="2"/>
          <w:cs/>
        </w:rPr>
      </w:pPr>
    </w:p>
    <w:tbl>
      <w:tblPr>
        <w:tblW w:w="15546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980"/>
        <w:gridCol w:w="900"/>
        <w:gridCol w:w="630"/>
        <w:gridCol w:w="180"/>
        <w:gridCol w:w="666"/>
        <w:gridCol w:w="213"/>
        <w:gridCol w:w="651"/>
        <w:gridCol w:w="180"/>
        <w:gridCol w:w="630"/>
        <w:gridCol w:w="180"/>
        <w:gridCol w:w="682"/>
        <w:gridCol w:w="180"/>
        <w:gridCol w:w="629"/>
        <w:gridCol w:w="180"/>
        <w:gridCol w:w="669"/>
        <w:gridCol w:w="180"/>
        <w:gridCol w:w="720"/>
        <w:gridCol w:w="180"/>
        <w:gridCol w:w="630"/>
        <w:gridCol w:w="180"/>
        <w:gridCol w:w="630"/>
        <w:gridCol w:w="243"/>
        <w:gridCol w:w="658"/>
        <w:gridCol w:w="180"/>
        <w:gridCol w:w="695"/>
      </w:tblGrid>
      <w:tr w:rsidR="00A21F50" w:rsidRPr="00B07790" w:rsidDel="00685444" w14:paraId="56BECAAB" w14:textId="77777777" w:rsidTr="00C42B41">
        <w:trPr>
          <w:cantSplit/>
          <w:tblHeader/>
        </w:trPr>
        <w:tc>
          <w:tcPr>
            <w:tcW w:w="2700" w:type="dxa"/>
          </w:tcPr>
          <w:p w14:paraId="4404AE51" w14:textId="77777777" w:rsidR="00A21F50" w:rsidRPr="00B07790" w:rsidDel="00685444" w:rsidRDefault="00A21F50" w:rsidP="006C2356">
            <w:pPr>
              <w:spacing w:line="240" w:lineRule="auto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 w:bidi="ar-SA"/>
              </w:rPr>
              <w:br w:type="page"/>
            </w:r>
          </w:p>
        </w:tc>
        <w:tc>
          <w:tcPr>
            <w:tcW w:w="1980" w:type="dxa"/>
          </w:tcPr>
          <w:p w14:paraId="4B1E38D7" w14:textId="77777777" w:rsidR="00A21F50" w:rsidRPr="00B07790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900" w:type="dxa"/>
          </w:tcPr>
          <w:p w14:paraId="5D312233" w14:textId="77777777" w:rsidR="00A21F50" w:rsidRPr="00B07790" w:rsidRDefault="00A21F50" w:rsidP="006C23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9966" w:type="dxa"/>
            <w:gridSpan w:val="23"/>
            <w:vAlign w:val="center"/>
          </w:tcPr>
          <w:p w14:paraId="02A03285" w14:textId="799B7DAC" w:rsidR="00A21F50" w:rsidRPr="00B07790" w:rsidRDefault="00A21F50" w:rsidP="006C2356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  <w:t>งบการเงินเฉพาะกิจการ</w:t>
            </w:r>
          </w:p>
        </w:tc>
      </w:tr>
      <w:tr w:rsidR="003602BB" w:rsidRPr="00B07790" w:rsidDel="00685444" w14:paraId="74535768" w14:textId="77777777" w:rsidTr="00C42B41">
        <w:trPr>
          <w:cantSplit/>
          <w:tblHeader/>
        </w:trPr>
        <w:tc>
          <w:tcPr>
            <w:tcW w:w="2700" w:type="dxa"/>
          </w:tcPr>
          <w:p w14:paraId="7071DE5C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5831539F" w14:textId="77777777" w:rsidR="001302C7" w:rsidRPr="00B07790" w:rsidRDefault="001302C7" w:rsidP="003602BB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C0E92B9" w14:textId="053EE058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2446538" w14:textId="77777777" w:rsidR="003602BB" w:rsidRPr="00B07790" w:rsidRDefault="003602BB" w:rsidP="003602B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ประเทศที่</w:t>
            </w:r>
          </w:p>
          <w:p w14:paraId="4C78599D" w14:textId="74EBF58C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476" w:type="dxa"/>
            <w:gridSpan w:val="3"/>
            <w:vAlign w:val="bottom"/>
          </w:tcPr>
          <w:p w14:paraId="14A14FAD" w14:textId="77777777" w:rsidR="00C42B41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สัดส่วน</w:t>
            </w:r>
          </w:p>
          <w:p w14:paraId="5B6C50E7" w14:textId="2232DEFD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ความเป็นเจ้าของ</w:t>
            </w:r>
          </w:p>
        </w:tc>
        <w:tc>
          <w:tcPr>
            <w:tcW w:w="213" w:type="dxa"/>
          </w:tcPr>
          <w:p w14:paraId="656893E5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34555BCE" w14:textId="77777777" w:rsidR="003602BB" w:rsidRPr="00B0779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49AFBC36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75D43D4E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491" w:type="dxa"/>
            <w:gridSpan w:val="3"/>
          </w:tcPr>
          <w:p w14:paraId="6A40C36F" w14:textId="77777777" w:rsidR="003602BB" w:rsidRPr="00B0779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51965AF4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102C367C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569" w:type="dxa"/>
            <w:gridSpan w:val="3"/>
          </w:tcPr>
          <w:p w14:paraId="0B32DF7C" w14:textId="77777777" w:rsidR="003602BB" w:rsidRPr="00B0779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</w:p>
          <w:p w14:paraId="39B44082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ราคาทุน</w:t>
            </w: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863" w:type="dxa"/>
            <w:gridSpan w:val="5"/>
          </w:tcPr>
          <w:p w14:paraId="531B985D" w14:textId="77777777" w:rsidR="003602BB" w:rsidRPr="00B07790" w:rsidDel="00685444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มูลค่ายุติธรรมสำหรับหลักทรัพย์จดทะเบียนฯ</w:t>
            </w:r>
          </w:p>
        </w:tc>
        <w:tc>
          <w:tcPr>
            <w:tcW w:w="1533" w:type="dxa"/>
            <w:gridSpan w:val="3"/>
            <w:vAlign w:val="bottom"/>
          </w:tcPr>
          <w:p w14:paraId="64B0F928" w14:textId="77777777" w:rsidR="003602BB" w:rsidRPr="00B07790" w:rsidRDefault="003602BB" w:rsidP="003602BB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  <w:lang w:val="en-GB"/>
              </w:rPr>
              <w:t>เงินปันผลรับ</w:t>
            </w:r>
          </w:p>
        </w:tc>
      </w:tr>
      <w:tr w:rsidR="00A31C0F" w:rsidRPr="00B07790" w14:paraId="6B591BD4" w14:textId="77777777" w:rsidTr="00C42B41">
        <w:trPr>
          <w:cantSplit/>
          <w:tblHeader/>
        </w:trPr>
        <w:tc>
          <w:tcPr>
            <w:tcW w:w="2700" w:type="dxa"/>
          </w:tcPr>
          <w:p w14:paraId="3C4D35DB" w14:textId="77777777" w:rsidR="00A31C0F" w:rsidRPr="00B07790" w:rsidRDefault="00A31C0F" w:rsidP="00A31C0F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579BF2BA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7E0EF2C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vAlign w:val="bottom"/>
          </w:tcPr>
          <w:p w14:paraId="7917DCCF" w14:textId="56F8BDF0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237EF1A1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  <w:vAlign w:val="bottom"/>
          </w:tcPr>
          <w:p w14:paraId="58086DDA" w14:textId="2F0BFD85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213" w:type="dxa"/>
            <w:vAlign w:val="bottom"/>
          </w:tcPr>
          <w:p w14:paraId="566B1F28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9B14AEE" w14:textId="6A62AE10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21948972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5A698CFD" w14:textId="6A4D330F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1E52B70E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455233" w14:textId="4C544E6B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0C6F5EA0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  <w:vAlign w:val="bottom"/>
          </w:tcPr>
          <w:p w14:paraId="278DC96A" w14:textId="1CD6C5D5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05749E36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65E621A8" w14:textId="561D519E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48A61208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60E9B3E" w14:textId="1447D90F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180" w:type="dxa"/>
            <w:vAlign w:val="bottom"/>
          </w:tcPr>
          <w:p w14:paraId="1966674D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0895BD48" w14:textId="0D5116F4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738B317E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vAlign w:val="bottom"/>
          </w:tcPr>
          <w:p w14:paraId="3DF6B3C6" w14:textId="06AF9951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  <w:tc>
          <w:tcPr>
            <w:tcW w:w="243" w:type="dxa"/>
            <w:vAlign w:val="bottom"/>
          </w:tcPr>
          <w:p w14:paraId="3C5B764A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vAlign w:val="bottom"/>
          </w:tcPr>
          <w:p w14:paraId="1BD5DA0A" w14:textId="2993DAA3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80" w:type="dxa"/>
            <w:vAlign w:val="bottom"/>
          </w:tcPr>
          <w:p w14:paraId="761A6D59" w14:textId="77777777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vAlign w:val="bottom"/>
          </w:tcPr>
          <w:p w14:paraId="6EE1E69E" w14:textId="6F660B35" w:rsidR="00A31C0F" w:rsidRPr="00B07790" w:rsidRDefault="00A31C0F" w:rsidP="00A31C0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2566</w:t>
            </w:r>
          </w:p>
        </w:tc>
      </w:tr>
      <w:tr w:rsidR="003602BB" w:rsidRPr="00B07790" w14:paraId="03F791E5" w14:textId="77777777" w:rsidTr="00C42B41">
        <w:trPr>
          <w:cantSplit/>
          <w:tblHeader/>
        </w:trPr>
        <w:tc>
          <w:tcPr>
            <w:tcW w:w="2700" w:type="dxa"/>
          </w:tcPr>
          <w:p w14:paraId="548D8B86" w14:textId="77777777" w:rsidR="003602BB" w:rsidRPr="00B07790" w:rsidRDefault="003602BB" w:rsidP="003602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980" w:type="dxa"/>
          </w:tcPr>
          <w:p w14:paraId="7E2DDCAA" w14:textId="77777777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900" w:type="dxa"/>
          </w:tcPr>
          <w:p w14:paraId="009ED78B" w14:textId="77777777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552E8917" w14:textId="7B442726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i/>
                <w:iCs/>
                <w:sz w:val="25"/>
                <w:szCs w:val="25"/>
                <w:lang w:val="en-GB"/>
              </w:rPr>
              <w:t>(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  <w:cs/>
                <w:lang w:val="en-GB"/>
              </w:rPr>
              <w:t>ร้อยละ</w:t>
            </w:r>
            <w:r w:rsidRPr="00B07790">
              <w:rPr>
                <w:rFonts w:ascii="Angsana New" w:hAnsi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213" w:type="dxa"/>
            <w:vAlign w:val="bottom"/>
          </w:tcPr>
          <w:p w14:paraId="754E2965" w14:textId="77777777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8277" w:type="dxa"/>
            <w:gridSpan w:val="19"/>
            <w:vAlign w:val="bottom"/>
          </w:tcPr>
          <w:p w14:paraId="5296F310" w14:textId="77777777" w:rsidR="003602BB" w:rsidRPr="00B07790" w:rsidRDefault="003602BB" w:rsidP="003602BB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eastAsia="Times New Roman" w:hAnsi="Angsana New" w:hint="cs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="Angsana New" w:eastAsia="Times New Roman" w:hAnsi="Angsana New" w:hint="cs"/>
                <w:i/>
                <w:iCs/>
                <w:sz w:val="25"/>
                <w:szCs w:val="25"/>
                <w:cs/>
              </w:rPr>
              <w:t>ล้านบาท</w:t>
            </w:r>
            <w:r w:rsidRPr="00B07790">
              <w:rPr>
                <w:rFonts w:ascii="Angsana New" w:eastAsia="Times New Roman" w:hAnsi="Angsana New" w:hint="cs"/>
                <w:i/>
                <w:iCs/>
                <w:sz w:val="25"/>
                <w:szCs w:val="25"/>
              </w:rPr>
              <w:t>)</w:t>
            </w:r>
          </w:p>
        </w:tc>
      </w:tr>
      <w:tr w:rsidR="00130F71" w:rsidRPr="00B07790" w14:paraId="48A5E2C7" w14:textId="77777777" w:rsidTr="00C42B41">
        <w:trPr>
          <w:cantSplit/>
        </w:trPr>
        <w:tc>
          <w:tcPr>
            <w:tcW w:w="2700" w:type="dxa"/>
          </w:tcPr>
          <w:p w14:paraId="4E2903B0" w14:textId="6B632AC2" w:rsidR="00130F71" w:rsidRPr="00B07790" w:rsidRDefault="00130F71" w:rsidP="003602B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980" w:type="dxa"/>
          </w:tcPr>
          <w:p w14:paraId="167F4F48" w14:textId="77777777" w:rsidR="00130F71" w:rsidRPr="00B0779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900" w:type="dxa"/>
          </w:tcPr>
          <w:p w14:paraId="2D11368E" w14:textId="77777777" w:rsidR="00130F71" w:rsidRPr="00B0779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8669E4F" w14:textId="77777777" w:rsidR="00130F71" w:rsidRPr="00B0779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3D4036E" w14:textId="77777777" w:rsidR="00130F71" w:rsidRPr="00B0779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57947EC8" w14:textId="77777777" w:rsidR="00130F71" w:rsidRPr="00B07790" w:rsidRDefault="00130F71" w:rsidP="003602BB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76D0A71A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DA79897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195B457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734657E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0265E3A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1AF9AD8A" w14:textId="77777777" w:rsidR="00130F71" w:rsidRPr="00B07790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77835222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03F2DBBD" w14:textId="77777777" w:rsidR="00130F71" w:rsidRPr="00B07790" w:rsidRDefault="00130F71" w:rsidP="003602BB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6E49F07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5BB5A050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61D415EC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2059D80D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1C231FB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2043A10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7341D0C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254B6022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57B3ABD4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22D3B5B1" w14:textId="77777777" w:rsidR="00130F71" w:rsidRPr="00B07790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2EEDFA54" w14:textId="77777777" w:rsidR="00130F71" w:rsidRPr="00B07790" w:rsidRDefault="00130F71" w:rsidP="003602BB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7AA936BD" w14:textId="77777777" w:rsidR="00130F71" w:rsidRPr="00B07790" w:rsidRDefault="00130F71" w:rsidP="003602BB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FE5430" w:rsidRPr="00B07790" w14:paraId="4510F0F6" w14:textId="77777777" w:rsidTr="00C42B41">
        <w:trPr>
          <w:cantSplit/>
        </w:trPr>
        <w:tc>
          <w:tcPr>
            <w:tcW w:w="2700" w:type="dxa"/>
          </w:tcPr>
          <w:p w14:paraId="1EF9B859" w14:textId="041015FC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980" w:type="dxa"/>
          </w:tcPr>
          <w:p w14:paraId="6D21EFD1" w14:textId="0AF0C953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00" w:type="dxa"/>
          </w:tcPr>
          <w:p w14:paraId="49FA1BB0" w14:textId="52C7DC78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1B050508" w14:textId="092ECD02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2A9ED26F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29FBAD97" w14:textId="6891BAF2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373F355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0EEE79B7" w14:textId="06B5084E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80" w:type="dxa"/>
          </w:tcPr>
          <w:p w14:paraId="6DC027E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FC80BF4" w14:textId="70BA1F98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80" w:type="dxa"/>
          </w:tcPr>
          <w:p w14:paraId="387F88A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0FAA2FA2" w14:textId="62C87D7F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(996)</w:t>
            </w:r>
          </w:p>
        </w:tc>
        <w:tc>
          <w:tcPr>
            <w:tcW w:w="180" w:type="dxa"/>
          </w:tcPr>
          <w:p w14:paraId="0EF21FD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79BC213E" w14:textId="4AC12606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15432D2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562E8053" w14:textId="2BADB170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0FDC86B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32FE89AA" w14:textId="27ADF4A1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996</w:t>
            </w:r>
          </w:p>
        </w:tc>
        <w:tc>
          <w:tcPr>
            <w:tcW w:w="180" w:type="dxa"/>
          </w:tcPr>
          <w:p w14:paraId="69F3FB9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08094D" w14:textId="738A857C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F59BE51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0E7001F" w14:textId="19DCBD4A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08FC5ECF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54CDF1DB" w14:textId="7F1D5DEA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BC4436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35AFFB7" w14:textId="1037424E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5430" w:rsidRPr="00B07790" w14:paraId="738A644E" w14:textId="77777777" w:rsidTr="00C42B41">
        <w:trPr>
          <w:cantSplit/>
        </w:trPr>
        <w:tc>
          <w:tcPr>
            <w:tcW w:w="2700" w:type="dxa"/>
          </w:tcPr>
          <w:p w14:paraId="35F8F345" w14:textId="3865E01F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1980" w:type="dxa"/>
          </w:tcPr>
          <w:p w14:paraId="2A99791B" w14:textId="5861B704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ผลิตและจำหน่ายผลิตภัณฑ์พลาสติกชีวภาพ</w:t>
            </w:r>
          </w:p>
        </w:tc>
        <w:tc>
          <w:tcPr>
            <w:tcW w:w="900" w:type="dxa"/>
          </w:tcPr>
          <w:p w14:paraId="5CC7CEE2" w14:textId="37B702F9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78589847" w14:textId="637B68DE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79D6D65F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41EB0102" w14:textId="40F1C3E9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6F92855C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6313203E" w14:textId="6A0C4E6F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6FC8D43F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06835A0B" w14:textId="5221A930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782213DC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4E60E425" w14:textId="4839EA03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61D37C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59F1D36A" w14:textId="327DD285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D4868BE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4DE715B1" w14:textId="265BA268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35380AE2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420642F0" w14:textId="10550821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1,066</w:t>
            </w:r>
          </w:p>
        </w:tc>
        <w:tc>
          <w:tcPr>
            <w:tcW w:w="180" w:type="dxa"/>
          </w:tcPr>
          <w:p w14:paraId="0542CBEE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E961BA9" w14:textId="242FD910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0FB0171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1716D3E" w14:textId="3E56BE2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2778D8B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621E9B40" w14:textId="24A8C66E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B36DDFC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12EEF06E" w14:textId="56162EE6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5430" w:rsidRPr="00B07790" w14:paraId="0BB9300A" w14:textId="77777777" w:rsidTr="00C42B41">
        <w:trPr>
          <w:cantSplit/>
        </w:trPr>
        <w:tc>
          <w:tcPr>
            <w:tcW w:w="2700" w:type="dxa"/>
          </w:tcPr>
          <w:p w14:paraId="1F36F4F5" w14:textId="4554FA6F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980" w:type="dxa"/>
          </w:tcPr>
          <w:p w14:paraId="1A600EC8" w14:textId="52682D46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ปิโตรเคมี</w:t>
            </w:r>
          </w:p>
        </w:tc>
        <w:tc>
          <w:tcPr>
            <w:tcW w:w="900" w:type="dxa"/>
          </w:tcPr>
          <w:p w14:paraId="7223D5D6" w14:textId="5101F308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63CF6202" w14:textId="1072EDC2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41</w:t>
            </w:r>
          </w:p>
        </w:tc>
        <w:tc>
          <w:tcPr>
            <w:tcW w:w="180" w:type="dxa"/>
          </w:tcPr>
          <w:p w14:paraId="25EFDCE4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7DF9DB76" w14:textId="08B428BC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41</w:t>
            </w:r>
          </w:p>
        </w:tc>
        <w:tc>
          <w:tcPr>
            <w:tcW w:w="213" w:type="dxa"/>
          </w:tcPr>
          <w:p w14:paraId="75652664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447EB327" w14:textId="7529D7B4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4BABBD81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691CBA4" w14:textId="5A142FDE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723E1AE2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539A34CE" w14:textId="70D34230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DE8A178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4087623E" w14:textId="3920F5B4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4D0C2B6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77CA7FF4" w14:textId="24722FC6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2E9BAA8E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4EAC741" w14:textId="2157986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14,217</w:t>
            </w:r>
          </w:p>
        </w:tc>
        <w:tc>
          <w:tcPr>
            <w:tcW w:w="180" w:type="dxa"/>
          </w:tcPr>
          <w:p w14:paraId="5DEACEE5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4100F92" w14:textId="5AA70DC2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732087D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57C82F1" w14:textId="6BDCA5A3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74B8481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5CB293D0" w14:textId="79D13D81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9DD7D56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511E1FDD" w14:textId="4BC39314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5430" w:rsidRPr="00B07790" w14:paraId="63E28B0C" w14:textId="77777777" w:rsidTr="00C42B41">
        <w:trPr>
          <w:cantSplit/>
        </w:trPr>
        <w:tc>
          <w:tcPr>
            <w:tcW w:w="2700" w:type="dxa"/>
          </w:tcPr>
          <w:p w14:paraId="6A5B98A1" w14:textId="62A336C6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Revolve Group Limited</w:t>
            </w:r>
          </w:p>
        </w:tc>
        <w:tc>
          <w:tcPr>
            <w:tcW w:w="1980" w:type="dxa"/>
          </w:tcPr>
          <w:p w14:paraId="56FB3759" w14:textId="20CCBE2D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00" w:type="dxa"/>
          </w:tcPr>
          <w:p w14:paraId="7E872985" w14:textId="2137B672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bidi="ar-SA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อังกฤษ</w:t>
            </w:r>
          </w:p>
        </w:tc>
        <w:tc>
          <w:tcPr>
            <w:tcW w:w="630" w:type="dxa"/>
          </w:tcPr>
          <w:p w14:paraId="2250CB81" w14:textId="2417EE8A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49</w:t>
            </w:r>
          </w:p>
        </w:tc>
        <w:tc>
          <w:tcPr>
            <w:tcW w:w="180" w:type="dxa"/>
          </w:tcPr>
          <w:p w14:paraId="109BD4D4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45408F00" w14:textId="37D4173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49</w:t>
            </w:r>
          </w:p>
        </w:tc>
        <w:tc>
          <w:tcPr>
            <w:tcW w:w="213" w:type="dxa"/>
          </w:tcPr>
          <w:p w14:paraId="58BABF8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0F517CCD" w14:textId="61451D5C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442D7C25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20006FB6" w14:textId="052B16B9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4BCA4B8B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2AC0F6B4" w14:textId="739F281E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7C51DC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701317BA" w14:textId="569ABE40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78237A1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499CD51C" w14:textId="4B9F770D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20A860CD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69652D7" w14:textId="66CD22AF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269</w:t>
            </w:r>
          </w:p>
        </w:tc>
        <w:tc>
          <w:tcPr>
            <w:tcW w:w="180" w:type="dxa"/>
          </w:tcPr>
          <w:p w14:paraId="7FF4EF0C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283A3C1" w14:textId="55C7A83D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3F2E21D1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67D42EC2" w14:textId="01970488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</w:tcPr>
          <w:p w14:paraId="5212AE8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31BE5A05" w14:textId="6B316C01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6E9037A6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DB3C03C" w14:textId="55DF0BD6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5430" w:rsidRPr="00B07790" w14:paraId="52265D87" w14:textId="77777777" w:rsidTr="00C42B41">
        <w:trPr>
          <w:cantSplit/>
        </w:trPr>
        <w:tc>
          <w:tcPr>
            <w:tcW w:w="2700" w:type="dxa"/>
          </w:tcPr>
          <w:p w14:paraId="1AA16C9E" w14:textId="07E23837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ไทยแท้งค์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เทอร์มินัล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980" w:type="dxa"/>
          </w:tcPr>
          <w:p w14:paraId="3DD0B91F" w14:textId="0C934ABC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บริการจัดเก็บและขนถ่ายเคมีภัณฑ์เหลว น้ำมัน และก๊าซ</w:t>
            </w:r>
          </w:p>
        </w:tc>
        <w:tc>
          <w:tcPr>
            <w:tcW w:w="900" w:type="dxa"/>
          </w:tcPr>
          <w:p w14:paraId="0B5ABE4B" w14:textId="09A6BCFB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33430988" w14:textId="4526ED6A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36</w:t>
            </w:r>
          </w:p>
        </w:tc>
        <w:tc>
          <w:tcPr>
            <w:tcW w:w="180" w:type="dxa"/>
          </w:tcPr>
          <w:p w14:paraId="2DD1686B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559FABAF" w14:textId="277BA28F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36</w:t>
            </w:r>
          </w:p>
        </w:tc>
        <w:tc>
          <w:tcPr>
            <w:tcW w:w="213" w:type="dxa"/>
          </w:tcPr>
          <w:p w14:paraId="698A381B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76975459" w14:textId="33842DC3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268BD3CB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5D48D727" w14:textId="42100050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4E72ED2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2A00BFEB" w14:textId="3BD2EA54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79CF708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</w:tcPr>
          <w:p w14:paraId="261D33A1" w14:textId="240E0760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95264B4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78EE3696" w14:textId="3FA7096F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65B1199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62FB4DC" w14:textId="4E1078BF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459</w:t>
            </w:r>
          </w:p>
        </w:tc>
        <w:tc>
          <w:tcPr>
            <w:tcW w:w="180" w:type="dxa"/>
          </w:tcPr>
          <w:p w14:paraId="7F3A313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67DF366" w14:textId="678E010D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8EF7EB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76DD63FC" w14:textId="35483B4D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43" w:type="dxa"/>
          </w:tcPr>
          <w:p w14:paraId="2651A027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2479B756" w14:textId="21F77210" w:rsidR="00FE5430" w:rsidRPr="00B07790" w:rsidRDefault="00671963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350</w:t>
            </w:r>
          </w:p>
        </w:tc>
        <w:tc>
          <w:tcPr>
            <w:tcW w:w="180" w:type="dxa"/>
          </w:tcPr>
          <w:p w14:paraId="6C7B167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4918A95E" w14:textId="7113CD9E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1,002</w:t>
            </w:r>
          </w:p>
        </w:tc>
      </w:tr>
      <w:tr w:rsidR="00FE5430" w:rsidRPr="00B07790" w14:paraId="5F5B0C7A" w14:textId="77777777" w:rsidTr="00C42B41">
        <w:trPr>
          <w:cantSplit/>
        </w:trPr>
        <w:tc>
          <w:tcPr>
            <w:tcW w:w="2700" w:type="dxa"/>
          </w:tcPr>
          <w:p w14:paraId="5DE8164B" w14:textId="7440B6AC" w:rsidR="00FE5430" w:rsidRPr="00B07790" w:rsidRDefault="00FE5430" w:rsidP="001D5A9B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ดับบลิวเอชเอ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เดิมชื่อ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บริษัท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จีซี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โลจิสติกส์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โซลูชั่นส์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จำกัด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980" w:type="dxa"/>
          </w:tcPr>
          <w:p w14:paraId="2BAC2A5E" w14:textId="537FE9C5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บริการขนส่ง</w:t>
            </w: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บริหารคลังสินค้าและการบรรจุในธุรกิจเคมีภัณฑ์</w:t>
            </w:r>
          </w:p>
        </w:tc>
        <w:tc>
          <w:tcPr>
            <w:tcW w:w="900" w:type="dxa"/>
          </w:tcPr>
          <w:p w14:paraId="06E219F0" w14:textId="1A3E8DBF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5"/>
                <w:szCs w:val="25"/>
                <w:lang w:val="en-GB" w:bidi="ar-SA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2B09D219" w14:textId="016EC7B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180" w:type="dxa"/>
          </w:tcPr>
          <w:p w14:paraId="32CDCE9E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1C7C4C75" w14:textId="3081E351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213" w:type="dxa"/>
          </w:tcPr>
          <w:p w14:paraId="678DDBCD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48362342" w14:textId="70DC556C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5FF3885F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CC385D9" w14:textId="52F35D4B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13F28770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5A42909A" w14:textId="257473DB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46B257A2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42D8CD13" w14:textId="442F315B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124028F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42708E7B" w14:textId="0621CDC1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7316DD1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2CEECF" w14:textId="1CB9AEB6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820</w:t>
            </w:r>
          </w:p>
        </w:tc>
        <w:tc>
          <w:tcPr>
            <w:tcW w:w="180" w:type="dxa"/>
          </w:tcPr>
          <w:p w14:paraId="09D2563E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543303C" w14:textId="4DCB4835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5D9E51F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BBB80B" w14:textId="27D7451A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3" w:type="dxa"/>
          </w:tcPr>
          <w:p w14:paraId="459037C4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8B835C4" w14:textId="0D876D6A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5DF378B1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606A0BFF" w14:textId="42041F63" w:rsidR="00FE5430" w:rsidRPr="00B07790" w:rsidRDefault="00FE5430" w:rsidP="00FE5430">
            <w:pPr>
              <w:tabs>
                <w:tab w:val="decimal" w:pos="58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E5430" w:rsidRPr="00B07790" w14:paraId="5E94941F" w14:textId="77777777" w:rsidTr="00C42B41">
        <w:trPr>
          <w:cantSplit/>
        </w:trPr>
        <w:tc>
          <w:tcPr>
            <w:tcW w:w="2700" w:type="dxa"/>
          </w:tcPr>
          <w:p w14:paraId="5A749F70" w14:textId="7D223B3F" w:rsidR="00FE5430" w:rsidRPr="00B07790" w:rsidRDefault="00FE5430" w:rsidP="00FE543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รวมเงินลงทุนในการร่วมค้า</w:t>
            </w:r>
          </w:p>
        </w:tc>
        <w:tc>
          <w:tcPr>
            <w:tcW w:w="1980" w:type="dxa"/>
          </w:tcPr>
          <w:p w14:paraId="4715612E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1A3E0538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585AF136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3E4837A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6094B782" w14:textId="77777777" w:rsidR="00FE5430" w:rsidRPr="00B07790" w:rsidRDefault="00FE5430" w:rsidP="00FE5430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4450EE69" w14:textId="77777777" w:rsidR="00FE5430" w:rsidRPr="00B07790" w:rsidRDefault="00FE5430" w:rsidP="00FE5430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6FD71978" w14:textId="4FC60A4B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17,827</w:t>
            </w:r>
          </w:p>
        </w:tc>
        <w:tc>
          <w:tcPr>
            <w:tcW w:w="180" w:type="dxa"/>
          </w:tcPr>
          <w:p w14:paraId="29F8FCF1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0C7634" w14:textId="38925FA9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17,827</w:t>
            </w:r>
          </w:p>
        </w:tc>
        <w:tc>
          <w:tcPr>
            <w:tcW w:w="180" w:type="dxa"/>
          </w:tcPr>
          <w:p w14:paraId="091F7BC4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17DBBDA3" w14:textId="31A1808C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(996)</w:t>
            </w:r>
          </w:p>
        </w:tc>
        <w:tc>
          <w:tcPr>
            <w:tcW w:w="180" w:type="dxa"/>
          </w:tcPr>
          <w:p w14:paraId="6406C8DD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354BE64" w14:textId="56DD3029" w:rsidR="00FE5430" w:rsidRPr="00B07790" w:rsidRDefault="00FE5430" w:rsidP="00FE5430">
            <w:pPr>
              <w:tabs>
                <w:tab w:val="clear" w:pos="454"/>
                <w:tab w:val="decimal" w:pos="472"/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1519090D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14:paraId="7C7D01F9" w14:textId="50A416C2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16,831</w:t>
            </w:r>
          </w:p>
        </w:tc>
        <w:tc>
          <w:tcPr>
            <w:tcW w:w="180" w:type="dxa"/>
          </w:tcPr>
          <w:p w14:paraId="62C1ADE2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B389DD4" w14:textId="5D9C635B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17,827</w:t>
            </w:r>
          </w:p>
        </w:tc>
        <w:tc>
          <w:tcPr>
            <w:tcW w:w="180" w:type="dxa"/>
          </w:tcPr>
          <w:p w14:paraId="060BA8FC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5E6C4B" w14:textId="0A9DF618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96D3B2F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E844DEB" w14:textId="34166202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14:paraId="14AE1407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31A58" w14:textId="1793EA59" w:rsidR="00FE5430" w:rsidRPr="00B07790" w:rsidRDefault="00671963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 w:hint="cs"/>
                <w:b/>
                <w:bCs/>
                <w:sz w:val="25"/>
                <w:szCs w:val="25"/>
              </w:rPr>
              <w:t>350</w:t>
            </w:r>
          </w:p>
        </w:tc>
        <w:tc>
          <w:tcPr>
            <w:tcW w:w="180" w:type="dxa"/>
            <w:vAlign w:val="bottom"/>
          </w:tcPr>
          <w:p w14:paraId="2A569EF3" w14:textId="77777777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CA937" w14:textId="0FF7CA29" w:rsidR="00FE5430" w:rsidRPr="00B07790" w:rsidRDefault="00FE5430" w:rsidP="00FE543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1,002</w:t>
            </w:r>
          </w:p>
        </w:tc>
      </w:tr>
      <w:tr w:rsidR="00573771" w:rsidRPr="00B07790" w14:paraId="440C5C09" w14:textId="77777777" w:rsidTr="001D5A9B">
        <w:trPr>
          <w:cantSplit/>
        </w:trPr>
        <w:tc>
          <w:tcPr>
            <w:tcW w:w="2700" w:type="dxa"/>
          </w:tcPr>
          <w:p w14:paraId="769F0DBD" w14:textId="2C84DD4B" w:rsidR="00573771" w:rsidRPr="00B0779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80" w:type="dxa"/>
          </w:tcPr>
          <w:p w14:paraId="4EDEFAB4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5B44ACB9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4A30D2C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E3D3444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7D0AE21A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590F1A3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</w:tcPr>
          <w:p w14:paraId="4492CD29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ED57AA8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ECF53EC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22D37D39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tcBorders>
              <w:top w:val="double" w:sz="4" w:space="0" w:color="auto"/>
            </w:tcBorders>
          </w:tcPr>
          <w:p w14:paraId="2677AA2F" w14:textId="77777777" w:rsidR="00573771" w:rsidRPr="00B0779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57C88292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2460F67" w14:textId="77777777" w:rsidR="00573771" w:rsidRPr="00B0779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4C9BFA2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  <w:tcBorders>
              <w:top w:val="double" w:sz="4" w:space="0" w:color="auto"/>
            </w:tcBorders>
          </w:tcPr>
          <w:p w14:paraId="1AC95BD5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9D4B3C6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0019204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74B6A2F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33578E6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256BD1A5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3456625C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71083ED5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645F624B" w14:textId="77777777" w:rsidR="00573771" w:rsidRPr="00B0779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A4ACD42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62B13A09" w14:textId="77777777" w:rsidR="00573771" w:rsidRPr="00B0779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1D5A9B" w:rsidRPr="00B07790" w14:paraId="5EDDC673" w14:textId="77777777" w:rsidTr="001D5A9B">
        <w:trPr>
          <w:cantSplit/>
        </w:trPr>
        <w:tc>
          <w:tcPr>
            <w:tcW w:w="2700" w:type="dxa"/>
          </w:tcPr>
          <w:p w14:paraId="7DFCF849" w14:textId="77777777" w:rsidR="001D5A9B" w:rsidRPr="00B07790" w:rsidRDefault="001D5A9B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80" w:type="dxa"/>
          </w:tcPr>
          <w:p w14:paraId="6CCE0460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368ABA75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31FDD6B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787E0D36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16CDCB6E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7001FA46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16EB3BEE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966CD89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57E7E3D3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761BF46F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297D3DE9" w14:textId="77777777" w:rsidR="001D5A9B" w:rsidRPr="00B07790" w:rsidRDefault="001D5A9B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44BCE996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1E5A0672" w14:textId="77777777" w:rsidR="001D5A9B" w:rsidRPr="00B07790" w:rsidRDefault="001D5A9B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EB60CEA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291A747B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76F355BE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702D49AA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46FF17A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258F8C65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0F09C594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4ED6BCD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234D5152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683572F4" w14:textId="77777777" w:rsidR="001D5A9B" w:rsidRPr="00B07790" w:rsidRDefault="001D5A9B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6587F55F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2BDD2B95" w14:textId="77777777" w:rsidR="001D5A9B" w:rsidRPr="00B07790" w:rsidRDefault="001D5A9B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1D5A9B" w:rsidRPr="00B07790" w14:paraId="204EBB62" w14:textId="77777777" w:rsidTr="001D5A9B">
        <w:trPr>
          <w:cantSplit/>
        </w:trPr>
        <w:tc>
          <w:tcPr>
            <w:tcW w:w="2700" w:type="dxa"/>
          </w:tcPr>
          <w:p w14:paraId="78D0209B" w14:textId="77777777" w:rsidR="001D5A9B" w:rsidRPr="00B07790" w:rsidRDefault="001D5A9B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980" w:type="dxa"/>
          </w:tcPr>
          <w:p w14:paraId="637FDF01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3B9B1D94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8CA860A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1C850E38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377F32FE" w14:textId="77777777" w:rsidR="001D5A9B" w:rsidRPr="00B07790" w:rsidRDefault="001D5A9B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5D3FA0A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502C1B36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71CCEB1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3732419B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1E0BA0F7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3F2AEC69" w14:textId="77777777" w:rsidR="001D5A9B" w:rsidRPr="00B07790" w:rsidRDefault="001D5A9B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CBC5953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10BBB58C" w14:textId="77777777" w:rsidR="001D5A9B" w:rsidRPr="00B07790" w:rsidRDefault="001D5A9B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0C308106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3BD26965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12221399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40568822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2B158FE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8AFDD8A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0DD2EC19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FB84363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0AFE11AC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4FF8ABC1" w14:textId="77777777" w:rsidR="001D5A9B" w:rsidRPr="00B07790" w:rsidRDefault="001D5A9B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11E1F4C4" w14:textId="77777777" w:rsidR="001D5A9B" w:rsidRPr="00B07790" w:rsidRDefault="001D5A9B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2477BB07" w14:textId="77777777" w:rsidR="001D5A9B" w:rsidRPr="00B07790" w:rsidRDefault="001D5A9B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573771" w:rsidRPr="00B07790" w14:paraId="5C213B17" w14:textId="77777777" w:rsidTr="00C42B41">
        <w:trPr>
          <w:cantSplit/>
        </w:trPr>
        <w:tc>
          <w:tcPr>
            <w:tcW w:w="2700" w:type="dxa"/>
          </w:tcPr>
          <w:p w14:paraId="4BA4B2F1" w14:textId="77777777" w:rsidR="00573771" w:rsidRPr="00B07790" w:rsidRDefault="00573771" w:rsidP="005737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บริษัทร่วม</w:t>
            </w:r>
          </w:p>
        </w:tc>
        <w:tc>
          <w:tcPr>
            <w:tcW w:w="1980" w:type="dxa"/>
          </w:tcPr>
          <w:p w14:paraId="40D4316D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182A1B2C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08719C99" w14:textId="68BF90FD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09915348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6" w:type="dxa"/>
          </w:tcPr>
          <w:p w14:paraId="27349F64" w14:textId="77777777" w:rsidR="00573771" w:rsidRPr="00B07790" w:rsidRDefault="00573771" w:rsidP="00573771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13" w:type="dxa"/>
          </w:tcPr>
          <w:p w14:paraId="28D37594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E383141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bidi="ar-SA"/>
              </w:rPr>
            </w:pPr>
          </w:p>
        </w:tc>
        <w:tc>
          <w:tcPr>
            <w:tcW w:w="180" w:type="dxa"/>
          </w:tcPr>
          <w:p w14:paraId="0CC66415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31FA2876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4EEFE7F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3FA640DA" w14:textId="77777777" w:rsidR="00573771" w:rsidRPr="00B0779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180" w:type="dxa"/>
          </w:tcPr>
          <w:p w14:paraId="6812C88E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33A4D5DD" w14:textId="77777777" w:rsidR="00573771" w:rsidRPr="00B07790" w:rsidRDefault="00573771" w:rsidP="00573771">
            <w:pPr>
              <w:tabs>
                <w:tab w:val="clear" w:pos="454"/>
                <w:tab w:val="decimal" w:pos="472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5AD56CD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75E7D64E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5A155463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720" w:type="dxa"/>
          </w:tcPr>
          <w:p w14:paraId="7F534316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38419D20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4835B176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180" w:type="dxa"/>
          </w:tcPr>
          <w:p w14:paraId="4EE5D7BB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6291EEEF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243" w:type="dxa"/>
          </w:tcPr>
          <w:p w14:paraId="1388240A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68DB459C" w14:textId="77777777" w:rsidR="00573771" w:rsidRPr="00B0779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180" w:type="dxa"/>
          </w:tcPr>
          <w:p w14:paraId="3F0A516E" w14:textId="77777777" w:rsidR="00573771" w:rsidRPr="00B07790" w:rsidRDefault="00573771" w:rsidP="00573771">
            <w:pPr>
              <w:tabs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95" w:type="dxa"/>
          </w:tcPr>
          <w:p w14:paraId="09E2C80C" w14:textId="77777777" w:rsidR="00573771" w:rsidRPr="00B07790" w:rsidRDefault="00573771" w:rsidP="00573771">
            <w:pPr>
              <w:tabs>
                <w:tab w:val="decimal" w:pos="58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</w:tr>
      <w:tr w:rsidR="00895B98" w:rsidRPr="00B07790" w14:paraId="1B34AD9E" w14:textId="77777777" w:rsidTr="00C42B41">
        <w:trPr>
          <w:cantSplit/>
        </w:trPr>
        <w:tc>
          <w:tcPr>
            <w:tcW w:w="2700" w:type="dxa"/>
          </w:tcPr>
          <w:p w14:paraId="6078B883" w14:textId="2FBA1ABD" w:rsidR="00895B98" w:rsidRPr="00B07790" w:rsidRDefault="00895B98" w:rsidP="00895B98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pacing w:val="-6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pacing w:val="-6"/>
                <w:sz w:val="25"/>
                <w:szCs w:val="25"/>
                <w:cs/>
              </w:rPr>
              <w:t>บริษัท คุราเร่ จีซี แอดวานซ์ แมททีเรียลส์จำกัด</w:t>
            </w:r>
          </w:p>
        </w:tc>
        <w:tc>
          <w:tcPr>
            <w:tcW w:w="1980" w:type="dxa"/>
          </w:tcPr>
          <w:p w14:paraId="669BD051" w14:textId="69A87533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   ปิโตรเคมี</w:t>
            </w:r>
          </w:p>
        </w:tc>
        <w:tc>
          <w:tcPr>
            <w:tcW w:w="900" w:type="dxa"/>
          </w:tcPr>
          <w:p w14:paraId="02A58E04" w14:textId="20A42EE6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124B6377" w14:textId="6F2D112B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0" w:type="dxa"/>
          </w:tcPr>
          <w:p w14:paraId="713398F4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637FC8D7" w14:textId="0F8B90A1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13" w:type="dxa"/>
          </w:tcPr>
          <w:p w14:paraId="3848D837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</w:tcPr>
          <w:p w14:paraId="771B683E" w14:textId="244A406A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717B0F47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19060145" w14:textId="65965C13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166B6BE4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82" w:type="dxa"/>
          </w:tcPr>
          <w:p w14:paraId="3216C9AB" w14:textId="6E5031F0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F4375AC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63FD8F94" w14:textId="204DDF60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117A0D44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9" w:type="dxa"/>
          </w:tcPr>
          <w:p w14:paraId="125B9DC8" w14:textId="64153799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5FC0BE59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00533B1F" w14:textId="150B6808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1,870</w:t>
            </w:r>
          </w:p>
        </w:tc>
        <w:tc>
          <w:tcPr>
            <w:tcW w:w="180" w:type="dxa"/>
          </w:tcPr>
          <w:p w14:paraId="140FBF20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  <w:shd w:val="clear" w:color="auto" w:fill="auto"/>
          </w:tcPr>
          <w:p w14:paraId="3B23DE35" w14:textId="6D1481AA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A106635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07B13412" w14:textId="6A72BB88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34274A17" w14:textId="77777777" w:rsidR="00895B98" w:rsidRPr="00B07790" w:rsidRDefault="00895B98" w:rsidP="00895B98">
            <w:pPr>
              <w:tabs>
                <w:tab w:val="clear" w:pos="454"/>
                <w:tab w:val="decimal" w:pos="-43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8" w:type="dxa"/>
          </w:tcPr>
          <w:p w14:paraId="62522CFE" w14:textId="226A190B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059507E9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2C502F55" w14:textId="6E4E9F9A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895B98" w:rsidRPr="00B07790" w14:paraId="59263C7E" w14:textId="77777777" w:rsidTr="00C42B41">
        <w:trPr>
          <w:cantSplit/>
        </w:trPr>
        <w:tc>
          <w:tcPr>
            <w:tcW w:w="2700" w:type="dxa"/>
          </w:tcPr>
          <w:p w14:paraId="4F3F492C" w14:textId="77777777" w:rsidR="001302C7" w:rsidRPr="00B07790" w:rsidRDefault="00895B98" w:rsidP="001D5A9B">
            <w:pPr>
              <w:tabs>
                <w:tab w:val="clear" w:pos="2580"/>
                <w:tab w:val="left" w:pos="360"/>
                <w:tab w:val="left" w:pos="2355"/>
              </w:tabs>
              <w:spacing w:line="240" w:lineRule="auto"/>
              <w:ind w:left="90" w:right="-75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พีทีที เอนเนอร์ยี่ </w:t>
            </w:r>
          </w:p>
          <w:p w14:paraId="4EF542CA" w14:textId="1FF31419" w:rsidR="00895B98" w:rsidRPr="00B07790" w:rsidRDefault="001302C7" w:rsidP="001302C7">
            <w:pPr>
              <w:tabs>
                <w:tab w:val="clear" w:pos="2580"/>
                <w:tab w:val="left" w:pos="360"/>
                <w:tab w:val="left" w:pos="2355"/>
              </w:tabs>
              <w:spacing w:line="240" w:lineRule="auto"/>
              <w:ind w:left="90" w:right="-75" w:hanging="90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="00895B98" w:rsidRPr="00B07790">
              <w:rPr>
                <w:rFonts w:ascii="Angsana New" w:hAnsi="Angsana New"/>
                <w:sz w:val="25"/>
                <w:szCs w:val="25"/>
                <w:cs/>
              </w:rPr>
              <w:t>โซลูชั่นส์ จำกัด</w:t>
            </w:r>
            <w:r w:rsidR="00895B98" w:rsidRPr="00B07790">
              <w:rPr>
                <w:rFonts w:ascii="Angsana New" w:hAnsi="Angsana New"/>
                <w:sz w:val="25"/>
                <w:szCs w:val="25"/>
              </w:rPr>
              <w:t xml:space="preserve">                                               </w:t>
            </w:r>
            <w:r w:rsidR="00895B98" w:rsidRPr="00B07790">
              <w:rPr>
                <w:rFonts w:ascii="Angsana New" w:hAnsi="Angsana New" w:hint="cs"/>
                <w:sz w:val="25"/>
                <w:szCs w:val="25"/>
                <w:cs/>
              </w:rPr>
              <w:t>(อยู่ระหว่างชำระบัญชี)</w:t>
            </w:r>
          </w:p>
        </w:tc>
        <w:tc>
          <w:tcPr>
            <w:tcW w:w="1980" w:type="dxa"/>
          </w:tcPr>
          <w:p w14:paraId="731D8A2C" w14:textId="55A7FF86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บริการให้คำปรึกษาทางด้านวิศวกรรม</w:t>
            </w:r>
          </w:p>
        </w:tc>
        <w:tc>
          <w:tcPr>
            <w:tcW w:w="900" w:type="dxa"/>
          </w:tcPr>
          <w:p w14:paraId="296FE701" w14:textId="2902ACF2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321028A9" w14:textId="2EF87FE1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180" w:type="dxa"/>
          </w:tcPr>
          <w:p w14:paraId="30F496BD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3247A51B" w14:textId="1F4F4F4E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20</w:t>
            </w:r>
          </w:p>
        </w:tc>
        <w:tc>
          <w:tcPr>
            <w:tcW w:w="213" w:type="dxa"/>
          </w:tcPr>
          <w:p w14:paraId="0195CB7D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</w:p>
        </w:tc>
        <w:tc>
          <w:tcPr>
            <w:tcW w:w="651" w:type="dxa"/>
          </w:tcPr>
          <w:p w14:paraId="2E19ECE6" w14:textId="4F95E232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33A1F677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77914EF" w14:textId="2F375A32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2B250FA2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47D58887" w14:textId="1598C511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</w:tcPr>
          <w:p w14:paraId="65E3723D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61A28E23" w14:textId="37216AAB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</w:tcPr>
          <w:p w14:paraId="3433B7D9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</w:tcPr>
          <w:p w14:paraId="3F20BF39" w14:textId="4ABC8B84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80" w:type="dxa"/>
          </w:tcPr>
          <w:p w14:paraId="6654BACE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5B8F6D84" w14:textId="07CC8581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</w:t>
            </w:r>
          </w:p>
        </w:tc>
        <w:tc>
          <w:tcPr>
            <w:tcW w:w="180" w:type="dxa"/>
          </w:tcPr>
          <w:p w14:paraId="28694462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9713EDD" w14:textId="46BF57EF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38858744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75A31384" w14:textId="248B6AF7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0C30AAAA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420FEB0A" w14:textId="5B4F88D8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80" w:type="dxa"/>
          </w:tcPr>
          <w:p w14:paraId="77B8A9B5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0253851C" w14:textId="164A0C56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895B98" w:rsidRPr="00B07790" w14:paraId="3372D05F" w14:textId="77777777" w:rsidTr="00C42B41">
        <w:trPr>
          <w:cantSplit/>
        </w:trPr>
        <w:tc>
          <w:tcPr>
            <w:tcW w:w="2700" w:type="dxa"/>
          </w:tcPr>
          <w:p w14:paraId="2AEB85E5" w14:textId="77777777" w:rsidR="00895B98" w:rsidRPr="00B07790" w:rsidRDefault="00895B98" w:rsidP="00895B98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พีทีที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ดิจิตอล โซลูชั่น จำกัด </w:t>
            </w:r>
          </w:p>
        </w:tc>
        <w:tc>
          <w:tcPr>
            <w:tcW w:w="1980" w:type="dxa"/>
          </w:tcPr>
          <w:p w14:paraId="7F1DDFF8" w14:textId="66B17DA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right="-79" w:hanging="75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บริการด้านเทคโนโลยีสารสนเทศและการสื่อสาร</w:t>
            </w:r>
          </w:p>
        </w:tc>
        <w:tc>
          <w:tcPr>
            <w:tcW w:w="900" w:type="dxa"/>
          </w:tcPr>
          <w:p w14:paraId="5C51BA45" w14:textId="422E6348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287C5DB0" w14:textId="7F51DF11" w:rsidR="00895B98" w:rsidRPr="00B07790" w:rsidRDefault="00671963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20</w:t>
            </w:r>
          </w:p>
        </w:tc>
        <w:tc>
          <w:tcPr>
            <w:tcW w:w="180" w:type="dxa"/>
          </w:tcPr>
          <w:p w14:paraId="4622E4F4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43B65170" w14:textId="2A0944EB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40</w:t>
            </w:r>
          </w:p>
        </w:tc>
        <w:tc>
          <w:tcPr>
            <w:tcW w:w="213" w:type="dxa"/>
          </w:tcPr>
          <w:p w14:paraId="445F05A3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51" w:type="dxa"/>
          </w:tcPr>
          <w:p w14:paraId="78CBF955" w14:textId="0921AD80" w:rsidR="00895B98" w:rsidRPr="00B07790" w:rsidRDefault="00671963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4429280A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9F1F2B4" w14:textId="085DC899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14:paraId="51F8D2E2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51BF0CBB" w14:textId="20CCE0D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958399A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29" w:type="dxa"/>
          </w:tcPr>
          <w:p w14:paraId="38A6905A" w14:textId="3594E116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8FCAA81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69" w:type="dxa"/>
          </w:tcPr>
          <w:p w14:paraId="40260096" w14:textId="0ECC90B1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30</w:t>
            </w:r>
          </w:p>
        </w:tc>
        <w:tc>
          <w:tcPr>
            <w:tcW w:w="180" w:type="dxa"/>
          </w:tcPr>
          <w:p w14:paraId="0CF15FA6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22EF1F06" w14:textId="0E92BD37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14:paraId="4A85FA1A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0D897E2" w14:textId="359D4B5C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04763CF" w14:textId="77777777" w:rsidR="00895B98" w:rsidRPr="00B07790" w:rsidRDefault="00895B98" w:rsidP="00895B98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30" w:type="dxa"/>
          </w:tcPr>
          <w:p w14:paraId="2DCCEA92" w14:textId="2ECE117E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294FABDF" w14:textId="77777777" w:rsidR="00895B98" w:rsidRPr="00B07790" w:rsidRDefault="00895B98" w:rsidP="00895B98">
            <w:pPr>
              <w:tabs>
                <w:tab w:val="clear" w:pos="454"/>
                <w:tab w:val="decimal" w:pos="-15463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708152C4" w14:textId="608CB45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74</w:t>
            </w:r>
          </w:p>
        </w:tc>
        <w:tc>
          <w:tcPr>
            <w:tcW w:w="180" w:type="dxa"/>
          </w:tcPr>
          <w:p w14:paraId="2C51115B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D13961E" w14:textId="5FD9A174" w:rsidR="00895B98" w:rsidRPr="00B07790" w:rsidRDefault="00895B98" w:rsidP="00895B98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</w:rPr>
              <w:t>60</w:t>
            </w:r>
          </w:p>
        </w:tc>
      </w:tr>
      <w:tr w:rsidR="00895B98" w:rsidRPr="00B07790" w14:paraId="4D889362" w14:textId="77777777" w:rsidTr="00C42B41">
        <w:trPr>
          <w:cantSplit/>
        </w:trPr>
        <w:tc>
          <w:tcPr>
            <w:tcW w:w="2700" w:type="dxa"/>
          </w:tcPr>
          <w:p w14:paraId="594EB198" w14:textId="3540ACE2" w:rsidR="00895B98" w:rsidRPr="00B07790" w:rsidRDefault="00895B98" w:rsidP="00895B98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 ไดนาชิสโซ่ ไทย จำกัด</w:t>
            </w:r>
          </w:p>
        </w:tc>
        <w:tc>
          <w:tcPr>
            <w:tcW w:w="1980" w:type="dxa"/>
          </w:tcPr>
          <w:p w14:paraId="3AFFEB5C" w14:textId="51C899CC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15" w:right="-79" w:hanging="94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ผลิตและจำหน่ายผลิตภัณฑ์เคมีภัณฑ์</w:t>
            </w:r>
          </w:p>
        </w:tc>
        <w:tc>
          <w:tcPr>
            <w:tcW w:w="900" w:type="dxa"/>
          </w:tcPr>
          <w:p w14:paraId="06F50BC8" w14:textId="007BB09F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01D1A597" w14:textId="4648B22B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80" w:type="dxa"/>
          </w:tcPr>
          <w:p w14:paraId="62CA5297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06CF68AB" w14:textId="09FDF02D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213" w:type="dxa"/>
          </w:tcPr>
          <w:p w14:paraId="5DEF0B43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</w:tcPr>
          <w:p w14:paraId="368FEA73" w14:textId="7D3BBABC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4A2200D6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15870163" w14:textId="35C4A80F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774CFF2A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</w:tcPr>
          <w:p w14:paraId="5FE5E40B" w14:textId="6EDA4C6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116A6885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</w:tcPr>
          <w:p w14:paraId="3A3866B9" w14:textId="1696B46D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0C987B9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</w:tcPr>
          <w:p w14:paraId="6E6886BE" w14:textId="1BB5711A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3B060C41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14:paraId="7210DC5F" w14:textId="735BCE3B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294</w:t>
            </w:r>
          </w:p>
        </w:tc>
        <w:tc>
          <w:tcPr>
            <w:tcW w:w="180" w:type="dxa"/>
          </w:tcPr>
          <w:p w14:paraId="0BE322A6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3B4F0C8" w14:textId="6E60D299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6F85DE27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</w:tcPr>
          <w:p w14:paraId="7DA87287" w14:textId="40007C01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423EA8B1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</w:tcPr>
          <w:p w14:paraId="78DA6DAE" w14:textId="10EF5276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80" w:type="dxa"/>
          </w:tcPr>
          <w:p w14:paraId="6EAEB52D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</w:tcPr>
          <w:p w14:paraId="3F69810D" w14:textId="146D17BC" w:rsidR="00895B98" w:rsidRPr="00B07790" w:rsidRDefault="00895B98" w:rsidP="00895B98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895B98" w:rsidRPr="00B07790" w14:paraId="4595BCAE" w14:textId="77777777" w:rsidTr="00C42B41">
        <w:trPr>
          <w:cantSplit/>
        </w:trPr>
        <w:tc>
          <w:tcPr>
            <w:tcW w:w="2700" w:type="dxa"/>
          </w:tcPr>
          <w:p w14:paraId="247A320F" w14:textId="029C214F" w:rsidR="00895B98" w:rsidRPr="00B07790" w:rsidRDefault="00895B98" w:rsidP="00895B98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เอจีซี วีนิไทย จ</w:t>
            </w: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>ำ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กัด (มหาชน)</w:t>
            </w:r>
          </w:p>
        </w:tc>
        <w:tc>
          <w:tcPr>
            <w:tcW w:w="1980" w:type="dxa"/>
          </w:tcPr>
          <w:p w14:paraId="7EDF2B62" w14:textId="1D5DEE5F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right="-79" w:hanging="79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pacing w:val="-2"/>
                <w:sz w:val="25"/>
                <w:szCs w:val="25"/>
                <w:cs/>
              </w:rPr>
              <w:t>ผลิตและจำหน่ายผลิตภัณฑ์  ปิโตรเคมี</w:t>
            </w:r>
          </w:p>
        </w:tc>
        <w:tc>
          <w:tcPr>
            <w:tcW w:w="900" w:type="dxa"/>
          </w:tcPr>
          <w:p w14:paraId="529048CF" w14:textId="31957CC6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07790">
              <w:rPr>
                <w:rFonts w:ascii="Angsana New" w:hAnsi="Angsana New"/>
                <w:spacing w:val="-2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044610EF" w14:textId="6DE80558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180" w:type="dxa"/>
          </w:tcPr>
          <w:p w14:paraId="0F044B3D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32C70F4B" w14:textId="365A6FE9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</w:t>
            </w:r>
          </w:p>
        </w:tc>
        <w:tc>
          <w:tcPr>
            <w:tcW w:w="213" w:type="dxa"/>
          </w:tcPr>
          <w:p w14:paraId="19A28990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0B842093" w14:textId="7777BA86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66E250E9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346EC9D" w14:textId="6C8907C0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22F00114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6C661F06" w14:textId="47B20361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4C12351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07490E7" w14:textId="1308F6F6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32E7A36B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7B750DDE" w14:textId="1AC0C265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54A20139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15C00C" w14:textId="3C6B3510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11,375</w:t>
            </w:r>
          </w:p>
        </w:tc>
        <w:tc>
          <w:tcPr>
            <w:tcW w:w="180" w:type="dxa"/>
          </w:tcPr>
          <w:p w14:paraId="6B756C1E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2C199FC" w14:textId="137C310B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180" w:type="dxa"/>
          </w:tcPr>
          <w:p w14:paraId="283D1F5B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E8B27C" w14:textId="4777E79A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43" w:type="dxa"/>
          </w:tcPr>
          <w:p w14:paraId="39142360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  <w:lang w:val="en-GB" w:bidi="ar-SA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549DFC08" w14:textId="3A72BEA2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571</w:t>
            </w:r>
          </w:p>
        </w:tc>
        <w:tc>
          <w:tcPr>
            <w:tcW w:w="180" w:type="dxa"/>
          </w:tcPr>
          <w:p w14:paraId="4BDA96CC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14:paraId="1BD7EC6C" w14:textId="4A7CC489" w:rsidR="00895B98" w:rsidRPr="00B07790" w:rsidRDefault="00895B98" w:rsidP="00895B98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1,266</w:t>
            </w:r>
          </w:p>
        </w:tc>
      </w:tr>
      <w:tr w:rsidR="00895B98" w:rsidRPr="00B07790" w14:paraId="574D3A21" w14:textId="77777777" w:rsidTr="00C42B41">
        <w:trPr>
          <w:cantSplit/>
        </w:trPr>
        <w:tc>
          <w:tcPr>
            <w:tcW w:w="2700" w:type="dxa"/>
            <w:vAlign w:val="center"/>
          </w:tcPr>
          <w:p w14:paraId="6F789AC1" w14:textId="77777777" w:rsidR="00895B98" w:rsidRPr="00B07790" w:rsidRDefault="00895B98" w:rsidP="00895B98">
            <w:pPr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รวมเงินลงทุนในบริษัทร่วม</w:t>
            </w:r>
          </w:p>
        </w:tc>
        <w:tc>
          <w:tcPr>
            <w:tcW w:w="1980" w:type="dxa"/>
          </w:tcPr>
          <w:p w14:paraId="6B1F19AE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pacing w:val="-2"/>
                <w:sz w:val="25"/>
                <w:szCs w:val="25"/>
              </w:rPr>
            </w:pPr>
          </w:p>
        </w:tc>
        <w:tc>
          <w:tcPr>
            <w:tcW w:w="900" w:type="dxa"/>
          </w:tcPr>
          <w:p w14:paraId="293CAFCB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30" w:type="dxa"/>
          </w:tcPr>
          <w:p w14:paraId="00D5DF72" w14:textId="288FA1BE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27E9B94F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66" w:type="dxa"/>
          </w:tcPr>
          <w:p w14:paraId="4C76DB93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3" w:type="dxa"/>
          </w:tcPr>
          <w:p w14:paraId="06D26D83" w14:textId="77777777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B4800" w14:textId="7B7FE293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13,599</w:t>
            </w:r>
          </w:p>
        </w:tc>
        <w:tc>
          <w:tcPr>
            <w:tcW w:w="180" w:type="dxa"/>
            <w:vAlign w:val="bottom"/>
          </w:tcPr>
          <w:p w14:paraId="21861A1E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4BCF4" w14:textId="464C5E99" w:rsidR="00895B98" w:rsidRPr="00B07790" w:rsidRDefault="00895B98" w:rsidP="00895B98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13,629</w:t>
            </w:r>
          </w:p>
        </w:tc>
        <w:tc>
          <w:tcPr>
            <w:tcW w:w="180" w:type="dxa"/>
            <w:vAlign w:val="bottom"/>
          </w:tcPr>
          <w:p w14:paraId="3AF19E21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</w:tcPr>
          <w:p w14:paraId="624C2862" w14:textId="133872BD" w:rsidR="00895B98" w:rsidRPr="00B07790" w:rsidRDefault="00895B98" w:rsidP="00895B98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1EB633FC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4EF5121A" w14:textId="70CB4AEC" w:rsidR="00895B98" w:rsidRPr="00B07790" w:rsidRDefault="00895B98" w:rsidP="00895B98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(11)</w:t>
            </w:r>
          </w:p>
        </w:tc>
        <w:tc>
          <w:tcPr>
            <w:tcW w:w="180" w:type="dxa"/>
            <w:vAlign w:val="bottom"/>
          </w:tcPr>
          <w:p w14:paraId="2AC45B32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B4848" w14:textId="49288730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13,588</w:t>
            </w:r>
          </w:p>
        </w:tc>
        <w:tc>
          <w:tcPr>
            <w:tcW w:w="180" w:type="dxa"/>
            <w:vAlign w:val="bottom"/>
          </w:tcPr>
          <w:p w14:paraId="6240D80F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D927C" w14:textId="53A8003A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13,618</w:t>
            </w:r>
          </w:p>
        </w:tc>
        <w:tc>
          <w:tcPr>
            <w:tcW w:w="180" w:type="dxa"/>
            <w:vAlign w:val="bottom"/>
          </w:tcPr>
          <w:p w14:paraId="59D9937C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BE061" w14:textId="1E723768" w:rsidR="00895B98" w:rsidRPr="00B07790" w:rsidRDefault="00895B98" w:rsidP="00895B98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80" w:type="dxa"/>
            <w:vAlign w:val="bottom"/>
          </w:tcPr>
          <w:p w14:paraId="7BDBA507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6FBCC" w14:textId="478B6EE6" w:rsidR="00895B98" w:rsidRPr="00B07790" w:rsidRDefault="00895B98" w:rsidP="00895B98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43" w:type="dxa"/>
            <w:vAlign w:val="bottom"/>
          </w:tcPr>
          <w:p w14:paraId="08069D80" w14:textId="77777777" w:rsidR="00895B98" w:rsidRPr="00B07790" w:rsidRDefault="00895B98" w:rsidP="00895B98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E98E" w14:textId="6061F915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647</w:t>
            </w:r>
          </w:p>
        </w:tc>
        <w:tc>
          <w:tcPr>
            <w:tcW w:w="180" w:type="dxa"/>
            <w:vAlign w:val="bottom"/>
          </w:tcPr>
          <w:p w14:paraId="0310ACF4" w14:textId="77777777" w:rsidR="00895B98" w:rsidRPr="00B07790" w:rsidRDefault="00895B98" w:rsidP="00895B98">
            <w:pPr>
              <w:tabs>
                <w:tab w:val="decimal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7C13E" w14:textId="409364FD" w:rsidR="00895B98" w:rsidRPr="00B07790" w:rsidRDefault="00895B98" w:rsidP="00895B98">
            <w:pPr>
              <w:tabs>
                <w:tab w:val="decimal" w:pos="48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1,326</w:t>
            </w:r>
          </w:p>
        </w:tc>
      </w:tr>
    </w:tbl>
    <w:p w14:paraId="191FC904" w14:textId="77777777" w:rsidR="004C3BE4" w:rsidRPr="00B07790" w:rsidRDefault="004C3BE4" w:rsidP="008E7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4C3BE4" w:rsidRPr="00B0779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850"/>
        <w:gridCol w:w="925"/>
        <w:gridCol w:w="900"/>
        <w:gridCol w:w="241"/>
        <w:gridCol w:w="932"/>
        <w:gridCol w:w="988"/>
      </w:tblGrid>
      <w:tr w:rsidR="008E77F4" w:rsidRPr="00B07790" w14:paraId="59B2E884" w14:textId="77777777" w:rsidTr="00E10E1D">
        <w:trPr>
          <w:tblHeader/>
        </w:trPr>
        <w:tc>
          <w:tcPr>
            <w:tcW w:w="2489" w:type="pct"/>
          </w:tcPr>
          <w:p w14:paraId="23E5C94D" w14:textId="77777777" w:rsidR="008E77F4" w:rsidRPr="00B0779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441" w:type="pct"/>
            <w:vAlign w:val="bottom"/>
          </w:tcPr>
          <w:p w14:paraId="41684E36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7" w:type="pct"/>
            <w:gridSpan w:val="2"/>
            <w:vAlign w:val="bottom"/>
          </w:tcPr>
          <w:p w14:paraId="598D5325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DBB9101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pct"/>
            <w:gridSpan w:val="2"/>
          </w:tcPr>
          <w:p w14:paraId="3FB68FAE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07790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07790">
              <w:rPr>
                <w:b/>
                <w:bCs/>
                <w:sz w:val="30"/>
                <w:szCs w:val="30"/>
                <w:cs/>
              </w:rPr>
              <w:t>เฉพาะกิจกา</w:t>
            </w:r>
            <w:r w:rsidRPr="00B07790">
              <w:rPr>
                <w:rFonts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58717F" w:rsidRPr="00B07790" w14:paraId="7ED2DFF7" w14:textId="77777777" w:rsidTr="0058717F">
        <w:trPr>
          <w:tblHeader/>
        </w:trPr>
        <w:tc>
          <w:tcPr>
            <w:tcW w:w="2489" w:type="pct"/>
          </w:tcPr>
          <w:p w14:paraId="3F8EF5C8" w14:textId="77777777" w:rsidR="0058717F" w:rsidRPr="00B07790" w:rsidRDefault="0058717F" w:rsidP="005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41" w:type="pct"/>
            <w:vAlign w:val="bottom"/>
          </w:tcPr>
          <w:p w14:paraId="6A77CDB9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0" w:type="pct"/>
            <w:vAlign w:val="center"/>
          </w:tcPr>
          <w:p w14:paraId="111C2AC5" w14:textId="526953A0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67" w:type="pct"/>
            <w:vAlign w:val="center"/>
          </w:tcPr>
          <w:p w14:paraId="00A18503" w14:textId="55DB86F8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5" w:type="pct"/>
            <w:vAlign w:val="center"/>
          </w:tcPr>
          <w:p w14:paraId="4F787578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center"/>
          </w:tcPr>
          <w:p w14:paraId="5B3F4AF8" w14:textId="0AB4AB7D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513" w:type="pct"/>
            <w:vAlign w:val="center"/>
          </w:tcPr>
          <w:p w14:paraId="262BF140" w14:textId="016E33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E77F4" w:rsidRPr="00B07790" w14:paraId="1CA1AE03" w14:textId="77777777" w:rsidTr="00E10E1D">
        <w:trPr>
          <w:trHeight w:val="344"/>
          <w:tblHeader/>
        </w:trPr>
        <w:tc>
          <w:tcPr>
            <w:tcW w:w="2489" w:type="pct"/>
          </w:tcPr>
          <w:p w14:paraId="7AE6FE03" w14:textId="77777777" w:rsidR="008E77F4" w:rsidRPr="00B0779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AABBFE4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9" w:type="pct"/>
            <w:gridSpan w:val="5"/>
          </w:tcPr>
          <w:p w14:paraId="79ED389C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77F4" w:rsidRPr="00B07790" w14:paraId="43B2928C" w14:textId="77777777" w:rsidTr="00E10E1D">
        <w:tc>
          <w:tcPr>
            <w:tcW w:w="2489" w:type="pct"/>
          </w:tcPr>
          <w:p w14:paraId="019D6DF4" w14:textId="77777777" w:rsidR="008E77F4" w:rsidRPr="00B07790" w:rsidRDefault="008E77F4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41" w:type="pct"/>
          </w:tcPr>
          <w:p w14:paraId="0F8FDA59" w14:textId="77777777" w:rsidR="008E77F4" w:rsidRPr="00B07790" w:rsidRDefault="008E77F4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1CB83E5C" w14:textId="77777777" w:rsidR="008E77F4" w:rsidRPr="00B07790" w:rsidRDefault="008E77F4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633D0CF9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3827A1D5" w14:textId="77777777" w:rsidR="008E77F4" w:rsidRPr="00B07790" w:rsidRDefault="008E77F4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637843CA" w14:textId="77777777" w:rsidR="008E77F4" w:rsidRPr="00B07790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17CD8D4D" w14:textId="77777777" w:rsidR="008E77F4" w:rsidRPr="00B07790" w:rsidRDefault="008E77F4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83D11" w:rsidRPr="00B07790" w14:paraId="2E7E3D5D" w14:textId="77777777" w:rsidTr="00E10E1D">
        <w:tc>
          <w:tcPr>
            <w:tcW w:w="2489" w:type="pct"/>
          </w:tcPr>
          <w:p w14:paraId="20FD2CFE" w14:textId="22C04E1D" w:rsidR="00583D11" w:rsidRPr="00B07790" w:rsidRDefault="00583D11" w:rsidP="0058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จ่ายชำระค่าหุ้นเพิ่มเติม</w:t>
            </w:r>
          </w:p>
        </w:tc>
        <w:tc>
          <w:tcPr>
            <w:tcW w:w="441" w:type="pct"/>
          </w:tcPr>
          <w:p w14:paraId="2BB3BD81" w14:textId="77777777" w:rsidR="00583D11" w:rsidRPr="00B07790" w:rsidRDefault="00583D11" w:rsidP="006C235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2979BE4E" w14:textId="77777777" w:rsidR="00583D11" w:rsidRPr="00B07790" w:rsidRDefault="00583D11" w:rsidP="006C23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67" w:type="pct"/>
          </w:tcPr>
          <w:p w14:paraId="3E8671E8" w14:textId="77777777" w:rsidR="00583D11" w:rsidRPr="00B07790" w:rsidRDefault="00583D11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" w:type="pct"/>
          </w:tcPr>
          <w:p w14:paraId="46CC9444" w14:textId="77777777" w:rsidR="00583D11" w:rsidRPr="00B07790" w:rsidRDefault="00583D11" w:rsidP="006C2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4" w:type="pct"/>
          </w:tcPr>
          <w:p w14:paraId="3160DD61" w14:textId="77777777" w:rsidR="00583D11" w:rsidRPr="00B07790" w:rsidRDefault="00583D11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13" w:type="pct"/>
          </w:tcPr>
          <w:p w14:paraId="6C19A28F" w14:textId="77777777" w:rsidR="00583D11" w:rsidRPr="00B07790" w:rsidRDefault="00583D11" w:rsidP="006C235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58717F" w:rsidRPr="00B07790" w14:paraId="58CABC02" w14:textId="77777777" w:rsidTr="00E10E1D">
        <w:tc>
          <w:tcPr>
            <w:tcW w:w="2489" w:type="pct"/>
          </w:tcPr>
          <w:p w14:paraId="70AE90A6" w14:textId="6189C2B4" w:rsidR="0058717F" w:rsidRPr="00B07790" w:rsidRDefault="0058717F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บริษัท พีทีที เอ็มซีซี ไบโอเคม จำกัด</w:t>
            </w:r>
          </w:p>
        </w:tc>
        <w:tc>
          <w:tcPr>
            <w:tcW w:w="441" w:type="pct"/>
          </w:tcPr>
          <w:p w14:paraId="73F026B0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5F092DD7" w14:textId="45523F7D" w:rsidR="0058717F" w:rsidRPr="00B07790" w:rsidRDefault="00583D11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7E306D57" w14:textId="3702C1C9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906</w:t>
            </w:r>
          </w:p>
        </w:tc>
        <w:tc>
          <w:tcPr>
            <w:tcW w:w="125" w:type="pct"/>
          </w:tcPr>
          <w:p w14:paraId="22DF9373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6286B88" w14:textId="79371660" w:rsidR="0058717F" w:rsidRPr="00B07790" w:rsidRDefault="00583D11" w:rsidP="0058717F">
            <w:pPr>
              <w:pStyle w:val="acctfourfigures"/>
              <w:tabs>
                <w:tab w:val="clear" w:pos="765"/>
                <w:tab w:val="decimal" w:pos="1037"/>
                <w:tab w:val="decimal" w:pos="10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07B2288F" w14:textId="67283378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37"/>
                <w:tab w:val="decimal" w:pos="10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906</w:t>
            </w:r>
          </w:p>
        </w:tc>
      </w:tr>
      <w:tr w:rsidR="0058717F" w:rsidRPr="00B07790" w14:paraId="66E08956" w14:textId="77777777" w:rsidTr="00E10E1D">
        <w:tc>
          <w:tcPr>
            <w:tcW w:w="2489" w:type="pct"/>
          </w:tcPr>
          <w:p w14:paraId="34ACDAF4" w14:textId="0B3435C0" w:rsidR="0058717F" w:rsidRPr="00B07790" w:rsidRDefault="0058717F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441" w:type="pct"/>
          </w:tcPr>
          <w:p w14:paraId="6658912A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0" w:type="pct"/>
          </w:tcPr>
          <w:p w14:paraId="6EC5DFE2" w14:textId="18A87296" w:rsidR="0058717F" w:rsidRPr="00B07790" w:rsidRDefault="00583D11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467" w:type="pct"/>
          </w:tcPr>
          <w:p w14:paraId="382AC2F5" w14:textId="10550C39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188</w:t>
            </w:r>
          </w:p>
        </w:tc>
        <w:tc>
          <w:tcPr>
            <w:tcW w:w="125" w:type="pct"/>
          </w:tcPr>
          <w:p w14:paraId="5B861389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41A84324" w14:textId="51625610" w:rsidR="0058717F" w:rsidRPr="00B07790" w:rsidRDefault="00583D11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6F2483C8" w14:textId="46AF2BC0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83D11" w:rsidRPr="00B07790" w14:paraId="746A3F68" w14:textId="77777777" w:rsidTr="00E10E1D">
        <w:tc>
          <w:tcPr>
            <w:tcW w:w="2489" w:type="pct"/>
          </w:tcPr>
          <w:p w14:paraId="77424728" w14:textId="637CBF1E" w:rsidR="00583D11" w:rsidRPr="00B07790" w:rsidRDefault="00583D11" w:rsidP="001D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63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เปลี่ยนสัดส่วนเงินลงทุนในบริษัท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ดับบลิวเอชเอ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="001D5A9B" w:rsidRPr="00B077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(เดิมชื่อ 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จีซี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โลจิสติกส์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B07790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441" w:type="pct"/>
          </w:tcPr>
          <w:p w14:paraId="752EB82F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5CEA9F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0C8C2" w14:textId="6C2349BF" w:rsidR="00583D11" w:rsidRPr="00B07790" w:rsidRDefault="00583D11" w:rsidP="00583D1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80" w:type="pct"/>
          </w:tcPr>
          <w:p w14:paraId="77F2E12A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A454F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2A4CD" w14:textId="4121A6CA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304A2087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CB942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91CA5" w14:textId="43086AF9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3,509</w:t>
            </w:r>
          </w:p>
        </w:tc>
        <w:tc>
          <w:tcPr>
            <w:tcW w:w="125" w:type="pct"/>
          </w:tcPr>
          <w:p w14:paraId="12DCCD6C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579AB32F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A1945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C155CB" w14:textId="64D8F0C8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13" w:type="pct"/>
          </w:tcPr>
          <w:p w14:paraId="459F348E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F70481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51103" w14:textId="3FC86C7E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583D11" w:rsidRPr="00B07790" w14:paraId="380F6CB8" w14:textId="77777777" w:rsidTr="00E10E1D">
        <w:tc>
          <w:tcPr>
            <w:tcW w:w="2489" w:type="pct"/>
          </w:tcPr>
          <w:p w14:paraId="16DE2FA8" w14:textId="07E5EF95" w:rsidR="00583D11" w:rsidRPr="00B07790" w:rsidRDefault="00583D11" w:rsidP="0058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41" w:type="pct"/>
          </w:tcPr>
          <w:p w14:paraId="64D710F4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29B24113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" w:type="pct"/>
          </w:tcPr>
          <w:p w14:paraId="367746FA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EAACD4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7DF509D8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pct"/>
          </w:tcPr>
          <w:p w14:paraId="3C879297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D11" w:rsidRPr="00B07790" w14:paraId="625B1408" w14:textId="77777777" w:rsidTr="00E10E1D">
        <w:tc>
          <w:tcPr>
            <w:tcW w:w="2489" w:type="pct"/>
          </w:tcPr>
          <w:p w14:paraId="7558D0AB" w14:textId="5587E042" w:rsidR="00583D11" w:rsidRPr="00B07790" w:rsidRDefault="00583D11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441" w:type="pct"/>
          </w:tcPr>
          <w:p w14:paraId="6B4A342E" w14:textId="084094D3" w:rsidR="00583D11" w:rsidRPr="00B07790" w:rsidRDefault="00583D11" w:rsidP="00583D1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18C0BB47" w14:textId="29FFC5D8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67" w:type="pct"/>
          </w:tcPr>
          <w:p w14:paraId="34DD624B" w14:textId="12F1EB9E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C10A65F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5CB5D29" w14:textId="7C417142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(996)</w:t>
            </w:r>
          </w:p>
        </w:tc>
        <w:tc>
          <w:tcPr>
            <w:tcW w:w="513" w:type="pct"/>
          </w:tcPr>
          <w:p w14:paraId="35C1AEC9" w14:textId="65E8C1F8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17F" w:rsidRPr="00B07790" w14:paraId="37672789" w14:textId="77777777" w:rsidTr="00E10E1D">
        <w:tc>
          <w:tcPr>
            <w:tcW w:w="2489" w:type="pct"/>
          </w:tcPr>
          <w:p w14:paraId="540EF691" w14:textId="77777777" w:rsidR="0058717F" w:rsidRPr="00B07790" w:rsidRDefault="0058717F" w:rsidP="005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41" w:type="pct"/>
          </w:tcPr>
          <w:p w14:paraId="5D15EAF2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0" w:type="pct"/>
          </w:tcPr>
          <w:p w14:paraId="2CE330B0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67" w:type="pct"/>
          </w:tcPr>
          <w:p w14:paraId="22CFA38F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" w:type="pct"/>
          </w:tcPr>
          <w:p w14:paraId="12C273B4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4" w:type="pct"/>
          </w:tcPr>
          <w:p w14:paraId="48DD7032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3" w:type="pct"/>
          </w:tcPr>
          <w:p w14:paraId="722603A8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8717F" w:rsidRPr="00B07790" w14:paraId="716F8196" w14:textId="77777777" w:rsidTr="00E10E1D">
        <w:tc>
          <w:tcPr>
            <w:tcW w:w="2489" w:type="pct"/>
          </w:tcPr>
          <w:p w14:paraId="0B649501" w14:textId="77777777" w:rsidR="0058717F" w:rsidRPr="00B07790" w:rsidRDefault="0058717F" w:rsidP="005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41" w:type="pct"/>
          </w:tcPr>
          <w:p w14:paraId="2CB4FFDC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36C8731D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42F4F15B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9DC1762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79F6F3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310394C8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717F" w:rsidRPr="00B07790" w14:paraId="0AB6AE04" w14:textId="77777777" w:rsidTr="00E10E1D">
        <w:tc>
          <w:tcPr>
            <w:tcW w:w="2489" w:type="pct"/>
          </w:tcPr>
          <w:p w14:paraId="1B71C6DD" w14:textId="343F0F87" w:rsidR="0058717F" w:rsidRPr="00B07790" w:rsidRDefault="00623BF1" w:rsidP="005871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ขายเงินลงทุนในบริษัท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ดิจิตอล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โซลูชั่น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76E6BC76" w14:textId="77777777" w:rsidR="0058717F" w:rsidRPr="00B07790" w:rsidRDefault="0058717F" w:rsidP="0058717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0CD8F335" w14:textId="6E6264BB" w:rsidR="0058717F" w:rsidRPr="00B07790" w:rsidRDefault="00583D11" w:rsidP="005871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(776)</w:t>
            </w:r>
          </w:p>
        </w:tc>
        <w:tc>
          <w:tcPr>
            <w:tcW w:w="467" w:type="pct"/>
          </w:tcPr>
          <w:p w14:paraId="79F6E0F0" w14:textId="6DE4B7BA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F20493B" w14:textId="77777777" w:rsidR="0058717F" w:rsidRPr="00B07790" w:rsidRDefault="0058717F" w:rsidP="00587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4A62197" w14:textId="0C301FDF" w:rsidR="0058717F" w:rsidRPr="00B07790" w:rsidRDefault="00583D11" w:rsidP="0058717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513" w:type="pct"/>
          </w:tcPr>
          <w:p w14:paraId="546390CB" w14:textId="60D278D1" w:rsidR="0058717F" w:rsidRPr="00B07790" w:rsidRDefault="0058717F" w:rsidP="0058717F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83D11" w:rsidRPr="00B07790" w14:paraId="097486C9" w14:textId="77777777" w:rsidTr="00E10E1D">
        <w:tc>
          <w:tcPr>
            <w:tcW w:w="2489" w:type="pct"/>
          </w:tcPr>
          <w:p w14:paraId="48A467C3" w14:textId="31BF63C8" w:rsidR="00583D11" w:rsidRPr="00B07790" w:rsidRDefault="00583D11" w:rsidP="00583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441" w:type="pct"/>
          </w:tcPr>
          <w:p w14:paraId="662D81B9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7AD686E5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7" w:type="pct"/>
          </w:tcPr>
          <w:p w14:paraId="13020697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" w:type="pct"/>
          </w:tcPr>
          <w:p w14:paraId="4FC38B06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1BB9398D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" w:type="pct"/>
          </w:tcPr>
          <w:p w14:paraId="2BE19DEE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583D11" w:rsidRPr="00B07790" w14:paraId="7781F3F8" w14:textId="77777777" w:rsidTr="00E10E1D">
        <w:tc>
          <w:tcPr>
            <w:tcW w:w="2489" w:type="pct"/>
          </w:tcPr>
          <w:p w14:paraId="51181395" w14:textId="27DF8732" w:rsidR="00583D11" w:rsidRPr="00B07790" w:rsidRDefault="00583D11" w:rsidP="003722C7">
            <w:pPr>
              <w:pStyle w:val="ListParagraph"/>
              <w:numPr>
                <w:ilvl w:val="0"/>
                <w:numId w:val="3"/>
              </w:numPr>
              <w:tabs>
                <w:tab w:val="clear" w:pos="340"/>
                <w:tab w:val="num" w:pos="253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พีทีที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เอนเนอร์ยี่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โซลูชั่นส์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41" w:type="pct"/>
          </w:tcPr>
          <w:p w14:paraId="23B40A7B" w14:textId="77777777" w:rsidR="00583D11" w:rsidRPr="00B07790" w:rsidRDefault="00583D11" w:rsidP="00583D1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79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80" w:type="pct"/>
          </w:tcPr>
          <w:p w14:paraId="4D02DD56" w14:textId="4FBF4E99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67" w:type="pct"/>
          </w:tcPr>
          <w:p w14:paraId="01F1FF1E" w14:textId="17C9C916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5" w:type="pct"/>
          </w:tcPr>
          <w:p w14:paraId="3BD4D154" w14:textId="77777777" w:rsidR="00583D11" w:rsidRPr="00B07790" w:rsidRDefault="00583D11" w:rsidP="00583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14:paraId="6E6F5C88" w14:textId="2D436862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513" w:type="pct"/>
          </w:tcPr>
          <w:p w14:paraId="413DB628" w14:textId="23CE92CB" w:rsidR="00583D11" w:rsidRPr="00B07790" w:rsidRDefault="00583D11" w:rsidP="00583D11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E0A200C" w14:textId="77777777" w:rsidR="00F97817" w:rsidRPr="00B07790" w:rsidRDefault="00F97817" w:rsidP="00485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/>
        </w:rPr>
      </w:pPr>
    </w:p>
    <w:p w14:paraId="0EC478E2" w14:textId="5BCA1330" w:rsidR="00B60A36" w:rsidRPr="00B07790" w:rsidRDefault="00B60A36" w:rsidP="00B60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B077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เปลี่ยนแปลง</w:t>
      </w:r>
      <w:r w:rsidR="000B1B8B" w:rsidRPr="00B077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</w:t>
      </w:r>
      <w:r w:rsidRPr="00B0779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</w:t>
      </w:r>
      <w:r w:rsidRPr="00B07790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ในการร่วมค้าและบริษัทร่วม</w:t>
      </w:r>
    </w:p>
    <w:p w14:paraId="08004E32" w14:textId="77777777" w:rsidR="00B60A36" w:rsidRPr="00B07790" w:rsidRDefault="00B60A36" w:rsidP="002F7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24"/>
          <w:szCs w:val="24"/>
          <w:lang w:val="en-GB"/>
        </w:rPr>
      </w:pPr>
    </w:p>
    <w:p w14:paraId="2CD191D9" w14:textId="4B1F39FC" w:rsidR="00912895" w:rsidRPr="00B07790" w:rsidRDefault="00912895" w:rsidP="002F7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</w:rPr>
        <w:t>บริษัท พีทีที เอ็มซีซี ไบโอเคม จำกัด</w:t>
      </w:r>
    </w:p>
    <w:p w14:paraId="465A374B" w14:textId="3D44A382" w:rsidR="00E10E1D" w:rsidRPr="00B07790" w:rsidRDefault="00912895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2566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เอ็มซีซี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ไบโอเคม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ซึ่งเป็นบริษัทร่วมค้าทางตรงของกลุ่มบริษัท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ได้เรียกชำระค่าหุ้นจากการเพิ่มทุนจำนวน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90,604,050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10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906.04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ซึ่งบริษัทได้จ่ายชำระเงินค่าหุ้นเต็มจำนวนแล้วในเดือนพฤศจิกายน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271A34AD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4"/>
          <w:szCs w:val="24"/>
          <w:cs/>
          <w:lang w:val="en-US" w:bidi="th-TH"/>
        </w:rPr>
      </w:pPr>
    </w:p>
    <w:p w14:paraId="13A7C3ED" w14:textId="77777777" w:rsidR="002F7DDE" w:rsidRPr="00B07790" w:rsidRDefault="002F7DDE" w:rsidP="002F7DD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จีจีซี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เคทิส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1A6F9101" w14:textId="65AE8786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 จีจีซี เคทิส ไบโออินดัสเทรียล จำกัด ซึ่งเป็นบริษัทร่วมค้าทางอ้อมของกลุ่มบริษัท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ได้เรียกชำระค่าหุ้นเพิ่มทุนจากบริษัท จีจีซี ไบโอเคมิคอล จำกัด ซึ่งเป็นบริษัทย่อย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ทางอ้อมของ</w:t>
      </w:r>
      <w:r w:rsidR="0067762A" w:rsidRPr="00B07790">
        <w:rPr>
          <w:rFonts w:ascii="Angsana New" w:hAnsi="Angsana New"/>
          <w:sz w:val="30"/>
          <w:szCs w:val="30"/>
          <w:lang w:val="en-US" w:bidi="th-TH"/>
        </w:rPr>
        <w:t xml:space="preserve">        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7,150,000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มูลค่าหุ้นละ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15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บาท เป็นจำนวนเงินรวม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107.25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 ซึ่งบริษัทย่อยได้จ่ายชำระเงินค่าหุ้นเต็มจำนวนแล้ว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2567</w:t>
      </w:r>
    </w:p>
    <w:p w14:paraId="246FCD01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39D78C50" w14:textId="77777777" w:rsidR="00B60A36" w:rsidRPr="00B07790" w:rsidRDefault="00B60A36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740956F" w14:textId="62BAF861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lastRenderedPageBreak/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>6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เคทิส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ไบโออินดัสเทรียล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ได้เรียกชำระค่าหุ้น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จากการ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เพิ่มทุนจากบริษัท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จีจีซี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ไบโอเคมิคอล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ซึ่งเป็นบริษัทย่อยของบริษัท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เป็นจำนวนเงินรวม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187.50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7762A" w:rsidRPr="00B07790">
        <w:rPr>
          <w:rFonts w:ascii="Angsana New" w:hAnsi="Angsana New"/>
          <w:sz w:val="30"/>
          <w:szCs w:val="30"/>
          <w:lang w:val="en-US" w:bidi="th-TH"/>
        </w:rPr>
        <w:t xml:space="preserve">  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256</w:t>
      </w:r>
      <w:r w:rsidRPr="00B07790">
        <w:rPr>
          <w:rFonts w:ascii="Angsana New" w:hAnsi="Angsana New" w:hint="cs"/>
          <w:sz w:val="30"/>
          <w:szCs w:val="30"/>
          <w:lang w:val="en-US" w:bidi="th-TH"/>
        </w:rPr>
        <w:t>6</w:t>
      </w:r>
    </w:p>
    <w:p w14:paraId="2C2C1E05" w14:textId="77777777" w:rsidR="00B60A36" w:rsidRPr="00B07790" w:rsidRDefault="00B60A36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6A08B0BE" w14:textId="77777777" w:rsidR="00B60A36" w:rsidRPr="00B07790" w:rsidRDefault="00B60A36" w:rsidP="00B60A3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ดิจิตอล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6A715092" w14:textId="77777777" w:rsidR="00B60A36" w:rsidRPr="00B07790" w:rsidRDefault="00B60A36" w:rsidP="00B60A3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22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เมษายน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ดิจิตอล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โซลูชั่น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 (“PTT Digital”)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ซึ่งเป็นบริษัทร่วมทางตรงของกลุ่มบริษัท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ให้แก่บริษัท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มอดูลัส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เวนเจอร์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(“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>Modulus”)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ในสัดส่วนร้อยละ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หรือคิดเป็นมูลค่าทั้งสิ้นจำนวน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1,023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เพื่อปรับสัดส่วนการถือหุ้นในธุรกิจบริการเทคโนโลยีสารสนเทศของบริษัท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โดยบริษัทได้เข้าทำสัญญาซื้อขายหุ้นและดำเนินการขายหุ้นสามัญของ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ให้กับ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Modulus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เป็นที่เรียบร้อยแล้วในวันที่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25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มิถุนายน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โดยมีกำไรจากการขายเงินลงทุนในบริษัทร่วมรับรู้ในงบกำไรขาดทุนรวมและงบกำไรขาดทุนเฉพาะกิจการจำนวน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247.50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และ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993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ตามลำดับ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ทั้งนี้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บริษัทมีสัดส่วนการถือหุ้นใน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ลดลงจากเดิมร้อยละ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40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ก่อนการขายหุ้น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เป็นร้อยละ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ภายหลังการขายหุ้น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ซึ่งเงินลงทุนส่วนที่เหลือใน</w:t>
      </w:r>
      <w:r w:rsidRPr="00B07790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/>
        </w:rPr>
        <w:t xml:space="preserve">PTT Digital </w:t>
      </w:r>
      <w:r w:rsidRPr="00B07790">
        <w:rPr>
          <w:rFonts w:ascii="Angsana New" w:hAnsi="Angsana New"/>
          <w:spacing w:val="-4"/>
          <w:sz w:val="30"/>
          <w:szCs w:val="30"/>
          <w:cs/>
          <w:lang w:val="en-US" w:bidi="th-TH"/>
        </w:rPr>
        <w:t>ยังคงมีสถานะเป็นเงินลงทุนในบริษัทร่วมของกลุ่มบริษัท</w:t>
      </w:r>
    </w:p>
    <w:p w14:paraId="6EC9A1AB" w14:textId="77777777" w:rsidR="00B60A36" w:rsidRPr="00B07790" w:rsidRDefault="00B60A36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18"/>
          <w:szCs w:val="18"/>
          <w:lang w:val="en-US" w:bidi="th-TH"/>
        </w:rPr>
      </w:pPr>
    </w:p>
    <w:p w14:paraId="2A7D3AB3" w14:textId="77C3BA46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B07790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</w:t>
      </w: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ด้อยค่า</w:t>
      </w:r>
      <w:r w:rsidRPr="00B07790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ของเงินลงทุน</w:t>
      </w:r>
      <w:r w:rsidR="00A5059E" w:rsidRPr="00B077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ในการร่วมค้าและบริษัทร่วม</w:t>
      </w: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</w:p>
    <w:p w14:paraId="2141A132" w14:textId="77777777" w:rsidR="00583D11" w:rsidRPr="00B07790" w:rsidRDefault="00583D11" w:rsidP="00583D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i/>
          <w:iCs/>
          <w:color w:val="588A82"/>
          <w:sz w:val="18"/>
          <w:szCs w:val="18"/>
          <w:lang w:val="en-US" w:bidi="th-TH"/>
        </w:rPr>
      </w:pPr>
    </w:p>
    <w:p w14:paraId="6DD1CF88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อาซาฮี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เคมิคอล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2513827A" w14:textId="23EB1152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สิ้นสุดวันที่</w:t>
      </w:r>
      <w:r w:rsidRPr="00B077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55559" w:rsidRPr="00B07790">
        <w:rPr>
          <w:rFonts w:ascii="Angsana New" w:hAnsi="Angsana New"/>
          <w:sz w:val="30"/>
          <w:szCs w:val="30"/>
          <w:lang w:val="en-US"/>
        </w:rPr>
        <w:t xml:space="preserve">        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อาซาฮี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เคมิคอล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(“PTTAC”)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ซึ่งเป็นการร่วมค้าทางตรงของกลุ่มบริษัท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จำนวนเงิน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996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และรับรู้</w:t>
      </w:r>
      <w:r w:rsidR="0085699D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ส่วนแบ่งขาดทุนของการร่วมค้าที่ใช้วิธีส่วนได้เสียจำนวน </w:t>
      </w:r>
      <w:r w:rsidR="0085699D" w:rsidRPr="00B07790">
        <w:rPr>
          <w:rFonts w:ascii="Angsana New" w:hAnsi="Angsana New"/>
          <w:sz w:val="30"/>
          <w:szCs w:val="30"/>
          <w:lang w:val="en-US" w:bidi="th-TH"/>
        </w:rPr>
        <w:t xml:space="preserve">9,449.52 </w:t>
      </w:r>
      <w:r w:rsidR="0085699D" w:rsidRPr="00B07790">
        <w:rPr>
          <w:rFonts w:ascii="Angsana New" w:hAnsi="Angsana New" w:hint="cs"/>
          <w:sz w:val="30"/>
          <w:szCs w:val="30"/>
          <w:cs/>
          <w:lang w:val="en-US" w:bidi="th-TH"/>
        </w:rPr>
        <w:t>ล้านบาทใน</w:t>
      </w:r>
      <w:r w:rsidR="00555559" w:rsidRPr="00B07790">
        <w:rPr>
          <w:rFonts w:ascii="Angsana New" w:hAnsi="Angsana New"/>
          <w:sz w:val="30"/>
          <w:szCs w:val="30"/>
          <w:lang w:val="en-US" w:bidi="th-TH"/>
        </w:rPr>
        <w:t xml:space="preserve">        </w:t>
      </w:r>
      <w:r w:rsidR="0085699D" w:rsidRPr="00B07790">
        <w:rPr>
          <w:rFonts w:ascii="Angsana New" w:hAnsi="Angsana New" w:hint="cs"/>
          <w:sz w:val="30"/>
          <w:szCs w:val="30"/>
          <w:cs/>
          <w:lang w:val="en-US" w:bidi="th-TH"/>
        </w:rPr>
        <w:t>งบกำไรขาดทุนรวม</w:t>
      </w:r>
      <w:r w:rsidR="0085699D"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699D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ซึ่งประกอบด้วยผลขาดทุนจากการดำเนินงาน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ผลขาดทุนจากการด้อยค่าสินทรัพย์ของ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PTTAC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5699D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และอื่นๆ </w:t>
      </w:r>
      <w:r w:rsidR="00126196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(โดยใช้วิธีมูลค่ายุติธรรมหักต้นทุนในการจำหน่าย)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เนื่องจากบริษัทได้มีการพิจารณามูลค่าที่คาดว่าจะได้รับคืนแล้วมีมูลค่าต่ำกว่ามูลค่าตามบัญชี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ดยมีสาเหตุหลักมาจากสภาพตลาดที่มีการปรับตัวลดลงของความต้องการใช้ผลิตภัณฑ์ที่มีผลทำให้เกิดภาวะอุปทานมากกว่าอุปสงค์ในระยะยาว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7762A"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การร่วมค้าจึงได้มีการประกาศยุติการดำเนินธุรกิจดังกล่าวแล้ว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ณ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วันที่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กลุ่มบริษัทและบริษัทไม่มียอดคงเหลือของเงินลงทุนใน</w:t>
      </w:r>
      <w:r w:rsidRPr="00B07790">
        <w:rPr>
          <w:rFonts w:ascii="Angsana New" w:hAnsi="Angsana New"/>
          <w:sz w:val="30"/>
          <w:szCs w:val="30"/>
          <w:lang w:val="en-US" w:bidi="th-TH"/>
        </w:rPr>
        <w:t xml:space="preserve"> PTTAC</w:t>
      </w:r>
      <w:r w:rsidRPr="00B07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639D2" w:rsidRPr="00B07790">
        <w:rPr>
          <w:rFonts w:ascii="Angsana New" w:hAnsi="Angsana New"/>
          <w:sz w:val="30"/>
          <w:szCs w:val="30"/>
          <w:cs/>
          <w:lang w:val="en-US" w:bidi="th-TH"/>
        </w:rPr>
        <w:t>ทั้งนี้ บริษัทได้รับรู้ประมาณการหนี้</w:t>
      </w:r>
      <w:r w:rsidR="00C639D2" w:rsidRPr="00B07790">
        <w:rPr>
          <w:rFonts w:ascii="Angsana New" w:hAnsi="Angsana New" w:hint="cs"/>
          <w:sz w:val="30"/>
          <w:szCs w:val="30"/>
          <w:cs/>
          <w:lang w:val="en-US" w:bidi="th-TH"/>
        </w:rPr>
        <w:t>สิน</w:t>
      </w:r>
      <w:r w:rsidR="00C639D2" w:rsidRPr="00B07790">
        <w:rPr>
          <w:rFonts w:ascii="Angsana New" w:hAnsi="Angsana New"/>
          <w:sz w:val="30"/>
          <w:szCs w:val="30"/>
          <w:cs/>
          <w:lang w:val="en-US" w:bidi="th-TH"/>
        </w:rPr>
        <w:t>จากค่าใช้จ่ายที่คาดว่าจะเกิดขึ้นไว้อย่างครบถ้วนแล้วจำนวน</w:t>
      </w:r>
      <w:r w:rsidR="00C639D2" w:rsidRPr="00B07790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="00C639D2"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639D2" w:rsidRPr="00B07790">
        <w:rPr>
          <w:rFonts w:ascii="Angsana New" w:hAnsi="Angsana New"/>
          <w:sz w:val="30"/>
          <w:szCs w:val="30"/>
          <w:lang w:val="en-US" w:bidi="th-TH"/>
        </w:rPr>
        <w:t xml:space="preserve">3,035 </w:t>
      </w:r>
      <w:r w:rsidR="00C639D2" w:rsidRPr="00B07790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</w:p>
    <w:p w14:paraId="788155B6" w14:textId="77777777" w:rsidR="00583D11" w:rsidRPr="00B07790" w:rsidRDefault="00583D11" w:rsidP="00583D1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color w:val="588A82"/>
          <w:spacing w:val="-6"/>
          <w:sz w:val="18"/>
          <w:szCs w:val="18"/>
          <w:lang w:val="en-US" w:bidi="th-TH"/>
        </w:rPr>
      </w:pPr>
    </w:p>
    <w:p w14:paraId="7F7D2B9A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เอนเนอร์ยี่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โซลูชั่นส์</w:t>
      </w:r>
      <w:r w:rsidRPr="00B0779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7FFEB7F1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30"/>
          <w:szCs w:val="30"/>
          <w:lang w:val="en-US"/>
        </w:rPr>
      </w:pPr>
      <w:r w:rsidRPr="00B07790">
        <w:rPr>
          <w:rFonts w:ascii="Angsana New" w:hAnsi="Angsana New"/>
          <w:sz w:val="30"/>
          <w:szCs w:val="30"/>
          <w:cs/>
          <w:lang w:val="en-US" w:bidi="th-TH"/>
        </w:rPr>
        <w:t>ในระหว่างปีสิ้นสุดวันที่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31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ธันวาคม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2566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บริษัทได้กลับรายการผลขาดทุน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จากการด้อยค่าของเงินลงทุนในบริษัท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พีทีที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เอนเนอร์ยี่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โซลูชั่นส์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จำกัด ซึ่งเป็นบริษัทร่วมทางตรงของกลุ่มบริษัท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>เงิน</w:t>
      </w:r>
      <w:r w:rsidRPr="00B07790">
        <w:rPr>
          <w:rFonts w:ascii="Angsana New" w:hAnsi="Angsana New"/>
          <w:sz w:val="30"/>
          <w:szCs w:val="30"/>
          <w:lang w:val="en-US"/>
        </w:rPr>
        <w:t xml:space="preserve"> 0.92 </w:t>
      </w:r>
      <w:r w:rsidRPr="00B07790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  <w:lang w:val="en-US" w:bidi="th-TH"/>
        </w:rPr>
        <w:t xml:space="preserve"> ในงบกำไรขาดทุนรวม เนื่องจากบริษัทได้มีการพิจารณามูลค่าตามวิธีส่วนได้เสียในงบการเงินรวมแล้วมีมูลค่าสูงขึ้น</w:t>
      </w:r>
    </w:p>
    <w:p w14:paraId="174C7482" w14:textId="77777777" w:rsidR="00F97817" w:rsidRPr="00B07790" w:rsidRDefault="00F97817" w:rsidP="002F7DDE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5C0B3E41" w14:textId="3CC7F8F7" w:rsidR="008E77F4" w:rsidRPr="00B07790" w:rsidRDefault="00FE15D9" w:rsidP="00583D11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en-US" w:bidi="th-TH"/>
        </w:rPr>
      </w:pPr>
      <w:r w:rsidRPr="00B07790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การร่วมค้าและ</w:t>
      </w:r>
      <w:r w:rsidR="008E77F4" w:rsidRPr="00B07790">
        <w:rPr>
          <w:rFonts w:asciiTheme="majorBidi" w:hAnsiTheme="majorBidi" w:hint="cs"/>
          <w:b/>
          <w:bCs/>
          <w:i/>
          <w:iCs/>
          <w:sz w:val="30"/>
          <w:szCs w:val="30"/>
          <w:cs/>
          <w:lang w:bidi="th-TH"/>
        </w:rPr>
        <w:t>บริษัทร่วมที่มีสาระสำคัญ</w:t>
      </w:r>
      <w:r w:rsidR="00E46E4E" w:rsidRPr="00B07790">
        <w:rPr>
          <w:rFonts w:asciiTheme="majorBidi" w:hAnsiTheme="majorBidi"/>
          <w:b/>
          <w:bCs/>
          <w:i/>
          <w:iCs/>
          <w:sz w:val="30"/>
          <w:szCs w:val="30"/>
          <w:lang w:bidi="th-TH"/>
        </w:rPr>
        <w:t xml:space="preserve"> </w:t>
      </w:r>
    </w:p>
    <w:p w14:paraId="46E84B0C" w14:textId="77777777" w:rsidR="00583D11" w:rsidRPr="00B07790" w:rsidRDefault="00583D11" w:rsidP="00583D11">
      <w:pPr>
        <w:pStyle w:val="block"/>
        <w:spacing w:after="0" w:line="240" w:lineRule="auto"/>
        <w:ind w:left="544"/>
        <w:jc w:val="thaiDistribute"/>
        <w:rPr>
          <w:rFonts w:asciiTheme="majorBidi" w:hAnsiTheme="majorBidi"/>
          <w:b/>
          <w:bCs/>
          <w:sz w:val="16"/>
          <w:szCs w:val="16"/>
          <w:lang w:val="en-US" w:bidi="th-TH"/>
        </w:rPr>
      </w:pPr>
    </w:p>
    <w:p w14:paraId="7E3A45CB" w14:textId="1C9FB242" w:rsidR="00171987" w:rsidRPr="00B07790" w:rsidRDefault="008E77F4" w:rsidP="001D5A9B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pacing w:val="2"/>
          <w:sz w:val="30"/>
          <w:szCs w:val="30"/>
          <w:cs/>
        </w:rPr>
        <w:t>ตารางต่อไปนี้สรุปข้อมูลทางการเงินของ</w:t>
      </w:r>
      <w:r w:rsidR="00FE15D9" w:rsidRPr="00B07790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บริษัทร่วมที่รวมอยู่ในงบการเงินของ</w:t>
      </w:r>
      <w:r w:rsidR="00FE15D9" w:rsidRPr="00B07790">
        <w:rPr>
          <w:rFonts w:ascii="Angsana New" w:hAnsi="Angsana New" w:hint="cs"/>
          <w:spacing w:val="2"/>
          <w:sz w:val="30"/>
          <w:szCs w:val="30"/>
          <w:cs/>
        </w:rPr>
        <w:t>การร่วมค้าและ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บริษัทร่วม</w:t>
      </w:r>
      <w:r w:rsidR="00485172" w:rsidRPr="00B07790">
        <w:rPr>
          <w:rFonts w:ascii="Angsana New" w:hAnsi="Angsana New" w:hint="cs"/>
          <w:spacing w:val="2"/>
          <w:sz w:val="30"/>
          <w:szCs w:val="30"/>
          <w:cs/>
        </w:rPr>
        <w:t>ที่มีสาระสำคัญ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ปรับปรุงด้วยการ</w:t>
      </w:r>
      <w:r w:rsidRPr="00B07790">
        <w:rPr>
          <w:rFonts w:ascii="Angsana New" w:hAnsi="Angsana New" w:hint="cs"/>
          <w:sz w:val="30"/>
          <w:szCs w:val="30"/>
          <w:cs/>
        </w:rPr>
        <w:t>ปรับมูลค่ายุติธรรม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ณ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วันที่ซื้อ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และความแตกต่างของนโยบายการบัญชี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485172" w:rsidRPr="00B07790">
        <w:rPr>
          <w:rFonts w:ascii="Angsana New" w:hAnsi="Angsana New" w:hint="cs"/>
          <w:sz w:val="30"/>
          <w:szCs w:val="30"/>
          <w:cs/>
        </w:rPr>
        <w:t>กิจการเหล่านี้</w:t>
      </w:r>
    </w:p>
    <w:p w14:paraId="4A85E655" w14:textId="77777777" w:rsidR="00FE15D9" w:rsidRPr="00B07790" w:rsidRDefault="00FE15D9" w:rsidP="00FE15D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4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50"/>
        <w:gridCol w:w="236"/>
        <w:gridCol w:w="1204"/>
        <w:gridCol w:w="236"/>
        <w:gridCol w:w="1364"/>
        <w:gridCol w:w="241"/>
        <w:gridCol w:w="1118"/>
      </w:tblGrid>
      <w:tr w:rsidR="00FE15D9" w:rsidRPr="00B07790" w14:paraId="445DB65F" w14:textId="77777777" w:rsidTr="004D5851">
        <w:trPr>
          <w:tblHeader/>
        </w:trPr>
        <w:tc>
          <w:tcPr>
            <w:tcW w:w="3600" w:type="dxa"/>
            <w:shd w:val="clear" w:color="auto" w:fill="auto"/>
          </w:tcPr>
          <w:p w14:paraId="0DE2222C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3745BCEA" w14:textId="77777777" w:rsidR="00FE15D9" w:rsidRPr="00B07790" w:rsidRDefault="00FE15D9" w:rsidP="00B83648">
            <w:pPr>
              <w:spacing w:line="240" w:lineRule="auto"/>
              <w:ind w:left="-114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6" w:type="dxa"/>
            <w:shd w:val="clear" w:color="auto" w:fill="auto"/>
          </w:tcPr>
          <w:p w14:paraId="096D2910" w14:textId="77777777" w:rsidR="00FE15D9" w:rsidRPr="00B0779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3" w:type="dxa"/>
            <w:gridSpan w:val="3"/>
            <w:shd w:val="clear" w:color="auto" w:fill="auto"/>
          </w:tcPr>
          <w:p w14:paraId="3BCD0C4D" w14:textId="77777777" w:rsidR="00FE15D9" w:rsidRPr="00B07790" w:rsidRDefault="00FE15D9" w:rsidP="00B83648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58717F" w:rsidRPr="00B07790" w14:paraId="7D89D955" w14:textId="77777777" w:rsidTr="004D5851">
        <w:trPr>
          <w:tblHeader/>
        </w:trPr>
        <w:tc>
          <w:tcPr>
            <w:tcW w:w="3600" w:type="dxa"/>
            <w:shd w:val="clear" w:color="auto" w:fill="auto"/>
          </w:tcPr>
          <w:p w14:paraId="5A2A3087" w14:textId="77777777" w:rsidR="0058717F" w:rsidRPr="00B07790" w:rsidRDefault="0058717F" w:rsidP="0058717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9498F7" w14:textId="43741F58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22BD011E" w14:textId="77777777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7E09704" w14:textId="2148E6EB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E0E5A5C" w14:textId="77777777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7AD3018" w14:textId="2AC2CE22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2A1AFD29" w14:textId="77777777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686ECBB5" w14:textId="2E0B19F4" w:rsidR="0058717F" w:rsidRPr="00B07790" w:rsidRDefault="0058717F" w:rsidP="005871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E15D9" w:rsidRPr="00B07790" w14:paraId="48A45F0C" w14:textId="77777777" w:rsidTr="004D5851">
        <w:tc>
          <w:tcPr>
            <w:tcW w:w="3600" w:type="dxa"/>
            <w:shd w:val="clear" w:color="auto" w:fill="auto"/>
          </w:tcPr>
          <w:p w14:paraId="2C639860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9" w:type="dxa"/>
            <w:gridSpan w:val="7"/>
            <w:shd w:val="clear" w:color="auto" w:fill="auto"/>
          </w:tcPr>
          <w:p w14:paraId="03D97684" w14:textId="77777777" w:rsidR="00FE15D9" w:rsidRPr="00B0779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5D9" w:rsidRPr="00B07790" w14:paraId="325AC5A7" w14:textId="77777777" w:rsidTr="004D5851">
        <w:tc>
          <w:tcPr>
            <w:tcW w:w="3600" w:type="dxa"/>
            <w:shd w:val="clear" w:color="auto" w:fill="auto"/>
          </w:tcPr>
          <w:p w14:paraId="64DF38EE" w14:textId="77777777" w:rsidR="00FE15D9" w:rsidRPr="00B07790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98000A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4669F4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5BAC2E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E921F9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9C92F4F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628F272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BE9C5EC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5D9" w:rsidRPr="00B07790" w14:paraId="7CA145C8" w14:textId="77777777" w:rsidTr="004D5851">
        <w:tc>
          <w:tcPr>
            <w:tcW w:w="3600" w:type="dxa"/>
            <w:shd w:val="clear" w:color="auto" w:fill="auto"/>
          </w:tcPr>
          <w:p w14:paraId="5F5D661E" w14:textId="77777777" w:rsidR="00FE15D9" w:rsidRPr="00B07790" w:rsidRDefault="00FE15D9" w:rsidP="00B83648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36D8F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2EC68F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846451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0967BE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1DDC893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464A676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452EED6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17F" w:rsidRPr="00B07790" w14:paraId="469BBEB4" w14:textId="77777777" w:rsidTr="004D5851">
        <w:trPr>
          <w:trHeight w:val="74"/>
        </w:trPr>
        <w:tc>
          <w:tcPr>
            <w:tcW w:w="3600" w:type="dxa"/>
            <w:shd w:val="clear" w:color="auto" w:fill="auto"/>
          </w:tcPr>
          <w:p w14:paraId="51FEF2C8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B4B680" w14:textId="7E2631EC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10,581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CA3027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A63857" w14:textId="02D8D141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10,649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C11F0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CD8DDBC" w14:textId="7D2EA2BE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26,361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BF3BF4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16BFB7D" w14:textId="3D0BB00E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25,100</w:t>
            </w:r>
          </w:p>
        </w:tc>
      </w:tr>
      <w:tr w:rsidR="0058717F" w:rsidRPr="00B07790" w14:paraId="25EA23C0" w14:textId="77777777" w:rsidTr="004D5851">
        <w:tc>
          <w:tcPr>
            <w:tcW w:w="3600" w:type="dxa"/>
            <w:shd w:val="clear" w:color="auto" w:fill="auto"/>
          </w:tcPr>
          <w:p w14:paraId="5FEFE67E" w14:textId="42AFC419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A4738" w14:textId="4C501323" w:rsidR="0058717F" w:rsidRPr="00B07790" w:rsidRDefault="00657F1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0BB9" w:rsidRPr="00B07790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E1D9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EF705A5" w14:textId="029DC005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(2,028)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A04D2D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1BDA712" w14:textId="1086BC16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(2,691)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BF0A58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2FCC3A3" w14:textId="034BF671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(4,332)</w:t>
            </w:r>
          </w:p>
        </w:tc>
      </w:tr>
      <w:tr w:rsidR="00920BB9" w:rsidRPr="00B07790" w14:paraId="26960488" w14:textId="77777777" w:rsidTr="004D5851">
        <w:tc>
          <w:tcPr>
            <w:tcW w:w="3600" w:type="dxa"/>
            <w:shd w:val="clear" w:color="auto" w:fill="auto"/>
          </w:tcPr>
          <w:p w14:paraId="560CC728" w14:textId="676C6818" w:rsidR="00920BB9" w:rsidRPr="00B07790" w:rsidRDefault="00920BB9" w:rsidP="00920BB9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ขาดทุนจากการด้อยค่าสินทรัพย์และอื่นๆ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4126E4" w14:textId="7C93F03E" w:rsidR="00920BB9" w:rsidRPr="00B07790" w:rsidRDefault="00920BB9" w:rsidP="00920BB9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3394" w:rsidRPr="00B07790">
              <w:rPr>
                <w:rFonts w:asciiTheme="majorBidi" w:hAnsiTheme="majorBidi" w:cstheme="majorBidi"/>
                <w:sz w:val="30"/>
                <w:szCs w:val="30"/>
              </w:rPr>
              <w:t>22,203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7DDF1B" w14:textId="77777777" w:rsidR="00920BB9" w:rsidRPr="00B07790" w:rsidRDefault="00920BB9" w:rsidP="00920B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8E4E653" w14:textId="11040B5D" w:rsidR="00920BB9" w:rsidRPr="00B07790" w:rsidRDefault="00920BB9" w:rsidP="00920BB9">
            <w:pPr>
              <w:tabs>
                <w:tab w:val="clear" w:pos="907"/>
                <w:tab w:val="decimal" w:pos="786"/>
              </w:tabs>
              <w:spacing w:line="240" w:lineRule="auto"/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4DDFC" w14:textId="77777777" w:rsidR="00920BB9" w:rsidRPr="00B07790" w:rsidRDefault="00920BB9" w:rsidP="00920B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8A4F299" w14:textId="747E3ECE" w:rsidR="00920BB9" w:rsidRPr="00B07790" w:rsidRDefault="00920BB9" w:rsidP="00920BB9">
            <w:pPr>
              <w:tabs>
                <w:tab w:val="clear" w:pos="907"/>
              </w:tabs>
              <w:spacing w:line="240" w:lineRule="auto"/>
              <w:ind w:left="-114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FBC08E" w14:textId="77777777" w:rsidR="00920BB9" w:rsidRPr="00B07790" w:rsidRDefault="00920BB9" w:rsidP="00920BB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716F3DB" w14:textId="276080C6" w:rsidR="00920BB9" w:rsidRPr="00B07790" w:rsidRDefault="00920BB9" w:rsidP="00920BB9">
            <w:pPr>
              <w:tabs>
                <w:tab w:val="clear" w:pos="907"/>
                <w:tab w:val="decimal" w:pos="786"/>
              </w:tabs>
              <w:spacing w:line="240" w:lineRule="auto"/>
              <w:ind w:left="-114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17F" w:rsidRPr="00B07790" w14:paraId="4BA205A4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226A46EE" w14:textId="2A870D20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EB8E" w14:textId="34FC65C0" w:rsidR="0058717F" w:rsidRPr="00B07790" w:rsidRDefault="00657F1F" w:rsidP="005C170E">
            <w:pPr>
              <w:tabs>
                <w:tab w:val="clear" w:pos="907"/>
              </w:tabs>
              <w:spacing w:line="240" w:lineRule="auto"/>
              <w:ind w:left="-11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C9148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6A2C" w14:textId="31CB3FE1" w:rsidR="0058717F" w:rsidRPr="00B07790" w:rsidRDefault="0058717F" w:rsidP="001D5A9B">
            <w:pPr>
              <w:tabs>
                <w:tab w:val="clear" w:pos="907"/>
                <w:tab w:val="decimal" w:pos="538"/>
                <w:tab w:val="left" w:pos="645"/>
              </w:tabs>
              <w:spacing w:line="240" w:lineRule="auto"/>
              <w:ind w:left="-108" w:right="-10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BECDA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A6359" w14:textId="6C2BC43E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2602" w:rsidRPr="00B07790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124CB6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B3DE" w14:textId="10D1259C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(761)</w:t>
            </w:r>
          </w:p>
        </w:tc>
      </w:tr>
      <w:tr w:rsidR="0058717F" w:rsidRPr="00B07790" w14:paraId="69C564A9" w14:textId="77777777" w:rsidTr="004D5851">
        <w:tc>
          <w:tcPr>
            <w:tcW w:w="3600" w:type="dxa"/>
            <w:shd w:val="clear" w:color="auto" w:fill="auto"/>
          </w:tcPr>
          <w:p w14:paraId="21BF550C" w14:textId="59274E89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เบ็ดเสร็จรวม (ร้อยละ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E797D" w14:textId="0620B258" w:rsidR="0058717F" w:rsidRPr="00B07790" w:rsidRDefault="00657F1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E4872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23,318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778DE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A8ED" w14:textId="0ADC2CC1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1627D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3FD0" w14:textId="350E5A7F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</w:t>
            </w:r>
            <w:r w:rsidR="009F2602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48BF57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14FF7" w14:textId="07D569B1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(5,093)</w:t>
            </w:r>
          </w:p>
        </w:tc>
      </w:tr>
      <w:tr w:rsidR="0058717F" w:rsidRPr="00B07790" w14:paraId="2056F744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54B38E7F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E7595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A187A2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D15A9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94DCFE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EEBFE" w14:textId="77777777" w:rsidR="0058717F" w:rsidRPr="00B07790" w:rsidRDefault="0058717F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E04285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4BA96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8717F" w:rsidRPr="00B07790" w14:paraId="4BC6875D" w14:textId="77777777" w:rsidTr="004D5851">
        <w:tc>
          <w:tcPr>
            <w:tcW w:w="3600" w:type="dxa"/>
            <w:shd w:val="clear" w:color="auto" w:fill="auto"/>
          </w:tcPr>
          <w:p w14:paraId="4358BF53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B0A1E7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3FF117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510AE7C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2AE8E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DEF3973" w14:textId="77777777" w:rsidR="0058717F" w:rsidRPr="00B07790" w:rsidRDefault="0058717F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D7BF600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7993656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717F" w:rsidRPr="00B07790" w14:paraId="53DDFE70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1A43DA06" w14:textId="2D310FFC" w:rsidR="0058717F" w:rsidRPr="00B07790" w:rsidRDefault="00D904A4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0FC67C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3E66A0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F3F154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7DD7E5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FD01E64" w14:textId="77777777" w:rsidR="0058717F" w:rsidRPr="00B07790" w:rsidRDefault="0058717F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E2AD6FD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C86A111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17F" w:rsidRPr="00B07790" w14:paraId="2507C96E" w14:textId="77777777" w:rsidTr="004D5851">
        <w:tc>
          <w:tcPr>
            <w:tcW w:w="3600" w:type="dxa"/>
            <w:shd w:val="clear" w:color="auto" w:fill="auto"/>
          </w:tcPr>
          <w:p w14:paraId="0676F2DF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5002DF" w14:textId="6C837862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2,985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ADEC8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E917A39" w14:textId="0C9E93E5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A8ED5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6166F14" w14:textId="307D8722" w:rsidR="0058717F" w:rsidRPr="00B07790" w:rsidRDefault="00EB3409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8,308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B002BF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C6620DE" w14:textId="54B02416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7,617</w:t>
            </w:r>
          </w:p>
        </w:tc>
      </w:tr>
      <w:tr w:rsidR="0058717F" w:rsidRPr="00B07790" w14:paraId="49D712EB" w14:textId="77777777" w:rsidTr="004D5851">
        <w:tc>
          <w:tcPr>
            <w:tcW w:w="3600" w:type="dxa"/>
            <w:shd w:val="clear" w:color="auto" w:fill="auto"/>
          </w:tcPr>
          <w:p w14:paraId="36C74047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9A9EE" w14:textId="5D56310F" w:rsidR="0058717F" w:rsidRPr="00B07790" w:rsidRDefault="00657F1F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8C389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A7241D4" w14:textId="1F3FC0C2" w:rsidR="0058717F" w:rsidRPr="00B07790" w:rsidRDefault="0058717F" w:rsidP="0058717F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21,181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41A6F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1870BE9" w14:textId="14B3819F" w:rsidR="0058717F" w:rsidRPr="00B07790" w:rsidRDefault="009F2602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27,493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E0BF96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D22C471" w14:textId="3E5C448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30,748</w:t>
            </w:r>
          </w:p>
        </w:tc>
      </w:tr>
      <w:tr w:rsidR="0058717F" w:rsidRPr="00B07790" w14:paraId="5D7DC384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5AFDA27A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4F0BBE" w14:textId="05B238F0" w:rsidR="0058717F" w:rsidRPr="00B07790" w:rsidRDefault="00657F1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(2,795)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267AB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CFD752" w14:textId="0A40C716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(2,516)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45A95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B93A7EB" w14:textId="440C5590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(9,418)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9DDF80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5941887" w14:textId="30D30C23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(5,109)</w:t>
            </w:r>
          </w:p>
        </w:tc>
      </w:tr>
      <w:tr w:rsidR="0058717F" w:rsidRPr="00B07790" w14:paraId="4D179779" w14:textId="77777777" w:rsidTr="004D5851">
        <w:tc>
          <w:tcPr>
            <w:tcW w:w="3600" w:type="dxa"/>
            <w:shd w:val="clear" w:color="auto" w:fill="auto"/>
          </w:tcPr>
          <w:p w14:paraId="3CC27BF1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98FFD" w14:textId="2DADAD2A" w:rsidR="0058717F" w:rsidRPr="00B07790" w:rsidRDefault="00657F1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(5,328)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B5A2AB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5816" w14:textId="29FF9EB7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08" w:right="-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(4,568)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5EEEE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BD702" w14:textId="1F7A6577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 w:right="-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="009F2602" w:rsidRPr="00B07790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D44A8E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D19E8" w14:textId="35ECEA44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(17,226)</w:t>
            </w:r>
          </w:p>
        </w:tc>
      </w:tr>
      <w:tr w:rsidR="0058717F" w:rsidRPr="00B07790" w14:paraId="25CE7763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1D1ACDA8" w14:textId="33BDC805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07190" w14:textId="7B07585C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(4,419)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15863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4894D8" w14:textId="021C49A5" w:rsidR="0058717F" w:rsidRPr="00B07790" w:rsidRDefault="0058717F" w:rsidP="0058717F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31C3A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EBD47" w14:textId="2CAC40AF" w:rsidR="0058717F" w:rsidRPr="00B07790" w:rsidRDefault="00EB3409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9F2602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102F53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F45785" w14:textId="30246BD0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16,030</w:t>
            </w:r>
          </w:p>
        </w:tc>
      </w:tr>
      <w:tr w:rsidR="0058717F" w:rsidRPr="00B07790" w14:paraId="4CC92AA1" w14:textId="77777777" w:rsidTr="00EB3409">
        <w:trPr>
          <w:trHeight w:val="68"/>
        </w:trPr>
        <w:tc>
          <w:tcPr>
            <w:tcW w:w="3600" w:type="dxa"/>
            <w:shd w:val="clear" w:color="auto" w:fill="auto"/>
          </w:tcPr>
          <w:p w14:paraId="7CC6E448" w14:textId="6F0351E2" w:rsidR="0058717F" w:rsidRPr="00B07790" w:rsidRDefault="0058717F" w:rsidP="0058717F">
            <w:pPr>
              <w:spacing w:line="240" w:lineRule="auto"/>
              <w:ind w:left="168" w:hanging="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09DC2" w14:textId="169BB88A" w:rsidR="0058717F" w:rsidRPr="00B07790" w:rsidRDefault="0058717F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10234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5E5FEE" w14:textId="005D4E91" w:rsidR="0058717F" w:rsidRPr="00B07790" w:rsidRDefault="0058717F" w:rsidP="0058717F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92FB89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C89AF3" w14:textId="5C3F4473" w:rsidR="0058717F" w:rsidRPr="00B07790" w:rsidRDefault="0058717F" w:rsidP="0058717F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4ED307F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6A5845" w14:textId="2AD31F1C" w:rsidR="0058717F" w:rsidRPr="00B07790" w:rsidRDefault="0058717F" w:rsidP="0058717F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3409" w:rsidRPr="00B07790" w14:paraId="6D586CE4" w14:textId="77777777" w:rsidTr="00EB3409">
        <w:tc>
          <w:tcPr>
            <w:tcW w:w="3600" w:type="dxa"/>
            <w:shd w:val="clear" w:color="auto" w:fill="auto"/>
          </w:tcPr>
          <w:p w14:paraId="5C753AFA" w14:textId="028693BC" w:rsidR="00EB3409" w:rsidRPr="00B07790" w:rsidRDefault="00EB3409" w:rsidP="00EB3409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47685" w14:textId="43F547E5" w:rsidR="00EB3409" w:rsidRPr="00B07790" w:rsidRDefault="00F2485D" w:rsidP="006C143D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37CCB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9776598" w14:textId="0B2BC42E" w:rsidR="00EB3409" w:rsidRPr="00B07790" w:rsidRDefault="00EB3409" w:rsidP="00EB3409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9,449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136A2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C19CA74" w14:textId="1023158E" w:rsidR="00EB3409" w:rsidRPr="00B07790" w:rsidRDefault="00EB3409" w:rsidP="00EB3409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F2602" w:rsidRPr="00B07790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78A9AC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411E3AE" w14:textId="2911CC30" w:rsidR="00EB3409" w:rsidRPr="00B07790" w:rsidRDefault="00EB3409" w:rsidP="00EB3409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6,643</w:t>
            </w:r>
          </w:p>
        </w:tc>
      </w:tr>
      <w:tr w:rsidR="00EB3409" w:rsidRPr="00B07790" w14:paraId="5A5B3F44" w14:textId="77777777" w:rsidTr="00EB3409">
        <w:tc>
          <w:tcPr>
            <w:tcW w:w="3600" w:type="dxa"/>
            <w:shd w:val="clear" w:color="auto" w:fill="auto"/>
          </w:tcPr>
          <w:p w14:paraId="73F62F84" w14:textId="31E8BE8A" w:rsidR="00EB3409" w:rsidRPr="00B07790" w:rsidRDefault="00EB3409" w:rsidP="00EB3409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9C55A" w14:textId="25CF59BA" w:rsidR="00EB3409" w:rsidRPr="00B07790" w:rsidRDefault="00EB3409" w:rsidP="005C170E">
            <w:pPr>
              <w:tabs>
                <w:tab w:val="clear" w:pos="907"/>
              </w:tabs>
              <w:spacing w:line="240" w:lineRule="auto"/>
              <w:ind w:left="-114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64E4D7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C918" w14:textId="48E2879A" w:rsidR="00EB3409" w:rsidRPr="00B07790" w:rsidRDefault="00EB3409" w:rsidP="00EB3409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E9861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8820D" w14:textId="0C1792CE" w:rsidR="00EB3409" w:rsidRPr="00B07790" w:rsidRDefault="00EB3409" w:rsidP="00EB3409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8E20B22" w14:textId="77777777" w:rsidR="00EB3409" w:rsidRPr="00B07790" w:rsidRDefault="00EB3409" w:rsidP="00EB340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1EC18" w14:textId="3579061F" w:rsidR="00EB3409" w:rsidRPr="00B07790" w:rsidRDefault="00EB3409" w:rsidP="00EB3409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</w:tr>
      <w:tr w:rsidR="0058717F" w:rsidRPr="00B07790" w14:paraId="2ECF7A00" w14:textId="77777777" w:rsidTr="004D5851">
        <w:tc>
          <w:tcPr>
            <w:tcW w:w="3600" w:type="dxa"/>
            <w:shd w:val="clear" w:color="auto" w:fill="auto"/>
          </w:tcPr>
          <w:p w14:paraId="74564935" w14:textId="152DAC53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6320" w14:textId="1EB1EC9E" w:rsidR="0058717F" w:rsidRPr="00B07790" w:rsidRDefault="00EB3409" w:rsidP="005C170E">
            <w:pPr>
              <w:tabs>
                <w:tab w:val="clear" w:pos="907"/>
              </w:tabs>
              <w:spacing w:line="240" w:lineRule="auto"/>
              <w:ind w:left="-114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3E999F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817D1" w14:textId="02C5B639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68977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5A39" w14:textId="163CD2F2" w:rsidR="0058717F" w:rsidRPr="00B07790" w:rsidRDefault="009F2602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E5F4D5" w14:textId="77777777" w:rsidR="0058717F" w:rsidRPr="00B07790" w:rsidRDefault="0058717F" w:rsidP="0058717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44BA" w14:textId="177011AB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9,681</w:t>
            </w:r>
          </w:p>
        </w:tc>
      </w:tr>
      <w:tr w:rsidR="0058717F" w:rsidRPr="00B07790" w14:paraId="763B2E9C" w14:textId="77777777" w:rsidTr="00F2485D">
        <w:trPr>
          <w:trHeight w:val="68"/>
        </w:trPr>
        <w:tc>
          <w:tcPr>
            <w:tcW w:w="3600" w:type="dxa"/>
            <w:shd w:val="clear" w:color="auto" w:fill="auto"/>
          </w:tcPr>
          <w:p w14:paraId="6888112A" w14:textId="77777777" w:rsidR="0058717F" w:rsidRPr="00B07790" w:rsidRDefault="0058717F" w:rsidP="0058717F">
            <w:pPr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0756D1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9A729A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2B869D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D81ADE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8B645B" w14:textId="77777777" w:rsidR="0058717F" w:rsidRPr="00B07790" w:rsidRDefault="0058717F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695C940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56A66A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2485D" w:rsidRPr="00B07790" w14:paraId="3AE38298" w14:textId="77777777" w:rsidTr="00F2485D">
        <w:trPr>
          <w:trHeight w:val="68"/>
        </w:trPr>
        <w:tc>
          <w:tcPr>
            <w:tcW w:w="3600" w:type="dxa"/>
            <w:shd w:val="clear" w:color="auto" w:fill="auto"/>
          </w:tcPr>
          <w:p w14:paraId="2CAEE535" w14:textId="5E328140" w:rsidR="00F2485D" w:rsidRPr="00B07790" w:rsidRDefault="006C143D" w:rsidP="00D46CF6">
            <w:pPr>
              <w:spacing w:line="240" w:lineRule="auto"/>
              <w:ind w:right="-104"/>
              <w:rPr>
                <w:rFonts w:asciiTheme="majorBidi" w:hAnsiTheme="majorBidi" w:cstheme="majorBidi"/>
                <w:sz w:val="16"/>
                <w:szCs w:val="16"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 w:rsidR="00F2485D" w:rsidRPr="00B07790">
              <w:rPr>
                <w:rFonts w:asciiTheme="majorBidi" w:hAnsiTheme="majorBidi" w:hint="cs"/>
                <w:sz w:val="30"/>
                <w:szCs w:val="30"/>
                <w:cs/>
              </w:rPr>
              <w:t>ขาดทุนที่เกินกว่ามูลค่าเงินลงทุน</w:t>
            </w:r>
            <w:r w:rsidR="00D46CF6" w:rsidRPr="00B07790">
              <w:rPr>
                <w:rFonts w:asciiTheme="majorBidi" w:hAnsiTheme="majorBidi" w:hint="cs"/>
                <w:sz w:val="30"/>
                <w:szCs w:val="30"/>
                <w:cs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9BF559" w14:textId="01F3F2C5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2,210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04208" w14:textId="77777777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E91F98E" w14:textId="06B5224C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FB5D1" w14:textId="77777777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688F0F3B" w14:textId="6DF16FF6" w:rsidR="00F2485D" w:rsidRPr="00B07790" w:rsidRDefault="00F2485D" w:rsidP="00F2485D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3483176" w14:textId="77777777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139E4C58" w14:textId="62612399" w:rsidR="00F2485D" w:rsidRPr="00B07790" w:rsidRDefault="00F2485D" w:rsidP="00F2485D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17F" w:rsidRPr="00B07790" w14:paraId="2BAB22B2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3FC1F0A9" w14:textId="77777777" w:rsidR="00D46CF6" w:rsidRPr="00B07790" w:rsidRDefault="00D46CF6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  <w:p w14:paraId="490F1B5D" w14:textId="28AE3F5F" w:rsidR="0058717F" w:rsidRPr="00B07790" w:rsidRDefault="00D46CF6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*บริษัทบันทึกหนี้สินที่เกี่ยวข้องแล้ว</w:t>
            </w:r>
          </w:p>
          <w:p w14:paraId="199A601B" w14:textId="77777777" w:rsidR="00D46CF6" w:rsidRPr="00B07790" w:rsidRDefault="00D46CF6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80B7C" w14:textId="6F262491" w:rsidR="00D46CF6" w:rsidRPr="00B07790" w:rsidRDefault="00D46CF6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5D74C8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55E33E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0FB790C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5F8BB0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E7EBFF7" w14:textId="77777777" w:rsidR="0058717F" w:rsidRPr="00B07790" w:rsidRDefault="0058717F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F976F8C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F9F41C6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CF6" w:rsidRPr="00B07790" w14:paraId="232FA309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3AC43220" w14:textId="67CF2A3A" w:rsidR="00D46CF6" w:rsidRPr="00B07790" w:rsidRDefault="00D46CF6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หมายเหตุ</w:t>
            </w:r>
            <w:r w:rsidR="00095C4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3C2CE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150FC2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B0A64C9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94EA9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7DDB627D" w14:textId="77777777" w:rsidR="00D46CF6" w:rsidRPr="00B07790" w:rsidRDefault="00D46CF6" w:rsidP="0058717F">
            <w:pPr>
              <w:tabs>
                <w:tab w:val="decimal" w:pos="87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45E3EFB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EA320D7" w14:textId="77777777" w:rsidR="00D46CF6" w:rsidRPr="00B07790" w:rsidRDefault="00D46CF6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717F" w:rsidRPr="00B07790" w14:paraId="68AE7A64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5F5ED15E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2E0A8" w14:textId="73016946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C1813F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E881D29" w14:textId="05E45C69" w:rsidR="0058717F" w:rsidRPr="00B07790" w:rsidRDefault="0058717F" w:rsidP="0058717F">
            <w:pPr>
              <w:tabs>
                <w:tab w:val="clear" w:pos="907"/>
                <w:tab w:val="decimal" w:pos="786"/>
                <w:tab w:val="left" w:pos="88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38E7A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D0DBD55" w14:textId="02CFF5E5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32525A4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321F486" w14:textId="7C81A405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</w:tr>
      <w:tr w:rsidR="0058717F" w:rsidRPr="00B07790" w14:paraId="245AA69D" w14:textId="77777777" w:rsidTr="004D5851">
        <w:trPr>
          <w:trHeight w:val="68"/>
        </w:trPr>
        <w:tc>
          <w:tcPr>
            <w:tcW w:w="3600" w:type="dxa"/>
            <w:shd w:val="clear" w:color="auto" w:fill="auto"/>
          </w:tcPr>
          <w:p w14:paraId="089A33A3" w14:textId="77777777" w:rsidR="0058717F" w:rsidRPr="00B07790" w:rsidRDefault="0058717F" w:rsidP="0058717F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B9782" w14:textId="4CAA4CE1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01EE9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89E8B78" w14:textId="08B279DE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91E42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06EAB581" w14:textId="2491DC81" w:rsidR="0058717F" w:rsidRPr="00B07790" w:rsidRDefault="00EB3409" w:rsidP="0058717F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2,168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41BC13" w14:textId="77777777" w:rsidR="0058717F" w:rsidRPr="00B07790" w:rsidRDefault="0058717F" w:rsidP="0058717F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5D9172A" w14:textId="4B256FB0" w:rsidR="0058717F" w:rsidRPr="00B07790" w:rsidRDefault="0058717F" w:rsidP="0058717F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</w:tr>
    </w:tbl>
    <w:p w14:paraId="09A301B3" w14:textId="77777777" w:rsidR="00920BB9" w:rsidRPr="00B07790" w:rsidRDefault="00920BB9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93748" w14:textId="71D814CD" w:rsidR="00E80EE3" w:rsidRPr="00B07790" w:rsidRDefault="00FE15D9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ลุ่มบริษัทในการร่วมค้า</w:t>
      </w:r>
    </w:p>
    <w:p w14:paraId="30E5FFC4" w14:textId="77777777" w:rsidR="00657F1F" w:rsidRPr="00B07790" w:rsidRDefault="00657F1F" w:rsidP="00657F1F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4050"/>
        <w:gridCol w:w="1170"/>
        <w:gridCol w:w="237"/>
        <w:gridCol w:w="1113"/>
        <w:gridCol w:w="238"/>
        <w:gridCol w:w="1202"/>
        <w:gridCol w:w="241"/>
        <w:gridCol w:w="1109"/>
      </w:tblGrid>
      <w:tr w:rsidR="00FE15D9" w:rsidRPr="00B07790" w14:paraId="00F538F6" w14:textId="77777777" w:rsidTr="00657F1F">
        <w:trPr>
          <w:trHeight w:val="614"/>
        </w:trPr>
        <w:tc>
          <w:tcPr>
            <w:tcW w:w="4050" w:type="dxa"/>
            <w:shd w:val="clear" w:color="auto" w:fill="auto"/>
          </w:tcPr>
          <w:p w14:paraId="0E1FB634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19DADF9" w14:textId="77777777" w:rsidR="00FE15D9" w:rsidRPr="00B07790" w:rsidRDefault="00FE15D9" w:rsidP="00E80EE3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238" w:type="dxa"/>
            <w:shd w:val="clear" w:color="auto" w:fill="auto"/>
          </w:tcPr>
          <w:p w14:paraId="4928156E" w14:textId="77777777" w:rsidR="00FE15D9" w:rsidRPr="00B0779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shd w:val="clear" w:color="auto" w:fill="auto"/>
          </w:tcPr>
          <w:p w14:paraId="21CAED10" w14:textId="77777777" w:rsidR="00FE15D9" w:rsidRPr="00B07790" w:rsidRDefault="00FE15D9" w:rsidP="00AA0F54">
            <w:pPr>
              <w:spacing w:line="240" w:lineRule="auto"/>
              <w:ind w:left="10" w:right="-20" w:hanging="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</w:tr>
      <w:tr w:rsidR="00E77400" w:rsidRPr="00B07790" w14:paraId="23D39820" w14:textId="77777777" w:rsidTr="00657F1F">
        <w:tc>
          <w:tcPr>
            <w:tcW w:w="4050" w:type="dxa"/>
            <w:shd w:val="clear" w:color="auto" w:fill="auto"/>
          </w:tcPr>
          <w:p w14:paraId="5A96E70B" w14:textId="77777777" w:rsidR="00E77400" w:rsidRPr="00B07790" w:rsidRDefault="00E77400" w:rsidP="00E7740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2A7B3E" w14:textId="472AB9A7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7AC6F48D" w14:textId="77777777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DA0CF2B" w14:textId="07D01E96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5D386788" w14:textId="77777777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7E8AE1D" w14:textId="4A896C12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146C62FB" w14:textId="77777777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E05DC" w14:textId="4CDA8688" w:rsidR="00E77400" w:rsidRPr="00B07790" w:rsidRDefault="00E77400" w:rsidP="00E7740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E15D9" w:rsidRPr="00B07790" w14:paraId="56DC449D" w14:textId="77777777" w:rsidTr="00657F1F">
        <w:tc>
          <w:tcPr>
            <w:tcW w:w="4050" w:type="dxa"/>
            <w:shd w:val="clear" w:color="auto" w:fill="auto"/>
          </w:tcPr>
          <w:p w14:paraId="077FB6E1" w14:textId="77777777" w:rsidR="00FE15D9" w:rsidRPr="00B07790" w:rsidRDefault="00FE15D9" w:rsidP="00B8364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49979281" w14:textId="77777777" w:rsidR="00FE15D9" w:rsidRPr="00B07790" w:rsidRDefault="00FE15D9" w:rsidP="00B8364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7400" w:rsidRPr="00B07790" w14:paraId="31A270CC" w14:textId="77777777" w:rsidTr="00657F1F">
        <w:tc>
          <w:tcPr>
            <w:tcW w:w="4050" w:type="dxa"/>
            <w:shd w:val="clear" w:color="auto" w:fill="auto"/>
          </w:tcPr>
          <w:p w14:paraId="5B412E80" w14:textId="77777777" w:rsidR="00E77400" w:rsidRPr="00B07790" w:rsidRDefault="00E77400" w:rsidP="00E77400">
            <w:pPr>
              <w:spacing w:line="240" w:lineRule="auto"/>
              <w:ind w:left="168" w:right="-107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</w:t>
            </w:r>
          </w:p>
          <w:p w14:paraId="6EA1BAD1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ของผู้ถูกลงทุน ณ วันที่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8C75B" w14:textId="297BF446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left="-114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9,449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54C96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6BF11A4" w14:textId="3487643B" w:rsidR="00E77400" w:rsidRPr="00B07790" w:rsidRDefault="00E77400" w:rsidP="00E77400">
            <w:pPr>
              <w:tabs>
                <w:tab w:val="clear" w:pos="907"/>
                <w:tab w:val="decimal" w:pos="786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10,467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14944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891726" w14:textId="2E7CD9C9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9,681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49DED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F7270F" w14:textId="069D90CF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11,791</w:t>
            </w:r>
          </w:p>
        </w:tc>
      </w:tr>
      <w:tr w:rsidR="00E77400" w:rsidRPr="00B07790" w14:paraId="333D4534" w14:textId="77777777" w:rsidTr="00657F1F">
        <w:trPr>
          <w:trHeight w:val="68"/>
        </w:trPr>
        <w:tc>
          <w:tcPr>
            <w:tcW w:w="4050" w:type="dxa"/>
            <w:shd w:val="clear" w:color="auto" w:fill="auto"/>
          </w:tcPr>
          <w:p w14:paraId="4F53CED6" w14:textId="77777777" w:rsidR="00E77400" w:rsidRPr="00B07790" w:rsidRDefault="00E77400" w:rsidP="00E77400">
            <w:pPr>
              <w:spacing w:line="240" w:lineRule="auto"/>
              <w:ind w:left="168" w:right="-107" w:hanging="182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กำไร (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</w:t>
            </w:r>
            <w:r w:rsidRPr="00B07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เบ็ดเสร็จรวมส่วนที่เป็นของ</w:t>
            </w:r>
          </w:p>
          <w:p w14:paraId="3FCE0FCF" w14:textId="4FE748B5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15FE6" w14:textId="3A21E444" w:rsidR="00E77400" w:rsidRPr="00B07790" w:rsidRDefault="00CF3028" w:rsidP="00E77400">
            <w:pPr>
              <w:tabs>
                <w:tab w:val="clear" w:pos="680"/>
                <w:tab w:val="clear" w:pos="907"/>
                <w:tab w:val="decimal" w:pos="610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(9,449)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08E361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07DE7F" w14:textId="787A2A72" w:rsidR="00E77400" w:rsidRPr="00B07790" w:rsidRDefault="00E77400" w:rsidP="00E77400">
            <w:pPr>
              <w:tabs>
                <w:tab w:val="clear" w:pos="907"/>
                <w:tab w:val="decimal" w:pos="786"/>
              </w:tabs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(1,018)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EF9B4F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25F234" w14:textId="12B6A91E" w:rsidR="00E77400" w:rsidRPr="00B07790" w:rsidRDefault="00CF3028" w:rsidP="00E77400">
            <w:pPr>
              <w:spacing w:line="240" w:lineRule="auto"/>
              <w:ind w:left="-114"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9F2602" w:rsidRPr="00B07790">
              <w:rPr>
                <w:rFonts w:asciiTheme="majorBidi" w:hAnsiTheme="majorBidi" w:cstheme="majorBidi"/>
                <w:sz w:val="30"/>
                <w:szCs w:val="30"/>
              </w:rPr>
              <w:t>556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C979D4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35371B1" w14:textId="6A451EB4" w:rsidR="00E77400" w:rsidRPr="00B07790" w:rsidRDefault="00E77400" w:rsidP="00E77400">
            <w:pPr>
              <w:tabs>
                <w:tab w:val="clear" w:pos="907"/>
                <w:tab w:val="decimal" w:pos="786"/>
              </w:tabs>
              <w:spacing w:line="240" w:lineRule="auto"/>
              <w:ind w:left="-114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(2,110)</w:t>
            </w:r>
          </w:p>
        </w:tc>
      </w:tr>
      <w:tr w:rsidR="00E77400" w:rsidRPr="00B07790" w14:paraId="3ADCFE60" w14:textId="77777777" w:rsidTr="00657F1F">
        <w:tc>
          <w:tcPr>
            <w:tcW w:w="4050" w:type="dxa"/>
            <w:shd w:val="clear" w:color="auto" w:fill="auto"/>
          </w:tcPr>
          <w:p w14:paraId="4BC34EC6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</w:t>
            </w:r>
          </w:p>
          <w:p w14:paraId="1EB1DE9E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ณ วันที่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62153" w14:textId="247925D5" w:rsidR="00E77400" w:rsidRPr="00B07790" w:rsidRDefault="00CF3028" w:rsidP="00E77400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294364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5627" w14:textId="06FED72F" w:rsidR="00E77400" w:rsidRPr="00B07790" w:rsidRDefault="00E77400" w:rsidP="00E77400">
            <w:pPr>
              <w:tabs>
                <w:tab w:val="clear" w:pos="907"/>
                <w:tab w:val="decimal" w:pos="786"/>
              </w:tabs>
              <w:spacing w:line="240" w:lineRule="auto"/>
              <w:ind w:left="-11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9,449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4F5B4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C493" w14:textId="4DD294D5" w:rsidR="00E77400" w:rsidRPr="00B07790" w:rsidRDefault="00CF3028" w:rsidP="00E77400">
            <w:pPr>
              <w:tabs>
                <w:tab w:val="clear" w:pos="907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9F2602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BBE822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54B0C" w14:textId="2ABE0988" w:rsidR="00E77400" w:rsidRPr="00B07790" w:rsidRDefault="00E77400" w:rsidP="00E77400">
            <w:pPr>
              <w:tabs>
                <w:tab w:val="clear" w:pos="907"/>
                <w:tab w:val="decimal" w:pos="78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9,681</w:t>
            </w:r>
          </w:p>
        </w:tc>
      </w:tr>
    </w:tbl>
    <w:p w14:paraId="0EFBB116" w14:textId="77777777" w:rsidR="00657F1F" w:rsidRPr="00B07790" w:rsidRDefault="00657F1F" w:rsidP="00FD2D79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1C7635" w:rsidRPr="00B07790" w14:paraId="3BEAA8EF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66654F0A" w14:textId="77777777" w:rsidR="001C7635" w:rsidRPr="00B07790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165729C" w14:textId="01A6454B" w:rsidR="001C7635" w:rsidRPr="00B07790" w:rsidRDefault="001C7635" w:rsidP="00AA0F54">
            <w:pPr>
              <w:spacing w:line="240" w:lineRule="auto"/>
              <w:ind w:left="-114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84966" w:rsidRPr="00B07790" w14:paraId="6A01E1C2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345F9FA2" w14:textId="77777777" w:rsidR="00084966" w:rsidRPr="00B0779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37BD647" w14:textId="6909D9D0" w:rsidR="00084966" w:rsidRPr="00B0779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7400"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0D8461F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06F56C" w14:textId="2CB65A51" w:rsidR="00084966" w:rsidRPr="00B07790" w:rsidRDefault="00084966" w:rsidP="004F450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7400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C7635" w:rsidRPr="00B07790" w14:paraId="05A6A0EF" w14:textId="77777777" w:rsidTr="00AA0F54">
        <w:trPr>
          <w:tblHeader/>
        </w:trPr>
        <w:tc>
          <w:tcPr>
            <w:tcW w:w="5760" w:type="dxa"/>
            <w:shd w:val="clear" w:color="auto" w:fill="auto"/>
          </w:tcPr>
          <w:p w14:paraId="653ED226" w14:textId="77777777" w:rsidR="001C7635" w:rsidRPr="00B07790" w:rsidRDefault="001C7635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23E790B1" w14:textId="380D8422" w:rsidR="001C7635" w:rsidRPr="00B07790" w:rsidRDefault="001C7635" w:rsidP="001C763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4966" w:rsidRPr="00B07790" w14:paraId="75687F66" w14:textId="77777777" w:rsidTr="00AA0F54">
        <w:tc>
          <w:tcPr>
            <w:tcW w:w="5760" w:type="dxa"/>
            <w:shd w:val="clear" w:color="auto" w:fill="auto"/>
          </w:tcPr>
          <w:p w14:paraId="6478A100" w14:textId="77777777" w:rsidR="00084966" w:rsidRPr="00B0779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</w:tcPr>
          <w:p w14:paraId="02C57557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33324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3DD030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84966" w:rsidRPr="00B07790" w14:paraId="35B51EFE" w14:textId="77777777" w:rsidTr="00AA0F54">
        <w:tc>
          <w:tcPr>
            <w:tcW w:w="5760" w:type="dxa"/>
            <w:shd w:val="clear" w:color="auto" w:fill="auto"/>
          </w:tcPr>
          <w:p w14:paraId="44EC7494" w14:textId="77777777" w:rsidR="00084966" w:rsidRPr="00B07790" w:rsidRDefault="00084966" w:rsidP="004F450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620" w:type="dxa"/>
          </w:tcPr>
          <w:p w14:paraId="3E411A5F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D88B9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09315B8" w14:textId="77777777" w:rsidR="00084966" w:rsidRPr="00B07790" w:rsidRDefault="00084966" w:rsidP="004F4505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7400" w:rsidRPr="00B07790" w14:paraId="1DF64F9F" w14:textId="77777777" w:rsidTr="00AA0F54">
        <w:tc>
          <w:tcPr>
            <w:tcW w:w="5760" w:type="dxa"/>
            <w:shd w:val="clear" w:color="auto" w:fill="auto"/>
          </w:tcPr>
          <w:p w14:paraId="0072C660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E310B05" w14:textId="1DBAB802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33,809</w:t>
            </w:r>
          </w:p>
        </w:tc>
        <w:tc>
          <w:tcPr>
            <w:tcW w:w="270" w:type="dxa"/>
          </w:tcPr>
          <w:p w14:paraId="4A8096DC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284545" w14:textId="23CE4B1F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34,370</w:t>
            </w:r>
          </w:p>
        </w:tc>
      </w:tr>
      <w:tr w:rsidR="00E77400" w:rsidRPr="00B07790" w14:paraId="67872CAA" w14:textId="77777777" w:rsidTr="00AA0F54">
        <w:tc>
          <w:tcPr>
            <w:tcW w:w="5760" w:type="dxa"/>
            <w:shd w:val="clear" w:color="auto" w:fill="auto"/>
          </w:tcPr>
          <w:p w14:paraId="0D593B4A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620" w:type="dxa"/>
          </w:tcPr>
          <w:p w14:paraId="33444606" w14:textId="3F1A0BA8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2,789</w:t>
            </w:r>
          </w:p>
        </w:tc>
        <w:tc>
          <w:tcPr>
            <w:tcW w:w="270" w:type="dxa"/>
          </w:tcPr>
          <w:p w14:paraId="5D3F1A3C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8DE69A1" w14:textId="65F19BE5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3,718</w:t>
            </w:r>
          </w:p>
        </w:tc>
      </w:tr>
      <w:tr w:rsidR="00E77400" w:rsidRPr="00B07790" w14:paraId="66A82B31" w14:textId="77777777" w:rsidTr="00AA0F54">
        <w:trPr>
          <w:trHeight w:val="68"/>
        </w:trPr>
        <w:tc>
          <w:tcPr>
            <w:tcW w:w="5760" w:type="dxa"/>
            <w:shd w:val="clear" w:color="auto" w:fill="auto"/>
          </w:tcPr>
          <w:p w14:paraId="47C9542B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AECA5E" w14:textId="295DA202" w:rsidR="00E77400" w:rsidRPr="00B07790" w:rsidRDefault="003F5CF9" w:rsidP="003F5CF9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79963C5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956DF6" w14:textId="0DE4B1DA" w:rsidR="00E77400" w:rsidRPr="00B07790" w:rsidRDefault="00E77400" w:rsidP="003F5CF9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E77400" w:rsidRPr="00B07790" w14:paraId="45C6064A" w14:textId="77777777" w:rsidTr="002F6127">
        <w:tc>
          <w:tcPr>
            <w:tcW w:w="5760" w:type="dxa"/>
            <w:shd w:val="clear" w:color="auto" w:fill="auto"/>
          </w:tcPr>
          <w:p w14:paraId="5C8DD2D0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DD5180" w14:textId="7DADEEB7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2,754</w:t>
            </w:r>
          </w:p>
        </w:tc>
        <w:tc>
          <w:tcPr>
            <w:tcW w:w="270" w:type="dxa"/>
          </w:tcPr>
          <w:p w14:paraId="108C7079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384AE" w14:textId="0794E2D9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3,695</w:t>
            </w:r>
          </w:p>
        </w:tc>
      </w:tr>
      <w:tr w:rsidR="00FE312B" w:rsidRPr="00B07790" w14:paraId="040939EF" w14:textId="3783042E" w:rsidTr="00657F1F">
        <w:trPr>
          <w:tblHeader/>
        </w:trPr>
        <w:tc>
          <w:tcPr>
            <w:tcW w:w="5760" w:type="dxa"/>
            <w:shd w:val="clear" w:color="auto" w:fill="auto"/>
          </w:tcPr>
          <w:p w14:paraId="5BCA0970" w14:textId="77777777" w:rsidR="00FE312B" w:rsidRPr="00B07790" w:rsidRDefault="00FE312B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CD230BB" w14:textId="77777777" w:rsidR="001D5A9B" w:rsidRPr="00B07790" w:rsidRDefault="001D5A9B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A858DF0" w14:textId="77777777" w:rsidR="001D5A9B" w:rsidRPr="00B07790" w:rsidRDefault="001D5A9B" w:rsidP="00FE312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D68E977" w14:textId="77777777" w:rsidR="001D5A9B" w:rsidRPr="00B07790" w:rsidRDefault="001D5A9B" w:rsidP="00920BB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7CD149CD" w14:textId="1EF5209D" w:rsidR="00FE312B" w:rsidRPr="00B0779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2018D3" w14:textId="77777777" w:rsidR="00FE312B" w:rsidRPr="00B0779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A0DAFB7" w14:textId="1656E753" w:rsidR="00FE312B" w:rsidRPr="00B07790" w:rsidRDefault="00FE312B" w:rsidP="00FE312B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E312B" w:rsidRPr="00B07790" w14:paraId="6252EE55" w14:textId="4164BD76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77BC986A" w14:textId="53521B5F" w:rsidR="00FE312B" w:rsidRPr="00B07790" w:rsidRDefault="00FE312B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ณ วันที่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300595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FB65C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E77BB7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12B" w:rsidRPr="00B07790" w14:paraId="127E443C" w14:textId="3630B406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748BD03A" w14:textId="61D23540" w:rsidR="00FE312B" w:rsidRPr="00B07790" w:rsidRDefault="00D904A4" w:rsidP="00FE312B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C03356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C7335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206E4F" w14:textId="77777777" w:rsidR="00FE312B" w:rsidRPr="00B07790" w:rsidRDefault="00FE312B" w:rsidP="00FE312B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400" w:rsidRPr="00B07790" w14:paraId="6DAC56EA" w14:textId="46434A46" w:rsidTr="00657F1F">
        <w:tc>
          <w:tcPr>
            <w:tcW w:w="5760" w:type="dxa"/>
            <w:shd w:val="clear" w:color="auto" w:fill="auto"/>
          </w:tcPr>
          <w:p w14:paraId="56DEEE79" w14:textId="6F5F5534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6F80C8" w14:textId="5F4C04DE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14,084</w:t>
            </w:r>
          </w:p>
        </w:tc>
        <w:tc>
          <w:tcPr>
            <w:tcW w:w="270" w:type="dxa"/>
          </w:tcPr>
          <w:p w14:paraId="73E05EA9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D1DA39" w14:textId="4C3C0909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22,485</w:t>
            </w:r>
          </w:p>
        </w:tc>
      </w:tr>
      <w:tr w:rsidR="00E77400" w:rsidRPr="00B07790" w14:paraId="50446BEA" w14:textId="77BC4031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078F3C2F" w14:textId="43F3C224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1D047D37" w14:textId="0E4FCCA6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36,331</w:t>
            </w:r>
          </w:p>
        </w:tc>
        <w:tc>
          <w:tcPr>
            <w:tcW w:w="270" w:type="dxa"/>
          </w:tcPr>
          <w:p w14:paraId="6A9B7835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7038D5" w14:textId="702ED4DC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26,298</w:t>
            </w:r>
          </w:p>
        </w:tc>
      </w:tr>
      <w:tr w:rsidR="00E77400" w:rsidRPr="00B07790" w14:paraId="59126747" w14:textId="34BA4E3F" w:rsidTr="00657F1F">
        <w:tc>
          <w:tcPr>
            <w:tcW w:w="5760" w:type="dxa"/>
            <w:shd w:val="clear" w:color="auto" w:fill="auto"/>
          </w:tcPr>
          <w:p w14:paraId="6BECCE0A" w14:textId="358AB692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shd w:val="clear" w:color="auto" w:fill="auto"/>
          </w:tcPr>
          <w:p w14:paraId="76A95442" w14:textId="55484BD4" w:rsidR="00E77400" w:rsidRPr="00B07790" w:rsidRDefault="003F5CF9" w:rsidP="00E77400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  <w:tc>
          <w:tcPr>
            <w:tcW w:w="270" w:type="dxa"/>
          </w:tcPr>
          <w:p w14:paraId="0DAB32DD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DA63BE" w14:textId="1C315F2D" w:rsidR="00E77400" w:rsidRPr="00B07790" w:rsidRDefault="00E77400" w:rsidP="00E77400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(4,333)</w:t>
            </w:r>
          </w:p>
        </w:tc>
      </w:tr>
      <w:tr w:rsidR="00E77400" w:rsidRPr="00B07790" w14:paraId="4189DBF5" w14:textId="639C8271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32110003" w14:textId="5698B07C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13A382C" w14:textId="3D8F3C46" w:rsidR="00E77400" w:rsidRPr="00B07790" w:rsidRDefault="003F5CF9" w:rsidP="00E77400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(2,430)</w:t>
            </w:r>
          </w:p>
        </w:tc>
        <w:tc>
          <w:tcPr>
            <w:tcW w:w="270" w:type="dxa"/>
          </w:tcPr>
          <w:p w14:paraId="363D2D19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C5AB1C" w14:textId="4A173DC4" w:rsidR="00E77400" w:rsidRPr="00B07790" w:rsidRDefault="00E77400" w:rsidP="00E77400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(2,519)</w:t>
            </w:r>
          </w:p>
        </w:tc>
      </w:tr>
      <w:tr w:rsidR="00E77400" w:rsidRPr="00B07790" w14:paraId="1E97D5CB" w14:textId="22220444" w:rsidTr="00657F1F">
        <w:tc>
          <w:tcPr>
            <w:tcW w:w="5760" w:type="dxa"/>
            <w:shd w:val="clear" w:color="auto" w:fill="auto"/>
          </w:tcPr>
          <w:p w14:paraId="60C81607" w14:textId="13D1B1B6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01E414" w14:textId="302F1CD9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43,381</w:t>
            </w:r>
          </w:p>
        </w:tc>
        <w:tc>
          <w:tcPr>
            <w:tcW w:w="270" w:type="dxa"/>
          </w:tcPr>
          <w:p w14:paraId="3831519E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27E4DB" w14:textId="1428FCEC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41,931</w:t>
            </w:r>
          </w:p>
        </w:tc>
      </w:tr>
      <w:tr w:rsidR="00E77400" w:rsidRPr="00B07790" w14:paraId="3B0CA703" w14:textId="42BC96A5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41F19068" w14:textId="7D6D089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3DC071" w14:textId="405304FD" w:rsidR="00E77400" w:rsidRPr="00B07790" w:rsidRDefault="003F5CF9" w:rsidP="00E77400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(326)</w:t>
            </w:r>
          </w:p>
        </w:tc>
        <w:tc>
          <w:tcPr>
            <w:tcW w:w="270" w:type="dxa"/>
          </w:tcPr>
          <w:p w14:paraId="57A5F3F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CA4B1E" w14:textId="3A395C0C" w:rsidR="00E77400" w:rsidRPr="00B07790" w:rsidRDefault="00E77400" w:rsidP="00E77400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(337)</w:t>
            </w:r>
          </w:p>
        </w:tc>
      </w:tr>
      <w:tr w:rsidR="00E77400" w:rsidRPr="00B07790" w14:paraId="0DDA6BB3" w14:textId="14A9EBE5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5EE6574D" w14:textId="044884B2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00C73" w14:textId="6D0BAC51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43,055</w:t>
            </w:r>
          </w:p>
        </w:tc>
        <w:tc>
          <w:tcPr>
            <w:tcW w:w="270" w:type="dxa"/>
          </w:tcPr>
          <w:p w14:paraId="78755FD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67192" w14:textId="4D316088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41,594</w:t>
            </w:r>
          </w:p>
        </w:tc>
      </w:tr>
      <w:tr w:rsidR="00E77400" w:rsidRPr="00B07790" w14:paraId="53EF7434" w14:textId="77200443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511D2B8E" w14:textId="5A805371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71CB8EE" w14:textId="0096234E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  <w:tc>
          <w:tcPr>
            <w:tcW w:w="270" w:type="dxa"/>
          </w:tcPr>
          <w:p w14:paraId="3CE4127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A52E60D" w14:textId="13A91BE8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13,610</w:t>
            </w:r>
          </w:p>
        </w:tc>
      </w:tr>
      <w:tr w:rsidR="00E77400" w:rsidRPr="00B07790" w14:paraId="68666374" w14:textId="0663BD0A" w:rsidTr="00657F1F">
        <w:tc>
          <w:tcPr>
            <w:tcW w:w="5760" w:type="dxa"/>
            <w:shd w:val="clear" w:color="auto" w:fill="auto"/>
            <w:vAlign w:val="bottom"/>
          </w:tcPr>
          <w:p w14:paraId="6F6FF095" w14:textId="18C77A7D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แบบ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downstream</w:t>
            </w:r>
          </w:p>
        </w:tc>
        <w:tc>
          <w:tcPr>
            <w:tcW w:w="1620" w:type="dxa"/>
            <w:shd w:val="clear" w:color="auto" w:fill="auto"/>
          </w:tcPr>
          <w:p w14:paraId="346D83CF" w14:textId="3BDF60DF" w:rsidR="00E77400" w:rsidRPr="00B07790" w:rsidRDefault="003F5CF9" w:rsidP="00E77400">
            <w:pPr>
              <w:spacing w:line="240" w:lineRule="auto"/>
              <w:ind w:left="-114" w:right="-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0D6F00D6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0CDB180" w14:textId="7825AB59" w:rsidR="00E77400" w:rsidRPr="00B07790" w:rsidRDefault="00E77400" w:rsidP="00E77400">
            <w:pPr>
              <w:spacing w:line="240" w:lineRule="auto"/>
              <w:ind w:left="-114" w:right="-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E77400" w:rsidRPr="00B07790" w14:paraId="0E4B6650" w14:textId="370DF40A" w:rsidTr="00657F1F">
        <w:tc>
          <w:tcPr>
            <w:tcW w:w="5760" w:type="dxa"/>
            <w:shd w:val="clear" w:color="auto" w:fill="auto"/>
            <w:vAlign w:val="bottom"/>
          </w:tcPr>
          <w:p w14:paraId="4AC83297" w14:textId="5650B2B6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การปันส่วนราคาซื้อ</w:t>
            </w:r>
          </w:p>
        </w:tc>
        <w:tc>
          <w:tcPr>
            <w:tcW w:w="1620" w:type="dxa"/>
            <w:shd w:val="clear" w:color="auto" w:fill="auto"/>
          </w:tcPr>
          <w:p w14:paraId="7D49ABA9" w14:textId="7165027E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2,810</w:t>
            </w:r>
          </w:p>
        </w:tc>
        <w:tc>
          <w:tcPr>
            <w:tcW w:w="270" w:type="dxa"/>
          </w:tcPr>
          <w:p w14:paraId="20EE4DCD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63F12" w14:textId="14EA2A4C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2,963</w:t>
            </w:r>
          </w:p>
        </w:tc>
      </w:tr>
      <w:tr w:rsidR="00E77400" w:rsidRPr="00B07790" w14:paraId="7CB5A782" w14:textId="2305C3BE" w:rsidTr="00657F1F">
        <w:trPr>
          <w:trHeight w:val="68"/>
        </w:trPr>
        <w:tc>
          <w:tcPr>
            <w:tcW w:w="5760" w:type="dxa"/>
            <w:shd w:val="clear" w:color="auto" w:fill="auto"/>
            <w:vAlign w:val="bottom"/>
          </w:tcPr>
          <w:p w14:paraId="3B024F61" w14:textId="0C61A004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AC07D7" w14:textId="2798CC3D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90BCD1B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62D01C" w14:textId="2AACC06E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</w:tr>
      <w:tr w:rsidR="00E77400" w:rsidRPr="00B07790" w14:paraId="2CD768CA" w14:textId="58417BCF" w:rsidTr="00657F1F">
        <w:tc>
          <w:tcPr>
            <w:tcW w:w="5760" w:type="dxa"/>
            <w:shd w:val="clear" w:color="auto" w:fill="auto"/>
          </w:tcPr>
          <w:p w14:paraId="5FE80F59" w14:textId="3820E580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1C38A" w14:textId="362C071C" w:rsidR="00E77400" w:rsidRPr="00B07790" w:rsidRDefault="003F5CF9" w:rsidP="00E77400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17,739</w:t>
            </w:r>
          </w:p>
        </w:tc>
        <w:tc>
          <w:tcPr>
            <w:tcW w:w="270" w:type="dxa"/>
          </w:tcPr>
          <w:p w14:paraId="53BBF0CE" w14:textId="77777777" w:rsidR="00E77400" w:rsidRPr="00B07790" w:rsidRDefault="00E77400" w:rsidP="00E77400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1ADD0D" w14:textId="19EE357E" w:rsidR="00E77400" w:rsidRPr="00B07790" w:rsidRDefault="00E77400" w:rsidP="00E77400">
            <w:pPr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17,409</w:t>
            </w:r>
          </w:p>
        </w:tc>
      </w:tr>
      <w:tr w:rsidR="00E77400" w:rsidRPr="00B07790" w14:paraId="1BDCA907" w14:textId="693C1A2B" w:rsidTr="00657F1F">
        <w:trPr>
          <w:trHeight w:val="68"/>
        </w:trPr>
        <w:tc>
          <w:tcPr>
            <w:tcW w:w="5760" w:type="dxa"/>
            <w:shd w:val="clear" w:color="auto" w:fill="auto"/>
          </w:tcPr>
          <w:p w14:paraId="5EDBD730" w14:textId="464DD66A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2DB230E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99E9DEA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D67DC66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77400" w:rsidRPr="00B07790" w14:paraId="4900F2DF" w14:textId="36822890" w:rsidTr="00657F1F">
        <w:tc>
          <w:tcPr>
            <w:tcW w:w="5760" w:type="dxa"/>
            <w:shd w:val="clear" w:color="auto" w:fill="auto"/>
          </w:tcPr>
          <w:p w14:paraId="7B4D3C51" w14:textId="5F41B9BD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  <w:r w:rsidRPr="00B07790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0FFA4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F4EA5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B6A38B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400" w:rsidRPr="00B07790" w14:paraId="3146FB4E" w14:textId="4C4F029C" w:rsidTr="00657F1F">
        <w:tc>
          <w:tcPr>
            <w:tcW w:w="5760" w:type="dxa"/>
            <w:shd w:val="clear" w:color="auto" w:fill="auto"/>
          </w:tcPr>
          <w:p w14:paraId="1BC8186C" w14:textId="39B006ED" w:rsidR="00E77400" w:rsidRPr="00B07790" w:rsidRDefault="00E77400" w:rsidP="00E7740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5DA31A" w14:textId="26D23120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5,921</w:t>
            </w:r>
          </w:p>
        </w:tc>
        <w:tc>
          <w:tcPr>
            <w:tcW w:w="270" w:type="dxa"/>
          </w:tcPr>
          <w:p w14:paraId="70D379C9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AB0B28" w14:textId="6D2EC061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14,055</w:t>
            </w:r>
          </w:p>
        </w:tc>
      </w:tr>
      <w:tr w:rsidR="00E77400" w:rsidRPr="00B07790" w14:paraId="10582751" w14:textId="15B2A864" w:rsidTr="00657F1F">
        <w:tc>
          <w:tcPr>
            <w:tcW w:w="5760" w:type="dxa"/>
            <w:shd w:val="clear" w:color="auto" w:fill="auto"/>
          </w:tcPr>
          <w:p w14:paraId="0BD5CF34" w14:textId="166A0A38" w:rsidR="00E77400" w:rsidRPr="00B07790" w:rsidRDefault="00E77400" w:rsidP="00E77400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7AA6A7" w14:textId="07E7E18C" w:rsidR="00E77400" w:rsidRPr="00B07790" w:rsidRDefault="003F5CF9" w:rsidP="00E7740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1,462</w:t>
            </w:r>
          </w:p>
        </w:tc>
        <w:tc>
          <w:tcPr>
            <w:tcW w:w="270" w:type="dxa"/>
          </w:tcPr>
          <w:p w14:paraId="5AEFC086" w14:textId="77777777" w:rsidR="00E77400" w:rsidRPr="00B07790" w:rsidRDefault="00E77400" w:rsidP="00E7740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C0ABE2" w14:textId="07C6C75A" w:rsidR="00E77400" w:rsidRPr="00B07790" w:rsidRDefault="00E77400" w:rsidP="00E77400">
            <w:pPr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1,482</w:t>
            </w:r>
          </w:p>
        </w:tc>
      </w:tr>
    </w:tbl>
    <w:p w14:paraId="1876A73A" w14:textId="77777777" w:rsidR="00657F1F" w:rsidRPr="00B07790" w:rsidRDefault="00657F1F" w:rsidP="00E46E4E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F2B179" w14:textId="2F45811B" w:rsidR="00E46E4E" w:rsidRPr="00B07790" w:rsidRDefault="00E46E4E" w:rsidP="00E46E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</w:t>
      </w:r>
      <w:r w:rsidRPr="00B07790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07790">
        <w:rPr>
          <w:rFonts w:ascii="Angsana New" w:hAnsi="Angsana New"/>
          <w:sz w:val="30"/>
          <w:szCs w:val="30"/>
          <w:cs/>
        </w:rPr>
        <w:t>ใน</w:t>
      </w:r>
      <w:r w:rsidRPr="00B07790">
        <w:rPr>
          <w:rFonts w:ascii="Angsana New" w:hAnsi="Angsana New" w:hint="cs"/>
          <w:sz w:val="30"/>
          <w:szCs w:val="30"/>
          <w:cs/>
        </w:rPr>
        <w:t>บริษัทร่วม</w:t>
      </w:r>
    </w:p>
    <w:p w14:paraId="68E64E32" w14:textId="09C6F907" w:rsidR="00057A10" w:rsidRPr="00B07790" w:rsidRDefault="00057A10" w:rsidP="00E46E4E">
      <w:pPr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620"/>
      </w:tblGrid>
      <w:tr w:rsidR="00C7371D" w:rsidRPr="00B07790" w14:paraId="5752FEC5" w14:textId="77777777" w:rsidTr="0041243E">
        <w:trPr>
          <w:tblHeader/>
        </w:trPr>
        <w:tc>
          <w:tcPr>
            <w:tcW w:w="5760" w:type="dxa"/>
            <w:shd w:val="clear" w:color="auto" w:fill="auto"/>
          </w:tcPr>
          <w:p w14:paraId="561BD5A6" w14:textId="77777777" w:rsidR="00C7371D" w:rsidRPr="00B07790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A1C3610" w14:textId="7C3C912C" w:rsidR="00C7371D" w:rsidRPr="00B07790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เอจีซี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วีนิไทย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C1437" w:rsidRPr="00B07790" w14:paraId="1EEB5156" w14:textId="77777777" w:rsidTr="0041243E">
        <w:trPr>
          <w:tblHeader/>
        </w:trPr>
        <w:tc>
          <w:tcPr>
            <w:tcW w:w="5760" w:type="dxa"/>
            <w:shd w:val="clear" w:color="auto" w:fill="auto"/>
          </w:tcPr>
          <w:p w14:paraId="2604A82E" w14:textId="77777777" w:rsidR="009C1437" w:rsidRPr="00B07790" w:rsidRDefault="009C1437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B4B3AC" w14:textId="3683181A" w:rsidR="009C1437" w:rsidRPr="00B0779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</w:t>
            </w:r>
            <w:r w:rsidR="00E77400" w:rsidRPr="00B0779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5D817B" w14:textId="77777777" w:rsidR="009C1437" w:rsidRPr="00B0779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3D4E22" w14:textId="661C6C01" w:rsidR="009C1437" w:rsidRPr="00B07790" w:rsidRDefault="009C1437" w:rsidP="004F4505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</w:t>
            </w:r>
            <w:r w:rsidR="00E77400" w:rsidRPr="00B0779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7371D" w:rsidRPr="00B07790" w14:paraId="493BA8F4" w14:textId="77777777" w:rsidTr="0041243E">
        <w:trPr>
          <w:tblHeader/>
        </w:trPr>
        <w:tc>
          <w:tcPr>
            <w:tcW w:w="5760" w:type="dxa"/>
            <w:shd w:val="clear" w:color="auto" w:fill="auto"/>
          </w:tcPr>
          <w:p w14:paraId="449C01B2" w14:textId="77777777" w:rsidR="00C7371D" w:rsidRPr="00B07790" w:rsidRDefault="00C7371D" w:rsidP="004F4505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7BC98B8" w14:textId="66C1C1E6" w:rsidR="00C7371D" w:rsidRPr="00B07790" w:rsidRDefault="00C7371D" w:rsidP="00C7371D">
            <w:pPr>
              <w:tabs>
                <w:tab w:val="decimal" w:pos="1410"/>
              </w:tabs>
              <w:spacing w:line="240" w:lineRule="auto"/>
              <w:ind w:lef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7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400" w:rsidRPr="00B07790" w14:paraId="32FE1624" w14:textId="77777777" w:rsidTr="0041243E">
        <w:tc>
          <w:tcPr>
            <w:tcW w:w="5760" w:type="dxa"/>
            <w:shd w:val="clear" w:color="auto" w:fill="auto"/>
          </w:tcPr>
          <w:p w14:paraId="07EAB0B6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10CD77E1" w14:textId="184CEFB6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/>
                <w:sz w:val="30"/>
                <w:szCs w:val="30"/>
              </w:rPr>
              <w:t>1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357CA10C" w14:textId="77777777" w:rsidR="00E77400" w:rsidRPr="00B07790" w:rsidRDefault="00E77400" w:rsidP="00E77400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3B0694" w14:textId="77F5F9CA" w:rsidR="00E77400" w:rsidRPr="00B07790" w:rsidRDefault="00E77400" w:rsidP="00E77400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17,409</w:t>
            </w:r>
          </w:p>
        </w:tc>
        <w:tc>
          <w:tcPr>
            <w:tcW w:w="270" w:type="dxa"/>
          </w:tcPr>
          <w:p w14:paraId="38781E9A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628417B" w14:textId="77777777" w:rsidR="00E77400" w:rsidRPr="00B07790" w:rsidRDefault="00E77400" w:rsidP="00E77400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3AD4AE" w14:textId="5164CCCC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17,466</w:t>
            </w:r>
          </w:p>
        </w:tc>
      </w:tr>
      <w:tr w:rsidR="00E77400" w:rsidRPr="00B07790" w14:paraId="721449F7" w14:textId="77777777" w:rsidTr="0041243E">
        <w:tc>
          <w:tcPr>
            <w:tcW w:w="5760" w:type="dxa"/>
            <w:shd w:val="clear" w:color="auto" w:fill="auto"/>
          </w:tcPr>
          <w:p w14:paraId="7FDE7F70" w14:textId="7D28685B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530" w:type="dxa"/>
          </w:tcPr>
          <w:p w14:paraId="15CBD9D6" w14:textId="332460E5" w:rsidR="00E77400" w:rsidRPr="00B07790" w:rsidRDefault="00CF3028" w:rsidP="00E77400">
            <w:pPr>
              <w:tabs>
                <w:tab w:val="decimal" w:pos="141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70" w:type="dxa"/>
          </w:tcPr>
          <w:p w14:paraId="48709AD1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2F026FC" w14:textId="53985303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</w:tr>
      <w:tr w:rsidR="00E77400" w:rsidRPr="00B07790" w14:paraId="0DAB819D" w14:textId="77777777" w:rsidTr="0041243E">
        <w:trPr>
          <w:trHeight w:val="68"/>
        </w:trPr>
        <w:tc>
          <w:tcPr>
            <w:tcW w:w="5760" w:type="dxa"/>
            <w:shd w:val="clear" w:color="auto" w:fill="auto"/>
          </w:tcPr>
          <w:p w14:paraId="275D0FE6" w14:textId="77777777" w:rsidR="00E77400" w:rsidRPr="00B07790" w:rsidRDefault="00E77400" w:rsidP="00E7740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37AFB7" w14:textId="4053883B" w:rsidR="00E77400" w:rsidRPr="00B07790" w:rsidRDefault="00CF3028" w:rsidP="00E77400">
            <w:pPr>
              <w:tabs>
                <w:tab w:val="decimal" w:pos="1150"/>
              </w:tabs>
              <w:spacing w:line="240" w:lineRule="auto"/>
              <w:ind w:left="-114"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(571)</w:t>
            </w:r>
          </w:p>
        </w:tc>
        <w:tc>
          <w:tcPr>
            <w:tcW w:w="270" w:type="dxa"/>
          </w:tcPr>
          <w:p w14:paraId="4B5CCC0F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20D275A" w14:textId="4CD2A810" w:rsidR="00E77400" w:rsidRPr="00B07790" w:rsidRDefault="00E77400" w:rsidP="00555559">
            <w:pPr>
              <w:tabs>
                <w:tab w:val="decimal" w:pos="1146"/>
              </w:tabs>
              <w:spacing w:line="240" w:lineRule="auto"/>
              <w:ind w:left="-114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(1,266)</w:t>
            </w:r>
          </w:p>
        </w:tc>
      </w:tr>
      <w:tr w:rsidR="00E77400" w:rsidRPr="00B07790" w14:paraId="3C5A28AC" w14:textId="77777777" w:rsidTr="0041243E">
        <w:trPr>
          <w:trHeight w:val="68"/>
        </w:trPr>
        <w:tc>
          <w:tcPr>
            <w:tcW w:w="5760" w:type="dxa"/>
            <w:shd w:val="clear" w:color="auto" w:fill="auto"/>
          </w:tcPr>
          <w:p w14:paraId="07981651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มูลค่าตามบัญชีของส่วนได้เสียในผู้ถูกลงทุน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F11B7A" w14:textId="675CAC19" w:rsidR="00E77400" w:rsidRPr="00B07790" w:rsidRDefault="00CF3028" w:rsidP="00E77400">
            <w:pPr>
              <w:tabs>
                <w:tab w:val="decimal" w:pos="1060"/>
              </w:tabs>
              <w:spacing w:line="240" w:lineRule="auto"/>
              <w:ind w:left="-114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>17,739</w:t>
            </w:r>
          </w:p>
        </w:tc>
        <w:tc>
          <w:tcPr>
            <w:tcW w:w="270" w:type="dxa"/>
          </w:tcPr>
          <w:p w14:paraId="1EB805FE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A9F9E" w14:textId="60415CD1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>17,409</w:t>
            </w:r>
          </w:p>
        </w:tc>
      </w:tr>
    </w:tbl>
    <w:p w14:paraId="001B8258" w14:textId="198DCF84" w:rsidR="008E77F4" w:rsidRPr="00B07790" w:rsidRDefault="00FE15D9" w:rsidP="00FD2D79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ar-SA"/>
        </w:rPr>
      </w:pP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การร่วมค้าและ</w:t>
      </w:r>
      <w:r w:rsidR="008E77F4"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บริษัทร่วมที่ไม่มีสาระสำคัญ</w:t>
      </w:r>
      <w:r w:rsidR="008E77F4" w:rsidRPr="00B0779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705EB8B1" w14:textId="77777777" w:rsidR="00FD2D79" w:rsidRPr="00B07790" w:rsidRDefault="00FD2D79" w:rsidP="00FD2D79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3A6419B3" w14:textId="40AD091A" w:rsidR="008E77F4" w:rsidRPr="00B07790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B07790">
        <w:rPr>
          <w:rFonts w:ascii="Angsana New" w:hAnsi="Angsana New" w:hint="cs"/>
          <w:sz w:val="30"/>
          <w:szCs w:val="30"/>
          <w:cs/>
          <w:lang w:val="en-GB"/>
        </w:rPr>
        <w:t>สรุป</w:t>
      </w:r>
      <w:r w:rsidRPr="00B07790">
        <w:rPr>
          <w:rFonts w:ascii="Angsana New" w:hAnsi="Angsana New"/>
          <w:sz w:val="30"/>
          <w:szCs w:val="30"/>
          <w:cs/>
          <w:lang w:val="en-GB"/>
        </w:rPr>
        <w:t>ข้อมูลทางการเงินของส่วนได้เสียของกลุ่มบริษัทใน</w:t>
      </w:r>
      <w:r w:rsidR="00FE15D9" w:rsidRPr="00B07790">
        <w:rPr>
          <w:rFonts w:ascii="Angsana New" w:hAnsi="Angsana New" w:hint="cs"/>
          <w:sz w:val="30"/>
          <w:szCs w:val="30"/>
          <w:cs/>
          <w:lang w:val="en-GB"/>
        </w:rPr>
        <w:t>การร่วมค้าและ</w:t>
      </w:r>
      <w:r w:rsidRPr="00B07790">
        <w:rPr>
          <w:rFonts w:ascii="Angsana New" w:hAnsi="Angsana New"/>
          <w:sz w:val="30"/>
          <w:szCs w:val="30"/>
          <w:cs/>
        </w:rPr>
        <w:t>บริษัทร่วม</w:t>
      </w:r>
      <w:r w:rsidRPr="00B07790">
        <w:rPr>
          <w:rFonts w:ascii="Angsana New" w:hAnsi="Angsana New"/>
          <w:sz w:val="30"/>
          <w:szCs w:val="30"/>
          <w:cs/>
          <w:lang w:val="en-GB"/>
        </w:rPr>
        <w:t>ที่ไม่มีสาระสำคัญจากจำนวนเงินที่รายงานในงบการเงินรวมของกลุ่มบริษัท</w:t>
      </w:r>
    </w:p>
    <w:p w14:paraId="2D3AB68E" w14:textId="77777777" w:rsidR="008E77F4" w:rsidRPr="00B07790" w:rsidRDefault="008E77F4" w:rsidP="008E77F4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C90CBF" w:rsidRPr="00B07790" w14:paraId="148E9154" w14:textId="03266DDA" w:rsidTr="003928AF">
        <w:tc>
          <w:tcPr>
            <w:tcW w:w="3960" w:type="dxa"/>
            <w:shd w:val="clear" w:color="auto" w:fill="auto"/>
          </w:tcPr>
          <w:p w14:paraId="407A353C" w14:textId="77777777" w:rsidR="00C90CBF" w:rsidRPr="00B07790" w:rsidRDefault="00C90CBF" w:rsidP="006C23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B591BDC" w14:textId="4B5126FF" w:rsidR="00C90CBF" w:rsidRPr="00B07790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การร่วมค้าที่ไม่มีสาระสำคัญ</w:t>
            </w:r>
          </w:p>
        </w:tc>
        <w:tc>
          <w:tcPr>
            <w:tcW w:w="270" w:type="dxa"/>
          </w:tcPr>
          <w:p w14:paraId="0B9B44A0" w14:textId="77777777" w:rsidR="00C90CBF" w:rsidRPr="00B07790" w:rsidRDefault="00C90CBF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450E89C" w14:textId="52E10CDF" w:rsidR="00C90CBF" w:rsidRPr="00B07790" w:rsidRDefault="00FD2D79" w:rsidP="006C2356">
            <w:pPr>
              <w:spacing w:line="240" w:lineRule="auto"/>
              <w:ind w:left="-114" w:right="-1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บริษัทร่วมที่ไม่มีสาระสำคัญ</w:t>
            </w:r>
          </w:p>
        </w:tc>
      </w:tr>
      <w:tr w:rsidR="00E77400" w:rsidRPr="00B07790" w14:paraId="28B626CF" w14:textId="5EF88D27" w:rsidTr="00C90CBF">
        <w:tc>
          <w:tcPr>
            <w:tcW w:w="3960" w:type="dxa"/>
            <w:shd w:val="clear" w:color="auto" w:fill="auto"/>
          </w:tcPr>
          <w:p w14:paraId="3C6A0527" w14:textId="77777777" w:rsidR="00E77400" w:rsidRPr="00B07790" w:rsidRDefault="00E77400" w:rsidP="00E7740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548781" w14:textId="382AB299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7DF2DA4" w14:textId="77777777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6B4E2" w14:textId="2FCD597E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39D1E7A" w14:textId="77777777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65455" w14:textId="48A9EB42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B7EA53A" w14:textId="27881E12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F1E8" w14:textId="25B06342" w:rsidR="00E77400" w:rsidRPr="00B07790" w:rsidRDefault="00E77400" w:rsidP="00E7740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90CBF" w:rsidRPr="00B07790" w14:paraId="196C7CDC" w14:textId="7C8BF17F" w:rsidTr="00FD54A3">
        <w:tc>
          <w:tcPr>
            <w:tcW w:w="3960" w:type="dxa"/>
            <w:shd w:val="clear" w:color="auto" w:fill="auto"/>
          </w:tcPr>
          <w:p w14:paraId="6EFB8B78" w14:textId="77777777" w:rsidR="00C90CBF" w:rsidRPr="00B07790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1FBC9964" w14:textId="451A389F" w:rsidR="00C90CBF" w:rsidRPr="00B07790" w:rsidRDefault="00C90CBF" w:rsidP="00C90CBF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90CBF" w:rsidRPr="00B07790" w14:paraId="619FC761" w14:textId="215543C2" w:rsidTr="00C90CBF">
        <w:tc>
          <w:tcPr>
            <w:tcW w:w="3960" w:type="dxa"/>
            <w:shd w:val="clear" w:color="auto" w:fill="auto"/>
          </w:tcPr>
          <w:p w14:paraId="71FED1B2" w14:textId="77777777" w:rsidR="00C90CBF" w:rsidRPr="00B07790" w:rsidRDefault="00C90CBF" w:rsidP="00C90CBF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สำหรับปีสิ้นสุดวันที่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BF8855" w14:textId="77777777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E09A8" w14:textId="77777777" w:rsidR="00C90CBF" w:rsidRPr="00B07790" w:rsidRDefault="00C90CBF" w:rsidP="00C90C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557A3" w14:textId="77777777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BC595" w14:textId="77777777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5BEC" w14:textId="77777777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2CAB2" w14:textId="62C29E2F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52651" w14:textId="2177C239" w:rsidR="00C90CBF" w:rsidRPr="00B07790" w:rsidRDefault="00C90CBF" w:rsidP="00C90CBF">
            <w:pPr>
              <w:tabs>
                <w:tab w:val="decimal" w:pos="1410"/>
              </w:tabs>
              <w:spacing w:line="240" w:lineRule="auto"/>
              <w:ind w:left="-114"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400" w:rsidRPr="00B07790" w14:paraId="2DB17946" w14:textId="496BDE25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49B0B2CC" w14:textId="53AF1C99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มูลค่าตามบัญชีของส่วนได้เสียในการร่วมค้าและบริษัทร่วมที่ไม่มีสาระสำคัญ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81ECB" w14:textId="3045036F" w:rsidR="00E77400" w:rsidRPr="00B07790" w:rsidRDefault="00CF3028" w:rsidP="001302C7">
            <w:pPr>
              <w:tabs>
                <w:tab w:val="clear" w:pos="907"/>
                <w:tab w:val="left" w:pos="516"/>
                <w:tab w:val="left" w:pos="786"/>
                <w:tab w:val="decimal" w:pos="1410"/>
              </w:tabs>
              <w:spacing w:line="240" w:lineRule="auto"/>
              <w:ind w:left="-114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16,864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20DB1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3FEC5" w14:textId="46F9C490" w:rsidR="00E77400" w:rsidRPr="00B07790" w:rsidRDefault="00E77400" w:rsidP="001302C7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18,006</w:t>
            </w:r>
          </w:p>
        </w:tc>
        <w:tc>
          <w:tcPr>
            <w:tcW w:w="270" w:type="dxa"/>
          </w:tcPr>
          <w:p w14:paraId="30805294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705C8" w14:textId="51FB0CF0" w:rsidR="00E77400" w:rsidRPr="00B07790" w:rsidRDefault="003F5CF9" w:rsidP="00E77400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270" w:type="dxa"/>
          </w:tcPr>
          <w:p w14:paraId="1B5307C6" w14:textId="03424754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620C9" w14:textId="2F23945E" w:rsidR="00E77400" w:rsidRPr="00B07790" w:rsidRDefault="00E77400" w:rsidP="00095C4B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E77400" w:rsidRPr="00B07790" w14:paraId="61B28664" w14:textId="199495B7" w:rsidTr="00CD7D51">
        <w:tc>
          <w:tcPr>
            <w:tcW w:w="3960" w:type="dxa"/>
            <w:shd w:val="clear" w:color="auto" w:fill="auto"/>
          </w:tcPr>
          <w:p w14:paraId="0C8644A1" w14:textId="77777777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0391EF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022F34" w14:textId="77777777" w:rsidR="00E77400" w:rsidRPr="00B07790" w:rsidRDefault="00E77400" w:rsidP="00E7740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9AC44" w14:textId="77777777" w:rsidR="00E77400" w:rsidRPr="00B07790" w:rsidRDefault="00E77400" w:rsidP="001302C7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ECFC16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BFAD80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76236" w14:textId="2865A034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404706" w14:textId="5B5DEE9A" w:rsidR="00E77400" w:rsidRPr="00B07790" w:rsidRDefault="00E77400" w:rsidP="00095C4B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400" w:rsidRPr="00B07790" w14:paraId="171E11E1" w14:textId="60F19E33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18DA946E" w14:textId="62B5791C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B07790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CF3028"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CF3028" w:rsidRPr="00B07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="00CF3028"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ขาดทุน) </w:t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7CFB3B" w14:textId="2F9391D6" w:rsidR="00E77400" w:rsidRPr="00B07790" w:rsidRDefault="00CF3028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(998)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ED3EA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46471" w14:textId="6DD74DED" w:rsidR="00E77400" w:rsidRPr="00B07790" w:rsidRDefault="00E77400" w:rsidP="001302C7">
            <w:pPr>
              <w:tabs>
                <w:tab w:val="clear" w:pos="907"/>
                <w:tab w:val="left" w:pos="516"/>
                <w:tab w:val="decimal" w:pos="1410"/>
              </w:tabs>
              <w:spacing w:line="240" w:lineRule="auto"/>
              <w:ind w:left="-114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70" w:type="dxa"/>
          </w:tcPr>
          <w:p w14:paraId="6F27E6C2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E4D897" w14:textId="3EA9D735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4A8D9AFC" w14:textId="1D6FF3B3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4EEF75" w14:textId="246CBC52" w:rsidR="00E77400" w:rsidRPr="00B07790" w:rsidRDefault="00E77400" w:rsidP="00095C4B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</w:tr>
      <w:tr w:rsidR="00E77400" w:rsidRPr="00B07790" w14:paraId="32408CC5" w14:textId="5F4528AE" w:rsidTr="00CD7D51">
        <w:tc>
          <w:tcPr>
            <w:tcW w:w="3960" w:type="dxa"/>
            <w:shd w:val="clear" w:color="auto" w:fill="auto"/>
          </w:tcPr>
          <w:p w14:paraId="77A09B82" w14:textId="7D82A834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Pr="00B07790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ขาดทุน) </w:t>
            </w: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7AC1F6" w14:textId="1E51884F" w:rsidR="00E77400" w:rsidRPr="00B07790" w:rsidRDefault="00CF3028" w:rsidP="00095C4B">
            <w:pPr>
              <w:tabs>
                <w:tab w:val="clear" w:pos="907"/>
              </w:tabs>
              <w:spacing w:line="240" w:lineRule="auto"/>
              <w:ind w:left="-114"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FDE65" w14:textId="77777777" w:rsidR="00E77400" w:rsidRPr="00B07790" w:rsidRDefault="00E77400" w:rsidP="00E7740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3B557" w14:textId="50916E9F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70" w:type="dxa"/>
          </w:tcPr>
          <w:p w14:paraId="0C4B8FD3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65C20" w14:textId="2D5DDCE9" w:rsidR="00E77400" w:rsidRPr="00B07790" w:rsidRDefault="003F5CF9" w:rsidP="001532D9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7C80FA0B" w14:textId="68560C65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36787E" w14:textId="4EFE2632" w:rsidR="00E77400" w:rsidRPr="00B07790" w:rsidRDefault="00E77400" w:rsidP="00095C4B">
            <w:pPr>
              <w:tabs>
                <w:tab w:val="clear" w:pos="680"/>
                <w:tab w:val="left" w:pos="704"/>
              </w:tabs>
              <w:spacing w:line="240" w:lineRule="auto"/>
              <w:ind w:left="-114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</w:t>
            </w:r>
            <w:r w:rsidRPr="00B07790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B0779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7400" w:rsidRPr="00B07790" w14:paraId="237FBE00" w14:textId="73B97F71" w:rsidTr="00CD7D51">
        <w:trPr>
          <w:trHeight w:val="68"/>
        </w:trPr>
        <w:tc>
          <w:tcPr>
            <w:tcW w:w="3960" w:type="dxa"/>
            <w:shd w:val="clear" w:color="auto" w:fill="auto"/>
          </w:tcPr>
          <w:p w14:paraId="716523F3" w14:textId="2C3B2512" w:rsidR="00E77400" w:rsidRPr="00B07790" w:rsidRDefault="00E77400" w:rsidP="00E77400">
            <w:pPr>
              <w:spacing w:line="240" w:lineRule="auto"/>
              <w:ind w:left="168" w:hanging="168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="Angsana New" w:hAnsi="Angsana New"/>
                <w:spacing w:val="-6"/>
                <w:sz w:val="30"/>
                <w:szCs w:val="30"/>
                <w:cs/>
              </w:rPr>
              <w:t>-</w:t>
            </w:r>
            <w:r w:rsidRPr="00B07790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CF3028" w:rsidRPr="00B07790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CF3028"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</w:t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CF3028"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เบ็ดเสร็จรวมสำหรับปี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211EEE" w14:textId="579A20EE" w:rsidR="00E77400" w:rsidRPr="00B07790" w:rsidRDefault="00CF3028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(795)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C81D4" w14:textId="77777777" w:rsidR="00E77400" w:rsidRPr="00B07790" w:rsidRDefault="00E77400" w:rsidP="00E77400">
            <w:pPr>
              <w:tabs>
                <w:tab w:val="decimal" w:pos="786"/>
              </w:tabs>
              <w:spacing w:line="240" w:lineRule="auto"/>
              <w:ind w:left="-114" w:righ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D7509" w14:textId="1B679E2C" w:rsidR="00E77400" w:rsidRPr="00B07790" w:rsidRDefault="00E77400" w:rsidP="001302C7">
            <w:pPr>
              <w:tabs>
                <w:tab w:val="clear" w:pos="907"/>
                <w:tab w:val="left" w:pos="606"/>
                <w:tab w:val="decimal" w:pos="1410"/>
              </w:tabs>
              <w:spacing w:line="240" w:lineRule="auto"/>
              <w:ind w:left="-114"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1,069</w:t>
            </w:r>
          </w:p>
        </w:tc>
        <w:tc>
          <w:tcPr>
            <w:tcW w:w="270" w:type="dxa"/>
          </w:tcPr>
          <w:p w14:paraId="305A67DC" w14:textId="77777777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F85269" w14:textId="7164EA4C" w:rsidR="00E77400" w:rsidRPr="00B07790" w:rsidRDefault="003F5CF9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270" w:type="dxa"/>
          </w:tcPr>
          <w:p w14:paraId="1B6853B5" w14:textId="02A924E0" w:rsidR="00E77400" w:rsidRPr="00B07790" w:rsidRDefault="00E77400" w:rsidP="00E77400">
            <w:pPr>
              <w:tabs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B140E" w14:textId="762C5C47" w:rsidR="00E77400" w:rsidRPr="00B07790" w:rsidRDefault="00E77400" w:rsidP="00095C4B">
            <w:pPr>
              <w:tabs>
                <w:tab w:val="clear" w:pos="907"/>
                <w:tab w:val="decimal" w:pos="1410"/>
              </w:tabs>
              <w:spacing w:line="240" w:lineRule="auto"/>
              <w:ind w:left="-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</w:tr>
    </w:tbl>
    <w:p w14:paraId="778B157A" w14:textId="77777777" w:rsidR="004B79C7" w:rsidRPr="00B07790" w:rsidRDefault="004B79C7" w:rsidP="00AA0F54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sz w:val="30"/>
          <w:szCs w:val="30"/>
        </w:rPr>
      </w:pPr>
    </w:p>
    <w:p w14:paraId="5CB9F0CF" w14:textId="2CBFD50C" w:rsidR="00E50E5F" w:rsidRPr="00B07790" w:rsidRDefault="0097677D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488B256E" w14:textId="04822723" w:rsidR="00E50E5F" w:rsidRPr="00B07790" w:rsidRDefault="00E50E5F" w:rsidP="00E50E5F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6"/>
        <w:gridCol w:w="844"/>
        <w:gridCol w:w="236"/>
        <w:gridCol w:w="810"/>
        <w:gridCol w:w="236"/>
        <w:gridCol w:w="990"/>
        <w:gridCol w:w="236"/>
        <w:gridCol w:w="1002"/>
        <w:gridCol w:w="236"/>
        <w:gridCol w:w="1024"/>
      </w:tblGrid>
      <w:tr w:rsidR="00086151" w:rsidRPr="00B07790" w14:paraId="463E6CC1" w14:textId="77777777" w:rsidTr="00AA0F54">
        <w:trPr>
          <w:tblHeader/>
        </w:trPr>
        <w:tc>
          <w:tcPr>
            <w:tcW w:w="2880" w:type="dxa"/>
          </w:tcPr>
          <w:p w14:paraId="1D0136F5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52A605EE" w14:textId="4C12E31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F366E7" w:rsidRPr="00B07790" w14:paraId="2A8426BF" w14:textId="77777777" w:rsidTr="00AA0F54">
        <w:trPr>
          <w:tblHeader/>
        </w:trPr>
        <w:tc>
          <w:tcPr>
            <w:tcW w:w="2880" w:type="dxa"/>
            <w:vAlign w:val="bottom"/>
            <w:hideMark/>
          </w:tcPr>
          <w:p w14:paraId="63DEF42A" w14:textId="77777777" w:rsidR="00086151" w:rsidRPr="00B07790" w:rsidRDefault="00086151" w:rsidP="00810AE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7B49D71B" w14:textId="77777777" w:rsidR="00086151" w:rsidRPr="00B07790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ACE1D92" w14:textId="77777777" w:rsidR="00086151" w:rsidRPr="00B07790" w:rsidRDefault="00086151" w:rsidP="00810AE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30514022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44" w:type="dxa"/>
            <w:vAlign w:val="bottom"/>
            <w:hideMark/>
          </w:tcPr>
          <w:p w14:paraId="381626E1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4DE4700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1E56ACDC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E322FF0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665F6FB" w14:textId="77777777" w:rsidR="00086151" w:rsidRPr="00B07790" w:rsidRDefault="00086151" w:rsidP="00AA0F54">
            <w:pPr>
              <w:spacing w:line="240" w:lineRule="auto"/>
              <w:ind w:left="-12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70C0F17E" w14:textId="77777777" w:rsidR="00086151" w:rsidRPr="00B07790" w:rsidRDefault="00086151" w:rsidP="00810AE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4FD67B5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02" w:type="dxa"/>
          </w:tcPr>
          <w:p w14:paraId="55DDBD34" w14:textId="77777777" w:rsidR="0041243E" w:rsidRPr="00B07790" w:rsidRDefault="0041243E" w:rsidP="00AA0F54">
            <w:pPr>
              <w:spacing w:line="240" w:lineRule="auto"/>
              <w:ind w:left="-64" w:right="-113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61335803" w14:textId="7381CE8C" w:rsidR="00086151" w:rsidRPr="00B07790" w:rsidRDefault="00086151" w:rsidP="00AA0F54">
            <w:pPr>
              <w:spacing w:line="240" w:lineRule="auto"/>
              <w:ind w:left="-64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5B671632" w14:textId="77777777" w:rsidR="00086151" w:rsidRPr="00B07790" w:rsidRDefault="00086151" w:rsidP="00810AE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78806B2F" w14:textId="59EC2B9A" w:rsidR="00086151" w:rsidRPr="00B07790" w:rsidRDefault="00086151" w:rsidP="00AA0F54">
            <w:pPr>
              <w:tabs>
                <w:tab w:val="clear" w:pos="907"/>
              </w:tabs>
              <w:spacing w:line="240" w:lineRule="auto"/>
              <w:ind w:left="-6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19CE182" w14:textId="54518CEF" w:rsidR="00086151" w:rsidRPr="00B07790" w:rsidRDefault="00086151" w:rsidP="00AA0F54">
            <w:pPr>
              <w:spacing w:line="240" w:lineRule="auto"/>
              <w:ind w:left="-76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A2BBB"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F366E7" w:rsidRPr="00B07790" w14:paraId="056EBFCA" w14:textId="77777777" w:rsidTr="00AA0F54">
        <w:trPr>
          <w:tblHeader/>
        </w:trPr>
        <w:tc>
          <w:tcPr>
            <w:tcW w:w="2880" w:type="dxa"/>
          </w:tcPr>
          <w:p w14:paraId="2ACF443B" w14:textId="77777777" w:rsidR="00F366E7" w:rsidRPr="00B07790" w:rsidRDefault="00F366E7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750" w:type="dxa"/>
            <w:gridSpan w:val="11"/>
          </w:tcPr>
          <w:p w14:paraId="6C7952EA" w14:textId="1CCB6FDB" w:rsidR="00F366E7" w:rsidRPr="00B07790" w:rsidRDefault="00F366E7" w:rsidP="00810AE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366E7" w:rsidRPr="00B07790" w14:paraId="454A849F" w14:textId="77777777" w:rsidTr="00AA0F54">
        <w:tc>
          <w:tcPr>
            <w:tcW w:w="2880" w:type="dxa"/>
            <w:hideMark/>
          </w:tcPr>
          <w:p w14:paraId="04C067B3" w14:textId="227CD49B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77400"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64570429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477354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2066EF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19BDC3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919AA4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E62CEA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55F4B6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99B80A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6610931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01C794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36543D" w14:textId="5C9D84F0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66E7" w:rsidRPr="00B07790" w14:paraId="7C7E8A5F" w14:textId="77777777" w:rsidTr="00AA0F54">
        <w:tc>
          <w:tcPr>
            <w:tcW w:w="2880" w:type="dxa"/>
            <w:hideMark/>
          </w:tcPr>
          <w:p w14:paraId="56CEA725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0EF190C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FA0BCB2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473E29D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974E0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95BF64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C4FA6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E8517E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B45D6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A436987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17AA8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502EE59" w14:textId="39522AD2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66E7" w:rsidRPr="00B07790" w14:paraId="162A4FA3" w14:textId="77777777" w:rsidTr="00AA0F54">
        <w:tc>
          <w:tcPr>
            <w:tcW w:w="2880" w:type="dxa"/>
          </w:tcPr>
          <w:p w14:paraId="1D8F47A3" w14:textId="3525EF2D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1CBC0C10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5277F1A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743F89E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A575BA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A2407A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907558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F26F75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AAC814" w14:textId="77777777" w:rsidR="00086151" w:rsidRPr="00B07790" w:rsidRDefault="00086151" w:rsidP="00810AE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E20F0DB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894F5" w14:textId="77777777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CA624F" w14:textId="0B0B33A2" w:rsidR="00086151" w:rsidRPr="00B07790" w:rsidRDefault="00086151" w:rsidP="00810AE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04D36905" w14:textId="77777777" w:rsidTr="00AA2BBB">
        <w:tc>
          <w:tcPr>
            <w:tcW w:w="2880" w:type="dxa"/>
            <w:hideMark/>
          </w:tcPr>
          <w:p w14:paraId="0BA26976" w14:textId="0BDEE308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B4841E" w14:textId="4E1D810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36" w:type="dxa"/>
            <w:vAlign w:val="bottom"/>
          </w:tcPr>
          <w:p w14:paraId="583D723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52FFBE" w14:textId="2E3A7681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2A077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D7290" w14:textId="0F524D05" w:rsidR="00E77400" w:rsidRPr="00B07790" w:rsidRDefault="00EC0074" w:rsidP="00E77400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36" w:type="dxa"/>
            <w:vAlign w:val="bottom"/>
          </w:tcPr>
          <w:p w14:paraId="77D0F4B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485092" w14:textId="63616B8B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3F47A6E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3E7ACFD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C7F631" w14:textId="0884CF0B" w:rsidR="00EC0074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A8E21F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DB297D" w14:textId="407B0A07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E77400" w:rsidRPr="00B07790" w14:paraId="01D4294F" w14:textId="77777777" w:rsidTr="001D5A9B">
        <w:tc>
          <w:tcPr>
            <w:tcW w:w="2880" w:type="dxa"/>
          </w:tcPr>
          <w:p w14:paraId="1286A908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30F411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41F1F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BED6BC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4D58B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52063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C5C86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A6998D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5D602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54B6C4F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F06C3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3FBA20" w14:textId="13F78686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D5A9B" w:rsidRPr="00B07790" w14:paraId="4466CA37" w14:textId="77777777" w:rsidTr="001D5A9B">
        <w:tc>
          <w:tcPr>
            <w:tcW w:w="2880" w:type="dxa"/>
          </w:tcPr>
          <w:p w14:paraId="5AC96829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ADC29C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0FD315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E21A291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66A1FD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6156ED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50B137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AB7321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CA543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010CC0F4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52FA4D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7593583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D5A9B" w:rsidRPr="00B07790" w14:paraId="698588BB" w14:textId="77777777" w:rsidTr="00AA0F54">
        <w:tc>
          <w:tcPr>
            <w:tcW w:w="2880" w:type="dxa"/>
          </w:tcPr>
          <w:p w14:paraId="01F1446D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FDACADD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A53BC8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8F33AAE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1EE293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9E7188A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A538C7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80118B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2DE6E0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31FEF000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49F490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C37F381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D5A9B" w:rsidRPr="00B07790" w14:paraId="41051B75" w14:textId="77777777" w:rsidTr="00AA0F54">
        <w:tc>
          <w:tcPr>
            <w:tcW w:w="2880" w:type="dxa"/>
          </w:tcPr>
          <w:p w14:paraId="1E271C62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D789991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A831D4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D8C9045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878375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CAD18E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D61B50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E2A706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2E7EA7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34BD8E9B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14A427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DEA4FD3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D5A9B" w:rsidRPr="00B07790" w14:paraId="25A92E53" w14:textId="77777777" w:rsidTr="00AA0F54">
        <w:tc>
          <w:tcPr>
            <w:tcW w:w="2880" w:type="dxa"/>
          </w:tcPr>
          <w:p w14:paraId="4BB06DA0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A6A78A7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37D3A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807FCC1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783421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74C2C8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6168F8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04C4BD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FC6DEA" w14:textId="77777777" w:rsidR="001D5A9B" w:rsidRPr="00B07790" w:rsidRDefault="001D5A9B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61116905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F6DBCD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5B3265" w14:textId="77777777" w:rsidR="001D5A9B" w:rsidRPr="00B07790" w:rsidRDefault="001D5A9B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77400" w:rsidRPr="00B07790" w14:paraId="4E73F6AC" w14:textId="77777777" w:rsidTr="00AA0F54">
        <w:tc>
          <w:tcPr>
            <w:tcW w:w="2880" w:type="dxa"/>
            <w:hideMark/>
          </w:tcPr>
          <w:p w14:paraId="14133AC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40C2A61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6A398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42E28A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F12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63290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290D8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F847F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EE6FE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C807B64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EF94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446E2B5" w14:textId="40811F6A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77400" w:rsidRPr="00B07790" w14:paraId="78D78511" w14:textId="77777777" w:rsidTr="00AA0F54">
        <w:tc>
          <w:tcPr>
            <w:tcW w:w="2880" w:type="dxa"/>
          </w:tcPr>
          <w:p w14:paraId="51CAF1CF" w14:textId="7244B98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1AB7D6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5AF76F4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175B982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5A969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4F8A4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7950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9D67A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9EC61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A368C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4F3D9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223852" w14:textId="51CDF57A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690B1C09" w14:textId="77777777" w:rsidTr="00AA0F54">
        <w:tc>
          <w:tcPr>
            <w:tcW w:w="2880" w:type="dxa"/>
          </w:tcPr>
          <w:p w14:paraId="1472AF2E" w14:textId="21270DAF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EB73F32" w14:textId="5BDE7655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13,696</w:t>
            </w:r>
          </w:p>
        </w:tc>
        <w:tc>
          <w:tcPr>
            <w:tcW w:w="236" w:type="dxa"/>
            <w:vAlign w:val="bottom"/>
          </w:tcPr>
          <w:p w14:paraId="27001F9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AC8565E" w14:textId="4B3C7354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2A639A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F8068" w14:textId="69212D9D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EDF87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61C02C" w14:textId="55BE90F3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(2,90</w:t>
            </w:r>
            <w:r w:rsidR="00E272C8" w:rsidRPr="00B077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165B1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F8C141F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AC147C" w14:textId="41C134C2" w:rsidR="00EC0074" w:rsidRPr="00B07790" w:rsidRDefault="00E272C8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7E7B6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B21637" w14:textId="7074898E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10,7</w:t>
            </w:r>
            <w:r w:rsidR="000F0C4B"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94129" w:rsidRPr="00B07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77400" w:rsidRPr="00B07790" w14:paraId="4045A1EC" w14:textId="77777777" w:rsidTr="00AA2BBB">
        <w:tc>
          <w:tcPr>
            <w:tcW w:w="2880" w:type="dxa"/>
          </w:tcPr>
          <w:p w14:paraId="0867D7A3" w14:textId="5E9466A2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C843D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E018E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B272DED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9D42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ECF46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9B0A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AB7D5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528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DD8D8D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457D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3F6C7EB4" w14:textId="3B6528A0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7400" w:rsidRPr="00B07790" w14:paraId="4F8B9411" w14:textId="77777777" w:rsidTr="0094736D">
        <w:tc>
          <w:tcPr>
            <w:tcW w:w="2880" w:type="dxa"/>
          </w:tcPr>
          <w:p w14:paraId="1727B914" w14:textId="5BC58946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0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F3ECC2" w14:textId="2AAB4F8F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36" w:type="dxa"/>
            <w:vAlign w:val="bottom"/>
          </w:tcPr>
          <w:p w14:paraId="4DCECD0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9C7DBB" w14:textId="700E0487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902FE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8A508A" w14:textId="64D0AD98" w:rsidR="00E77400" w:rsidRPr="00B07790" w:rsidRDefault="00EC0074" w:rsidP="00E77400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408AA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135426" w14:textId="460F8837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6" w:type="dxa"/>
            <w:vAlign w:val="bottom"/>
          </w:tcPr>
          <w:p w14:paraId="419013D7" w14:textId="06F014E9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F55F75F" w14:textId="435EE26C" w:rsidR="00E77400" w:rsidRPr="00B07790" w:rsidRDefault="00EC0074" w:rsidP="0094736D">
            <w:pPr>
              <w:tabs>
                <w:tab w:val="clear" w:pos="680"/>
                <w:tab w:val="left" w:pos="5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FFD04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3E6FD2F" w14:textId="286E1F05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E77400" w:rsidRPr="00B07790" w14:paraId="5DC77B36" w14:textId="77777777" w:rsidTr="00AA2BBB">
        <w:tc>
          <w:tcPr>
            <w:tcW w:w="2880" w:type="dxa"/>
          </w:tcPr>
          <w:p w14:paraId="2F566759" w14:textId="2D693D6E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79C26" w14:textId="73B5C5D4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36" w:type="dxa"/>
            <w:vAlign w:val="bottom"/>
          </w:tcPr>
          <w:p w14:paraId="24BE16F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43F00" w14:textId="23A8C07C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71B61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3A16B" w14:textId="2EB957B7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  <w:tc>
          <w:tcPr>
            <w:tcW w:w="236" w:type="dxa"/>
            <w:vAlign w:val="bottom"/>
          </w:tcPr>
          <w:p w14:paraId="1D34528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4EB18C" w14:textId="5FDC2419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bottom"/>
          </w:tcPr>
          <w:p w14:paraId="14FE440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26B4DF31" w14:textId="77777777" w:rsidR="00EC0074" w:rsidRPr="00B07790" w:rsidRDefault="00EC0074" w:rsidP="00EC007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533819" w14:textId="03E32702" w:rsidR="00EC0074" w:rsidRPr="00B07790" w:rsidRDefault="00EC0074" w:rsidP="00EC007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857F0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84268A" w14:textId="25A85DE7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E77400" w:rsidRPr="00B07790" w14:paraId="6CF67B44" w14:textId="77777777" w:rsidTr="00AA0F54">
        <w:tc>
          <w:tcPr>
            <w:tcW w:w="2880" w:type="dxa"/>
          </w:tcPr>
          <w:p w14:paraId="2A9829E5" w14:textId="5593A16C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8BF74E" w14:textId="22B6128C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14,854</w:t>
            </w:r>
          </w:p>
        </w:tc>
        <w:tc>
          <w:tcPr>
            <w:tcW w:w="236" w:type="dxa"/>
            <w:vAlign w:val="bottom"/>
          </w:tcPr>
          <w:p w14:paraId="569B3F4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68B3D" w14:textId="4727276E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DA868D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CAFD75" w14:textId="0F4C1757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(329)</w:t>
            </w:r>
          </w:p>
        </w:tc>
        <w:tc>
          <w:tcPr>
            <w:tcW w:w="236" w:type="dxa"/>
            <w:vAlign w:val="bottom"/>
          </w:tcPr>
          <w:p w14:paraId="366A6D5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24601" w14:textId="394267C3" w:rsidR="00E77400" w:rsidRPr="00B07790" w:rsidRDefault="00EC0074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(2,93</w:t>
            </w:r>
            <w:r w:rsidR="00E272C8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874573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7F9C9745" w14:textId="6A77F446" w:rsidR="00E77400" w:rsidRPr="00B07790" w:rsidRDefault="00E272C8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266ADF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421A43" w14:textId="398DC0C1" w:rsidR="00E77400" w:rsidRPr="00B07790" w:rsidRDefault="00EC0074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</w:t>
            </w:r>
            <w:r w:rsidR="00794129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03CEECD9" w14:textId="6E3AD166" w:rsidR="00BD688F" w:rsidRPr="00B07790" w:rsidRDefault="00BD688F" w:rsidP="00AA0F54">
      <w:pPr>
        <w:spacing w:line="140" w:lineRule="atLeast"/>
        <w:rPr>
          <w:sz w:val="14"/>
          <w:szCs w:val="14"/>
          <w:cs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6"/>
        <w:gridCol w:w="844"/>
        <w:gridCol w:w="236"/>
        <w:gridCol w:w="810"/>
        <w:gridCol w:w="236"/>
        <w:gridCol w:w="990"/>
        <w:gridCol w:w="236"/>
        <w:gridCol w:w="1002"/>
        <w:gridCol w:w="236"/>
        <w:gridCol w:w="1024"/>
      </w:tblGrid>
      <w:tr w:rsidR="00E77400" w:rsidRPr="00B07790" w14:paraId="4054CE61" w14:textId="77777777" w:rsidTr="00AA0F54">
        <w:tc>
          <w:tcPr>
            <w:tcW w:w="2880" w:type="dxa"/>
            <w:hideMark/>
          </w:tcPr>
          <w:p w14:paraId="5CABBFD0" w14:textId="2DF97C2F" w:rsidR="00E77400" w:rsidRPr="00B07790" w:rsidRDefault="00E77400" w:rsidP="00E77400">
            <w:pPr>
              <w:spacing w:line="240" w:lineRule="auto"/>
              <w:ind w:right="-1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43EA70B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F31AB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0557A9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4D841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D25DD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622D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53A55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AD18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844D02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162A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16239E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602EA0C1" w14:textId="77777777" w:rsidTr="00AA0F54">
        <w:tc>
          <w:tcPr>
            <w:tcW w:w="2880" w:type="dxa"/>
            <w:hideMark/>
          </w:tcPr>
          <w:p w14:paraId="107E2932" w14:textId="31572233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2FF215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0AF70C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5858E02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A599C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0A145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BBA9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F2941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810A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9136A8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A75B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B1C71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3F21896E" w14:textId="77777777" w:rsidTr="00AA0F54">
        <w:tc>
          <w:tcPr>
            <w:tcW w:w="2880" w:type="dxa"/>
          </w:tcPr>
          <w:p w14:paraId="77D9F430" w14:textId="6B1227D6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7F79BABD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BFDD4A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3D4DFF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A0EEF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FBF9E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AE148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5D562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E7EAB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2125423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69B429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31589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08779304" w14:textId="77777777" w:rsidTr="00AA0F54">
        <w:tc>
          <w:tcPr>
            <w:tcW w:w="2880" w:type="dxa"/>
            <w:hideMark/>
          </w:tcPr>
          <w:p w14:paraId="04A2073F" w14:textId="3A1C78F1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6FCBDE6" w14:textId="5D12380F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36" w:type="dxa"/>
            <w:vAlign w:val="bottom"/>
          </w:tcPr>
          <w:p w14:paraId="390DFB5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7124AE" w14:textId="7FC9E931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vAlign w:val="bottom"/>
          </w:tcPr>
          <w:p w14:paraId="579917C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311A36" w14:textId="34DFB798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C74DF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06564A" w14:textId="787FE13E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6C294E1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2570500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F4E122" w14:textId="60BB75D5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DA5D4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7F6CA3" w14:textId="4781F1D6" w:rsidR="00E77400" w:rsidRPr="00B07790" w:rsidRDefault="00E77400" w:rsidP="00E77400">
            <w:pPr>
              <w:tabs>
                <w:tab w:val="clear" w:pos="907"/>
                <w:tab w:val="left" w:pos="9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E77400" w:rsidRPr="00B07790" w14:paraId="643368B9" w14:textId="77777777" w:rsidTr="0071103F">
        <w:trPr>
          <w:trHeight w:val="116"/>
        </w:trPr>
        <w:tc>
          <w:tcPr>
            <w:tcW w:w="2880" w:type="dxa"/>
          </w:tcPr>
          <w:p w14:paraId="6E4FC63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573E39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EE763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C39E07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650FD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1CB5E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7BCEE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BDB8F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C6E441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</w:tcPr>
          <w:p w14:paraId="4D36BDB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19A28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7DB91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77400" w:rsidRPr="00B07790" w14:paraId="06EFB8EC" w14:textId="77777777" w:rsidTr="00AA0F54">
        <w:tc>
          <w:tcPr>
            <w:tcW w:w="2880" w:type="dxa"/>
            <w:hideMark/>
          </w:tcPr>
          <w:p w14:paraId="23455D39" w14:textId="7E8F702A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  <w:vAlign w:val="bottom"/>
          </w:tcPr>
          <w:p w14:paraId="3716094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6EE42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03278B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B4DDD3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2BA36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2870E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7FF02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D2F1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0375135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31C0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4067629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77400" w:rsidRPr="00B07790" w14:paraId="1906BF20" w14:textId="77777777" w:rsidTr="00AA0F54">
        <w:tc>
          <w:tcPr>
            <w:tcW w:w="2880" w:type="dxa"/>
          </w:tcPr>
          <w:p w14:paraId="3595E7CA" w14:textId="22835056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</w:tcPr>
          <w:p w14:paraId="52E9F0BF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73C5AA5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2505C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5C71D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886CA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CE0F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0F81A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EC62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6234AD1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E247C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E80B5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11870744" w14:textId="77777777" w:rsidTr="00AA0F54">
        <w:tc>
          <w:tcPr>
            <w:tcW w:w="2880" w:type="dxa"/>
          </w:tcPr>
          <w:p w14:paraId="32DEF7E8" w14:textId="7FFD97AB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2ED94B7C" w14:textId="0A0FE95F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20,767</w:t>
            </w:r>
          </w:p>
        </w:tc>
        <w:tc>
          <w:tcPr>
            <w:tcW w:w="236" w:type="dxa"/>
            <w:vAlign w:val="bottom"/>
          </w:tcPr>
          <w:p w14:paraId="6131A37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859211D" w14:textId="700F7E8B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582C4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A86CDA" w14:textId="6AD74E3C" w:rsidR="00E77400" w:rsidRPr="00B07790" w:rsidRDefault="00E77400" w:rsidP="003C7C33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  <w:vAlign w:val="bottom"/>
          </w:tcPr>
          <w:p w14:paraId="5364A9B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D05029" w14:textId="3FD6305F" w:rsidR="00E77400" w:rsidRPr="00B07790" w:rsidRDefault="00E77400" w:rsidP="00E77400">
            <w:pPr>
              <w:tabs>
                <w:tab w:val="clear" w:pos="680"/>
                <w:tab w:val="clear" w:pos="907"/>
                <w:tab w:val="left" w:pos="80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(7,006)</w:t>
            </w:r>
          </w:p>
        </w:tc>
        <w:tc>
          <w:tcPr>
            <w:tcW w:w="236" w:type="dxa"/>
            <w:vAlign w:val="bottom"/>
          </w:tcPr>
          <w:p w14:paraId="6DA01DF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076CB7E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7AE25D" w14:textId="70D860D3" w:rsidR="00E77400" w:rsidRPr="00B07790" w:rsidRDefault="00E77400" w:rsidP="00E77400">
            <w:pPr>
              <w:tabs>
                <w:tab w:val="clear" w:pos="907"/>
                <w:tab w:val="left" w:pos="8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84ADE4F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F2BFC" w14:textId="106702A8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13,696</w:t>
            </w:r>
          </w:p>
        </w:tc>
      </w:tr>
      <w:tr w:rsidR="00E77400" w:rsidRPr="00B07790" w14:paraId="42927536" w14:textId="77777777" w:rsidTr="00AA0F54">
        <w:tc>
          <w:tcPr>
            <w:tcW w:w="2880" w:type="dxa"/>
          </w:tcPr>
          <w:p w14:paraId="18026CA4" w14:textId="141BC975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0E95A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F61B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9A35DC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06D2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77892A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E61D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21C3AC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082E6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4E7EE4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AD8FC9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D71D20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7400" w:rsidRPr="00B07790" w14:paraId="1C324864" w14:textId="77777777" w:rsidTr="00C00E2A">
        <w:tc>
          <w:tcPr>
            <w:tcW w:w="2880" w:type="dxa"/>
          </w:tcPr>
          <w:p w14:paraId="25325D96" w14:textId="355F57C8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right="-112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3D031C" w14:textId="03C7D008" w:rsidR="00E77400" w:rsidRPr="00B07790" w:rsidDel="006851BF" w:rsidRDefault="00E77400" w:rsidP="00E77400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36" w:type="dxa"/>
            <w:vAlign w:val="bottom"/>
          </w:tcPr>
          <w:p w14:paraId="77AD04D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39E8FE1" w14:textId="29A4D776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028F5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E42E0D1" w14:textId="46478599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B7795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B68FB0" w14:textId="7BD6A639" w:rsidR="00E77400" w:rsidRPr="00B07790" w:rsidRDefault="00E77400" w:rsidP="003C7C33">
            <w:pPr>
              <w:tabs>
                <w:tab w:val="clear" w:pos="680"/>
                <w:tab w:val="clear" w:pos="907"/>
                <w:tab w:val="left" w:pos="80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236" w:type="dxa"/>
            <w:vAlign w:val="bottom"/>
          </w:tcPr>
          <w:p w14:paraId="61B33CA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342B048C" w14:textId="32E2D0FA" w:rsidR="00E77400" w:rsidRPr="00B07790" w:rsidRDefault="00E77400" w:rsidP="00C00E2A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5A50F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0DFFE79" w14:textId="08CDA948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E77400" w:rsidRPr="00B07790" w14:paraId="19D0A6C3" w14:textId="77777777" w:rsidTr="00AA0F54">
        <w:tc>
          <w:tcPr>
            <w:tcW w:w="2880" w:type="dxa"/>
          </w:tcPr>
          <w:p w14:paraId="07A77468" w14:textId="057DFA84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980D0" w14:textId="45DBEE20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  <w:tc>
          <w:tcPr>
            <w:tcW w:w="236" w:type="dxa"/>
            <w:vAlign w:val="bottom"/>
          </w:tcPr>
          <w:p w14:paraId="593F8CE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D0527" w14:textId="5B57DFA8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8BB2C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7A2F7" w14:textId="18749FCE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(785)</w:t>
            </w:r>
          </w:p>
        </w:tc>
        <w:tc>
          <w:tcPr>
            <w:tcW w:w="236" w:type="dxa"/>
            <w:vAlign w:val="bottom"/>
          </w:tcPr>
          <w:p w14:paraId="2B13A9A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F85C4" w14:textId="5EA6BA14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79B88D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B9B55F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AC7042" w14:textId="113CD77E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5B829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CF8C7" w14:textId="05AE3093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E77400" w:rsidRPr="00B07790" w14:paraId="3A7DA084" w14:textId="77777777" w:rsidTr="00AA2BBB">
        <w:tc>
          <w:tcPr>
            <w:tcW w:w="2880" w:type="dxa"/>
          </w:tcPr>
          <w:p w14:paraId="749A50B7" w14:textId="1F7668D5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17806D" w14:textId="00536C1E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22,768</w:t>
            </w:r>
          </w:p>
        </w:tc>
        <w:tc>
          <w:tcPr>
            <w:tcW w:w="236" w:type="dxa"/>
            <w:vAlign w:val="bottom"/>
          </w:tcPr>
          <w:p w14:paraId="23A6D0D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A733AE" w14:textId="69F6AB10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76770D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1E338" w14:textId="1B8409D6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(851)</w:t>
            </w:r>
          </w:p>
        </w:tc>
        <w:tc>
          <w:tcPr>
            <w:tcW w:w="236" w:type="dxa"/>
            <w:vAlign w:val="bottom"/>
          </w:tcPr>
          <w:p w14:paraId="7E36CFB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B2FF8" w14:textId="6E0EBF2F" w:rsidR="00E77400" w:rsidRPr="00B07790" w:rsidRDefault="00E77400" w:rsidP="00E77400">
            <w:pPr>
              <w:tabs>
                <w:tab w:val="clear" w:pos="6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(7,064)</w:t>
            </w:r>
          </w:p>
        </w:tc>
        <w:tc>
          <w:tcPr>
            <w:tcW w:w="236" w:type="dxa"/>
            <w:vAlign w:val="bottom"/>
          </w:tcPr>
          <w:p w14:paraId="68FBEF1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40F654D" w14:textId="34EF55B3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DADF3B1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ABA66" w14:textId="09E122C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14,854</w:t>
            </w:r>
          </w:p>
        </w:tc>
      </w:tr>
    </w:tbl>
    <w:p w14:paraId="5EFF62D5" w14:textId="55283247" w:rsidR="004646EC" w:rsidRPr="00B07790" w:rsidRDefault="00464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2"/>
        <w:gridCol w:w="1041"/>
        <w:gridCol w:w="259"/>
        <w:gridCol w:w="1053"/>
        <w:gridCol w:w="253"/>
        <w:gridCol w:w="1095"/>
        <w:gridCol w:w="248"/>
        <w:gridCol w:w="1134"/>
        <w:gridCol w:w="248"/>
        <w:gridCol w:w="1177"/>
      </w:tblGrid>
      <w:tr w:rsidR="00245F60" w:rsidRPr="00B07790" w14:paraId="749830C8" w14:textId="77777777" w:rsidTr="00245F60">
        <w:trPr>
          <w:tblHeader/>
        </w:trPr>
        <w:tc>
          <w:tcPr>
            <w:tcW w:w="3122" w:type="dxa"/>
          </w:tcPr>
          <w:p w14:paraId="242F0870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8" w:type="dxa"/>
            <w:gridSpan w:val="9"/>
            <w:hideMark/>
          </w:tcPr>
          <w:p w14:paraId="3B638954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45F60" w:rsidRPr="00B07790" w14:paraId="16A8D96F" w14:textId="77777777" w:rsidTr="00245F60">
        <w:trPr>
          <w:tblHeader/>
        </w:trPr>
        <w:tc>
          <w:tcPr>
            <w:tcW w:w="3122" w:type="dxa"/>
            <w:vAlign w:val="bottom"/>
            <w:hideMark/>
          </w:tcPr>
          <w:p w14:paraId="0D945D9F" w14:textId="77777777" w:rsidR="00245F60" w:rsidRPr="00B07790" w:rsidRDefault="00245F60" w:rsidP="009C018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041" w:type="dxa"/>
            <w:vAlign w:val="bottom"/>
            <w:hideMark/>
          </w:tcPr>
          <w:p w14:paraId="0FD86512" w14:textId="77777777" w:rsidR="00245F60" w:rsidRPr="00B07790" w:rsidRDefault="00245F60" w:rsidP="009C018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BAA21E0" w14:textId="77777777" w:rsidR="00245F60" w:rsidRPr="00B07790" w:rsidRDefault="00245F60" w:rsidP="009C018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9" w:type="dxa"/>
            <w:vAlign w:val="bottom"/>
          </w:tcPr>
          <w:p w14:paraId="48E2935F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53" w:type="dxa"/>
            <w:vAlign w:val="bottom"/>
            <w:hideMark/>
          </w:tcPr>
          <w:p w14:paraId="373C8D3D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53" w:type="dxa"/>
            <w:vAlign w:val="bottom"/>
          </w:tcPr>
          <w:p w14:paraId="29031BF4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95" w:type="dxa"/>
            <w:vAlign w:val="bottom"/>
            <w:hideMark/>
          </w:tcPr>
          <w:p w14:paraId="77541B5B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8" w:type="dxa"/>
            <w:vAlign w:val="bottom"/>
          </w:tcPr>
          <w:p w14:paraId="70AA6957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vAlign w:val="bottom"/>
            <w:hideMark/>
          </w:tcPr>
          <w:p w14:paraId="54983567" w14:textId="77777777" w:rsidR="00245F60" w:rsidRPr="00B07790" w:rsidRDefault="00245F60" w:rsidP="009C018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6E458190" w14:textId="77777777" w:rsidR="00245F60" w:rsidRPr="00B07790" w:rsidRDefault="00245F60" w:rsidP="009C018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48" w:type="dxa"/>
            <w:vAlign w:val="bottom"/>
          </w:tcPr>
          <w:p w14:paraId="7B8866A6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7" w:type="dxa"/>
            <w:vAlign w:val="bottom"/>
            <w:hideMark/>
          </w:tcPr>
          <w:p w14:paraId="3AD6D987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F63E72F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45F60" w:rsidRPr="00B07790" w14:paraId="22A1E4ED" w14:textId="77777777" w:rsidTr="00245F60">
        <w:trPr>
          <w:tblHeader/>
        </w:trPr>
        <w:tc>
          <w:tcPr>
            <w:tcW w:w="3122" w:type="dxa"/>
          </w:tcPr>
          <w:p w14:paraId="66AA2541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08" w:type="dxa"/>
            <w:gridSpan w:val="9"/>
            <w:vAlign w:val="bottom"/>
            <w:hideMark/>
          </w:tcPr>
          <w:p w14:paraId="286415B7" w14:textId="77777777" w:rsidR="00245F60" w:rsidRPr="00B07790" w:rsidRDefault="00245F60" w:rsidP="009C018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5F60" w:rsidRPr="00B07790" w14:paraId="5EB593F0" w14:textId="77777777" w:rsidTr="00245F60">
        <w:tc>
          <w:tcPr>
            <w:tcW w:w="3122" w:type="dxa"/>
            <w:hideMark/>
          </w:tcPr>
          <w:p w14:paraId="37D80A9A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41" w:type="dxa"/>
          </w:tcPr>
          <w:p w14:paraId="761B79C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171AC9B7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9B93AD5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212F6E9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C973A76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0AA9756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7C893E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3AA08E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D249002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51C862A5" w14:textId="77777777" w:rsidTr="00245F60">
        <w:tc>
          <w:tcPr>
            <w:tcW w:w="3122" w:type="dxa"/>
            <w:hideMark/>
          </w:tcPr>
          <w:p w14:paraId="76F937A6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41" w:type="dxa"/>
          </w:tcPr>
          <w:p w14:paraId="51D8D6DC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</w:tcPr>
          <w:p w14:paraId="06B7A3FF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E1B1A98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0D81276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C48F927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68B478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43DCE2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E7DB7F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806A3D8" w14:textId="77777777" w:rsidR="00245F60" w:rsidRPr="00B07790" w:rsidRDefault="00245F60" w:rsidP="0071103F">
            <w:pPr>
              <w:tabs>
                <w:tab w:val="left" w:pos="9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3B69E827" w14:textId="77777777" w:rsidTr="00245F60">
        <w:tc>
          <w:tcPr>
            <w:tcW w:w="3122" w:type="dxa"/>
          </w:tcPr>
          <w:p w14:paraId="0F7D313B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</w:tcPr>
          <w:p w14:paraId="50D65D6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59" w:type="dxa"/>
          </w:tcPr>
          <w:p w14:paraId="4AC92DE0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2F1C9D6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0D8D9F4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0A2E3CDC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AE187E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26B947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4D9E99E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8832D33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129BD879" w14:textId="77777777" w:rsidTr="00245F60">
        <w:tc>
          <w:tcPr>
            <w:tcW w:w="3122" w:type="dxa"/>
            <w:hideMark/>
          </w:tcPr>
          <w:p w14:paraId="68FBE5D9" w14:textId="77777777" w:rsidR="00245F60" w:rsidRPr="00B07790" w:rsidRDefault="00245F6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ADB330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259" w:type="dxa"/>
            <w:vAlign w:val="bottom"/>
          </w:tcPr>
          <w:p w14:paraId="7CC00DDA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E06718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31DFEA26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2672F7" w14:textId="77777777" w:rsidR="00245F60" w:rsidRPr="00B07790" w:rsidRDefault="00245F60" w:rsidP="0071103F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  <w:tc>
          <w:tcPr>
            <w:tcW w:w="248" w:type="dxa"/>
            <w:vAlign w:val="bottom"/>
          </w:tcPr>
          <w:p w14:paraId="3C1572A7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DDC5380" w14:textId="77777777" w:rsidR="00245F60" w:rsidRPr="00B07790" w:rsidRDefault="00245F60" w:rsidP="00E3462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8" w:type="dxa"/>
            <w:vAlign w:val="bottom"/>
          </w:tcPr>
          <w:p w14:paraId="287C1F6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CCA9D3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</w:tr>
      <w:tr w:rsidR="0071103F" w:rsidRPr="00B07790" w14:paraId="1387EBDB" w14:textId="77777777" w:rsidTr="0071103F">
        <w:trPr>
          <w:trHeight w:val="98"/>
        </w:trPr>
        <w:tc>
          <w:tcPr>
            <w:tcW w:w="3122" w:type="dxa"/>
          </w:tcPr>
          <w:p w14:paraId="57338D05" w14:textId="7B99AB1F" w:rsidR="0071103F" w:rsidRPr="00B07790" w:rsidRDefault="0071103F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41" w:type="dxa"/>
            <w:vAlign w:val="bottom"/>
          </w:tcPr>
          <w:p w14:paraId="6FB5EB4E" w14:textId="5146BDDF" w:rsidR="0071103F" w:rsidRPr="00B07790" w:rsidRDefault="0071103F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9" w:type="dxa"/>
            <w:vAlign w:val="bottom"/>
          </w:tcPr>
          <w:p w14:paraId="3110FE28" w14:textId="77777777" w:rsidR="0071103F" w:rsidRPr="00B07790" w:rsidRDefault="0071103F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53" w:type="dxa"/>
            <w:vAlign w:val="bottom"/>
          </w:tcPr>
          <w:p w14:paraId="73F310E1" w14:textId="21EEE65C" w:rsidR="0071103F" w:rsidRPr="00B07790" w:rsidRDefault="0071103F" w:rsidP="00711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53" w:type="dxa"/>
            <w:vAlign w:val="bottom"/>
          </w:tcPr>
          <w:p w14:paraId="4EDB8B76" w14:textId="77777777" w:rsidR="0071103F" w:rsidRPr="00B07790" w:rsidRDefault="0071103F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95" w:type="dxa"/>
            <w:vAlign w:val="bottom"/>
          </w:tcPr>
          <w:p w14:paraId="5782144B" w14:textId="3DBFC92D" w:rsidR="0071103F" w:rsidRPr="00B07790" w:rsidRDefault="0071103F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345166B3" w14:textId="77777777" w:rsidR="0071103F" w:rsidRPr="00B07790" w:rsidRDefault="0071103F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1DDB89F" w14:textId="01958C2F" w:rsidR="0071103F" w:rsidRPr="00B07790" w:rsidRDefault="0071103F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22006C34" w14:textId="77777777" w:rsidR="0071103F" w:rsidRPr="00B07790" w:rsidRDefault="0071103F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7" w:type="dxa"/>
            <w:vAlign w:val="bottom"/>
          </w:tcPr>
          <w:p w14:paraId="0543C276" w14:textId="612F8977" w:rsidR="0071103F" w:rsidRPr="00B07790" w:rsidRDefault="0071103F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45F60" w:rsidRPr="00B07790" w14:paraId="4C23485D" w14:textId="77777777" w:rsidTr="00245F60">
        <w:tc>
          <w:tcPr>
            <w:tcW w:w="3122" w:type="dxa"/>
            <w:hideMark/>
          </w:tcPr>
          <w:p w14:paraId="4A3190E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41" w:type="dxa"/>
            <w:vAlign w:val="bottom"/>
          </w:tcPr>
          <w:p w14:paraId="6A900936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vAlign w:val="bottom"/>
          </w:tcPr>
          <w:p w14:paraId="32BE5806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B43BE3D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vAlign w:val="bottom"/>
          </w:tcPr>
          <w:p w14:paraId="00E5FEC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26B0EBA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020BC8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ED6CE8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1977EB05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87FDBE2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1AEA634B" w14:textId="77777777" w:rsidTr="00245F60">
        <w:tc>
          <w:tcPr>
            <w:tcW w:w="3122" w:type="dxa"/>
          </w:tcPr>
          <w:p w14:paraId="009BFAC5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</w:tcPr>
          <w:p w14:paraId="7AF00904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6596DA29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73C3813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C40214C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</w:tcPr>
          <w:p w14:paraId="134A25C5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E97C325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F262E58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36CCBFE2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7EA19BD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0FD80FD9" w14:textId="77777777" w:rsidTr="00245F60">
        <w:tc>
          <w:tcPr>
            <w:tcW w:w="3122" w:type="dxa"/>
          </w:tcPr>
          <w:p w14:paraId="2CF002D9" w14:textId="77777777" w:rsidR="00245F60" w:rsidRPr="00B07790" w:rsidRDefault="00245F6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0EAA071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  <w:tc>
          <w:tcPr>
            <w:tcW w:w="259" w:type="dxa"/>
            <w:vAlign w:val="bottom"/>
          </w:tcPr>
          <w:p w14:paraId="2BDDCE8D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7749B39D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17C774F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EF9F37A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55FE911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1136A3" w14:textId="77777777" w:rsidR="00245F60" w:rsidRPr="00B07790" w:rsidRDefault="00245F60" w:rsidP="0071103F">
            <w:pPr>
              <w:tabs>
                <w:tab w:val="clear" w:pos="907"/>
                <w:tab w:val="left" w:pos="918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  <w:tc>
          <w:tcPr>
            <w:tcW w:w="248" w:type="dxa"/>
            <w:vAlign w:val="bottom"/>
          </w:tcPr>
          <w:p w14:paraId="0969DACB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CFB4D7A" w14:textId="77777777" w:rsidR="00245F60" w:rsidRPr="00B07790" w:rsidRDefault="00245F60" w:rsidP="0071103F">
            <w:pPr>
              <w:tabs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10,786</w:t>
            </w:r>
          </w:p>
        </w:tc>
      </w:tr>
      <w:tr w:rsidR="00245F60" w:rsidRPr="00B07790" w14:paraId="2FE21868" w14:textId="77777777" w:rsidTr="00245F60">
        <w:tc>
          <w:tcPr>
            <w:tcW w:w="3122" w:type="dxa"/>
          </w:tcPr>
          <w:p w14:paraId="4D844E40" w14:textId="77777777" w:rsidR="00245F60" w:rsidRPr="00B07790" w:rsidRDefault="00245F60" w:rsidP="009C0189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67BAD3E6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056018EB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</w:tcPr>
          <w:p w14:paraId="52A8943C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84BA9B9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79BAF592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146BDA4D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A283FC" w14:textId="77777777" w:rsidR="00245F60" w:rsidRPr="00B07790" w:rsidRDefault="00245F60" w:rsidP="0071103F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DADFD03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76D04B35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5F60" w:rsidRPr="00B07790" w14:paraId="3DAD8E4D" w14:textId="77777777" w:rsidTr="00245F60">
        <w:tc>
          <w:tcPr>
            <w:tcW w:w="3122" w:type="dxa"/>
          </w:tcPr>
          <w:p w14:paraId="0FCF13D8" w14:textId="77777777" w:rsidR="00245F60" w:rsidRPr="00B07790" w:rsidRDefault="00245F6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41" w:type="dxa"/>
            <w:tcBorders>
              <w:left w:val="nil"/>
              <w:right w:val="nil"/>
            </w:tcBorders>
            <w:vAlign w:val="bottom"/>
          </w:tcPr>
          <w:p w14:paraId="1638F294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259" w:type="dxa"/>
            <w:vAlign w:val="bottom"/>
          </w:tcPr>
          <w:p w14:paraId="21BED895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vAlign w:val="bottom"/>
          </w:tcPr>
          <w:p w14:paraId="3187842D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36E6871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  <w:vAlign w:val="bottom"/>
          </w:tcPr>
          <w:p w14:paraId="44D967E7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6373EDFF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7E2ABF" w14:textId="77777777" w:rsidR="00245F60" w:rsidRPr="00B07790" w:rsidRDefault="00245F60" w:rsidP="0071103F">
            <w:pPr>
              <w:tabs>
                <w:tab w:val="clear" w:pos="907"/>
                <w:tab w:val="left" w:pos="834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48" w:type="dxa"/>
            <w:vAlign w:val="bottom"/>
          </w:tcPr>
          <w:p w14:paraId="103ADCCC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vAlign w:val="bottom"/>
          </w:tcPr>
          <w:p w14:paraId="3D3537E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  <w:tr w:rsidR="00245F60" w:rsidRPr="00B07790" w14:paraId="0105EF0B" w14:textId="77777777" w:rsidTr="00245F60">
        <w:tc>
          <w:tcPr>
            <w:tcW w:w="3122" w:type="dxa"/>
          </w:tcPr>
          <w:p w14:paraId="4638F877" w14:textId="77777777" w:rsidR="00245F60" w:rsidRPr="00B07790" w:rsidRDefault="00245F6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0B49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59" w:type="dxa"/>
            <w:vAlign w:val="bottom"/>
          </w:tcPr>
          <w:p w14:paraId="3A3BCF28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86F904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0C0BCCDF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F4640" w14:textId="77777777" w:rsidR="00245F60" w:rsidRPr="00B07790" w:rsidRDefault="00245F60" w:rsidP="009C0189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(329)</w:t>
            </w:r>
          </w:p>
        </w:tc>
        <w:tc>
          <w:tcPr>
            <w:tcW w:w="248" w:type="dxa"/>
            <w:vAlign w:val="bottom"/>
          </w:tcPr>
          <w:p w14:paraId="33F6EAC7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9B2DB" w14:textId="77777777" w:rsidR="00245F60" w:rsidRPr="00B07790" w:rsidRDefault="00245F60" w:rsidP="0071103F">
            <w:pPr>
              <w:tabs>
                <w:tab w:val="clear" w:pos="907"/>
                <w:tab w:val="left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48" w:type="dxa"/>
            <w:vAlign w:val="bottom"/>
          </w:tcPr>
          <w:p w14:paraId="7D6F37DF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BF6EAF" w14:textId="77777777" w:rsidR="00245F60" w:rsidRPr="00B07790" w:rsidRDefault="00245F60" w:rsidP="0071103F">
            <w:pPr>
              <w:tabs>
                <w:tab w:val="clear" w:pos="907"/>
                <w:tab w:val="left" w:pos="894"/>
                <w:tab w:val="left" w:pos="96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245F60" w:rsidRPr="00B07790" w14:paraId="5E07F50F" w14:textId="77777777" w:rsidTr="00245F60">
        <w:tc>
          <w:tcPr>
            <w:tcW w:w="3122" w:type="dxa"/>
          </w:tcPr>
          <w:p w14:paraId="5BB026B3" w14:textId="77777777" w:rsidR="00245F60" w:rsidRPr="00B07790" w:rsidRDefault="00245F60" w:rsidP="009C0189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C99997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14,833</w:t>
            </w:r>
          </w:p>
        </w:tc>
        <w:tc>
          <w:tcPr>
            <w:tcW w:w="259" w:type="dxa"/>
            <w:vAlign w:val="bottom"/>
          </w:tcPr>
          <w:p w14:paraId="4415FEC3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B4E91" w14:textId="77777777" w:rsidR="00245F60" w:rsidRPr="00B07790" w:rsidRDefault="00245F60" w:rsidP="009C018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3" w:type="dxa"/>
            <w:vAlign w:val="bottom"/>
          </w:tcPr>
          <w:p w14:paraId="6A61CE57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35CC40" w14:textId="77777777" w:rsidR="00245F60" w:rsidRPr="00B07790" w:rsidRDefault="00245F60" w:rsidP="009C0189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(329)</w:t>
            </w:r>
          </w:p>
        </w:tc>
        <w:tc>
          <w:tcPr>
            <w:tcW w:w="248" w:type="dxa"/>
            <w:vAlign w:val="bottom"/>
          </w:tcPr>
          <w:p w14:paraId="3BE99BA0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423F1" w14:textId="77777777" w:rsidR="00245F60" w:rsidRPr="00B07790" w:rsidRDefault="00245F60" w:rsidP="0071103F">
            <w:pPr>
              <w:tabs>
                <w:tab w:val="clear" w:pos="907"/>
                <w:tab w:val="left" w:pos="92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(2,920)</w:t>
            </w:r>
          </w:p>
        </w:tc>
        <w:tc>
          <w:tcPr>
            <w:tcW w:w="248" w:type="dxa"/>
            <w:vAlign w:val="bottom"/>
          </w:tcPr>
          <w:p w14:paraId="15E38DB9" w14:textId="77777777" w:rsidR="00245F60" w:rsidRPr="00B07790" w:rsidRDefault="00245F60" w:rsidP="009C018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0BC63" w14:textId="77777777" w:rsidR="00245F60" w:rsidRPr="00B07790" w:rsidRDefault="00245F60" w:rsidP="007110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11,584</w:t>
            </w:r>
          </w:p>
        </w:tc>
      </w:tr>
    </w:tbl>
    <w:p w14:paraId="727C434E" w14:textId="77777777" w:rsidR="00245F60" w:rsidRPr="00B07790" w:rsidRDefault="00245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E77400" w:rsidRPr="00B07790" w14:paraId="4D124CCE" w14:textId="77777777" w:rsidTr="0071103F">
        <w:tc>
          <w:tcPr>
            <w:tcW w:w="3150" w:type="dxa"/>
            <w:hideMark/>
          </w:tcPr>
          <w:p w14:paraId="4884C3B0" w14:textId="19CC4D38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990" w:type="dxa"/>
          </w:tcPr>
          <w:p w14:paraId="2854229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0953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28161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E497C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E4C2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B94B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E4D43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E5AD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DF8C32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7FEC3ADE" w14:textId="77777777" w:rsidTr="0071103F">
        <w:tc>
          <w:tcPr>
            <w:tcW w:w="3150" w:type="dxa"/>
            <w:hideMark/>
          </w:tcPr>
          <w:p w14:paraId="5219513A" w14:textId="20CB2890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</w:tcPr>
          <w:p w14:paraId="304E087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CA7BAB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B3A1A8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D57F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345F77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3F560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4703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1926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A1CB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4A020983" w14:textId="77777777" w:rsidTr="0071103F">
        <w:tc>
          <w:tcPr>
            <w:tcW w:w="3150" w:type="dxa"/>
          </w:tcPr>
          <w:p w14:paraId="249B653D" w14:textId="20EE4D29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</w:tcPr>
          <w:p w14:paraId="7887A21C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662FAE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0CED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B837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FF4E0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60A48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93B36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6DF8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C9CE74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3CB638C7" w14:textId="77777777" w:rsidTr="0071103F">
        <w:tc>
          <w:tcPr>
            <w:tcW w:w="3150" w:type="dxa"/>
            <w:hideMark/>
          </w:tcPr>
          <w:p w14:paraId="4B33CA78" w14:textId="7D3895AD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EB3C4E" w14:textId="10E71B1E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vAlign w:val="bottom"/>
          </w:tcPr>
          <w:p w14:paraId="0775469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21E8EC" w14:textId="0893C141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vAlign w:val="bottom"/>
          </w:tcPr>
          <w:p w14:paraId="64F165F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E0E84E" w14:textId="1A17BC07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3CC7B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C56C21" w14:textId="405CA917" w:rsidR="00E77400" w:rsidRPr="00B07790" w:rsidRDefault="00E77400" w:rsidP="0071103F">
            <w:pPr>
              <w:tabs>
                <w:tab w:val="clear" w:pos="680"/>
                <w:tab w:val="clear" w:pos="907"/>
                <w:tab w:val="left" w:pos="614"/>
                <w:tab w:val="left" w:pos="7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CD1E28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EBA217" w14:textId="65BC0697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E77400" w:rsidRPr="00B07790" w14:paraId="4943512C" w14:textId="77777777" w:rsidTr="0071103F">
        <w:trPr>
          <w:trHeight w:val="125"/>
        </w:trPr>
        <w:tc>
          <w:tcPr>
            <w:tcW w:w="3150" w:type="dxa"/>
          </w:tcPr>
          <w:p w14:paraId="35ACFDD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92E8E3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6FD26C1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C48F3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7B7B17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1FCC6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7F1E27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89AE8B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F9F6F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548B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7400" w:rsidRPr="00B07790" w14:paraId="576D2887" w14:textId="77777777" w:rsidTr="0071103F">
        <w:tc>
          <w:tcPr>
            <w:tcW w:w="3150" w:type="dxa"/>
            <w:hideMark/>
          </w:tcPr>
          <w:p w14:paraId="368DE3C5" w14:textId="44B614A4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7C67CDC9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4E945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9D1B2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28843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3DC1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FE153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820C65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2257E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942C1D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77400" w:rsidRPr="00B07790" w14:paraId="2171245E" w14:textId="77777777" w:rsidTr="0071103F">
        <w:tc>
          <w:tcPr>
            <w:tcW w:w="3150" w:type="dxa"/>
          </w:tcPr>
          <w:p w14:paraId="11B8B4A3" w14:textId="54158B1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</w:tcPr>
          <w:p w14:paraId="75F692C6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F69B3A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E2C7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9BC0E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44D75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068BAF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29994E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B325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F7B1E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16540B31" w14:textId="77777777" w:rsidTr="0071103F">
        <w:tc>
          <w:tcPr>
            <w:tcW w:w="3150" w:type="dxa"/>
          </w:tcPr>
          <w:p w14:paraId="0C8CF322" w14:textId="7EDC374C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16580FAF" w14:textId="6926A473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20,584</w:t>
            </w:r>
          </w:p>
        </w:tc>
        <w:tc>
          <w:tcPr>
            <w:tcW w:w="270" w:type="dxa"/>
            <w:vAlign w:val="bottom"/>
          </w:tcPr>
          <w:p w14:paraId="4B5E661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8079EA" w14:textId="6374AC33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D2113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EBA46D" w14:textId="0D305349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0FD903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054C1D" w14:textId="6A10EBDC" w:rsidR="00E77400" w:rsidRPr="00B07790" w:rsidRDefault="00E77400" w:rsidP="0071103F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(6,909)</w:t>
            </w:r>
          </w:p>
        </w:tc>
        <w:tc>
          <w:tcPr>
            <w:tcW w:w="270" w:type="dxa"/>
            <w:vAlign w:val="bottom"/>
          </w:tcPr>
          <w:p w14:paraId="5F45D078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B86EE" w14:textId="6334A825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13,675</w:t>
            </w:r>
          </w:p>
        </w:tc>
      </w:tr>
      <w:tr w:rsidR="00E77400" w:rsidRPr="00B07790" w14:paraId="7921AE02" w14:textId="77777777" w:rsidTr="0071103F">
        <w:tc>
          <w:tcPr>
            <w:tcW w:w="3150" w:type="dxa"/>
          </w:tcPr>
          <w:p w14:paraId="1E59E3D6" w14:textId="4700488E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98656D0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D741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1C041A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6408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7124D" w14:textId="77777777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05ECD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5BB7EB" w14:textId="77777777" w:rsidR="00E77400" w:rsidRPr="00B07790" w:rsidRDefault="00E77400" w:rsidP="0071103F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B749C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A56508" w14:textId="77777777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7400" w:rsidRPr="00B07790" w14:paraId="46CE5287" w14:textId="77777777" w:rsidTr="0071103F">
        <w:tc>
          <w:tcPr>
            <w:tcW w:w="3150" w:type="dxa"/>
          </w:tcPr>
          <w:p w14:paraId="2118906D" w14:textId="3467C528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696FB4" w14:textId="4C5D0433" w:rsidR="00E77400" w:rsidRPr="00B07790" w:rsidDel="006851BF" w:rsidRDefault="00E77400" w:rsidP="0071103F">
            <w:pPr>
              <w:tabs>
                <w:tab w:val="clear" w:pos="680"/>
                <w:tab w:val="left" w:pos="70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70" w:type="dxa"/>
            <w:vAlign w:val="bottom"/>
          </w:tcPr>
          <w:p w14:paraId="55EF1884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8C6EC5" w14:textId="1CB229FE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826E35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CABDA5" w14:textId="2C23E5E4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A4D57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D5D9BF" w14:textId="7563DD35" w:rsidR="00E77400" w:rsidRPr="00B07790" w:rsidRDefault="00E77400" w:rsidP="0071103F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270" w:type="dxa"/>
            <w:vAlign w:val="bottom"/>
          </w:tcPr>
          <w:p w14:paraId="440F57B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A5E852" w14:textId="575EDD3F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E77400" w:rsidRPr="00B07790" w14:paraId="41A14868" w14:textId="77777777" w:rsidTr="0071103F">
        <w:tc>
          <w:tcPr>
            <w:tcW w:w="3150" w:type="dxa"/>
          </w:tcPr>
          <w:p w14:paraId="1C1D7538" w14:textId="7A66EDC0" w:rsidR="00E77400" w:rsidRPr="00B07790" w:rsidRDefault="00E77400" w:rsidP="003722C7">
            <w:pPr>
              <w:pStyle w:val="ListParagraph"/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26" w:hanging="45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26ADCD" w14:textId="4AF5894C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1,618</w:t>
            </w:r>
          </w:p>
        </w:tc>
        <w:tc>
          <w:tcPr>
            <w:tcW w:w="270" w:type="dxa"/>
            <w:vAlign w:val="bottom"/>
          </w:tcPr>
          <w:p w14:paraId="33E65DC0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76525" w14:textId="63E207B5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E0007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7F1F76" w14:textId="6D6C7F70" w:rsidR="00E77400" w:rsidRPr="00B07790" w:rsidRDefault="00E77400" w:rsidP="0071103F">
            <w:pPr>
              <w:tabs>
                <w:tab w:val="clear" w:pos="680"/>
                <w:tab w:val="clear" w:pos="907"/>
                <w:tab w:val="left" w:pos="796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(785)</w:t>
            </w:r>
          </w:p>
        </w:tc>
        <w:tc>
          <w:tcPr>
            <w:tcW w:w="270" w:type="dxa"/>
            <w:vAlign w:val="bottom"/>
          </w:tcPr>
          <w:p w14:paraId="16E6D53A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8EC001" w14:textId="249AE77A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F68A719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DF67E4" w14:textId="02296E2A" w:rsidR="00E77400" w:rsidRPr="00B07790" w:rsidRDefault="00E77400" w:rsidP="0071103F">
            <w:pPr>
              <w:tabs>
                <w:tab w:val="clear" w:pos="907"/>
                <w:tab w:val="left" w:pos="9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  <w:tr w:rsidR="00E77400" w:rsidRPr="00B07790" w14:paraId="117F85D2" w14:textId="77777777" w:rsidTr="0071103F">
        <w:trPr>
          <w:trHeight w:val="271"/>
        </w:trPr>
        <w:tc>
          <w:tcPr>
            <w:tcW w:w="3150" w:type="dxa"/>
          </w:tcPr>
          <w:p w14:paraId="6363888F" w14:textId="1462AB0D" w:rsidR="00E77400" w:rsidRPr="00B07790" w:rsidRDefault="00E77400" w:rsidP="00E77400">
            <w:pPr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7ABA6D" w14:textId="1D63E344" w:rsidR="00E77400" w:rsidRPr="00B07790" w:rsidRDefault="00E77400" w:rsidP="007110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22,585</w:t>
            </w:r>
          </w:p>
        </w:tc>
        <w:tc>
          <w:tcPr>
            <w:tcW w:w="270" w:type="dxa"/>
            <w:vAlign w:val="bottom"/>
          </w:tcPr>
          <w:p w14:paraId="0B4ED7B2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570F3" w14:textId="0B0EDD92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BAF756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AF8F03" w14:textId="241C6B73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(785)</w:t>
            </w:r>
          </w:p>
        </w:tc>
        <w:tc>
          <w:tcPr>
            <w:tcW w:w="270" w:type="dxa"/>
            <w:vAlign w:val="bottom"/>
          </w:tcPr>
          <w:p w14:paraId="220E27BB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6E8E8" w14:textId="13C4A280" w:rsidR="00E77400" w:rsidRPr="00B07790" w:rsidRDefault="00E77400" w:rsidP="00E77400">
            <w:pPr>
              <w:tabs>
                <w:tab w:val="clear" w:pos="907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(6,967)</w:t>
            </w:r>
          </w:p>
        </w:tc>
        <w:tc>
          <w:tcPr>
            <w:tcW w:w="270" w:type="dxa"/>
            <w:vAlign w:val="bottom"/>
          </w:tcPr>
          <w:p w14:paraId="4DF1DA0E" w14:textId="77777777" w:rsidR="00E77400" w:rsidRPr="00B07790" w:rsidRDefault="00E77400" w:rsidP="00E7740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739C1" w14:textId="40B43149" w:rsidR="00E77400" w:rsidRPr="00B07790" w:rsidRDefault="00E77400" w:rsidP="00E7740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14,833</w:t>
            </w:r>
          </w:p>
        </w:tc>
      </w:tr>
    </w:tbl>
    <w:p w14:paraId="2FB34793" w14:textId="1DAEE0B0" w:rsidR="009B6EF5" w:rsidRPr="00B07790" w:rsidRDefault="009B6EF5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719D127" w14:textId="77777777" w:rsidR="009B6EF5" w:rsidRPr="00B07790" w:rsidRDefault="009B6EF5" w:rsidP="003608BC">
      <w:pPr>
        <w:spacing w:line="240" w:lineRule="auto"/>
        <w:jc w:val="both"/>
        <w:rPr>
          <w:rFonts w:ascii="Angsana New" w:hAnsi="Angsana New"/>
          <w:sz w:val="22"/>
          <w:szCs w:val="22"/>
          <w:cs/>
          <w:lang w:val="th-TH"/>
        </w:rPr>
      </w:pPr>
      <w:bookmarkStart w:id="3" w:name="_Hlk30142291"/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49"/>
        <w:gridCol w:w="921"/>
        <w:gridCol w:w="270"/>
        <w:gridCol w:w="1080"/>
        <w:gridCol w:w="270"/>
        <w:gridCol w:w="1350"/>
        <w:gridCol w:w="270"/>
        <w:gridCol w:w="900"/>
        <w:gridCol w:w="270"/>
        <w:gridCol w:w="1170"/>
      </w:tblGrid>
      <w:tr w:rsidR="009B6EF5" w:rsidRPr="00B07790" w14:paraId="44CD5BB6" w14:textId="77777777" w:rsidTr="00FC7CC8">
        <w:trPr>
          <w:trHeight w:val="731"/>
          <w:tblHeader/>
        </w:trPr>
        <w:tc>
          <w:tcPr>
            <w:tcW w:w="2700" w:type="dxa"/>
            <w:shd w:val="clear" w:color="auto" w:fill="auto"/>
          </w:tcPr>
          <w:p w14:paraId="6479AA65" w14:textId="77777777" w:rsidR="009B6EF5" w:rsidRPr="00B07790" w:rsidRDefault="009B6EF5" w:rsidP="00C278B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8ACDBE" w14:textId="77777777" w:rsidR="009B6EF5" w:rsidRPr="00B07790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1" w:type="dxa"/>
            <w:gridSpan w:val="7"/>
            <w:vAlign w:val="bottom"/>
          </w:tcPr>
          <w:p w14:paraId="2A03BED4" w14:textId="77777777" w:rsidR="009B6EF5" w:rsidRPr="00B07790" w:rsidRDefault="009B6EF5" w:rsidP="00C278B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B07790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CBC8575" w14:textId="77777777" w:rsidR="009B6EF5" w:rsidRPr="00B07790" w:rsidRDefault="009B6EF5" w:rsidP="00C278B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58CD6C" w14:textId="6468E8F8" w:rsidR="009B6EF5" w:rsidRPr="00B07790" w:rsidRDefault="009B6EF5" w:rsidP="00C278B6">
            <w:pPr>
              <w:spacing w:line="240" w:lineRule="auto"/>
              <w:ind w:left="-102" w:right="-102"/>
              <w:jc w:val="center"/>
              <w:rPr>
                <w:rFonts w:ascii="Angsana New" w:hAnsi="Angsana New"/>
                <w:bCs/>
                <w:spacing w:val="-6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  <w:r w:rsidR="00FC7CC8" w:rsidRPr="00B0779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  <w:r w:rsidRPr="00B07790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     </w:t>
            </w:r>
          </w:p>
        </w:tc>
      </w:tr>
      <w:tr w:rsidR="009B6EF5" w:rsidRPr="00B07790" w14:paraId="18E87C0D" w14:textId="77777777" w:rsidTr="001302C7">
        <w:trPr>
          <w:tblHeader/>
        </w:trPr>
        <w:tc>
          <w:tcPr>
            <w:tcW w:w="2700" w:type="dxa"/>
            <w:shd w:val="clear" w:color="auto" w:fill="auto"/>
          </w:tcPr>
          <w:p w14:paraId="154426CB" w14:textId="77777777" w:rsidR="009B6EF5" w:rsidRPr="00B07790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7290ECC5" w14:textId="77777777" w:rsidR="009B6EF5" w:rsidRPr="00B0779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CD83628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26849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87847F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BF2DD04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15DD55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อสังหาริมทรัพย์เพื่อการลงทุนระหว่างก่อสร้าง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901E2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2A2C8A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BAA7D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DF872" w14:textId="77777777" w:rsidR="001302C7" w:rsidRPr="00B07790" w:rsidRDefault="001302C7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  <w:p w14:paraId="21C836BC" w14:textId="4F146405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</w:tr>
      <w:tr w:rsidR="009B6EF5" w:rsidRPr="00B07790" w14:paraId="140A4DDD" w14:textId="77777777" w:rsidTr="001302C7">
        <w:trPr>
          <w:tblHeader/>
        </w:trPr>
        <w:tc>
          <w:tcPr>
            <w:tcW w:w="2700" w:type="dxa"/>
            <w:shd w:val="clear" w:color="auto" w:fill="auto"/>
          </w:tcPr>
          <w:p w14:paraId="29EBC994" w14:textId="77777777" w:rsidR="009B6EF5" w:rsidRPr="00B07790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  <w:shd w:val="clear" w:color="auto" w:fill="auto"/>
          </w:tcPr>
          <w:p w14:paraId="55A0F7D9" w14:textId="77777777" w:rsidR="009B6EF5" w:rsidRPr="00B0779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6501" w:type="dxa"/>
            <w:gridSpan w:val="9"/>
            <w:shd w:val="clear" w:color="auto" w:fill="auto"/>
            <w:vAlign w:val="bottom"/>
          </w:tcPr>
          <w:p w14:paraId="1B512BCE" w14:textId="77777777" w:rsidR="009B6EF5" w:rsidRPr="00B07790" w:rsidRDefault="009B6EF5" w:rsidP="00C278B6">
            <w:pPr>
              <w:spacing w:line="240" w:lineRule="auto"/>
              <w:ind w:left="-100" w:right="-126" w:hanging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="Angsana New" w:eastAsia="Times New Roman" w:hAnsi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="Angsana New" w:eastAsia="Times New Roman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B6EF5" w:rsidRPr="00B07790" w14:paraId="3D628273" w14:textId="77777777" w:rsidTr="001302C7">
        <w:tc>
          <w:tcPr>
            <w:tcW w:w="2700" w:type="dxa"/>
            <w:shd w:val="clear" w:color="auto" w:fill="auto"/>
          </w:tcPr>
          <w:p w14:paraId="6A59CA75" w14:textId="77777777" w:rsidR="009B6EF5" w:rsidRPr="00B07790" w:rsidRDefault="009B6EF5" w:rsidP="00C278B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9" w:type="dxa"/>
            <w:shd w:val="clear" w:color="auto" w:fill="auto"/>
          </w:tcPr>
          <w:p w14:paraId="11B8ED08" w14:textId="77777777" w:rsidR="009B6EF5" w:rsidRPr="00B07790" w:rsidRDefault="009B6EF5" w:rsidP="00C278B6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</w:tcPr>
          <w:p w14:paraId="7E6A0F6A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5DE4899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93EF6B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7554D3E7" w14:textId="77777777" w:rsidR="009B6EF5" w:rsidRPr="00B07790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244D2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9270887" w14:textId="77777777" w:rsidR="009B6EF5" w:rsidRPr="00B07790" w:rsidRDefault="009B6EF5" w:rsidP="009B6EF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7EED86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56AF64A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37728BB" w14:textId="77777777" w:rsidR="009B6EF5" w:rsidRPr="00B07790" w:rsidRDefault="009B6EF5" w:rsidP="009B6EF5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666C94" w:rsidRPr="00B07790" w14:paraId="24D4416A" w14:textId="77777777" w:rsidTr="001302C7">
        <w:tc>
          <w:tcPr>
            <w:tcW w:w="2700" w:type="dxa"/>
            <w:shd w:val="clear" w:color="auto" w:fill="auto"/>
          </w:tcPr>
          <w:p w14:paraId="07333AA4" w14:textId="04E2114E" w:rsidR="00666C94" w:rsidRPr="00B07790" w:rsidRDefault="00666C94" w:rsidP="00666C94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535D5648" w14:textId="77777777" w:rsidR="00666C94" w:rsidRPr="00B07790" w:rsidRDefault="00666C94" w:rsidP="00666C94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EC3E48B" w14:textId="07199E37" w:rsidR="00666C94" w:rsidRPr="00B07790" w:rsidRDefault="00666C94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380E8" w14:textId="77777777" w:rsidR="00666C94" w:rsidRPr="00B07790" w:rsidRDefault="00666C94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5515E" w14:textId="6EF7B601" w:rsidR="00666C94" w:rsidRPr="00B07790" w:rsidRDefault="00666C94" w:rsidP="0071103F">
            <w:pPr>
              <w:tabs>
                <w:tab w:val="clear" w:pos="680"/>
                <w:tab w:val="decimal" w:pos="79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</w:tcPr>
          <w:p w14:paraId="41DF848D" w14:textId="77777777" w:rsidR="00666C94" w:rsidRPr="00B07790" w:rsidRDefault="00666C94" w:rsidP="0071103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ECE360" w14:textId="316E63B2" w:rsidR="00666C94" w:rsidRPr="00B07790" w:rsidRDefault="00666C94" w:rsidP="0071103F">
            <w:pPr>
              <w:tabs>
                <w:tab w:val="decimal" w:pos="650"/>
                <w:tab w:val="left" w:pos="106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B9EA9" w14:textId="77777777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2897E" w14:textId="7E7F396F" w:rsidR="00666C94" w:rsidRPr="00B07790" w:rsidRDefault="00666C94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418748" w14:textId="77777777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EFAD33" w14:textId="1FBEB53E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1,827</w:t>
            </w:r>
          </w:p>
        </w:tc>
      </w:tr>
      <w:tr w:rsidR="00666C94" w:rsidRPr="00B07790" w14:paraId="5109B8B2" w14:textId="77777777" w:rsidTr="001302C7">
        <w:tc>
          <w:tcPr>
            <w:tcW w:w="2700" w:type="dxa"/>
            <w:shd w:val="clear" w:color="auto" w:fill="auto"/>
          </w:tcPr>
          <w:p w14:paraId="782FEABE" w14:textId="6B0BB94A" w:rsidR="00666C94" w:rsidRPr="00B07790" w:rsidRDefault="00666C94" w:rsidP="00666C9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9" w:type="dxa"/>
            <w:shd w:val="clear" w:color="auto" w:fill="auto"/>
          </w:tcPr>
          <w:p w14:paraId="614D71C8" w14:textId="77777777" w:rsidR="00666C94" w:rsidRPr="00B07790" w:rsidRDefault="00666C94" w:rsidP="00666C94">
            <w:pPr>
              <w:spacing w:line="240" w:lineRule="auto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313021C" w14:textId="23ABE4B0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4E110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AE413" w14:textId="14710CA8" w:rsidR="00666C94" w:rsidRPr="00B07790" w:rsidRDefault="00666C94" w:rsidP="0071103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18C8EC2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4D8ADC" w14:textId="4FFF3EE7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D4E06F" w14:textId="77777777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B2B2E1" w14:textId="0E1D14C3" w:rsidR="00666C94" w:rsidRPr="00B07790" w:rsidRDefault="00666C94" w:rsidP="0071103F">
            <w:pPr>
              <w:tabs>
                <w:tab w:val="clear" w:pos="680"/>
                <w:tab w:val="decimal" w:pos="6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853031" w14:textId="77777777" w:rsidR="00666C94" w:rsidRPr="00B07790" w:rsidRDefault="00666C94" w:rsidP="0071103F">
            <w:pPr>
              <w:tabs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968218" w14:textId="0CB24573" w:rsidR="00666C94" w:rsidRPr="00B07790" w:rsidRDefault="00666C94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6C94" w:rsidRPr="00B07790" w14:paraId="704ABE8E" w14:textId="77777777" w:rsidTr="001302C7">
        <w:tc>
          <w:tcPr>
            <w:tcW w:w="2700" w:type="dxa"/>
            <w:shd w:val="clear" w:color="auto" w:fill="auto"/>
          </w:tcPr>
          <w:p w14:paraId="3624B7C5" w14:textId="3EDEB25E" w:rsidR="00666C94" w:rsidRPr="00B07790" w:rsidRDefault="00666C94" w:rsidP="00666C9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9AACF04" w14:textId="77777777" w:rsidR="00666C94" w:rsidRPr="00B07790" w:rsidRDefault="00666C94" w:rsidP="00666C94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4AD1C" w14:textId="7667EEA3" w:rsidR="00666C94" w:rsidRPr="00B07790" w:rsidRDefault="00666C94" w:rsidP="00666C94">
            <w:pPr>
              <w:tabs>
                <w:tab w:val="clear" w:pos="454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01F126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20CF" w14:textId="470B9609" w:rsidR="00666C94" w:rsidRPr="00B07790" w:rsidRDefault="00666C94" w:rsidP="0071103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4309584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6E4CD82" w14:textId="47F90F7E" w:rsidR="00666C94" w:rsidRPr="00B07790" w:rsidRDefault="00666C94" w:rsidP="003C7C33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bidi="ar-SA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CC4EC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B83A1" w14:textId="419F5117" w:rsidR="00666C94" w:rsidRPr="00B07790" w:rsidRDefault="00666C94" w:rsidP="00666C94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6E8F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5132" w14:textId="71678B19" w:rsidR="00666C94" w:rsidRPr="00B07790" w:rsidRDefault="00666C94" w:rsidP="003C7C33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bidi="ar-SA"/>
              </w:rPr>
              <w:t>(531)</w:t>
            </w:r>
          </w:p>
        </w:tc>
      </w:tr>
      <w:tr w:rsidR="00666C94" w:rsidRPr="00B07790" w14:paraId="75DE7BE3" w14:textId="77777777" w:rsidTr="001302C7">
        <w:tc>
          <w:tcPr>
            <w:tcW w:w="2700" w:type="dxa"/>
            <w:shd w:val="clear" w:color="auto" w:fill="auto"/>
          </w:tcPr>
          <w:p w14:paraId="7E7D5427" w14:textId="32270E67" w:rsidR="00666C94" w:rsidRPr="00B07790" w:rsidRDefault="00666C94" w:rsidP="00666C9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2566 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29126510" w14:textId="4E198552" w:rsidR="00666C94" w:rsidRPr="00B07790" w:rsidRDefault="00666C94" w:rsidP="00666C94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41BBEB42" w14:textId="77777777" w:rsidR="00666C94" w:rsidRPr="00B07790" w:rsidRDefault="00666C94" w:rsidP="00666C94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D11A6" w14:textId="3A0F8D01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B02DD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D844" w14:textId="20A956BD" w:rsidR="00666C94" w:rsidRPr="00B07790" w:rsidRDefault="00666C94" w:rsidP="00666C94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44</w:t>
            </w:r>
          </w:p>
        </w:tc>
        <w:tc>
          <w:tcPr>
            <w:tcW w:w="270" w:type="dxa"/>
          </w:tcPr>
          <w:p w14:paraId="1BBA6579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D39258" w14:textId="64F37D01" w:rsidR="00666C94" w:rsidRPr="00B07790" w:rsidRDefault="00666C94" w:rsidP="00666C94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22D6F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5D1A5" w14:textId="2A362425" w:rsidR="00666C94" w:rsidRPr="00B07790" w:rsidRDefault="00666C94" w:rsidP="00666C94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6,080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86402" w14:textId="77777777" w:rsidR="00666C94" w:rsidRPr="00B07790" w:rsidRDefault="00666C94" w:rsidP="00666C94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7BFD" w14:textId="20F23DD6" w:rsidR="00666C94" w:rsidRPr="00B07790" w:rsidRDefault="00666C94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1,296</w:t>
            </w:r>
          </w:p>
        </w:tc>
      </w:tr>
      <w:tr w:rsidR="00367DDF" w:rsidRPr="00B07790" w14:paraId="186269E0" w14:textId="77777777" w:rsidTr="001302C7">
        <w:tc>
          <w:tcPr>
            <w:tcW w:w="2700" w:type="dxa"/>
            <w:shd w:val="clear" w:color="auto" w:fill="auto"/>
          </w:tcPr>
          <w:p w14:paraId="4ECF9D07" w14:textId="2E77ADBE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9" w:type="dxa"/>
            <w:shd w:val="clear" w:color="auto" w:fill="auto"/>
          </w:tcPr>
          <w:p w14:paraId="0DC7EB57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99C1B42" w14:textId="0C9B054B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E84B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C68D92" w14:textId="3226D7C0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931BDC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4A6DC9" w14:textId="0A1DBAD9" w:rsidR="00367DDF" w:rsidRPr="00B07790" w:rsidRDefault="00671963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2977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5A0CE5" w14:textId="1E2CD7FC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bidi="ar-SA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D847B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C053FA" w14:textId="3966A7D4" w:rsidR="00367DDF" w:rsidRPr="00B07790" w:rsidRDefault="00367DDF" w:rsidP="00780B24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50323093" w14:textId="77777777" w:rsidTr="001302C7">
        <w:tc>
          <w:tcPr>
            <w:tcW w:w="2700" w:type="dxa"/>
            <w:shd w:val="clear" w:color="auto" w:fill="auto"/>
          </w:tcPr>
          <w:p w14:paraId="69DCF23A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5C4578E1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03B3976" w14:textId="32413C38" w:rsidR="00367DDF" w:rsidRPr="00B07790" w:rsidRDefault="00367DDF" w:rsidP="0071103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84906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B6270C" w14:textId="0BAFFFC5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004D63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49AFA89" w14:textId="79F3F0B8" w:rsidR="00367DDF" w:rsidRPr="00B07790" w:rsidRDefault="00367DDF" w:rsidP="00780B24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A2B9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B7272F" w14:textId="1E66BFFA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6FC10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097F3" w14:textId="66DF9A7B" w:rsidR="00367DDF" w:rsidRPr="00B07790" w:rsidRDefault="00367DDF" w:rsidP="0071103F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367DDF" w:rsidRPr="00B07790" w14:paraId="16A0FAE1" w14:textId="77777777" w:rsidTr="001302C7">
        <w:tc>
          <w:tcPr>
            <w:tcW w:w="2700" w:type="dxa"/>
            <w:shd w:val="clear" w:color="auto" w:fill="auto"/>
          </w:tcPr>
          <w:p w14:paraId="307E5570" w14:textId="15A9F405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  <w:tc>
          <w:tcPr>
            <w:tcW w:w="249" w:type="dxa"/>
            <w:shd w:val="clear" w:color="auto" w:fill="auto"/>
          </w:tcPr>
          <w:p w14:paraId="79A081F3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6466F" w14:textId="2B365785" w:rsidR="00367DDF" w:rsidRPr="00B07790" w:rsidRDefault="00367DDF" w:rsidP="0071103F">
            <w:pPr>
              <w:tabs>
                <w:tab w:val="clear" w:pos="680"/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8CD3F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690DA" w14:textId="5EC8664D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44</w:t>
            </w:r>
          </w:p>
        </w:tc>
        <w:tc>
          <w:tcPr>
            <w:tcW w:w="270" w:type="dxa"/>
          </w:tcPr>
          <w:p w14:paraId="40BFC00E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B028" w14:textId="490981C5" w:rsidR="00367DDF" w:rsidRPr="00B07790" w:rsidRDefault="00367DDF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DA48E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EB400" w14:textId="0CC44EB1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C4AB9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B9C89" w14:textId="620B93E5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385</w:t>
            </w:r>
          </w:p>
        </w:tc>
      </w:tr>
      <w:tr w:rsidR="00367DDF" w:rsidRPr="00B07790" w14:paraId="0E3E8E46" w14:textId="77777777" w:rsidTr="001302C7">
        <w:tc>
          <w:tcPr>
            <w:tcW w:w="2700" w:type="dxa"/>
            <w:shd w:val="clear" w:color="auto" w:fill="auto"/>
          </w:tcPr>
          <w:p w14:paraId="38C54BAD" w14:textId="77777777" w:rsidR="00367DDF" w:rsidRPr="00B07790" w:rsidRDefault="00367DDF" w:rsidP="00367DDF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3F4FFB2" w14:textId="77777777" w:rsidR="00367DDF" w:rsidRPr="00B07790" w:rsidRDefault="00367DDF" w:rsidP="00367DDF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20CF4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B7DCD0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EC7D1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475DD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0A906D" w14:textId="77777777" w:rsidR="00367DDF" w:rsidRPr="00B07790" w:rsidRDefault="00367DDF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538A3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AAABC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4DC11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B55FD" w14:textId="77777777" w:rsidR="00367DDF" w:rsidRPr="00B07790" w:rsidRDefault="00367DDF" w:rsidP="00367DDF">
            <w:pPr>
              <w:tabs>
                <w:tab w:val="decimal" w:pos="8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DDF" w:rsidRPr="00B07790" w14:paraId="0555D4EF" w14:textId="77777777" w:rsidTr="001302C7">
        <w:tc>
          <w:tcPr>
            <w:tcW w:w="2700" w:type="dxa"/>
            <w:shd w:val="clear" w:color="auto" w:fill="auto"/>
          </w:tcPr>
          <w:p w14:paraId="10E4D239" w14:textId="77777777" w:rsidR="00367DDF" w:rsidRPr="00B07790" w:rsidRDefault="00367DDF" w:rsidP="00367DDF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B07790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249" w:type="dxa"/>
            <w:shd w:val="clear" w:color="auto" w:fill="auto"/>
          </w:tcPr>
          <w:p w14:paraId="3561906D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AEE7684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45ACC0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0112E5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13ED087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2B643" w14:textId="77777777" w:rsidR="00367DDF" w:rsidRPr="00B07790" w:rsidRDefault="00367DDF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A725C5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0D31B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8F72CD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3DA97" w14:textId="77777777" w:rsidR="00367DDF" w:rsidRPr="00B07790" w:rsidRDefault="00367DDF" w:rsidP="00367DDF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367DDF" w:rsidRPr="00B07790" w14:paraId="50D46DDC" w14:textId="77777777" w:rsidTr="001302C7">
        <w:tc>
          <w:tcPr>
            <w:tcW w:w="2700" w:type="dxa"/>
            <w:shd w:val="clear" w:color="auto" w:fill="auto"/>
          </w:tcPr>
          <w:p w14:paraId="48D694E3" w14:textId="74AE48CB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0779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6B1AADEA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98EE7F6" w14:textId="33A81B1C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65AF3E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0C680" w14:textId="438C0675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CBE26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B99BAD" w14:textId="5B9E0B2C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62B44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06AD70" w14:textId="29C47775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88472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3DCC54" w14:textId="180B47CC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18A601B4" w14:textId="77777777" w:rsidTr="001302C7">
        <w:tc>
          <w:tcPr>
            <w:tcW w:w="2700" w:type="dxa"/>
            <w:shd w:val="clear" w:color="auto" w:fill="auto"/>
          </w:tcPr>
          <w:p w14:paraId="0087655F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654895D2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</w:tcPr>
          <w:p w14:paraId="2CA88EDB" w14:textId="16F6F2C8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D2646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32268B" w14:textId="392EFF6A" w:rsidR="00367DDF" w:rsidRPr="00B07790" w:rsidRDefault="00367DDF" w:rsidP="0071103F">
            <w:pPr>
              <w:tabs>
                <w:tab w:val="clear" w:pos="680"/>
                <w:tab w:val="clear" w:pos="907"/>
                <w:tab w:val="decimal" w:pos="670"/>
                <w:tab w:val="left" w:pos="864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FD778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DFC930" w14:textId="131719F0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36318C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78C1F" w14:textId="658DFB1A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746F2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21988E8" w14:textId="4347160D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4017A70A" w14:textId="77777777" w:rsidTr="001302C7">
        <w:tc>
          <w:tcPr>
            <w:tcW w:w="2700" w:type="dxa"/>
            <w:shd w:val="clear" w:color="auto" w:fill="auto"/>
          </w:tcPr>
          <w:p w14:paraId="339C0C91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049AD6AB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14:paraId="432A163E" w14:textId="57B6A08E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4243C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EF839" w14:textId="1C3729E4" w:rsidR="00367DDF" w:rsidRPr="00B07790" w:rsidRDefault="00367DDF" w:rsidP="00367DDF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bidi="ar-SA"/>
              </w:rPr>
              <w:t>(1)</w:t>
            </w:r>
          </w:p>
        </w:tc>
        <w:tc>
          <w:tcPr>
            <w:tcW w:w="270" w:type="dxa"/>
          </w:tcPr>
          <w:p w14:paraId="7D55882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5564A2" w14:textId="68149417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28FA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4D6B" w14:textId="35E9E3D4" w:rsidR="00367DDF" w:rsidRPr="00B07790" w:rsidRDefault="00367DDF" w:rsidP="00367DDF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bidi="ar-SA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CC17C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97940E" w14:textId="78EBBA66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243DA7E8" w14:textId="77777777" w:rsidTr="001302C7">
        <w:tc>
          <w:tcPr>
            <w:tcW w:w="2700" w:type="dxa"/>
            <w:shd w:val="clear" w:color="auto" w:fill="auto"/>
          </w:tcPr>
          <w:p w14:paraId="66700F2F" w14:textId="6A9E5131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2566 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74037522" w14:textId="7DF4A506" w:rsidR="00367DDF" w:rsidRPr="00B07790" w:rsidRDefault="00367DDF" w:rsidP="00367DDF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43B18B3E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7A6F6" w14:textId="6597905C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CF240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654A6" w14:textId="06174B89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FDA1E27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C37A55" w14:textId="5406D1E3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39099D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93BE" w14:textId="64469824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AB35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1035" w14:textId="67E92432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2D277B16" w14:textId="77777777" w:rsidTr="001302C7">
        <w:tc>
          <w:tcPr>
            <w:tcW w:w="2700" w:type="dxa"/>
            <w:shd w:val="clear" w:color="auto" w:fill="auto"/>
          </w:tcPr>
          <w:p w14:paraId="6C5F4346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49" w:type="dxa"/>
            <w:shd w:val="clear" w:color="auto" w:fill="auto"/>
          </w:tcPr>
          <w:p w14:paraId="1DA4C606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54D95BE" w14:textId="761E83FB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67164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8DB3B" w14:textId="0BBA21A8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2F0801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52D039" w14:textId="7EA9EC0A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B0DF2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22E4B1" w14:textId="57D13CCF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779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C23BC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E39712" w14:textId="1116B0BC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0A04CB70" w14:textId="77777777" w:rsidTr="001302C7">
        <w:tc>
          <w:tcPr>
            <w:tcW w:w="2700" w:type="dxa"/>
            <w:shd w:val="clear" w:color="auto" w:fill="auto"/>
          </w:tcPr>
          <w:p w14:paraId="5EA9C3E5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</w:tcPr>
          <w:p w14:paraId="31CD1E48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F6DD3" w14:textId="2E86E67A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4FDEF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EA233" w14:textId="0844A96B" w:rsidR="00367DDF" w:rsidRPr="00B07790" w:rsidRDefault="00367DDF" w:rsidP="00367DDF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(1)</w:t>
            </w:r>
          </w:p>
        </w:tc>
        <w:tc>
          <w:tcPr>
            <w:tcW w:w="270" w:type="dxa"/>
          </w:tcPr>
          <w:p w14:paraId="0C61595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AD3E24" w14:textId="4D243235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5B542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7813" w14:textId="00A6E7E9" w:rsidR="00367DDF" w:rsidRPr="00B07790" w:rsidRDefault="00367DDF" w:rsidP="00367DDF">
            <w:pPr>
              <w:tabs>
                <w:tab w:val="clear" w:pos="907"/>
                <w:tab w:val="left" w:pos="783"/>
              </w:tabs>
              <w:spacing w:line="240" w:lineRule="auto"/>
              <w:ind w:left="-79" w:right="-65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6353D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7531CF" w14:textId="1E1B8228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29AFF2E0" w14:textId="77777777" w:rsidTr="001302C7">
        <w:tc>
          <w:tcPr>
            <w:tcW w:w="2700" w:type="dxa"/>
            <w:shd w:val="clear" w:color="auto" w:fill="auto"/>
          </w:tcPr>
          <w:p w14:paraId="74FD3744" w14:textId="1B3B92E8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313E12A8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E80B0" w14:textId="205CE7F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BA89F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09694" w14:textId="273BACE3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59D9C28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960E" w14:textId="37643A7F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563A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D3CA9" w14:textId="1B24FAE9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CF94F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52458" w14:textId="74BA737D" w:rsidR="00367DDF" w:rsidRPr="00B07790" w:rsidRDefault="00367DDF" w:rsidP="0071103F">
            <w:pPr>
              <w:tabs>
                <w:tab w:val="clear" w:pos="680"/>
                <w:tab w:val="decimal" w:pos="65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07790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</w:tr>
      <w:tr w:rsidR="00367DDF" w:rsidRPr="00B07790" w14:paraId="66AAA3B5" w14:textId="77777777" w:rsidTr="001302C7">
        <w:tc>
          <w:tcPr>
            <w:tcW w:w="2700" w:type="dxa"/>
            <w:shd w:val="clear" w:color="auto" w:fill="auto"/>
          </w:tcPr>
          <w:p w14:paraId="5E0549F9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0BF3C40E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0476" w14:textId="77777777" w:rsidR="00367DDF" w:rsidRPr="00B07790" w:rsidRDefault="00367DDF" w:rsidP="00367DDF">
            <w:pPr>
              <w:tabs>
                <w:tab w:val="decimal" w:pos="580"/>
                <w:tab w:val="decimal" w:pos="61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78DF43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9D041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95708F5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FF7373" w14:textId="77777777" w:rsidR="00367DDF" w:rsidRPr="00B07790" w:rsidRDefault="00367DDF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FCD174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E58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4C939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84C79" w14:textId="77777777" w:rsidR="00367DDF" w:rsidRPr="00B07790" w:rsidRDefault="00367DDF" w:rsidP="00367DDF">
            <w:pPr>
              <w:tabs>
                <w:tab w:val="decimal" w:pos="615"/>
                <w:tab w:val="decimal" w:pos="87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7DDF" w:rsidRPr="00B07790" w14:paraId="3C11E689" w14:textId="77777777" w:rsidTr="001302C7">
        <w:tc>
          <w:tcPr>
            <w:tcW w:w="2700" w:type="dxa"/>
            <w:shd w:val="clear" w:color="auto" w:fill="auto"/>
          </w:tcPr>
          <w:p w14:paraId="3B574A5E" w14:textId="77777777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49" w:type="dxa"/>
            <w:shd w:val="clear" w:color="auto" w:fill="auto"/>
          </w:tcPr>
          <w:p w14:paraId="1ECCDC68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430369B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BB452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189BA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3D7D798A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AC7C3A" w14:textId="77777777" w:rsidR="00367DDF" w:rsidRPr="00B07790" w:rsidRDefault="00367DDF" w:rsidP="00367DDF">
            <w:pPr>
              <w:tabs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66F6D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8D5E78" w14:textId="77777777" w:rsidR="00367DDF" w:rsidRPr="00B07790" w:rsidRDefault="00367DDF" w:rsidP="00367DD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6E126F" w14:textId="77777777" w:rsidR="00367DDF" w:rsidRPr="00B07790" w:rsidRDefault="00367DDF" w:rsidP="00367DDF">
            <w:pPr>
              <w:tabs>
                <w:tab w:val="decimal" w:pos="58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61B4C" w14:textId="77777777" w:rsidR="00367DDF" w:rsidRPr="00B07790" w:rsidRDefault="00367DDF" w:rsidP="00367DDF">
            <w:pPr>
              <w:tabs>
                <w:tab w:val="decimal" w:pos="87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367DDF" w:rsidRPr="00B07790" w14:paraId="582FE4EC" w14:textId="77777777" w:rsidTr="001302C7">
        <w:tc>
          <w:tcPr>
            <w:tcW w:w="2700" w:type="dxa"/>
            <w:shd w:val="clear" w:color="auto" w:fill="auto"/>
          </w:tcPr>
          <w:p w14:paraId="23707063" w14:textId="0E62A85E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49" w:type="dxa"/>
            <w:shd w:val="clear" w:color="auto" w:fill="auto"/>
          </w:tcPr>
          <w:p w14:paraId="2B94408F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D896F" w14:textId="457F155E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6,035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E5F35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76612" w14:textId="03929682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4BC39715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987D29A" w14:textId="2A82C998" w:rsidR="00367DDF" w:rsidRPr="00B07790" w:rsidRDefault="00367DDF" w:rsidP="0071103F">
            <w:pPr>
              <w:tabs>
                <w:tab w:val="clear" w:pos="680"/>
                <w:tab w:val="decimal" w:pos="670"/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72CD8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703E92" w14:textId="251594FB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D5AA8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B9CEC" w14:textId="6D571F7E" w:rsidR="00367DDF" w:rsidRPr="00B07790" w:rsidRDefault="00367DDF" w:rsidP="0071103F">
            <w:pPr>
              <w:tabs>
                <w:tab w:val="clear" w:pos="680"/>
                <w:tab w:val="decimal" w:pos="670"/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1,296</w:t>
            </w:r>
          </w:p>
        </w:tc>
      </w:tr>
      <w:tr w:rsidR="00367DDF" w:rsidRPr="00B07790" w14:paraId="2E6768E4" w14:textId="77777777" w:rsidTr="001302C7">
        <w:trPr>
          <w:trHeight w:val="30"/>
        </w:trPr>
        <w:tc>
          <w:tcPr>
            <w:tcW w:w="2700" w:type="dxa"/>
            <w:shd w:val="clear" w:color="auto" w:fill="auto"/>
            <w:vAlign w:val="bottom"/>
          </w:tcPr>
          <w:p w14:paraId="406E0DBF" w14:textId="6A897263" w:rsidR="00367DDF" w:rsidRPr="00B07790" w:rsidRDefault="00367DDF" w:rsidP="00367DDF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9" w:type="dxa"/>
            <w:shd w:val="clear" w:color="auto" w:fill="auto"/>
          </w:tcPr>
          <w:p w14:paraId="59123453" w14:textId="77777777" w:rsidR="00367DDF" w:rsidRPr="00B07790" w:rsidRDefault="00367DDF" w:rsidP="00367DDF">
            <w:pPr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6E291F" w14:textId="42602679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C635A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C4C69" w14:textId="7DB0D9FA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383C3462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B25E14" w14:textId="04A74CDA" w:rsidR="00367DDF" w:rsidRPr="00B07790" w:rsidRDefault="00367DDF" w:rsidP="0071103F">
            <w:pPr>
              <w:tabs>
                <w:tab w:val="clear" w:pos="680"/>
                <w:tab w:val="decimal" w:pos="670"/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0143B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51C15" w14:textId="213BF295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6,237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34D2F" w14:textId="77777777" w:rsidR="00367DDF" w:rsidRPr="00B07790" w:rsidRDefault="00367DDF" w:rsidP="0071103F">
            <w:pPr>
              <w:tabs>
                <w:tab w:val="clear" w:pos="680"/>
                <w:tab w:val="decimal" w:pos="67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4F212" w14:textId="13D5F820" w:rsidR="00367DDF" w:rsidRPr="00B07790" w:rsidRDefault="00367DDF" w:rsidP="0071103F">
            <w:pPr>
              <w:tabs>
                <w:tab w:val="clear" w:pos="680"/>
                <w:tab w:val="decimal" w:pos="670"/>
                <w:tab w:val="decimal" w:pos="830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7790">
              <w:rPr>
                <w:rFonts w:ascii="Angsana New" w:hAnsi="Angsana New"/>
                <w:b/>
                <w:bCs/>
                <w:sz w:val="28"/>
                <w:szCs w:val="28"/>
              </w:rPr>
              <w:t>1,385</w:t>
            </w:r>
          </w:p>
        </w:tc>
      </w:tr>
    </w:tbl>
    <w:p w14:paraId="502FD030" w14:textId="77777777" w:rsidR="009B6EF5" w:rsidRPr="00B07790" w:rsidRDefault="009B6EF5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720A65" w14:textId="77777777" w:rsidR="001302C7" w:rsidRPr="00B07790" w:rsidRDefault="001302C7" w:rsidP="0071103F">
      <w:pPr>
        <w:tabs>
          <w:tab w:val="left" w:pos="5580"/>
          <w:tab w:val="left" w:pos="8280"/>
        </w:tabs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70368D6" w14:textId="77777777" w:rsidR="00245F60" w:rsidRPr="00B07790" w:rsidRDefault="00245F60" w:rsidP="009B6EF5">
      <w:pPr>
        <w:spacing w:line="240" w:lineRule="auto"/>
        <w:ind w:left="547" w:right="15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5552A7B7" w14:textId="56FE4EB1" w:rsidR="009B6EF5" w:rsidRPr="00B07790" w:rsidRDefault="009B6EF5" w:rsidP="0071103F">
      <w:pPr>
        <w:tabs>
          <w:tab w:val="left" w:pos="3150"/>
        </w:tabs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pacing w:val="-8"/>
          <w:sz w:val="30"/>
          <w:szCs w:val="30"/>
          <w:cs/>
        </w:rPr>
        <w:lastRenderedPageBreak/>
        <w:t>มูลค่ายุติธรรมของอสังหาริมทรัพย์เพื่อการลงทุน</w:t>
      </w:r>
      <w:r w:rsidRPr="00B07790">
        <w:rPr>
          <w:rFonts w:ascii="Angsana New" w:hAnsi="Angsana New" w:hint="cs"/>
          <w:spacing w:val="-8"/>
          <w:sz w:val="30"/>
          <w:szCs w:val="30"/>
          <w:cs/>
        </w:rPr>
        <w:t>ของกลุ่มบริษัท</w:t>
      </w:r>
      <w:r w:rsidRPr="00B07790">
        <w:rPr>
          <w:rFonts w:ascii="Angsana New" w:hAnsi="Angsana New"/>
          <w:spacing w:val="-8"/>
          <w:sz w:val="30"/>
          <w:szCs w:val="30"/>
          <w:cs/>
        </w:rPr>
        <w:t xml:space="preserve"> ณ วันที่ </w:t>
      </w:r>
      <w:r w:rsidRPr="00B07790">
        <w:rPr>
          <w:rFonts w:ascii="Angsana New" w:hAnsi="Angsana New"/>
          <w:spacing w:val="-8"/>
          <w:sz w:val="30"/>
          <w:szCs w:val="30"/>
        </w:rPr>
        <w:t>31</w:t>
      </w:r>
      <w:r w:rsidRPr="00B07790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B07790">
        <w:rPr>
          <w:rFonts w:ascii="Angsana New" w:hAnsi="Angsana New"/>
          <w:spacing w:val="-8"/>
          <w:sz w:val="30"/>
          <w:szCs w:val="30"/>
        </w:rPr>
        <w:t>256</w:t>
      </w:r>
      <w:r w:rsidR="00666C94" w:rsidRPr="00B07790">
        <w:rPr>
          <w:rFonts w:ascii="Angsana New" w:hAnsi="Angsana New"/>
          <w:spacing w:val="-8"/>
          <w:sz w:val="30"/>
          <w:szCs w:val="30"/>
        </w:rPr>
        <w:t xml:space="preserve">7 </w:t>
      </w:r>
      <w:r w:rsidRPr="00B07790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B07790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E613A" w:rsidRPr="00B07790">
        <w:rPr>
          <w:rFonts w:ascii="Angsana New" w:hAnsi="Angsana New"/>
          <w:spacing w:val="-8"/>
          <w:sz w:val="30"/>
          <w:szCs w:val="30"/>
        </w:rPr>
        <w:t>8,005</w:t>
      </w:r>
      <w:r w:rsidRPr="00B07790">
        <w:rPr>
          <w:rFonts w:ascii="Angsana New" w:hAnsi="Angsana New"/>
          <w:spacing w:val="-8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</w:rPr>
        <w:t>(256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6</w:t>
      </w:r>
      <w:r w:rsidRPr="00B07790">
        <w:rPr>
          <w:rFonts w:ascii="Angsana New" w:hAnsi="Angsana New"/>
          <w:i/>
          <w:iCs/>
          <w:sz w:val="30"/>
          <w:szCs w:val="30"/>
        </w:rPr>
        <w:t xml:space="preserve">: 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8</w:t>
      </w:r>
      <w:r w:rsidR="009C4C55" w:rsidRPr="00B07790">
        <w:rPr>
          <w:rFonts w:ascii="Angsana New" w:hAnsi="Angsana New"/>
          <w:i/>
          <w:iCs/>
          <w:sz w:val="30"/>
          <w:szCs w:val="30"/>
        </w:rPr>
        <w:t>,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090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B07790">
        <w:rPr>
          <w:rFonts w:ascii="Angsana New" w:hAnsi="Angsana New"/>
          <w:i/>
          <w:iCs/>
          <w:sz w:val="30"/>
          <w:szCs w:val="30"/>
        </w:rPr>
        <w:t>)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B07790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วิธีราคาตลาดตามเกณฑ์ของสินทรัพย์ที่ใช้งานอยู่ในปัจจุบันและวิธีรายได้ </w:t>
      </w:r>
      <w:r w:rsidRPr="00B07790">
        <w:rPr>
          <w:rFonts w:ascii="Angsana New" w:hAnsi="Angsana New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9A4353" w:rsidRPr="00B07790">
        <w:rPr>
          <w:rFonts w:ascii="Angsana New" w:hAnsi="Angsana New" w:hint="cs"/>
          <w:sz w:val="30"/>
          <w:szCs w:val="30"/>
          <w:cs/>
        </w:rPr>
        <w:t>ส่วนใหญ่</w:t>
      </w:r>
      <w:r w:rsidRPr="00B07790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B07790">
        <w:rPr>
          <w:rFonts w:ascii="Angsana New" w:hAnsi="Angsana New"/>
          <w:sz w:val="30"/>
          <w:szCs w:val="30"/>
        </w:rPr>
        <w:t>2</w:t>
      </w:r>
    </w:p>
    <w:p w14:paraId="1194BAC5" w14:textId="77777777" w:rsidR="00245F60" w:rsidRPr="00B07790" w:rsidRDefault="00245F60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7E3C0761" w14:textId="252586A8" w:rsidR="00B7741A" w:rsidRPr="00B07790" w:rsidRDefault="009B6EF5" w:rsidP="007C1460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B07790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B07790">
        <w:rPr>
          <w:rFonts w:ascii="Angsana New" w:hAnsi="Angsana New"/>
          <w:spacing w:val="-4"/>
          <w:sz w:val="30"/>
          <w:szCs w:val="30"/>
          <w:cs/>
        </w:rPr>
        <w:t xml:space="preserve"> ณ วันที่ </w:t>
      </w:r>
      <w:r w:rsidRPr="00B07790">
        <w:rPr>
          <w:rFonts w:ascii="Angsana New" w:hAnsi="Angsana New"/>
          <w:spacing w:val="-4"/>
          <w:sz w:val="30"/>
          <w:szCs w:val="30"/>
        </w:rPr>
        <w:t>31</w:t>
      </w:r>
      <w:r w:rsidRPr="00B0779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07790">
        <w:rPr>
          <w:rFonts w:ascii="Angsana New" w:hAnsi="Angsana New"/>
          <w:spacing w:val="-4"/>
          <w:sz w:val="30"/>
          <w:szCs w:val="30"/>
        </w:rPr>
        <w:t>256</w:t>
      </w:r>
      <w:r w:rsidR="00666C94" w:rsidRPr="00B07790">
        <w:rPr>
          <w:rFonts w:ascii="Angsana New" w:hAnsi="Angsana New"/>
          <w:spacing w:val="-4"/>
          <w:sz w:val="30"/>
          <w:szCs w:val="30"/>
        </w:rPr>
        <w:t>7</w:t>
      </w:r>
      <w:r w:rsidRPr="00B07790">
        <w:rPr>
          <w:rFonts w:ascii="Angsana New" w:hAnsi="Angsana New"/>
          <w:spacing w:val="-4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367DDF" w:rsidRPr="00B077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67DDF" w:rsidRPr="00B07790">
        <w:rPr>
          <w:rFonts w:ascii="Angsana New" w:hAnsi="Angsana New"/>
          <w:spacing w:val="-4"/>
          <w:sz w:val="30"/>
          <w:szCs w:val="30"/>
        </w:rPr>
        <w:t>2,626</w:t>
      </w:r>
      <w:r w:rsidR="00C21A97" w:rsidRPr="00B077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="00BF617B" w:rsidRPr="00B07790">
        <w:rPr>
          <w:rFonts w:ascii="Angsana New" w:hAnsi="Angsana New"/>
          <w:i/>
          <w:iCs/>
          <w:sz w:val="30"/>
          <w:szCs w:val="30"/>
        </w:rPr>
        <w:t xml:space="preserve">   </w:t>
      </w:r>
      <w:r w:rsidRPr="00B07790">
        <w:rPr>
          <w:rFonts w:ascii="Angsana New" w:hAnsi="Angsana New"/>
          <w:i/>
          <w:iCs/>
          <w:sz w:val="30"/>
          <w:szCs w:val="30"/>
        </w:rPr>
        <w:t>(256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6</w:t>
      </w:r>
      <w:r w:rsidRPr="00B07790">
        <w:rPr>
          <w:rFonts w:ascii="Angsana New" w:hAnsi="Angsana New"/>
          <w:i/>
          <w:iCs/>
          <w:sz w:val="30"/>
          <w:szCs w:val="30"/>
        </w:rPr>
        <w:t xml:space="preserve">: 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2</w:t>
      </w:r>
      <w:r w:rsidR="00007795" w:rsidRPr="00B07790">
        <w:rPr>
          <w:rFonts w:ascii="Angsana New" w:hAnsi="Angsana New"/>
          <w:i/>
          <w:iCs/>
          <w:sz w:val="30"/>
          <w:szCs w:val="30"/>
        </w:rPr>
        <w:t>,</w:t>
      </w:r>
      <w:r w:rsidR="00666C94" w:rsidRPr="00B07790">
        <w:rPr>
          <w:rFonts w:ascii="Angsana New" w:hAnsi="Angsana New"/>
          <w:i/>
          <w:iCs/>
          <w:sz w:val="30"/>
          <w:szCs w:val="30"/>
        </w:rPr>
        <w:t>396</w:t>
      </w:r>
      <w:r w:rsidRPr="00B07790">
        <w:rPr>
          <w:rFonts w:ascii="Angsana New" w:hAnsi="Angsana New"/>
          <w:i/>
          <w:iCs/>
          <w:sz w:val="30"/>
          <w:szCs w:val="30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i/>
          <w:iCs/>
          <w:sz w:val="30"/>
          <w:szCs w:val="30"/>
        </w:rPr>
        <w:t>)</w:t>
      </w:r>
      <w:r w:rsidRPr="00B0779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>โดยพิจารณาราคาตาม</w:t>
      </w:r>
      <w:r w:rsidRPr="00B07790">
        <w:rPr>
          <w:rFonts w:ascii="Angsana New" w:hAnsi="Angsana New" w:hint="cs"/>
          <w:sz w:val="30"/>
          <w:szCs w:val="30"/>
          <w:cs/>
        </w:rPr>
        <w:t xml:space="preserve">วิธีราคาตลาดตามเกณฑ์ของสินทรัพย์ที่ใช้งานอยู่ในปัจจุบัน </w:t>
      </w:r>
      <w:r w:rsidRPr="00B07790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07790">
        <w:rPr>
          <w:rFonts w:ascii="Angsana New" w:hAnsi="Angsana New"/>
          <w:sz w:val="30"/>
          <w:szCs w:val="30"/>
        </w:rPr>
        <w:t xml:space="preserve">2 </w:t>
      </w:r>
    </w:p>
    <w:p w14:paraId="31D24406" w14:textId="77777777" w:rsidR="00B7741A" w:rsidRPr="00B07790" w:rsidRDefault="00B7741A" w:rsidP="009B6EF5">
      <w:pPr>
        <w:spacing w:line="240" w:lineRule="auto"/>
        <w:ind w:left="547" w:right="158"/>
        <w:jc w:val="thaiDistribute"/>
        <w:rPr>
          <w:rFonts w:ascii="Angsana New" w:hAnsi="Angsana New"/>
          <w:sz w:val="30"/>
          <w:szCs w:val="30"/>
        </w:rPr>
      </w:pPr>
    </w:p>
    <w:p w14:paraId="05EA4BEB" w14:textId="77777777" w:rsidR="009B6EF5" w:rsidRPr="00B07790" w:rsidRDefault="009B6EF5" w:rsidP="009B6EF5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07790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086F3C48" w14:textId="77777777" w:rsidR="009B6EF5" w:rsidRPr="00B0779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685BB1" w14:textId="77777777" w:rsidR="009B6EF5" w:rsidRPr="00B0779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</w:rPr>
        <w:t xml:space="preserve">มูลค่ายุติธรรมระดับ </w:t>
      </w:r>
      <w:r w:rsidRPr="00B07790">
        <w:rPr>
          <w:rFonts w:ascii="Angsana New" w:hAnsi="Angsana New"/>
          <w:i/>
          <w:iCs/>
          <w:sz w:val="30"/>
          <w:szCs w:val="30"/>
        </w:rPr>
        <w:t>2</w:t>
      </w:r>
    </w:p>
    <w:p w14:paraId="74925E5A" w14:textId="77777777" w:rsidR="009B6EF5" w:rsidRPr="00B0779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มูลค่ายุติธรรมของอสังหาริมทรัพย์เพื่อการลงทุนประเภทที่ดินให้เช่า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ประเมินโดยผู้ประเมินราคาอิสระ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B07790">
        <w:rPr>
          <w:rFonts w:ascii="Angsana New" w:hAnsi="Angsana New"/>
          <w:spacing w:val="-2"/>
          <w:sz w:val="30"/>
          <w:szCs w:val="30"/>
          <w:cs/>
        </w:rPr>
        <w:t>ใช้วิธีราคาตลาด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โดยการให้คะแนนและถ่วงน้ำหนักตามปัจจัยความต่างอื่น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>ๆ</w:t>
      </w:r>
    </w:p>
    <w:p w14:paraId="2E3AA6B8" w14:textId="77777777" w:rsidR="009B6EF5" w:rsidRPr="00B07790" w:rsidRDefault="009B6EF5" w:rsidP="009B6EF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066" w:type="dxa"/>
        <w:tblInd w:w="5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1"/>
        <w:gridCol w:w="1017"/>
        <w:gridCol w:w="161"/>
        <w:gridCol w:w="1025"/>
        <w:gridCol w:w="161"/>
        <w:gridCol w:w="1025"/>
        <w:gridCol w:w="161"/>
        <w:gridCol w:w="1025"/>
      </w:tblGrid>
      <w:tr w:rsidR="009B6EF5" w:rsidRPr="00B07790" w14:paraId="4DACAC78" w14:textId="77777777" w:rsidTr="00C278B6">
        <w:trPr>
          <w:cantSplit/>
          <w:trHeight w:val="130"/>
        </w:trPr>
        <w:tc>
          <w:tcPr>
            <w:tcW w:w="4491" w:type="dxa"/>
          </w:tcPr>
          <w:p w14:paraId="7399C7DC" w14:textId="77777777" w:rsidR="009B6EF5" w:rsidRPr="00B07790" w:rsidRDefault="009B6EF5" w:rsidP="00C278B6">
            <w:pPr>
              <w:keepNext/>
              <w:spacing w:line="240" w:lineRule="auto"/>
              <w:ind w:left="171"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D953FFA" w14:textId="77777777" w:rsidR="009B6EF5" w:rsidRPr="00B07790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61" w:type="dxa"/>
          </w:tcPr>
          <w:p w14:paraId="11C439CE" w14:textId="77777777" w:rsidR="009B6EF5" w:rsidRPr="00B0779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11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A618A" w14:textId="77777777" w:rsidR="009B6EF5" w:rsidRPr="00B07790" w:rsidRDefault="009B6EF5" w:rsidP="00C278B6">
            <w:pPr>
              <w:tabs>
                <w:tab w:val="decimal" w:pos="765"/>
              </w:tabs>
              <w:spacing w:line="240" w:lineRule="auto"/>
              <w:ind w:right="-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666C94" w:rsidRPr="00B07790" w14:paraId="7B48AB1B" w14:textId="77777777" w:rsidTr="00A85678">
        <w:trPr>
          <w:cantSplit/>
          <w:trHeight w:val="130"/>
        </w:trPr>
        <w:tc>
          <w:tcPr>
            <w:tcW w:w="4491" w:type="dxa"/>
          </w:tcPr>
          <w:p w14:paraId="7461606A" w14:textId="31A74A4F" w:rsidR="00666C94" w:rsidRPr="00B07790" w:rsidRDefault="00666C94" w:rsidP="00666C94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779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6BCC721" w14:textId="34CF39DB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eastAsia="Calibri" w:hAnsi="Angsana New"/>
                <w:sz w:val="30"/>
                <w:szCs w:val="30"/>
                <w:lang w:val="en-GB" w:bidi="ar-SA"/>
              </w:rPr>
            </w:pPr>
            <w:r w:rsidRPr="00B07790">
              <w:rPr>
                <w:rFonts w:ascii="Angsana New" w:eastAsia="Calibri" w:hAnsi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61" w:type="dxa"/>
          </w:tcPr>
          <w:p w14:paraId="23302A50" w14:textId="77777777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09D3F311" w14:textId="3C4B6153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B07790">
              <w:rPr>
                <w:rFonts w:ascii="Angsana New" w:hAnsi="Angsana New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61" w:type="dxa"/>
          </w:tcPr>
          <w:p w14:paraId="232088E7" w14:textId="77777777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3230C276" w14:textId="3954D86A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07790">
              <w:rPr>
                <w:rFonts w:ascii="Angsana New" w:eastAsia="Calibri" w:hAnsi="Angsana New"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61" w:type="dxa"/>
          </w:tcPr>
          <w:p w14:paraId="13A0F9B8" w14:textId="77777777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bottom"/>
          </w:tcPr>
          <w:p w14:paraId="2198BAF2" w14:textId="08206527" w:rsidR="00666C94" w:rsidRPr="00B07790" w:rsidRDefault="00666C94" w:rsidP="00666C94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07790">
              <w:rPr>
                <w:rFonts w:ascii="Angsana New" w:hAnsi="Angsana New"/>
                <w:sz w:val="30"/>
                <w:szCs w:val="30"/>
                <w:lang w:val="en-GB" w:bidi="ar-SA"/>
              </w:rPr>
              <w:t>2566</w:t>
            </w:r>
          </w:p>
        </w:tc>
      </w:tr>
      <w:tr w:rsidR="009B6EF5" w:rsidRPr="00B07790" w14:paraId="237F05CD" w14:textId="77777777" w:rsidTr="00C278B6">
        <w:trPr>
          <w:cantSplit/>
          <w:trHeight w:val="130"/>
        </w:trPr>
        <w:tc>
          <w:tcPr>
            <w:tcW w:w="4491" w:type="dxa"/>
          </w:tcPr>
          <w:p w14:paraId="2DD918CE" w14:textId="01B5BDD1" w:rsidR="009B6EF5" w:rsidRPr="00B07790" w:rsidRDefault="003B3DC3" w:rsidP="007C1460">
            <w:pPr>
              <w:keepNext/>
              <w:spacing w:line="240" w:lineRule="auto"/>
              <w:ind w:right="-9"/>
              <w:outlineLvl w:val="2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45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C99632F" w14:textId="77777777" w:rsidR="009B6EF5" w:rsidRPr="00B07790" w:rsidRDefault="009B6EF5" w:rsidP="00C278B6">
            <w:pPr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85678" w:rsidRPr="00B07790" w14:paraId="2C6AC311" w14:textId="77777777" w:rsidTr="00C278B6">
        <w:trPr>
          <w:cantSplit/>
          <w:trHeight w:val="130"/>
        </w:trPr>
        <w:tc>
          <w:tcPr>
            <w:tcW w:w="4491" w:type="dxa"/>
            <w:vAlign w:val="center"/>
            <w:hideMark/>
          </w:tcPr>
          <w:p w14:paraId="5B0E4989" w14:textId="77777777" w:rsidR="00A85678" w:rsidRPr="00B07790" w:rsidRDefault="00A85678" w:rsidP="00A85678">
            <w:pPr>
              <w:spacing w:line="240" w:lineRule="auto"/>
              <w:ind w:right="-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</w:tcPr>
          <w:p w14:paraId="4E27F239" w14:textId="2C0CCB98" w:rsidR="00A85678" w:rsidRPr="00B07790" w:rsidRDefault="00367DDF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</w:t>
            </w:r>
            <w:r w:rsidR="002F2B02" w:rsidRPr="00B07790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61" w:type="dxa"/>
          </w:tcPr>
          <w:p w14:paraId="6D844C4C" w14:textId="77777777" w:rsidR="00A85678" w:rsidRPr="00B0779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076FE66A" w14:textId="56F969C7" w:rsidR="00A85678" w:rsidRPr="00B07790" w:rsidRDefault="00666C94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61" w:type="dxa"/>
          </w:tcPr>
          <w:p w14:paraId="6AE72C13" w14:textId="77777777" w:rsidR="00A85678" w:rsidRPr="00B0779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</w:tcPr>
          <w:p w14:paraId="4192BE40" w14:textId="449FBB3A" w:rsidR="00A85678" w:rsidRPr="00B07790" w:rsidRDefault="00367DDF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161" w:type="dxa"/>
          </w:tcPr>
          <w:p w14:paraId="35998613" w14:textId="77777777" w:rsidR="00A85678" w:rsidRPr="00B07790" w:rsidRDefault="00A85678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144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left w:val="nil"/>
              <w:bottom w:val="nil"/>
              <w:right w:val="nil"/>
            </w:tcBorders>
            <w:hideMark/>
          </w:tcPr>
          <w:p w14:paraId="5DB96529" w14:textId="7A74EE3D" w:rsidR="00A85678" w:rsidRPr="00B07790" w:rsidRDefault="00666C94" w:rsidP="00A8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144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bookmarkEnd w:id="3"/>
    </w:tbl>
    <w:p w14:paraId="55BB5AB9" w14:textId="0327E197" w:rsidR="009B6EF5" w:rsidRPr="00B07790" w:rsidRDefault="009B6EF5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C062304" w14:textId="2F3B3CB8" w:rsidR="00B7741A" w:rsidRPr="00B07790" w:rsidRDefault="00B7741A" w:rsidP="009B6EF5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0779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07790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9E99CB2" w14:textId="77777777" w:rsidR="00AE03C2" w:rsidRPr="00B07790" w:rsidRDefault="00AE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AE03C2" w:rsidRPr="00B0779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0779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4F7F5AE" w14:textId="7B20ADAA" w:rsidR="004F3079" w:rsidRPr="00B07790" w:rsidRDefault="004F3079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ที่ดิน</w:t>
      </w:r>
      <w:r w:rsidRPr="00B0779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B07790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tbl>
      <w:tblPr>
        <w:tblW w:w="148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704"/>
        <w:gridCol w:w="236"/>
        <w:gridCol w:w="1440"/>
        <w:gridCol w:w="236"/>
        <w:gridCol w:w="1440"/>
        <w:gridCol w:w="236"/>
        <w:gridCol w:w="1350"/>
        <w:gridCol w:w="237"/>
        <w:gridCol w:w="1440"/>
        <w:gridCol w:w="236"/>
        <w:gridCol w:w="1170"/>
        <w:gridCol w:w="236"/>
        <w:gridCol w:w="1350"/>
        <w:gridCol w:w="239"/>
        <w:gridCol w:w="1350"/>
      </w:tblGrid>
      <w:tr w:rsidR="00C841B7" w:rsidRPr="00B07790" w14:paraId="351B198D" w14:textId="77777777" w:rsidTr="005F2F96">
        <w:tc>
          <w:tcPr>
            <w:tcW w:w="2970" w:type="dxa"/>
          </w:tcPr>
          <w:p w14:paraId="29F14F19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29742F3A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69447FF0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03ECF90D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B07790" w14:paraId="1BC33FC9" w14:textId="77777777" w:rsidTr="005F2F96">
        <w:tc>
          <w:tcPr>
            <w:tcW w:w="2970" w:type="dxa"/>
          </w:tcPr>
          <w:p w14:paraId="14F3C2C1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6683225B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FC9D865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D7F84A5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36" w:type="dxa"/>
          </w:tcPr>
          <w:p w14:paraId="70105B45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E8A6226" w14:textId="52EF69AF" w:rsidR="00C841B7" w:rsidRPr="00B07790" w:rsidRDefault="00245F60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5DE41DDA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35A0A11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237" w:type="dxa"/>
          </w:tcPr>
          <w:p w14:paraId="0040E7C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5094ABC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6084EF0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D2DAD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2239C7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B3659F1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</w:tcPr>
          <w:p w14:paraId="1F25752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7B0C23B8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41B7" w:rsidRPr="00B07790" w14:paraId="4D71B606" w14:textId="77777777" w:rsidTr="005F2F96">
        <w:tc>
          <w:tcPr>
            <w:tcW w:w="2970" w:type="dxa"/>
          </w:tcPr>
          <w:p w14:paraId="2C72B1E6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4" w:type="dxa"/>
          </w:tcPr>
          <w:p w14:paraId="471FA104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2370F5D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3F93F559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6" w:type="dxa"/>
          </w:tcPr>
          <w:p w14:paraId="2A3832AC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8FCB412" w14:textId="1A14B6ED" w:rsidR="00C841B7" w:rsidRPr="00B07790" w:rsidRDefault="00245F60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อุปกรณ์</w:t>
            </w:r>
            <w:r w:rsidR="00C841B7" w:rsidRPr="00B07790">
              <w:rPr>
                <w:rFonts w:ascii="Angsana New" w:hAnsi="Angsana New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2194EA3C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8EAD583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37" w:type="dxa"/>
          </w:tcPr>
          <w:p w14:paraId="140DFB01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76304D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2CBE98A2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6F24C8E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386FA4E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E16DA8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39" w:type="dxa"/>
          </w:tcPr>
          <w:p w14:paraId="3DCB7E36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42B5A46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841B7" w:rsidRPr="00B07790" w14:paraId="4BE1EBE2" w14:textId="77777777" w:rsidTr="005F2F96">
        <w:tc>
          <w:tcPr>
            <w:tcW w:w="2970" w:type="dxa"/>
          </w:tcPr>
          <w:p w14:paraId="1E60E883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4" w:type="dxa"/>
          </w:tcPr>
          <w:p w14:paraId="06C4A563" w14:textId="73058B0C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109787E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23605616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41D35B71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467C289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7B9EDC5B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878800E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37" w:type="dxa"/>
          </w:tcPr>
          <w:p w14:paraId="61D54943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E6887A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B29C6C0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2CBA717E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36" w:type="dxa"/>
          </w:tcPr>
          <w:p w14:paraId="07A0BC0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3C5A166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39" w:type="dxa"/>
          </w:tcPr>
          <w:p w14:paraId="671B7B83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45E2C9B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C841B7" w:rsidRPr="00B07790" w14:paraId="5FFE5177" w14:textId="77777777" w:rsidTr="005F2F96">
        <w:tc>
          <w:tcPr>
            <w:tcW w:w="2970" w:type="dxa"/>
          </w:tcPr>
          <w:p w14:paraId="35231212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4" w:type="dxa"/>
          </w:tcPr>
          <w:p w14:paraId="1D7915A2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36" w:type="dxa"/>
          </w:tcPr>
          <w:p w14:paraId="493F9A34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60" w:type="dxa"/>
            <w:gridSpan w:val="13"/>
          </w:tcPr>
          <w:p w14:paraId="280B9921" w14:textId="77777777" w:rsidR="00C841B7" w:rsidRPr="00B07790" w:rsidRDefault="00C841B7" w:rsidP="0071103F">
            <w:pPr>
              <w:tabs>
                <w:tab w:val="left" w:pos="6035"/>
                <w:tab w:val="left" w:pos="7319"/>
                <w:tab w:val="left" w:pos="8927"/>
              </w:tabs>
              <w:spacing w:line="280" w:lineRule="exact"/>
              <w:ind w:left="-115" w:right="-11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  <w:cs/>
              </w:rPr>
              <w:t>ล้านบาท</w:t>
            </w:r>
            <w:r w:rsidRPr="00B07790">
              <w:rPr>
                <w:rFonts w:ascii="Angsana New" w:eastAsia="Times New Roman" w:hAnsi="Angsana New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B07790" w14:paraId="2A07AE8A" w14:textId="77777777" w:rsidTr="005F2F96">
        <w:tc>
          <w:tcPr>
            <w:tcW w:w="2970" w:type="dxa"/>
          </w:tcPr>
          <w:p w14:paraId="3A883133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704" w:type="dxa"/>
          </w:tcPr>
          <w:p w14:paraId="15D44BBE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C6A862D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DAA3121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352BB573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68DCDD5C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C24F16D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304EEF17" w14:textId="77777777" w:rsidR="00C841B7" w:rsidRPr="00B07790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7" w:type="dxa"/>
          </w:tcPr>
          <w:p w14:paraId="5F370F02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47AEC5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7F089CBF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</w:tcPr>
          <w:p w14:paraId="08723BC8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16C2CD1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4E001A81" w14:textId="77777777" w:rsidR="00C841B7" w:rsidRPr="00B07790" w:rsidRDefault="00C841B7" w:rsidP="0071103F">
            <w:pPr>
              <w:tabs>
                <w:tab w:val="clear" w:pos="907"/>
                <w:tab w:val="left" w:pos="1016"/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9" w:type="dxa"/>
          </w:tcPr>
          <w:p w14:paraId="750592C3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</w:tcPr>
          <w:p w14:paraId="71DC431D" w14:textId="77777777" w:rsidR="00C841B7" w:rsidRPr="00B07790" w:rsidRDefault="00C841B7" w:rsidP="0071103F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666C94" w:rsidRPr="00B07790" w14:paraId="0C99FE1D" w14:textId="77777777" w:rsidTr="004C0275">
        <w:tc>
          <w:tcPr>
            <w:tcW w:w="2970" w:type="dxa"/>
          </w:tcPr>
          <w:p w14:paraId="03BFB97B" w14:textId="1936580A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B07790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704" w:type="dxa"/>
          </w:tcPr>
          <w:p w14:paraId="6D3B52E3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7E7B8F1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FAEAD60" w14:textId="21C79CEC" w:rsidR="00666C94" w:rsidRPr="00B07790" w:rsidRDefault="00666C94" w:rsidP="0071103F">
            <w:pPr>
              <w:tabs>
                <w:tab w:val="clear" w:pos="907"/>
                <w:tab w:val="left" w:pos="1109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19,816</w:t>
            </w:r>
          </w:p>
        </w:tc>
        <w:tc>
          <w:tcPr>
            <w:tcW w:w="236" w:type="dxa"/>
          </w:tcPr>
          <w:p w14:paraId="5B3DFBB6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3EE6C07" w14:textId="6801BAC0" w:rsidR="00666C94" w:rsidRPr="00B07790" w:rsidRDefault="00666C94" w:rsidP="0071103F">
            <w:pPr>
              <w:tabs>
                <w:tab w:val="clear" w:pos="907"/>
                <w:tab w:val="decimal" w:pos="1060"/>
                <w:tab w:val="left" w:pos="1134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471,553</w:t>
            </w:r>
          </w:p>
        </w:tc>
        <w:tc>
          <w:tcPr>
            <w:tcW w:w="236" w:type="dxa"/>
          </w:tcPr>
          <w:p w14:paraId="1CB32C80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20BEE9F7" w14:textId="5F0D398F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51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33,319</w:t>
            </w:r>
          </w:p>
        </w:tc>
        <w:tc>
          <w:tcPr>
            <w:tcW w:w="237" w:type="dxa"/>
          </w:tcPr>
          <w:p w14:paraId="57227CCD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11A96AB" w14:textId="7C965566" w:rsidR="00666C94" w:rsidRPr="00B07790" w:rsidRDefault="00666C94" w:rsidP="0071103F">
            <w:pPr>
              <w:tabs>
                <w:tab w:val="clear" w:pos="907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4,343</w:t>
            </w:r>
          </w:p>
        </w:tc>
        <w:tc>
          <w:tcPr>
            <w:tcW w:w="236" w:type="dxa"/>
          </w:tcPr>
          <w:p w14:paraId="541301ED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83DB8D6" w14:textId="61619345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905</w:t>
            </w:r>
          </w:p>
        </w:tc>
        <w:tc>
          <w:tcPr>
            <w:tcW w:w="236" w:type="dxa"/>
          </w:tcPr>
          <w:p w14:paraId="72E8DE7A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6AABEE85" w14:textId="134669C5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27,796</w:t>
            </w:r>
          </w:p>
        </w:tc>
        <w:tc>
          <w:tcPr>
            <w:tcW w:w="239" w:type="dxa"/>
          </w:tcPr>
          <w:p w14:paraId="60EA5C6D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</w:tcPr>
          <w:p w14:paraId="19E8A1F5" w14:textId="35324071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557,732</w:t>
            </w:r>
          </w:p>
        </w:tc>
      </w:tr>
      <w:tr w:rsidR="00666C94" w:rsidRPr="00B07790" w14:paraId="729658D2" w14:textId="77777777" w:rsidTr="00393DBD">
        <w:tc>
          <w:tcPr>
            <w:tcW w:w="2970" w:type="dxa"/>
          </w:tcPr>
          <w:p w14:paraId="3EA60423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4" w:type="dxa"/>
          </w:tcPr>
          <w:p w14:paraId="01F97D6C" w14:textId="77777777" w:rsidR="00666C94" w:rsidRPr="00B07790" w:rsidRDefault="00666C94" w:rsidP="00666C94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B4D4F61" w14:textId="77777777" w:rsidR="00666C94" w:rsidRPr="00B07790" w:rsidRDefault="00666C94" w:rsidP="00666C94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FEB3074" w14:textId="0CB01748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566</w:t>
            </w:r>
          </w:p>
        </w:tc>
        <w:tc>
          <w:tcPr>
            <w:tcW w:w="236" w:type="dxa"/>
          </w:tcPr>
          <w:p w14:paraId="3CAEB86B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15E5B864" w14:textId="0D5F08B6" w:rsidR="00666C94" w:rsidRPr="00B07790" w:rsidRDefault="00666C94" w:rsidP="0071103F">
            <w:pPr>
              <w:tabs>
                <w:tab w:val="clear" w:pos="907"/>
                <w:tab w:val="decimal" w:pos="1060"/>
                <w:tab w:val="left" w:pos="1134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1,517</w:t>
            </w:r>
          </w:p>
        </w:tc>
        <w:tc>
          <w:tcPr>
            <w:tcW w:w="236" w:type="dxa"/>
            <w:shd w:val="clear" w:color="auto" w:fill="auto"/>
          </w:tcPr>
          <w:p w14:paraId="28DF8DCD" w14:textId="77777777" w:rsidR="00666C94" w:rsidRPr="00B07790" w:rsidRDefault="00666C94" w:rsidP="00666C94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34FB12A" w14:textId="089470DA" w:rsidR="00666C94" w:rsidRPr="00B07790" w:rsidRDefault="00666C94" w:rsidP="0071103F">
            <w:pPr>
              <w:tabs>
                <w:tab w:val="clear" w:pos="907"/>
                <w:tab w:val="left" w:pos="1047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237" w:type="dxa"/>
            <w:shd w:val="clear" w:color="auto" w:fill="auto"/>
          </w:tcPr>
          <w:p w14:paraId="434C5ADF" w14:textId="77777777" w:rsidR="00666C94" w:rsidRPr="00B07790" w:rsidRDefault="00666C94" w:rsidP="00666C94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346E2D8" w14:textId="18A99B7B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31795D66" w14:textId="77777777" w:rsidR="00666C94" w:rsidRPr="00B07790" w:rsidRDefault="00666C94" w:rsidP="00666C94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1800DF3C" w14:textId="4E55A013" w:rsidR="00666C94" w:rsidRPr="00B07790" w:rsidRDefault="00666C94" w:rsidP="0071103F">
            <w:pPr>
              <w:tabs>
                <w:tab w:val="clear" w:pos="680"/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480B7B7" w14:textId="77777777" w:rsidR="00666C94" w:rsidRPr="00B07790" w:rsidRDefault="00666C94" w:rsidP="00666C94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914ED28" w14:textId="5D24EEE0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14,982</w:t>
            </w:r>
          </w:p>
        </w:tc>
        <w:tc>
          <w:tcPr>
            <w:tcW w:w="239" w:type="dxa"/>
            <w:shd w:val="clear" w:color="auto" w:fill="auto"/>
          </w:tcPr>
          <w:p w14:paraId="02DACCCF" w14:textId="77777777" w:rsidR="00666C94" w:rsidRPr="00B07790" w:rsidRDefault="00666C94" w:rsidP="00666C94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EEFDA4C" w14:textId="576BE26F" w:rsidR="00666C94" w:rsidRPr="00B07790" w:rsidRDefault="00666C94" w:rsidP="0071103F">
            <w:pPr>
              <w:tabs>
                <w:tab w:val="clear" w:pos="907"/>
                <w:tab w:val="left" w:pos="994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17,326</w:t>
            </w:r>
          </w:p>
        </w:tc>
      </w:tr>
      <w:tr w:rsidR="00666C94" w:rsidRPr="00B07790" w14:paraId="4127F095" w14:textId="77777777" w:rsidTr="00393DBD">
        <w:tc>
          <w:tcPr>
            <w:tcW w:w="3674" w:type="dxa"/>
            <w:gridSpan w:val="2"/>
          </w:tcPr>
          <w:p w14:paraId="0CDA5E83" w14:textId="77777777" w:rsidR="00666C94" w:rsidRPr="00B07790" w:rsidRDefault="00666C94" w:rsidP="00666C94">
            <w:pPr>
              <w:spacing w:line="280" w:lineRule="exact"/>
              <w:ind w:left="-115" w:right="-115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 xml:space="preserve">   การสูญเสียอำนาจการควบคุมในบริษัทย่อย </w:t>
            </w:r>
          </w:p>
        </w:tc>
        <w:tc>
          <w:tcPr>
            <w:tcW w:w="236" w:type="dxa"/>
          </w:tcPr>
          <w:p w14:paraId="3068828F" w14:textId="77777777" w:rsidR="00666C94" w:rsidRPr="00B07790" w:rsidRDefault="00666C94" w:rsidP="00666C94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4657FEB" w14:textId="7E0FE84D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(317)</w:t>
            </w:r>
          </w:p>
        </w:tc>
        <w:tc>
          <w:tcPr>
            <w:tcW w:w="236" w:type="dxa"/>
          </w:tcPr>
          <w:p w14:paraId="34E9174A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D2F3F35" w14:textId="64BE0271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(2,855)</w:t>
            </w:r>
          </w:p>
        </w:tc>
        <w:tc>
          <w:tcPr>
            <w:tcW w:w="236" w:type="dxa"/>
            <w:shd w:val="clear" w:color="auto" w:fill="auto"/>
          </w:tcPr>
          <w:p w14:paraId="4898BF7A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6F68277" w14:textId="434B291B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(1,380)</w:t>
            </w:r>
          </w:p>
        </w:tc>
        <w:tc>
          <w:tcPr>
            <w:tcW w:w="237" w:type="dxa"/>
            <w:shd w:val="clear" w:color="auto" w:fill="auto"/>
          </w:tcPr>
          <w:p w14:paraId="59F7CC39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12627B01" w14:textId="5E2FE139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(319)</w:t>
            </w:r>
          </w:p>
        </w:tc>
        <w:tc>
          <w:tcPr>
            <w:tcW w:w="236" w:type="dxa"/>
            <w:shd w:val="clear" w:color="auto" w:fill="auto"/>
          </w:tcPr>
          <w:p w14:paraId="67159619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422C3AE3" w14:textId="4CD24E3E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(25)</w:t>
            </w:r>
          </w:p>
        </w:tc>
        <w:tc>
          <w:tcPr>
            <w:tcW w:w="236" w:type="dxa"/>
            <w:shd w:val="clear" w:color="auto" w:fill="auto"/>
          </w:tcPr>
          <w:p w14:paraId="35DBEF55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17953B0" w14:textId="04103DFE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(590)</w:t>
            </w:r>
          </w:p>
        </w:tc>
        <w:tc>
          <w:tcPr>
            <w:tcW w:w="239" w:type="dxa"/>
            <w:shd w:val="clear" w:color="auto" w:fill="auto"/>
          </w:tcPr>
          <w:p w14:paraId="368C6F8A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49FCA7D" w14:textId="373B4914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(5,486)</w:t>
            </w:r>
          </w:p>
        </w:tc>
      </w:tr>
      <w:tr w:rsidR="00666C94" w:rsidRPr="00B07790" w14:paraId="1F9AEC85" w14:textId="77777777" w:rsidTr="00393DBD">
        <w:tc>
          <w:tcPr>
            <w:tcW w:w="2970" w:type="dxa"/>
          </w:tcPr>
          <w:p w14:paraId="34454F6F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704" w:type="dxa"/>
          </w:tcPr>
          <w:p w14:paraId="62051DDA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9572DCD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20850A1C" w14:textId="64A82911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245</w:t>
            </w:r>
          </w:p>
        </w:tc>
        <w:tc>
          <w:tcPr>
            <w:tcW w:w="236" w:type="dxa"/>
          </w:tcPr>
          <w:p w14:paraId="2AE198BC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BAD1F7E" w14:textId="01DC7EAD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13,622</w:t>
            </w:r>
          </w:p>
        </w:tc>
        <w:tc>
          <w:tcPr>
            <w:tcW w:w="236" w:type="dxa"/>
            <w:shd w:val="clear" w:color="auto" w:fill="auto"/>
          </w:tcPr>
          <w:p w14:paraId="2B9DEB48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64580012" w14:textId="746B16CF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1,297</w:t>
            </w:r>
          </w:p>
        </w:tc>
        <w:tc>
          <w:tcPr>
            <w:tcW w:w="237" w:type="dxa"/>
            <w:shd w:val="clear" w:color="auto" w:fill="auto"/>
          </w:tcPr>
          <w:p w14:paraId="1F07A75B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3AC085B" w14:textId="60A672B6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315</w:t>
            </w:r>
          </w:p>
        </w:tc>
        <w:tc>
          <w:tcPr>
            <w:tcW w:w="236" w:type="dxa"/>
            <w:shd w:val="clear" w:color="auto" w:fill="auto"/>
          </w:tcPr>
          <w:p w14:paraId="79C94AAB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3A428A7E" w14:textId="42CA900F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5C7CDBB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D2C3D1F" w14:textId="1CE3F3B1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(15,896)</w:t>
            </w:r>
          </w:p>
        </w:tc>
        <w:tc>
          <w:tcPr>
            <w:tcW w:w="239" w:type="dxa"/>
            <w:shd w:val="clear" w:color="auto" w:fill="auto"/>
          </w:tcPr>
          <w:p w14:paraId="2531C553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16BCCC2" w14:textId="142C8258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(412)</w:t>
            </w:r>
          </w:p>
        </w:tc>
      </w:tr>
      <w:tr w:rsidR="00666C94" w:rsidRPr="00B07790" w14:paraId="4F74E18F" w14:textId="77777777" w:rsidTr="00393DBD">
        <w:tc>
          <w:tcPr>
            <w:tcW w:w="2970" w:type="dxa"/>
          </w:tcPr>
          <w:p w14:paraId="15706D15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4" w:type="dxa"/>
          </w:tcPr>
          <w:p w14:paraId="1515778A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397AE1A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1CFF1026" w14:textId="67597C8C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(2,323)</w:t>
            </w:r>
          </w:p>
        </w:tc>
        <w:tc>
          <w:tcPr>
            <w:tcW w:w="236" w:type="dxa"/>
          </w:tcPr>
          <w:p w14:paraId="001B44DF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12DC1EE" w14:textId="36B21973" w:rsidR="00666C94" w:rsidRPr="00B07790" w:rsidRDefault="00666C94" w:rsidP="0071103F">
            <w:pPr>
              <w:tabs>
                <w:tab w:val="left" w:pos="114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(3,435)</w:t>
            </w:r>
          </w:p>
        </w:tc>
        <w:tc>
          <w:tcPr>
            <w:tcW w:w="236" w:type="dxa"/>
            <w:shd w:val="clear" w:color="auto" w:fill="auto"/>
          </w:tcPr>
          <w:p w14:paraId="437593AA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10AEBE92" w14:textId="7F6F989B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(344)</w:t>
            </w:r>
          </w:p>
        </w:tc>
        <w:tc>
          <w:tcPr>
            <w:tcW w:w="237" w:type="dxa"/>
            <w:shd w:val="clear" w:color="auto" w:fill="auto"/>
          </w:tcPr>
          <w:p w14:paraId="1AD1AA67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7882F034" w14:textId="2F157BDC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(218)</w:t>
            </w:r>
          </w:p>
        </w:tc>
        <w:tc>
          <w:tcPr>
            <w:tcW w:w="236" w:type="dxa"/>
            <w:shd w:val="clear" w:color="auto" w:fill="auto"/>
          </w:tcPr>
          <w:p w14:paraId="52460356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62FACB3D" w14:textId="5DC42A11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(86)</w:t>
            </w:r>
          </w:p>
        </w:tc>
        <w:tc>
          <w:tcPr>
            <w:tcW w:w="236" w:type="dxa"/>
            <w:shd w:val="clear" w:color="auto" w:fill="auto"/>
          </w:tcPr>
          <w:p w14:paraId="4A53CA90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B8EC344" w14:textId="01F5A5F0" w:rsidR="00666C94" w:rsidRPr="00B07790" w:rsidRDefault="00666C94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(610)</w:t>
            </w:r>
          </w:p>
        </w:tc>
        <w:tc>
          <w:tcPr>
            <w:tcW w:w="239" w:type="dxa"/>
            <w:shd w:val="clear" w:color="auto" w:fill="auto"/>
          </w:tcPr>
          <w:p w14:paraId="7EE5D015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16CA14D" w14:textId="34ED985D" w:rsidR="00666C94" w:rsidRPr="00B07790" w:rsidRDefault="00666C94" w:rsidP="00666C94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(7,016)</w:t>
            </w:r>
          </w:p>
        </w:tc>
      </w:tr>
      <w:tr w:rsidR="00666C94" w:rsidRPr="00B07790" w14:paraId="7708F54E" w14:textId="77777777" w:rsidTr="00393DBD">
        <w:trPr>
          <w:trHeight w:val="200"/>
        </w:trPr>
        <w:tc>
          <w:tcPr>
            <w:tcW w:w="3910" w:type="dxa"/>
            <w:gridSpan w:val="3"/>
            <w:vAlign w:val="center"/>
          </w:tcPr>
          <w:p w14:paraId="7AA0AEFB" w14:textId="77777777" w:rsidR="004D5851" w:rsidRPr="00B07790" w:rsidRDefault="00666C94" w:rsidP="00666C94">
            <w:pPr>
              <w:spacing w:line="280" w:lineRule="exact"/>
              <w:ind w:left="181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ผลต่างของอัตราแลกเปลี่ยนจากการ</w:t>
            </w:r>
          </w:p>
          <w:p w14:paraId="51FE1BF1" w14:textId="10F413D0" w:rsidR="00666C94" w:rsidRPr="00B07790" w:rsidRDefault="004D5851" w:rsidP="00666C94">
            <w:pPr>
              <w:spacing w:line="280" w:lineRule="exact"/>
              <w:ind w:left="181" w:hanging="181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="00666C94" w:rsidRPr="00B07790">
              <w:rPr>
                <w:rFonts w:ascii="Angsana New" w:hAnsi="Angsana New"/>
                <w:sz w:val="25"/>
                <w:szCs w:val="25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5481B1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C82C318" w14:textId="7EA8D731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161</w:t>
            </w:r>
          </w:p>
        </w:tc>
        <w:tc>
          <w:tcPr>
            <w:tcW w:w="236" w:type="dxa"/>
            <w:vAlign w:val="center"/>
          </w:tcPr>
          <w:p w14:paraId="5F8341B0" w14:textId="77777777" w:rsidR="00666C94" w:rsidRPr="00B07790" w:rsidRDefault="00666C94" w:rsidP="00666C94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58819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97BF233" w14:textId="7B0025C2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868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0772A2" w14:textId="77777777" w:rsidR="00666C94" w:rsidRPr="00B07790" w:rsidRDefault="00666C94" w:rsidP="00666C94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28DC7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FC57E1A" w14:textId="02331468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199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838FB4" w14:textId="77777777" w:rsidR="00666C94" w:rsidRPr="00B07790" w:rsidRDefault="00666C94" w:rsidP="00666C94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2BEE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02CA137" w14:textId="03260DC0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3196FE" w14:textId="77777777" w:rsidR="00666C94" w:rsidRPr="00B07790" w:rsidRDefault="00666C94" w:rsidP="00666C94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6269A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87A6A37" w14:textId="63A4379B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496E96" w14:textId="77777777" w:rsidR="00666C94" w:rsidRPr="00B07790" w:rsidRDefault="00666C94" w:rsidP="00666C94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6F77C" w14:textId="77777777" w:rsidR="004D5851" w:rsidRPr="00B07790" w:rsidRDefault="004D5851" w:rsidP="00666C94">
            <w:pPr>
              <w:tabs>
                <w:tab w:val="decimal" w:pos="1137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B244995" w14:textId="5733ADFF" w:rsidR="00666C94" w:rsidRPr="00B07790" w:rsidRDefault="00666C94" w:rsidP="00666C94">
            <w:pPr>
              <w:tabs>
                <w:tab w:val="decimal" w:pos="1137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(136)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A27B1D7" w14:textId="77777777" w:rsidR="00666C94" w:rsidRPr="00B07790" w:rsidRDefault="00666C94" w:rsidP="00666C94">
            <w:pPr>
              <w:tabs>
                <w:tab w:val="decimal" w:pos="993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6494B" w14:textId="77777777" w:rsidR="004D5851" w:rsidRPr="00B07790" w:rsidRDefault="004D5851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FDE87B4" w14:textId="447146CF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1,115</w:t>
            </w:r>
          </w:p>
        </w:tc>
      </w:tr>
      <w:tr w:rsidR="00C66864" w:rsidRPr="00B07790" w14:paraId="32878549" w14:textId="77777777" w:rsidTr="005F2F96">
        <w:trPr>
          <w:trHeight w:val="70"/>
        </w:trPr>
        <w:tc>
          <w:tcPr>
            <w:tcW w:w="2970" w:type="dxa"/>
          </w:tcPr>
          <w:p w14:paraId="720B5EFF" w14:textId="20DCB274" w:rsidR="00C66864" w:rsidRPr="00B07790" w:rsidRDefault="0059100A" w:rsidP="00C278B6">
            <w:pPr>
              <w:spacing w:line="280" w:lineRule="exact"/>
              <w:ind w:left="181" w:right="-108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666C94" w:rsidRPr="00B07790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704" w:type="dxa"/>
          </w:tcPr>
          <w:p w14:paraId="39483E32" w14:textId="77777777" w:rsidR="00C66864" w:rsidRPr="00B07790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386CAD3" w14:textId="77777777" w:rsidR="00C66864" w:rsidRPr="00B07790" w:rsidRDefault="00C66864" w:rsidP="00C278B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FBF25" w14:textId="5788EE64" w:rsidR="00C66864" w:rsidRPr="00B07790" w:rsidRDefault="00C66864" w:rsidP="00C841B7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vAlign w:val="bottom"/>
          </w:tcPr>
          <w:p w14:paraId="2DF4B4A7" w14:textId="77777777" w:rsidR="00C66864" w:rsidRPr="00B0779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25B7" w14:textId="4588EC31" w:rsidR="00C66864" w:rsidRPr="00B07790" w:rsidRDefault="00C66864" w:rsidP="00C841B7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A960E" w14:textId="77777777" w:rsidR="00C66864" w:rsidRPr="00B0779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4FE3" w14:textId="53A5A654" w:rsidR="00C66864" w:rsidRPr="00B07790" w:rsidRDefault="00C66864" w:rsidP="00C841B7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6245ECD" w14:textId="77777777" w:rsidR="00C66864" w:rsidRPr="00B0779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5C62C" w14:textId="14EACF37" w:rsidR="00C66864" w:rsidRPr="00B07790" w:rsidRDefault="00C66864" w:rsidP="00C841B7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A06ED0" w14:textId="77777777" w:rsidR="00C66864" w:rsidRPr="00B07790" w:rsidRDefault="00C66864" w:rsidP="00C841B7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D98A" w14:textId="0F1C3DA3" w:rsidR="00C66864" w:rsidRPr="00B07790" w:rsidRDefault="00C66864" w:rsidP="00C841B7">
            <w:pPr>
              <w:tabs>
                <w:tab w:val="clear" w:pos="907"/>
                <w:tab w:val="decimal" w:pos="88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F12A8C" w14:textId="77777777" w:rsidR="00C66864" w:rsidRPr="00B07790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A10AB" w14:textId="497542B9" w:rsidR="00C66864" w:rsidRPr="00B07790" w:rsidRDefault="00C66864" w:rsidP="00C841B7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95E2625" w14:textId="77777777" w:rsidR="00C66864" w:rsidRPr="00B07790" w:rsidRDefault="00C66864" w:rsidP="00C841B7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31DC" w14:textId="328D8900" w:rsidR="00C66864" w:rsidRPr="00B07790" w:rsidRDefault="00C66864" w:rsidP="00C841B7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66C94" w:rsidRPr="00B07790" w14:paraId="334DF6DE" w14:textId="77777777" w:rsidTr="00AB580E">
        <w:trPr>
          <w:trHeight w:val="70"/>
        </w:trPr>
        <w:tc>
          <w:tcPr>
            <w:tcW w:w="2970" w:type="dxa"/>
          </w:tcPr>
          <w:p w14:paraId="222E53E9" w14:textId="78886F0E" w:rsidR="00666C94" w:rsidRPr="00B07790" w:rsidRDefault="00666C94" w:rsidP="00666C94">
            <w:pPr>
              <w:spacing w:line="280" w:lineRule="exact"/>
              <w:ind w:left="181" w:right="-108" w:hanging="18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704" w:type="dxa"/>
          </w:tcPr>
          <w:p w14:paraId="6655E33D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7FB93F3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9677D42" w14:textId="5E5C84C7" w:rsidR="00666C94" w:rsidRPr="00B07790" w:rsidRDefault="00666C94" w:rsidP="0071103F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18,148</w:t>
            </w:r>
          </w:p>
        </w:tc>
        <w:tc>
          <w:tcPr>
            <w:tcW w:w="236" w:type="dxa"/>
          </w:tcPr>
          <w:p w14:paraId="723D3EB7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29BE858" w14:textId="3034BE63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481,270</w:t>
            </w:r>
          </w:p>
        </w:tc>
        <w:tc>
          <w:tcPr>
            <w:tcW w:w="236" w:type="dxa"/>
            <w:shd w:val="clear" w:color="auto" w:fill="auto"/>
          </w:tcPr>
          <w:p w14:paraId="222D472C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10163C" w14:textId="17FB1E84" w:rsidR="00666C94" w:rsidRPr="00B07790" w:rsidRDefault="00666C94" w:rsidP="00666C94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33,191</w:t>
            </w:r>
          </w:p>
        </w:tc>
        <w:tc>
          <w:tcPr>
            <w:tcW w:w="237" w:type="dxa"/>
            <w:shd w:val="clear" w:color="auto" w:fill="auto"/>
          </w:tcPr>
          <w:p w14:paraId="0A31DEEE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6420FDA" w14:textId="65A471CD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4,294</w:t>
            </w:r>
          </w:p>
        </w:tc>
        <w:tc>
          <w:tcPr>
            <w:tcW w:w="236" w:type="dxa"/>
            <w:shd w:val="clear" w:color="auto" w:fill="auto"/>
          </w:tcPr>
          <w:p w14:paraId="1F66EB4D" w14:textId="77777777" w:rsidR="00666C94" w:rsidRPr="00B07790" w:rsidRDefault="00666C94" w:rsidP="00666C94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4A5D98ED" w14:textId="783939AD" w:rsidR="00666C94" w:rsidRPr="00B07790" w:rsidRDefault="00666C94" w:rsidP="00666C94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810</w:t>
            </w:r>
          </w:p>
        </w:tc>
        <w:tc>
          <w:tcPr>
            <w:tcW w:w="236" w:type="dxa"/>
            <w:shd w:val="clear" w:color="auto" w:fill="auto"/>
          </w:tcPr>
          <w:p w14:paraId="03C09F88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0FB4D94F" w14:textId="6A6F1DF3" w:rsidR="00666C94" w:rsidRPr="00B07790" w:rsidRDefault="00666C94" w:rsidP="0071103F">
            <w:pPr>
              <w:tabs>
                <w:tab w:val="clear" w:pos="907"/>
                <w:tab w:val="decimal" w:pos="1059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25,546</w:t>
            </w:r>
          </w:p>
        </w:tc>
        <w:tc>
          <w:tcPr>
            <w:tcW w:w="239" w:type="dxa"/>
            <w:shd w:val="clear" w:color="auto" w:fill="auto"/>
          </w:tcPr>
          <w:p w14:paraId="28016851" w14:textId="77777777" w:rsidR="00666C94" w:rsidRPr="00B07790" w:rsidRDefault="00666C94" w:rsidP="00666C94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90BC33E" w14:textId="0CF7388F" w:rsidR="00666C94" w:rsidRPr="00B07790" w:rsidRDefault="00666C94" w:rsidP="0071103F">
            <w:pPr>
              <w:tabs>
                <w:tab w:val="clear" w:pos="907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563,259</w:t>
            </w:r>
          </w:p>
        </w:tc>
      </w:tr>
      <w:tr w:rsidR="005F2F96" w:rsidRPr="00B07790" w14:paraId="5F359253" w14:textId="77777777" w:rsidTr="005F2F96">
        <w:tc>
          <w:tcPr>
            <w:tcW w:w="2970" w:type="dxa"/>
          </w:tcPr>
          <w:p w14:paraId="17A0E0C9" w14:textId="77777777" w:rsidR="005F2F96" w:rsidRPr="00B0779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704" w:type="dxa"/>
          </w:tcPr>
          <w:p w14:paraId="11DC386B" w14:textId="0C994E9B" w:rsidR="005F2F96" w:rsidRPr="00B07790" w:rsidRDefault="005F2F96" w:rsidP="005F2F9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236" w:type="dxa"/>
          </w:tcPr>
          <w:p w14:paraId="486D1997" w14:textId="77777777" w:rsidR="005F2F96" w:rsidRPr="00B07790" w:rsidRDefault="005F2F96" w:rsidP="005F2F96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1C7BA2F4" w14:textId="51271894" w:rsidR="005F2F96" w:rsidRPr="00B07790" w:rsidRDefault="00671963" w:rsidP="0071103F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236" w:type="dxa"/>
          </w:tcPr>
          <w:p w14:paraId="4E273019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06D1788" w14:textId="75B82E45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3,056</w:t>
            </w:r>
          </w:p>
        </w:tc>
        <w:tc>
          <w:tcPr>
            <w:tcW w:w="236" w:type="dxa"/>
            <w:shd w:val="clear" w:color="auto" w:fill="auto"/>
          </w:tcPr>
          <w:p w14:paraId="042C9E31" w14:textId="77777777" w:rsidR="005F2F96" w:rsidRPr="00B0779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BD72DA" w14:textId="634B7538" w:rsidR="005F2F96" w:rsidRPr="00B07790" w:rsidRDefault="0057060A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237" w:type="dxa"/>
            <w:shd w:val="clear" w:color="auto" w:fill="auto"/>
          </w:tcPr>
          <w:p w14:paraId="04EBDFC1" w14:textId="77777777" w:rsidR="005F2F96" w:rsidRPr="00B0779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67F39852" w14:textId="1852FC51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07277E40" w14:textId="77777777" w:rsidR="005F2F96" w:rsidRPr="00B07790" w:rsidRDefault="005F2F96" w:rsidP="005F2F96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1123056A" w14:textId="5E2BFCDC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79374C6" w14:textId="77777777" w:rsidR="005F2F96" w:rsidRPr="00B0779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EF38B6C" w14:textId="4A861AF8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10,041</w:t>
            </w:r>
          </w:p>
        </w:tc>
        <w:tc>
          <w:tcPr>
            <w:tcW w:w="239" w:type="dxa"/>
            <w:shd w:val="clear" w:color="auto" w:fill="auto"/>
          </w:tcPr>
          <w:p w14:paraId="2038909E" w14:textId="77777777" w:rsidR="005F2F96" w:rsidRPr="00B07790" w:rsidRDefault="005F2F96" w:rsidP="005F2F96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510C3D5" w14:textId="558BE980" w:rsidR="005F2F96" w:rsidRPr="00B07790" w:rsidRDefault="0057060A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13,304</w:t>
            </w:r>
          </w:p>
        </w:tc>
      </w:tr>
      <w:tr w:rsidR="005F2F96" w:rsidRPr="00B07790" w14:paraId="267F054A" w14:textId="77777777" w:rsidTr="005F2F96">
        <w:tc>
          <w:tcPr>
            <w:tcW w:w="2970" w:type="dxa"/>
          </w:tcPr>
          <w:p w14:paraId="16F3E20F" w14:textId="77777777" w:rsidR="005F2F96" w:rsidRPr="00B0779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704" w:type="dxa"/>
          </w:tcPr>
          <w:p w14:paraId="25341FBC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BB2314F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E1A7E83" w14:textId="5D3C6004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(122)</w:t>
            </w:r>
          </w:p>
        </w:tc>
        <w:tc>
          <w:tcPr>
            <w:tcW w:w="236" w:type="dxa"/>
          </w:tcPr>
          <w:p w14:paraId="39744720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CD960CE" w14:textId="2A4E4C67" w:rsidR="005F2F96" w:rsidRPr="00B07790" w:rsidRDefault="0057060A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10,286</w:t>
            </w:r>
          </w:p>
        </w:tc>
        <w:tc>
          <w:tcPr>
            <w:tcW w:w="236" w:type="dxa"/>
            <w:shd w:val="clear" w:color="auto" w:fill="auto"/>
          </w:tcPr>
          <w:p w14:paraId="7A6391EE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58E24228" w14:textId="220F92F9" w:rsidR="005F2F96" w:rsidRPr="00B07790" w:rsidRDefault="0057060A" w:rsidP="005F2F96">
            <w:pPr>
              <w:tabs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1,976</w:t>
            </w:r>
          </w:p>
        </w:tc>
        <w:tc>
          <w:tcPr>
            <w:tcW w:w="237" w:type="dxa"/>
            <w:shd w:val="clear" w:color="auto" w:fill="auto"/>
          </w:tcPr>
          <w:p w14:paraId="7B10EB8B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53292CBB" w14:textId="5653383E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309</w:t>
            </w:r>
          </w:p>
        </w:tc>
        <w:tc>
          <w:tcPr>
            <w:tcW w:w="236" w:type="dxa"/>
            <w:shd w:val="clear" w:color="auto" w:fill="auto"/>
          </w:tcPr>
          <w:p w14:paraId="6DA5D7E0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0E579354" w14:textId="3FCB77C5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50BBC72B" w14:textId="77777777" w:rsidR="005F2F96" w:rsidRPr="00B0779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ED4ABAA" w14:textId="15C584FF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(12,706)</w:t>
            </w:r>
          </w:p>
        </w:tc>
        <w:tc>
          <w:tcPr>
            <w:tcW w:w="239" w:type="dxa"/>
            <w:shd w:val="clear" w:color="auto" w:fill="auto"/>
          </w:tcPr>
          <w:p w14:paraId="4FCA79F0" w14:textId="77777777" w:rsidR="005F2F96" w:rsidRPr="00B0779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25B4DC95" w14:textId="2316A3BC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(245)</w:t>
            </w:r>
          </w:p>
        </w:tc>
      </w:tr>
      <w:tr w:rsidR="005F2F96" w:rsidRPr="00B07790" w14:paraId="4F1A18BD" w14:textId="77777777" w:rsidTr="005F2F96">
        <w:tc>
          <w:tcPr>
            <w:tcW w:w="2970" w:type="dxa"/>
          </w:tcPr>
          <w:p w14:paraId="71FAB475" w14:textId="77777777" w:rsidR="005F2F96" w:rsidRPr="00B07790" w:rsidRDefault="005F2F96" w:rsidP="005F2F96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04" w:type="dxa"/>
          </w:tcPr>
          <w:p w14:paraId="39E9DEC5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C14058E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725F833" w14:textId="0D9B7A9C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(19)</w:t>
            </w:r>
          </w:p>
        </w:tc>
        <w:tc>
          <w:tcPr>
            <w:tcW w:w="236" w:type="dxa"/>
          </w:tcPr>
          <w:p w14:paraId="56AF674F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221B370A" w14:textId="1B56ED17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(2,378)</w:t>
            </w:r>
          </w:p>
        </w:tc>
        <w:tc>
          <w:tcPr>
            <w:tcW w:w="236" w:type="dxa"/>
            <w:shd w:val="clear" w:color="auto" w:fill="auto"/>
          </w:tcPr>
          <w:p w14:paraId="091B3F59" w14:textId="77777777" w:rsidR="005F2F96" w:rsidRPr="00B0779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559DC19" w14:textId="704019B9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(65)</w:t>
            </w:r>
          </w:p>
        </w:tc>
        <w:tc>
          <w:tcPr>
            <w:tcW w:w="237" w:type="dxa"/>
            <w:shd w:val="clear" w:color="auto" w:fill="auto"/>
          </w:tcPr>
          <w:p w14:paraId="135D8FB7" w14:textId="77777777" w:rsidR="005F2F96" w:rsidRPr="00B0779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075F10DD" w14:textId="6E664C57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(275)</w:t>
            </w:r>
          </w:p>
        </w:tc>
        <w:tc>
          <w:tcPr>
            <w:tcW w:w="236" w:type="dxa"/>
            <w:shd w:val="clear" w:color="auto" w:fill="auto"/>
          </w:tcPr>
          <w:p w14:paraId="6516964C" w14:textId="77777777" w:rsidR="005F2F96" w:rsidRPr="00B07790" w:rsidRDefault="005F2F96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2E90BB4D" w14:textId="134D8477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(42)</w:t>
            </w:r>
          </w:p>
        </w:tc>
        <w:tc>
          <w:tcPr>
            <w:tcW w:w="236" w:type="dxa"/>
            <w:shd w:val="clear" w:color="auto" w:fill="auto"/>
          </w:tcPr>
          <w:p w14:paraId="016E3CB6" w14:textId="77777777" w:rsidR="005F2F96" w:rsidRPr="00B0779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7D1BCD62" w14:textId="5473C0BB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(14)</w:t>
            </w:r>
          </w:p>
        </w:tc>
        <w:tc>
          <w:tcPr>
            <w:tcW w:w="239" w:type="dxa"/>
            <w:shd w:val="clear" w:color="auto" w:fill="auto"/>
          </w:tcPr>
          <w:p w14:paraId="2EA31C71" w14:textId="77777777" w:rsidR="005F2F96" w:rsidRPr="00B07790" w:rsidRDefault="005F2F96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286F963" w14:textId="47C35F00" w:rsidR="005F2F96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(2,</w:t>
            </w:r>
            <w:r w:rsidR="00497A75" w:rsidRPr="00B07790">
              <w:rPr>
                <w:rFonts w:ascii="Angsana New" w:hAnsi="Angsana New"/>
                <w:sz w:val="25"/>
                <w:szCs w:val="25"/>
              </w:rPr>
              <w:t>7</w:t>
            </w:r>
            <w:r w:rsidRPr="00B07790">
              <w:rPr>
                <w:rFonts w:ascii="Angsana New" w:hAnsi="Angsana New"/>
                <w:sz w:val="25"/>
                <w:szCs w:val="25"/>
              </w:rPr>
              <w:t>93)</w:t>
            </w:r>
          </w:p>
        </w:tc>
      </w:tr>
      <w:tr w:rsidR="004D5851" w:rsidRPr="00B07790" w14:paraId="54E3F671" w14:textId="77777777" w:rsidTr="005F2F96">
        <w:tc>
          <w:tcPr>
            <w:tcW w:w="2970" w:type="dxa"/>
          </w:tcPr>
          <w:p w14:paraId="0191A52C" w14:textId="77777777" w:rsidR="004D5851" w:rsidRPr="00B07790" w:rsidRDefault="004D5851" w:rsidP="004D5851">
            <w:pPr>
              <w:spacing w:line="280" w:lineRule="exact"/>
              <w:ind w:left="181" w:hanging="181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  <w:cs/>
              </w:rPr>
              <w:t>ผลต่างของอัตราแลกเปลี่ยนจากการ</w:t>
            </w:r>
          </w:p>
          <w:p w14:paraId="1D753F02" w14:textId="4B7A2708" w:rsidR="004D5851" w:rsidRPr="00B07790" w:rsidRDefault="004D5851" w:rsidP="004D5851">
            <w:pPr>
              <w:spacing w:line="280" w:lineRule="exact"/>
              <w:ind w:left="181" w:right="-185" w:hanging="181"/>
              <w:rPr>
                <w:rFonts w:ascii="Angsana New" w:hAnsi="Angsana New"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B07790">
              <w:rPr>
                <w:rFonts w:ascii="Angsana New" w:hAnsi="Angsana New"/>
                <w:sz w:val="25"/>
                <w:szCs w:val="25"/>
                <w:cs/>
              </w:rPr>
              <w:t>แปลงค่างบการเงิน</w:t>
            </w:r>
          </w:p>
        </w:tc>
        <w:tc>
          <w:tcPr>
            <w:tcW w:w="704" w:type="dxa"/>
          </w:tcPr>
          <w:p w14:paraId="35FEF749" w14:textId="77777777" w:rsidR="004D5851" w:rsidRPr="00B07790" w:rsidRDefault="004D5851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116170E8" w14:textId="77777777" w:rsidR="004D5851" w:rsidRPr="00B07790" w:rsidRDefault="004D5851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ED0E243" w14:textId="77777777" w:rsidR="004D5851" w:rsidRPr="00B07790" w:rsidRDefault="004D5851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62352F66" w14:textId="630BDD7F" w:rsidR="004D5851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(339)</w:t>
            </w:r>
          </w:p>
        </w:tc>
        <w:tc>
          <w:tcPr>
            <w:tcW w:w="236" w:type="dxa"/>
          </w:tcPr>
          <w:p w14:paraId="2D6841F5" w14:textId="77777777" w:rsidR="004D5851" w:rsidRPr="00B07790" w:rsidRDefault="004D5851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4797D2C6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B72F0B" w14:textId="542EF2A8" w:rsidR="004D5851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(3,15</w:t>
            </w:r>
            <w:r w:rsidR="00BA038D" w:rsidRPr="00B07790">
              <w:rPr>
                <w:rFonts w:ascii="Angsana New" w:hAnsi="Angsana New"/>
                <w:sz w:val="25"/>
                <w:szCs w:val="25"/>
              </w:rPr>
              <w:t>3</w:t>
            </w:r>
            <w:r w:rsidRPr="00B07790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948712" w14:textId="77777777" w:rsidR="004D5851" w:rsidRPr="00B07790" w:rsidRDefault="004D5851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2289ACB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0EA1B7" w14:textId="11EE4836" w:rsidR="004D5851" w:rsidRPr="00B07790" w:rsidRDefault="0057060A" w:rsidP="0071103F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(875)</w:t>
            </w:r>
          </w:p>
        </w:tc>
        <w:tc>
          <w:tcPr>
            <w:tcW w:w="237" w:type="dxa"/>
            <w:shd w:val="clear" w:color="auto" w:fill="auto"/>
          </w:tcPr>
          <w:p w14:paraId="725EE423" w14:textId="77777777" w:rsidR="004D5851" w:rsidRPr="00B07790" w:rsidRDefault="004D5851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</w:tcPr>
          <w:p w14:paraId="362B187F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D62F9D1" w14:textId="419B62E1" w:rsidR="004D5851" w:rsidRPr="00B07790" w:rsidRDefault="0057060A" w:rsidP="0071103F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(134)</w:t>
            </w:r>
          </w:p>
        </w:tc>
        <w:tc>
          <w:tcPr>
            <w:tcW w:w="236" w:type="dxa"/>
            <w:shd w:val="clear" w:color="auto" w:fill="auto"/>
          </w:tcPr>
          <w:p w14:paraId="19169E5F" w14:textId="77777777" w:rsidR="004D5851" w:rsidRPr="00B07790" w:rsidRDefault="004D5851" w:rsidP="00797FD1">
            <w:pPr>
              <w:tabs>
                <w:tab w:val="decimal" w:pos="1060"/>
                <w:tab w:val="decimal" w:pos="115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14:paraId="6E2E865B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65504" w14:textId="4A1007B4" w:rsidR="004D5851" w:rsidRPr="00B07790" w:rsidRDefault="0057060A" w:rsidP="0071103F">
            <w:pPr>
              <w:tabs>
                <w:tab w:val="clear" w:pos="907"/>
                <w:tab w:val="left" w:pos="994"/>
              </w:tabs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(7)</w:t>
            </w:r>
          </w:p>
        </w:tc>
        <w:tc>
          <w:tcPr>
            <w:tcW w:w="236" w:type="dxa"/>
            <w:shd w:val="clear" w:color="auto" w:fill="auto"/>
          </w:tcPr>
          <w:p w14:paraId="3AB83E44" w14:textId="77777777" w:rsidR="004D5851" w:rsidRPr="00B07790" w:rsidRDefault="004D5851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3D098D7C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493978F1" w14:textId="32AB72C3" w:rsidR="004D5851" w:rsidRPr="00B07790" w:rsidRDefault="0057060A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(240)</w:t>
            </w:r>
          </w:p>
        </w:tc>
        <w:tc>
          <w:tcPr>
            <w:tcW w:w="239" w:type="dxa"/>
            <w:shd w:val="clear" w:color="auto" w:fill="auto"/>
          </w:tcPr>
          <w:p w14:paraId="3CE17EE8" w14:textId="77777777" w:rsidR="004D5851" w:rsidRPr="00B07790" w:rsidRDefault="004D5851" w:rsidP="00797FD1">
            <w:pPr>
              <w:tabs>
                <w:tab w:val="decimal" w:pos="993"/>
                <w:tab w:val="decimal" w:pos="1060"/>
              </w:tabs>
              <w:spacing w:line="280" w:lineRule="exact"/>
              <w:ind w:left="-115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</w:tcPr>
          <w:p w14:paraId="4B80ECE8" w14:textId="77777777" w:rsidR="004D5851" w:rsidRPr="00B07790" w:rsidRDefault="004D5851" w:rsidP="00C75DDD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1CE5D74" w14:textId="7C72D28D" w:rsidR="004D5851" w:rsidRPr="00B07790" w:rsidRDefault="007E1E03" w:rsidP="0071103F">
            <w:pPr>
              <w:spacing w:line="280" w:lineRule="exact"/>
              <w:ind w:left="-108" w:right="35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B07790">
              <w:rPr>
                <w:rFonts w:ascii="Angsana New" w:hAnsi="Angsana New"/>
                <w:sz w:val="25"/>
                <w:szCs w:val="25"/>
              </w:rPr>
              <w:t>(</w:t>
            </w:r>
            <w:r w:rsidR="0057060A" w:rsidRPr="00B07790">
              <w:rPr>
                <w:rFonts w:ascii="Angsana New" w:hAnsi="Angsana New"/>
                <w:sz w:val="25"/>
                <w:szCs w:val="25"/>
              </w:rPr>
              <w:t>4,74</w:t>
            </w:r>
            <w:r w:rsidR="00BA038D" w:rsidRPr="00B07790">
              <w:rPr>
                <w:rFonts w:ascii="Angsana New" w:hAnsi="Angsana New"/>
                <w:sz w:val="25"/>
                <w:szCs w:val="25"/>
              </w:rPr>
              <w:t>8</w:t>
            </w:r>
            <w:r w:rsidRPr="00B07790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5F2F96" w:rsidRPr="00B07790" w14:paraId="75DAABC4" w14:textId="77777777" w:rsidTr="005F2F96">
        <w:tc>
          <w:tcPr>
            <w:tcW w:w="2970" w:type="dxa"/>
          </w:tcPr>
          <w:p w14:paraId="180928D2" w14:textId="5C7E777E" w:rsidR="005F2F96" w:rsidRPr="00B07790" w:rsidRDefault="005F2F96" w:rsidP="005F2F96">
            <w:pPr>
              <w:spacing w:line="280" w:lineRule="exact"/>
              <w:ind w:left="181" w:right="-107" w:hanging="18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666C94" w:rsidRPr="00B07790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704" w:type="dxa"/>
          </w:tcPr>
          <w:p w14:paraId="326FB351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23EF8A8" w14:textId="77777777" w:rsidR="005F2F96" w:rsidRPr="00B07790" w:rsidRDefault="005F2F96" w:rsidP="005F2F96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D5EA6C" w14:textId="6647FD9D" w:rsidR="005F2F96" w:rsidRPr="00B07790" w:rsidRDefault="0057060A" w:rsidP="0071103F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17,670</w:t>
            </w:r>
          </w:p>
        </w:tc>
        <w:tc>
          <w:tcPr>
            <w:tcW w:w="236" w:type="dxa"/>
          </w:tcPr>
          <w:p w14:paraId="5D8EFD36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4F880" w14:textId="3523D6E9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489,08</w:t>
            </w:r>
            <w:r w:rsidR="00BA038D" w:rsidRPr="00B07790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B0E3851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351E5" w14:textId="18524140" w:rsidR="005F2F96" w:rsidRPr="00B07790" w:rsidRDefault="0057060A" w:rsidP="005F2F96">
            <w:pPr>
              <w:tabs>
                <w:tab w:val="decimal" w:pos="1076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34,252</w:t>
            </w:r>
          </w:p>
        </w:tc>
        <w:tc>
          <w:tcPr>
            <w:tcW w:w="237" w:type="dxa"/>
            <w:shd w:val="clear" w:color="auto" w:fill="auto"/>
          </w:tcPr>
          <w:p w14:paraId="6DB98931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630" w14:textId="269E0519" w:rsidR="005F2F96" w:rsidRPr="00B07790" w:rsidRDefault="0057060A" w:rsidP="005F2F96">
            <w:pPr>
              <w:tabs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4,365</w:t>
            </w:r>
          </w:p>
        </w:tc>
        <w:tc>
          <w:tcPr>
            <w:tcW w:w="236" w:type="dxa"/>
            <w:shd w:val="clear" w:color="auto" w:fill="auto"/>
          </w:tcPr>
          <w:p w14:paraId="4D4CECCE" w14:textId="77777777" w:rsidR="005F2F96" w:rsidRPr="00B07790" w:rsidRDefault="005F2F96" w:rsidP="005F2F96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6B9D" w14:textId="0F315B90" w:rsidR="005F2F96" w:rsidRPr="00B07790" w:rsidRDefault="0057060A" w:rsidP="0071103F">
            <w:pPr>
              <w:tabs>
                <w:tab w:val="clear" w:pos="680"/>
                <w:tab w:val="left" w:pos="871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059E292D" w14:textId="77777777" w:rsidR="005F2F96" w:rsidRPr="00B0779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E4D3C" w14:textId="1736698D" w:rsidR="005F2F96" w:rsidRPr="00B07790" w:rsidRDefault="0057060A" w:rsidP="0071103F">
            <w:pPr>
              <w:tabs>
                <w:tab w:val="clear" w:pos="680"/>
                <w:tab w:val="left" w:pos="871"/>
                <w:tab w:val="decimal" w:pos="1060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22,627</w:t>
            </w:r>
          </w:p>
        </w:tc>
        <w:tc>
          <w:tcPr>
            <w:tcW w:w="239" w:type="dxa"/>
            <w:shd w:val="clear" w:color="auto" w:fill="auto"/>
          </w:tcPr>
          <w:p w14:paraId="1705BEE1" w14:textId="77777777" w:rsidR="005F2F96" w:rsidRPr="00B07790" w:rsidRDefault="005F2F96" w:rsidP="005F2F96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8D89" w14:textId="1CB26B93" w:rsidR="005F2F96" w:rsidRPr="00B07790" w:rsidRDefault="0057060A" w:rsidP="0071103F">
            <w:pPr>
              <w:tabs>
                <w:tab w:val="clear" w:pos="680"/>
                <w:tab w:val="left" w:pos="871"/>
                <w:tab w:val="decimal" w:pos="1062"/>
              </w:tabs>
              <w:spacing w:line="280" w:lineRule="exact"/>
              <w:ind w:left="-108" w:right="80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B07790">
              <w:rPr>
                <w:rFonts w:ascii="Angsana New" w:hAnsi="Angsana New"/>
                <w:b/>
                <w:bCs/>
                <w:sz w:val="25"/>
                <w:szCs w:val="25"/>
              </w:rPr>
              <w:t>568,77</w:t>
            </w:r>
            <w:r w:rsidR="00BA038D" w:rsidRPr="00B07790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</w:tr>
    </w:tbl>
    <w:p w14:paraId="27B46C61" w14:textId="57DF97CF" w:rsidR="0059100A" w:rsidRPr="00B07790" w:rsidRDefault="0059100A"/>
    <w:p w14:paraId="37CFCD85" w14:textId="5CA41BBC" w:rsidR="00E20FA0" w:rsidRPr="00B07790" w:rsidRDefault="00E20FA0"/>
    <w:p w14:paraId="1EC8ED0A" w14:textId="1D3A6822" w:rsidR="00317B1D" w:rsidRPr="00B07790" w:rsidRDefault="00317B1D" w:rsidP="0071103F"/>
    <w:p w14:paraId="64B9AF79" w14:textId="09FA919F" w:rsidR="00317B1D" w:rsidRPr="00B07790" w:rsidRDefault="00317B1D"/>
    <w:p w14:paraId="7A6AB521" w14:textId="77777777" w:rsidR="00245F60" w:rsidRPr="00B07790" w:rsidRDefault="00245F60"/>
    <w:p w14:paraId="6CB13FC6" w14:textId="77777777" w:rsidR="005F2F96" w:rsidRPr="00B07790" w:rsidRDefault="005F2F96"/>
    <w:p w14:paraId="03408C4D" w14:textId="77777777" w:rsidR="00E20FA0" w:rsidRPr="00B07790" w:rsidRDefault="00E20FA0"/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969"/>
        <w:gridCol w:w="721"/>
        <w:gridCol w:w="240"/>
        <w:gridCol w:w="1440"/>
        <w:gridCol w:w="249"/>
        <w:gridCol w:w="1461"/>
        <w:gridCol w:w="236"/>
        <w:gridCol w:w="1324"/>
        <w:gridCol w:w="244"/>
        <w:gridCol w:w="1349"/>
        <w:gridCol w:w="236"/>
        <w:gridCol w:w="1231"/>
        <w:gridCol w:w="285"/>
        <w:gridCol w:w="1349"/>
        <w:gridCol w:w="283"/>
        <w:gridCol w:w="1233"/>
      </w:tblGrid>
      <w:tr w:rsidR="00C841B7" w:rsidRPr="00B07790" w14:paraId="0F079C39" w14:textId="77777777" w:rsidTr="00784A3F">
        <w:tc>
          <w:tcPr>
            <w:tcW w:w="2969" w:type="dxa"/>
          </w:tcPr>
          <w:p w14:paraId="4DFDD665" w14:textId="77777777" w:rsidR="00C841B7" w:rsidRPr="00B07790" w:rsidRDefault="00C841B7" w:rsidP="00C278B6">
            <w:pPr>
              <w:spacing w:line="280" w:lineRule="exact"/>
              <w:ind w:right="-185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1E16BEF4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14:paraId="69A85D72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7B15D133" w14:textId="77777777" w:rsidR="00C841B7" w:rsidRPr="00B07790" w:rsidRDefault="00C841B7" w:rsidP="00C278B6">
            <w:pPr>
              <w:tabs>
                <w:tab w:val="clear" w:pos="907"/>
                <w:tab w:val="decimal" w:pos="882"/>
              </w:tabs>
              <w:spacing w:line="280" w:lineRule="exact"/>
              <w:ind w:left="-108" w:right="-2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C841B7" w:rsidRPr="00B07790" w14:paraId="410F8C7A" w14:textId="77777777" w:rsidTr="00784A3F">
        <w:tc>
          <w:tcPr>
            <w:tcW w:w="2969" w:type="dxa"/>
          </w:tcPr>
          <w:p w14:paraId="67DCE85E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21" w:type="dxa"/>
          </w:tcPr>
          <w:p w14:paraId="20CB470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1717C9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9C56F8A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249" w:type="dxa"/>
          </w:tcPr>
          <w:p w14:paraId="5654F44C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42CE86B" w14:textId="538C47DA" w:rsidR="00C841B7" w:rsidRPr="00B07790" w:rsidRDefault="00245F60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โรงงาน เครื่องจักร</w:t>
            </w:r>
          </w:p>
        </w:tc>
        <w:tc>
          <w:tcPr>
            <w:tcW w:w="236" w:type="dxa"/>
          </w:tcPr>
          <w:p w14:paraId="19DD1E6D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2E4EEF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อาคาร</w:t>
            </w:r>
          </w:p>
        </w:tc>
        <w:tc>
          <w:tcPr>
            <w:tcW w:w="244" w:type="dxa"/>
          </w:tcPr>
          <w:p w14:paraId="33B19DB4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FFBDFE7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C96EC5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6AB4AD8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4462FAB0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43810F3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15EEFA0B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0BFB4194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5851" w:rsidRPr="00B07790" w14:paraId="4A551D31" w14:textId="77777777" w:rsidTr="00784A3F">
        <w:tc>
          <w:tcPr>
            <w:tcW w:w="2969" w:type="dxa"/>
          </w:tcPr>
          <w:p w14:paraId="0C8D09A0" w14:textId="77777777" w:rsidR="004D5851" w:rsidRPr="00B07790" w:rsidRDefault="004D5851" w:rsidP="004D5851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1" w:type="dxa"/>
            <w:gridSpan w:val="2"/>
          </w:tcPr>
          <w:p w14:paraId="19B708C8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1DD8A957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9" w:type="dxa"/>
          </w:tcPr>
          <w:p w14:paraId="1BE5296D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417304A1" w14:textId="45156D6D" w:rsidR="004D5851" w:rsidRPr="00B07790" w:rsidRDefault="00245F60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  <w:r w:rsidR="004D5851"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และเครื่องมือ</w:t>
            </w:r>
          </w:p>
        </w:tc>
        <w:tc>
          <w:tcPr>
            <w:tcW w:w="236" w:type="dxa"/>
          </w:tcPr>
          <w:p w14:paraId="748559A5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3ACD01E2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และส่วน</w:t>
            </w:r>
          </w:p>
        </w:tc>
        <w:tc>
          <w:tcPr>
            <w:tcW w:w="244" w:type="dxa"/>
          </w:tcPr>
          <w:p w14:paraId="65CE0727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BF54B05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236" w:type="dxa"/>
          </w:tcPr>
          <w:p w14:paraId="7C4BCF36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3594701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1305928F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57D43D55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0441C75D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6A89FA52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D5851" w:rsidRPr="00B07790" w14:paraId="06E493E8" w14:textId="77777777" w:rsidTr="00784A3F">
        <w:tc>
          <w:tcPr>
            <w:tcW w:w="2969" w:type="dxa"/>
          </w:tcPr>
          <w:p w14:paraId="3E4DAEE0" w14:textId="77777777" w:rsidR="004D5851" w:rsidRPr="00B07790" w:rsidRDefault="004D5851" w:rsidP="004D5851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453AAB8E" w14:textId="3985E366" w:rsidR="004D5851" w:rsidRPr="00B07790" w:rsidRDefault="004D5851" w:rsidP="004D5851">
            <w:pPr>
              <w:spacing w:line="280" w:lineRule="exact"/>
              <w:ind w:left="-291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B07790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0" w:type="dxa"/>
          </w:tcPr>
          <w:p w14:paraId="76D43ACD" w14:textId="77777777" w:rsidR="004D5851" w:rsidRPr="00B07790" w:rsidRDefault="004D5851" w:rsidP="0071103F">
            <w:pPr>
              <w:tabs>
                <w:tab w:val="left" w:pos="1188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ปรับปรุงที่ดิน</w:t>
            </w:r>
          </w:p>
        </w:tc>
        <w:tc>
          <w:tcPr>
            <w:tcW w:w="249" w:type="dxa"/>
          </w:tcPr>
          <w:p w14:paraId="46E0D0F8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39BD95BB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เครื่องใช้โรงงาน</w:t>
            </w:r>
          </w:p>
        </w:tc>
        <w:tc>
          <w:tcPr>
            <w:tcW w:w="236" w:type="dxa"/>
          </w:tcPr>
          <w:p w14:paraId="39260665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2D013E8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ปรับปรุงอาคาร</w:t>
            </w:r>
          </w:p>
        </w:tc>
        <w:tc>
          <w:tcPr>
            <w:tcW w:w="244" w:type="dxa"/>
          </w:tcPr>
          <w:p w14:paraId="03985C23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7136EAE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0F89CA05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3417CA9B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85" w:type="dxa"/>
          </w:tcPr>
          <w:p w14:paraId="0FC47660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EFE0116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ระหว่างก่อสร้าง</w:t>
            </w:r>
          </w:p>
        </w:tc>
        <w:tc>
          <w:tcPr>
            <w:tcW w:w="283" w:type="dxa"/>
          </w:tcPr>
          <w:p w14:paraId="717C9C61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4882AF3" w14:textId="77777777" w:rsidR="004D5851" w:rsidRPr="00B07790" w:rsidRDefault="004D5851" w:rsidP="004D5851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C841B7" w:rsidRPr="00B07790" w14:paraId="1936AB17" w14:textId="77777777" w:rsidTr="00784A3F">
        <w:tc>
          <w:tcPr>
            <w:tcW w:w="2969" w:type="dxa"/>
          </w:tcPr>
          <w:p w14:paraId="0A0AE6C7" w14:textId="77777777" w:rsidR="00C841B7" w:rsidRPr="00B07790" w:rsidRDefault="00C841B7" w:rsidP="00C278B6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61" w:type="dxa"/>
            <w:gridSpan w:val="2"/>
          </w:tcPr>
          <w:p w14:paraId="5F441C4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920" w:type="dxa"/>
            <w:gridSpan w:val="13"/>
          </w:tcPr>
          <w:p w14:paraId="52FEEF7F" w14:textId="77777777" w:rsidR="00C841B7" w:rsidRPr="00B07790" w:rsidRDefault="00C841B7" w:rsidP="00C278B6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C841B7" w:rsidRPr="00B07790" w14:paraId="7810F065" w14:textId="77777777" w:rsidTr="00784A3F">
        <w:tc>
          <w:tcPr>
            <w:tcW w:w="2969" w:type="dxa"/>
          </w:tcPr>
          <w:p w14:paraId="614E3D90" w14:textId="77777777" w:rsidR="00C841B7" w:rsidRPr="00B07790" w:rsidRDefault="00C841B7" w:rsidP="00C278B6">
            <w:pPr>
              <w:spacing w:line="280" w:lineRule="exact"/>
              <w:ind w:left="181" w:right="-108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ค่าเสื่อมราคาสะสมและค่าเผื่อการด้อยค่า</w:t>
            </w:r>
          </w:p>
        </w:tc>
        <w:tc>
          <w:tcPr>
            <w:tcW w:w="721" w:type="dxa"/>
          </w:tcPr>
          <w:p w14:paraId="119C9D99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4056B9B8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5A1F9817" w14:textId="77777777" w:rsidR="00C841B7" w:rsidRPr="00B07790" w:rsidRDefault="00C841B7" w:rsidP="00C278B6">
            <w:pPr>
              <w:tabs>
                <w:tab w:val="decimal" w:pos="106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</w:tcPr>
          <w:p w14:paraId="091A98CE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5C64C045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20310211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13290857" w14:textId="77777777" w:rsidR="00C841B7" w:rsidRPr="00B07790" w:rsidRDefault="00C841B7" w:rsidP="00C278B6">
            <w:pPr>
              <w:tabs>
                <w:tab w:val="decimal" w:pos="1076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</w:tcPr>
          <w:p w14:paraId="2831B3FE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15D2EE91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816FB9A" w14:textId="77777777" w:rsidR="00C841B7" w:rsidRPr="00B07790" w:rsidRDefault="00C841B7" w:rsidP="00C278B6">
            <w:pPr>
              <w:tabs>
                <w:tab w:val="decimal" w:pos="1152"/>
              </w:tabs>
              <w:spacing w:line="280" w:lineRule="exact"/>
              <w:ind w:left="-108" w:right="-2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BF355D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</w:tcPr>
          <w:p w14:paraId="366EF246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595137D4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1BD79609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38A39ED4" w14:textId="77777777" w:rsidR="00C841B7" w:rsidRPr="00B07790" w:rsidRDefault="00C841B7" w:rsidP="00C278B6">
            <w:pPr>
              <w:tabs>
                <w:tab w:val="decimal" w:pos="993"/>
              </w:tabs>
              <w:spacing w:line="280" w:lineRule="exact"/>
              <w:ind w:left="-115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66C94" w:rsidRPr="00B07790" w14:paraId="41E86A3A" w14:textId="77777777" w:rsidTr="00964039">
        <w:tc>
          <w:tcPr>
            <w:tcW w:w="2969" w:type="dxa"/>
          </w:tcPr>
          <w:p w14:paraId="3CE35A89" w14:textId="65542F8B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21" w:type="dxa"/>
          </w:tcPr>
          <w:p w14:paraId="79151FBE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3A6FC465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CCE20A5" w14:textId="35C88AAD" w:rsidR="00666C94" w:rsidRPr="00B07790" w:rsidRDefault="00666C94" w:rsidP="0071103F">
            <w:pPr>
              <w:tabs>
                <w:tab w:val="clear" w:pos="280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1,341</w:t>
            </w:r>
          </w:p>
        </w:tc>
        <w:tc>
          <w:tcPr>
            <w:tcW w:w="249" w:type="dxa"/>
          </w:tcPr>
          <w:p w14:paraId="3AC73E7F" w14:textId="77777777" w:rsidR="00666C94" w:rsidRPr="00B07790" w:rsidRDefault="00666C94" w:rsidP="00666C94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8B55EFD" w14:textId="7753A0FA" w:rsidR="00666C94" w:rsidRPr="00B07790" w:rsidRDefault="00666C94" w:rsidP="0071103F">
            <w:pPr>
              <w:tabs>
                <w:tab w:val="left" w:pos="1208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240,172</w:t>
            </w:r>
          </w:p>
        </w:tc>
        <w:tc>
          <w:tcPr>
            <w:tcW w:w="236" w:type="dxa"/>
          </w:tcPr>
          <w:p w14:paraId="3109C303" w14:textId="77777777" w:rsidR="00666C94" w:rsidRPr="00B07790" w:rsidRDefault="00666C94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E8B1F48" w14:textId="48796B7B" w:rsidR="00666C94" w:rsidRPr="00B07790" w:rsidRDefault="00666C94" w:rsidP="0071103F">
            <w:pPr>
              <w:tabs>
                <w:tab w:val="clear" w:pos="907"/>
                <w:tab w:val="left" w:pos="1101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13,686</w:t>
            </w:r>
          </w:p>
        </w:tc>
        <w:tc>
          <w:tcPr>
            <w:tcW w:w="244" w:type="dxa"/>
          </w:tcPr>
          <w:p w14:paraId="1A3BFB27" w14:textId="77777777" w:rsidR="00666C94" w:rsidRPr="00B07790" w:rsidRDefault="00666C94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A1ED386" w14:textId="79BBBA46" w:rsidR="00666C94" w:rsidRPr="00B07790" w:rsidRDefault="00666C94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3,294</w:t>
            </w:r>
          </w:p>
        </w:tc>
        <w:tc>
          <w:tcPr>
            <w:tcW w:w="236" w:type="dxa"/>
          </w:tcPr>
          <w:p w14:paraId="5BA572AD" w14:textId="77777777" w:rsidR="00666C94" w:rsidRPr="00B07790" w:rsidRDefault="00666C94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52D3D1F" w14:textId="5E82F32C" w:rsidR="00666C94" w:rsidRPr="00B07790" w:rsidRDefault="00666C94" w:rsidP="0071103F">
            <w:pPr>
              <w:tabs>
                <w:tab w:val="clear" w:pos="907"/>
                <w:tab w:val="left" w:pos="1014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753</w:t>
            </w:r>
          </w:p>
        </w:tc>
        <w:tc>
          <w:tcPr>
            <w:tcW w:w="285" w:type="dxa"/>
          </w:tcPr>
          <w:p w14:paraId="638ECC24" w14:textId="77777777" w:rsidR="00666C94" w:rsidRPr="00B07790" w:rsidRDefault="00666C94" w:rsidP="0071103F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83A60E9" w14:textId="0376A59D" w:rsidR="00666C94" w:rsidRPr="00B07790" w:rsidRDefault="00666C94" w:rsidP="0071103F">
            <w:pPr>
              <w:tabs>
                <w:tab w:val="left" w:pos="1127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2,165</w:t>
            </w:r>
          </w:p>
        </w:tc>
        <w:tc>
          <w:tcPr>
            <w:tcW w:w="283" w:type="dxa"/>
          </w:tcPr>
          <w:p w14:paraId="72A4B0B2" w14:textId="77777777" w:rsidR="00666C94" w:rsidRPr="00B07790" w:rsidRDefault="00666C94" w:rsidP="0071103F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331B85CA" w14:textId="415443FB" w:rsidR="00666C94" w:rsidRPr="00B07790" w:rsidRDefault="00666C94" w:rsidP="0071103F">
            <w:pPr>
              <w:tabs>
                <w:tab w:val="clear" w:pos="907"/>
                <w:tab w:val="left" w:pos="101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261,411</w:t>
            </w:r>
          </w:p>
        </w:tc>
      </w:tr>
      <w:tr w:rsidR="00666C94" w:rsidRPr="00B07790" w14:paraId="37233620" w14:textId="77777777" w:rsidTr="00784A3F">
        <w:tc>
          <w:tcPr>
            <w:tcW w:w="2969" w:type="dxa"/>
          </w:tcPr>
          <w:p w14:paraId="0601492D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7A60FF83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6373F52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0851B02" w14:textId="67A27615" w:rsidR="00666C94" w:rsidRPr="00B07790" w:rsidRDefault="00666C94" w:rsidP="00666C9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138</w:t>
            </w:r>
          </w:p>
        </w:tc>
        <w:tc>
          <w:tcPr>
            <w:tcW w:w="249" w:type="dxa"/>
          </w:tcPr>
          <w:p w14:paraId="4D69FD0F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761E0069" w14:textId="2D6BC89D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19,162</w:t>
            </w:r>
          </w:p>
        </w:tc>
        <w:tc>
          <w:tcPr>
            <w:tcW w:w="236" w:type="dxa"/>
          </w:tcPr>
          <w:p w14:paraId="7802C5C9" w14:textId="77777777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1D6AA3C9" w14:textId="5251E685" w:rsidR="00666C94" w:rsidRPr="00B07790" w:rsidRDefault="00666C94" w:rsidP="0071103F">
            <w:pPr>
              <w:tabs>
                <w:tab w:val="decimal" w:pos="1020"/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1,326</w:t>
            </w:r>
          </w:p>
        </w:tc>
        <w:tc>
          <w:tcPr>
            <w:tcW w:w="244" w:type="dxa"/>
          </w:tcPr>
          <w:p w14:paraId="1F1A21ED" w14:textId="77777777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89434A6" w14:textId="08175F13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390</w:t>
            </w:r>
          </w:p>
        </w:tc>
        <w:tc>
          <w:tcPr>
            <w:tcW w:w="236" w:type="dxa"/>
          </w:tcPr>
          <w:p w14:paraId="78B49CF1" w14:textId="77777777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43F5C52F" w14:textId="3D6FD21B" w:rsidR="00666C94" w:rsidRPr="00B07790" w:rsidRDefault="00666C94" w:rsidP="0071103F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  <w:tc>
          <w:tcPr>
            <w:tcW w:w="285" w:type="dxa"/>
          </w:tcPr>
          <w:p w14:paraId="469A6AD3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D00F6D2" w14:textId="6A7EAC16" w:rsidR="00666C94" w:rsidRPr="00B07790" w:rsidRDefault="00666C94" w:rsidP="0071103F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1909ABC9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30FFB2A" w14:textId="51209EB0" w:rsidR="00666C94" w:rsidRPr="00B07790" w:rsidRDefault="00666C94" w:rsidP="0071103F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21,087</w:t>
            </w:r>
          </w:p>
        </w:tc>
      </w:tr>
      <w:tr w:rsidR="00666C94" w:rsidRPr="00B07790" w14:paraId="5BE721E9" w14:textId="77777777" w:rsidTr="00784A3F">
        <w:tc>
          <w:tcPr>
            <w:tcW w:w="2969" w:type="dxa"/>
          </w:tcPr>
          <w:p w14:paraId="5CE0487C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/>
                <w:sz w:val="25"/>
                <w:szCs w:val="25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721" w:type="dxa"/>
          </w:tcPr>
          <w:p w14:paraId="2349953D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58EF16FB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67518282" w14:textId="0F938D3E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3D08A193" w14:textId="77777777" w:rsidR="00666C94" w:rsidRPr="00B07790" w:rsidRDefault="00666C94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F2B50E8" w14:textId="13AAE16C" w:rsidR="00666C94" w:rsidRPr="00B07790" w:rsidRDefault="00666C94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(1,434)</w:t>
            </w:r>
          </w:p>
        </w:tc>
        <w:tc>
          <w:tcPr>
            <w:tcW w:w="236" w:type="dxa"/>
          </w:tcPr>
          <w:p w14:paraId="0BCB9938" w14:textId="77777777" w:rsidR="00666C94" w:rsidRPr="00B07790" w:rsidRDefault="00666C94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1CC1B105" w14:textId="3A2B903E" w:rsidR="00666C94" w:rsidRPr="00B07790" w:rsidRDefault="00666C94" w:rsidP="0071103F">
            <w:pPr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(576)</w:t>
            </w:r>
          </w:p>
        </w:tc>
        <w:tc>
          <w:tcPr>
            <w:tcW w:w="244" w:type="dxa"/>
          </w:tcPr>
          <w:p w14:paraId="4DB0BEB8" w14:textId="77777777" w:rsidR="00666C94" w:rsidRPr="00B07790" w:rsidRDefault="00666C94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09171A3" w14:textId="7EF99CDD" w:rsidR="00666C94" w:rsidRPr="00B07790" w:rsidRDefault="00666C94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(273)</w:t>
            </w:r>
          </w:p>
        </w:tc>
        <w:tc>
          <w:tcPr>
            <w:tcW w:w="236" w:type="dxa"/>
          </w:tcPr>
          <w:p w14:paraId="36C1370F" w14:textId="77777777" w:rsidR="00666C94" w:rsidRPr="00B07790" w:rsidRDefault="00666C94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D6A00CF" w14:textId="2E3774B8" w:rsidR="00666C94" w:rsidRPr="00B07790" w:rsidRDefault="00666C94" w:rsidP="0071103F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(23)</w:t>
            </w:r>
          </w:p>
        </w:tc>
        <w:tc>
          <w:tcPr>
            <w:tcW w:w="285" w:type="dxa"/>
          </w:tcPr>
          <w:p w14:paraId="56ADCE2E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4CB9167" w14:textId="3AB9AD0A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7095FC53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44FDE92C" w14:textId="504A28F4" w:rsidR="00666C94" w:rsidRPr="00B07790" w:rsidRDefault="00666C94" w:rsidP="0071103F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(2,306)</w:t>
            </w:r>
          </w:p>
        </w:tc>
      </w:tr>
      <w:tr w:rsidR="00666C94" w:rsidRPr="00B07790" w14:paraId="2DC63494" w14:textId="77777777" w:rsidTr="00784A3F">
        <w:tc>
          <w:tcPr>
            <w:tcW w:w="2969" w:type="dxa"/>
          </w:tcPr>
          <w:p w14:paraId="4D0CDB2F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0141775D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478CE3BB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3095893" w14:textId="5E775D68" w:rsidR="00666C94" w:rsidRPr="00B07790" w:rsidRDefault="00666C94" w:rsidP="007E1E03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249" w:type="dxa"/>
          </w:tcPr>
          <w:p w14:paraId="1897C3F7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14595EE" w14:textId="5FA0EBE6" w:rsidR="00666C94" w:rsidRPr="00B07790" w:rsidRDefault="00666C94" w:rsidP="00666C9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236" w:type="dxa"/>
          </w:tcPr>
          <w:p w14:paraId="3595829C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3C06886" w14:textId="3E068C5E" w:rsidR="00666C94" w:rsidRPr="00B07790" w:rsidRDefault="00666C94" w:rsidP="00666C9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(5)</w:t>
            </w:r>
          </w:p>
        </w:tc>
        <w:tc>
          <w:tcPr>
            <w:tcW w:w="244" w:type="dxa"/>
          </w:tcPr>
          <w:p w14:paraId="4776ABF4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EAF9039" w14:textId="6CF03D5E" w:rsidR="00666C94" w:rsidRPr="00B07790" w:rsidRDefault="00666C94" w:rsidP="00A13410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03CB9B8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4AD879B" w14:textId="613498FF" w:rsidR="00666C94" w:rsidRPr="00B07790" w:rsidRDefault="00666C94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85" w:type="dxa"/>
          </w:tcPr>
          <w:p w14:paraId="20383541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75FC054" w14:textId="216F4C66" w:rsidR="00666C94" w:rsidRPr="00B07790" w:rsidRDefault="00666C94" w:rsidP="0071103F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1F621575" w14:textId="77777777" w:rsidR="00666C94" w:rsidRPr="00B07790" w:rsidRDefault="00666C94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10DDF329" w14:textId="3B7A47D8" w:rsidR="00666C94" w:rsidRPr="00B07790" w:rsidRDefault="00666C94" w:rsidP="0071103F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666C94" w:rsidRPr="00B07790" w14:paraId="39749B61" w14:textId="77777777" w:rsidTr="00784A3F">
        <w:tc>
          <w:tcPr>
            <w:tcW w:w="2969" w:type="dxa"/>
          </w:tcPr>
          <w:p w14:paraId="27DBCC96" w14:textId="77777777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36446086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7837B9D6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CE139B0" w14:textId="066B240C" w:rsidR="00666C94" w:rsidRPr="00B07790" w:rsidRDefault="00666C94" w:rsidP="007E1E03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249" w:type="dxa"/>
          </w:tcPr>
          <w:p w14:paraId="376EBAA1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2DFA73FA" w14:textId="152C73DC" w:rsidR="00666C94" w:rsidRPr="00B07790" w:rsidRDefault="00666C94" w:rsidP="00666C9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(2,773)</w:t>
            </w:r>
          </w:p>
        </w:tc>
        <w:tc>
          <w:tcPr>
            <w:tcW w:w="236" w:type="dxa"/>
          </w:tcPr>
          <w:p w14:paraId="7C400E37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06E505D" w14:textId="7EE86FF9" w:rsidR="00666C94" w:rsidRPr="00B07790" w:rsidRDefault="00666C94" w:rsidP="00666C94">
            <w:pPr>
              <w:spacing w:line="280" w:lineRule="exact"/>
              <w:ind w:left="-108" w:right="-4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(144)</w:t>
            </w:r>
          </w:p>
        </w:tc>
        <w:tc>
          <w:tcPr>
            <w:tcW w:w="244" w:type="dxa"/>
          </w:tcPr>
          <w:p w14:paraId="630DC757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2A5405B" w14:textId="05AAE61B" w:rsidR="00666C94" w:rsidRPr="00B07790" w:rsidRDefault="00666C94" w:rsidP="00666C9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(207)</w:t>
            </w:r>
          </w:p>
        </w:tc>
        <w:tc>
          <w:tcPr>
            <w:tcW w:w="236" w:type="dxa"/>
          </w:tcPr>
          <w:p w14:paraId="38A29E2E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19B0A40" w14:textId="2569DC5B" w:rsidR="00666C94" w:rsidRPr="00B07790" w:rsidRDefault="00666C94" w:rsidP="00666C94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(84)</w:t>
            </w:r>
          </w:p>
        </w:tc>
        <w:tc>
          <w:tcPr>
            <w:tcW w:w="285" w:type="dxa"/>
          </w:tcPr>
          <w:p w14:paraId="43E5144A" w14:textId="77777777" w:rsidR="00666C94" w:rsidRPr="00B07790" w:rsidRDefault="00666C94" w:rsidP="00666C94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64828F5" w14:textId="0D7DF434" w:rsidR="00666C94" w:rsidRPr="00B07790" w:rsidRDefault="00666C94" w:rsidP="00666C94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958232F" w14:textId="77777777" w:rsidR="00666C94" w:rsidRPr="00B07790" w:rsidRDefault="00666C94" w:rsidP="00666C94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54A964C" w14:textId="1FECC36E" w:rsidR="00666C94" w:rsidRPr="00B07790" w:rsidRDefault="00666C94" w:rsidP="00666C94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(3,215)</w:t>
            </w:r>
          </w:p>
        </w:tc>
      </w:tr>
      <w:tr w:rsidR="00666C94" w:rsidRPr="00B07790" w14:paraId="015AA429" w14:textId="77777777" w:rsidTr="00784A3F">
        <w:tc>
          <w:tcPr>
            <w:tcW w:w="2969" w:type="dxa"/>
          </w:tcPr>
          <w:p w14:paraId="4979B3CD" w14:textId="108A7642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กลับรายการ</w:t>
            </w: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5CF397F6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0" w:type="dxa"/>
          </w:tcPr>
          <w:p w14:paraId="0819A611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5B048AA7" w14:textId="0FED2E26" w:rsidR="00666C94" w:rsidRPr="00B07790" w:rsidRDefault="00666C94" w:rsidP="00666C9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58481683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6094845E" w14:textId="1932D37F" w:rsidR="00666C94" w:rsidRPr="00B07790" w:rsidRDefault="00666C94" w:rsidP="00666C9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236" w:type="dxa"/>
          </w:tcPr>
          <w:p w14:paraId="3CA6EFC0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B487E47" w14:textId="682D066B" w:rsidR="00666C94" w:rsidRPr="00B07790" w:rsidRDefault="00666C94" w:rsidP="00666C94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(12)</w:t>
            </w:r>
          </w:p>
        </w:tc>
        <w:tc>
          <w:tcPr>
            <w:tcW w:w="244" w:type="dxa"/>
          </w:tcPr>
          <w:p w14:paraId="5721485A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2E18787" w14:textId="457A93EE" w:rsidR="00666C94" w:rsidRPr="00B07790" w:rsidRDefault="00666C94" w:rsidP="00666C9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11190FED" w14:textId="77777777" w:rsidR="00666C94" w:rsidRPr="00B07790" w:rsidRDefault="00666C94" w:rsidP="00666C94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984AE53" w14:textId="67936076" w:rsidR="00666C94" w:rsidRPr="00B07790" w:rsidRDefault="00666C94" w:rsidP="00666C94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4220549C" w14:textId="77777777" w:rsidR="00666C94" w:rsidRPr="00B07790" w:rsidRDefault="00666C94" w:rsidP="00666C94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D5AAFD3" w14:textId="42BFE2FB" w:rsidR="00666C94" w:rsidRPr="00B07790" w:rsidRDefault="00666C94" w:rsidP="00666C94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4B18129C" w14:textId="77777777" w:rsidR="00666C94" w:rsidRPr="00B07790" w:rsidRDefault="00666C94" w:rsidP="00666C94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58EC64E" w14:textId="29339480" w:rsidR="00666C94" w:rsidRPr="00B07790" w:rsidRDefault="00666C94" w:rsidP="00666C94">
            <w:pPr>
              <w:tabs>
                <w:tab w:val="decimal" w:pos="1137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(19)</w:t>
            </w:r>
          </w:p>
        </w:tc>
      </w:tr>
      <w:tr w:rsidR="00666C94" w:rsidRPr="00B07790" w14:paraId="6AE4DB6C" w14:textId="77777777" w:rsidTr="00784A3F">
        <w:tc>
          <w:tcPr>
            <w:tcW w:w="3930" w:type="dxa"/>
            <w:gridSpan w:val="3"/>
          </w:tcPr>
          <w:p w14:paraId="268CBD32" w14:textId="77777777" w:rsidR="004D5851" w:rsidRPr="00B07790" w:rsidRDefault="00666C94" w:rsidP="004D5851">
            <w:pPr>
              <w:tabs>
                <w:tab w:val="decimal" w:pos="1062"/>
              </w:tabs>
              <w:spacing w:line="280" w:lineRule="exact"/>
              <w:ind w:right="-28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</w:t>
            </w:r>
          </w:p>
          <w:p w14:paraId="0D587C42" w14:textId="6E7030D9" w:rsidR="00666C94" w:rsidRPr="00B07790" w:rsidRDefault="004D5851" w:rsidP="004D5851">
            <w:pPr>
              <w:tabs>
                <w:tab w:val="decimal" w:pos="1062"/>
              </w:tabs>
              <w:spacing w:line="280" w:lineRule="exact"/>
              <w:ind w:right="-28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666C94"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B1ED1" w14:textId="77777777" w:rsidR="004D5851" w:rsidRPr="00B07790" w:rsidRDefault="004D5851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6A3AEC5" w14:textId="606EAACB" w:rsidR="00666C94" w:rsidRPr="00B07790" w:rsidRDefault="00666C94" w:rsidP="0071103F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49" w:type="dxa"/>
            <w:vAlign w:val="bottom"/>
          </w:tcPr>
          <w:p w14:paraId="207482CA" w14:textId="77777777" w:rsidR="00666C94" w:rsidRPr="00B07790" w:rsidRDefault="00666C94" w:rsidP="0071103F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45579C0" w14:textId="77777777" w:rsidR="004D5851" w:rsidRPr="00B07790" w:rsidRDefault="004D5851" w:rsidP="0071103F">
            <w:pPr>
              <w:tabs>
                <w:tab w:val="decimal" w:pos="1076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0CA3898" w14:textId="29F9EF13" w:rsidR="00666C94" w:rsidRPr="00B07790" w:rsidRDefault="00666C94" w:rsidP="0071103F">
            <w:pPr>
              <w:tabs>
                <w:tab w:val="decimal" w:pos="1076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372</w:t>
            </w:r>
          </w:p>
        </w:tc>
        <w:tc>
          <w:tcPr>
            <w:tcW w:w="236" w:type="dxa"/>
            <w:vAlign w:val="bottom"/>
          </w:tcPr>
          <w:p w14:paraId="58E9D9B3" w14:textId="77777777" w:rsidR="00666C94" w:rsidRPr="00B07790" w:rsidRDefault="00666C94" w:rsidP="0071103F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6377A6B2" w14:textId="77777777" w:rsidR="004D5851" w:rsidRPr="00B07790" w:rsidRDefault="004D5851" w:rsidP="0071103F">
            <w:pPr>
              <w:tabs>
                <w:tab w:val="decimal" w:pos="1076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E518C3F" w14:textId="0E2CB064" w:rsidR="00666C94" w:rsidRPr="00B07790" w:rsidRDefault="00666C94" w:rsidP="0071103F">
            <w:pPr>
              <w:tabs>
                <w:tab w:val="decimal" w:pos="1076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244" w:type="dxa"/>
            <w:vAlign w:val="bottom"/>
          </w:tcPr>
          <w:p w14:paraId="397E115F" w14:textId="77777777" w:rsidR="00666C94" w:rsidRPr="00B07790" w:rsidRDefault="00666C94" w:rsidP="0071103F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1BC298F" w14:textId="77777777" w:rsidR="004D5851" w:rsidRPr="00B07790" w:rsidRDefault="004D5851" w:rsidP="0071103F">
            <w:pPr>
              <w:tabs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46D441A" w14:textId="0042E79D" w:rsidR="00666C94" w:rsidRPr="00B07790" w:rsidRDefault="00666C94" w:rsidP="0071103F">
            <w:pPr>
              <w:tabs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236" w:type="dxa"/>
            <w:vAlign w:val="bottom"/>
          </w:tcPr>
          <w:p w14:paraId="5EDA6413" w14:textId="77777777" w:rsidR="00666C94" w:rsidRPr="00B07790" w:rsidRDefault="00666C94" w:rsidP="0071103F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8D71C37" w14:textId="77777777" w:rsidR="004D5851" w:rsidRPr="00B07790" w:rsidRDefault="004D5851" w:rsidP="0071103F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B3E0371" w14:textId="4A931D47" w:rsidR="00666C94" w:rsidRPr="00B07790" w:rsidRDefault="00666C94" w:rsidP="0071103F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85" w:type="dxa"/>
            <w:vAlign w:val="bottom"/>
          </w:tcPr>
          <w:p w14:paraId="1516FE63" w14:textId="77777777" w:rsidR="00666C94" w:rsidRPr="00B07790" w:rsidRDefault="00666C94" w:rsidP="00666C94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2A37C95" w14:textId="77777777" w:rsidR="004D5851" w:rsidRPr="00B07790" w:rsidRDefault="004D5851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E29EB04" w14:textId="3F622147" w:rsidR="00666C94" w:rsidRPr="00B07790" w:rsidRDefault="00666C94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(19)</w:t>
            </w:r>
          </w:p>
        </w:tc>
        <w:tc>
          <w:tcPr>
            <w:tcW w:w="283" w:type="dxa"/>
            <w:vAlign w:val="bottom"/>
          </w:tcPr>
          <w:p w14:paraId="1929C422" w14:textId="77777777" w:rsidR="00666C94" w:rsidRPr="00B07790" w:rsidRDefault="00666C94" w:rsidP="0071103F">
            <w:pPr>
              <w:tabs>
                <w:tab w:val="decimal" w:pos="993"/>
                <w:tab w:val="decimal" w:pos="1111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5BE313A" w14:textId="77777777" w:rsidR="004D5851" w:rsidRPr="00B07790" w:rsidRDefault="004D5851" w:rsidP="00666C94">
            <w:pPr>
              <w:tabs>
                <w:tab w:val="decimal" w:pos="1020"/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56115C" w14:textId="44EF2729" w:rsidR="00666C94" w:rsidRPr="00B07790" w:rsidRDefault="00666C94" w:rsidP="0071103F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423</w:t>
            </w:r>
          </w:p>
        </w:tc>
      </w:tr>
      <w:tr w:rsidR="005F2F96" w:rsidRPr="00B07790" w14:paraId="7C7B13A0" w14:textId="77777777" w:rsidTr="00784A3F">
        <w:tc>
          <w:tcPr>
            <w:tcW w:w="2969" w:type="dxa"/>
          </w:tcPr>
          <w:p w14:paraId="68C2B8BD" w14:textId="407F492D" w:rsidR="005F2F96" w:rsidRPr="00B07790" w:rsidRDefault="005F2F96" w:rsidP="00393DBD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666C94"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721" w:type="dxa"/>
          </w:tcPr>
          <w:p w14:paraId="11362A44" w14:textId="77777777" w:rsidR="005F2F96" w:rsidRPr="00B0779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660032FD" w14:textId="77777777" w:rsidR="005F2F96" w:rsidRPr="00B07790" w:rsidRDefault="005F2F96" w:rsidP="00393DBD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</w:tcPr>
          <w:p w14:paraId="30B10E45" w14:textId="5CB07389" w:rsidR="005F2F96" w:rsidRPr="00B07790" w:rsidRDefault="005F2F96" w:rsidP="00393DBD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9" w:type="dxa"/>
          </w:tcPr>
          <w:p w14:paraId="137D384C" w14:textId="77777777" w:rsidR="005F2F96" w:rsidRPr="00B0779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45E57D2C" w14:textId="435CDDA9" w:rsidR="005F2F96" w:rsidRPr="00B07790" w:rsidRDefault="005F2F96" w:rsidP="00393DBD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0FFFD85B" w14:textId="77777777" w:rsidR="005F2F96" w:rsidRPr="00B0779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651BC697" w14:textId="2067A620" w:rsidR="005F2F96" w:rsidRPr="00B07790" w:rsidRDefault="005F2F96" w:rsidP="00393DBD">
            <w:pPr>
              <w:tabs>
                <w:tab w:val="decimal" w:pos="1076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4" w:type="dxa"/>
          </w:tcPr>
          <w:p w14:paraId="759E7D26" w14:textId="77777777" w:rsidR="005F2F96" w:rsidRPr="00B0779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5C340307" w14:textId="39983CF7" w:rsidR="005F2F96" w:rsidRPr="00B07790" w:rsidRDefault="005F2F96" w:rsidP="00393DBD">
            <w:pPr>
              <w:tabs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36" w:type="dxa"/>
          </w:tcPr>
          <w:p w14:paraId="526516DB" w14:textId="77777777" w:rsidR="005F2F96" w:rsidRPr="00B07790" w:rsidRDefault="005F2F96" w:rsidP="00393DBD">
            <w:pPr>
              <w:tabs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0B2ABE4E" w14:textId="366AC870" w:rsidR="005F2F96" w:rsidRPr="00B07790" w:rsidRDefault="005F2F96" w:rsidP="00393DBD">
            <w:pPr>
              <w:tabs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dxa"/>
          </w:tcPr>
          <w:p w14:paraId="01D37BA6" w14:textId="77777777" w:rsidR="005F2F96" w:rsidRPr="00B0779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293B4375" w14:textId="338CAA37" w:rsidR="005F2F96" w:rsidRPr="00B07790" w:rsidRDefault="005F2F96" w:rsidP="00393DBD">
            <w:pPr>
              <w:tabs>
                <w:tab w:val="decimal" w:pos="113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14:paraId="6197A32A" w14:textId="77777777" w:rsidR="005F2F96" w:rsidRPr="00B07790" w:rsidRDefault="005F2F96" w:rsidP="00393DBD">
            <w:pPr>
              <w:tabs>
                <w:tab w:val="decimal" w:pos="993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115B73ED" w14:textId="286E890E" w:rsidR="005F2F96" w:rsidRPr="00B07790" w:rsidRDefault="005F2F96" w:rsidP="00393DBD">
            <w:pPr>
              <w:tabs>
                <w:tab w:val="decimal" w:pos="106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666C94" w:rsidRPr="00B07790" w14:paraId="0A82141A" w14:textId="77777777" w:rsidTr="00784A3F">
        <w:tc>
          <w:tcPr>
            <w:tcW w:w="2969" w:type="dxa"/>
          </w:tcPr>
          <w:p w14:paraId="6FEB246C" w14:textId="6E74E226" w:rsidR="00666C94" w:rsidRPr="00B07790" w:rsidRDefault="00666C94" w:rsidP="00666C94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721" w:type="dxa"/>
          </w:tcPr>
          <w:p w14:paraId="2AE125FE" w14:textId="77777777" w:rsidR="00666C94" w:rsidRPr="00B07790" w:rsidRDefault="00666C94" w:rsidP="004D5851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A7B4456" w14:textId="77777777" w:rsidR="00666C94" w:rsidRPr="00B07790" w:rsidRDefault="00666C94" w:rsidP="00666C94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5F96087" w14:textId="637AABE2" w:rsidR="00666C94" w:rsidRPr="00B07790" w:rsidRDefault="00666C94" w:rsidP="0006390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1,472</w:t>
            </w:r>
          </w:p>
        </w:tc>
        <w:tc>
          <w:tcPr>
            <w:tcW w:w="249" w:type="dxa"/>
          </w:tcPr>
          <w:p w14:paraId="4AF8C0E2" w14:textId="77777777" w:rsidR="00666C94" w:rsidRPr="00B07790" w:rsidRDefault="00666C94" w:rsidP="00063905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</w:tcPr>
          <w:p w14:paraId="440C6D87" w14:textId="2EED7EAB" w:rsidR="00666C94" w:rsidRPr="00B07790" w:rsidRDefault="00666C94" w:rsidP="0006390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255,514</w:t>
            </w:r>
          </w:p>
        </w:tc>
        <w:tc>
          <w:tcPr>
            <w:tcW w:w="236" w:type="dxa"/>
          </w:tcPr>
          <w:p w14:paraId="2BD29C33" w14:textId="77777777" w:rsidR="00666C94" w:rsidRPr="00B07790" w:rsidRDefault="00666C94" w:rsidP="00063905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</w:tcPr>
          <w:p w14:paraId="49BF274B" w14:textId="5AB73F0B" w:rsidR="00666C94" w:rsidRPr="00B07790" w:rsidRDefault="00666C94" w:rsidP="0006390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14,329</w:t>
            </w:r>
          </w:p>
        </w:tc>
        <w:tc>
          <w:tcPr>
            <w:tcW w:w="244" w:type="dxa"/>
          </w:tcPr>
          <w:p w14:paraId="45534F1F" w14:textId="77777777" w:rsidR="00666C94" w:rsidRPr="00B07790" w:rsidRDefault="00666C94" w:rsidP="00063905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280F412A" w14:textId="1CD0A4D8" w:rsidR="00666C94" w:rsidRPr="00B07790" w:rsidRDefault="00666C94" w:rsidP="00063905">
            <w:pPr>
              <w:tabs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3,218</w:t>
            </w:r>
          </w:p>
        </w:tc>
        <w:tc>
          <w:tcPr>
            <w:tcW w:w="236" w:type="dxa"/>
          </w:tcPr>
          <w:p w14:paraId="6C43A71F" w14:textId="77777777" w:rsidR="00666C94" w:rsidRPr="00B07790" w:rsidRDefault="00666C94" w:rsidP="00063905">
            <w:pPr>
              <w:tabs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</w:tcPr>
          <w:p w14:paraId="7A6F394F" w14:textId="334DE04E" w:rsidR="00666C94" w:rsidRPr="00B07790" w:rsidRDefault="00666C94" w:rsidP="00063905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720</w:t>
            </w:r>
          </w:p>
        </w:tc>
        <w:tc>
          <w:tcPr>
            <w:tcW w:w="285" w:type="dxa"/>
          </w:tcPr>
          <w:p w14:paraId="17F67F04" w14:textId="77777777" w:rsidR="00666C94" w:rsidRPr="00B07790" w:rsidRDefault="00666C94" w:rsidP="00063905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</w:tcPr>
          <w:p w14:paraId="667384E8" w14:textId="7F184558" w:rsidR="00666C94" w:rsidRPr="00B07790" w:rsidRDefault="00666C94" w:rsidP="00063905">
            <w:pPr>
              <w:tabs>
                <w:tab w:val="decimal" w:pos="61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2,146</w:t>
            </w:r>
          </w:p>
        </w:tc>
        <w:tc>
          <w:tcPr>
            <w:tcW w:w="283" w:type="dxa"/>
          </w:tcPr>
          <w:p w14:paraId="78BEAAEB" w14:textId="77777777" w:rsidR="00666C94" w:rsidRPr="00B07790" w:rsidRDefault="00666C94" w:rsidP="00063905">
            <w:pPr>
              <w:tabs>
                <w:tab w:val="decimal" w:pos="993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</w:tcPr>
          <w:p w14:paraId="45AFF620" w14:textId="039CAA6E" w:rsidR="00666C94" w:rsidRPr="00B07790" w:rsidRDefault="00666C94" w:rsidP="00063905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277,399</w:t>
            </w:r>
          </w:p>
        </w:tc>
      </w:tr>
      <w:tr w:rsidR="00B874C5" w:rsidRPr="00B07790" w14:paraId="0AF0B0A0" w14:textId="77777777" w:rsidTr="00784A3F">
        <w:tc>
          <w:tcPr>
            <w:tcW w:w="2969" w:type="dxa"/>
          </w:tcPr>
          <w:p w14:paraId="6D612D3F" w14:textId="77777777" w:rsidR="00B874C5" w:rsidRPr="00B0779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721" w:type="dxa"/>
          </w:tcPr>
          <w:p w14:paraId="4411BBDA" w14:textId="460D7048" w:rsidR="00B874C5" w:rsidRPr="00B07790" w:rsidRDefault="00B874C5" w:rsidP="004D5851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77607EAC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BE87C94" w14:textId="0D4AC05A" w:rsidR="00B874C5" w:rsidRPr="00B07790" w:rsidRDefault="00671963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 w:hint="cs"/>
                <w:sz w:val="25"/>
                <w:szCs w:val="25"/>
              </w:rPr>
              <w:t>141</w:t>
            </w:r>
          </w:p>
        </w:tc>
        <w:tc>
          <w:tcPr>
            <w:tcW w:w="249" w:type="dxa"/>
          </w:tcPr>
          <w:p w14:paraId="3100096A" w14:textId="77777777" w:rsidR="00B874C5" w:rsidRPr="00B07790" w:rsidRDefault="00B874C5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69760491" w14:textId="0FBBFB88" w:rsidR="00B874C5" w:rsidRPr="00B07790" w:rsidRDefault="00063905" w:rsidP="0071103F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19,61</w:t>
            </w:r>
            <w:r w:rsidR="00BA038D" w:rsidRPr="00B07790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36" w:type="dxa"/>
          </w:tcPr>
          <w:p w14:paraId="6F9A1F71" w14:textId="77777777" w:rsidR="00B874C5" w:rsidRPr="00B07790" w:rsidRDefault="00B874C5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6B51A0E" w14:textId="4AA6FD85" w:rsidR="00B874C5" w:rsidRPr="00B07790" w:rsidRDefault="00063905" w:rsidP="0071103F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1,574</w:t>
            </w:r>
          </w:p>
        </w:tc>
        <w:tc>
          <w:tcPr>
            <w:tcW w:w="244" w:type="dxa"/>
          </w:tcPr>
          <w:p w14:paraId="6CB5430E" w14:textId="77777777" w:rsidR="00B874C5" w:rsidRPr="00B07790" w:rsidRDefault="00B874C5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0DA643B" w14:textId="7AF60FB2" w:rsidR="00B874C5" w:rsidRPr="00B07790" w:rsidRDefault="00063905" w:rsidP="0071103F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368</w:t>
            </w:r>
          </w:p>
        </w:tc>
        <w:tc>
          <w:tcPr>
            <w:tcW w:w="236" w:type="dxa"/>
          </w:tcPr>
          <w:p w14:paraId="5543CD86" w14:textId="77777777" w:rsidR="00B874C5" w:rsidRPr="00B07790" w:rsidRDefault="00B874C5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5308053" w14:textId="3DA72489" w:rsidR="00B874C5" w:rsidRPr="00B07790" w:rsidRDefault="00063905" w:rsidP="0071103F">
            <w:pPr>
              <w:tabs>
                <w:tab w:val="decimal" w:pos="1020"/>
                <w:tab w:val="decimal" w:pos="1124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285" w:type="dxa"/>
          </w:tcPr>
          <w:p w14:paraId="50B7ABA5" w14:textId="77777777" w:rsidR="00B874C5" w:rsidRPr="00B07790" w:rsidRDefault="00B874C5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140BB53" w14:textId="24EAA935" w:rsidR="00B874C5" w:rsidRPr="00B07790" w:rsidRDefault="00063905" w:rsidP="0071103F">
            <w:pPr>
              <w:tabs>
                <w:tab w:val="decimal" w:pos="615"/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1B5F2596" w14:textId="77777777" w:rsidR="00B874C5" w:rsidRPr="00B07790" w:rsidRDefault="00B874C5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C31BB71" w14:textId="4AB6DD88" w:rsidR="00B874C5" w:rsidRPr="00B07790" w:rsidRDefault="00063905" w:rsidP="0071103F">
            <w:pPr>
              <w:tabs>
                <w:tab w:val="decimal" w:pos="1020"/>
                <w:tab w:val="decimal" w:pos="117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21,73</w:t>
            </w:r>
            <w:r w:rsidR="00BA038D" w:rsidRPr="00B0779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</w:tr>
      <w:tr w:rsidR="00B874C5" w:rsidRPr="00B07790" w14:paraId="78D45B77" w14:textId="77777777" w:rsidTr="00784A3F">
        <w:tc>
          <w:tcPr>
            <w:tcW w:w="2969" w:type="dxa"/>
          </w:tcPr>
          <w:p w14:paraId="4BE31FBD" w14:textId="77777777" w:rsidR="00B874C5" w:rsidRPr="00B0779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โอน</w:t>
            </w:r>
          </w:p>
        </w:tc>
        <w:tc>
          <w:tcPr>
            <w:tcW w:w="721" w:type="dxa"/>
          </w:tcPr>
          <w:p w14:paraId="6345703F" w14:textId="77777777" w:rsidR="00B874C5" w:rsidRPr="00B07790" w:rsidRDefault="00B874C5" w:rsidP="004D5851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79F011E0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9EABB49" w14:textId="7F486FE7" w:rsidR="00B874C5" w:rsidRPr="00B07790" w:rsidRDefault="00063905" w:rsidP="00063905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49" w:type="dxa"/>
          </w:tcPr>
          <w:p w14:paraId="0D1F8B35" w14:textId="77777777" w:rsidR="00B874C5" w:rsidRPr="00B07790" w:rsidRDefault="00B874C5" w:rsidP="00063905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0E2C1FC3" w14:textId="7425855B" w:rsidR="00B874C5" w:rsidRPr="00B07790" w:rsidRDefault="00063905" w:rsidP="0071103F">
            <w:pPr>
              <w:tabs>
                <w:tab w:val="decimal" w:pos="1020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36" w:type="dxa"/>
          </w:tcPr>
          <w:p w14:paraId="4DCB3576" w14:textId="77777777" w:rsidR="00B874C5" w:rsidRPr="00B07790" w:rsidRDefault="00B874C5" w:rsidP="0071103F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07CEBD7F" w14:textId="05E4B3F4" w:rsidR="00B874C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21486B82" w14:textId="77777777" w:rsidR="00B874C5" w:rsidRPr="00B07790" w:rsidRDefault="00B874C5" w:rsidP="00063905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725120CE" w14:textId="07593D26" w:rsidR="00B874C5" w:rsidRPr="00B07790" w:rsidRDefault="00063905" w:rsidP="00063905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2D648316" w14:textId="77777777" w:rsidR="00B874C5" w:rsidRPr="00B07790" w:rsidRDefault="00B874C5" w:rsidP="00063905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05AD66" w14:textId="508D3DAB" w:rsidR="00B874C5" w:rsidRPr="00B07790" w:rsidRDefault="00063905" w:rsidP="00063905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285" w:type="dxa"/>
          </w:tcPr>
          <w:p w14:paraId="68D9E3B1" w14:textId="77777777" w:rsidR="00B874C5" w:rsidRPr="00B07790" w:rsidRDefault="00B874C5" w:rsidP="00063905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A00DBA4" w14:textId="596A2082" w:rsidR="00B874C5" w:rsidRPr="00B07790" w:rsidRDefault="00063905" w:rsidP="00063905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DF6C9FD" w14:textId="77777777" w:rsidR="00B874C5" w:rsidRPr="00B07790" w:rsidRDefault="00B874C5" w:rsidP="00063905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FAFDD94" w14:textId="3451FD16" w:rsidR="00B874C5" w:rsidRPr="00B07790" w:rsidRDefault="00063905" w:rsidP="0071103F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B874C5" w:rsidRPr="00B07790" w14:paraId="6FF89329" w14:textId="77777777" w:rsidTr="00784A3F">
        <w:tc>
          <w:tcPr>
            <w:tcW w:w="2969" w:type="dxa"/>
          </w:tcPr>
          <w:p w14:paraId="05C5E93B" w14:textId="77777777" w:rsidR="00B874C5" w:rsidRPr="00B0779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721" w:type="dxa"/>
          </w:tcPr>
          <w:p w14:paraId="14913FCC" w14:textId="77777777" w:rsidR="00B874C5" w:rsidRPr="00B07790" w:rsidRDefault="00B874C5" w:rsidP="004D5851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234933E7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4A58E0A3" w14:textId="329D0AFA" w:rsidR="00B874C5" w:rsidRPr="00B07790" w:rsidRDefault="004D5AA6" w:rsidP="0071103F">
            <w:pPr>
              <w:tabs>
                <w:tab w:val="decimal" w:pos="1188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9" w:type="dxa"/>
          </w:tcPr>
          <w:p w14:paraId="4EAE9E23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BF58526" w14:textId="172FF840" w:rsidR="00B874C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1,997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3501D3E1" w14:textId="77777777" w:rsidR="00B874C5" w:rsidRPr="00B07790" w:rsidRDefault="00B874C5" w:rsidP="00063905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222A26BF" w14:textId="6B88C281" w:rsidR="00B874C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42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4" w:type="dxa"/>
          </w:tcPr>
          <w:p w14:paraId="461D3638" w14:textId="77777777" w:rsidR="00B874C5" w:rsidRPr="00B07790" w:rsidRDefault="00B874C5" w:rsidP="00063905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9B5CB19" w14:textId="6124291A" w:rsidR="00B874C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274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14:paraId="7E3D663B" w14:textId="77777777" w:rsidR="00B874C5" w:rsidRPr="00B07790" w:rsidRDefault="00B874C5" w:rsidP="0071103F">
            <w:pPr>
              <w:tabs>
                <w:tab w:val="decimal" w:pos="1020"/>
                <w:tab w:val="decimal" w:pos="1152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487D1B5" w14:textId="74ED0EFC" w:rsidR="00B874C5" w:rsidRPr="00B07790" w:rsidRDefault="00063905" w:rsidP="0071103F">
            <w:pPr>
              <w:tabs>
                <w:tab w:val="decimal" w:pos="1124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(40)</w:t>
            </w:r>
          </w:p>
        </w:tc>
        <w:tc>
          <w:tcPr>
            <w:tcW w:w="285" w:type="dxa"/>
          </w:tcPr>
          <w:p w14:paraId="3984D25D" w14:textId="77777777" w:rsidR="00B874C5" w:rsidRPr="00B07790" w:rsidRDefault="00B874C5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78709CF" w14:textId="576DF54A" w:rsidR="00B874C5" w:rsidRPr="00B07790" w:rsidRDefault="00063905" w:rsidP="0071103F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14:paraId="529023BD" w14:textId="77777777" w:rsidR="00B874C5" w:rsidRPr="00B07790" w:rsidRDefault="00B874C5" w:rsidP="0071103F">
            <w:pPr>
              <w:tabs>
                <w:tab w:val="decimal" w:pos="993"/>
                <w:tab w:val="decimal" w:pos="1020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7EB7E5D2" w14:textId="7F522699" w:rsidR="00B874C5" w:rsidRPr="00B07790" w:rsidRDefault="004D5AA6" w:rsidP="0071103F">
            <w:pPr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2,357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874C5" w:rsidRPr="00B07790" w14:paraId="15D42E13" w14:textId="77777777" w:rsidTr="00784A3F">
        <w:tc>
          <w:tcPr>
            <w:tcW w:w="2969" w:type="dxa"/>
          </w:tcPr>
          <w:p w14:paraId="2E327F10" w14:textId="52D1AFA1" w:rsidR="00B874C5" w:rsidRPr="00B0779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721" w:type="dxa"/>
          </w:tcPr>
          <w:p w14:paraId="62414354" w14:textId="51FB93D2" w:rsidR="00B874C5" w:rsidRPr="00B07790" w:rsidRDefault="00671963" w:rsidP="004D5851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5"/>
                <w:szCs w:val="25"/>
              </w:rPr>
              <w:t>8</w:t>
            </w:r>
          </w:p>
        </w:tc>
        <w:tc>
          <w:tcPr>
            <w:tcW w:w="240" w:type="dxa"/>
          </w:tcPr>
          <w:p w14:paraId="7CC0E865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0FA066B3" w14:textId="40D4C3B8" w:rsidR="00B874C5" w:rsidRPr="00B07790" w:rsidRDefault="00063905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395</w:t>
            </w:r>
          </w:p>
        </w:tc>
        <w:tc>
          <w:tcPr>
            <w:tcW w:w="249" w:type="dxa"/>
          </w:tcPr>
          <w:p w14:paraId="1790AC2F" w14:textId="77777777" w:rsidR="00B874C5" w:rsidRPr="00B07790" w:rsidRDefault="00B874C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242A41AC" w14:textId="7113400B" w:rsidR="00B874C5" w:rsidRPr="00B07790" w:rsidRDefault="00063905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4,636</w:t>
            </w:r>
          </w:p>
        </w:tc>
        <w:tc>
          <w:tcPr>
            <w:tcW w:w="236" w:type="dxa"/>
          </w:tcPr>
          <w:p w14:paraId="0426189D" w14:textId="77777777" w:rsidR="00B874C5" w:rsidRPr="00B07790" w:rsidRDefault="00B874C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448AEA32" w14:textId="5B56999D" w:rsidR="00B874C5" w:rsidRPr="00B07790" w:rsidRDefault="00063905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1,091</w:t>
            </w:r>
          </w:p>
        </w:tc>
        <w:tc>
          <w:tcPr>
            <w:tcW w:w="244" w:type="dxa"/>
          </w:tcPr>
          <w:p w14:paraId="20474B9E" w14:textId="77777777" w:rsidR="00B874C5" w:rsidRPr="00B07790" w:rsidRDefault="00B874C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6A2CC2DD" w14:textId="2D196735" w:rsidR="00B874C5" w:rsidRPr="00B07790" w:rsidRDefault="0006390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36" w:type="dxa"/>
          </w:tcPr>
          <w:p w14:paraId="523C89A7" w14:textId="77777777" w:rsidR="00B874C5" w:rsidRPr="00B07790" w:rsidRDefault="00B874C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77799EAF" w14:textId="4564CEBC" w:rsidR="00B874C5" w:rsidRPr="00B07790" w:rsidRDefault="00063905" w:rsidP="0071103F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</w:tcPr>
          <w:p w14:paraId="0FC9A9AC" w14:textId="77777777" w:rsidR="00B874C5" w:rsidRPr="00B07790" w:rsidRDefault="00B874C5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467ED5F8" w14:textId="0AEDE632" w:rsidR="00B874C5" w:rsidRPr="00B07790" w:rsidRDefault="00063905" w:rsidP="0071103F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639</w:t>
            </w:r>
          </w:p>
        </w:tc>
        <w:tc>
          <w:tcPr>
            <w:tcW w:w="283" w:type="dxa"/>
          </w:tcPr>
          <w:p w14:paraId="0AE36490" w14:textId="77777777" w:rsidR="00B874C5" w:rsidRPr="00B07790" w:rsidRDefault="00B874C5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50959724" w14:textId="43475D84" w:rsidR="00B874C5" w:rsidRPr="00B07790" w:rsidRDefault="00063905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6,767</w:t>
            </w:r>
          </w:p>
        </w:tc>
      </w:tr>
      <w:tr w:rsidR="00B874C5" w:rsidRPr="00B07790" w14:paraId="184F7DC7" w14:textId="77777777" w:rsidTr="00784A3F">
        <w:tc>
          <w:tcPr>
            <w:tcW w:w="3930" w:type="dxa"/>
            <w:gridSpan w:val="3"/>
          </w:tcPr>
          <w:p w14:paraId="7A241F1B" w14:textId="77777777" w:rsidR="004D5851" w:rsidRPr="00B07790" w:rsidRDefault="00B874C5" w:rsidP="004D5851">
            <w:pPr>
              <w:tabs>
                <w:tab w:val="decimal" w:pos="1062"/>
              </w:tabs>
              <w:spacing w:line="280" w:lineRule="exact"/>
              <w:ind w:left="-23" w:right="-28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ผลต่างของอัตราแลกเปลี่ยนจากการ</w:t>
            </w:r>
          </w:p>
          <w:p w14:paraId="084BEF11" w14:textId="11CC400B" w:rsidR="00B874C5" w:rsidRPr="00B07790" w:rsidRDefault="004D5851" w:rsidP="004D5851">
            <w:pPr>
              <w:tabs>
                <w:tab w:val="decimal" w:pos="1062"/>
              </w:tabs>
              <w:spacing w:line="280" w:lineRule="exact"/>
              <w:ind w:left="-23" w:right="-28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="00B874C5"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F9D95" w14:textId="77777777" w:rsidR="00B874C5" w:rsidRPr="00B07790" w:rsidRDefault="00B874C5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41F132D" w14:textId="783D8110" w:rsidR="0006390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9" w:type="dxa"/>
            <w:vAlign w:val="bottom"/>
          </w:tcPr>
          <w:p w14:paraId="172F8170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3C9FB31" w14:textId="77777777" w:rsidR="00B874C5" w:rsidRPr="00B07790" w:rsidRDefault="00B874C5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485623C" w14:textId="086A6F43" w:rsidR="0006390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1,96</w:t>
            </w:r>
            <w:r w:rsidR="00BA038D" w:rsidRPr="00B0779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14:paraId="5C164248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14:paraId="1F6E1B2D" w14:textId="77777777" w:rsidR="00B874C5" w:rsidRPr="00B07790" w:rsidRDefault="00B874C5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F99D9F" w14:textId="52E9F4A2" w:rsidR="00063905" w:rsidRPr="00B07790" w:rsidRDefault="004D5AA6" w:rsidP="0071103F">
            <w:pPr>
              <w:tabs>
                <w:tab w:val="decimal" w:pos="1111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39</w:t>
            </w:r>
            <w:r w:rsidR="00BA038D" w:rsidRPr="00B0779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44" w:type="dxa"/>
            <w:vAlign w:val="bottom"/>
          </w:tcPr>
          <w:p w14:paraId="6F20B1F4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30C2B28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457CBA2" w14:textId="585E15CD" w:rsidR="00063905" w:rsidRPr="00B07790" w:rsidRDefault="004D5AA6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92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36" w:type="dxa"/>
            <w:vAlign w:val="bottom"/>
          </w:tcPr>
          <w:p w14:paraId="472BF891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A9776B3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CEBB008" w14:textId="74DE4B63" w:rsidR="00063905" w:rsidRPr="00B07790" w:rsidRDefault="004D5AA6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5" w:type="dxa"/>
            <w:vAlign w:val="bottom"/>
          </w:tcPr>
          <w:p w14:paraId="78CD2F8B" w14:textId="77777777" w:rsidR="00B874C5" w:rsidRPr="00B07790" w:rsidRDefault="00B874C5" w:rsidP="0071103F">
            <w:pPr>
              <w:tabs>
                <w:tab w:val="decimal" w:pos="993"/>
                <w:tab w:val="decimal" w:pos="1020"/>
                <w:tab w:val="decimal" w:pos="1111"/>
                <w:tab w:val="decimal" w:pos="1225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7448D93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2A5E573" w14:textId="6760CC75" w:rsidR="00063905" w:rsidRPr="00B07790" w:rsidRDefault="004D5AA6" w:rsidP="0071103F">
            <w:pPr>
              <w:tabs>
                <w:tab w:val="decimal" w:pos="1020"/>
                <w:tab w:val="decimal" w:pos="1111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3" w:type="dxa"/>
            <w:vAlign w:val="bottom"/>
          </w:tcPr>
          <w:p w14:paraId="616053A7" w14:textId="77777777" w:rsidR="00B874C5" w:rsidRPr="00B07790" w:rsidRDefault="00B874C5" w:rsidP="0071103F">
            <w:pPr>
              <w:tabs>
                <w:tab w:val="decimal" w:pos="993"/>
                <w:tab w:val="decimal" w:pos="1020"/>
                <w:tab w:val="decimal" w:pos="1111"/>
                <w:tab w:val="decimal" w:pos="1225"/>
              </w:tabs>
              <w:spacing w:line="280" w:lineRule="exact"/>
              <w:ind w:left="-115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EEE1FE" w14:textId="77777777" w:rsidR="00B874C5" w:rsidRPr="00B07790" w:rsidRDefault="00B874C5" w:rsidP="0071103F">
            <w:pPr>
              <w:tabs>
                <w:tab w:val="decimal" w:pos="1020"/>
                <w:tab w:val="decimal" w:pos="1111"/>
                <w:tab w:val="decimal" w:pos="1137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77616A4" w14:textId="50008879" w:rsidR="00063905" w:rsidRPr="00B07790" w:rsidRDefault="004D5AA6" w:rsidP="0071103F">
            <w:pPr>
              <w:tabs>
                <w:tab w:val="decimal" w:pos="1020"/>
                <w:tab w:val="decimal" w:pos="1111"/>
                <w:tab w:val="decimal" w:pos="1137"/>
                <w:tab w:val="decimal" w:pos="1225"/>
              </w:tabs>
              <w:spacing w:line="280" w:lineRule="exact"/>
              <w:ind w:left="-108" w:right="-5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063905" w:rsidRPr="00B07790">
              <w:rPr>
                <w:rFonts w:asciiTheme="majorBidi" w:hAnsiTheme="majorBidi" w:cstheme="majorBidi"/>
                <w:sz w:val="25"/>
                <w:szCs w:val="25"/>
              </w:rPr>
              <w:t>2,54</w:t>
            </w:r>
            <w:r w:rsidR="00BA038D" w:rsidRPr="00B0779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B0779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874C5" w:rsidRPr="00B07790" w14:paraId="655493BF" w14:textId="77777777" w:rsidTr="00784A3F">
        <w:tc>
          <w:tcPr>
            <w:tcW w:w="2969" w:type="dxa"/>
          </w:tcPr>
          <w:p w14:paraId="3C98F9DC" w14:textId="58454D18" w:rsidR="00B874C5" w:rsidRPr="00B07790" w:rsidRDefault="00B874C5" w:rsidP="00B874C5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666C94"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721" w:type="dxa"/>
          </w:tcPr>
          <w:p w14:paraId="53B63A19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0DFAE5F" w14:textId="77777777" w:rsidR="00B874C5" w:rsidRPr="00B07790" w:rsidRDefault="00B874C5" w:rsidP="00B874C5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312B74" w14:textId="3C13F430" w:rsidR="00B874C5" w:rsidRPr="00B07790" w:rsidRDefault="0006390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1,973</w:t>
            </w:r>
          </w:p>
        </w:tc>
        <w:tc>
          <w:tcPr>
            <w:tcW w:w="249" w:type="dxa"/>
          </w:tcPr>
          <w:p w14:paraId="295D0325" w14:textId="77777777" w:rsidR="00B874C5" w:rsidRPr="00B07790" w:rsidRDefault="00B874C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704E5B9C" w14:textId="5AFE88ED" w:rsidR="00B874C5" w:rsidRPr="00B07790" w:rsidRDefault="0006390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275,803</w:t>
            </w:r>
          </w:p>
        </w:tc>
        <w:tc>
          <w:tcPr>
            <w:tcW w:w="236" w:type="dxa"/>
          </w:tcPr>
          <w:p w14:paraId="091D6038" w14:textId="77777777" w:rsidR="00B874C5" w:rsidRPr="00B07790" w:rsidRDefault="00B874C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14:paraId="4700F13A" w14:textId="445FC2AD" w:rsidR="00B874C5" w:rsidRPr="00B07790" w:rsidRDefault="00063905" w:rsidP="0071103F">
            <w:pPr>
              <w:tabs>
                <w:tab w:val="decimal" w:pos="1076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16,5</w:t>
            </w:r>
            <w:r w:rsidR="005B6055"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BA038D"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</w:p>
        </w:tc>
        <w:tc>
          <w:tcPr>
            <w:tcW w:w="244" w:type="dxa"/>
          </w:tcPr>
          <w:p w14:paraId="0A331058" w14:textId="77777777" w:rsidR="00B874C5" w:rsidRPr="00B07790" w:rsidRDefault="00B874C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406C460" w14:textId="3466A42A" w:rsidR="00B874C5" w:rsidRPr="00B07790" w:rsidRDefault="0006390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3,226</w:t>
            </w:r>
          </w:p>
        </w:tc>
        <w:tc>
          <w:tcPr>
            <w:tcW w:w="236" w:type="dxa"/>
          </w:tcPr>
          <w:p w14:paraId="72A890DB" w14:textId="77777777" w:rsidR="00B874C5" w:rsidRPr="00B07790" w:rsidRDefault="00B874C5" w:rsidP="0071103F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47CA16AC" w14:textId="1030A5A1" w:rsidR="00B874C5" w:rsidRPr="00B07790" w:rsidRDefault="00063905" w:rsidP="0071103F">
            <w:pPr>
              <w:tabs>
                <w:tab w:val="decimal" w:pos="1124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720</w:t>
            </w:r>
          </w:p>
        </w:tc>
        <w:tc>
          <w:tcPr>
            <w:tcW w:w="285" w:type="dxa"/>
          </w:tcPr>
          <w:p w14:paraId="2ED49ABA" w14:textId="77777777" w:rsidR="00B874C5" w:rsidRPr="00B07790" w:rsidRDefault="00B874C5" w:rsidP="0071103F">
            <w:pPr>
              <w:tabs>
                <w:tab w:val="decimal" w:pos="993"/>
                <w:tab w:val="decimal" w:pos="1167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D40AE09" w14:textId="2937B14B" w:rsidR="00B874C5" w:rsidRPr="00B07790" w:rsidRDefault="00063905" w:rsidP="0071103F">
            <w:pPr>
              <w:tabs>
                <w:tab w:val="decimal" w:pos="1137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2,727</w:t>
            </w:r>
          </w:p>
        </w:tc>
        <w:tc>
          <w:tcPr>
            <w:tcW w:w="283" w:type="dxa"/>
          </w:tcPr>
          <w:p w14:paraId="2561484B" w14:textId="77777777" w:rsidR="00B874C5" w:rsidRPr="00B07790" w:rsidRDefault="00B874C5" w:rsidP="0071103F">
            <w:pPr>
              <w:tabs>
                <w:tab w:val="decimal" w:pos="993"/>
                <w:tab w:val="decimal" w:pos="1167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01F217E" w14:textId="4F7C3FEC" w:rsidR="00B874C5" w:rsidRPr="00B07790" w:rsidRDefault="00063905" w:rsidP="0071103F">
            <w:pPr>
              <w:tabs>
                <w:tab w:val="decimal" w:pos="1062"/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301,00</w:t>
            </w:r>
            <w:r w:rsidR="00497A75"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</w:tr>
      <w:tr w:rsidR="00E22E20" w:rsidRPr="00B07790" w14:paraId="36651005" w14:textId="77777777" w:rsidTr="00E22E20">
        <w:tc>
          <w:tcPr>
            <w:tcW w:w="2969" w:type="dxa"/>
          </w:tcPr>
          <w:p w14:paraId="7F232107" w14:textId="77777777" w:rsidR="00E22E20" w:rsidRPr="00B07790" w:rsidRDefault="00E22E20" w:rsidP="00E22E20">
            <w:pPr>
              <w:spacing w:line="200" w:lineRule="exact"/>
              <w:ind w:left="181" w:right="-185" w:hanging="18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1" w:type="dxa"/>
          </w:tcPr>
          <w:p w14:paraId="01B6F778" w14:textId="77777777" w:rsidR="00E22E20" w:rsidRPr="00B07790" w:rsidRDefault="00E22E20" w:rsidP="00E22E20">
            <w:pPr>
              <w:tabs>
                <w:tab w:val="decimal" w:pos="1062"/>
              </w:tabs>
              <w:spacing w:line="20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634055B0" w14:textId="77777777" w:rsidR="00E22E20" w:rsidRPr="00B07790" w:rsidRDefault="00E22E20" w:rsidP="00E22E20">
            <w:pPr>
              <w:tabs>
                <w:tab w:val="decimal" w:pos="1062"/>
              </w:tabs>
              <w:spacing w:line="200" w:lineRule="exact"/>
              <w:ind w:left="-108" w:right="-2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42964" w14:textId="77777777" w:rsidR="00E22E20" w:rsidRPr="00B07790" w:rsidRDefault="00E22E20" w:rsidP="00E22E20">
            <w:pPr>
              <w:tabs>
                <w:tab w:val="decimal" w:pos="1225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</w:tcPr>
          <w:p w14:paraId="2454B3C0" w14:textId="77777777" w:rsidR="00E22E20" w:rsidRPr="00B07790" w:rsidRDefault="00E22E20" w:rsidP="00E22E20">
            <w:pPr>
              <w:tabs>
                <w:tab w:val="decimal" w:pos="1152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0809F18" w14:textId="77777777" w:rsidR="00E22E20" w:rsidRPr="00B07790" w:rsidRDefault="00E22E20" w:rsidP="00E22E20">
            <w:pPr>
              <w:tabs>
                <w:tab w:val="decimal" w:pos="1167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1644D76" w14:textId="77777777" w:rsidR="00E22E20" w:rsidRPr="00B07790" w:rsidRDefault="00E22E20" w:rsidP="00E22E20">
            <w:pPr>
              <w:tabs>
                <w:tab w:val="decimal" w:pos="1152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3FFC775E" w14:textId="77777777" w:rsidR="00E22E20" w:rsidRPr="00B07790" w:rsidRDefault="00E22E20" w:rsidP="00E22E20">
            <w:pPr>
              <w:tabs>
                <w:tab w:val="decimal" w:pos="1076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14:paraId="537C2046" w14:textId="77777777" w:rsidR="00E22E20" w:rsidRPr="00B07790" w:rsidRDefault="00E22E20" w:rsidP="00E22E20">
            <w:pPr>
              <w:tabs>
                <w:tab w:val="decimal" w:pos="1152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BEEF013" w14:textId="77777777" w:rsidR="00E22E20" w:rsidRPr="00B07790" w:rsidRDefault="00E22E20" w:rsidP="00E22E20">
            <w:pPr>
              <w:tabs>
                <w:tab w:val="decimal" w:pos="1175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87CF027" w14:textId="77777777" w:rsidR="00E22E20" w:rsidRPr="00B07790" w:rsidRDefault="00E22E20" w:rsidP="00E22E20">
            <w:pPr>
              <w:tabs>
                <w:tab w:val="decimal" w:pos="1152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C15ED8B" w14:textId="77777777" w:rsidR="00E22E20" w:rsidRPr="00B07790" w:rsidRDefault="00E22E20" w:rsidP="00E22E20">
            <w:pPr>
              <w:tabs>
                <w:tab w:val="decimal" w:pos="1124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</w:tcPr>
          <w:p w14:paraId="2046E48F" w14:textId="77777777" w:rsidR="00E22E20" w:rsidRPr="00B07790" w:rsidRDefault="00E22E20" w:rsidP="00E22E20">
            <w:pPr>
              <w:tabs>
                <w:tab w:val="decimal" w:pos="993"/>
              </w:tabs>
              <w:spacing w:line="20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ABB0D8D" w14:textId="77777777" w:rsidR="00E22E20" w:rsidRPr="00B07790" w:rsidRDefault="00E22E20" w:rsidP="00E22E20">
            <w:pPr>
              <w:tabs>
                <w:tab w:val="decimal" w:pos="1137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</w:tcPr>
          <w:p w14:paraId="5503BEA0" w14:textId="77777777" w:rsidR="00E22E20" w:rsidRPr="00B07790" w:rsidRDefault="00E22E20" w:rsidP="00E22E20">
            <w:pPr>
              <w:tabs>
                <w:tab w:val="decimal" w:pos="993"/>
              </w:tabs>
              <w:spacing w:line="200" w:lineRule="exact"/>
              <w:ind w:left="-11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BB4E941" w14:textId="77777777" w:rsidR="00E22E20" w:rsidRPr="00B07790" w:rsidRDefault="00E22E20" w:rsidP="00E22E20">
            <w:pPr>
              <w:tabs>
                <w:tab w:val="decimal" w:pos="1062"/>
              </w:tabs>
              <w:spacing w:line="2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45F60" w:rsidRPr="00B07790" w14:paraId="4BC6652B" w14:textId="77777777" w:rsidTr="009C0189">
        <w:tc>
          <w:tcPr>
            <w:tcW w:w="2969" w:type="dxa"/>
          </w:tcPr>
          <w:p w14:paraId="0A9800B6" w14:textId="543E80CB" w:rsidR="00245F60" w:rsidRPr="00B07790" w:rsidRDefault="00245F60" w:rsidP="00245F60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721" w:type="dxa"/>
          </w:tcPr>
          <w:p w14:paraId="04600F53" w14:textId="77777777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7438A862" w14:textId="77777777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3CA0B183" w14:textId="33F36156" w:rsidR="00245F60" w:rsidRPr="00B07790" w:rsidRDefault="00245F60" w:rsidP="00245F60">
            <w:pPr>
              <w:tabs>
                <w:tab w:val="decimal" w:pos="121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49" w:type="dxa"/>
          </w:tcPr>
          <w:p w14:paraId="7BC6B671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115214AD" w14:textId="55297ED4" w:rsidR="00245F60" w:rsidRPr="00B07790" w:rsidRDefault="00245F60" w:rsidP="00245F6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4EFDBA2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50C9A4D3" w14:textId="655DA901" w:rsidR="00245F60" w:rsidRPr="00B07790" w:rsidRDefault="00245F60" w:rsidP="00245F6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4" w:type="dxa"/>
          </w:tcPr>
          <w:p w14:paraId="62C51DB9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3F1231B3" w14:textId="06FAFA36" w:rsidR="00245F60" w:rsidRPr="00B07790" w:rsidRDefault="00245F60" w:rsidP="00245F60">
            <w:pPr>
              <w:tabs>
                <w:tab w:val="decimal" w:pos="1020"/>
                <w:tab w:val="decimal" w:pos="1175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380984A8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6032F8B2" w14:textId="195C5A25" w:rsidR="00245F60" w:rsidRPr="00B07790" w:rsidRDefault="00245F60" w:rsidP="00245F60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1E7BB270" w14:textId="77777777" w:rsidR="00245F60" w:rsidRPr="00B07790" w:rsidRDefault="00245F60" w:rsidP="00245F6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A792A23" w14:textId="795DAA54" w:rsidR="00245F60" w:rsidRPr="00B07790" w:rsidRDefault="00245F60" w:rsidP="00245F60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65524413" w14:textId="77777777" w:rsidR="00245F60" w:rsidRPr="00B07790" w:rsidRDefault="00245F60" w:rsidP="00245F6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200A720F" w14:textId="350AC614" w:rsidR="00245F60" w:rsidRPr="00B07790" w:rsidRDefault="00245F60" w:rsidP="00245F60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5F60" w:rsidRPr="00B07790" w14:paraId="79B990EF" w14:textId="77777777" w:rsidTr="009C0189">
        <w:tc>
          <w:tcPr>
            <w:tcW w:w="2969" w:type="dxa"/>
          </w:tcPr>
          <w:p w14:paraId="1523F38C" w14:textId="32BC99DC" w:rsidR="00245F60" w:rsidRPr="00B07790" w:rsidRDefault="00245F60" w:rsidP="00245F60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21" w:type="dxa"/>
          </w:tcPr>
          <w:p w14:paraId="1F42FBEE" w14:textId="77777777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67C7AA88" w14:textId="77777777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</w:tcPr>
          <w:p w14:paraId="71E611C6" w14:textId="71A648FB" w:rsidR="00245F60" w:rsidRPr="00B07790" w:rsidRDefault="00245F60" w:rsidP="00245F6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9" w:type="dxa"/>
          </w:tcPr>
          <w:p w14:paraId="2244C820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</w:tcPr>
          <w:p w14:paraId="43BE3C61" w14:textId="51818A5F" w:rsidR="00245F60" w:rsidRPr="00B07790" w:rsidRDefault="00245F60" w:rsidP="00245F6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41F3D63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</w:tcPr>
          <w:p w14:paraId="6D82EB3C" w14:textId="10D4DF27" w:rsidR="00245F60" w:rsidRPr="00B07790" w:rsidRDefault="00245F60" w:rsidP="00245F6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4" w:type="dxa"/>
          </w:tcPr>
          <w:p w14:paraId="528748C5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2AFF7DAB" w14:textId="50F63826" w:rsidR="00245F60" w:rsidRPr="00B07790" w:rsidRDefault="00245F60" w:rsidP="00245F60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2684C344" w14:textId="77777777" w:rsidR="00245F60" w:rsidRPr="00B07790" w:rsidRDefault="00245F60" w:rsidP="00245F6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</w:tcPr>
          <w:p w14:paraId="4E43DFBE" w14:textId="4A379259" w:rsidR="00245F60" w:rsidRPr="00B07790" w:rsidRDefault="00245F60" w:rsidP="00245F60">
            <w:pPr>
              <w:tabs>
                <w:tab w:val="decimal" w:pos="1020"/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1CEB6646" w14:textId="77777777" w:rsidR="00245F60" w:rsidRPr="00B07790" w:rsidRDefault="00245F60" w:rsidP="00245F6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</w:tcPr>
          <w:p w14:paraId="0DBF54A3" w14:textId="18DBFAF7" w:rsidR="00245F60" w:rsidRPr="00B07790" w:rsidRDefault="00245F60" w:rsidP="00245F60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001EB674" w14:textId="77777777" w:rsidR="00245F60" w:rsidRPr="00B07790" w:rsidRDefault="00245F60" w:rsidP="00245F6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</w:tcPr>
          <w:p w14:paraId="354A2D53" w14:textId="1AE9DD50" w:rsidR="00245F60" w:rsidRPr="00B07790" w:rsidRDefault="00245F60" w:rsidP="00245F60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2E20" w:rsidRPr="00B07790" w14:paraId="1FF958AB" w14:textId="77777777" w:rsidTr="00E22E20">
        <w:tc>
          <w:tcPr>
            <w:tcW w:w="2969" w:type="dxa"/>
          </w:tcPr>
          <w:p w14:paraId="5EFA097F" w14:textId="7FEFAEC1" w:rsidR="00E22E20" w:rsidRPr="00B07790" w:rsidRDefault="00E22E20" w:rsidP="00E22E20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721" w:type="dxa"/>
          </w:tcPr>
          <w:p w14:paraId="394B43E6" w14:textId="77777777" w:rsidR="00E22E20" w:rsidRPr="00B07790" w:rsidRDefault="00E22E20" w:rsidP="00E22E20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1778A493" w14:textId="77777777" w:rsidR="00E22E20" w:rsidRPr="00B07790" w:rsidRDefault="00E22E20" w:rsidP="00E22E20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A4E62F6" w14:textId="216C33DF" w:rsidR="00E22E20" w:rsidRPr="00B07790" w:rsidRDefault="00E22E2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16,676</w:t>
            </w:r>
          </w:p>
        </w:tc>
        <w:tc>
          <w:tcPr>
            <w:tcW w:w="249" w:type="dxa"/>
          </w:tcPr>
          <w:p w14:paraId="7C373CBF" w14:textId="77777777" w:rsidR="00E22E20" w:rsidRPr="00B07790" w:rsidRDefault="00E22E20" w:rsidP="00E22E2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6E22733B" w14:textId="005CC78F" w:rsidR="00E22E20" w:rsidRPr="00B07790" w:rsidRDefault="00E22E20" w:rsidP="00E22E2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225,756</w:t>
            </w:r>
          </w:p>
        </w:tc>
        <w:tc>
          <w:tcPr>
            <w:tcW w:w="236" w:type="dxa"/>
          </w:tcPr>
          <w:p w14:paraId="3AAB8469" w14:textId="77777777" w:rsidR="00E22E20" w:rsidRPr="00B07790" w:rsidRDefault="00E22E20" w:rsidP="00E22E2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61039239" w14:textId="46EA71C1" w:rsidR="00E22E20" w:rsidRPr="00B07790" w:rsidRDefault="00E22E20" w:rsidP="00E22E20">
            <w:pPr>
              <w:tabs>
                <w:tab w:val="decimal" w:pos="1167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18,862</w:t>
            </w:r>
          </w:p>
        </w:tc>
        <w:tc>
          <w:tcPr>
            <w:tcW w:w="244" w:type="dxa"/>
          </w:tcPr>
          <w:p w14:paraId="610D8BFE" w14:textId="77777777" w:rsidR="00E22E20" w:rsidRPr="00B07790" w:rsidRDefault="00E22E20" w:rsidP="00E22E2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FC06FB4" w14:textId="415FDF2D" w:rsidR="00E22E20" w:rsidRPr="00B07790" w:rsidRDefault="00E22E20" w:rsidP="00E22E20">
            <w:pPr>
              <w:tabs>
                <w:tab w:val="decimal" w:pos="1111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1,076</w:t>
            </w:r>
          </w:p>
        </w:tc>
        <w:tc>
          <w:tcPr>
            <w:tcW w:w="236" w:type="dxa"/>
          </w:tcPr>
          <w:p w14:paraId="748A43D3" w14:textId="77777777" w:rsidR="00E22E20" w:rsidRPr="00B07790" w:rsidRDefault="00E22E20" w:rsidP="00E22E20">
            <w:pPr>
              <w:tabs>
                <w:tab w:val="decimal" w:pos="1020"/>
                <w:tab w:val="decimal" w:pos="1152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58E405" w14:textId="53A05528" w:rsidR="00E22E20" w:rsidRPr="00B07790" w:rsidRDefault="00E22E20" w:rsidP="00E22E20">
            <w:pPr>
              <w:tabs>
                <w:tab w:val="decimal" w:pos="1124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285" w:type="dxa"/>
          </w:tcPr>
          <w:p w14:paraId="28308316" w14:textId="77777777" w:rsidR="00E22E20" w:rsidRPr="00B07790" w:rsidRDefault="00E22E20" w:rsidP="00E22E2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6821B2CA" w14:textId="3039DC97" w:rsidR="00E22E20" w:rsidRPr="00B07790" w:rsidRDefault="00E22E20" w:rsidP="00E22E20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23,400</w:t>
            </w:r>
          </w:p>
        </w:tc>
        <w:tc>
          <w:tcPr>
            <w:tcW w:w="283" w:type="dxa"/>
          </w:tcPr>
          <w:p w14:paraId="6FD4DA61" w14:textId="77777777" w:rsidR="00E22E20" w:rsidRPr="00B07790" w:rsidRDefault="00E22E20" w:rsidP="00E22E20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3CAA3C3" w14:textId="712F0CCB" w:rsidR="00E22E20" w:rsidRPr="00B07790" w:rsidRDefault="00E22E20" w:rsidP="00E22E20">
            <w:pPr>
              <w:tabs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285,860</w:t>
            </w:r>
          </w:p>
        </w:tc>
      </w:tr>
      <w:tr w:rsidR="00245F60" w:rsidRPr="00B07790" w14:paraId="165AECE7" w14:textId="77777777" w:rsidTr="00E22E20">
        <w:tc>
          <w:tcPr>
            <w:tcW w:w="2969" w:type="dxa"/>
          </w:tcPr>
          <w:p w14:paraId="3BCB5005" w14:textId="67EDB29B" w:rsidR="00245F60" w:rsidRPr="00B07790" w:rsidRDefault="00245F60" w:rsidP="00245F60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2567</w:t>
            </w:r>
          </w:p>
        </w:tc>
        <w:tc>
          <w:tcPr>
            <w:tcW w:w="721" w:type="dxa"/>
          </w:tcPr>
          <w:p w14:paraId="01C996A1" w14:textId="36B43AB4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240" w:type="dxa"/>
          </w:tcPr>
          <w:p w14:paraId="2DA4448E" w14:textId="77777777" w:rsidR="00245F60" w:rsidRPr="00B07790" w:rsidRDefault="00245F60" w:rsidP="00245F60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1E6B98F" w14:textId="14D4F19C" w:rsidR="00245F60" w:rsidRPr="00B07790" w:rsidRDefault="00245F6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9" w:type="dxa"/>
          </w:tcPr>
          <w:p w14:paraId="5B694F61" w14:textId="77777777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</w:tcPr>
          <w:p w14:paraId="7217316C" w14:textId="0D9B2B33" w:rsidR="00245F60" w:rsidRPr="00B07790" w:rsidRDefault="00245F6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7ECFFFBB" w14:textId="77777777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0C92A0BF" w14:textId="157A3DA2" w:rsidR="00245F60" w:rsidRPr="00B07790" w:rsidRDefault="00245F6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4" w:type="dxa"/>
          </w:tcPr>
          <w:p w14:paraId="702D83F2" w14:textId="77777777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1D2BBC79" w14:textId="316F4A18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31EA349E" w14:textId="77777777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0F14FE5" w14:textId="70CE325F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</w:tcPr>
          <w:p w14:paraId="4492A409" w14:textId="77777777" w:rsidR="00245F60" w:rsidRPr="00B07790" w:rsidRDefault="00245F60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8ABCEAD" w14:textId="37271144" w:rsidR="00245F60" w:rsidRPr="00B07790" w:rsidRDefault="00245F60" w:rsidP="0071103F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3" w:type="dxa"/>
          </w:tcPr>
          <w:p w14:paraId="0224AD40" w14:textId="77777777" w:rsidR="00245F60" w:rsidRPr="00B07790" w:rsidRDefault="00245F60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4172107" w14:textId="134AC9A9" w:rsidR="00245F60" w:rsidRPr="00B07790" w:rsidRDefault="00245F6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22E20" w:rsidRPr="00B07790" w14:paraId="6DB40C5B" w14:textId="77777777" w:rsidTr="00E22E20">
        <w:tc>
          <w:tcPr>
            <w:tcW w:w="2969" w:type="dxa"/>
          </w:tcPr>
          <w:p w14:paraId="5168EB7A" w14:textId="24E9D54D" w:rsidR="00E22E20" w:rsidRPr="00B07790" w:rsidRDefault="00E22E20" w:rsidP="00E22E20">
            <w:pPr>
              <w:spacing w:line="280" w:lineRule="exact"/>
              <w:ind w:left="181" w:right="-185" w:hanging="18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  <w:cs/>
              </w:rPr>
              <w:t>ภายใต้กรรมสิทธิ์ของกลุ่มบริษัท</w:t>
            </w:r>
          </w:p>
        </w:tc>
        <w:tc>
          <w:tcPr>
            <w:tcW w:w="721" w:type="dxa"/>
          </w:tcPr>
          <w:p w14:paraId="411E96AA" w14:textId="77777777" w:rsidR="00E22E20" w:rsidRPr="00B07790" w:rsidRDefault="00E22E20" w:rsidP="00E22E20">
            <w:pPr>
              <w:tabs>
                <w:tab w:val="decimal" w:pos="1062"/>
              </w:tabs>
              <w:spacing w:line="280" w:lineRule="exact"/>
              <w:ind w:left="-108" w:right="-2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40" w:type="dxa"/>
          </w:tcPr>
          <w:p w14:paraId="4D86CE73" w14:textId="77777777" w:rsidR="00E22E20" w:rsidRPr="00B07790" w:rsidRDefault="00E22E20" w:rsidP="00E22E20">
            <w:pPr>
              <w:tabs>
                <w:tab w:val="decimal" w:pos="1062"/>
              </w:tabs>
              <w:spacing w:line="280" w:lineRule="exact"/>
              <w:ind w:left="-108" w:right="-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7AAF1AF" w14:textId="31F4CCBD" w:rsidR="00E22E20" w:rsidRPr="00B07790" w:rsidRDefault="00E22E2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15,697</w:t>
            </w:r>
          </w:p>
        </w:tc>
        <w:tc>
          <w:tcPr>
            <w:tcW w:w="249" w:type="dxa"/>
          </w:tcPr>
          <w:p w14:paraId="0406B399" w14:textId="77777777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14:paraId="1024B313" w14:textId="175F370B" w:rsidR="00E22E20" w:rsidRPr="00B07790" w:rsidRDefault="00E22E2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213,278</w:t>
            </w:r>
          </w:p>
        </w:tc>
        <w:tc>
          <w:tcPr>
            <w:tcW w:w="236" w:type="dxa"/>
          </w:tcPr>
          <w:p w14:paraId="6AF6A61C" w14:textId="77777777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</w:tcPr>
          <w:p w14:paraId="134F6195" w14:textId="3ACF664E" w:rsidR="00E22E20" w:rsidRPr="00B07790" w:rsidRDefault="00E22E20" w:rsidP="0071103F">
            <w:pPr>
              <w:tabs>
                <w:tab w:val="decimal" w:pos="1020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17,693</w:t>
            </w:r>
          </w:p>
        </w:tc>
        <w:tc>
          <w:tcPr>
            <w:tcW w:w="244" w:type="dxa"/>
          </w:tcPr>
          <w:p w14:paraId="675F49B3" w14:textId="77777777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4D9B3730" w14:textId="419498D9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1,139</w:t>
            </w:r>
          </w:p>
        </w:tc>
        <w:tc>
          <w:tcPr>
            <w:tcW w:w="236" w:type="dxa"/>
          </w:tcPr>
          <w:p w14:paraId="56A0FA23" w14:textId="77777777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8A8F86A" w14:textId="7CB8A6DA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285" w:type="dxa"/>
          </w:tcPr>
          <w:p w14:paraId="054EE356" w14:textId="77777777" w:rsidR="00E22E20" w:rsidRPr="00B07790" w:rsidRDefault="00E22E20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3E741237" w14:textId="52E5FA39" w:rsidR="00E22E20" w:rsidRPr="00B07790" w:rsidRDefault="00E22E20" w:rsidP="0071103F">
            <w:pPr>
              <w:tabs>
                <w:tab w:val="decimal" w:pos="615"/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19,900</w:t>
            </w:r>
          </w:p>
        </w:tc>
        <w:tc>
          <w:tcPr>
            <w:tcW w:w="283" w:type="dxa"/>
          </w:tcPr>
          <w:p w14:paraId="05EB95C3" w14:textId="77777777" w:rsidR="00E22E20" w:rsidRPr="00B07790" w:rsidRDefault="00E22E20" w:rsidP="0071103F">
            <w:pPr>
              <w:tabs>
                <w:tab w:val="decimal" w:pos="993"/>
                <w:tab w:val="decimal" w:pos="1020"/>
                <w:tab w:val="decimal" w:pos="1225"/>
              </w:tabs>
              <w:spacing w:line="280" w:lineRule="exact"/>
              <w:ind w:left="-11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9DCFBC8" w14:textId="5BBD2E74" w:rsidR="00E22E20" w:rsidRPr="00B07790" w:rsidRDefault="00E22E20" w:rsidP="0071103F">
            <w:pPr>
              <w:tabs>
                <w:tab w:val="decimal" w:pos="1020"/>
                <w:tab w:val="decimal" w:pos="1225"/>
              </w:tabs>
              <w:spacing w:line="28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07790">
              <w:rPr>
                <w:rFonts w:asciiTheme="majorBidi" w:hAnsiTheme="majorBidi" w:cstheme="majorBidi"/>
                <w:sz w:val="25"/>
                <w:szCs w:val="25"/>
              </w:rPr>
              <w:t>267,769</w:t>
            </w:r>
          </w:p>
        </w:tc>
      </w:tr>
    </w:tbl>
    <w:p w14:paraId="26783916" w14:textId="77777777" w:rsidR="00245F60" w:rsidRPr="00B07790" w:rsidRDefault="00245F60" w:rsidP="00C841B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10"/>
          <w:szCs w:val="10"/>
        </w:rPr>
      </w:pPr>
    </w:p>
    <w:p w14:paraId="78B4F055" w14:textId="77777777" w:rsidR="00245F60" w:rsidRPr="00B07790" w:rsidRDefault="00245F60" w:rsidP="0071103F">
      <w:pPr>
        <w:tabs>
          <w:tab w:val="left" w:pos="540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</w:rPr>
        <w:sectPr w:rsidR="00245F60" w:rsidRPr="00B07790" w:rsidSect="00AA0F5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7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334"/>
        <w:gridCol w:w="762"/>
        <w:gridCol w:w="1484"/>
        <w:gridCol w:w="254"/>
        <w:gridCol w:w="1545"/>
        <w:gridCol w:w="256"/>
        <w:gridCol w:w="1386"/>
        <w:gridCol w:w="248"/>
        <w:gridCol w:w="1452"/>
        <w:gridCol w:w="236"/>
        <w:gridCol w:w="1371"/>
        <w:gridCol w:w="270"/>
        <w:gridCol w:w="1355"/>
        <w:gridCol w:w="270"/>
        <w:gridCol w:w="1350"/>
      </w:tblGrid>
      <w:tr w:rsidR="00B20FC4" w:rsidRPr="00B07790" w14:paraId="3917008A" w14:textId="77777777" w:rsidTr="00666C94">
        <w:tc>
          <w:tcPr>
            <w:tcW w:w="2334" w:type="dxa"/>
          </w:tcPr>
          <w:p w14:paraId="4AF760A8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39" w:type="dxa"/>
            <w:gridSpan w:val="14"/>
          </w:tcPr>
          <w:p w14:paraId="0F43DA36" w14:textId="77777777" w:rsidR="00B20FC4" w:rsidRPr="00B0779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0FC4" w:rsidRPr="00B07790" w14:paraId="64AC4CD1" w14:textId="77777777" w:rsidTr="00AA0F54">
        <w:tc>
          <w:tcPr>
            <w:tcW w:w="2334" w:type="dxa"/>
          </w:tcPr>
          <w:p w14:paraId="43E75DEB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dxa"/>
          </w:tcPr>
          <w:p w14:paraId="1E0AE84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237E82FA" w14:textId="77777777" w:rsidR="00B20FC4" w:rsidRPr="00B0779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54" w:type="dxa"/>
          </w:tcPr>
          <w:p w14:paraId="477382B8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356A94C7" w14:textId="5FE50F3E" w:rsidR="00B20FC4" w:rsidRPr="00B07790" w:rsidRDefault="00E22E20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6" w:type="dxa"/>
          </w:tcPr>
          <w:p w14:paraId="54DA5827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774C368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3579548F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ADBB62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5FA5261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F371A6C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D6A23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7DDB6C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ABA81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AD25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B07790" w14:paraId="03B7E4C0" w14:textId="77777777" w:rsidTr="00AA0F54">
        <w:tc>
          <w:tcPr>
            <w:tcW w:w="2334" w:type="dxa"/>
          </w:tcPr>
          <w:p w14:paraId="410BC8D0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2" w:type="dxa"/>
          </w:tcPr>
          <w:p w14:paraId="7C23BA10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</w:tcPr>
          <w:p w14:paraId="01A5E43D" w14:textId="77777777" w:rsidR="00B20FC4" w:rsidRPr="00B0779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54" w:type="dxa"/>
          </w:tcPr>
          <w:p w14:paraId="5431A557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FA0E8C1" w14:textId="462DDA80" w:rsidR="00B20FC4" w:rsidRPr="00B07790" w:rsidRDefault="00E22E20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="00B20FC4"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และเครื่องมือ</w:t>
            </w:r>
          </w:p>
        </w:tc>
        <w:tc>
          <w:tcPr>
            <w:tcW w:w="256" w:type="dxa"/>
          </w:tcPr>
          <w:p w14:paraId="2B0DF381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514368F7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221EA20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C3B89CB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6321E5A5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2673CDEC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AFAE8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45C82C91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B628C3F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AB10FE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0FC4" w:rsidRPr="00B07790" w14:paraId="3CDBDC94" w14:textId="77777777" w:rsidTr="00AA0F54">
        <w:tc>
          <w:tcPr>
            <w:tcW w:w="2334" w:type="dxa"/>
          </w:tcPr>
          <w:p w14:paraId="40CF529F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</w:tcPr>
          <w:p w14:paraId="6CA1726E" w14:textId="3B3CE23C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4" w:type="dxa"/>
          </w:tcPr>
          <w:p w14:paraId="08AFC98B" w14:textId="77777777" w:rsidR="00B20FC4" w:rsidRPr="00B07790" w:rsidRDefault="00B20FC4" w:rsidP="00C278B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54" w:type="dxa"/>
          </w:tcPr>
          <w:p w14:paraId="5AD39C68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</w:tcPr>
          <w:p w14:paraId="0324237E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6" w:type="dxa"/>
          </w:tcPr>
          <w:p w14:paraId="1C7246DB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</w:tcPr>
          <w:p w14:paraId="67150E3C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2DCFFA00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EB6A28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5F86B8D0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4E6CE93D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33CB5A8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B11C879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444486A6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EE6D18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B07790" w14:paraId="3E10CB16" w14:textId="77777777" w:rsidTr="00AA0F54">
        <w:tc>
          <w:tcPr>
            <w:tcW w:w="2334" w:type="dxa"/>
          </w:tcPr>
          <w:p w14:paraId="59A9EFB5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</w:tcPr>
          <w:p w14:paraId="675DD9B4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77" w:type="dxa"/>
            <w:gridSpan w:val="13"/>
          </w:tcPr>
          <w:p w14:paraId="1675BE43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B07790" w14:paraId="61F3F11F" w14:textId="77777777" w:rsidTr="00AA0F54">
        <w:tc>
          <w:tcPr>
            <w:tcW w:w="2334" w:type="dxa"/>
          </w:tcPr>
          <w:p w14:paraId="254BCE0E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dxa"/>
            <w:vAlign w:val="bottom"/>
          </w:tcPr>
          <w:p w14:paraId="682CB85D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</w:tcPr>
          <w:p w14:paraId="16A9BA5A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85EDE1F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3A7C136B" w14:textId="77777777" w:rsidR="00B20FC4" w:rsidRPr="00B07790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501C6A3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02E4217" w14:textId="77777777" w:rsidR="00B20FC4" w:rsidRPr="00B07790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9AA5541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569583D7" w14:textId="77777777" w:rsidR="00B20FC4" w:rsidRPr="00B07790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EFB828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4778A355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A1ED4AF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0BD2317E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C16240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E302EC" w14:textId="77777777" w:rsidR="00B20FC4" w:rsidRPr="00B07790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66C94" w:rsidRPr="00B07790" w14:paraId="2F5CBCF5" w14:textId="77777777" w:rsidTr="001F0109">
        <w:tc>
          <w:tcPr>
            <w:tcW w:w="2334" w:type="dxa"/>
          </w:tcPr>
          <w:p w14:paraId="667626D9" w14:textId="4D6711F0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62" w:type="dxa"/>
            <w:vAlign w:val="bottom"/>
          </w:tcPr>
          <w:p w14:paraId="5DBD44F2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bottom"/>
          </w:tcPr>
          <w:p w14:paraId="410AEA41" w14:textId="66A3CBA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5,768 </w:t>
            </w:r>
          </w:p>
        </w:tc>
        <w:tc>
          <w:tcPr>
            <w:tcW w:w="254" w:type="dxa"/>
            <w:vAlign w:val="bottom"/>
          </w:tcPr>
          <w:p w14:paraId="5AC9A07F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041EFCA9" w14:textId="12D22AEA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347,021 </w:t>
            </w:r>
          </w:p>
        </w:tc>
        <w:tc>
          <w:tcPr>
            <w:tcW w:w="256" w:type="dxa"/>
            <w:vAlign w:val="bottom"/>
          </w:tcPr>
          <w:p w14:paraId="33CF8EAD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CA14DED" w14:textId="5A1D8321" w:rsidR="00666C94" w:rsidRPr="00B07790" w:rsidRDefault="00666C94" w:rsidP="00666C9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12,038 </w:t>
            </w:r>
          </w:p>
        </w:tc>
        <w:tc>
          <w:tcPr>
            <w:tcW w:w="248" w:type="dxa"/>
            <w:vAlign w:val="bottom"/>
          </w:tcPr>
          <w:p w14:paraId="13375717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14:paraId="4D14C69A" w14:textId="5ED5D799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1,778 </w:t>
            </w:r>
          </w:p>
        </w:tc>
        <w:tc>
          <w:tcPr>
            <w:tcW w:w="236" w:type="dxa"/>
            <w:vAlign w:val="bottom"/>
          </w:tcPr>
          <w:p w14:paraId="3113D318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60960EB1" w14:textId="06219115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550 </w:t>
            </w:r>
          </w:p>
        </w:tc>
        <w:tc>
          <w:tcPr>
            <w:tcW w:w="270" w:type="dxa"/>
            <w:vAlign w:val="bottom"/>
          </w:tcPr>
          <w:p w14:paraId="77BE875F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635C3701" w14:textId="106DD71F" w:rsidR="00666C94" w:rsidRPr="00B07790" w:rsidRDefault="00666C94" w:rsidP="0071103F">
            <w:pPr>
              <w:tabs>
                <w:tab w:val="clear" w:pos="2807"/>
                <w:tab w:val="decimal" w:pos="1110"/>
                <w:tab w:val="left" w:pos="113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14,020 </w:t>
            </w:r>
          </w:p>
        </w:tc>
        <w:tc>
          <w:tcPr>
            <w:tcW w:w="270" w:type="dxa"/>
            <w:vAlign w:val="bottom"/>
          </w:tcPr>
          <w:p w14:paraId="63B705FD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6DB8F0" w14:textId="6E44BFE0" w:rsidR="00666C94" w:rsidRPr="00B07790" w:rsidRDefault="00666C94" w:rsidP="0071103F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381,175 </w:t>
            </w:r>
          </w:p>
        </w:tc>
      </w:tr>
      <w:tr w:rsidR="00666C94" w:rsidRPr="00B07790" w14:paraId="42A8A1EE" w14:textId="77777777" w:rsidTr="00AA0F54">
        <w:tc>
          <w:tcPr>
            <w:tcW w:w="2334" w:type="dxa"/>
          </w:tcPr>
          <w:p w14:paraId="13C9E0E4" w14:textId="372F5D45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2" w:type="dxa"/>
          </w:tcPr>
          <w:p w14:paraId="42C55528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760C091" w14:textId="4423B181" w:rsidR="00666C94" w:rsidRPr="00B07790" w:rsidRDefault="00666C94" w:rsidP="00666C94">
            <w:pPr>
              <w:tabs>
                <w:tab w:val="decimal" w:pos="8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562</w:t>
            </w:r>
          </w:p>
        </w:tc>
        <w:tc>
          <w:tcPr>
            <w:tcW w:w="254" w:type="dxa"/>
            <w:vAlign w:val="center"/>
          </w:tcPr>
          <w:p w14:paraId="45C836C5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2CE9F0F8" w14:textId="22855AEA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1,271</w:t>
            </w:r>
          </w:p>
        </w:tc>
        <w:tc>
          <w:tcPr>
            <w:tcW w:w="256" w:type="dxa"/>
            <w:vAlign w:val="center"/>
          </w:tcPr>
          <w:p w14:paraId="25CE25EC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7091A1AD" w14:textId="4849B29D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8" w:type="dxa"/>
            <w:vAlign w:val="center"/>
          </w:tcPr>
          <w:p w14:paraId="1DF46CF9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5056180" w14:textId="55A70826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  <w:vAlign w:val="center"/>
          </w:tcPr>
          <w:p w14:paraId="7A7A4B8E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40B1818B" w14:textId="3DD2ED1C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4C38E2E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0D326F01" w14:textId="0DAA40A1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9,015</w:t>
            </w:r>
          </w:p>
        </w:tc>
        <w:tc>
          <w:tcPr>
            <w:tcW w:w="270" w:type="dxa"/>
            <w:vAlign w:val="center"/>
          </w:tcPr>
          <w:p w14:paraId="62D9293E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0100BFC" w14:textId="1AE1FBA1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10,895</w:t>
            </w:r>
          </w:p>
        </w:tc>
      </w:tr>
      <w:tr w:rsidR="00666C94" w:rsidRPr="00B07790" w14:paraId="29BC12A0" w14:textId="77777777" w:rsidTr="00AA0F54">
        <w:tc>
          <w:tcPr>
            <w:tcW w:w="2334" w:type="dxa"/>
          </w:tcPr>
          <w:p w14:paraId="35DEB003" w14:textId="2F19ED78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62" w:type="dxa"/>
          </w:tcPr>
          <w:p w14:paraId="3B133703" w14:textId="29BFDF48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6B323259" w14:textId="279B78A5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564</w:t>
            </w:r>
          </w:p>
        </w:tc>
        <w:tc>
          <w:tcPr>
            <w:tcW w:w="254" w:type="dxa"/>
            <w:vAlign w:val="center"/>
          </w:tcPr>
          <w:p w14:paraId="7FC26C60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60C49C61" w14:textId="6F05661C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42,544</w:t>
            </w:r>
          </w:p>
        </w:tc>
        <w:tc>
          <w:tcPr>
            <w:tcW w:w="256" w:type="dxa"/>
            <w:vAlign w:val="center"/>
          </w:tcPr>
          <w:p w14:paraId="71B018AA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0BAF3363" w14:textId="3C4F1748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2,736</w:t>
            </w:r>
          </w:p>
        </w:tc>
        <w:tc>
          <w:tcPr>
            <w:tcW w:w="248" w:type="dxa"/>
            <w:vAlign w:val="center"/>
          </w:tcPr>
          <w:p w14:paraId="5B5319BB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1E0F00B0" w14:textId="5BD2F106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236" w:type="dxa"/>
            <w:vAlign w:val="center"/>
          </w:tcPr>
          <w:p w14:paraId="409A2D0A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75BEAEF2" w14:textId="1E7FDA53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2F4A83B5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58AB9217" w14:textId="2E05CE0C" w:rsidR="00666C94" w:rsidRPr="00B07790" w:rsidRDefault="00666C94" w:rsidP="0071103F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  <w:vAlign w:val="center"/>
          </w:tcPr>
          <w:p w14:paraId="4910664E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15319209" w14:textId="34D899F1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46,236</w:t>
            </w:r>
          </w:p>
        </w:tc>
      </w:tr>
      <w:tr w:rsidR="00666C94" w:rsidRPr="00B07790" w14:paraId="1028826D" w14:textId="77777777" w:rsidTr="00AA0F54">
        <w:tc>
          <w:tcPr>
            <w:tcW w:w="2334" w:type="dxa"/>
          </w:tcPr>
          <w:p w14:paraId="5A590A11" w14:textId="7929622D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2" w:type="dxa"/>
          </w:tcPr>
          <w:p w14:paraId="24E40984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5B4DD089" w14:textId="4A7B7934" w:rsidR="00666C94" w:rsidRPr="00B07790" w:rsidRDefault="00666C94" w:rsidP="007B294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254" w:type="dxa"/>
            <w:vAlign w:val="center"/>
          </w:tcPr>
          <w:p w14:paraId="534611D4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4226C7BC" w14:textId="6D6C9F69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9,940</w:t>
            </w:r>
          </w:p>
        </w:tc>
        <w:tc>
          <w:tcPr>
            <w:tcW w:w="256" w:type="dxa"/>
            <w:vAlign w:val="center"/>
          </w:tcPr>
          <w:p w14:paraId="64C94957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190F8AD7" w14:textId="754C4902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794</w:t>
            </w:r>
          </w:p>
        </w:tc>
        <w:tc>
          <w:tcPr>
            <w:tcW w:w="248" w:type="dxa"/>
            <w:vAlign w:val="center"/>
          </w:tcPr>
          <w:p w14:paraId="044E13BB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42579432" w14:textId="46F28D6B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center"/>
          </w:tcPr>
          <w:p w14:paraId="34DD22E6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22909824" w14:textId="3928F65E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center"/>
          </w:tcPr>
          <w:p w14:paraId="2029549A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6C9F6246" w14:textId="1879BFE9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(11,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Pr="00B07790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3989F876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7D0DA965" w14:textId="2749557D" w:rsidR="00666C94" w:rsidRPr="00B07790" w:rsidRDefault="00666C94" w:rsidP="0071103F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268</w:t>
            </w:r>
          </w:p>
        </w:tc>
      </w:tr>
      <w:tr w:rsidR="00666C94" w:rsidRPr="00B07790" w14:paraId="048ACABE" w14:textId="77777777" w:rsidTr="00AA0F54">
        <w:tc>
          <w:tcPr>
            <w:tcW w:w="2334" w:type="dxa"/>
          </w:tcPr>
          <w:p w14:paraId="7D205773" w14:textId="2CCA0601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62" w:type="dxa"/>
          </w:tcPr>
          <w:p w14:paraId="5CC7DE65" w14:textId="77777777" w:rsidR="00666C94" w:rsidRPr="00B07790" w:rsidRDefault="00666C94" w:rsidP="00666C94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AABC033" w14:textId="08DAB6C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center"/>
          </w:tcPr>
          <w:p w14:paraId="29F959DE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5DF95E82" w14:textId="7DEA9FD3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(3,007)</w:t>
            </w:r>
          </w:p>
        </w:tc>
        <w:tc>
          <w:tcPr>
            <w:tcW w:w="256" w:type="dxa"/>
            <w:vAlign w:val="center"/>
          </w:tcPr>
          <w:p w14:paraId="42AB784B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4732B1A2" w14:textId="4D20BAF2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248" w:type="dxa"/>
            <w:vAlign w:val="center"/>
          </w:tcPr>
          <w:p w14:paraId="7ED56C43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5CA7536E" w14:textId="460B1D00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36" w:type="dxa"/>
            <w:vAlign w:val="center"/>
          </w:tcPr>
          <w:p w14:paraId="1A387E00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4469414" w14:textId="2AA14144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(59)</w:t>
            </w:r>
          </w:p>
        </w:tc>
        <w:tc>
          <w:tcPr>
            <w:tcW w:w="270" w:type="dxa"/>
            <w:vAlign w:val="center"/>
          </w:tcPr>
          <w:p w14:paraId="22AB8115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2883D6DA" w14:textId="5F98B391" w:rsidR="00666C94" w:rsidRPr="00B07790" w:rsidRDefault="00666C94" w:rsidP="00A13410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4D622F7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608394C" w14:textId="73EFC360" w:rsidR="00666C94" w:rsidRPr="00B07790" w:rsidRDefault="00666C94" w:rsidP="0071103F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Pr="00B07790">
              <w:rPr>
                <w:rFonts w:asciiTheme="majorBidi" w:hAnsiTheme="majorBidi"/>
                <w:sz w:val="26"/>
                <w:szCs w:val="26"/>
              </w:rPr>
              <w:t>200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66C94" w:rsidRPr="00B07790" w14:paraId="4CF84F34" w14:textId="77777777" w:rsidTr="00666C94">
        <w:trPr>
          <w:trHeight w:val="199"/>
        </w:trPr>
        <w:tc>
          <w:tcPr>
            <w:tcW w:w="3096" w:type="dxa"/>
            <w:gridSpan w:val="2"/>
          </w:tcPr>
          <w:p w14:paraId="5E91F3EC" w14:textId="31EDFC91" w:rsidR="00666C94" w:rsidRPr="00B07790" w:rsidRDefault="00666C94" w:rsidP="00666C94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  <w:p w14:paraId="50F1961D" w14:textId="02364926" w:rsidR="00666C94" w:rsidRPr="00B07790" w:rsidRDefault="00666C94" w:rsidP="00666C94">
            <w:pPr>
              <w:tabs>
                <w:tab w:val="clear" w:pos="227"/>
                <w:tab w:val="left" w:pos="0"/>
                <w:tab w:val="left" w:pos="2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5F18C461" w14:textId="2EC2FC68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7,662</w:t>
            </w:r>
          </w:p>
        </w:tc>
        <w:tc>
          <w:tcPr>
            <w:tcW w:w="254" w:type="dxa"/>
            <w:vAlign w:val="bottom"/>
          </w:tcPr>
          <w:p w14:paraId="5432A204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vAlign w:val="bottom"/>
          </w:tcPr>
          <w:p w14:paraId="357E590F" w14:textId="5BCEF7AA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397,769</w:t>
            </w:r>
          </w:p>
        </w:tc>
        <w:tc>
          <w:tcPr>
            <w:tcW w:w="256" w:type="dxa"/>
            <w:vAlign w:val="bottom"/>
          </w:tcPr>
          <w:p w14:paraId="4B2B539D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8338C98" w14:textId="571C88A3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15,517</w:t>
            </w:r>
          </w:p>
        </w:tc>
        <w:tc>
          <w:tcPr>
            <w:tcW w:w="248" w:type="dxa"/>
            <w:vAlign w:val="bottom"/>
          </w:tcPr>
          <w:p w14:paraId="4CA585E6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050EAADD" w14:textId="6D88228A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1,932</w:t>
            </w:r>
          </w:p>
        </w:tc>
        <w:tc>
          <w:tcPr>
            <w:tcW w:w="236" w:type="dxa"/>
            <w:vAlign w:val="bottom"/>
          </w:tcPr>
          <w:p w14:paraId="1EBD9FC0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6BA65CD1" w14:textId="54F2DF51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bottom"/>
          </w:tcPr>
          <w:p w14:paraId="6843B67C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8BC96EE" w14:textId="0BA55B86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12,000</w:t>
            </w:r>
          </w:p>
        </w:tc>
        <w:tc>
          <w:tcPr>
            <w:tcW w:w="270" w:type="dxa"/>
            <w:vAlign w:val="bottom"/>
          </w:tcPr>
          <w:p w14:paraId="45F6E0CF" w14:textId="77777777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1B2F74" w14:textId="7360F7AC" w:rsidR="00666C94" w:rsidRPr="00B07790" w:rsidRDefault="00666C94" w:rsidP="00666C94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435,374</w:t>
            </w:r>
          </w:p>
        </w:tc>
      </w:tr>
      <w:tr w:rsidR="00B874C5" w:rsidRPr="00B07790" w14:paraId="6C7D1CA2" w14:textId="77777777" w:rsidTr="00AA0F54">
        <w:tc>
          <w:tcPr>
            <w:tcW w:w="2334" w:type="dxa"/>
          </w:tcPr>
          <w:p w14:paraId="6D036477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2" w:type="dxa"/>
          </w:tcPr>
          <w:p w14:paraId="36321C9F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3B80CF1D" w14:textId="7F581B2C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54" w:type="dxa"/>
            <w:vAlign w:val="center"/>
          </w:tcPr>
          <w:p w14:paraId="57964CB9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3C0A3018" w14:textId="4D7F7463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2,62</w:t>
            </w:r>
            <w:r w:rsidR="00E25A11" w:rsidRPr="00B077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56" w:type="dxa"/>
            <w:vAlign w:val="center"/>
          </w:tcPr>
          <w:p w14:paraId="6DE3EF38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5C5D23C3" w14:textId="4CFC01F7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48" w:type="dxa"/>
            <w:vAlign w:val="center"/>
          </w:tcPr>
          <w:p w14:paraId="7C31E9BF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21E13289" w14:textId="0A2CB977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  <w:vAlign w:val="center"/>
          </w:tcPr>
          <w:p w14:paraId="575C65D8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0EBBF287" w14:textId="5D89AC6E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center"/>
          </w:tcPr>
          <w:p w14:paraId="5B53DD76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B63EF74" w14:textId="68836DB6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  <w:tc>
          <w:tcPr>
            <w:tcW w:w="270" w:type="dxa"/>
            <w:vAlign w:val="center"/>
          </w:tcPr>
          <w:p w14:paraId="03E60B16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B440B95" w14:textId="3C3CADC9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7,659</w:t>
            </w:r>
          </w:p>
        </w:tc>
      </w:tr>
      <w:tr w:rsidR="00B874C5" w:rsidRPr="00B07790" w14:paraId="1CC1AB03" w14:textId="77777777" w:rsidTr="00AA0F54">
        <w:tc>
          <w:tcPr>
            <w:tcW w:w="2334" w:type="dxa"/>
          </w:tcPr>
          <w:p w14:paraId="16C053F6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62" w:type="dxa"/>
          </w:tcPr>
          <w:p w14:paraId="6B61C76D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vAlign w:val="center"/>
          </w:tcPr>
          <w:p w14:paraId="212C903E" w14:textId="253B3CF1" w:rsidR="00B874C5" w:rsidRPr="00B07790" w:rsidRDefault="00AE2CAC" w:rsidP="007E1E0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(75)</w:t>
            </w:r>
          </w:p>
        </w:tc>
        <w:tc>
          <w:tcPr>
            <w:tcW w:w="254" w:type="dxa"/>
            <w:vAlign w:val="center"/>
          </w:tcPr>
          <w:p w14:paraId="45A666E0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45" w:type="dxa"/>
            <w:vAlign w:val="center"/>
          </w:tcPr>
          <w:p w14:paraId="1BC57CBD" w14:textId="16DB125B" w:rsidR="00B874C5" w:rsidRPr="00B07790" w:rsidRDefault="00AE2CAC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4</w:t>
            </w:r>
            <w:r w:rsidR="00D25119" w:rsidRPr="00B07790">
              <w:rPr>
                <w:rFonts w:asciiTheme="majorBidi" w:hAnsiTheme="majorBidi"/>
                <w:sz w:val="26"/>
                <w:szCs w:val="26"/>
              </w:rPr>
              <w:t>,</w:t>
            </w:r>
            <w:r w:rsidRPr="00B07790">
              <w:rPr>
                <w:rFonts w:asciiTheme="majorBidi" w:hAnsiTheme="majorBidi"/>
                <w:sz w:val="26"/>
                <w:szCs w:val="26"/>
              </w:rPr>
              <w:t>73</w:t>
            </w:r>
            <w:r w:rsidR="00D25119" w:rsidRPr="00B07790">
              <w:rPr>
                <w:rFonts w:asciiTheme="majorBidi" w:hAnsi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vAlign w:val="center"/>
          </w:tcPr>
          <w:p w14:paraId="024F1E94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86" w:type="dxa"/>
            <w:vAlign w:val="center"/>
          </w:tcPr>
          <w:p w14:paraId="3054C4EB" w14:textId="21685C0C" w:rsidR="00B874C5" w:rsidRPr="00B07790" w:rsidRDefault="00AE2CAC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56</w:t>
            </w:r>
          </w:p>
        </w:tc>
        <w:tc>
          <w:tcPr>
            <w:tcW w:w="248" w:type="dxa"/>
            <w:vAlign w:val="center"/>
          </w:tcPr>
          <w:p w14:paraId="3F134B35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14:paraId="623906F2" w14:textId="0538C4E8" w:rsidR="00B874C5" w:rsidRPr="00B07790" w:rsidRDefault="00AE2CAC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72</w:t>
            </w:r>
          </w:p>
        </w:tc>
        <w:tc>
          <w:tcPr>
            <w:tcW w:w="236" w:type="dxa"/>
            <w:vAlign w:val="center"/>
          </w:tcPr>
          <w:p w14:paraId="40CC51D3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71" w:type="dxa"/>
            <w:vAlign w:val="center"/>
          </w:tcPr>
          <w:p w14:paraId="796BD24E" w14:textId="05A8ECEE" w:rsidR="00B874C5" w:rsidRPr="00B07790" w:rsidRDefault="00AE2CAC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vAlign w:val="center"/>
          </w:tcPr>
          <w:p w14:paraId="3870058E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5" w:type="dxa"/>
            <w:vAlign w:val="center"/>
          </w:tcPr>
          <w:p w14:paraId="3C91DEF2" w14:textId="7CE669B7" w:rsidR="00B874C5" w:rsidRPr="00B07790" w:rsidRDefault="00AE2CAC" w:rsidP="0071103F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(4,89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4322B2E5" w14:textId="77777777" w:rsidR="00B874C5" w:rsidRPr="00B07790" w:rsidRDefault="00B874C5" w:rsidP="00DF20C8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2535D1E3" w14:textId="47669A8E" w:rsidR="00B874C5" w:rsidRPr="00B07790" w:rsidRDefault="00D25119" w:rsidP="0071103F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</w:t>
            </w:r>
            <w:r w:rsidR="00AE2CAC" w:rsidRPr="00B07790">
              <w:rPr>
                <w:rFonts w:asciiTheme="majorBidi" w:hAnsiTheme="majorBidi"/>
                <w:sz w:val="26"/>
                <w:szCs w:val="26"/>
              </w:rPr>
              <w:t>9</w:t>
            </w:r>
            <w:r w:rsidRPr="00B07790">
              <w:rPr>
                <w:rFonts w:asciiTheme="majorBidi" w:hAnsiTheme="majorBidi"/>
                <w:sz w:val="26"/>
                <w:szCs w:val="26"/>
              </w:rPr>
              <w:t>4)</w:t>
            </w:r>
          </w:p>
        </w:tc>
      </w:tr>
      <w:tr w:rsidR="00B874C5" w:rsidRPr="00B07790" w14:paraId="03A5DA67" w14:textId="77777777" w:rsidTr="00AA0F54">
        <w:tc>
          <w:tcPr>
            <w:tcW w:w="2334" w:type="dxa"/>
          </w:tcPr>
          <w:p w14:paraId="4CCA58BF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62" w:type="dxa"/>
          </w:tcPr>
          <w:p w14:paraId="09BB7C3E" w14:textId="77777777" w:rsidR="00B874C5" w:rsidRPr="00B07790" w:rsidRDefault="00B874C5" w:rsidP="00B874C5">
            <w:pPr>
              <w:tabs>
                <w:tab w:val="decimal" w:pos="5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789A1CBA" w14:textId="44D023CF" w:rsidR="00B874C5" w:rsidRPr="00B07790" w:rsidRDefault="00AE2CAC" w:rsidP="007E1E03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(12)</w:t>
            </w:r>
          </w:p>
        </w:tc>
        <w:tc>
          <w:tcPr>
            <w:tcW w:w="254" w:type="dxa"/>
            <w:vAlign w:val="center"/>
          </w:tcPr>
          <w:p w14:paraId="4B4D1357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14:paraId="66EBCF8A" w14:textId="454056EB" w:rsidR="00B874C5" w:rsidRPr="00B07790" w:rsidRDefault="00AE2CAC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(1,742)</w:t>
            </w:r>
          </w:p>
        </w:tc>
        <w:tc>
          <w:tcPr>
            <w:tcW w:w="256" w:type="dxa"/>
            <w:vAlign w:val="center"/>
          </w:tcPr>
          <w:p w14:paraId="7F85C04A" w14:textId="77777777" w:rsidR="00B874C5" w:rsidRPr="00B0779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492ECAF2" w14:textId="3DD7A582" w:rsidR="00B874C5" w:rsidRPr="00B07790" w:rsidRDefault="00AE2CAC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48" w:type="dxa"/>
            <w:vAlign w:val="center"/>
          </w:tcPr>
          <w:p w14:paraId="232C8DB1" w14:textId="77777777" w:rsidR="00B874C5" w:rsidRPr="00B0779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7F4488BA" w14:textId="1ABCA9C8" w:rsidR="00B874C5" w:rsidRPr="00B07790" w:rsidRDefault="00AE2CAC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236" w:type="dxa"/>
            <w:vAlign w:val="center"/>
          </w:tcPr>
          <w:p w14:paraId="033E4814" w14:textId="77777777" w:rsidR="00B874C5" w:rsidRPr="00B0779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14:paraId="075FC82A" w14:textId="1E170D3D" w:rsidR="00B874C5" w:rsidRPr="00B07790" w:rsidRDefault="00AE2CAC" w:rsidP="00AA0F5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97A75" w:rsidRPr="00B077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008E9CC6" w14:textId="77777777" w:rsidR="00B874C5" w:rsidRPr="00B0779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7A211429" w14:textId="3194752B" w:rsidR="00B874C5" w:rsidRPr="00B07790" w:rsidRDefault="00AE2CAC" w:rsidP="0071103F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  <w:vAlign w:val="center"/>
          </w:tcPr>
          <w:p w14:paraId="620F5B56" w14:textId="77777777" w:rsidR="00B874C5" w:rsidRPr="00B07790" w:rsidRDefault="00B874C5" w:rsidP="00182F97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22FED0E" w14:textId="7B0407CA" w:rsidR="00B874C5" w:rsidRPr="00B07790" w:rsidRDefault="007E1E03" w:rsidP="007E1E03">
            <w:pPr>
              <w:spacing w:line="240" w:lineRule="auto"/>
              <w:ind w:left="-108" w:right="-36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(</w:t>
            </w:r>
            <w:r w:rsidR="00AE2CAC" w:rsidRPr="00B07790">
              <w:rPr>
                <w:rFonts w:asciiTheme="majorBidi" w:hAnsiTheme="majorBidi"/>
                <w:sz w:val="26"/>
                <w:szCs w:val="26"/>
              </w:rPr>
              <w:t>1,995</w:t>
            </w:r>
            <w:r w:rsidRPr="00B07790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B874C5" w:rsidRPr="00B07790" w14:paraId="5D2CACE3" w14:textId="77777777" w:rsidTr="00AA0F54">
        <w:tc>
          <w:tcPr>
            <w:tcW w:w="2334" w:type="dxa"/>
          </w:tcPr>
          <w:p w14:paraId="0CB84A42" w14:textId="729665D9" w:rsidR="00B874C5" w:rsidRPr="00B07790" w:rsidRDefault="00B874C5" w:rsidP="00B874C5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66C94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62" w:type="dxa"/>
          </w:tcPr>
          <w:p w14:paraId="15059039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A584" w14:textId="15EE7180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7,576</w:t>
            </w:r>
          </w:p>
        </w:tc>
        <w:tc>
          <w:tcPr>
            <w:tcW w:w="254" w:type="dxa"/>
            <w:vAlign w:val="center"/>
          </w:tcPr>
          <w:p w14:paraId="292C7E7D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4A78" w14:textId="7D1D1E77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403,38</w:t>
            </w:r>
            <w:r w:rsidR="00D25119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56" w:type="dxa"/>
            <w:vAlign w:val="center"/>
          </w:tcPr>
          <w:p w14:paraId="521E94E4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CA9D" w14:textId="27BF1488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15,584</w:t>
            </w:r>
          </w:p>
        </w:tc>
        <w:tc>
          <w:tcPr>
            <w:tcW w:w="248" w:type="dxa"/>
            <w:vAlign w:val="center"/>
          </w:tcPr>
          <w:p w14:paraId="6F63D66E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1B4A" w14:textId="7DF93C42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1,814</w:t>
            </w:r>
          </w:p>
        </w:tc>
        <w:tc>
          <w:tcPr>
            <w:tcW w:w="236" w:type="dxa"/>
            <w:vAlign w:val="center"/>
          </w:tcPr>
          <w:p w14:paraId="24F1E44A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AEC4" w14:textId="5C112411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494</w:t>
            </w:r>
          </w:p>
        </w:tc>
        <w:tc>
          <w:tcPr>
            <w:tcW w:w="270" w:type="dxa"/>
            <w:vAlign w:val="center"/>
          </w:tcPr>
          <w:p w14:paraId="307084C6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653C" w14:textId="2797F023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12,08</w:t>
            </w:r>
            <w:r w:rsidR="00D25119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center"/>
          </w:tcPr>
          <w:p w14:paraId="5C12AFAC" w14:textId="77777777" w:rsidR="00B874C5" w:rsidRPr="00B07790" w:rsidRDefault="00B874C5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4382" w14:textId="096E1AD8" w:rsidR="00B874C5" w:rsidRPr="00B07790" w:rsidRDefault="00AE2CAC" w:rsidP="00B874C5">
            <w:pPr>
              <w:tabs>
                <w:tab w:val="decimal" w:pos="11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440,94</w:t>
            </w:r>
            <w:r w:rsidR="00497A75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</w:tbl>
    <w:p w14:paraId="15F1786E" w14:textId="77777777" w:rsidR="00B20FC4" w:rsidRPr="00B07790" w:rsidRDefault="00B20FC4" w:rsidP="0071103F">
      <w:pPr>
        <w:tabs>
          <w:tab w:val="left" w:pos="540"/>
          <w:tab w:val="left" w:pos="10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6"/>
          <w:szCs w:val="26"/>
          <w:cs/>
        </w:rPr>
        <w:sectPr w:rsidR="00B20FC4" w:rsidRPr="00B07790" w:rsidSect="00AA0F5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412"/>
        <w:gridCol w:w="720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B20FC4" w:rsidRPr="00B07790" w14:paraId="4F097C95" w14:textId="77777777" w:rsidTr="00AA0F54">
        <w:tc>
          <w:tcPr>
            <w:tcW w:w="2412" w:type="dxa"/>
          </w:tcPr>
          <w:p w14:paraId="6BA5C004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50C45229" w14:textId="77777777" w:rsidR="00B20FC4" w:rsidRPr="00B0779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690E0B7" w14:textId="77777777" w:rsidR="00B20FC4" w:rsidRPr="00B07790" w:rsidRDefault="00B20FC4" w:rsidP="0071103F">
            <w:pPr>
              <w:tabs>
                <w:tab w:val="clear" w:pos="907"/>
                <w:tab w:val="clear" w:pos="6549"/>
                <w:tab w:val="decimal" w:pos="882"/>
                <w:tab w:val="left" w:pos="6641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E20" w:rsidRPr="00B07790" w14:paraId="1A45058E" w14:textId="77777777" w:rsidTr="00AA0F54">
        <w:tc>
          <w:tcPr>
            <w:tcW w:w="2412" w:type="dxa"/>
          </w:tcPr>
          <w:p w14:paraId="1CCC42BD" w14:textId="77777777" w:rsidR="00E22E20" w:rsidRPr="00B07790" w:rsidRDefault="00E22E20" w:rsidP="00E22E20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32908E7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8476142" w14:textId="77777777" w:rsidR="00E22E20" w:rsidRPr="00B07790" w:rsidRDefault="00E22E20" w:rsidP="00E22E2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83" w:type="dxa"/>
          </w:tcPr>
          <w:p w14:paraId="256AE490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CF3C03" w14:textId="31182395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 เครื่องจักร</w:t>
            </w:r>
          </w:p>
        </w:tc>
        <w:tc>
          <w:tcPr>
            <w:tcW w:w="255" w:type="dxa"/>
          </w:tcPr>
          <w:p w14:paraId="793DEE71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57F15D76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8" w:type="dxa"/>
          </w:tcPr>
          <w:p w14:paraId="619B4DCF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1E04E527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CD7D2AC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3EB9F198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761747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367EE70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30B0B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23B5BFE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E20" w:rsidRPr="00B07790" w14:paraId="3A3BAB42" w14:textId="77777777" w:rsidTr="00AA0F54">
        <w:tc>
          <w:tcPr>
            <w:tcW w:w="2412" w:type="dxa"/>
          </w:tcPr>
          <w:p w14:paraId="64F2C9BD" w14:textId="77777777" w:rsidR="00E22E20" w:rsidRPr="00B07790" w:rsidRDefault="00E22E20" w:rsidP="00E22E20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132377E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E87C2D4" w14:textId="77777777" w:rsidR="00E22E20" w:rsidRPr="00B07790" w:rsidRDefault="00E22E20" w:rsidP="00E22E2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83" w:type="dxa"/>
          </w:tcPr>
          <w:p w14:paraId="094A01A1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772D4352" w14:textId="29C277A8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อุปกรณ์และเครื่องมือ</w:t>
            </w:r>
          </w:p>
        </w:tc>
        <w:tc>
          <w:tcPr>
            <w:tcW w:w="255" w:type="dxa"/>
          </w:tcPr>
          <w:p w14:paraId="1E7C85B8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2A22B119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248" w:type="dxa"/>
          </w:tcPr>
          <w:p w14:paraId="0FF0C9FA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238130A6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36" w:type="dxa"/>
          </w:tcPr>
          <w:p w14:paraId="2E3405F4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CD53D95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BA82BBC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DA2A463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38942AF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63CFE972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E20" w:rsidRPr="00B07790" w14:paraId="27FFABD6" w14:textId="77777777" w:rsidTr="00AA0F54">
        <w:tc>
          <w:tcPr>
            <w:tcW w:w="2412" w:type="dxa"/>
          </w:tcPr>
          <w:p w14:paraId="1E25CB96" w14:textId="77777777" w:rsidR="00E22E20" w:rsidRPr="00B07790" w:rsidRDefault="00E22E20" w:rsidP="00E22E20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FFED58" w14:textId="40E58B92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741171F" w14:textId="77777777" w:rsidR="00E22E20" w:rsidRPr="00B07790" w:rsidRDefault="00E22E20" w:rsidP="00E22E2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283" w:type="dxa"/>
          </w:tcPr>
          <w:p w14:paraId="5720C50B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F342D76" w14:textId="3EC95813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เครื่องใช้โรงงาน</w:t>
            </w:r>
          </w:p>
        </w:tc>
        <w:tc>
          <w:tcPr>
            <w:tcW w:w="255" w:type="dxa"/>
          </w:tcPr>
          <w:p w14:paraId="2FC0C203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10DFC522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248" w:type="dxa"/>
          </w:tcPr>
          <w:p w14:paraId="739A6D3C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065D865E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CF88975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75BE2804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B120B7B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4F2210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CDA7203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4354D1C1" w14:textId="77777777" w:rsidR="00E22E20" w:rsidRPr="00B07790" w:rsidRDefault="00E22E20" w:rsidP="00E22E20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20FC4" w:rsidRPr="00B07790" w14:paraId="6BE5A7D8" w14:textId="77777777" w:rsidTr="00AA0F54">
        <w:tc>
          <w:tcPr>
            <w:tcW w:w="2412" w:type="dxa"/>
          </w:tcPr>
          <w:p w14:paraId="166FF89A" w14:textId="77777777" w:rsidR="00B20FC4" w:rsidRPr="00B07790" w:rsidRDefault="00B20FC4" w:rsidP="00C278B6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A0E6D6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3" w:type="dxa"/>
            <w:gridSpan w:val="13"/>
          </w:tcPr>
          <w:p w14:paraId="17C4971B" w14:textId="77777777" w:rsidR="00B20FC4" w:rsidRPr="00B07790" w:rsidRDefault="00B20FC4" w:rsidP="00C278B6">
            <w:pPr>
              <w:spacing w:line="240" w:lineRule="auto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B20FC4" w:rsidRPr="00B07790" w14:paraId="23845060" w14:textId="77777777" w:rsidTr="00AA0F54">
        <w:tc>
          <w:tcPr>
            <w:tcW w:w="2412" w:type="dxa"/>
          </w:tcPr>
          <w:p w14:paraId="6464FCC8" w14:textId="77777777" w:rsidR="00B20FC4" w:rsidRPr="00B07790" w:rsidRDefault="00B20FC4" w:rsidP="00C278B6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1142737A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54DB99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center"/>
          </w:tcPr>
          <w:p w14:paraId="7B7952F9" w14:textId="77777777" w:rsidR="00B20FC4" w:rsidRPr="00B07790" w:rsidRDefault="00B20FC4" w:rsidP="00C278B6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7104DA" w14:textId="77777777" w:rsidR="00B20FC4" w:rsidRPr="00B07790" w:rsidRDefault="00B20FC4" w:rsidP="00C278B6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  <w:vAlign w:val="center"/>
          </w:tcPr>
          <w:p w14:paraId="22D41CB4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3E5DE275" w14:textId="77777777" w:rsidR="00B20FC4" w:rsidRPr="00B07790" w:rsidRDefault="00B20FC4" w:rsidP="00C278B6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center"/>
          </w:tcPr>
          <w:p w14:paraId="32C57DC5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D76AB2F" w14:textId="77777777" w:rsidR="00B20FC4" w:rsidRPr="00B07790" w:rsidRDefault="00B20FC4" w:rsidP="00C278B6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2C9201E4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85F5D2B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center"/>
          </w:tcPr>
          <w:p w14:paraId="7D86368D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20E7A9D9" w14:textId="77777777" w:rsidR="00B20FC4" w:rsidRPr="00B07790" w:rsidRDefault="00B20FC4" w:rsidP="00C278B6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6BAF96" w14:textId="77777777" w:rsidR="00B20FC4" w:rsidRPr="00B07790" w:rsidRDefault="00B20FC4" w:rsidP="00C278B6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283C11D1" w14:textId="77777777" w:rsidR="00B20FC4" w:rsidRPr="00B07790" w:rsidRDefault="00B20FC4" w:rsidP="00C278B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66C94" w:rsidRPr="00B07790" w14:paraId="46882004" w14:textId="77777777" w:rsidTr="00F72FBC">
        <w:tc>
          <w:tcPr>
            <w:tcW w:w="2412" w:type="dxa"/>
          </w:tcPr>
          <w:p w14:paraId="260C375D" w14:textId="53C7A364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3DB49F03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54500B8" w14:textId="1568DA11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819</w:t>
            </w:r>
          </w:p>
        </w:tc>
        <w:tc>
          <w:tcPr>
            <w:tcW w:w="283" w:type="dxa"/>
            <w:vAlign w:val="bottom"/>
          </w:tcPr>
          <w:p w14:paraId="53396963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5C8CCCEF" w14:textId="11CD5FA7" w:rsidR="00666C94" w:rsidRPr="00B07790" w:rsidRDefault="00666C94" w:rsidP="00666C9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186,239</w:t>
            </w:r>
          </w:p>
        </w:tc>
        <w:tc>
          <w:tcPr>
            <w:tcW w:w="255" w:type="dxa"/>
            <w:vAlign w:val="bottom"/>
          </w:tcPr>
          <w:p w14:paraId="209EE217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0A544A1A" w14:textId="0D4C7487" w:rsidR="00666C94" w:rsidRPr="00B07790" w:rsidRDefault="00666C94" w:rsidP="00666C9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6,141</w:t>
            </w:r>
          </w:p>
        </w:tc>
        <w:tc>
          <w:tcPr>
            <w:tcW w:w="248" w:type="dxa"/>
            <w:vAlign w:val="bottom"/>
          </w:tcPr>
          <w:p w14:paraId="5EAB6E55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bottom"/>
          </w:tcPr>
          <w:p w14:paraId="71B49721" w14:textId="4A43F0E6" w:rsidR="00666C94" w:rsidRPr="00B07790" w:rsidRDefault="00666C94" w:rsidP="00666C9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  <w:tc>
          <w:tcPr>
            <w:tcW w:w="236" w:type="dxa"/>
            <w:vAlign w:val="bottom"/>
          </w:tcPr>
          <w:p w14:paraId="3816CE8A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5DFE6038" w14:textId="09B4478A" w:rsidR="00666C94" w:rsidRPr="00B07790" w:rsidRDefault="00666C94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  <w:tc>
          <w:tcPr>
            <w:tcW w:w="269" w:type="dxa"/>
            <w:vAlign w:val="bottom"/>
          </w:tcPr>
          <w:p w14:paraId="02BE2741" w14:textId="77777777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53F49319" w14:textId="199E79FC" w:rsidR="00666C94" w:rsidRPr="00B07790" w:rsidRDefault="00666C94" w:rsidP="0071103F">
            <w:pPr>
              <w:tabs>
                <w:tab w:val="decimal" w:pos="10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bottom"/>
          </w:tcPr>
          <w:p w14:paraId="68BBFF8C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bottom"/>
          </w:tcPr>
          <w:p w14:paraId="0F478A0F" w14:textId="6194C865" w:rsidR="00666C94" w:rsidRPr="00B07790" w:rsidRDefault="00666C94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195,379</w:t>
            </w:r>
          </w:p>
        </w:tc>
      </w:tr>
      <w:tr w:rsidR="00666C94" w:rsidRPr="00B07790" w14:paraId="4677C558" w14:textId="77777777" w:rsidTr="00AA0F54">
        <w:tc>
          <w:tcPr>
            <w:tcW w:w="2412" w:type="dxa"/>
          </w:tcPr>
          <w:p w14:paraId="0E94FE32" w14:textId="536846AB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04E87865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55F5EF4" w14:textId="64B63BC6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83" w:type="dxa"/>
            <w:vAlign w:val="center"/>
          </w:tcPr>
          <w:p w14:paraId="16CAB38D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956D3D4" w14:textId="6CBE6710" w:rsidR="00666C94" w:rsidRPr="00B07790" w:rsidRDefault="00666C94" w:rsidP="00666C9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13,958</w:t>
            </w:r>
          </w:p>
        </w:tc>
        <w:tc>
          <w:tcPr>
            <w:tcW w:w="255" w:type="dxa"/>
            <w:vAlign w:val="center"/>
          </w:tcPr>
          <w:p w14:paraId="13096148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69E5C4F8" w14:textId="00E6CB29" w:rsidR="00666C94" w:rsidRPr="00B07790" w:rsidRDefault="00666C94" w:rsidP="00666C9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248" w:type="dxa"/>
            <w:vAlign w:val="center"/>
          </w:tcPr>
          <w:p w14:paraId="2EC258AE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0D0C4FA" w14:textId="482F6AAE" w:rsidR="00666C94" w:rsidRPr="00B07790" w:rsidRDefault="00666C94" w:rsidP="00666C9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236" w:type="dxa"/>
            <w:vAlign w:val="center"/>
          </w:tcPr>
          <w:p w14:paraId="1421ACC0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6AECF406" w14:textId="047F800E" w:rsidR="00666C94" w:rsidRPr="00B07790" w:rsidRDefault="00666C94" w:rsidP="0071103F">
            <w:pPr>
              <w:tabs>
                <w:tab w:val="decimal" w:pos="11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69" w:type="dxa"/>
            <w:vAlign w:val="center"/>
          </w:tcPr>
          <w:p w14:paraId="1F5A85D0" w14:textId="77777777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6ECC4B4F" w14:textId="4A690D5D" w:rsidR="00666C94" w:rsidRPr="00B07790" w:rsidRDefault="00666C94" w:rsidP="00666C9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E72123B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9323713" w14:textId="1E53A892" w:rsidR="00666C94" w:rsidRPr="00B07790" w:rsidRDefault="00666C94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14,707</w:t>
            </w:r>
          </w:p>
        </w:tc>
      </w:tr>
      <w:tr w:rsidR="00666C94" w:rsidRPr="00B07790" w14:paraId="3FB74450" w14:textId="77777777" w:rsidTr="00AA0F54">
        <w:tc>
          <w:tcPr>
            <w:tcW w:w="2412" w:type="dxa"/>
          </w:tcPr>
          <w:p w14:paraId="6F4106A0" w14:textId="63E1D52E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ได้มาจากการรับโอนกิจการ</w:t>
            </w:r>
          </w:p>
        </w:tc>
        <w:tc>
          <w:tcPr>
            <w:tcW w:w="720" w:type="dxa"/>
          </w:tcPr>
          <w:p w14:paraId="2CA82BC7" w14:textId="412845A4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AA42A50" w14:textId="0775968E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3" w:type="dxa"/>
            <w:vAlign w:val="center"/>
          </w:tcPr>
          <w:p w14:paraId="16F821AC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48307875" w14:textId="161373FD" w:rsidR="00666C94" w:rsidRPr="00B07790" w:rsidRDefault="00666C94" w:rsidP="00666C9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14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790">
              <w:rPr>
                <w:rFonts w:asciiTheme="majorBidi" w:hAnsiTheme="majorBidi"/>
                <w:sz w:val="26"/>
                <w:szCs w:val="26"/>
              </w:rPr>
              <w:t>701</w:t>
            </w:r>
          </w:p>
        </w:tc>
        <w:tc>
          <w:tcPr>
            <w:tcW w:w="255" w:type="dxa"/>
            <w:vAlign w:val="center"/>
          </w:tcPr>
          <w:p w14:paraId="068A0A75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78BFD7D5" w14:textId="7F3AED26" w:rsidR="00666C94" w:rsidRPr="00B07790" w:rsidRDefault="00666C94" w:rsidP="00666C9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1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790">
              <w:rPr>
                <w:rFonts w:asciiTheme="majorBidi" w:hAnsiTheme="majorBidi"/>
                <w:sz w:val="26"/>
                <w:szCs w:val="26"/>
              </w:rPr>
              <w:t>046</w:t>
            </w:r>
          </w:p>
        </w:tc>
        <w:tc>
          <w:tcPr>
            <w:tcW w:w="248" w:type="dxa"/>
            <w:vAlign w:val="center"/>
          </w:tcPr>
          <w:p w14:paraId="72C80275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7E133AE9" w14:textId="7041B73E" w:rsidR="00666C94" w:rsidRPr="00B07790" w:rsidRDefault="00666C94" w:rsidP="00666C9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36" w:type="dxa"/>
            <w:vAlign w:val="center"/>
          </w:tcPr>
          <w:p w14:paraId="42C7F8F3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0CA6694F" w14:textId="729ADAC2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6722A5CF" w14:textId="77777777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373FD330" w14:textId="2CB6B821" w:rsidR="00666C94" w:rsidRPr="00B07790" w:rsidRDefault="00666C94" w:rsidP="00666C9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6959BE0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489A622" w14:textId="5BC68833" w:rsidR="00666C94" w:rsidRPr="00B07790" w:rsidRDefault="00666C94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15,860</w:t>
            </w:r>
          </w:p>
        </w:tc>
      </w:tr>
      <w:tr w:rsidR="00666C94" w:rsidRPr="00B07790" w14:paraId="2C537B8A" w14:textId="77777777" w:rsidTr="00AA0F54">
        <w:tc>
          <w:tcPr>
            <w:tcW w:w="2412" w:type="dxa"/>
          </w:tcPr>
          <w:p w14:paraId="74C4825B" w14:textId="73383D31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31C9E056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AFFFB6" w14:textId="159AB50C" w:rsidR="00666C94" w:rsidRPr="00B07790" w:rsidRDefault="00666C94" w:rsidP="00666C94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02F1B300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D6CBE3A" w14:textId="515E0CA7" w:rsidR="00666C94" w:rsidRPr="00B07790" w:rsidRDefault="00666C94" w:rsidP="00021B86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5" w:type="dxa"/>
            <w:vAlign w:val="center"/>
          </w:tcPr>
          <w:p w14:paraId="1FCA6588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32A5CE33" w14:textId="5D549335" w:rsidR="00666C94" w:rsidRPr="00B07790" w:rsidRDefault="00666C94" w:rsidP="00666C94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center"/>
          </w:tcPr>
          <w:p w14:paraId="1DE4526C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5B3AAF2E" w14:textId="6E2FC30F" w:rsidR="00666C94" w:rsidRPr="00B07790" w:rsidRDefault="00666C94" w:rsidP="00666C94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55F6F85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69462C29" w14:textId="742AF150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441921FF" w14:textId="77777777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133A0C34" w14:textId="5E9164BA" w:rsidR="00666C94" w:rsidRPr="00B07790" w:rsidRDefault="00666C94" w:rsidP="00666C9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4F2F531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67B52B85" w14:textId="37EBE039" w:rsidR="00666C94" w:rsidRPr="00B07790" w:rsidRDefault="00666C94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66C94" w:rsidRPr="00B07790" w14:paraId="5AB4048A" w14:textId="77777777" w:rsidTr="00D44434">
        <w:tc>
          <w:tcPr>
            <w:tcW w:w="2412" w:type="dxa"/>
          </w:tcPr>
          <w:p w14:paraId="19B71807" w14:textId="72A6D814" w:rsidR="00666C94" w:rsidRPr="00B07790" w:rsidRDefault="00666C94" w:rsidP="00666C94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2021958B" w14:textId="77777777" w:rsidR="00666C94" w:rsidRPr="00B07790" w:rsidRDefault="00666C94" w:rsidP="00666C94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372B689" w14:textId="488080FE" w:rsidR="00666C94" w:rsidRPr="00B07790" w:rsidRDefault="00666C94" w:rsidP="00666C94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22D172B9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82AEB96" w14:textId="566BAF4F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(2,548)</w:t>
            </w:r>
          </w:p>
        </w:tc>
        <w:tc>
          <w:tcPr>
            <w:tcW w:w="255" w:type="dxa"/>
            <w:vAlign w:val="center"/>
          </w:tcPr>
          <w:p w14:paraId="019CC52B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644B6C5" w14:textId="0C3A714E" w:rsidR="00666C94" w:rsidRPr="00B07790" w:rsidRDefault="00666C94" w:rsidP="00666C94">
            <w:pPr>
              <w:tabs>
                <w:tab w:val="decimal" w:pos="1076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(51)</w:t>
            </w:r>
          </w:p>
        </w:tc>
        <w:tc>
          <w:tcPr>
            <w:tcW w:w="248" w:type="dxa"/>
            <w:vAlign w:val="center"/>
          </w:tcPr>
          <w:p w14:paraId="45248D97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658C022" w14:textId="1F18381A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(77)</w:t>
            </w:r>
          </w:p>
        </w:tc>
        <w:tc>
          <w:tcPr>
            <w:tcW w:w="236" w:type="dxa"/>
            <w:vAlign w:val="center"/>
          </w:tcPr>
          <w:p w14:paraId="35CFAFDE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7B9AB77A" w14:textId="7A349EA1" w:rsidR="00666C94" w:rsidRPr="00B07790" w:rsidRDefault="00666C94" w:rsidP="00666C94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(58)</w:t>
            </w:r>
          </w:p>
        </w:tc>
        <w:tc>
          <w:tcPr>
            <w:tcW w:w="269" w:type="dxa"/>
            <w:vAlign w:val="center"/>
          </w:tcPr>
          <w:p w14:paraId="797DCFBC" w14:textId="77777777" w:rsidR="00666C94" w:rsidRPr="00B07790" w:rsidRDefault="00666C94" w:rsidP="00666C94">
            <w:pPr>
              <w:tabs>
                <w:tab w:val="decimal" w:pos="993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6A97486B" w14:textId="24943181" w:rsidR="00666C94" w:rsidRPr="00B07790" w:rsidRDefault="00666C94" w:rsidP="00666C94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8C22B14" w14:textId="77777777" w:rsidR="00666C94" w:rsidRPr="00B07790" w:rsidRDefault="00666C94" w:rsidP="00666C94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BFB81EB" w14:textId="67F84AD1" w:rsidR="00666C94" w:rsidRPr="00B07790" w:rsidRDefault="00666C94" w:rsidP="00666C94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(2,734)</w:t>
            </w:r>
          </w:p>
        </w:tc>
      </w:tr>
      <w:tr w:rsidR="00666C94" w:rsidRPr="00B07790" w14:paraId="6CE4F932" w14:textId="77777777" w:rsidTr="00666C94">
        <w:tc>
          <w:tcPr>
            <w:tcW w:w="3132" w:type="dxa"/>
            <w:gridSpan w:val="2"/>
          </w:tcPr>
          <w:p w14:paraId="61F0B93C" w14:textId="45B631B8" w:rsidR="00666C94" w:rsidRPr="00B07790" w:rsidRDefault="00666C94" w:rsidP="00666C94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  <w:p w14:paraId="63226F14" w14:textId="4850E6A4" w:rsidR="00666C94" w:rsidRPr="00B07790" w:rsidRDefault="00666C94" w:rsidP="00666C94">
            <w:pPr>
              <w:tabs>
                <w:tab w:val="left" w:pos="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B0C36BF" w14:textId="2A653E4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888</w:t>
            </w:r>
          </w:p>
        </w:tc>
        <w:tc>
          <w:tcPr>
            <w:tcW w:w="283" w:type="dxa"/>
            <w:vAlign w:val="bottom"/>
          </w:tcPr>
          <w:p w14:paraId="5E9D071D" w14:textId="77777777" w:rsidR="00666C94" w:rsidRPr="00B07790" w:rsidRDefault="00666C94" w:rsidP="00666C9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4926D98C" w14:textId="369F50A2" w:rsidR="00666C94" w:rsidRPr="00B07790" w:rsidRDefault="00666C94" w:rsidP="00666C94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212,355</w:t>
            </w:r>
          </w:p>
        </w:tc>
        <w:tc>
          <w:tcPr>
            <w:tcW w:w="255" w:type="dxa"/>
            <w:vAlign w:val="bottom"/>
          </w:tcPr>
          <w:p w14:paraId="7274ACEB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011AA424" w14:textId="2898A9DC" w:rsidR="00666C94" w:rsidRPr="00B07790" w:rsidRDefault="00666C94" w:rsidP="00666C94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7,611</w:t>
            </w:r>
          </w:p>
        </w:tc>
        <w:tc>
          <w:tcPr>
            <w:tcW w:w="248" w:type="dxa"/>
            <w:vAlign w:val="bottom"/>
          </w:tcPr>
          <w:p w14:paraId="7617BACA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0765BCB1" w14:textId="6E7A61EE" w:rsidR="00666C94" w:rsidRPr="00B07790" w:rsidRDefault="00666C94" w:rsidP="00666C94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1,644</w:t>
            </w:r>
          </w:p>
        </w:tc>
        <w:tc>
          <w:tcPr>
            <w:tcW w:w="236" w:type="dxa"/>
            <w:vAlign w:val="bottom"/>
          </w:tcPr>
          <w:p w14:paraId="65048121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DABCFB" w14:textId="29F18B75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</w:t>
            </w:r>
          </w:p>
        </w:tc>
        <w:tc>
          <w:tcPr>
            <w:tcW w:w="269" w:type="dxa"/>
            <w:vAlign w:val="bottom"/>
          </w:tcPr>
          <w:p w14:paraId="7A90DBE5" w14:textId="77777777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250E3FE" w14:textId="6C7F3AF6" w:rsidR="00666C94" w:rsidRPr="00B07790" w:rsidRDefault="00666C94" w:rsidP="00666C94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bottom"/>
          </w:tcPr>
          <w:p w14:paraId="14474E3C" w14:textId="77777777" w:rsidR="00666C94" w:rsidRPr="00B07790" w:rsidRDefault="00666C94" w:rsidP="00666C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0E9107CD" w14:textId="43F8C610" w:rsidR="00666C94" w:rsidRPr="00B07790" w:rsidRDefault="00666C94" w:rsidP="00666C94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223,218</w:t>
            </w:r>
          </w:p>
        </w:tc>
      </w:tr>
      <w:tr w:rsidR="00B874C5" w:rsidRPr="00B07790" w14:paraId="6F3925F7" w14:textId="77777777" w:rsidTr="00AA0F54">
        <w:tc>
          <w:tcPr>
            <w:tcW w:w="2412" w:type="dxa"/>
          </w:tcPr>
          <w:p w14:paraId="2738D612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4A794163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8CE4C6E" w14:textId="549E9AAA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83" w:type="dxa"/>
            <w:vAlign w:val="center"/>
          </w:tcPr>
          <w:p w14:paraId="0D56ED28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5AD4DF29" w14:textId="19D3CB24" w:rsidR="00B874C5" w:rsidRPr="00B07790" w:rsidRDefault="00AE2CAC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236</w:t>
            </w:r>
          </w:p>
        </w:tc>
        <w:tc>
          <w:tcPr>
            <w:tcW w:w="255" w:type="dxa"/>
            <w:vAlign w:val="center"/>
          </w:tcPr>
          <w:p w14:paraId="33821A9C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2143B009" w14:textId="1D7EA1AC" w:rsidR="00B874C5" w:rsidRPr="00B07790" w:rsidRDefault="00AE2CAC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8" w:type="dxa"/>
            <w:vAlign w:val="center"/>
          </w:tcPr>
          <w:p w14:paraId="3CC5092F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6DFE2797" w14:textId="72EF4716" w:rsidR="00B874C5" w:rsidRPr="00B07790" w:rsidRDefault="00AE2CAC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center"/>
          </w:tcPr>
          <w:p w14:paraId="4A41ABB0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54646510" w14:textId="39D6A7CF" w:rsidR="00B874C5" w:rsidRPr="00B07790" w:rsidRDefault="00AE2CAC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69" w:type="dxa"/>
            <w:vAlign w:val="center"/>
          </w:tcPr>
          <w:p w14:paraId="2A8606C2" w14:textId="77777777" w:rsidR="00B874C5" w:rsidRPr="00B0779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2BE0230" w14:textId="6F4E9C88" w:rsidR="00B874C5" w:rsidRPr="00B07790" w:rsidRDefault="00AE2CAC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66D0BD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4962D2AD" w14:textId="48A07A35" w:rsidR="00B874C5" w:rsidRPr="00B07790" w:rsidRDefault="00AE2CAC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874C5" w:rsidRPr="00B07790" w14:paraId="3B1C34D0" w14:textId="77777777" w:rsidTr="00AA0F54">
        <w:tc>
          <w:tcPr>
            <w:tcW w:w="2412" w:type="dxa"/>
          </w:tcPr>
          <w:p w14:paraId="7E725CE1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720" w:type="dxa"/>
          </w:tcPr>
          <w:p w14:paraId="0462102A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112C871" w14:textId="033E37CB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08A05ED6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center"/>
          </w:tcPr>
          <w:p w14:paraId="0B62EBAC" w14:textId="785278AA" w:rsidR="00B874C5" w:rsidRPr="00B07790" w:rsidRDefault="00AE2CAC" w:rsidP="00AA0F54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B07790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  <w:vAlign w:val="center"/>
          </w:tcPr>
          <w:p w14:paraId="6CF7D43D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vAlign w:val="center"/>
          </w:tcPr>
          <w:p w14:paraId="7A960F2F" w14:textId="605EB888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center"/>
          </w:tcPr>
          <w:p w14:paraId="69D174FC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vAlign w:val="center"/>
          </w:tcPr>
          <w:p w14:paraId="2381CB94" w14:textId="7E635D6B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456BB30C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vAlign w:val="center"/>
          </w:tcPr>
          <w:p w14:paraId="4FC0BBBC" w14:textId="43AED615" w:rsidR="00B874C5" w:rsidRPr="00B07790" w:rsidRDefault="00AE2CAC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9" w:type="dxa"/>
            <w:vAlign w:val="center"/>
          </w:tcPr>
          <w:p w14:paraId="2FEEF61C" w14:textId="77777777" w:rsidR="00B874C5" w:rsidRPr="00B07790" w:rsidRDefault="00B874C5" w:rsidP="00B874C5">
            <w:pPr>
              <w:tabs>
                <w:tab w:val="decimal" w:pos="993"/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</w:tcPr>
          <w:p w14:paraId="7D646FB4" w14:textId="35D80943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11E3CF0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vAlign w:val="center"/>
          </w:tcPr>
          <w:p w14:paraId="50147012" w14:textId="0F47A295" w:rsidR="00B874C5" w:rsidRPr="00B07790" w:rsidRDefault="00AE2CAC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B874C5" w:rsidRPr="00B07790" w14:paraId="109EFF7D" w14:textId="77777777" w:rsidTr="00AA0F54">
        <w:tc>
          <w:tcPr>
            <w:tcW w:w="2412" w:type="dxa"/>
          </w:tcPr>
          <w:p w14:paraId="4422D3F9" w14:textId="77777777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0" w:type="dxa"/>
          </w:tcPr>
          <w:p w14:paraId="072ACB15" w14:textId="77777777" w:rsidR="00B874C5" w:rsidRPr="00B07790" w:rsidRDefault="00B874C5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BD8D05" w14:textId="04EF137B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center"/>
          </w:tcPr>
          <w:p w14:paraId="75D7A89E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6D6CB141" w14:textId="3A5709C8" w:rsidR="00B874C5" w:rsidRPr="00B07790" w:rsidRDefault="00D25119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2CAC"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2CAC" w:rsidRPr="00B07790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5" w:type="dxa"/>
            <w:vAlign w:val="center"/>
          </w:tcPr>
          <w:p w14:paraId="7DD8EE31" w14:textId="77777777" w:rsidR="00B874C5" w:rsidRPr="00B0779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center"/>
          </w:tcPr>
          <w:p w14:paraId="0636B714" w14:textId="5BDDFEFE" w:rsidR="00B874C5" w:rsidRPr="00B07790" w:rsidRDefault="004D5AA6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2CAC" w:rsidRPr="00B0779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center"/>
          </w:tcPr>
          <w:p w14:paraId="7C1A35AE" w14:textId="77777777" w:rsidR="00B874C5" w:rsidRPr="00B07790" w:rsidRDefault="00B874C5" w:rsidP="00B874C5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vAlign w:val="center"/>
          </w:tcPr>
          <w:p w14:paraId="148A55FD" w14:textId="266E56FF" w:rsidR="00B874C5" w:rsidRPr="00B07790" w:rsidRDefault="00AE2CAC" w:rsidP="0071103F">
            <w:pPr>
              <w:tabs>
                <w:tab w:val="clear" w:pos="2807"/>
                <w:tab w:val="decimal" w:pos="1264"/>
                <w:tab w:val="left" w:pos="1296"/>
              </w:tabs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="004D5AA6"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 (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4D5AA6"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center"/>
          </w:tcPr>
          <w:p w14:paraId="1A119577" w14:textId="1010D1A3" w:rsidR="00B874C5" w:rsidRPr="00B07790" w:rsidRDefault="00B874C5" w:rsidP="00AE2CAC">
            <w:pPr>
              <w:tabs>
                <w:tab w:val="decimal" w:pos="1110"/>
              </w:tabs>
              <w:spacing w:line="280" w:lineRule="exact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F9FC5CE" w14:textId="64E903CB" w:rsidR="00B874C5" w:rsidRPr="00B07790" w:rsidRDefault="00AE2CAC" w:rsidP="0071103F">
            <w:pPr>
              <w:tabs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="004D5AA6" w:rsidRPr="00B077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4D5AA6"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1F7445EE" w14:textId="77777777" w:rsidR="00B874C5" w:rsidRPr="00B0779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4AAB89FC" w14:textId="3BE832EC" w:rsidR="00B874C5" w:rsidRPr="00B07790" w:rsidRDefault="00AE2CAC" w:rsidP="00B874C5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D9702D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DB129D6" w14:textId="5568093D" w:rsidR="00B874C5" w:rsidRPr="00B07790" w:rsidRDefault="004D5AA6" w:rsidP="00B874C5">
            <w:pPr>
              <w:tabs>
                <w:tab w:val="decimal" w:pos="972"/>
                <w:tab w:val="decimal" w:pos="1110"/>
              </w:tabs>
              <w:spacing w:line="280" w:lineRule="exact"/>
              <w:ind w:left="-108"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2CAC"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25119" w:rsidRPr="00B077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2CAC" w:rsidRPr="00B07790">
              <w:rPr>
                <w:rFonts w:asciiTheme="majorBidi" w:hAnsiTheme="majorBidi" w:cstheme="majorBidi"/>
                <w:sz w:val="26"/>
                <w:szCs w:val="26"/>
              </w:rPr>
              <w:t>813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874C5" w:rsidRPr="00B07790" w14:paraId="2E4C384C" w14:textId="77777777" w:rsidTr="00AA0F54">
        <w:tc>
          <w:tcPr>
            <w:tcW w:w="2412" w:type="dxa"/>
          </w:tcPr>
          <w:p w14:paraId="3EBC24EB" w14:textId="59AE288B" w:rsidR="00B874C5" w:rsidRPr="00B07790" w:rsidRDefault="00B874C5" w:rsidP="00B874C5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66C94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0" w:type="dxa"/>
          </w:tcPr>
          <w:p w14:paraId="52E12249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3F56" w14:textId="15B97C35" w:rsidR="00B874C5" w:rsidRPr="00B07790" w:rsidRDefault="00AE2CAC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83" w:type="dxa"/>
            <w:vAlign w:val="center"/>
          </w:tcPr>
          <w:p w14:paraId="25A3808A" w14:textId="77777777" w:rsidR="00B874C5" w:rsidRPr="00B07790" w:rsidRDefault="00B874C5" w:rsidP="00B874C5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EDC0" w14:textId="059642F4" w:rsidR="00B874C5" w:rsidRPr="00B07790" w:rsidRDefault="00AE2CAC" w:rsidP="00B874C5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225,010</w:t>
            </w:r>
          </w:p>
        </w:tc>
        <w:tc>
          <w:tcPr>
            <w:tcW w:w="255" w:type="dxa"/>
            <w:vAlign w:val="center"/>
          </w:tcPr>
          <w:p w14:paraId="2F5B9A65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DEA5" w14:textId="5C750E8D" w:rsidR="00B874C5" w:rsidRPr="00B07790" w:rsidRDefault="00AE2CAC" w:rsidP="00B874C5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8,10</w:t>
            </w:r>
            <w:r w:rsidR="00D25119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8" w:type="dxa"/>
            <w:vAlign w:val="center"/>
          </w:tcPr>
          <w:p w14:paraId="4EF0447F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8CD5" w14:textId="78CA4EC1" w:rsidR="00B874C5" w:rsidRPr="00B07790" w:rsidRDefault="00AE2CAC" w:rsidP="00B874C5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1,53</w:t>
            </w:r>
            <w:r w:rsidR="00D25119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center"/>
          </w:tcPr>
          <w:p w14:paraId="48A7B945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6980" w14:textId="1672B30E" w:rsidR="00B874C5" w:rsidRPr="00B07790" w:rsidRDefault="00AE2CAC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69" w:type="dxa"/>
            <w:vAlign w:val="center"/>
          </w:tcPr>
          <w:p w14:paraId="4A8B40BF" w14:textId="77777777" w:rsidR="00B874C5" w:rsidRPr="00B07790" w:rsidRDefault="00B874C5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B2C8" w14:textId="7F41D2FC" w:rsidR="00B874C5" w:rsidRPr="00B07790" w:rsidRDefault="00AE2CAC" w:rsidP="00B874C5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</w:p>
        </w:tc>
        <w:tc>
          <w:tcPr>
            <w:tcW w:w="270" w:type="dxa"/>
            <w:vAlign w:val="center"/>
          </w:tcPr>
          <w:p w14:paraId="35BA82DD" w14:textId="77777777" w:rsidR="00B874C5" w:rsidRPr="00B07790" w:rsidRDefault="00B874C5" w:rsidP="00B874C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AD1" w14:textId="33C1629C" w:rsidR="00B874C5" w:rsidRPr="00B07790" w:rsidRDefault="00AE2CAC" w:rsidP="00B874C5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236,33</w:t>
            </w:r>
            <w:r w:rsidR="00497A75"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14:paraId="5C813709" w14:textId="383E9E80" w:rsidR="00B20FC4" w:rsidRPr="00B07790" w:rsidRDefault="00B20FC4" w:rsidP="00B20FC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147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412"/>
        <w:gridCol w:w="720"/>
        <w:gridCol w:w="1559"/>
        <w:gridCol w:w="283"/>
        <w:gridCol w:w="1542"/>
        <w:gridCol w:w="255"/>
        <w:gridCol w:w="1542"/>
        <w:gridCol w:w="248"/>
        <w:gridCol w:w="1483"/>
        <w:gridCol w:w="236"/>
        <w:gridCol w:w="1370"/>
        <w:gridCol w:w="269"/>
        <w:gridCol w:w="1349"/>
        <w:gridCol w:w="270"/>
        <w:gridCol w:w="1217"/>
      </w:tblGrid>
      <w:tr w:rsidR="00E22E20" w:rsidRPr="00B07790" w14:paraId="3B01E359" w14:textId="77777777" w:rsidTr="009C0189">
        <w:tc>
          <w:tcPr>
            <w:tcW w:w="2412" w:type="dxa"/>
          </w:tcPr>
          <w:p w14:paraId="69FB534B" w14:textId="77777777" w:rsidR="00E22E20" w:rsidRPr="00B07790" w:rsidRDefault="00E22E20" w:rsidP="009C0189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720" w:type="dxa"/>
          </w:tcPr>
          <w:p w14:paraId="69B764BF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A0E0EF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25E1F9BB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69364AA8" w14:textId="77777777" w:rsidR="00E22E20" w:rsidRPr="00B07790" w:rsidRDefault="00E22E20" w:rsidP="009C0189">
            <w:pPr>
              <w:tabs>
                <w:tab w:val="decimal" w:pos="11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2DAF30F" w14:textId="77777777" w:rsidR="00E22E20" w:rsidRPr="00B07790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2" w:type="dxa"/>
          </w:tcPr>
          <w:p w14:paraId="04AB7319" w14:textId="77777777" w:rsidR="00E22E20" w:rsidRPr="00B07790" w:rsidRDefault="00E22E20" w:rsidP="009C0189">
            <w:pPr>
              <w:tabs>
                <w:tab w:val="decimal" w:pos="10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406B4818" w14:textId="77777777" w:rsidR="00E22E20" w:rsidRPr="00B07790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</w:tcPr>
          <w:p w14:paraId="6EB99B88" w14:textId="77777777" w:rsidR="00E22E20" w:rsidRPr="00B07790" w:rsidRDefault="00E22E20" w:rsidP="009C0189">
            <w:pPr>
              <w:tabs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1908FF0" w14:textId="77777777" w:rsidR="00E22E20" w:rsidRPr="00B07790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</w:tcPr>
          <w:p w14:paraId="01EEDACF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34CEAE6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78DC6021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0DC62" w14:textId="77777777" w:rsidR="00E22E20" w:rsidRPr="00B07790" w:rsidRDefault="00E22E20" w:rsidP="009C0189">
            <w:pPr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7" w:type="dxa"/>
          </w:tcPr>
          <w:p w14:paraId="53F361F5" w14:textId="77777777" w:rsidR="00E22E20" w:rsidRPr="00B07790" w:rsidRDefault="00E22E20" w:rsidP="009C0189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22E20" w:rsidRPr="00B07790" w14:paraId="0F5AFE3D" w14:textId="77777777" w:rsidTr="009C0189">
        <w:tc>
          <w:tcPr>
            <w:tcW w:w="2412" w:type="dxa"/>
          </w:tcPr>
          <w:p w14:paraId="527BA406" w14:textId="77777777" w:rsidR="00E22E20" w:rsidRPr="00B07790" w:rsidRDefault="00E22E20" w:rsidP="009C0189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6C505A16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9CEB03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BF0B704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3CAA07FE" w14:textId="77777777" w:rsidR="00E22E20" w:rsidRPr="00B07790" w:rsidRDefault="00E22E20" w:rsidP="009C0189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6201788F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</w:tcPr>
          <w:p w14:paraId="6D7AE541" w14:textId="77777777" w:rsidR="00E22E20" w:rsidRPr="00B07790" w:rsidRDefault="00E22E20" w:rsidP="009C0189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1EB9F09E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</w:tcPr>
          <w:p w14:paraId="5E509691" w14:textId="77777777" w:rsidR="00E22E20" w:rsidRPr="00B07790" w:rsidRDefault="00E22E20" w:rsidP="009C0189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D2938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2131C71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36DF64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24A59F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F27146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</w:tcPr>
          <w:p w14:paraId="25F050DD" w14:textId="77777777" w:rsidR="00E22E20" w:rsidRPr="00B07790" w:rsidRDefault="00E22E20" w:rsidP="009C018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E20" w:rsidRPr="00B07790" w14:paraId="0EE18B7D" w14:textId="77777777" w:rsidTr="009C0189">
        <w:tc>
          <w:tcPr>
            <w:tcW w:w="2412" w:type="dxa"/>
          </w:tcPr>
          <w:p w14:paraId="30D8165E" w14:textId="77777777" w:rsidR="00E22E20" w:rsidRPr="00B07790" w:rsidRDefault="00E22E20" w:rsidP="009C0189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6CDEF46E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0540976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6,774</w:t>
            </w:r>
          </w:p>
        </w:tc>
        <w:tc>
          <w:tcPr>
            <w:tcW w:w="283" w:type="dxa"/>
          </w:tcPr>
          <w:p w14:paraId="72FBC41D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3F9F7AFB" w14:textId="77777777" w:rsidR="00E22E20" w:rsidRPr="00B07790" w:rsidRDefault="00E22E20" w:rsidP="009C0189">
            <w:pPr>
              <w:tabs>
                <w:tab w:val="decimal" w:pos="116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185,414</w:t>
            </w:r>
          </w:p>
        </w:tc>
        <w:tc>
          <w:tcPr>
            <w:tcW w:w="255" w:type="dxa"/>
          </w:tcPr>
          <w:p w14:paraId="643DBF21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2FDA4DED" w14:textId="77777777" w:rsidR="00E22E20" w:rsidRPr="00B07790" w:rsidRDefault="00E22E20" w:rsidP="009C0189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7,906</w:t>
            </w:r>
          </w:p>
        </w:tc>
        <w:tc>
          <w:tcPr>
            <w:tcW w:w="248" w:type="dxa"/>
          </w:tcPr>
          <w:p w14:paraId="64EC3704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55077DF4" w14:textId="77777777" w:rsidR="00E22E20" w:rsidRPr="00B07790" w:rsidRDefault="00E22E20" w:rsidP="009C0189">
            <w:pPr>
              <w:tabs>
                <w:tab w:val="decimal" w:pos="11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36" w:type="dxa"/>
          </w:tcPr>
          <w:p w14:paraId="1B77C9E4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5D88F7E8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6A9B7571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68F55B0C" w14:textId="77777777" w:rsidR="00E22E20" w:rsidRPr="00B07790" w:rsidRDefault="00E22E20" w:rsidP="009C0189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11,730</w:t>
            </w:r>
          </w:p>
        </w:tc>
        <w:tc>
          <w:tcPr>
            <w:tcW w:w="270" w:type="dxa"/>
          </w:tcPr>
          <w:p w14:paraId="27B2C3E3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10119DDB" w14:textId="77777777" w:rsidR="00E22E20" w:rsidRPr="00B07790" w:rsidRDefault="00E22E20" w:rsidP="0071103F">
            <w:pPr>
              <w:tabs>
                <w:tab w:val="decimal" w:pos="11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212,156</w:t>
            </w:r>
          </w:p>
        </w:tc>
      </w:tr>
      <w:tr w:rsidR="00E22E20" w:rsidRPr="00B07790" w14:paraId="0F95701A" w14:textId="77777777" w:rsidTr="009C0189">
        <w:tc>
          <w:tcPr>
            <w:tcW w:w="2412" w:type="dxa"/>
          </w:tcPr>
          <w:p w14:paraId="7DB10556" w14:textId="77777777" w:rsidR="00E22E20" w:rsidRPr="00B07790" w:rsidRDefault="00E22E20" w:rsidP="009C0189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0B26A6A9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64D462F4" w14:textId="77777777" w:rsidR="00E22E20" w:rsidRPr="00B07790" w:rsidRDefault="00E22E20" w:rsidP="009C0189">
            <w:pPr>
              <w:tabs>
                <w:tab w:val="clear" w:pos="907"/>
                <w:tab w:val="decimal" w:pos="9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2E5285F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6C4A9668" w14:textId="77777777" w:rsidR="00E22E20" w:rsidRPr="00B07790" w:rsidRDefault="00E22E20" w:rsidP="009C0189">
            <w:pPr>
              <w:tabs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" w:type="dxa"/>
          </w:tcPr>
          <w:p w14:paraId="04790214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top w:val="double" w:sz="4" w:space="0" w:color="auto"/>
            </w:tcBorders>
          </w:tcPr>
          <w:p w14:paraId="31517B21" w14:textId="77777777" w:rsidR="00E22E20" w:rsidRPr="00B07790" w:rsidRDefault="00E22E20" w:rsidP="009C0189">
            <w:pPr>
              <w:tabs>
                <w:tab w:val="decimal" w:pos="9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1DED6DDE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14:paraId="389C9F10" w14:textId="77777777" w:rsidR="00E22E20" w:rsidRPr="00B07790" w:rsidRDefault="00E22E20" w:rsidP="009C0189">
            <w:pPr>
              <w:tabs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8EF23D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double" w:sz="4" w:space="0" w:color="auto"/>
            </w:tcBorders>
          </w:tcPr>
          <w:p w14:paraId="65F00EA9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56F5704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B6A0453" w14:textId="77777777" w:rsidR="00E22E20" w:rsidRPr="00B07790" w:rsidRDefault="00E22E20" w:rsidP="009C0189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4D61F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3F07214D" w14:textId="77777777" w:rsidR="00E22E20" w:rsidRPr="00B07790" w:rsidRDefault="00E22E20" w:rsidP="009C0189">
            <w:pPr>
              <w:tabs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E20" w:rsidRPr="00B07790" w14:paraId="3140AB3D" w14:textId="77777777" w:rsidTr="009C0189">
        <w:tc>
          <w:tcPr>
            <w:tcW w:w="2412" w:type="dxa"/>
          </w:tcPr>
          <w:p w14:paraId="72FA42D9" w14:textId="77777777" w:rsidR="00E22E20" w:rsidRPr="00B07790" w:rsidRDefault="00E22E20" w:rsidP="009C0189">
            <w:pPr>
              <w:spacing w:line="240" w:lineRule="auto"/>
              <w:ind w:right="-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720" w:type="dxa"/>
          </w:tcPr>
          <w:p w14:paraId="05E381E3" w14:textId="77777777" w:rsidR="00E22E20" w:rsidRPr="00B07790" w:rsidRDefault="00E22E20" w:rsidP="009C0189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3FA891B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6,622</w:t>
            </w:r>
          </w:p>
        </w:tc>
        <w:tc>
          <w:tcPr>
            <w:tcW w:w="283" w:type="dxa"/>
          </w:tcPr>
          <w:p w14:paraId="3D6A87A8" w14:textId="77777777" w:rsidR="00E22E20" w:rsidRPr="00B07790" w:rsidRDefault="00E22E20" w:rsidP="009C0189">
            <w:pPr>
              <w:tabs>
                <w:tab w:val="decimal" w:pos="106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3AE3105F" w14:textId="77777777" w:rsidR="00E22E20" w:rsidRPr="00B07790" w:rsidRDefault="00E22E20" w:rsidP="009C0189">
            <w:pPr>
              <w:tabs>
                <w:tab w:val="decimal" w:pos="11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178,379</w:t>
            </w:r>
          </w:p>
        </w:tc>
        <w:tc>
          <w:tcPr>
            <w:tcW w:w="255" w:type="dxa"/>
          </w:tcPr>
          <w:p w14:paraId="33F7EC45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2" w:type="dxa"/>
            <w:tcBorders>
              <w:bottom w:val="double" w:sz="4" w:space="0" w:color="auto"/>
            </w:tcBorders>
          </w:tcPr>
          <w:p w14:paraId="492FF226" w14:textId="77777777" w:rsidR="00E22E20" w:rsidRPr="00B07790" w:rsidRDefault="00E22E20" w:rsidP="009C0189">
            <w:pPr>
              <w:tabs>
                <w:tab w:val="decimal" w:pos="10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7,483</w:t>
            </w:r>
          </w:p>
        </w:tc>
        <w:tc>
          <w:tcPr>
            <w:tcW w:w="248" w:type="dxa"/>
          </w:tcPr>
          <w:p w14:paraId="4F6988E6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14:paraId="1EB5CB61" w14:textId="77777777" w:rsidR="00E22E20" w:rsidRPr="00B07790" w:rsidRDefault="00E22E20" w:rsidP="009C0189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36" w:type="dxa"/>
          </w:tcPr>
          <w:p w14:paraId="3F480A53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bottom w:val="double" w:sz="4" w:space="0" w:color="auto"/>
            </w:tcBorders>
          </w:tcPr>
          <w:p w14:paraId="49C0F3EF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69" w:type="dxa"/>
          </w:tcPr>
          <w:p w14:paraId="0A5AF33E" w14:textId="77777777" w:rsidR="00E22E20" w:rsidRPr="00B07790" w:rsidRDefault="00E22E20" w:rsidP="009C0189">
            <w:pPr>
              <w:tabs>
                <w:tab w:val="decimal" w:pos="9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E3235B6" w14:textId="77777777" w:rsidR="00E22E20" w:rsidRPr="00B07790" w:rsidRDefault="00E22E20" w:rsidP="009C0189">
            <w:pPr>
              <w:tabs>
                <w:tab w:val="clear" w:pos="680"/>
                <w:tab w:val="decimal" w:pos="6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11,817</w:t>
            </w:r>
          </w:p>
        </w:tc>
        <w:tc>
          <w:tcPr>
            <w:tcW w:w="270" w:type="dxa"/>
          </w:tcPr>
          <w:p w14:paraId="47437D0E" w14:textId="77777777" w:rsidR="00E22E20" w:rsidRPr="00B07790" w:rsidRDefault="00E22E20" w:rsidP="009C018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</w:tcPr>
          <w:p w14:paraId="0321582F" w14:textId="77777777" w:rsidR="00E22E20" w:rsidRPr="00B07790" w:rsidRDefault="00E22E20" w:rsidP="0071103F">
            <w:pPr>
              <w:tabs>
                <w:tab w:val="decimal" w:pos="1111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204,608</w:t>
            </w:r>
          </w:p>
        </w:tc>
      </w:tr>
    </w:tbl>
    <w:p w14:paraId="0DC3C69E" w14:textId="2AB9D0BA" w:rsidR="00B20FC4" w:rsidRPr="00B07790" w:rsidRDefault="00B20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B20FC4" w:rsidRPr="00B07790" w:rsidSect="00AA0F54">
          <w:pgSz w:w="16840" w:h="11907" w:code="9"/>
          <w:pgMar w:top="691" w:right="1152" w:bottom="576" w:left="1152" w:header="720" w:footer="720" w:gutter="0"/>
          <w:cols w:space="708"/>
          <w:docGrid w:linePitch="360"/>
        </w:sectPr>
      </w:pPr>
    </w:p>
    <w:p w14:paraId="3580C81E" w14:textId="77777777" w:rsidR="00375915" w:rsidRPr="00B07790" w:rsidRDefault="00375915" w:rsidP="0037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2889F760" w14:textId="77777777" w:rsidR="00375915" w:rsidRPr="00B07790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26"/>
          <w:szCs w:val="26"/>
        </w:rPr>
      </w:pPr>
    </w:p>
    <w:p w14:paraId="4FE3D47F" w14:textId="677D7F14" w:rsidR="00375915" w:rsidRPr="00B07790" w:rsidRDefault="00375915" w:rsidP="00375915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Pr="00B07790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B07790">
        <w:rPr>
          <w:rFonts w:asciiTheme="majorBidi" w:hAnsiTheme="majorBidi" w:cstheme="majorBidi" w:hint="cs"/>
          <w:spacing w:val="-6"/>
          <w:sz w:val="30"/>
          <w:szCs w:val="30"/>
          <w:cs/>
        </w:rPr>
        <w:t>ธันวาคม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666C94" w:rsidRPr="00B07790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มูลค่าตามบัญชี</w:t>
      </w:r>
      <w:r w:rsidRPr="00B07790">
        <w:rPr>
          <w:rFonts w:asciiTheme="majorBidi" w:hAnsiTheme="majorBidi" w:cstheme="majorBidi" w:hint="cs"/>
          <w:spacing w:val="2"/>
          <w:sz w:val="30"/>
          <w:szCs w:val="30"/>
          <w:cs/>
        </w:rPr>
        <w:t>ของที่ดิน อาคารและอุปกรณ์ของกลุ่มบริษัท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จำนวน </w:t>
      </w:r>
      <w:bookmarkStart w:id="4" w:name="_Hlk187996005"/>
      <w:r w:rsidR="007A0143" w:rsidRPr="00B07790">
        <w:rPr>
          <w:rFonts w:asciiTheme="majorBidi" w:hAnsiTheme="majorBidi" w:cstheme="majorBidi"/>
          <w:spacing w:val="2"/>
          <w:sz w:val="30"/>
          <w:szCs w:val="30"/>
        </w:rPr>
        <w:t>8</w:t>
      </w:r>
      <w:r w:rsidR="00590EF4" w:rsidRPr="00B07790">
        <w:rPr>
          <w:rFonts w:asciiTheme="majorBidi" w:hAnsiTheme="majorBidi" w:cstheme="majorBidi"/>
          <w:spacing w:val="2"/>
          <w:sz w:val="30"/>
          <w:szCs w:val="30"/>
        </w:rPr>
        <w:t>,</w:t>
      </w:r>
      <w:r w:rsidR="00671963" w:rsidRPr="00B07790">
        <w:rPr>
          <w:rFonts w:asciiTheme="majorBidi" w:hAnsiTheme="majorBidi" w:cstheme="majorBidi" w:hint="cs"/>
          <w:spacing w:val="2"/>
          <w:sz w:val="30"/>
          <w:szCs w:val="30"/>
        </w:rPr>
        <w:t>763</w:t>
      </w:r>
      <w:r w:rsidRPr="00B0779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bookmarkEnd w:id="4"/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B0779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>(256</w:t>
      </w:r>
      <w:r w:rsidR="00666C94"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666C94"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>8</w:t>
      </w:r>
      <w:r w:rsidR="00B874C5"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>,</w:t>
      </w:r>
      <w:r w:rsidR="00666C94"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>554</w:t>
      </w:r>
      <w:r w:rsidRPr="00B0779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Pr="00B0779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ล้านบาท</w:t>
      </w:r>
      <w:r w:rsidRPr="00B07790">
        <w:rPr>
          <w:rFonts w:asciiTheme="majorBidi" w:hAnsiTheme="majorBidi"/>
          <w:i/>
          <w:iCs/>
          <w:spacing w:val="2"/>
          <w:sz w:val="30"/>
          <w:szCs w:val="30"/>
          <w:cs/>
        </w:rPr>
        <w:t>)</w:t>
      </w:r>
      <w:r w:rsidRPr="00B07790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7790">
        <w:rPr>
          <w:rFonts w:asciiTheme="majorBidi" w:hAnsiTheme="majorBidi"/>
          <w:spacing w:val="4"/>
          <w:sz w:val="30"/>
          <w:szCs w:val="30"/>
          <w:cs/>
        </w:rPr>
        <w:t>(</w:t>
      </w:r>
      <w:r w:rsidRPr="00B07790">
        <w:rPr>
          <w:rFonts w:asciiTheme="majorBidi" w:hAnsiTheme="majorBidi" w:hint="cs"/>
          <w:spacing w:val="4"/>
          <w:sz w:val="30"/>
          <w:szCs w:val="30"/>
          <w:cs/>
        </w:rPr>
        <w:t>ดูหมายเหตุข้อ</w:t>
      </w:r>
      <w:r w:rsidRPr="00B0779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572666" w:rsidRPr="00B07790">
        <w:rPr>
          <w:rFonts w:asciiTheme="majorBidi" w:hAnsiTheme="majorBidi" w:cstheme="majorBidi"/>
          <w:spacing w:val="4"/>
          <w:sz w:val="30"/>
          <w:szCs w:val="30"/>
        </w:rPr>
        <w:t>1</w:t>
      </w:r>
      <w:r w:rsidR="003C0C5D" w:rsidRPr="00B07790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)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นอกจากนี้บริษัทย่อยแห่ง</w:t>
      </w:r>
      <w:r w:rsidR="00F966CB" w:rsidRPr="00B07790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ได้วางหลักประกัน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ในส่วนของ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เงินฝากธนาคารและสิทธิต่างๆ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A3DF7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ไว้กับสถาบันการเงิน </w:t>
      </w:r>
      <w:r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อย่างไรก็ตาม 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26A3B436" w14:textId="77777777" w:rsidR="00E54377" w:rsidRPr="00B07790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="Angsana New" w:hAnsi="Angsana New"/>
          <w:sz w:val="26"/>
          <w:szCs w:val="26"/>
        </w:rPr>
      </w:pPr>
    </w:p>
    <w:p w14:paraId="30E1CAF3" w14:textId="107A3307" w:rsidR="00375915" w:rsidRPr="00B07790" w:rsidRDefault="00E54377" w:rsidP="00E54377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ต้นทุนการกู้ยืมที่เกี่ยวข้องกับการก่อสร้างโรงงานใหม่ที่ได้บันทึกเป็นส่วนหนึ่งของต้นทุนสินทรัพย์ของกลุ่มบริษัทมีจํานวน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590EF4" w:rsidRPr="00B07790">
        <w:rPr>
          <w:rFonts w:asciiTheme="majorBidi" w:hAnsiTheme="majorBidi" w:cstheme="majorBidi"/>
          <w:spacing w:val="4"/>
          <w:sz w:val="30"/>
          <w:szCs w:val="30"/>
        </w:rPr>
        <w:t>103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661E36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(256</w:t>
      </w:r>
      <w:r w:rsidR="00666C94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661E36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กลุ่มบริษัทจำนวน </w:t>
      </w:r>
      <w:r w:rsidR="00B874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00666C94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21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 และ</w:t>
      </w:r>
      <w:r w:rsidR="00661E36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บริษัทจำนวน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 </w:t>
      </w:r>
      <w:r w:rsidR="00B874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666C94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ล้านบาท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 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มีอัตราดอกเบี้ยที่รับรู้ร้อยละ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590EF4" w:rsidRPr="00B07790">
        <w:rPr>
          <w:rFonts w:asciiTheme="majorBidi" w:hAnsiTheme="majorBidi" w:cstheme="majorBidi"/>
          <w:spacing w:val="4"/>
          <w:sz w:val="30"/>
          <w:szCs w:val="30"/>
        </w:rPr>
        <w:t>3.38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 </w:t>
      </w:r>
      <w:r w:rsidR="004E7732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ถึง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ร้อยละ </w:t>
      </w:r>
      <w:r w:rsidR="00590EF4" w:rsidRPr="00B07790">
        <w:rPr>
          <w:rFonts w:asciiTheme="majorBidi" w:hAnsiTheme="majorBidi" w:cstheme="majorBidi"/>
          <w:spacing w:val="4"/>
          <w:sz w:val="30"/>
          <w:szCs w:val="30"/>
        </w:rPr>
        <w:t>6.25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E7732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(256</w:t>
      </w:r>
      <w:r w:rsidR="00666C94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: </w:t>
      </w:r>
      <w:r w:rsidR="0029211F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กลุ่มบริษัท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="00B874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2.</w:t>
      </w:r>
      <w:r w:rsidR="00AA5A80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90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ถึง</w:t>
      </w:r>
      <w:r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ร้อยละ</w:t>
      </w:r>
      <w:r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</w:rPr>
        <w:t> </w:t>
      </w:r>
      <w:r w:rsidR="00AA5A80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="00B874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.00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0A3DF7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ต่อปี และ</w:t>
      </w:r>
      <w:r w:rsidR="0029211F" w:rsidRPr="00B0779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บริษัท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ร้อยละ </w:t>
      </w:r>
      <w:r w:rsidR="00B874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3.5</w:t>
      </w:r>
      <w:r w:rsidR="00434CC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 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</w:p>
    <w:p w14:paraId="33508C44" w14:textId="77777777" w:rsidR="00896F65" w:rsidRPr="00B07790" w:rsidRDefault="00896F65" w:rsidP="00896F65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30238385" w14:textId="77777777" w:rsidR="00896F65" w:rsidRPr="00B07790" w:rsidRDefault="00896F65" w:rsidP="003722C7">
      <w:pPr>
        <w:pStyle w:val="ListParagraph"/>
        <w:numPr>
          <w:ilvl w:val="0"/>
          <w:numId w:val="7"/>
        </w:numPr>
        <w:tabs>
          <w:tab w:val="left" w:pos="540"/>
          <w:tab w:val="left" w:pos="2070"/>
        </w:tabs>
        <w:ind w:left="547" w:right="-14" w:hanging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สัญญาเช่า</w:t>
      </w:r>
    </w:p>
    <w:p w14:paraId="63D4F72F" w14:textId="77777777" w:rsidR="00896F65" w:rsidRPr="00B07790" w:rsidRDefault="00896F65" w:rsidP="00896F65">
      <w:pPr>
        <w:tabs>
          <w:tab w:val="left" w:pos="540"/>
          <w:tab w:val="left" w:pos="2070"/>
        </w:tabs>
        <w:ind w:right="-14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896F65" w:rsidRPr="00B07790" w14:paraId="005D54E6" w14:textId="77777777" w:rsidTr="00810AEE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C1BA7B4" w14:textId="77777777" w:rsidR="00896F65" w:rsidRPr="00B07790" w:rsidRDefault="00896F65" w:rsidP="00810A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523" w:type="dxa"/>
            <w:gridSpan w:val="3"/>
          </w:tcPr>
          <w:p w14:paraId="4BFD983B" w14:textId="77777777" w:rsidR="00896F65" w:rsidRPr="00B07790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AC5E261" w14:textId="77777777" w:rsidR="00896F65" w:rsidRPr="00B07790" w:rsidRDefault="00896F65" w:rsidP="00810AE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748A7FFF" w14:textId="77777777" w:rsidR="00896F65" w:rsidRPr="00B07790" w:rsidRDefault="00896F65" w:rsidP="00810AE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5A80" w:rsidRPr="00B07790" w14:paraId="48BF5ECA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178EA764" w14:textId="77777777" w:rsidR="00AA5A80" w:rsidRPr="00B07790" w:rsidRDefault="00AA5A80" w:rsidP="00AA5A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56B864C5" w14:textId="20AF6949" w:rsidR="00AA5A80" w:rsidRPr="00B07790" w:rsidRDefault="00AA5A80" w:rsidP="00AA5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AFEBFAC" w14:textId="77777777" w:rsidR="00AA5A80" w:rsidRPr="00B07790" w:rsidRDefault="00AA5A80" w:rsidP="00AA5A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0C214C" w14:textId="7AF0F9FD" w:rsidR="00AA5A80" w:rsidRPr="00B07790" w:rsidRDefault="00AA5A80" w:rsidP="00AA5A8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5E66252B" w14:textId="77777777" w:rsidR="00AA5A80" w:rsidRPr="00B07790" w:rsidRDefault="00AA5A80" w:rsidP="00AA5A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FACC42E" w14:textId="3A28F2E4" w:rsidR="00AA5A80" w:rsidRPr="00B07790" w:rsidRDefault="00AA5A80" w:rsidP="00AA5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1EEDF37" w14:textId="77777777" w:rsidR="00AA5A80" w:rsidRPr="00B07790" w:rsidRDefault="00AA5A80" w:rsidP="00AA5A8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3F63E42" w14:textId="64E892BA" w:rsidR="00AA5A80" w:rsidRPr="00B07790" w:rsidRDefault="00AA5A80" w:rsidP="00AA5A80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896F65" w:rsidRPr="00B07790" w14:paraId="71BF09B7" w14:textId="77777777" w:rsidTr="00E5505B">
        <w:trPr>
          <w:cantSplit/>
          <w:trHeight w:val="20"/>
          <w:tblHeader/>
        </w:trPr>
        <w:tc>
          <w:tcPr>
            <w:tcW w:w="4050" w:type="dxa"/>
            <w:shd w:val="clear" w:color="auto" w:fill="auto"/>
          </w:tcPr>
          <w:p w14:paraId="70A44C1D" w14:textId="77777777" w:rsidR="00896F65" w:rsidRPr="00B07790" w:rsidRDefault="00896F65" w:rsidP="00810AEE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A08E17B" w14:textId="1702A05B" w:rsidR="00896F65" w:rsidRPr="00B07790" w:rsidRDefault="00896F65" w:rsidP="00810AEE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A07CB"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56708" w:rsidRPr="00B07790" w14:paraId="4921AB93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48E4B01C" w14:textId="77777777" w:rsidR="00156708" w:rsidRPr="00B07790" w:rsidRDefault="00156708" w:rsidP="001567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0844FB1E" w14:textId="0966A8C0" w:rsidR="00156708" w:rsidRPr="00B07790" w:rsidRDefault="00671963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 w:rsidR="00156708"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,788</w:t>
            </w:r>
          </w:p>
        </w:tc>
        <w:tc>
          <w:tcPr>
            <w:tcW w:w="178" w:type="dxa"/>
            <w:vAlign w:val="bottom"/>
          </w:tcPr>
          <w:p w14:paraId="59625250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BFCAB8B" w14:textId="19EFA4D4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8,243</w:t>
            </w:r>
          </w:p>
        </w:tc>
        <w:tc>
          <w:tcPr>
            <w:tcW w:w="180" w:type="dxa"/>
            <w:vAlign w:val="bottom"/>
          </w:tcPr>
          <w:p w14:paraId="174DBD3A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C6129B9" w14:textId="0C20E605" w:rsidR="00156708" w:rsidRPr="00B07790" w:rsidRDefault="00671963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="00156708"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07790">
              <w:rPr>
                <w:rFonts w:asciiTheme="majorBidi" w:hAnsi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80" w:type="dxa"/>
            <w:vAlign w:val="bottom"/>
          </w:tcPr>
          <w:p w14:paraId="568A54E7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3E812B0" w14:textId="1EA53ED0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5,873</w:t>
            </w:r>
          </w:p>
        </w:tc>
      </w:tr>
      <w:tr w:rsidR="00156708" w:rsidRPr="00B07790" w14:paraId="38C5AA5D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CE3457C" w14:textId="77777777" w:rsidR="00156708" w:rsidRPr="00B07790" w:rsidRDefault="00156708" w:rsidP="001567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C004BD" w14:textId="4175BD12" w:rsidR="00156708" w:rsidRPr="00B07790" w:rsidRDefault="00156708" w:rsidP="00156708">
            <w:pPr>
              <w:ind w:left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vAlign w:val="bottom"/>
          </w:tcPr>
          <w:p w14:paraId="00829471" w14:textId="77F81F6E" w:rsidR="00156708" w:rsidRPr="00B07790" w:rsidRDefault="00156708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14,185</w:t>
            </w:r>
          </w:p>
        </w:tc>
        <w:tc>
          <w:tcPr>
            <w:tcW w:w="178" w:type="dxa"/>
            <w:vAlign w:val="bottom"/>
          </w:tcPr>
          <w:p w14:paraId="2C8554FF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21A78FB" w14:textId="3A0B072B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15,116</w:t>
            </w:r>
          </w:p>
        </w:tc>
        <w:tc>
          <w:tcPr>
            <w:tcW w:w="180" w:type="dxa"/>
            <w:vAlign w:val="bottom"/>
          </w:tcPr>
          <w:p w14:paraId="1C9FF8F5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01EA0F0" w14:textId="42B63D4A" w:rsidR="00156708" w:rsidRPr="00B07790" w:rsidRDefault="00671963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12</w:t>
            </w:r>
            <w:r w:rsidR="00156708"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,430</w:t>
            </w:r>
          </w:p>
        </w:tc>
        <w:tc>
          <w:tcPr>
            <w:tcW w:w="180" w:type="dxa"/>
            <w:vAlign w:val="bottom"/>
          </w:tcPr>
          <w:p w14:paraId="7210F5C8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FB1F30B" w14:textId="4E98F6EC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13,209</w:t>
            </w:r>
          </w:p>
        </w:tc>
      </w:tr>
      <w:tr w:rsidR="00156708" w:rsidRPr="00B07790" w14:paraId="72CECDE1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12258290" w14:textId="77777777" w:rsidR="00156708" w:rsidRPr="00B07790" w:rsidRDefault="00156708" w:rsidP="001567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440E7A72" w14:textId="04DAAD7C" w:rsidR="00156708" w:rsidRPr="00B07790" w:rsidRDefault="00156708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178" w:type="dxa"/>
            <w:vAlign w:val="bottom"/>
          </w:tcPr>
          <w:p w14:paraId="7A7C40BA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BCC0D32" w14:textId="3EBCF70A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180" w:type="dxa"/>
            <w:vAlign w:val="bottom"/>
          </w:tcPr>
          <w:p w14:paraId="2E22E0C0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B14F853" w14:textId="0BD50641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vAlign w:val="bottom"/>
          </w:tcPr>
          <w:p w14:paraId="3E874213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FE9609" w14:textId="549B96A3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156708" w:rsidRPr="00B07790" w14:paraId="55DBBC07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02BD1F30" w14:textId="77777777" w:rsidR="00156708" w:rsidRPr="00B07790" w:rsidRDefault="00156708" w:rsidP="001567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260" w:type="dxa"/>
            <w:vAlign w:val="bottom"/>
          </w:tcPr>
          <w:p w14:paraId="2C621E06" w14:textId="543E1E86" w:rsidR="00156708" w:rsidRPr="00B07790" w:rsidRDefault="00156708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78" w:type="dxa"/>
            <w:vAlign w:val="bottom"/>
          </w:tcPr>
          <w:p w14:paraId="4B269EC1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3A5230A" w14:textId="1CDFC7AB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80" w:type="dxa"/>
            <w:vAlign w:val="bottom"/>
          </w:tcPr>
          <w:p w14:paraId="113DF0B5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047FA77" w14:textId="1E04BA05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34606F3D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2983FFD" w14:textId="393AD708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56708" w:rsidRPr="00B07790" w14:paraId="5FD75D1C" w14:textId="77777777" w:rsidTr="00E5505B">
        <w:trPr>
          <w:cantSplit/>
          <w:trHeight w:val="20"/>
        </w:trPr>
        <w:tc>
          <w:tcPr>
            <w:tcW w:w="4050" w:type="dxa"/>
            <w:shd w:val="clear" w:color="auto" w:fill="auto"/>
          </w:tcPr>
          <w:p w14:paraId="69C940C4" w14:textId="77777777" w:rsidR="00156708" w:rsidRPr="00B07790" w:rsidRDefault="00156708" w:rsidP="001567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C69271" w14:textId="6E25E886" w:rsidR="00156708" w:rsidRPr="00B07790" w:rsidRDefault="00156708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78" w:type="dxa"/>
            <w:vAlign w:val="bottom"/>
          </w:tcPr>
          <w:p w14:paraId="24ECE0D4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E79EE72" w14:textId="04CC1091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vAlign w:val="bottom"/>
          </w:tcPr>
          <w:p w14:paraId="16BD658E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AEDBFC4" w14:textId="50042E68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0" w:type="dxa"/>
            <w:vAlign w:val="bottom"/>
          </w:tcPr>
          <w:p w14:paraId="0DE2B17A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CBF3EC1" w14:textId="4B02BE33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</w:tr>
      <w:tr w:rsidR="00156708" w:rsidRPr="00B07790" w14:paraId="7174138E" w14:textId="77777777" w:rsidTr="007E476A">
        <w:trPr>
          <w:cantSplit/>
          <w:trHeight w:val="20"/>
        </w:trPr>
        <w:tc>
          <w:tcPr>
            <w:tcW w:w="4050" w:type="dxa"/>
          </w:tcPr>
          <w:p w14:paraId="641BE3B2" w14:textId="77777777" w:rsidR="00156708" w:rsidRPr="00B07790" w:rsidRDefault="00156708" w:rsidP="0015670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0C6B" w14:textId="3F564175" w:rsidR="00156708" w:rsidRPr="00B07790" w:rsidRDefault="00156708" w:rsidP="00156708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28,105</w:t>
            </w:r>
          </w:p>
        </w:tc>
        <w:tc>
          <w:tcPr>
            <w:tcW w:w="178" w:type="dxa"/>
            <w:vAlign w:val="bottom"/>
          </w:tcPr>
          <w:p w14:paraId="661815CC" w14:textId="77777777" w:rsidR="00156708" w:rsidRPr="00B07790" w:rsidRDefault="00156708" w:rsidP="0015670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92467" w14:textId="6DCBFD0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25,475</w:t>
            </w:r>
          </w:p>
        </w:tc>
        <w:tc>
          <w:tcPr>
            <w:tcW w:w="180" w:type="dxa"/>
            <w:vAlign w:val="bottom"/>
          </w:tcPr>
          <w:p w14:paraId="0AC64F79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9671" w14:textId="3F9DA64B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22,731</w:t>
            </w:r>
          </w:p>
        </w:tc>
        <w:tc>
          <w:tcPr>
            <w:tcW w:w="180" w:type="dxa"/>
            <w:vAlign w:val="bottom"/>
          </w:tcPr>
          <w:p w14:paraId="5A0F63D0" w14:textId="77777777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4F8A8" w14:textId="2BAD84CD" w:rsidR="00156708" w:rsidRPr="00B07790" w:rsidRDefault="00156708" w:rsidP="001567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19,483</w:t>
            </w:r>
          </w:p>
        </w:tc>
      </w:tr>
    </w:tbl>
    <w:p w14:paraId="0D1F1637" w14:textId="184BF7F7" w:rsidR="00896F65" w:rsidRPr="00B07790" w:rsidRDefault="00896F65" w:rsidP="00896F65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2A691103" w14:textId="11DC5A03" w:rsidR="00E5505B" w:rsidRPr="00B07790" w:rsidRDefault="00E5505B" w:rsidP="00B40CA3">
      <w:pPr>
        <w:tabs>
          <w:tab w:val="clear" w:pos="227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B07790">
        <w:rPr>
          <w:rFonts w:asciiTheme="majorBidi" w:hAnsiTheme="majorBidi" w:cstheme="majorBidi"/>
          <w:sz w:val="30"/>
          <w:szCs w:val="30"/>
        </w:rPr>
        <w:t>256</w:t>
      </w:r>
      <w:r w:rsidR="00AA5A80" w:rsidRPr="00B07790">
        <w:rPr>
          <w:rFonts w:asciiTheme="majorBidi" w:hAnsiTheme="majorBidi" w:cstheme="majorBidi"/>
          <w:sz w:val="30"/>
          <w:szCs w:val="30"/>
        </w:rPr>
        <w:t>7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156708" w:rsidRPr="00B07790">
        <w:rPr>
          <w:rFonts w:asciiTheme="majorBidi" w:hAnsiTheme="majorBidi" w:cstheme="majorBidi"/>
          <w:sz w:val="30"/>
          <w:szCs w:val="30"/>
        </w:rPr>
        <w:t xml:space="preserve">6,606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56708" w:rsidRPr="00B07790">
        <w:rPr>
          <w:rFonts w:asciiTheme="majorBidi" w:hAnsiTheme="majorBidi" w:cstheme="majorBidi"/>
          <w:sz w:val="30"/>
          <w:szCs w:val="30"/>
        </w:rPr>
        <w:t>5,210</w:t>
      </w:r>
      <w:r w:rsidR="00AA5A80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2B19" w:rsidRPr="00B0779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35</w:t>
      </w:r>
      <w:r w:rsidR="00352B19" w:rsidRPr="00B0779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4,627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ตามลำดับ) </w:t>
      </w:r>
    </w:p>
    <w:p w14:paraId="0BFF8803" w14:textId="651195C2" w:rsidR="00E5505B" w:rsidRPr="00B07790" w:rsidRDefault="00E5505B" w:rsidP="00E5505B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49881B48" w14:textId="524C4A60" w:rsidR="00E5505B" w:rsidRPr="00B07790" w:rsidRDefault="00E5505B" w:rsidP="00E550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07790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="00562EE2" w:rsidRPr="00B07790">
        <w:rPr>
          <w:rFonts w:asciiTheme="majorBidi" w:eastAsia="Times New Roman" w:hAnsiTheme="majorBidi"/>
          <w:sz w:val="30"/>
          <w:szCs w:val="30"/>
          <w:cs/>
          <w:lang w:val="en-US" w:bidi="th-TH"/>
        </w:rPr>
        <w:t>ที่ดินและส่วนปรับปรุงที่ดิน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หลายแห่งเป็นระยะเวลา </w:t>
      </w:r>
      <w:r w:rsidR="00562EE2" w:rsidRPr="00B0779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F5AB1" w:rsidRPr="00B0779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F5AB1" w:rsidRPr="00B077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ถึง </w:t>
      </w:r>
      <w:r w:rsidR="00562EE2" w:rsidRPr="00B07790">
        <w:rPr>
          <w:rFonts w:asciiTheme="majorBidi" w:hAnsiTheme="majorBidi" w:cstheme="majorBidi"/>
          <w:sz w:val="30"/>
          <w:szCs w:val="30"/>
          <w:lang w:val="en-US" w:bidi="th-TH"/>
        </w:rPr>
        <w:t>96</w:t>
      </w:r>
      <w:r w:rsidRPr="00B077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</w:t>
      </w:r>
    </w:p>
    <w:p w14:paraId="5002DB06" w14:textId="77777777" w:rsidR="00AB7140" w:rsidRPr="00B07790" w:rsidRDefault="00AB7140" w:rsidP="00E550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5668DF" w14:textId="5EF443B3" w:rsidR="00E5505B" w:rsidRPr="00B07790" w:rsidRDefault="00E5505B" w:rsidP="00E5505B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ED3A938" w14:textId="4288031A" w:rsidR="00927016" w:rsidRPr="00B07790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76EBCF63" w14:textId="77777777" w:rsidR="00E5505B" w:rsidRPr="00B07790" w:rsidRDefault="00E5505B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0F9EB0" w14:textId="339AA387" w:rsidR="00927016" w:rsidRPr="00B07790" w:rsidRDefault="00927016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CDEF7EA" w14:textId="77777777" w:rsidR="00933A90" w:rsidRPr="00B07790" w:rsidRDefault="00933A90" w:rsidP="0092701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"/>
        <w:gridCol w:w="956"/>
        <w:gridCol w:w="1080"/>
        <w:gridCol w:w="179"/>
        <w:gridCol w:w="1170"/>
        <w:gridCol w:w="1142"/>
      </w:tblGrid>
      <w:tr w:rsidR="00896F65" w:rsidRPr="00B07790" w14:paraId="210A8FDA" w14:textId="77777777" w:rsidTr="00352B19">
        <w:trPr>
          <w:tblHeader/>
        </w:trPr>
        <w:tc>
          <w:tcPr>
            <w:tcW w:w="2532" w:type="pct"/>
          </w:tcPr>
          <w:p w14:paraId="7CA3F78C" w14:textId="77777777" w:rsidR="00896F65" w:rsidRPr="00B0779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20" w:type="pct"/>
            <w:gridSpan w:val="3"/>
            <w:hideMark/>
          </w:tcPr>
          <w:p w14:paraId="395C9F36" w14:textId="77777777" w:rsidR="00896F65" w:rsidRPr="00B07790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</w:tcPr>
          <w:p w14:paraId="31549D14" w14:textId="77777777" w:rsidR="00896F65" w:rsidRPr="00B07790" w:rsidRDefault="00896F65" w:rsidP="00810AEE">
            <w:pPr>
              <w:spacing w:line="240" w:lineRule="auto"/>
              <w:ind w:left="-126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pct"/>
            <w:gridSpan w:val="2"/>
            <w:hideMark/>
          </w:tcPr>
          <w:p w14:paraId="161AE687" w14:textId="77777777" w:rsidR="00896F65" w:rsidRPr="00B07790" w:rsidRDefault="00896F65" w:rsidP="00810AEE">
            <w:pPr>
              <w:spacing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5A80" w:rsidRPr="00B07790" w14:paraId="0185B57B" w14:textId="77777777" w:rsidTr="00352B19">
        <w:trPr>
          <w:tblHeader/>
        </w:trPr>
        <w:tc>
          <w:tcPr>
            <w:tcW w:w="2532" w:type="pct"/>
          </w:tcPr>
          <w:p w14:paraId="2D3D6AA0" w14:textId="77777777" w:rsidR="00AA5A80" w:rsidRPr="00B07790" w:rsidRDefault="00AA5A80" w:rsidP="00AA5A80">
            <w:pPr>
              <w:tabs>
                <w:tab w:val="left" w:pos="282"/>
              </w:tabs>
              <w:spacing w:line="240" w:lineRule="auto"/>
              <w:ind w:left="180"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6" w:type="pct"/>
            <w:gridSpan w:val="2"/>
          </w:tcPr>
          <w:p w14:paraId="28303A18" w14:textId="4E64E937" w:rsidR="00AA5A80" w:rsidRPr="00B07790" w:rsidRDefault="00AA5A80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584" w:type="pct"/>
          </w:tcPr>
          <w:p w14:paraId="5D316683" w14:textId="7A374DAA" w:rsidR="00AA5A80" w:rsidRPr="00B07790" w:rsidRDefault="00AA5A80" w:rsidP="00AA5A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7" w:type="pct"/>
          </w:tcPr>
          <w:p w14:paraId="4B36877B" w14:textId="77777777" w:rsidR="00AA5A80" w:rsidRPr="00B07790" w:rsidRDefault="00AA5A80" w:rsidP="00AA5A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5F85600" w14:textId="4D6DCE28" w:rsidR="00AA5A80" w:rsidRPr="00B07790" w:rsidRDefault="00AA5A80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618" w:type="pct"/>
          </w:tcPr>
          <w:p w14:paraId="2307E916" w14:textId="4D83AAD6" w:rsidR="00AA5A80" w:rsidRPr="00B07790" w:rsidRDefault="00AA5A80" w:rsidP="00AA5A8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6F65" w:rsidRPr="00B07790" w14:paraId="7AE10DC0" w14:textId="77777777" w:rsidTr="00352B19">
        <w:trPr>
          <w:tblHeader/>
        </w:trPr>
        <w:tc>
          <w:tcPr>
            <w:tcW w:w="2532" w:type="pct"/>
          </w:tcPr>
          <w:p w14:paraId="018FE3EA" w14:textId="77777777" w:rsidR="00896F65" w:rsidRPr="00B0779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" w:type="pct"/>
          </w:tcPr>
          <w:p w14:paraId="08272C47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4"/>
          </w:tcPr>
          <w:p w14:paraId="61DA5B78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18" w:type="pct"/>
          </w:tcPr>
          <w:p w14:paraId="10F3FA96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96F65" w:rsidRPr="00B07790" w14:paraId="5E4BDBCA" w14:textId="77777777" w:rsidTr="00352B19">
        <w:tc>
          <w:tcPr>
            <w:tcW w:w="2532" w:type="pct"/>
          </w:tcPr>
          <w:p w14:paraId="26D986F9" w14:textId="77777777" w:rsidR="00896F65" w:rsidRPr="00B07790" w:rsidRDefault="00896F65" w:rsidP="00810AEE">
            <w:pPr>
              <w:tabs>
                <w:tab w:val="left" w:pos="282"/>
              </w:tabs>
              <w:spacing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จำนวนที่รับรู้ในงบกำไรขาดทุน</w:t>
            </w:r>
          </w:p>
        </w:tc>
        <w:tc>
          <w:tcPr>
            <w:tcW w:w="19" w:type="pct"/>
          </w:tcPr>
          <w:p w14:paraId="021BBAA1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4"/>
          </w:tcPr>
          <w:p w14:paraId="7CD3607E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5429AFD8" w14:textId="77777777" w:rsidR="00896F65" w:rsidRPr="00B07790" w:rsidRDefault="00896F65" w:rsidP="00810AE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5A80" w:rsidRPr="00B07790" w14:paraId="498408ED" w14:textId="77777777" w:rsidTr="00352B19">
        <w:tc>
          <w:tcPr>
            <w:tcW w:w="2532" w:type="pct"/>
            <w:vAlign w:val="bottom"/>
          </w:tcPr>
          <w:p w14:paraId="399E216B" w14:textId="53F4DBED" w:rsidR="00AA5A80" w:rsidRPr="00B07790" w:rsidRDefault="00AA5A80" w:rsidP="00AA5A80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36" w:type="pct"/>
            <w:gridSpan w:val="2"/>
            <w:vAlign w:val="bottom"/>
          </w:tcPr>
          <w:p w14:paraId="0274EA21" w14:textId="77777777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vAlign w:val="bottom"/>
          </w:tcPr>
          <w:p w14:paraId="5A46A8D0" w14:textId="77777777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3C70F93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6AD6D57" w14:textId="77777777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8" w:type="pct"/>
            <w:vAlign w:val="bottom"/>
          </w:tcPr>
          <w:p w14:paraId="264894DF" w14:textId="77777777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A80" w:rsidRPr="00B07790" w14:paraId="0EE96734" w14:textId="77777777" w:rsidTr="00352B19">
        <w:tc>
          <w:tcPr>
            <w:tcW w:w="2532" w:type="pct"/>
          </w:tcPr>
          <w:p w14:paraId="135C2FA4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36" w:type="pct"/>
            <w:gridSpan w:val="2"/>
            <w:vAlign w:val="bottom"/>
          </w:tcPr>
          <w:p w14:paraId="529C61C5" w14:textId="6BFD07C3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584" w:type="pct"/>
            <w:vAlign w:val="bottom"/>
          </w:tcPr>
          <w:p w14:paraId="545FAF70" w14:textId="23116C06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97" w:type="pct"/>
            <w:vAlign w:val="bottom"/>
          </w:tcPr>
          <w:p w14:paraId="75DA329A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ED432C2" w14:textId="65BCAA58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618" w:type="pct"/>
            <w:vAlign w:val="bottom"/>
          </w:tcPr>
          <w:p w14:paraId="3DAC1D36" w14:textId="17705284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AA5A80" w:rsidRPr="00B07790" w14:paraId="3CA4BAC4" w14:textId="77777777" w:rsidTr="00352B19">
        <w:tc>
          <w:tcPr>
            <w:tcW w:w="2532" w:type="pct"/>
            <w:vAlign w:val="bottom"/>
          </w:tcPr>
          <w:p w14:paraId="25E6EB4B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โรงงาน เครื่องจักร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อุปกรณ์และเครื่องมือ</w:t>
            </w:r>
          </w:p>
          <w:p w14:paraId="2B28ED6A" w14:textId="48B544CA" w:rsidR="00AA5A80" w:rsidRPr="00B07790" w:rsidRDefault="00AA5A80" w:rsidP="00AA5A80">
            <w:pPr>
              <w:pStyle w:val="ListParagraph"/>
              <w:ind w:left="54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536" w:type="pct"/>
            <w:gridSpan w:val="2"/>
            <w:vAlign w:val="bottom"/>
          </w:tcPr>
          <w:p w14:paraId="5C28C5D6" w14:textId="0573D78C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584" w:type="pct"/>
            <w:vAlign w:val="bottom"/>
          </w:tcPr>
          <w:p w14:paraId="233A83C7" w14:textId="7249A53F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97" w:type="pct"/>
            <w:vAlign w:val="bottom"/>
          </w:tcPr>
          <w:p w14:paraId="16DE2563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4D145D" w14:textId="5E6F88DE" w:rsidR="00AA5A80" w:rsidRPr="00B07790" w:rsidRDefault="00671963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156708" w:rsidRPr="00B07790">
              <w:rPr>
                <w:rFonts w:asciiTheme="majorBidi" w:hAnsiTheme="majorBidi" w:cstheme="majorBidi"/>
                <w:sz w:val="30"/>
                <w:szCs w:val="30"/>
              </w:rPr>
              <w:t>,061</w:t>
            </w:r>
          </w:p>
        </w:tc>
        <w:tc>
          <w:tcPr>
            <w:tcW w:w="618" w:type="pct"/>
            <w:vAlign w:val="bottom"/>
          </w:tcPr>
          <w:p w14:paraId="1F1325FA" w14:textId="497C036B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</w:tr>
      <w:tr w:rsidR="00AA5A80" w:rsidRPr="00B07790" w14:paraId="171AD216" w14:textId="77777777" w:rsidTr="00352B19">
        <w:tc>
          <w:tcPr>
            <w:tcW w:w="2532" w:type="pct"/>
          </w:tcPr>
          <w:p w14:paraId="169DCDF8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36" w:type="pct"/>
            <w:gridSpan w:val="2"/>
            <w:vAlign w:val="bottom"/>
          </w:tcPr>
          <w:p w14:paraId="3EF351A0" w14:textId="057B5297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584" w:type="pct"/>
            <w:vAlign w:val="bottom"/>
          </w:tcPr>
          <w:p w14:paraId="178F3940" w14:textId="79650358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97" w:type="pct"/>
            <w:vAlign w:val="bottom"/>
          </w:tcPr>
          <w:p w14:paraId="6C9402B8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394F13" w14:textId="1ACF59DB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618" w:type="pct"/>
            <w:vAlign w:val="bottom"/>
          </w:tcPr>
          <w:p w14:paraId="029B33B1" w14:textId="3B90EF3F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AA5A80" w:rsidRPr="00B07790" w14:paraId="5AD3D3D1" w14:textId="77777777" w:rsidTr="00352B19">
        <w:tc>
          <w:tcPr>
            <w:tcW w:w="2532" w:type="pct"/>
          </w:tcPr>
          <w:p w14:paraId="7AFA6617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</w:t>
            </w:r>
          </w:p>
        </w:tc>
        <w:tc>
          <w:tcPr>
            <w:tcW w:w="536" w:type="pct"/>
            <w:gridSpan w:val="2"/>
            <w:vAlign w:val="bottom"/>
          </w:tcPr>
          <w:p w14:paraId="732B77DD" w14:textId="1178041A" w:rsidR="00156708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584" w:type="pct"/>
            <w:vAlign w:val="bottom"/>
          </w:tcPr>
          <w:p w14:paraId="65A24EB2" w14:textId="77DB4DB1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97" w:type="pct"/>
            <w:vAlign w:val="bottom"/>
          </w:tcPr>
          <w:p w14:paraId="1EB1F4C8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0868A3" w14:textId="465B6B7B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618" w:type="pct"/>
            <w:vAlign w:val="bottom"/>
          </w:tcPr>
          <w:p w14:paraId="59A2EFBC" w14:textId="57A7584D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AA5A80" w:rsidRPr="00B07790" w14:paraId="0879D4E4" w14:textId="77777777" w:rsidTr="00352B19">
        <w:tc>
          <w:tcPr>
            <w:tcW w:w="2532" w:type="pct"/>
          </w:tcPr>
          <w:p w14:paraId="0B71CE93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36" w:type="pct"/>
            <w:gridSpan w:val="2"/>
            <w:vAlign w:val="bottom"/>
          </w:tcPr>
          <w:p w14:paraId="280E821E" w14:textId="54A4D896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584" w:type="pct"/>
            <w:vAlign w:val="bottom"/>
          </w:tcPr>
          <w:p w14:paraId="4FA292E3" w14:textId="49350E8B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97" w:type="pct"/>
            <w:vAlign w:val="bottom"/>
          </w:tcPr>
          <w:p w14:paraId="2AE9EE13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5F200C" w14:textId="32C781DC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618" w:type="pct"/>
            <w:vAlign w:val="bottom"/>
          </w:tcPr>
          <w:p w14:paraId="3B5D61B3" w14:textId="1A40D347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AA5A80" w:rsidRPr="00B07790" w14:paraId="2A9CD1A7" w14:textId="77777777" w:rsidTr="00352B19">
        <w:tc>
          <w:tcPr>
            <w:tcW w:w="2532" w:type="pct"/>
            <w:vAlign w:val="bottom"/>
            <w:hideMark/>
          </w:tcPr>
          <w:p w14:paraId="44E8DF88" w14:textId="77777777" w:rsidR="00AA5A80" w:rsidRPr="00B07790" w:rsidRDefault="00AA5A80" w:rsidP="00AA5A80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  <w:p w14:paraId="5A39B9D7" w14:textId="77777777" w:rsidR="00AA5A80" w:rsidRPr="00B07790" w:rsidRDefault="00AA5A80" w:rsidP="003722C7">
            <w:pPr>
              <w:pStyle w:val="ListParagraph"/>
              <w:numPr>
                <w:ilvl w:val="0"/>
                <w:numId w:val="14"/>
              </w:numPr>
              <w:ind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สุทธิจากส่วนที่บันทึกเป็นต้นทุนของสินทรัพย์                            </w:t>
            </w: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</w:t>
            </w:r>
          </w:p>
          <w:p w14:paraId="34D440CB" w14:textId="1418D808" w:rsidR="00AA5A80" w:rsidRPr="00B07790" w:rsidRDefault="00AA5A80" w:rsidP="00AA5A80">
            <w:pPr>
              <w:pStyle w:val="ListParagraph"/>
              <w:ind w:left="540" w:right="72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536" w:type="pct"/>
            <w:gridSpan w:val="2"/>
            <w:vAlign w:val="bottom"/>
          </w:tcPr>
          <w:p w14:paraId="4DC68429" w14:textId="3CC98F0D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584" w:type="pct"/>
            <w:vAlign w:val="bottom"/>
          </w:tcPr>
          <w:p w14:paraId="53C8FF9F" w14:textId="0DF70B1E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97" w:type="pct"/>
            <w:vAlign w:val="bottom"/>
          </w:tcPr>
          <w:p w14:paraId="610351B9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76313AD" w14:textId="261831F1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618" w:type="pct"/>
            <w:vAlign w:val="bottom"/>
          </w:tcPr>
          <w:p w14:paraId="0EF6BC27" w14:textId="50A0FDCC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AA5A80" w:rsidRPr="00B07790" w14:paraId="09F3BF19" w14:textId="77777777" w:rsidTr="00352B19">
        <w:tc>
          <w:tcPr>
            <w:tcW w:w="2532" w:type="pct"/>
            <w:vAlign w:val="bottom"/>
            <w:hideMark/>
          </w:tcPr>
          <w:p w14:paraId="5D23B0F5" w14:textId="5E4BAB64" w:rsidR="00AA5A80" w:rsidRPr="00B07790" w:rsidRDefault="00AA5A80" w:rsidP="00AA5A80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3D48972C" w14:textId="5BCFA6C9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584" w:type="pct"/>
            <w:vAlign w:val="bottom"/>
          </w:tcPr>
          <w:p w14:paraId="24DC499A" w14:textId="0BCBEDD6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97" w:type="pct"/>
            <w:vAlign w:val="bottom"/>
          </w:tcPr>
          <w:p w14:paraId="320071E3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61DDC3E" w14:textId="13F1CB0E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18" w:type="pct"/>
            <w:vAlign w:val="bottom"/>
          </w:tcPr>
          <w:p w14:paraId="52971B00" w14:textId="578D2582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A5A80" w:rsidRPr="00B07790" w14:paraId="4BB6FE34" w14:textId="77777777" w:rsidTr="00352B19">
        <w:tc>
          <w:tcPr>
            <w:tcW w:w="2532" w:type="pct"/>
            <w:vAlign w:val="bottom"/>
            <w:hideMark/>
          </w:tcPr>
          <w:p w14:paraId="66F6CB5E" w14:textId="17FB11B8" w:rsidR="00AA5A80" w:rsidRPr="00B07790" w:rsidRDefault="00AA5A80" w:rsidP="00AA5A80">
            <w:pPr>
              <w:spacing w:line="240" w:lineRule="auto"/>
              <w:ind w:left="18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36" w:type="pct"/>
            <w:gridSpan w:val="2"/>
            <w:vAlign w:val="bottom"/>
          </w:tcPr>
          <w:p w14:paraId="24E4B236" w14:textId="39548002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584" w:type="pct"/>
            <w:vAlign w:val="bottom"/>
          </w:tcPr>
          <w:p w14:paraId="74958C05" w14:textId="44C96F36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97" w:type="pct"/>
            <w:vAlign w:val="bottom"/>
          </w:tcPr>
          <w:p w14:paraId="282983D2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B2C742" w14:textId="456D435C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618" w:type="pct"/>
            <w:vAlign w:val="bottom"/>
          </w:tcPr>
          <w:p w14:paraId="7493231D" w14:textId="530D43A0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AA5A80" w:rsidRPr="00B07790" w14:paraId="10107B10" w14:textId="77777777" w:rsidTr="00352B19">
        <w:tc>
          <w:tcPr>
            <w:tcW w:w="2532" w:type="pct"/>
            <w:vAlign w:val="bottom"/>
            <w:hideMark/>
          </w:tcPr>
          <w:p w14:paraId="4642F5AB" w14:textId="77777777" w:rsidR="00AA5A80" w:rsidRPr="00B07790" w:rsidRDefault="00AA5A80" w:rsidP="00AA5A80">
            <w:pPr>
              <w:tabs>
                <w:tab w:val="clear" w:pos="227"/>
              </w:tabs>
              <w:spacing w:line="240" w:lineRule="auto"/>
              <w:ind w:left="360" w:right="7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536" w:type="pct"/>
            <w:gridSpan w:val="2"/>
            <w:vAlign w:val="bottom"/>
          </w:tcPr>
          <w:p w14:paraId="11D786BA" w14:textId="024B425A" w:rsidR="00AA5A80" w:rsidRPr="00B07790" w:rsidRDefault="00156708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584" w:type="pct"/>
            <w:vAlign w:val="bottom"/>
          </w:tcPr>
          <w:p w14:paraId="14584CBD" w14:textId="19A356C5" w:rsidR="00AA5A80" w:rsidRPr="00B07790" w:rsidRDefault="00AA5A80" w:rsidP="00AA5A80">
            <w:pPr>
              <w:tabs>
                <w:tab w:val="decimal" w:pos="1265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97" w:type="pct"/>
            <w:vAlign w:val="bottom"/>
          </w:tcPr>
          <w:p w14:paraId="1A84A6DC" w14:textId="77777777" w:rsidR="00AA5A80" w:rsidRPr="00B07790" w:rsidRDefault="00AA5A80" w:rsidP="00AA5A80">
            <w:pPr>
              <w:tabs>
                <w:tab w:val="decimal" w:pos="868"/>
              </w:tabs>
              <w:spacing w:line="240" w:lineRule="auto"/>
              <w:ind w:left="-126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E02023D" w14:textId="14DB9E80" w:rsidR="00AA5A80" w:rsidRPr="00B07790" w:rsidRDefault="00156708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618" w:type="pct"/>
            <w:vAlign w:val="bottom"/>
          </w:tcPr>
          <w:p w14:paraId="5E1CC077" w14:textId="6F1AD0FD" w:rsidR="00AA5A80" w:rsidRPr="00B07790" w:rsidRDefault="00AA5A80" w:rsidP="00AA5A80">
            <w:pPr>
              <w:tabs>
                <w:tab w:val="decimal" w:pos="1438"/>
              </w:tabs>
              <w:spacing w:line="240" w:lineRule="auto"/>
              <w:ind w:left="-108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</w:tbl>
    <w:p w14:paraId="70BE3095" w14:textId="77777777" w:rsidR="009B512E" w:rsidRPr="00B07790" w:rsidRDefault="009B512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8E74E" w14:textId="09D27A23" w:rsidR="0042693E" w:rsidRPr="00B07790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D2E84AF" w14:textId="77777777" w:rsidR="0042693E" w:rsidRPr="00B07790" w:rsidRDefault="0042693E" w:rsidP="0042693E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A51641" w14:textId="5DBAC005" w:rsidR="0042693E" w:rsidRPr="00B07790" w:rsidRDefault="0042693E" w:rsidP="0069593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07790">
        <w:rPr>
          <w:rFonts w:asciiTheme="majorBidi" w:hAnsiTheme="majorBidi" w:cstheme="majorBidi"/>
          <w:sz w:val="30"/>
          <w:szCs w:val="30"/>
        </w:rPr>
        <w:t xml:space="preserve">31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07790">
        <w:rPr>
          <w:rFonts w:asciiTheme="majorBidi" w:hAnsiTheme="majorBidi" w:cstheme="majorBidi"/>
          <w:sz w:val="30"/>
          <w:szCs w:val="30"/>
        </w:rPr>
        <w:t>256</w:t>
      </w:r>
      <w:r w:rsidR="00AA5A80" w:rsidRPr="00B07790">
        <w:rPr>
          <w:rFonts w:asciiTheme="majorBidi" w:hAnsiTheme="majorBidi" w:cstheme="majorBidi"/>
          <w:sz w:val="30"/>
          <w:szCs w:val="30"/>
        </w:rPr>
        <w:t>7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E51625" w:rsidRPr="00B07790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ของกลุ่มบริษัทจำนวน </w:t>
      </w:r>
      <w:r w:rsidR="00BA6B8F" w:rsidRPr="00B07790">
        <w:rPr>
          <w:rFonts w:asciiTheme="majorBidi" w:hAnsiTheme="majorBidi" w:cstheme="majorBidi"/>
          <w:sz w:val="30"/>
          <w:szCs w:val="30"/>
        </w:rPr>
        <w:t>44</w:t>
      </w:r>
      <w:r w:rsidR="00904524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ล้านหยวน (เทียบเท่า </w:t>
      </w:r>
      <w:r w:rsidR="00BA6B8F" w:rsidRPr="00B07790">
        <w:rPr>
          <w:rFonts w:asciiTheme="majorBidi" w:hAnsiTheme="majorBidi" w:cstheme="majorBidi"/>
          <w:sz w:val="30"/>
          <w:szCs w:val="30"/>
        </w:rPr>
        <w:t xml:space="preserve">206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BA6B8F" w:rsidRPr="00B0779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A6B8F" w:rsidRPr="00B07790">
        <w:rPr>
          <w:rFonts w:asciiTheme="majorBidi" w:hAnsiTheme="majorBidi" w:cstheme="majorBidi"/>
          <w:sz w:val="30"/>
          <w:szCs w:val="30"/>
        </w:rPr>
        <w:t xml:space="preserve">377 </w:t>
      </w:r>
      <w:r w:rsidR="00BA6B8F" w:rsidRPr="00B07790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  <w:cs/>
        </w:rPr>
        <w:t>จำ</w:t>
      </w:r>
      <w:r w:rsidR="00933A90" w:rsidRPr="00B07790">
        <w:rPr>
          <w:rFonts w:asciiTheme="majorBidi" w:hAnsiTheme="majorBidi"/>
          <w:i/>
          <w:iCs/>
          <w:sz w:val="30"/>
          <w:szCs w:val="30"/>
          <w:cs/>
        </w:rPr>
        <w:t xml:space="preserve">นวน 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33A90" w:rsidRPr="00B07790">
        <w:rPr>
          <w:rFonts w:asciiTheme="majorBidi" w:hAnsiTheme="majorBidi"/>
          <w:i/>
          <w:iCs/>
          <w:sz w:val="30"/>
          <w:szCs w:val="30"/>
          <w:cs/>
        </w:rPr>
        <w:t xml:space="preserve">ล้านหยวน (เทียบเท่า 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A5A80" w:rsidRPr="00B07790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33A90" w:rsidRPr="00B07790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="00DD758E" w:rsidRPr="00B07790">
        <w:rPr>
          <w:rFonts w:asciiTheme="majorBidi" w:hAnsiTheme="majorBidi" w:hint="cs"/>
          <w:i/>
          <w:iCs/>
          <w:sz w:val="30"/>
          <w:szCs w:val="30"/>
          <w:cs/>
        </w:rPr>
        <w:t>)</w:t>
      </w:r>
      <w:r w:rsidR="00933A90" w:rsidRPr="00B0779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ได้จดทะเบียนเพื่อเป็นหลักประกันเงินกู้ยืมกับสถาบันการเงิน (ดูหมายเหตุข้อ </w:t>
      </w:r>
      <w:r w:rsidR="00E51625" w:rsidRPr="00B07790">
        <w:rPr>
          <w:rFonts w:asciiTheme="majorBidi" w:hAnsiTheme="majorBidi" w:cstheme="majorBidi"/>
          <w:sz w:val="30"/>
          <w:szCs w:val="30"/>
        </w:rPr>
        <w:t>1</w:t>
      </w:r>
      <w:r w:rsidR="00BA6B8F" w:rsidRPr="00B07790">
        <w:rPr>
          <w:rFonts w:asciiTheme="majorBidi" w:hAnsiTheme="majorBidi" w:cstheme="majorBidi"/>
          <w:sz w:val="30"/>
          <w:szCs w:val="30"/>
        </w:rPr>
        <w:t>6</w:t>
      </w:r>
      <w:r w:rsidRPr="00B07790">
        <w:rPr>
          <w:rFonts w:asciiTheme="majorBidi" w:hAnsiTheme="majorBidi" w:cstheme="majorBidi"/>
          <w:sz w:val="30"/>
          <w:szCs w:val="30"/>
        </w:rPr>
        <w:t>)</w:t>
      </w:r>
    </w:p>
    <w:p w14:paraId="3CE0A282" w14:textId="3C7837F3" w:rsidR="000F5134" w:rsidRPr="00B07790" w:rsidRDefault="000F51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B1112DB" w14:textId="77777777" w:rsidR="00661E36" w:rsidRPr="00B07790" w:rsidRDefault="00661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EAD1DCF" w14:textId="77E8E686" w:rsidR="005636F1" w:rsidRPr="00B07790" w:rsidRDefault="005636F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49778A68" w14:textId="6F2FC68D" w:rsidR="005636F1" w:rsidRPr="00B07790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990"/>
        <w:gridCol w:w="1440"/>
        <w:gridCol w:w="270"/>
        <w:gridCol w:w="1511"/>
      </w:tblGrid>
      <w:tr w:rsidR="005E68C1" w:rsidRPr="00B07790" w14:paraId="17041713" w14:textId="77777777" w:rsidTr="00695933">
        <w:tc>
          <w:tcPr>
            <w:tcW w:w="4950" w:type="dxa"/>
          </w:tcPr>
          <w:p w14:paraId="5F79D817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063C64A" w14:textId="505A9D73" w:rsidR="005E68C1" w:rsidRPr="00B07790" w:rsidRDefault="005E68C1" w:rsidP="00695933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6EBB0036" w14:textId="7EE73A10" w:rsidR="005E68C1" w:rsidRPr="00B0779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E68C1" w:rsidRPr="00B07790" w14:paraId="5E8B2701" w14:textId="77777777" w:rsidTr="00695933">
        <w:tc>
          <w:tcPr>
            <w:tcW w:w="4950" w:type="dxa"/>
          </w:tcPr>
          <w:p w14:paraId="12F5E655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E9207B8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433F0A91" w14:textId="57CBFB92" w:rsidR="005E68C1" w:rsidRPr="00B07790" w:rsidRDefault="00352B19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AA5A80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0" w:type="dxa"/>
          </w:tcPr>
          <w:p w14:paraId="648525BB" w14:textId="77777777" w:rsidR="005E68C1" w:rsidRPr="00B0779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63055498" w14:textId="69F938C1" w:rsidR="005E68C1" w:rsidRPr="00B07790" w:rsidRDefault="00352B19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AA5A80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5E68C1" w:rsidRPr="00B07790" w14:paraId="098C78B1" w14:textId="77777777" w:rsidTr="00695933">
        <w:tc>
          <w:tcPr>
            <w:tcW w:w="4950" w:type="dxa"/>
          </w:tcPr>
          <w:p w14:paraId="1B643EC3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FC879CE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21" w:type="dxa"/>
            <w:gridSpan w:val="3"/>
          </w:tcPr>
          <w:p w14:paraId="78F5D229" w14:textId="77777777" w:rsidR="005E68C1" w:rsidRPr="00B07790" w:rsidRDefault="005E68C1" w:rsidP="005E68C1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68C1" w:rsidRPr="00B07790" w14:paraId="322A28C5" w14:textId="77777777" w:rsidTr="00695933">
        <w:tc>
          <w:tcPr>
            <w:tcW w:w="4950" w:type="dxa"/>
          </w:tcPr>
          <w:p w14:paraId="6CFED346" w14:textId="0D647C6F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6FC0E62" w14:textId="77777777" w:rsidR="005E68C1" w:rsidRPr="00B07790" w:rsidRDefault="005E68C1" w:rsidP="005E68C1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0EC07316" w14:textId="562B3A2A" w:rsidR="005E68C1" w:rsidRPr="00B07790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80BD04A" w14:textId="77777777" w:rsidR="005E68C1" w:rsidRPr="00B07790" w:rsidRDefault="005E68C1" w:rsidP="005E68C1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</w:tcPr>
          <w:p w14:paraId="48424A53" w14:textId="07AB6AC2" w:rsidR="005E68C1" w:rsidRPr="00B07790" w:rsidRDefault="005E68C1" w:rsidP="005E68C1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A5A80" w:rsidRPr="00B07790" w14:paraId="6C296D68" w14:textId="77777777" w:rsidTr="00695933">
        <w:tc>
          <w:tcPr>
            <w:tcW w:w="4950" w:type="dxa"/>
          </w:tcPr>
          <w:p w14:paraId="166AE682" w14:textId="07B1BDD6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E19D402" w14:textId="7A144AF1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E70ED7" w14:textId="1C5562A3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76,089</w:t>
            </w:r>
          </w:p>
        </w:tc>
        <w:tc>
          <w:tcPr>
            <w:tcW w:w="270" w:type="dxa"/>
          </w:tcPr>
          <w:p w14:paraId="3E313E33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022BFA2E" w14:textId="58B8467A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74,463</w:t>
            </w:r>
          </w:p>
        </w:tc>
      </w:tr>
      <w:tr w:rsidR="000B6FEC" w:rsidRPr="00B07790" w14:paraId="23125561" w14:textId="77777777" w:rsidTr="00695933">
        <w:tc>
          <w:tcPr>
            <w:tcW w:w="4950" w:type="dxa"/>
          </w:tcPr>
          <w:p w14:paraId="7981B7E5" w14:textId="1A083D12" w:rsidR="000B6FEC" w:rsidRPr="00B07790" w:rsidRDefault="000B6FEC" w:rsidP="000B6FE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</w:tcPr>
          <w:p w14:paraId="0078CA60" w14:textId="77777777" w:rsidR="000B6FEC" w:rsidRPr="00B07790" w:rsidRDefault="000B6FEC" w:rsidP="000B6FEC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873DB" w14:textId="5FB608C9" w:rsidR="000B6FEC" w:rsidRPr="00B07790" w:rsidRDefault="000B6FEC" w:rsidP="000B6FEC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3A816E21" w14:textId="77777777" w:rsidR="000B6FEC" w:rsidRPr="00B07790" w:rsidRDefault="000B6FEC" w:rsidP="000B6FEC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126AB79A" w14:textId="026F4AB5" w:rsidR="000B6FEC" w:rsidRPr="00B07790" w:rsidRDefault="000B6FEC" w:rsidP="000B6FEC">
            <w:pPr>
              <w:tabs>
                <w:tab w:val="decimal" w:pos="790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    (717)</w:t>
            </w:r>
          </w:p>
        </w:tc>
      </w:tr>
      <w:tr w:rsidR="00AA5A80" w:rsidRPr="00B07790" w14:paraId="3664250B" w14:textId="77777777" w:rsidTr="00695933">
        <w:tc>
          <w:tcPr>
            <w:tcW w:w="4950" w:type="dxa"/>
          </w:tcPr>
          <w:p w14:paraId="375EFB51" w14:textId="1D2FDD0E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ผลต่างจากอัตราแลกเปลี่ยนเงินตราต่างประเทศ</w:t>
            </w:r>
          </w:p>
        </w:tc>
        <w:tc>
          <w:tcPr>
            <w:tcW w:w="990" w:type="dxa"/>
          </w:tcPr>
          <w:p w14:paraId="51DC157C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125B2" w14:textId="1AA841E2" w:rsidR="00AA5A80" w:rsidRPr="00B07790" w:rsidRDefault="000B6FEC" w:rsidP="00661E36">
            <w:pPr>
              <w:tabs>
                <w:tab w:val="decimal" w:pos="1080"/>
              </w:tabs>
              <w:spacing w:line="360" w:lineRule="exact"/>
              <w:ind w:right="-24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(5,074)</w:t>
            </w:r>
          </w:p>
        </w:tc>
        <w:tc>
          <w:tcPr>
            <w:tcW w:w="270" w:type="dxa"/>
          </w:tcPr>
          <w:p w14:paraId="0F7FC382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337BFB4A" w14:textId="2D550DEB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2,343</w:t>
            </w:r>
          </w:p>
        </w:tc>
      </w:tr>
      <w:tr w:rsidR="00AA5A80" w:rsidRPr="00B07790" w14:paraId="15D1562F" w14:textId="77777777" w:rsidTr="00695933">
        <w:tc>
          <w:tcPr>
            <w:tcW w:w="4950" w:type="dxa"/>
          </w:tcPr>
          <w:p w14:paraId="3FDE6EB1" w14:textId="0B356931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34946EE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2EF01" w14:textId="086A62B3" w:rsidR="00AA5A80" w:rsidRPr="00B07790" w:rsidRDefault="000B6FEC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71,015</w:t>
            </w:r>
          </w:p>
        </w:tc>
        <w:tc>
          <w:tcPr>
            <w:tcW w:w="270" w:type="dxa"/>
          </w:tcPr>
          <w:p w14:paraId="6607CB55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7124" w14:textId="2EAB743F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76,089</w:t>
            </w:r>
          </w:p>
        </w:tc>
      </w:tr>
      <w:tr w:rsidR="00AA5A80" w:rsidRPr="00B07790" w14:paraId="6E24375A" w14:textId="77777777" w:rsidTr="00695933">
        <w:tc>
          <w:tcPr>
            <w:tcW w:w="4950" w:type="dxa"/>
          </w:tcPr>
          <w:p w14:paraId="1AE41654" w14:textId="2AB24B19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90" w:type="dxa"/>
          </w:tcPr>
          <w:p w14:paraId="3B395268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B3AF9" w14:textId="5F91DC85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CB2181B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14:paraId="47539FBF" w14:textId="33D22E96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A5A80" w:rsidRPr="00B07790" w14:paraId="2A166785" w14:textId="77777777" w:rsidTr="00311560">
        <w:tc>
          <w:tcPr>
            <w:tcW w:w="4950" w:type="dxa"/>
          </w:tcPr>
          <w:p w14:paraId="7E6C7725" w14:textId="7F384025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23C599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1603B7F" w14:textId="057ED33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3D76AD3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2A2A0BE0" w14:textId="79C5C7C9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A5A80" w:rsidRPr="00B07790" w14:paraId="31F8120F" w14:textId="77777777" w:rsidTr="00215103">
        <w:tc>
          <w:tcPr>
            <w:tcW w:w="4950" w:type="dxa"/>
          </w:tcPr>
          <w:p w14:paraId="388E164F" w14:textId="5CDA0015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0779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3DFAA8FE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31FF60" w14:textId="05A5A7E1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D1EDD52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441D454A" w14:textId="07293F9E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                (717)</w:t>
            </w:r>
          </w:p>
        </w:tc>
      </w:tr>
      <w:tr w:rsidR="00AA5A80" w:rsidRPr="00B07790" w14:paraId="6593C2BE" w14:textId="77777777" w:rsidTr="00215103">
        <w:tc>
          <w:tcPr>
            <w:tcW w:w="4950" w:type="dxa"/>
          </w:tcPr>
          <w:p w14:paraId="246A3A0E" w14:textId="5DA88A4B" w:rsidR="00AA5A80" w:rsidRPr="00B07790" w:rsidRDefault="00AA5A80" w:rsidP="00AA5A80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</w:tcPr>
          <w:p w14:paraId="1A41EDB3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8B1DC" w14:textId="43F4335F" w:rsidR="00AA5A80" w:rsidRPr="00B07790" w:rsidRDefault="000B6FEC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75DC29D9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1A3E5D73" w14:textId="6F884830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717</w:t>
            </w:r>
          </w:p>
        </w:tc>
      </w:tr>
      <w:tr w:rsidR="00AA5A80" w:rsidRPr="00B07790" w14:paraId="0BC9D8A4" w14:textId="77777777" w:rsidTr="00215103">
        <w:tc>
          <w:tcPr>
            <w:tcW w:w="4950" w:type="dxa"/>
          </w:tcPr>
          <w:p w14:paraId="14D98BB0" w14:textId="2B063858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78D0A84A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5186A" w14:textId="0A63AD2A" w:rsidR="00AA5A80" w:rsidRPr="00B07790" w:rsidRDefault="000B6FEC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5168C53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222B3" w14:textId="55829600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A5A80" w:rsidRPr="00B07790" w14:paraId="3ABB5E84" w14:textId="77777777" w:rsidTr="00695933">
        <w:tc>
          <w:tcPr>
            <w:tcW w:w="4950" w:type="dxa"/>
          </w:tcPr>
          <w:p w14:paraId="5988B41D" w14:textId="28AC3FDE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C72A0A3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8980D5" w14:textId="48C98FC0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A202959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14:paraId="2EDEF720" w14:textId="49A28F4C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AA5A80" w:rsidRPr="00B07790" w14:paraId="18379FDB" w14:textId="77777777" w:rsidTr="00695933">
        <w:tc>
          <w:tcPr>
            <w:tcW w:w="4950" w:type="dxa"/>
          </w:tcPr>
          <w:p w14:paraId="4125CA44" w14:textId="6B3ACAEE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61CD6426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87F0A8" w14:textId="61B585D8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D281142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vAlign w:val="bottom"/>
          </w:tcPr>
          <w:p w14:paraId="452ADB9B" w14:textId="779C8A1E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AA5A80" w:rsidRPr="00B07790" w14:paraId="77C3AA99" w14:textId="77777777" w:rsidTr="00695933">
        <w:tc>
          <w:tcPr>
            <w:tcW w:w="4950" w:type="dxa"/>
          </w:tcPr>
          <w:p w14:paraId="4DBCF857" w14:textId="1E619D68" w:rsidR="00AA5A80" w:rsidRPr="00B07790" w:rsidRDefault="00AA5A80" w:rsidP="00AA5A80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5900EB3" w14:textId="77777777" w:rsidR="00AA5A80" w:rsidRPr="00B07790" w:rsidRDefault="00AA5A80" w:rsidP="00AA5A80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90D4D9" w14:textId="0948A672" w:rsidR="00AA5A80" w:rsidRPr="00B07790" w:rsidRDefault="000B6FEC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71,015</w:t>
            </w:r>
          </w:p>
        </w:tc>
        <w:tc>
          <w:tcPr>
            <w:tcW w:w="270" w:type="dxa"/>
          </w:tcPr>
          <w:p w14:paraId="69427148" w14:textId="77777777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11" w:type="dxa"/>
            <w:tcBorders>
              <w:bottom w:val="double" w:sz="4" w:space="0" w:color="auto"/>
            </w:tcBorders>
            <w:vAlign w:val="bottom"/>
          </w:tcPr>
          <w:p w14:paraId="3500B8F0" w14:textId="4E3C7A4D" w:rsidR="00AA5A80" w:rsidRPr="00B07790" w:rsidRDefault="00AA5A80" w:rsidP="00AA5A80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76,089</w:t>
            </w:r>
          </w:p>
        </w:tc>
      </w:tr>
    </w:tbl>
    <w:p w14:paraId="5DBF9C09" w14:textId="58299065" w:rsidR="00E5505B" w:rsidRPr="00B07790" w:rsidRDefault="00E5505B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56256" w14:textId="55EAF831" w:rsidR="00E342A8" w:rsidRPr="00B07790" w:rsidRDefault="00E342A8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2406451" w14:textId="77777777" w:rsidR="00695933" w:rsidRPr="00B07790" w:rsidRDefault="00695933" w:rsidP="006C438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A5806E" w14:textId="4B697040" w:rsidR="005176CF" w:rsidRPr="00B07790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เพื่อวัตถุประสงค์ในการทดสอบการด้อยค่า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ค่าความนิยมได้ถูกปันส่วนให้กับหน่วยสินทรัพย์ที่ก่อให้เกิดเงินสดของกลุ่มบริษัท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ซึ่งส่วนใหญ่เป็น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</w:rPr>
        <w:t>Allnex Holding GmbH</w:t>
      </w:r>
      <w:r w:rsidR="00E963D5" w:rsidRPr="00B07790">
        <w:rPr>
          <w:rFonts w:asciiTheme="majorBidi" w:hAnsiTheme="majorBidi" w:cstheme="majorBidi" w:hint="cs"/>
          <w:sz w:val="30"/>
          <w:szCs w:val="30"/>
          <w:cs/>
        </w:rPr>
        <w:t xml:space="preserve"> และบริษัทย่อย</w:t>
      </w:r>
    </w:p>
    <w:p w14:paraId="10E73777" w14:textId="77777777" w:rsidR="005176CF" w:rsidRPr="00B07790" w:rsidRDefault="005176CF" w:rsidP="00E9480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E96A4" w14:textId="0D41000B" w:rsidR="006C4383" w:rsidRPr="00B07790" w:rsidRDefault="005176CF" w:rsidP="00E94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มูลค่าที่คาดว่าจะได้รับคืนมาจากมูลค่าจากการใช้โดยการประมาณการคิดลดกระแสเงินสด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3</w:t>
      </w:r>
    </w:p>
    <w:p w14:paraId="2F8FB60E" w14:textId="3747FAAC" w:rsidR="005176CF" w:rsidRPr="00B07790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/>
          <w:sz w:val="30"/>
          <w:szCs w:val="30"/>
        </w:rPr>
      </w:pPr>
    </w:p>
    <w:p w14:paraId="5F686C2D" w14:textId="6A97C29C" w:rsidR="005176CF" w:rsidRPr="00B07790" w:rsidRDefault="005176CF" w:rsidP="0051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จัดทำโดยผู้บริหารซึ่งครอบคลุมระยะเวลา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 xml:space="preserve">10 </w:t>
      </w:r>
      <w:r w:rsidRPr="00B07790">
        <w:rPr>
          <w:rFonts w:asciiTheme="majorBidi" w:hAnsiTheme="majorBidi" w:hint="cs"/>
          <w:sz w:val="30"/>
          <w:szCs w:val="30"/>
          <w:cs/>
        </w:rPr>
        <w:t>ปีข้างหน้าและอัตราการเติบโตหลังจากนั้น</w:t>
      </w:r>
      <w:r w:rsidR="00162436" w:rsidRPr="00B07790">
        <w:rPr>
          <w:rFonts w:asciiTheme="majorBidi" w:hAnsiTheme="majorBidi" w:hint="cs"/>
          <w:sz w:val="30"/>
          <w:szCs w:val="30"/>
          <w:cs/>
        </w:rPr>
        <w:t xml:space="preserve"> </w:t>
      </w:r>
      <w:r w:rsidR="00D513DB" w:rsidRPr="00B07790">
        <w:rPr>
          <w:rFonts w:asciiTheme="majorBidi" w:hAnsiTheme="majorBidi" w:hint="cs"/>
          <w:sz w:val="30"/>
          <w:szCs w:val="30"/>
          <w:cs/>
        </w:rPr>
        <w:t>เพื่อให้สอดคล้องกับ</w:t>
      </w:r>
      <w:r w:rsidR="00162436" w:rsidRPr="00B07790">
        <w:rPr>
          <w:rFonts w:asciiTheme="majorBidi" w:hAnsiTheme="majorBidi" w:hint="cs"/>
          <w:sz w:val="30"/>
          <w:szCs w:val="30"/>
          <w:cs/>
        </w:rPr>
        <w:t xml:space="preserve">แผนธุรกิจระยะยาวของกลุ่มบริษัท </w:t>
      </w:r>
      <w:r w:rsidRPr="00B07790">
        <w:rPr>
          <w:rFonts w:asciiTheme="majorBidi" w:hAnsiTheme="majorBidi" w:hint="cs"/>
          <w:sz w:val="30"/>
          <w:szCs w:val="30"/>
          <w:cs/>
        </w:rPr>
        <w:t>ซึ่งอัตราการเติบโตกำหนดจากการประมาณการในระยะยาวของผู้บริหารเกี่ยวกับอัตราการเติบโตของกำไร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 xml:space="preserve">EBITDA </w:t>
      </w:r>
      <w:r w:rsidRPr="00B07790">
        <w:rPr>
          <w:rFonts w:asciiTheme="majorBidi" w:hAnsiTheme="majorBidi" w:hint="cs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4E030F67" w14:textId="64B0D3FC" w:rsidR="005176CF" w:rsidRPr="00B07790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EC15FCF" w14:textId="0B856C4F" w:rsidR="005176CF" w:rsidRPr="00B07790" w:rsidRDefault="005176CF" w:rsidP="006C4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A7EEF5" w14:textId="6B553C35" w:rsidR="00900EE5" w:rsidRPr="00B07790" w:rsidRDefault="00E342A8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ข้อสมมติที่สำคัญในการประมาณมูลค่าที่คาดว่าจะได้รับคืน</w:t>
      </w:r>
    </w:p>
    <w:p w14:paraId="3FF3B3B7" w14:textId="77777777" w:rsidR="00695933" w:rsidRPr="00B07790" w:rsidRDefault="00695933" w:rsidP="00900EE5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9FC8D3" w14:textId="563CC693" w:rsidR="00695933" w:rsidRPr="00B07790" w:rsidRDefault="00900EE5" w:rsidP="005176C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อัตราการคิดลดคำนวณมาจากวิธีต้นทุนถัวเฉลี่ยถ่วงน้ำหนักของเงินทุน โดยอ้างอิงอัตราผลตอบแทนที่ปราศจากความเสี่ยงที่มาจากอัตราผลตอบแทนพันธบัตรรัฐบาล </w:t>
      </w:r>
      <w:r w:rsidRPr="00B07790">
        <w:rPr>
          <w:rFonts w:asciiTheme="majorBidi" w:hAnsiTheme="majorBidi" w:cstheme="majorBidi"/>
          <w:sz w:val="30"/>
          <w:szCs w:val="30"/>
        </w:rPr>
        <w:t xml:space="preserve">10 </w:t>
      </w:r>
      <w:r w:rsidRPr="00B07790">
        <w:rPr>
          <w:rFonts w:asciiTheme="majorBidi" w:hAnsiTheme="majorBidi" w:cstheme="majorBidi"/>
          <w:sz w:val="30"/>
          <w:szCs w:val="30"/>
          <w:cs/>
        </w:rPr>
        <w:t>ปี ผลตอบแทนชดเชยความเสี่ยงที่เพิ่มขึ้นของตลาด และค่าเบต้าโดยเฉลี่ยของบริษัท</w:t>
      </w:r>
      <w:r w:rsidR="00D513DB" w:rsidRPr="00B077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13DB" w:rsidRPr="00B07790">
        <w:rPr>
          <w:rFonts w:asciiTheme="majorBidi" w:hAnsiTheme="majorBidi" w:hint="cs"/>
          <w:sz w:val="30"/>
          <w:szCs w:val="30"/>
          <w:cs/>
        </w:rPr>
        <w:t>โ</w:t>
      </w:r>
      <w:r w:rsidR="00D513DB" w:rsidRPr="00B07790">
        <w:rPr>
          <w:rFonts w:asciiTheme="majorBidi" w:hAnsiTheme="majorBidi"/>
          <w:sz w:val="30"/>
          <w:szCs w:val="30"/>
          <w:cs/>
        </w:rPr>
        <w:t>ดยมี</w:t>
      </w:r>
      <w:r w:rsidR="00D513DB" w:rsidRPr="00B07790">
        <w:rPr>
          <w:rFonts w:asciiTheme="majorBidi" w:hAnsiTheme="majorBidi" w:cstheme="majorBidi"/>
          <w:sz w:val="30"/>
          <w:szCs w:val="30"/>
          <w:cs/>
        </w:rPr>
        <w:t>อัตราการคิดลด</w:t>
      </w:r>
      <w:r w:rsidR="00661E36" w:rsidRPr="00B07790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661E36" w:rsidRPr="00B07790">
        <w:rPr>
          <w:rFonts w:asciiTheme="majorBidi" w:hAnsiTheme="majorBidi" w:cstheme="majorBidi"/>
          <w:sz w:val="30"/>
          <w:szCs w:val="30"/>
        </w:rPr>
        <w:t xml:space="preserve">2567 </w:t>
      </w:r>
      <w:r w:rsidR="00D513DB" w:rsidRPr="00B07790">
        <w:rPr>
          <w:rFonts w:asciiTheme="majorBidi" w:hAnsiTheme="majorBidi"/>
          <w:sz w:val="30"/>
          <w:szCs w:val="30"/>
          <w:cs/>
        </w:rPr>
        <w:t xml:space="preserve">ที่ร้อยละ </w:t>
      </w:r>
      <w:r w:rsidR="00661E36" w:rsidRPr="00B07790">
        <w:rPr>
          <w:rFonts w:asciiTheme="majorBidi" w:hAnsiTheme="majorBidi"/>
          <w:sz w:val="30"/>
          <w:szCs w:val="30"/>
        </w:rPr>
        <w:t xml:space="preserve">7.5 </w:t>
      </w:r>
      <w:r w:rsidR="00661E36" w:rsidRPr="00B07790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661E36" w:rsidRPr="00B07790">
        <w:rPr>
          <w:rFonts w:asciiTheme="majorBidi" w:hAnsiTheme="majorBidi"/>
          <w:i/>
          <w:iCs/>
          <w:sz w:val="30"/>
          <w:szCs w:val="30"/>
        </w:rPr>
        <w:t xml:space="preserve">2566: </w:t>
      </w:r>
      <w:r w:rsidR="00661E36" w:rsidRPr="00B07790">
        <w:rPr>
          <w:rFonts w:asciiTheme="majorBidi" w:hAnsiTheme="majorBidi" w:hint="cs"/>
          <w:i/>
          <w:iCs/>
          <w:sz w:val="30"/>
          <w:szCs w:val="30"/>
          <w:cs/>
        </w:rPr>
        <w:t xml:space="preserve">ร้อยละ </w:t>
      </w:r>
      <w:r w:rsidR="00661E36" w:rsidRPr="00B07790">
        <w:rPr>
          <w:rFonts w:asciiTheme="majorBidi" w:hAnsiTheme="majorBidi"/>
          <w:i/>
          <w:iCs/>
          <w:sz w:val="30"/>
          <w:szCs w:val="30"/>
        </w:rPr>
        <w:t>7.7)</w:t>
      </w:r>
    </w:p>
    <w:p w14:paraId="3E70BE0F" w14:textId="77777777" w:rsidR="005176CF" w:rsidRPr="00B07790" w:rsidRDefault="005176CF" w:rsidP="005176C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50A600" w14:textId="0EC9980D" w:rsidR="00900EE5" w:rsidRPr="00B0779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 xml:space="preserve">ประมาณการ </w:t>
      </w:r>
      <w:r w:rsidRPr="00B07790">
        <w:rPr>
          <w:rFonts w:ascii="Angsana New" w:hAnsi="Angsana New"/>
          <w:sz w:val="30"/>
          <w:szCs w:val="30"/>
        </w:rPr>
        <w:t xml:space="preserve">EBITDA </w:t>
      </w:r>
      <w:r w:rsidRPr="00B07790">
        <w:rPr>
          <w:rFonts w:ascii="Angsana New" w:hAnsi="Angsana New"/>
          <w:sz w:val="30"/>
          <w:szCs w:val="30"/>
          <w:cs/>
        </w:rPr>
        <w:t>มาจากประมาณการผลประโยชน์ที่คาดว่าจะได้รับในอนาคต โดยอ้างอิงจากประสบการณ์ในอดีต และปรับปรุงด้วยอัตราการเพิ่มขึ้นของรายได้ที่ประมาณการมาจากแนวโน้มการเติบโตในภูมิภาคและอุตสาหกรรมที่เกี่ยวข้องในอนาคต ประกอบกับแผนการเติบโตของธุรกิจในภูมิภาคที่เป็นเป้าหมาย โดยอ้างอิงจากแหล่งข้อมูลทั้งภายในและภายนอก ต้นทุนของวัตถุดิบ สาธารณูปโภค ต้นทุนการขนส่งที่เกี่ยวข้อง และรวมถึงต้นทุนการพัฒนาและวิจัยสินค้า เพื่อรักษามาตรฐานของสินค้าและพัฒนาสินค้าให้ครอบคลุมต่อความต้องการของลูกค้าที่หลากหลาย</w:t>
      </w:r>
      <w:r w:rsidR="00D513DB" w:rsidRPr="00B07790">
        <w:rPr>
          <w:rFonts w:ascii="Angsana New" w:hAnsi="Angsana New"/>
          <w:sz w:val="30"/>
          <w:szCs w:val="30"/>
        </w:rPr>
        <w:t xml:space="preserve"> </w:t>
      </w:r>
      <w:bookmarkStart w:id="5" w:name="_Hlk126702919"/>
      <w:r w:rsidR="00D513DB" w:rsidRPr="00B07790">
        <w:rPr>
          <w:rFonts w:asciiTheme="majorBidi" w:hAnsiTheme="majorBidi" w:cstheme="majorBidi" w:hint="cs"/>
          <w:sz w:val="30"/>
          <w:szCs w:val="30"/>
          <w:cs/>
        </w:rPr>
        <w:t>โดยมี</w:t>
      </w:r>
      <w:r w:rsidR="00D513DB" w:rsidRPr="00B07790">
        <w:rPr>
          <w:rFonts w:asciiTheme="majorBidi" w:hAnsiTheme="majorBidi" w:cstheme="majorBidi"/>
          <w:sz w:val="30"/>
          <w:szCs w:val="30"/>
          <w:cs/>
        </w:rPr>
        <w:t>อัตราการเติบโต</w:t>
      </w:r>
      <w:r w:rsidR="00D513DB" w:rsidRPr="00B07790">
        <w:rPr>
          <w:rFonts w:asciiTheme="majorBidi" w:hAnsiTheme="majorBidi" w:hint="cs"/>
          <w:sz w:val="30"/>
          <w:szCs w:val="30"/>
          <w:cs/>
        </w:rPr>
        <w:t>ที่</w:t>
      </w:r>
      <w:r w:rsidR="00D513DB" w:rsidRPr="00B07790">
        <w:rPr>
          <w:rFonts w:asciiTheme="majorBidi" w:hAnsiTheme="majorBidi"/>
          <w:sz w:val="30"/>
          <w:szCs w:val="30"/>
          <w:cs/>
        </w:rPr>
        <w:t xml:space="preserve">ร้อยละ </w:t>
      </w:r>
      <w:r w:rsidR="00215103" w:rsidRPr="00B07790">
        <w:rPr>
          <w:rFonts w:asciiTheme="majorBidi" w:hAnsiTheme="majorBidi"/>
          <w:sz w:val="30"/>
          <w:szCs w:val="30"/>
        </w:rPr>
        <w:t>10</w:t>
      </w:r>
      <w:bookmarkEnd w:id="5"/>
    </w:p>
    <w:p w14:paraId="6E4B1773" w14:textId="77777777" w:rsidR="00695933" w:rsidRPr="00B07790" w:rsidRDefault="00695933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968F5BE" w14:textId="50B8C451" w:rsidR="00900EE5" w:rsidRPr="00B0779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>จากการทดสอบการด้อยค่า ด้วยข้อสมมติและอัตราการคิดลดของบริษัท มูลค่าที่คาดว่าจะได้รับคืนของหน่วยสินทรัพย์ที่ก่อให้เกิดเงินสดสูงกว่ามูลค่าตามบัญชี กลุ่มบริษัทจึงไม่รับรู้ขาดทุนจากการด้อยค่าในงบการเงินรวม</w:t>
      </w:r>
    </w:p>
    <w:p w14:paraId="0AA84A33" w14:textId="77777777" w:rsidR="00900EE5" w:rsidRPr="00B07790" w:rsidRDefault="00900EE5" w:rsidP="00900EE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53347A3" w14:textId="6C3D4821" w:rsidR="00900EE5" w:rsidRPr="00B07790" w:rsidRDefault="00900EE5" w:rsidP="00900E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 xml:space="preserve">ทั้งนี้ผู้บริหารได้พิจารณาว่าหากมีการเปลี่ยนแปลงในข้อสมมติที่มีนัยสำคัญ </w:t>
      </w:r>
      <w:r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</w:rPr>
        <w:t xml:space="preserve"> ข้อ ได้แก่ </w:t>
      </w:r>
      <w:r w:rsidR="00CE45DB" w:rsidRPr="00B07790">
        <w:rPr>
          <w:rFonts w:ascii="Angsana New" w:hAnsi="Angsana New" w:hint="cs"/>
          <w:sz w:val="30"/>
          <w:szCs w:val="30"/>
          <w:cs/>
        </w:rPr>
        <w:t>อัตราการคิดลดที่สูงขึ้นในอัตราร้อยละ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FF1475" w:rsidRPr="00B07790">
        <w:rPr>
          <w:rFonts w:ascii="Angsana New" w:hAnsi="Angsana New"/>
          <w:sz w:val="30"/>
          <w:szCs w:val="30"/>
        </w:rPr>
        <w:t>17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CE45DB" w:rsidRPr="00B07790">
        <w:rPr>
          <w:rFonts w:ascii="Angsana New" w:hAnsi="Angsana New" w:hint="cs"/>
          <w:sz w:val="30"/>
          <w:szCs w:val="30"/>
          <w:cs/>
        </w:rPr>
        <w:t>ของต้นทุนถัวเฉลี่ยถ่วงน้ำหนักของเงินทุนของบริษัท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CE45DB" w:rsidRPr="00B07790">
        <w:rPr>
          <w:rFonts w:ascii="Angsana New" w:hAnsi="Angsana New" w:hint="cs"/>
          <w:sz w:val="30"/>
          <w:szCs w:val="30"/>
          <w:cs/>
        </w:rPr>
        <w:t>หรือ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CE45DB" w:rsidRPr="00B07790">
        <w:rPr>
          <w:rFonts w:ascii="Angsana New" w:hAnsi="Angsana New" w:hint="cs"/>
          <w:sz w:val="30"/>
          <w:szCs w:val="30"/>
          <w:cs/>
        </w:rPr>
        <w:t>ประมาณการอัตราการเติบโตของ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CE45DB" w:rsidRPr="00B07790">
        <w:rPr>
          <w:rFonts w:ascii="Angsana New" w:hAnsi="Angsana New"/>
          <w:sz w:val="30"/>
          <w:szCs w:val="30"/>
        </w:rPr>
        <w:t>E</w:t>
      </w:r>
      <w:r w:rsidR="00866CAB" w:rsidRPr="00B07790">
        <w:rPr>
          <w:rFonts w:ascii="Angsana New" w:hAnsi="Angsana New"/>
          <w:sz w:val="30"/>
          <w:szCs w:val="30"/>
        </w:rPr>
        <w:t>B</w:t>
      </w:r>
      <w:r w:rsidR="00CE45DB" w:rsidRPr="00B07790">
        <w:rPr>
          <w:rFonts w:ascii="Angsana New" w:hAnsi="Angsana New"/>
          <w:sz w:val="30"/>
          <w:szCs w:val="30"/>
        </w:rPr>
        <w:t xml:space="preserve">ITDA </w:t>
      </w:r>
      <w:r w:rsidR="00CE45DB" w:rsidRPr="00B07790">
        <w:rPr>
          <w:rFonts w:ascii="Angsana New" w:hAnsi="Angsana New" w:hint="cs"/>
          <w:sz w:val="30"/>
          <w:szCs w:val="30"/>
          <w:cs/>
        </w:rPr>
        <w:t>ที่ลดลงในอัตราร้อยละ</w:t>
      </w:r>
      <w:r w:rsidR="00CE45DB" w:rsidRPr="00B07790">
        <w:rPr>
          <w:rFonts w:ascii="Angsana New" w:hAnsi="Angsana New"/>
          <w:sz w:val="30"/>
          <w:szCs w:val="30"/>
          <w:cs/>
        </w:rPr>
        <w:t xml:space="preserve"> </w:t>
      </w:r>
      <w:r w:rsidR="000A387A" w:rsidRPr="00B07790">
        <w:rPr>
          <w:rFonts w:ascii="Angsana New" w:hAnsi="Angsana New"/>
          <w:sz w:val="30"/>
          <w:szCs w:val="30"/>
        </w:rPr>
        <w:t>19</w:t>
      </w:r>
      <w:r w:rsidR="00BB5224"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>จะทำให้มูลค่าที่คาดว่าจะได้รับคืนใกล้เคียงกับมูลค่าตามบัญชี</w:t>
      </w:r>
    </w:p>
    <w:p w14:paraId="21F5D829" w14:textId="736332B3" w:rsidR="005636F1" w:rsidRPr="00B07790" w:rsidRDefault="005636F1" w:rsidP="005636F1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7C23B5" w14:textId="77777777" w:rsidR="005636F1" w:rsidRPr="00B07790" w:rsidRDefault="00563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636F1" w:rsidRPr="00B0779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0779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7960984" w14:textId="510ED939" w:rsidR="005636F1" w:rsidRPr="00B07790" w:rsidRDefault="005636F1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65CAF1EC" w14:textId="77777777" w:rsidR="00D75799" w:rsidRPr="00B07790" w:rsidRDefault="00D75799" w:rsidP="00D7579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151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6"/>
        <w:gridCol w:w="1179"/>
        <w:gridCol w:w="1375"/>
        <w:gridCol w:w="290"/>
        <w:gridCol w:w="1279"/>
        <w:gridCol w:w="290"/>
        <w:gridCol w:w="1375"/>
        <w:gridCol w:w="224"/>
        <w:gridCol w:w="12"/>
        <w:gridCol w:w="1402"/>
        <w:gridCol w:w="236"/>
        <w:gridCol w:w="1474"/>
        <w:gridCol w:w="36"/>
        <w:gridCol w:w="254"/>
        <w:gridCol w:w="36"/>
        <w:gridCol w:w="1142"/>
        <w:gridCol w:w="38"/>
      </w:tblGrid>
      <w:tr w:rsidR="00AC4142" w:rsidRPr="00B07790" w14:paraId="0A3EDDB7" w14:textId="77777777" w:rsidTr="00AC4142">
        <w:trPr>
          <w:gridAfter w:val="1"/>
          <w:wAfter w:w="38" w:type="dxa"/>
          <w:trHeight w:val="360"/>
          <w:tblHeader/>
        </w:trPr>
        <w:tc>
          <w:tcPr>
            <w:tcW w:w="4516" w:type="dxa"/>
          </w:tcPr>
          <w:p w14:paraId="468EDCA3" w14:textId="77777777" w:rsidR="00AC4142" w:rsidRPr="00B07790" w:rsidRDefault="00AC4142" w:rsidP="00F45A8A">
            <w:pPr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9" w:type="dxa"/>
          </w:tcPr>
          <w:p w14:paraId="058ED12C" w14:textId="77777777" w:rsidR="00AC4142" w:rsidRPr="00B07790" w:rsidRDefault="00AC4142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5" w:type="dxa"/>
            <w:gridSpan w:val="14"/>
          </w:tcPr>
          <w:p w14:paraId="52FB3576" w14:textId="77777777" w:rsidR="00AC4142" w:rsidRPr="00B07790" w:rsidRDefault="00AC4142" w:rsidP="00C278B6">
            <w:pPr>
              <w:tabs>
                <w:tab w:val="decimal" w:pos="795"/>
                <w:tab w:val="left" w:pos="875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93B" w:rsidRPr="00B07790" w14:paraId="694110F6" w14:textId="77777777" w:rsidTr="00AC4142">
        <w:trPr>
          <w:gridAfter w:val="1"/>
          <w:wAfter w:w="38" w:type="dxa"/>
          <w:trHeight w:val="1019"/>
          <w:tblHeader/>
        </w:trPr>
        <w:tc>
          <w:tcPr>
            <w:tcW w:w="4516" w:type="dxa"/>
          </w:tcPr>
          <w:p w14:paraId="28CC73E6" w14:textId="77777777" w:rsidR="0062393B" w:rsidRPr="00B07790" w:rsidRDefault="0062393B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bookmarkStart w:id="6" w:name="_Hlk189049489"/>
          </w:p>
        </w:tc>
        <w:tc>
          <w:tcPr>
            <w:tcW w:w="1179" w:type="dxa"/>
            <w:vAlign w:val="bottom"/>
          </w:tcPr>
          <w:p w14:paraId="43C33A46" w14:textId="6F7AE968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5" w:type="dxa"/>
            <w:vAlign w:val="bottom"/>
          </w:tcPr>
          <w:p w14:paraId="339F6DFE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064B6598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1585342A" w14:textId="77777777" w:rsidR="0062393B" w:rsidRPr="00B07790" w:rsidRDefault="0062393B" w:rsidP="0071103F">
            <w:pPr>
              <w:tabs>
                <w:tab w:val="clear" w:pos="907"/>
                <w:tab w:val="left" w:pos="968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290" w:type="dxa"/>
            <w:vAlign w:val="bottom"/>
          </w:tcPr>
          <w:p w14:paraId="322EEEB9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9" w:type="dxa"/>
            <w:vAlign w:val="bottom"/>
          </w:tcPr>
          <w:p w14:paraId="4D890347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1889" w:type="dxa"/>
            <w:gridSpan w:val="3"/>
            <w:vAlign w:val="bottom"/>
          </w:tcPr>
          <w:p w14:paraId="1C4F8CFE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  <w:p w14:paraId="32E0A9B7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และความสัมพันธ์</w:t>
            </w:r>
          </w:p>
          <w:p w14:paraId="6FDBA938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กับลูกค้าที่เกี่ยวข้อง</w:t>
            </w:r>
          </w:p>
        </w:tc>
        <w:tc>
          <w:tcPr>
            <w:tcW w:w="1414" w:type="dxa"/>
            <w:gridSpan w:val="2"/>
            <w:vAlign w:val="bottom"/>
          </w:tcPr>
          <w:p w14:paraId="53929E44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236" w:type="dxa"/>
            <w:vAlign w:val="bottom"/>
          </w:tcPr>
          <w:p w14:paraId="00EA167C" w14:textId="316D0D9F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6566BC93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315D4632" w14:textId="77777777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04100DAC" w14:textId="066DB0D5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</w:t>
            </w:r>
            <w:r w:rsidRPr="00B07790"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290" w:type="dxa"/>
            <w:gridSpan w:val="2"/>
            <w:vAlign w:val="bottom"/>
          </w:tcPr>
          <w:p w14:paraId="6D586A73" w14:textId="6D1516D9" w:rsidR="0062393B" w:rsidRPr="00B07790" w:rsidRDefault="0062393B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6E92518" w14:textId="6319C24E" w:rsidR="0062393B" w:rsidRPr="00B07790" w:rsidRDefault="0062393B" w:rsidP="00E86A3E">
            <w:pPr>
              <w:tabs>
                <w:tab w:val="left" w:pos="1034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6"/>
      <w:tr w:rsidR="00AC4142" w:rsidRPr="00B07790" w14:paraId="5A9BA41A" w14:textId="77777777" w:rsidTr="00CD41CA">
        <w:trPr>
          <w:gridAfter w:val="1"/>
          <w:wAfter w:w="38" w:type="dxa"/>
          <w:trHeight w:val="360"/>
          <w:tblHeader/>
        </w:trPr>
        <w:tc>
          <w:tcPr>
            <w:tcW w:w="4516" w:type="dxa"/>
          </w:tcPr>
          <w:p w14:paraId="0034A854" w14:textId="77777777" w:rsidR="00AC4142" w:rsidRPr="00B07790" w:rsidRDefault="00AC4142" w:rsidP="00E4220C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1602AA2A" w14:textId="77777777" w:rsidR="00AC4142" w:rsidRPr="00B07790" w:rsidRDefault="00AC4142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5" w:type="dxa"/>
            <w:gridSpan w:val="14"/>
          </w:tcPr>
          <w:p w14:paraId="7F46CFB7" w14:textId="77777777" w:rsidR="00AC4142" w:rsidRPr="00B07790" w:rsidRDefault="00AC4142" w:rsidP="00E4220C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AC4142" w:rsidRPr="00B07790" w14:paraId="0C091C3D" w14:textId="77777777" w:rsidTr="009D6BFA">
        <w:trPr>
          <w:trHeight w:val="360"/>
        </w:trPr>
        <w:tc>
          <w:tcPr>
            <w:tcW w:w="4516" w:type="dxa"/>
          </w:tcPr>
          <w:p w14:paraId="1FF366C5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9" w:type="dxa"/>
          </w:tcPr>
          <w:p w14:paraId="205861C4" w14:textId="77777777" w:rsidR="00AC4142" w:rsidRPr="00B07790" w:rsidRDefault="00AC4142" w:rsidP="00E4220C">
            <w:pPr>
              <w:tabs>
                <w:tab w:val="decimal" w:pos="1033"/>
              </w:tabs>
              <w:spacing w:line="300" w:lineRule="exact"/>
              <w:ind w:left="-107"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79AB58BE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</w:tcPr>
          <w:p w14:paraId="3D78683C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4F439F56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</w:tcPr>
          <w:p w14:paraId="70448267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F4B934C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15E710C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5CA5ED3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A49652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6827C78A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" w:type="dxa"/>
            <w:gridSpan w:val="2"/>
          </w:tcPr>
          <w:p w14:paraId="591EEDCC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12957DD5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142" w:rsidRPr="00B07790" w14:paraId="25A501AC" w14:textId="77777777" w:rsidTr="00CD2D22">
        <w:trPr>
          <w:trHeight w:val="360"/>
        </w:trPr>
        <w:tc>
          <w:tcPr>
            <w:tcW w:w="4516" w:type="dxa"/>
          </w:tcPr>
          <w:p w14:paraId="548D0B0E" w14:textId="4972AA02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9" w:type="dxa"/>
          </w:tcPr>
          <w:p w14:paraId="5F13B207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1A1A9DC" w14:textId="49EE92AA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9,038</w:t>
            </w:r>
          </w:p>
        </w:tc>
        <w:tc>
          <w:tcPr>
            <w:tcW w:w="290" w:type="dxa"/>
          </w:tcPr>
          <w:p w14:paraId="01FE254F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DE9E6A6" w14:textId="72B035B4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10,033</w:t>
            </w:r>
          </w:p>
        </w:tc>
        <w:tc>
          <w:tcPr>
            <w:tcW w:w="290" w:type="dxa"/>
          </w:tcPr>
          <w:p w14:paraId="61422275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130BD2B" w14:textId="0FFB9A9F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21,073</w:t>
            </w:r>
          </w:p>
        </w:tc>
        <w:tc>
          <w:tcPr>
            <w:tcW w:w="236" w:type="dxa"/>
            <w:gridSpan w:val="2"/>
          </w:tcPr>
          <w:p w14:paraId="05D5EC39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4CEBBAD" w14:textId="3B86264F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41,259</w:t>
            </w:r>
          </w:p>
        </w:tc>
        <w:tc>
          <w:tcPr>
            <w:tcW w:w="236" w:type="dxa"/>
          </w:tcPr>
          <w:p w14:paraId="7A02B250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547F986E" w14:textId="3E03316A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290" w:type="dxa"/>
            <w:gridSpan w:val="2"/>
          </w:tcPr>
          <w:p w14:paraId="3E07870F" w14:textId="77777777" w:rsidR="00AC4142" w:rsidRPr="00B07790" w:rsidRDefault="00AC4142" w:rsidP="0071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1D50EC9" w14:textId="4B600ADE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82,138</w:t>
            </w:r>
          </w:p>
        </w:tc>
      </w:tr>
      <w:tr w:rsidR="00AC4142" w:rsidRPr="00B07790" w14:paraId="5F2ADB5E" w14:textId="77777777" w:rsidTr="00945AF5">
        <w:trPr>
          <w:trHeight w:val="360"/>
        </w:trPr>
        <w:tc>
          <w:tcPr>
            <w:tcW w:w="4516" w:type="dxa"/>
          </w:tcPr>
          <w:p w14:paraId="463DF65B" w14:textId="4DC1A2AC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9" w:type="dxa"/>
          </w:tcPr>
          <w:p w14:paraId="50DF4236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FFBE35E" w14:textId="1955FD53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90" w:type="dxa"/>
          </w:tcPr>
          <w:p w14:paraId="1D4E4725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5F0C208B" w14:textId="782A653A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90" w:type="dxa"/>
          </w:tcPr>
          <w:p w14:paraId="6F4966FC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E00C05D" w14:textId="116EDFF8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DE0A280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B3358EF" w14:textId="478F40B8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36" w:type="dxa"/>
          </w:tcPr>
          <w:p w14:paraId="0BE7A91C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514F5A4F" w14:textId="5D70E44E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806</w:t>
            </w:r>
          </w:p>
        </w:tc>
        <w:tc>
          <w:tcPr>
            <w:tcW w:w="290" w:type="dxa"/>
            <w:gridSpan w:val="2"/>
          </w:tcPr>
          <w:p w14:paraId="6C4858F2" w14:textId="77777777" w:rsidR="00AC4142" w:rsidRPr="00B07790" w:rsidRDefault="00AC4142" w:rsidP="0071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2E892A5C" w14:textId="7EB4893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1,166</w:t>
            </w:r>
          </w:p>
        </w:tc>
      </w:tr>
      <w:tr w:rsidR="00AC4142" w:rsidRPr="00B07790" w14:paraId="35141E03" w14:textId="77777777" w:rsidTr="00452C81">
        <w:trPr>
          <w:trHeight w:val="360"/>
        </w:trPr>
        <w:tc>
          <w:tcPr>
            <w:tcW w:w="4516" w:type="dxa"/>
          </w:tcPr>
          <w:p w14:paraId="0A2E9E16" w14:textId="16E1ED0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1179" w:type="dxa"/>
          </w:tcPr>
          <w:p w14:paraId="1BFFB325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B8862B1" w14:textId="52076B2F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</w:tcPr>
          <w:p w14:paraId="7A3EE861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5A65C766" w14:textId="28196BA2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(170)</w:t>
            </w:r>
          </w:p>
        </w:tc>
        <w:tc>
          <w:tcPr>
            <w:tcW w:w="290" w:type="dxa"/>
          </w:tcPr>
          <w:p w14:paraId="0D9F7F21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ADCDE1E" w14:textId="4D0086C2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6420987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712EFA90" w14:textId="2D018B71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4F5702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28C9B0C9" w14:textId="6AF1E4B0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90" w:type="dxa"/>
            <w:gridSpan w:val="2"/>
          </w:tcPr>
          <w:p w14:paraId="5C8FC651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12B7ED37" w14:textId="137F83DC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(199)</w:t>
            </w:r>
          </w:p>
        </w:tc>
      </w:tr>
      <w:tr w:rsidR="00AC4142" w:rsidRPr="00B07790" w14:paraId="279376EE" w14:textId="77777777" w:rsidTr="000543DB">
        <w:trPr>
          <w:trHeight w:val="360"/>
        </w:trPr>
        <w:tc>
          <w:tcPr>
            <w:tcW w:w="4516" w:type="dxa"/>
          </w:tcPr>
          <w:p w14:paraId="5FD03A6C" w14:textId="1449740E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79" w:type="dxa"/>
          </w:tcPr>
          <w:p w14:paraId="7EF99CCE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9017E86" w14:textId="1F0D7769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90" w:type="dxa"/>
          </w:tcPr>
          <w:p w14:paraId="595FC5E7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4A3805FC" w14:textId="0D7230D5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  <w:tc>
          <w:tcPr>
            <w:tcW w:w="290" w:type="dxa"/>
          </w:tcPr>
          <w:p w14:paraId="624A70EF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5CDB593D" w14:textId="029F1F0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gridSpan w:val="2"/>
          </w:tcPr>
          <w:p w14:paraId="65FB5FE3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D33BD8D" w14:textId="0EE7AE9E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236" w:type="dxa"/>
          </w:tcPr>
          <w:p w14:paraId="54FBA51C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54FA09AC" w14:textId="778A35B9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(714)</w:t>
            </w:r>
          </w:p>
        </w:tc>
        <w:tc>
          <w:tcPr>
            <w:tcW w:w="290" w:type="dxa"/>
            <w:gridSpan w:val="2"/>
          </w:tcPr>
          <w:p w14:paraId="1751F7E9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3EA052C0" w14:textId="74BE7422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AC4142" w:rsidRPr="00B07790" w14:paraId="68969AE4" w14:textId="77777777" w:rsidTr="000A33DB">
        <w:trPr>
          <w:trHeight w:val="360"/>
        </w:trPr>
        <w:tc>
          <w:tcPr>
            <w:tcW w:w="4516" w:type="dxa"/>
          </w:tcPr>
          <w:p w14:paraId="5F464081" w14:textId="56A48FC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9" w:type="dxa"/>
          </w:tcPr>
          <w:p w14:paraId="2D1107A5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15F03A9" w14:textId="4B5FF068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290" w:type="dxa"/>
          </w:tcPr>
          <w:p w14:paraId="351C1F25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2E3A37D" w14:textId="46C36FA9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(246)</w:t>
            </w:r>
          </w:p>
        </w:tc>
        <w:tc>
          <w:tcPr>
            <w:tcW w:w="290" w:type="dxa"/>
          </w:tcPr>
          <w:p w14:paraId="4203B79B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23A7988E" w14:textId="229291AD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F943648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2FFB1381" w14:textId="6E6A87E6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36" w:type="dxa"/>
          </w:tcPr>
          <w:p w14:paraId="4E280584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706887FF" w14:textId="7136A02A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90" w:type="dxa"/>
            <w:gridSpan w:val="2"/>
          </w:tcPr>
          <w:p w14:paraId="753622D1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38E29C65" w14:textId="70F92AC3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(381)</w:t>
            </w:r>
          </w:p>
        </w:tc>
      </w:tr>
      <w:tr w:rsidR="00E86A3E" w:rsidRPr="00B07790" w14:paraId="7C338EF0" w14:textId="77777777" w:rsidTr="00AC4142">
        <w:trPr>
          <w:trHeight w:val="360"/>
        </w:trPr>
        <w:tc>
          <w:tcPr>
            <w:tcW w:w="5695" w:type="dxa"/>
            <w:gridSpan w:val="2"/>
          </w:tcPr>
          <w:p w14:paraId="60B63DAA" w14:textId="03EA7826" w:rsidR="00EE2AE6" w:rsidRPr="00B07790" w:rsidRDefault="00EE2AE6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A688C7B" w14:textId="3DAD5CFF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90" w:type="dxa"/>
          </w:tcPr>
          <w:p w14:paraId="27E22FD7" w14:textId="77777777" w:rsidR="00EE2AE6" w:rsidRPr="00B07790" w:rsidRDefault="00EE2AE6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206D3" w14:textId="1787C28A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90" w:type="dxa"/>
          </w:tcPr>
          <w:p w14:paraId="04DC9D94" w14:textId="77777777" w:rsidR="00EE2AE6" w:rsidRPr="00B07790" w:rsidRDefault="00EE2AE6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1E95F0D6" w14:textId="5B98AB8F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36" w:type="dxa"/>
            <w:gridSpan w:val="2"/>
          </w:tcPr>
          <w:p w14:paraId="794512D0" w14:textId="77777777" w:rsidR="00EE2AE6" w:rsidRPr="00B07790" w:rsidRDefault="00EE2AE6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80465A8" w14:textId="7EAC266E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1,387</w:t>
            </w:r>
          </w:p>
        </w:tc>
        <w:tc>
          <w:tcPr>
            <w:tcW w:w="236" w:type="dxa"/>
          </w:tcPr>
          <w:p w14:paraId="0BBCC210" w14:textId="77777777" w:rsidR="00EE2AE6" w:rsidRPr="00B07790" w:rsidRDefault="00EE2AE6" w:rsidP="0071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</w:tcPr>
          <w:p w14:paraId="636DA618" w14:textId="3DE70C42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90" w:type="dxa"/>
            <w:gridSpan w:val="2"/>
          </w:tcPr>
          <w:p w14:paraId="0089CF19" w14:textId="77777777" w:rsidR="00EE2AE6" w:rsidRPr="00B07790" w:rsidRDefault="00EE2AE6" w:rsidP="0071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41DAA688" w14:textId="6125DB55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2,154</w:t>
            </w:r>
          </w:p>
        </w:tc>
      </w:tr>
      <w:tr w:rsidR="00AC4142" w:rsidRPr="00B07790" w14:paraId="03C95E63" w14:textId="77777777" w:rsidTr="00785EA7">
        <w:trPr>
          <w:trHeight w:val="360"/>
        </w:trPr>
        <w:tc>
          <w:tcPr>
            <w:tcW w:w="4516" w:type="dxa"/>
            <w:shd w:val="clear" w:color="auto" w:fill="auto"/>
          </w:tcPr>
          <w:p w14:paraId="3CC18367" w14:textId="11909E96" w:rsidR="00AC4142" w:rsidRPr="00B07790" w:rsidRDefault="00AC4142" w:rsidP="00661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2566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9" w:type="dxa"/>
          </w:tcPr>
          <w:p w14:paraId="77780306" w14:textId="77777777" w:rsidR="00AC4142" w:rsidRPr="00B07790" w:rsidRDefault="00AC4142" w:rsidP="00895531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218EAF3" w14:textId="4702CDA8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9,209</w:t>
            </w:r>
          </w:p>
        </w:tc>
        <w:tc>
          <w:tcPr>
            <w:tcW w:w="290" w:type="dxa"/>
            <w:vAlign w:val="bottom"/>
          </w:tcPr>
          <w:p w14:paraId="20FA4A2A" w14:textId="77777777" w:rsidR="00AC4142" w:rsidRPr="00B07790" w:rsidRDefault="00AC4142" w:rsidP="0089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CFBF796" w14:textId="63B610F0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10,471</w:t>
            </w:r>
          </w:p>
        </w:tc>
        <w:tc>
          <w:tcPr>
            <w:tcW w:w="290" w:type="dxa"/>
            <w:vAlign w:val="bottom"/>
          </w:tcPr>
          <w:p w14:paraId="29561687" w14:textId="77777777" w:rsidR="00AC4142" w:rsidRPr="00B07790" w:rsidRDefault="00AC4142" w:rsidP="00E86A3E">
            <w:pPr>
              <w:tabs>
                <w:tab w:val="decimal" w:pos="1025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66AAF522" w14:textId="62D6AA12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21,757</w:t>
            </w:r>
          </w:p>
        </w:tc>
        <w:tc>
          <w:tcPr>
            <w:tcW w:w="236" w:type="dxa"/>
            <w:gridSpan w:val="2"/>
            <w:vAlign w:val="bottom"/>
          </w:tcPr>
          <w:p w14:paraId="478B0D1E" w14:textId="7777777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C69A9B6" w14:textId="53BD6C71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42,791</w:t>
            </w:r>
          </w:p>
        </w:tc>
        <w:tc>
          <w:tcPr>
            <w:tcW w:w="236" w:type="dxa"/>
            <w:vAlign w:val="bottom"/>
          </w:tcPr>
          <w:p w14:paraId="7CA0A65F" w14:textId="7777777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</w:tcBorders>
            <w:vAlign w:val="bottom"/>
          </w:tcPr>
          <w:p w14:paraId="3A1B8312" w14:textId="163CFA81" w:rsidR="00AC4142" w:rsidRPr="00B07790" w:rsidRDefault="00AC4142" w:rsidP="00E86A3E">
            <w:pPr>
              <w:tabs>
                <w:tab w:val="decimal" w:pos="947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801</w:t>
            </w:r>
          </w:p>
        </w:tc>
        <w:tc>
          <w:tcPr>
            <w:tcW w:w="290" w:type="dxa"/>
            <w:gridSpan w:val="2"/>
            <w:vAlign w:val="bottom"/>
          </w:tcPr>
          <w:p w14:paraId="4C802D6B" w14:textId="77777777" w:rsidR="00AC4142" w:rsidRPr="00B07790" w:rsidRDefault="00AC4142" w:rsidP="00E86A3E">
            <w:pPr>
              <w:tabs>
                <w:tab w:val="decimal" w:pos="947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vAlign w:val="bottom"/>
          </w:tcPr>
          <w:p w14:paraId="6C5B4094" w14:textId="38564228" w:rsidR="00AC4142" w:rsidRPr="00B07790" w:rsidRDefault="00AC4142" w:rsidP="00E86A3E">
            <w:pPr>
              <w:tabs>
                <w:tab w:val="decimal" w:pos="947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85,029</w:t>
            </w:r>
          </w:p>
        </w:tc>
      </w:tr>
      <w:tr w:rsidR="00AC4142" w:rsidRPr="00B07790" w14:paraId="1E941DD2" w14:textId="77777777" w:rsidTr="004D71FA">
        <w:trPr>
          <w:trHeight w:val="360"/>
        </w:trPr>
        <w:tc>
          <w:tcPr>
            <w:tcW w:w="4516" w:type="dxa"/>
            <w:shd w:val="clear" w:color="auto" w:fill="auto"/>
          </w:tcPr>
          <w:p w14:paraId="25577923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9" w:type="dxa"/>
          </w:tcPr>
          <w:p w14:paraId="4984DD95" w14:textId="77777777" w:rsidR="00AC4142" w:rsidRPr="00B07790" w:rsidRDefault="00AC4142" w:rsidP="009039D2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093575FF" w14:textId="17F3318A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0" w:type="dxa"/>
          </w:tcPr>
          <w:p w14:paraId="62FC7B72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B18AD04" w14:textId="54012DC3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90" w:type="dxa"/>
          </w:tcPr>
          <w:p w14:paraId="4CB23BCF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6CAD475E" w14:textId="2148A623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E97D2D0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6AD294E9" w14:textId="1FBFCED8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36" w:type="dxa"/>
          </w:tcPr>
          <w:p w14:paraId="2BA799DE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57C6B0CA" w14:textId="7878D3CC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90" w:type="dxa"/>
            <w:gridSpan w:val="2"/>
          </w:tcPr>
          <w:p w14:paraId="7C7918BC" w14:textId="77777777" w:rsidR="00AC4142" w:rsidRPr="00B07790" w:rsidRDefault="00AC4142" w:rsidP="0090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CB6DEF4" w14:textId="6C6A6B49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1,069</w:t>
            </w:r>
          </w:p>
        </w:tc>
      </w:tr>
      <w:tr w:rsidR="00AC4142" w:rsidRPr="00B07790" w14:paraId="7B09957F" w14:textId="77777777" w:rsidTr="005F0AA2">
        <w:trPr>
          <w:trHeight w:val="360"/>
        </w:trPr>
        <w:tc>
          <w:tcPr>
            <w:tcW w:w="4516" w:type="dxa"/>
          </w:tcPr>
          <w:p w14:paraId="3F053929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79" w:type="dxa"/>
          </w:tcPr>
          <w:p w14:paraId="1FFD8474" w14:textId="77777777" w:rsidR="00AC4142" w:rsidRPr="00B07790" w:rsidRDefault="00AC4142" w:rsidP="00E329C9">
            <w:pPr>
              <w:tabs>
                <w:tab w:val="decimal" w:pos="1033"/>
              </w:tabs>
              <w:spacing w:line="300" w:lineRule="exact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5BCF1F0B" w14:textId="5D73061E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90" w:type="dxa"/>
          </w:tcPr>
          <w:p w14:paraId="33E6DF16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B090CA9" w14:textId="20BEA589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515</w:t>
            </w:r>
          </w:p>
        </w:tc>
        <w:tc>
          <w:tcPr>
            <w:tcW w:w="290" w:type="dxa"/>
          </w:tcPr>
          <w:p w14:paraId="653775AD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BAA563A" w14:textId="4CE13D2E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0BAA384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0D16BAD8" w14:textId="087548A2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3C0AB0AF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0128F69B" w14:textId="16701EBC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(630)</w:t>
            </w:r>
          </w:p>
        </w:tc>
        <w:tc>
          <w:tcPr>
            <w:tcW w:w="290" w:type="dxa"/>
            <w:gridSpan w:val="2"/>
          </w:tcPr>
          <w:p w14:paraId="1B89414C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7B9AC1CB" w14:textId="6657C865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</w:tr>
      <w:tr w:rsidR="00AC4142" w:rsidRPr="00B07790" w14:paraId="792F8F71" w14:textId="77777777" w:rsidTr="0050605D">
        <w:trPr>
          <w:trHeight w:val="360"/>
        </w:trPr>
        <w:tc>
          <w:tcPr>
            <w:tcW w:w="4516" w:type="dxa"/>
          </w:tcPr>
          <w:p w14:paraId="39B91E66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9" w:type="dxa"/>
          </w:tcPr>
          <w:p w14:paraId="027EB905" w14:textId="77777777" w:rsidR="00AC4142" w:rsidRPr="00B07790" w:rsidRDefault="00AC4142" w:rsidP="00E329C9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528CAE96" w14:textId="50AFAA13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290" w:type="dxa"/>
          </w:tcPr>
          <w:p w14:paraId="7A128C0E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493E495" w14:textId="7E1C7D81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(319)</w:t>
            </w:r>
          </w:p>
        </w:tc>
        <w:tc>
          <w:tcPr>
            <w:tcW w:w="290" w:type="dxa"/>
          </w:tcPr>
          <w:p w14:paraId="28B4E665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EF7885C" w14:textId="2607BF91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936F8D4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</w:tcPr>
          <w:p w14:paraId="35F0BA07" w14:textId="2A6D7AE8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(186)</w:t>
            </w:r>
          </w:p>
        </w:tc>
        <w:tc>
          <w:tcPr>
            <w:tcW w:w="236" w:type="dxa"/>
          </w:tcPr>
          <w:p w14:paraId="6F1D809F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</w:tcPr>
          <w:p w14:paraId="59DC4B0C" w14:textId="4510E7E1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0" w:type="dxa"/>
            <w:gridSpan w:val="2"/>
          </w:tcPr>
          <w:p w14:paraId="7337EBCA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35D9BD2" w14:textId="349C7529" w:rsidR="00AC4142" w:rsidRPr="00B07790" w:rsidRDefault="00AC4142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(532)</w:t>
            </w:r>
          </w:p>
        </w:tc>
      </w:tr>
      <w:tr w:rsidR="00E86A3E" w:rsidRPr="00B07790" w14:paraId="43C17FC2" w14:textId="77777777" w:rsidTr="00AC4142">
        <w:trPr>
          <w:trHeight w:val="360"/>
        </w:trPr>
        <w:tc>
          <w:tcPr>
            <w:tcW w:w="5695" w:type="dxa"/>
            <w:gridSpan w:val="2"/>
          </w:tcPr>
          <w:p w14:paraId="2BD87CBF" w14:textId="415BDB82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 w:right="98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B3667B5" w14:textId="17F1D2AD" w:rsidR="00EE2AE6" w:rsidRPr="00B07790" w:rsidRDefault="00EE2AE6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90" w:type="dxa"/>
          </w:tcPr>
          <w:p w14:paraId="613546B2" w14:textId="77777777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E6007E" w14:textId="332BF62A" w:rsidR="00EE2AE6" w:rsidRPr="00B07790" w:rsidRDefault="00EE2AE6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(340)</w:t>
            </w:r>
          </w:p>
        </w:tc>
        <w:tc>
          <w:tcPr>
            <w:tcW w:w="290" w:type="dxa"/>
          </w:tcPr>
          <w:p w14:paraId="39ADB5D8" w14:textId="77777777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5825F1AA" w14:textId="388F6F64" w:rsidR="00EE2AE6" w:rsidRPr="00B07790" w:rsidRDefault="00EE2AE6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(1,481)</w:t>
            </w:r>
          </w:p>
        </w:tc>
        <w:tc>
          <w:tcPr>
            <w:tcW w:w="236" w:type="dxa"/>
            <w:gridSpan w:val="2"/>
          </w:tcPr>
          <w:p w14:paraId="42B4EA90" w14:textId="77777777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3EDD18E" w14:textId="349C2742" w:rsidR="00EE2AE6" w:rsidRPr="00B07790" w:rsidRDefault="00EE2AE6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(2,921)</w:t>
            </w:r>
          </w:p>
        </w:tc>
        <w:tc>
          <w:tcPr>
            <w:tcW w:w="236" w:type="dxa"/>
          </w:tcPr>
          <w:p w14:paraId="058D1EB0" w14:textId="77777777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0" w:type="dxa"/>
            <w:gridSpan w:val="2"/>
            <w:tcBorders>
              <w:bottom w:val="single" w:sz="4" w:space="0" w:color="auto"/>
            </w:tcBorders>
          </w:tcPr>
          <w:p w14:paraId="11DF0135" w14:textId="659AEDE9" w:rsidR="00EE2AE6" w:rsidRPr="00B07790" w:rsidRDefault="00EE2AE6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90" w:type="dxa"/>
            <w:gridSpan w:val="2"/>
          </w:tcPr>
          <w:p w14:paraId="333E1BBB" w14:textId="77777777" w:rsidR="00EE2AE6" w:rsidRPr="00B07790" w:rsidRDefault="00EE2AE6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00" w:lineRule="exact"/>
              <w:ind w:left="-107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70BAA7BA" w14:textId="03A5E2CF" w:rsidR="00EE2AE6" w:rsidRPr="00B07790" w:rsidRDefault="00EE2AE6" w:rsidP="00E86A3E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(4,749)</w:t>
            </w:r>
          </w:p>
        </w:tc>
      </w:tr>
      <w:tr w:rsidR="00AC4142" w:rsidRPr="00B07790" w14:paraId="3D1948C8" w14:textId="77777777" w:rsidTr="00BA0449">
        <w:trPr>
          <w:trHeight w:val="360"/>
        </w:trPr>
        <w:tc>
          <w:tcPr>
            <w:tcW w:w="4516" w:type="dxa"/>
          </w:tcPr>
          <w:p w14:paraId="714F129C" w14:textId="573090F9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7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79" w:type="dxa"/>
          </w:tcPr>
          <w:p w14:paraId="21BF93D0" w14:textId="77777777" w:rsidR="00AC4142" w:rsidRPr="00B07790" w:rsidRDefault="00AC4142" w:rsidP="00E329C9">
            <w:pPr>
              <w:tabs>
                <w:tab w:val="decimal" w:pos="1033"/>
              </w:tabs>
              <w:spacing w:line="300" w:lineRule="exact"/>
              <w:ind w:left="-107" w:right="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D9658D9" w14:textId="49880C5F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9,235</w:t>
            </w:r>
          </w:p>
        </w:tc>
        <w:tc>
          <w:tcPr>
            <w:tcW w:w="290" w:type="dxa"/>
          </w:tcPr>
          <w:p w14:paraId="1BDB4A59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46BFFB78" w14:textId="034F8709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10,348</w:t>
            </w:r>
          </w:p>
        </w:tc>
        <w:tc>
          <w:tcPr>
            <w:tcW w:w="290" w:type="dxa"/>
          </w:tcPr>
          <w:p w14:paraId="4E1EFAD7" w14:textId="77777777" w:rsidR="00AC4142" w:rsidRPr="00B07790" w:rsidRDefault="00AC4142" w:rsidP="00E32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300" w:lineRule="exact"/>
              <w:ind w:left="-107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1589F88D" w14:textId="1CFC14AD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20,276</w:t>
            </w:r>
          </w:p>
        </w:tc>
        <w:tc>
          <w:tcPr>
            <w:tcW w:w="236" w:type="dxa"/>
            <w:gridSpan w:val="2"/>
          </w:tcPr>
          <w:p w14:paraId="69110905" w14:textId="7777777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6A51FBD" w14:textId="02E4E200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40,009</w:t>
            </w:r>
          </w:p>
        </w:tc>
        <w:tc>
          <w:tcPr>
            <w:tcW w:w="236" w:type="dxa"/>
          </w:tcPr>
          <w:p w14:paraId="37BF9351" w14:textId="77777777" w:rsidR="00AC4142" w:rsidRPr="00B07790" w:rsidRDefault="00AC4142" w:rsidP="00E86A3E">
            <w:pPr>
              <w:tabs>
                <w:tab w:val="decimal" w:pos="1025"/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556E" w14:textId="5C4D8A50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879</w:t>
            </w:r>
          </w:p>
        </w:tc>
        <w:tc>
          <w:tcPr>
            <w:tcW w:w="290" w:type="dxa"/>
            <w:gridSpan w:val="2"/>
          </w:tcPr>
          <w:p w14:paraId="08712FFC" w14:textId="7777777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4A93E9" w14:textId="25C00917" w:rsidR="00AC4142" w:rsidRPr="00B07790" w:rsidRDefault="00AC4142" w:rsidP="00E86A3E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80,747</w:t>
            </w:r>
          </w:p>
        </w:tc>
      </w:tr>
    </w:tbl>
    <w:p w14:paraId="0E09F34E" w14:textId="77777777" w:rsidR="00F45A8A" w:rsidRPr="00B07790" w:rsidRDefault="00F45A8A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F45A8A" w:rsidRPr="00B07790" w:rsidSect="000A30D8">
          <w:headerReference w:type="default" r:id="rId19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1512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01"/>
        <w:gridCol w:w="1174"/>
        <w:gridCol w:w="1373"/>
        <w:gridCol w:w="48"/>
        <w:gridCol w:w="290"/>
        <w:gridCol w:w="21"/>
        <w:gridCol w:w="1261"/>
        <w:gridCol w:w="269"/>
        <w:gridCol w:w="1440"/>
        <w:gridCol w:w="155"/>
        <w:gridCol w:w="82"/>
        <w:gridCol w:w="1304"/>
        <w:gridCol w:w="266"/>
        <w:gridCol w:w="24"/>
        <w:gridCol w:w="1473"/>
        <w:gridCol w:w="33"/>
        <w:gridCol w:w="257"/>
        <w:gridCol w:w="21"/>
        <w:gridCol w:w="1131"/>
      </w:tblGrid>
      <w:tr w:rsidR="00452469" w:rsidRPr="00B07790" w14:paraId="155225F6" w14:textId="77777777" w:rsidTr="0062393B">
        <w:trPr>
          <w:trHeight w:val="365"/>
          <w:tblHeader/>
        </w:trPr>
        <w:tc>
          <w:tcPr>
            <w:tcW w:w="1488" w:type="pct"/>
          </w:tcPr>
          <w:p w14:paraId="2EC7B83A" w14:textId="77777777" w:rsidR="00F45A8A" w:rsidRPr="00B07790" w:rsidRDefault="00F45A8A" w:rsidP="009039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7" w:type="pct"/>
          </w:tcPr>
          <w:p w14:paraId="3EF34816" w14:textId="77777777" w:rsidR="00F45A8A" w:rsidRPr="00B07790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4" w:type="pct"/>
            <w:gridSpan w:val="17"/>
          </w:tcPr>
          <w:p w14:paraId="1621449E" w14:textId="77777777" w:rsidR="00F45A8A" w:rsidRPr="00B07790" w:rsidRDefault="00F45A8A" w:rsidP="009039D2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2469" w:rsidRPr="00B07790" w14:paraId="468D6029" w14:textId="77777777" w:rsidTr="0062393B">
        <w:trPr>
          <w:trHeight w:val="974"/>
          <w:tblHeader/>
        </w:trPr>
        <w:tc>
          <w:tcPr>
            <w:tcW w:w="1488" w:type="pct"/>
          </w:tcPr>
          <w:p w14:paraId="78A1F6D7" w14:textId="77777777" w:rsidR="00452469" w:rsidRPr="00B07790" w:rsidRDefault="00452469" w:rsidP="00EA598A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7" w:type="pct"/>
            <w:vAlign w:val="bottom"/>
          </w:tcPr>
          <w:p w14:paraId="05E2F7C3" w14:textId="4351FD7A" w:rsidR="00452469" w:rsidRPr="00B07790" w:rsidRDefault="00452469" w:rsidP="00AC4142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470" w:type="pct"/>
            <w:gridSpan w:val="2"/>
            <w:vAlign w:val="bottom"/>
          </w:tcPr>
          <w:p w14:paraId="6F47A19E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  <w:p w14:paraId="2A1029EE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สำหรับกระบวน</w:t>
            </w:r>
          </w:p>
          <w:p w14:paraId="492548EE" w14:textId="77777777" w:rsidR="00452469" w:rsidRPr="00B07790" w:rsidRDefault="00452469" w:rsidP="00EA598A">
            <w:pPr>
              <w:tabs>
                <w:tab w:val="clear" w:pos="907"/>
                <w:tab w:val="left" w:pos="968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การผลิต</w:t>
            </w:r>
          </w:p>
        </w:tc>
        <w:tc>
          <w:tcPr>
            <w:tcW w:w="96" w:type="pct"/>
            <w:vAlign w:val="bottom"/>
          </w:tcPr>
          <w:p w14:paraId="366BB884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D926290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616" w:type="pct"/>
            <w:gridSpan w:val="3"/>
            <w:vAlign w:val="bottom"/>
          </w:tcPr>
          <w:p w14:paraId="53DC1A82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สัญญาที่ทำกับลูกค้า</w:t>
            </w:r>
          </w:p>
          <w:p w14:paraId="3DF1D228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และความสัมพันธ์</w:t>
            </w:r>
          </w:p>
          <w:p w14:paraId="011815B6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กับลูกค้าที่เกี่ยวข้อง</w:t>
            </w:r>
          </w:p>
        </w:tc>
        <w:tc>
          <w:tcPr>
            <w:tcW w:w="458" w:type="pct"/>
            <w:gridSpan w:val="2"/>
            <w:vAlign w:val="bottom"/>
          </w:tcPr>
          <w:p w14:paraId="14059E0B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สิทธิในการใช้และการดำเนินการอื่น ๆ</w:t>
            </w:r>
          </w:p>
        </w:tc>
        <w:tc>
          <w:tcPr>
            <w:tcW w:w="96" w:type="pct"/>
            <w:gridSpan w:val="2"/>
            <w:vAlign w:val="bottom"/>
          </w:tcPr>
          <w:p w14:paraId="368CC4F2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" w:type="pct"/>
            <w:vAlign w:val="bottom"/>
          </w:tcPr>
          <w:p w14:paraId="516C38B0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  <w:p w14:paraId="3FC7A615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ไม่มีตัวตน</w:t>
            </w:r>
          </w:p>
          <w:p w14:paraId="693B4DEA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ระหว่างกา</w:t>
            </w:r>
            <w:r w:rsidRPr="00B07790"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96" w:type="pct"/>
            <w:gridSpan w:val="2"/>
            <w:vAlign w:val="bottom"/>
          </w:tcPr>
          <w:p w14:paraId="2329057E" w14:textId="77777777" w:rsidR="00452469" w:rsidRPr="00B07790" w:rsidRDefault="00452469" w:rsidP="00EA598A">
            <w:pPr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7C4736F" w14:textId="77777777" w:rsidR="00452469" w:rsidRPr="00B07790" w:rsidRDefault="00452469" w:rsidP="00EA598A">
            <w:pPr>
              <w:tabs>
                <w:tab w:val="left" w:pos="1034"/>
              </w:tabs>
              <w:spacing w:line="300" w:lineRule="exact"/>
              <w:ind w:left="-104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52469" w:rsidRPr="00B07790" w14:paraId="1A7F6944" w14:textId="77777777" w:rsidTr="0062393B">
        <w:trPr>
          <w:trHeight w:val="299"/>
          <w:tblHeader/>
        </w:trPr>
        <w:tc>
          <w:tcPr>
            <w:tcW w:w="1488" w:type="pct"/>
          </w:tcPr>
          <w:p w14:paraId="5F6BD2F1" w14:textId="77777777" w:rsidR="0097700B" w:rsidRPr="00B07790" w:rsidRDefault="0097700B" w:rsidP="009039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87" w:type="pct"/>
            <w:vAlign w:val="bottom"/>
          </w:tcPr>
          <w:p w14:paraId="468840CA" w14:textId="77777777" w:rsidR="0097700B" w:rsidRPr="00B07790" w:rsidRDefault="0097700B" w:rsidP="009039D2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pct"/>
            <w:gridSpan w:val="17"/>
            <w:vAlign w:val="bottom"/>
          </w:tcPr>
          <w:p w14:paraId="742A6C08" w14:textId="662155E0" w:rsidR="0097700B" w:rsidRPr="00B07790" w:rsidRDefault="0097700B" w:rsidP="009039D2">
            <w:pPr>
              <w:spacing w:line="240" w:lineRule="auto"/>
              <w:ind w:left="-104" w:right="-111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52469" w:rsidRPr="00B07790" w14:paraId="6E9D58F1" w14:textId="77777777" w:rsidTr="0062393B">
        <w:trPr>
          <w:trHeight w:val="365"/>
        </w:trPr>
        <w:tc>
          <w:tcPr>
            <w:tcW w:w="1876" w:type="pct"/>
            <w:gridSpan w:val="2"/>
          </w:tcPr>
          <w:p w14:paraId="13DB5F61" w14:textId="25CA102A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454" w:type="pct"/>
          </w:tcPr>
          <w:p w14:paraId="61E6D105" w14:textId="77777777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-107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gridSpan w:val="3"/>
          </w:tcPr>
          <w:p w14:paraId="6EEDA347" w14:textId="77777777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D9DBB4D" w14:textId="77777777" w:rsidR="00EE2AE6" w:rsidRPr="00B07790" w:rsidRDefault="00EE2AE6" w:rsidP="009039D2">
            <w:pPr>
              <w:tabs>
                <w:tab w:val="clear" w:pos="907"/>
                <w:tab w:val="decimal" w:pos="897"/>
              </w:tabs>
              <w:spacing w:line="240" w:lineRule="auto"/>
              <w:ind w:left="-107" w:right="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17275104" w14:textId="77777777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A5BCA56" w14:textId="77777777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-107" w:righ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gridSpan w:val="2"/>
          </w:tcPr>
          <w:p w14:paraId="0E6E34D0" w14:textId="77777777" w:rsidR="00EE2AE6" w:rsidRPr="00B07790" w:rsidRDefault="00EE2AE6" w:rsidP="009039D2">
            <w:pPr>
              <w:tabs>
                <w:tab w:val="decimal" w:pos="1033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7D5E19CF" w14:textId="77777777" w:rsidR="00EE2AE6" w:rsidRPr="00B07790" w:rsidRDefault="00EE2AE6" w:rsidP="00EB2BEF">
            <w:pPr>
              <w:tabs>
                <w:tab w:val="decimal" w:pos="848"/>
              </w:tabs>
              <w:spacing w:line="240" w:lineRule="auto"/>
              <w:ind w:left="-107" w:right="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14:paraId="1E111B01" w14:textId="77777777" w:rsidR="00EE2AE6" w:rsidRPr="00B07790" w:rsidRDefault="00EE2AE6" w:rsidP="009039D2">
            <w:pPr>
              <w:tabs>
                <w:tab w:val="decimal" w:pos="964"/>
              </w:tabs>
              <w:spacing w:line="240" w:lineRule="auto"/>
              <w:ind w:left="-107" w:right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6" w:type="pct"/>
            <w:gridSpan w:val="3"/>
          </w:tcPr>
          <w:p w14:paraId="1145B222" w14:textId="77777777" w:rsidR="00EE2AE6" w:rsidRPr="00B07790" w:rsidRDefault="00EE2AE6" w:rsidP="009039D2">
            <w:pPr>
              <w:tabs>
                <w:tab w:val="decimal" w:pos="964"/>
              </w:tabs>
              <w:spacing w:line="240" w:lineRule="auto"/>
              <w:ind w:left="-107"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39CF81BE" w14:textId="77777777" w:rsidR="00EE2AE6" w:rsidRPr="00B07790" w:rsidRDefault="00EE2AE6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68B1231F" w14:textId="77777777" w:rsidR="00EE2AE6" w:rsidRPr="00B07790" w:rsidRDefault="00EE2AE6" w:rsidP="009039D2">
            <w:pPr>
              <w:tabs>
                <w:tab w:val="decimal" w:pos="964"/>
              </w:tabs>
              <w:spacing w:line="240" w:lineRule="auto"/>
              <w:ind w:left="-107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2469" w:rsidRPr="00B07790" w14:paraId="50C47D34" w14:textId="77777777" w:rsidTr="0062393B">
        <w:trPr>
          <w:trHeight w:val="352"/>
        </w:trPr>
        <w:tc>
          <w:tcPr>
            <w:tcW w:w="1488" w:type="pct"/>
          </w:tcPr>
          <w:p w14:paraId="40EAEEBE" w14:textId="65E8A046" w:rsidR="00EE2AE6" w:rsidRPr="00B07790" w:rsidRDefault="00EE2AE6" w:rsidP="00895531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387" w:type="pct"/>
          </w:tcPr>
          <w:p w14:paraId="0FD5BFE0" w14:textId="77777777" w:rsidR="00EE2AE6" w:rsidRPr="00B07790" w:rsidRDefault="00EE2AE6" w:rsidP="00895531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62EA77B" w14:textId="05D6BFAF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4,035</w:t>
            </w:r>
          </w:p>
        </w:tc>
        <w:tc>
          <w:tcPr>
            <w:tcW w:w="119" w:type="pct"/>
            <w:gridSpan w:val="3"/>
          </w:tcPr>
          <w:p w14:paraId="16DBC884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8A83797" w14:textId="694F99B3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6,408</w:t>
            </w:r>
          </w:p>
        </w:tc>
        <w:tc>
          <w:tcPr>
            <w:tcW w:w="89" w:type="pct"/>
          </w:tcPr>
          <w:p w14:paraId="386941D8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390FD8D5" w14:textId="67529D45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4,810</w:t>
            </w:r>
          </w:p>
        </w:tc>
        <w:tc>
          <w:tcPr>
            <w:tcW w:w="78" w:type="pct"/>
            <w:gridSpan w:val="2"/>
          </w:tcPr>
          <w:p w14:paraId="2FFE234B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05FBC78A" w14:textId="51EF51D3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6,631</w:t>
            </w:r>
          </w:p>
        </w:tc>
        <w:tc>
          <w:tcPr>
            <w:tcW w:w="88" w:type="pct"/>
          </w:tcPr>
          <w:p w14:paraId="2722BBE5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</w:tcPr>
          <w:p w14:paraId="7A8F13F5" w14:textId="06944325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2" w:type="pct"/>
            <w:gridSpan w:val="2"/>
          </w:tcPr>
          <w:p w14:paraId="5DFDA10D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66186416" w14:textId="4833C28F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21,906</w:t>
            </w:r>
          </w:p>
        </w:tc>
      </w:tr>
      <w:tr w:rsidR="00452469" w:rsidRPr="00B07790" w14:paraId="40D7012F" w14:textId="77777777" w:rsidTr="0062393B">
        <w:trPr>
          <w:trHeight w:val="352"/>
        </w:trPr>
        <w:tc>
          <w:tcPr>
            <w:tcW w:w="1488" w:type="pct"/>
          </w:tcPr>
          <w:p w14:paraId="1D040C3C" w14:textId="297B1135" w:rsidR="00EE2AE6" w:rsidRPr="00B07790" w:rsidRDefault="00EE2AE6" w:rsidP="00895531">
            <w:pPr>
              <w:spacing w:line="240" w:lineRule="auto"/>
              <w:ind w:left="612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87" w:type="pct"/>
          </w:tcPr>
          <w:p w14:paraId="3F561331" w14:textId="77777777" w:rsidR="00EE2AE6" w:rsidRPr="00B07790" w:rsidRDefault="00EE2AE6" w:rsidP="00895531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642B1DE2" w14:textId="4FA86710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119" w:type="pct"/>
            <w:gridSpan w:val="3"/>
            <w:vAlign w:val="bottom"/>
          </w:tcPr>
          <w:p w14:paraId="65265432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0A78EDFD" w14:textId="6DFC9B6E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89" w:type="pct"/>
            <w:vAlign w:val="bottom"/>
          </w:tcPr>
          <w:p w14:paraId="5C4EC4FF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54E84C6B" w14:textId="5004E953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78" w:type="pct"/>
            <w:gridSpan w:val="2"/>
            <w:vAlign w:val="bottom"/>
          </w:tcPr>
          <w:p w14:paraId="6EC88048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vAlign w:val="bottom"/>
          </w:tcPr>
          <w:p w14:paraId="605D5948" w14:textId="6BC826B9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2,078</w:t>
            </w:r>
          </w:p>
        </w:tc>
        <w:tc>
          <w:tcPr>
            <w:tcW w:w="88" w:type="pct"/>
            <w:vAlign w:val="bottom"/>
          </w:tcPr>
          <w:p w14:paraId="78371012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73707879" w14:textId="42D3B5FE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3CCAB690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47CA8ED9" w14:textId="5A79D0F7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4,012</w:t>
            </w:r>
          </w:p>
        </w:tc>
      </w:tr>
      <w:tr w:rsidR="00452469" w:rsidRPr="00B07790" w14:paraId="23D58DC7" w14:textId="77777777" w:rsidTr="0062393B">
        <w:trPr>
          <w:trHeight w:val="352"/>
        </w:trPr>
        <w:tc>
          <w:tcPr>
            <w:tcW w:w="1488" w:type="pct"/>
          </w:tcPr>
          <w:p w14:paraId="13554690" w14:textId="23ED8265" w:rsidR="00EE2AE6" w:rsidRPr="00B07790" w:rsidDel="004F76C0" w:rsidRDefault="00EE2AE6" w:rsidP="00895531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387" w:type="pct"/>
          </w:tcPr>
          <w:p w14:paraId="4980B7A9" w14:textId="0DF69F9B" w:rsidR="00EE2AE6" w:rsidRPr="00B07790" w:rsidRDefault="00EE2AE6" w:rsidP="00895531">
            <w:pPr>
              <w:spacing w:line="240" w:lineRule="auto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A12B4D2" w14:textId="0DC06F01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gridSpan w:val="3"/>
            <w:vAlign w:val="bottom"/>
          </w:tcPr>
          <w:p w14:paraId="6AAFC1BD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73A86D9D" w14:textId="06E6FC78" w:rsidR="00EE2AE6" w:rsidRPr="00B07790" w:rsidRDefault="00EE2AE6" w:rsidP="00895531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  <w:tc>
          <w:tcPr>
            <w:tcW w:w="89" w:type="pct"/>
            <w:vAlign w:val="bottom"/>
          </w:tcPr>
          <w:p w14:paraId="1F8206D7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5A4D21AC" w14:textId="7C0CA265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5C11ACD5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vAlign w:val="bottom"/>
          </w:tcPr>
          <w:p w14:paraId="1F8C0032" w14:textId="09144066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8F049D7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154DA87B" w14:textId="72F63B41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5F453552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7D1B854B" w14:textId="5FF67292" w:rsidR="00EE2AE6" w:rsidRPr="00B07790" w:rsidRDefault="00EE2AE6" w:rsidP="00895531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(83)</w:t>
            </w:r>
          </w:p>
        </w:tc>
      </w:tr>
      <w:tr w:rsidR="00452469" w:rsidRPr="00B07790" w14:paraId="275A530B" w14:textId="77777777" w:rsidTr="0062393B">
        <w:trPr>
          <w:trHeight w:val="352"/>
        </w:trPr>
        <w:tc>
          <w:tcPr>
            <w:tcW w:w="1488" w:type="pct"/>
          </w:tcPr>
          <w:p w14:paraId="52ACC4C3" w14:textId="225D93D0" w:rsidR="00EE2AE6" w:rsidRPr="00B07790" w:rsidRDefault="00EE2AE6" w:rsidP="00895531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87" w:type="pct"/>
          </w:tcPr>
          <w:p w14:paraId="490552E4" w14:textId="77777777" w:rsidR="00EE2AE6" w:rsidRPr="00B07790" w:rsidRDefault="00EE2AE6" w:rsidP="00895531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</w:tcPr>
          <w:p w14:paraId="6C49DDCD" w14:textId="7A58F7A5" w:rsidR="00EE2AE6" w:rsidRPr="00B07790" w:rsidRDefault="00EE2AE6" w:rsidP="00895531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9" w:type="pct"/>
            <w:gridSpan w:val="3"/>
            <w:vAlign w:val="bottom"/>
          </w:tcPr>
          <w:p w14:paraId="68CEEDAB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809E0C" w14:textId="166A3748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9" w:type="pct"/>
            <w:vAlign w:val="bottom"/>
          </w:tcPr>
          <w:p w14:paraId="123C25E7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2886C5D8" w14:textId="7C4A0FE0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78" w:type="pct"/>
            <w:gridSpan w:val="2"/>
            <w:vAlign w:val="bottom"/>
          </w:tcPr>
          <w:p w14:paraId="5560A86A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16965948" w14:textId="0F15BD4C" w:rsidR="00EE2AE6" w:rsidRPr="00B07790" w:rsidRDefault="00EE2AE6" w:rsidP="0071103F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88" w:type="pct"/>
            <w:vAlign w:val="bottom"/>
          </w:tcPr>
          <w:p w14:paraId="20EBDE06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13B14EDE" w14:textId="7067200C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42B6774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602C8795" w14:textId="61DEEA9D" w:rsidR="00EE2AE6" w:rsidRPr="00B07790" w:rsidRDefault="00EE2AE6" w:rsidP="00895531">
            <w:pPr>
              <w:tabs>
                <w:tab w:val="decimal" w:pos="86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2469" w:rsidRPr="00B07790" w14:paraId="01774847" w14:textId="77777777" w:rsidTr="0062393B">
        <w:trPr>
          <w:trHeight w:val="352"/>
        </w:trPr>
        <w:tc>
          <w:tcPr>
            <w:tcW w:w="1488" w:type="pct"/>
          </w:tcPr>
          <w:p w14:paraId="6EFD7078" w14:textId="3D7EE3A1" w:rsidR="00EE2AE6" w:rsidRPr="00B07790" w:rsidRDefault="00EE2AE6" w:rsidP="00895531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87" w:type="pct"/>
          </w:tcPr>
          <w:p w14:paraId="0BD094CC" w14:textId="77777777" w:rsidR="00EE2AE6" w:rsidRPr="00B07790" w:rsidRDefault="00EE2AE6" w:rsidP="00895531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</w:tcPr>
          <w:p w14:paraId="5BE90A7C" w14:textId="5E479EBA" w:rsidR="00EE2AE6" w:rsidRPr="00B07790" w:rsidRDefault="00EE2AE6" w:rsidP="00895531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19" w:type="pct"/>
            <w:gridSpan w:val="3"/>
          </w:tcPr>
          <w:p w14:paraId="16440F9D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C17C856" w14:textId="4E751757" w:rsidR="00EE2AE6" w:rsidRPr="00B07790" w:rsidRDefault="00EE2AE6" w:rsidP="00895531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(232)</w:t>
            </w:r>
          </w:p>
        </w:tc>
        <w:tc>
          <w:tcPr>
            <w:tcW w:w="89" w:type="pct"/>
          </w:tcPr>
          <w:p w14:paraId="476D5DF7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49BA9496" w14:textId="7F247877" w:rsidR="00EE2AE6" w:rsidRPr="00B07790" w:rsidRDefault="00EE2AE6" w:rsidP="00895531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pct"/>
            <w:gridSpan w:val="2"/>
          </w:tcPr>
          <w:p w14:paraId="15E31FC1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7F312155" w14:textId="51AE8713" w:rsidR="00EE2AE6" w:rsidRPr="00B07790" w:rsidRDefault="00EE2AE6" w:rsidP="0071103F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(51)</w:t>
            </w:r>
          </w:p>
        </w:tc>
        <w:tc>
          <w:tcPr>
            <w:tcW w:w="88" w:type="pct"/>
          </w:tcPr>
          <w:p w14:paraId="1AD8A8A0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</w:tcPr>
          <w:p w14:paraId="04C9C796" w14:textId="775566B4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</w:tcPr>
          <w:p w14:paraId="4BFA8794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65301A8C" w14:textId="3EB552A8" w:rsidR="00EE2AE6" w:rsidRPr="00B07790" w:rsidRDefault="00EE2AE6" w:rsidP="00895531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(304)</w:t>
            </w:r>
          </w:p>
        </w:tc>
      </w:tr>
      <w:tr w:rsidR="00452469" w:rsidRPr="00B07790" w14:paraId="514F317D" w14:textId="77777777" w:rsidTr="0062393B">
        <w:trPr>
          <w:trHeight w:val="352"/>
        </w:trPr>
        <w:tc>
          <w:tcPr>
            <w:tcW w:w="1876" w:type="pct"/>
            <w:gridSpan w:val="2"/>
          </w:tcPr>
          <w:p w14:paraId="4F056BD5" w14:textId="47DB7530" w:rsidR="00EE2AE6" w:rsidRPr="00B07790" w:rsidRDefault="00EE2AE6" w:rsidP="00895531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54" w:type="pct"/>
            <w:shd w:val="clear" w:color="auto" w:fill="auto"/>
          </w:tcPr>
          <w:p w14:paraId="1E06AEC9" w14:textId="61DB8E70" w:rsidR="00EE2AE6" w:rsidRPr="00B07790" w:rsidRDefault="00EE2AE6" w:rsidP="00787074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9" w:type="pct"/>
            <w:gridSpan w:val="3"/>
          </w:tcPr>
          <w:p w14:paraId="016C17C9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D9276D" w14:textId="4572D07F" w:rsidR="00EE2AE6" w:rsidRPr="00B07790" w:rsidRDefault="00EE2AE6" w:rsidP="00895531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89" w:type="pct"/>
          </w:tcPr>
          <w:p w14:paraId="67CA5D48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596992F2" w14:textId="2C527073" w:rsidR="00EE2AE6" w:rsidRPr="00B07790" w:rsidRDefault="00EE2AE6" w:rsidP="00895531">
            <w:pPr>
              <w:tabs>
                <w:tab w:val="decimal" w:pos="97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78" w:type="pct"/>
            <w:gridSpan w:val="2"/>
          </w:tcPr>
          <w:p w14:paraId="423732C5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6D34D82D" w14:textId="1E8D22AD" w:rsidR="00EE2AE6" w:rsidRPr="00B07790" w:rsidRDefault="00EE2AE6" w:rsidP="00895531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88" w:type="pct"/>
          </w:tcPr>
          <w:p w14:paraId="1F561582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</w:tcPr>
          <w:p w14:paraId="4483EA14" w14:textId="40AE551E" w:rsidR="00EE2AE6" w:rsidRPr="00B07790" w:rsidRDefault="00EE2AE6" w:rsidP="00787074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</w:tcPr>
          <w:p w14:paraId="13B7D08B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0DC81EB8" w14:textId="6C83D531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452469" w:rsidRPr="00B07790" w14:paraId="1CE4680F" w14:textId="77777777" w:rsidTr="0062393B">
        <w:trPr>
          <w:trHeight w:val="365"/>
        </w:trPr>
        <w:tc>
          <w:tcPr>
            <w:tcW w:w="1488" w:type="pct"/>
          </w:tcPr>
          <w:p w14:paraId="4DD48AC5" w14:textId="36E0F016" w:rsidR="00EE2AE6" w:rsidRPr="00B07790" w:rsidRDefault="00EE2AE6" w:rsidP="008A4659">
            <w:pPr>
              <w:spacing w:line="240" w:lineRule="auto"/>
              <w:ind w:left="3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2566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87" w:type="pct"/>
          </w:tcPr>
          <w:p w14:paraId="6DDC7C15" w14:textId="77777777" w:rsidR="00EE2AE6" w:rsidRPr="00B07790" w:rsidRDefault="00EE2AE6" w:rsidP="00895531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2DA3" w14:textId="06A779E3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4,398</w:t>
            </w:r>
          </w:p>
        </w:tc>
        <w:tc>
          <w:tcPr>
            <w:tcW w:w="119" w:type="pct"/>
            <w:gridSpan w:val="3"/>
            <w:vAlign w:val="bottom"/>
          </w:tcPr>
          <w:p w14:paraId="6290915E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14:paraId="5F25A41B" w14:textId="105FBD21" w:rsidR="00EE2AE6" w:rsidRPr="00B07790" w:rsidRDefault="00EE2AE6" w:rsidP="00895531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7,032</w:t>
            </w:r>
          </w:p>
        </w:tc>
        <w:tc>
          <w:tcPr>
            <w:tcW w:w="89" w:type="pct"/>
            <w:vAlign w:val="bottom"/>
          </w:tcPr>
          <w:p w14:paraId="42157B4C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4D27E422" w14:textId="1D550A69" w:rsidR="00EE2AE6" w:rsidRPr="00B07790" w:rsidRDefault="00EE2AE6" w:rsidP="00895531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5,666</w:t>
            </w:r>
          </w:p>
        </w:tc>
        <w:tc>
          <w:tcPr>
            <w:tcW w:w="78" w:type="pct"/>
            <w:gridSpan w:val="2"/>
            <w:vAlign w:val="bottom"/>
          </w:tcPr>
          <w:p w14:paraId="0E67B7CF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5E313BA0" w14:textId="08B4BE6C" w:rsidR="00EE2AE6" w:rsidRPr="00B07790" w:rsidRDefault="00EE2AE6" w:rsidP="00895531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8,887</w:t>
            </w:r>
          </w:p>
        </w:tc>
        <w:tc>
          <w:tcPr>
            <w:tcW w:w="88" w:type="pct"/>
            <w:vAlign w:val="bottom"/>
          </w:tcPr>
          <w:p w14:paraId="21C94CDB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</w:tcBorders>
            <w:vAlign w:val="bottom"/>
          </w:tcPr>
          <w:p w14:paraId="42963E55" w14:textId="61EEC1F3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2" w:type="pct"/>
            <w:gridSpan w:val="2"/>
            <w:vAlign w:val="bottom"/>
          </w:tcPr>
          <w:p w14:paraId="18E21561" w14:textId="77777777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bottom"/>
          </w:tcPr>
          <w:p w14:paraId="345ADD31" w14:textId="790C3380" w:rsidR="00EE2AE6" w:rsidRPr="00B07790" w:rsidRDefault="00EE2AE6" w:rsidP="00895531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26,005</w:t>
            </w:r>
          </w:p>
        </w:tc>
      </w:tr>
      <w:tr w:rsidR="00452469" w:rsidRPr="00B07790" w14:paraId="7262340F" w14:textId="77777777" w:rsidTr="0062393B">
        <w:trPr>
          <w:trHeight w:val="365"/>
        </w:trPr>
        <w:tc>
          <w:tcPr>
            <w:tcW w:w="1488" w:type="pct"/>
          </w:tcPr>
          <w:p w14:paraId="6D59D8AE" w14:textId="1C4E4135" w:rsidR="00EE2AE6" w:rsidRPr="00B07790" w:rsidRDefault="00EE2AE6" w:rsidP="00E329C9">
            <w:pPr>
              <w:spacing w:line="240" w:lineRule="auto"/>
              <w:ind w:left="612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387" w:type="pct"/>
          </w:tcPr>
          <w:p w14:paraId="2ADA7323" w14:textId="77777777" w:rsidR="00EE2AE6" w:rsidRPr="00B07790" w:rsidRDefault="00EE2AE6" w:rsidP="00E329C9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197FDD29" w14:textId="72CE2C64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19" w:type="pct"/>
            <w:gridSpan w:val="3"/>
            <w:vAlign w:val="bottom"/>
          </w:tcPr>
          <w:p w14:paraId="59542065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0B6BACDE" w14:textId="6A89EDD0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  <w:tc>
          <w:tcPr>
            <w:tcW w:w="89" w:type="pct"/>
            <w:vAlign w:val="bottom"/>
          </w:tcPr>
          <w:p w14:paraId="3CD382E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195107D3" w14:textId="48753D92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78" w:type="pct"/>
            <w:gridSpan w:val="2"/>
            <w:vAlign w:val="bottom"/>
          </w:tcPr>
          <w:p w14:paraId="54A5D675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vAlign w:val="bottom"/>
          </w:tcPr>
          <w:p w14:paraId="3AD77333" w14:textId="15808944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2,039</w:t>
            </w:r>
          </w:p>
        </w:tc>
        <w:tc>
          <w:tcPr>
            <w:tcW w:w="88" w:type="pct"/>
            <w:vAlign w:val="bottom"/>
          </w:tcPr>
          <w:p w14:paraId="766B3DCC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0B2EA5E3" w14:textId="7F1E9FF6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79EA2CD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3BD841D4" w14:textId="54EB8B4A" w:rsidR="00EE2AE6" w:rsidRPr="00B07790" w:rsidRDefault="00EE2AE6" w:rsidP="00D710D6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4,016</w:t>
            </w:r>
          </w:p>
        </w:tc>
      </w:tr>
      <w:tr w:rsidR="00452469" w:rsidRPr="00B07790" w14:paraId="3C5FA522" w14:textId="77777777" w:rsidTr="0062393B">
        <w:trPr>
          <w:trHeight w:val="352"/>
        </w:trPr>
        <w:tc>
          <w:tcPr>
            <w:tcW w:w="1488" w:type="pct"/>
          </w:tcPr>
          <w:p w14:paraId="13C8F1E0" w14:textId="5FD98129" w:rsidR="00EE2AE6" w:rsidRPr="00B07790" w:rsidRDefault="00EE2AE6" w:rsidP="00E329C9">
            <w:pPr>
              <w:spacing w:line="240" w:lineRule="auto"/>
              <w:ind w:left="612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87" w:type="pct"/>
          </w:tcPr>
          <w:p w14:paraId="1EF3EACE" w14:textId="77777777" w:rsidR="00EE2AE6" w:rsidRPr="00B07790" w:rsidRDefault="00EE2AE6" w:rsidP="00E329C9">
            <w:pPr>
              <w:spacing w:line="240" w:lineRule="auto"/>
              <w:ind w:left="612" w:right="98" w:hanging="27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</w:tcPr>
          <w:p w14:paraId="0E839ECE" w14:textId="698B9E49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gridSpan w:val="3"/>
            <w:vAlign w:val="bottom"/>
          </w:tcPr>
          <w:p w14:paraId="6A7000A0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D4F861" w14:textId="2C444B56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9" w:type="pct"/>
            <w:vAlign w:val="bottom"/>
          </w:tcPr>
          <w:p w14:paraId="36497D8D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3C625BAC" w14:textId="530ADC89" w:rsidR="00EE2AE6" w:rsidRPr="00B07790" w:rsidRDefault="00EE2AE6" w:rsidP="00E329C9">
            <w:pPr>
              <w:tabs>
                <w:tab w:val="decimal" w:pos="1005"/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246399F9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268C366F" w14:textId="486ED665" w:rsidR="00EE2AE6" w:rsidRPr="00B07790" w:rsidRDefault="00EE2AE6" w:rsidP="00E329C9">
            <w:pPr>
              <w:tabs>
                <w:tab w:val="decimal" w:pos="1005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6C11124B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65F7BC82" w14:textId="5F23AAA5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6C07AB67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7D4788FF" w14:textId="7656607E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52469" w:rsidRPr="00B07790" w14:paraId="5FB84F67" w14:textId="77777777" w:rsidTr="0062393B">
        <w:trPr>
          <w:trHeight w:val="352"/>
        </w:trPr>
        <w:tc>
          <w:tcPr>
            <w:tcW w:w="1488" w:type="pct"/>
          </w:tcPr>
          <w:p w14:paraId="24931659" w14:textId="3F355120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87" w:type="pct"/>
          </w:tcPr>
          <w:p w14:paraId="39CD2C60" w14:textId="77777777" w:rsidR="00EE2AE6" w:rsidRPr="00B07790" w:rsidRDefault="00EE2AE6" w:rsidP="00E329C9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27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auto"/>
          </w:tcPr>
          <w:p w14:paraId="0F2C2E44" w14:textId="264FDA98" w:rsidR="00EE2AE6" w:rsidRPr="00B07790" w:rsidRDefault="00EE2AE6" w:rsidP="00E329C9">
            <w:pPr>
              <w:tabs>
                <w:tab w:val="decimal" w:pos="770"/>
              </w:tabs>
              <w:spacing w:line="240" w:lineRule="auto"/>
              <w:ind w:left="-107" w:right="-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119" w:type="pct"/>
            <w:gridSpan w:val="3"/>
          </w:tcPr>
          <w:p w14:paraId="2CF79828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31950BE0" w14:textId="6081CE8F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(313)</w:t>
            </w:r>
          </w:p>
        </w:tc>
        <w:tc>
          <w:tcPr>
            <w:tcW w:w="89" w:type="pct"/>
          </w:tcPr>
          <w:p w14:paraId="3DF565F2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0A54B907" w14:textId="6EDE3FE1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pct"/>
            <w:gridSpan w:val="2"/>
          </w:tcPr>
          <w:p w14:paraId="6F4AF949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7D2FA81F" w14:textId="091446CE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(103)</w:t>
            </w:r>
          </w:p>
        </w:tc>
        <w:tc>
          <w:tcPr>
            <w:tcW w:w="88" w:type="pct"/>
          </w:tcPr>
          <w:p w14:paraId="2851B8B4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</w:tcPr>
          <w:p w14:paraId="6227AC94" w14:textId="69ED0CAC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</w:tcPr>
          <w:p w14:paraId="271485C8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595CFF3B" w14:textId="460C1965" w:rsidR="00EE2AE6" w:rsidRPr="00B07790" w:rsidRDefault="00EE2AE6" w:rsidP="00E329C9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(443)</w:t>
            </w:r>
          </w:p>
        </w:tc>
      </w:tr>
      <w:tr w:rsidR="00452469" w:rsidRPr="00B07790" w14:paraId="3B13C481" w14:textId="77777777" w:rsidTr="0062393B">
        <w:trPr>
          <w:trHeight w:val="352"/>
        </w:trPr>
        <w:tc>
          <w:tcPr>
            <w:tcW w:w="1488" w:type="pct"/>
          </w:tcPr>
          <w:p w14:paraId="08D4A9BF" w14:textId="2C0B0E6E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387" w:type="pct"/>
          </w:tcPr>
          <w:p w14:paraId="6180BBE8" w14:textId="4E0A9365" w:rsidR="00EE2AE6" w:rsidRPr="00B07790" w:rsidRDefault="00EE2AE6" w:rsidP="00E329C9">
            <w:pPr>
              <w:tabs>
                <w:tab w:val="clear" w:pos="227"/>
                <w:tab w:val="decimal" w:pos="252"/>
              </w:tabs>
              <w:spacing w:line="240" w:lineRule="auto"/>
              <w:ind w:left="612" w:right="98" w:hanging="61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54" w:type="pct"/>
            <w:shd w:val="clear" w:color="auto" w:fill="auto"/>
          </w:tcPr>
          <w:p w14:paraId="22B5A3FA" w14:textId="59371BA5" w:rsidR="00EE2AE6" w:rsidRPr="00B07790" w:rsidRDefault="00EE2AE6" w:rsidP="007E1E03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gridSpan w:val="3"/>
          </w:tcPr>
          <w:p w14:paraId="2D60687E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69565DD" w14:textId="322C6E9F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89" w:type="pct"/>
          </w:tcPr>
          <w:p w14:paraId="0C71C30E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</w:tcPr>
          <w:p w14:paraId="0354958E" w14:textId="6D9C8FE4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8" w:type="pct"/>
            <w:gridSpan w:val="2"/>
          </w:tcPr>
          <w:p w14:paraId="5EFA152B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</w:tcPr>
          <w:p w14:paraId="4C31ED8E" w14:textId="5228E99E" w:rsidR="00EE2AE6" w:rsidRPr="00B07790" w:rsidRDefault="00EE2AE6" w:rsidP="0071103F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88" w:type="pct"/>
          </w:tcPr>
          <w:p w14:paraId="32733E3F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</w:tcPr>
          <w:p w14:paraId="0A27D2AD" w14:textId="06973828" w:rsidR="00EE2AE6" w:rsidRPr="00B07790" w:rsidRDefault="00EE2AE6" w:rsidP="00787074">
            <w:pPr>
              <w:tabs>
                <w:tab w:val="clear" w:pos="907"/>
                <w:tab w:val="left" w:pos="1039"/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92" w:type="pct"/>
            <w:gridSpan w:val="2"/>
          </w:tcPr>
          <w:p w14:paraId="34C9FDE1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</w:tcPr>
          <w:p w14:paraId="441D8212" w14:textId="7251FD44" w:rsidR="00EE2AE6" w:rsidRPr="00B07790" w:rsidRDefault="00EE2AE6" w:rsidP="00D710D6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452469" w:rsidRPr="00B07790" w14:paraId="738AED2C" w14:textId="77777777" w:rsidTr="0062393B">
        <w:trPr>
          <w:trHeight w:val="352"/>
        </w:trPr>
        <w:tc>
          <w:tcPr>
            <w:tcW w:w="1876" w:type="pct"/>
            <w:gridSpan w:val="2"/>
          </w:tcPr>
          <w:p w14:paraId="377397D7" w14:textId="18CA58C1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894E1A1" w14:textId="3D6AFDFA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9" w:type="pct"/>
            <w:gridSpan w:val="3"/>
          </w:tcPr>
          <w:p w14:paraId="32A0C51E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CB6CB64" w14:textId="4C9E2893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(268)</w:t>
            </w:r>
          </w:p>
        </w:tc>
        <w:tc>
          <w:tcPr>
            <w:tcW w:w="89" w:type="pct"/>
          </w:tcPr>
          <w:p w14:paraId="6BA59DB5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4BA0158D" w14:textId="6A87778D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(431)</w:t>
            </w:r>
          </w:p>
        </w:tc>
        <w:tc>
          <w:tcPr>
            <w:tcW w:w="78" w:type="pct"/>
            <w:gridSpan w:val="2"/>
          </w:tcPr>
          <w:p w14:paraId="5767922C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AF66D26" w14:textId="74A3F5AB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(746)</w:t>
            </w:r>
          </w:p>
        </w:tc>
        <w:tc>
          <w:tcPr>
            <w:tcW w:w="88" w:type="pct"/>
          </w:tcPr>
          <w:p w14:paraId="4AC61B0D" w14:textId="77777777" w:rsidR="00EE2AE6" w:rsidRPr="00B07790" w:rsidRDefault="00EE2AE6" w:rsidP="007E1E03">
            <w:pPr>
              <w:tabs>
                <w:tab w:val="decimal" w:pos="880"/>
                <w:tab w:val="decimal" w:pos="1005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bottom w:val="single" w:sz="4" w:space="0" w:color="auto"/>
            </w:tcBorders>
          </w:tcPr>
          <w:p w14:paraId="2D08B02B" w14:textId="5114908A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92" w:type="pct"/>
            <w:gridSpan w:val="2"/>
          </w:tcPr>
          <w:p w14:paraId="415B316C" w14:textId="77777777" w:rsidR="00EE2AE6" w:rsidRPr="00B07790" w:rsidRDefault="00EE2AE6" w:rsidP="007E1E03">
            <w:pPr>
              <w:tabs>
                <w:tab w:val="decimal" w:pos="880"/>
              </w:tabs>
              <w:spacing w:line="240" w:lineRule="auto"/>
              <w:ind w:left="-107" w:right="-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6283C0DE" w14:textId="1CF9DBDF" w:rsidR="00EE2AE6" w:rsidRPr="00B07790" w:rsidRDefault="00EE2AE6" w:rsidP="00D710D6">
            <w:pPr>
              <w:spacing w:line="240" w:lineRule="auto"/>
              <w:ind w:left="-107" w:right="-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(1,434)</w:t>
            </w:r>
          </w:p>
        </w:tc>
      </w:tr>
      <w:tr w:rsidR="00452469" w:rsidRPr="00B07790" w14:paraId="1CE70284" w14:textId="77777777" w:rsidTr="0062393B">
        <w:trPr>
          <w:trHeight w:val="365"/>
        </w:trPr>
        <w:tc>
          <w:tcPr>
            <w:tcW w:w="1488" w:type="pct"/>
          </w:tcPr>
          <w:p w14:paraId="33B999BC" w14:textId="0ECE93E2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87" w:type="pct"/>
          </w:tcPr>
          <w:p w14:paraId="724B98BC" w14:textId="77777777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592F6386" w14:textId="4C1F3875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4,762</w:t>
            </w:r>
          </w:p>
        </w:tc>
        <w:tc>
          <w:tcPr>
            <w:tcW w:w="119" w:type="pct"/>
            <w:gridSpan w:val="3"/>
          </w:tcPr>
          <w:p w14:paraId="0A09F602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3B2F548A" w14:textId="64C5B459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7,355</w:t>
            </w:r>
          </w:p>
        </w:tc>
        <w:tc>
          <w:tcPr>
            <w:tcW w:w="89" w:type="pct"/>
          </w:tcPr>
          <w:p w14:paraId="21CAF33F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</w:tcPr>
          <w:p w14:paraId="01E28BCF" w14:textId="0FA49DFD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5,942</w:t>
            </w:r>
          </w:p>
        </w:tc>
        <w:tc>
          <w:tcPr>
            <w:tcW w:w="78" w:type="pct"/>
            <w:gridSpan w:val="2"/>
          </w:tcPr>
          <w:p w14:paraId="6B1A4875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4F01FF91" w14:textId="5A859BA6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10,258</w:t>
            </w:r>
          </w:p>
        </w:tc>
        <w:tc>
          <w:tcPr>
            <w:tcW w:w="88" w:type="pct"/>
          </w:tcPr>
          <w:p w14:paraId="1AB636EB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6595A9" w14:textId="18778B06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92" w:type="pct"/>
            <w:gridSpan w:val="2"/>
          </w:tcPr>
          <w:p w14:paraId="632B486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0E84EF8F" w14:textId="3D1D3009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28,364</w:t>
            </w:r>
          </w:p>
        </w:tc>
      </w:tr>
      <w:tr w:rsidR="00452469" w:rsidRPr="00B07790" w14:paraId="555C2D07" w14:textId="77777777" w:rsidTr="0062393B">
        <w:trPr>
          <w:trHeight w:val="67"/>
        </w:trPr>
        <w:tc>
          <w:tcPr>
            <w:tcW w:w="1488" w:type="pct"/>
          </w:tcPr>
          <w:p w14:paraId="624444AA" w14:textId="77777777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7" w:type="pct"/>
          </w:tcPr>
          <w:p w14:paraId="700B1754" w14:textId="77777777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748AEF18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  <w:gridSpan w:val="3"/>
          </w:tcPr>
          <w:p w14:paraId="1103560C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4808B43E" w14:textId="77777777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10F79CF9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064DA5E5" w14:textId="77777777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gridSpan w:val="2"/>
          </w:tcPr>
          <w:p w14:paraId="6BE206D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6CBC3E3E" w14:textId="77777777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0CACBDB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top w:val="single" w:sz="4" w:space="0" w:color="auto"/>
            </w:tcBorders>
          </w:tcPr>
          <w:p w14:paraId="59F6222A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5289908E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027B75A0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52469" w:rsidRPr="00B07790" w14:paraId="11540A4B" w14:textId="77777777" w:rsidTr="0062393B">
        <w:trPr>
          <w:trHeight w:val="326"/>
        </w:trPr>
        <w:tc>
          <w:tcPr>
            <w:tcW w:w="1488" w:type="pct"/>
          </w:tcPr>
          <w:p w14:paraId="1B6EF10F" w14:textId="35E94607" w:rsidR="00EE2AE6" w:rsidRPr="00B07790" w:rsidRDefault="00EE2AE6" w:rsidP="00C1274B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87" w:type="pct"/>
          </w:tcPr>
          <w:p w14:paraId="0A228852" w14:textId="77777777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69D46A48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  <w:gridSpan w:val="3"/>
            <w:vAlign w:val="bottom"/>
          </w:tcPr>
          <w:p w14:paraId="14FE4AB7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7A84F9F0" w14:textId="77777777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A75538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vAlign w:val="bottom"/>
          </w:tcPr>
          <w:p w14:paraId="6211B502" w14:textId="77777777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5C5A078F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bottom"/>
          </w:tcPr>
          <w:p w14:paraId="09A4D004" w14:textId="77777777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12CCEDA4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vAlign w:val="bottom"/>
          </w:tcPr>
          <w:p w14:paraId="5AC56B4B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2B1F75B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06B5977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52469" w:rsidRPr="00B07790" w14:paraId="03AF337A" w14:textId="77777777" w:rsidTr="0062393B">
        <w:trPr>
          <w:trHeight w:val="365"/>
        </w:trPr>
        <w:tc>
          <w:tcPr>
            <w:tcW w:w="1488" w:type="pct"/>
          </w:tcPr>
          <w:p w14:paraId="6B921114" w14:textId="7EF9A228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87" w:type="pct"/>
          </w:tcPr>
          <w:p w14:paraId="5DA610E5" w14:textId="77777777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double" w:sz="4" w:space="0" w:color="auto"/>
            </w:tcBorders>
            <w:vAlign w:val="bottom"/>
          </w:tcPr>
          <w:p w14:paraId="46E2F8EF" w14:textId="241458F6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,811</w:t>
            </w:r>
          </w:p>
        </w:tc>
        <w:tc>
          <w:tcPr>
            <w:tcW w:w="119" w:type="pct"/>
            <w:gridSpan w:val="3"/>
            <w:vAlign w:val="bottom"/>
          </w:tcPr>
          <w:p w14:paraId="0C74B734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bottom"/>
          </w:tcPr>
          <w:p w14:paraId="74A4F937" w14:textId="3BA59DC0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3,439</w:t>
            </w:r>
          </w:p>
        </w:tc>
        <w:tc>
          <w:tcPr>
            <w:tcW w:w="89" w:type="pct"/>
            <w:vAlign w:val="bottom"/>
          </w:tcPr>
          <w:p w14:paraId="77F99D13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vAlign w:val="bottom"/>
          </w:tcPr>
          <w:p w14:paraId="3E0BE9E6" w14:textId="5BA1940F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16,091</w:t>
            </w:r>
          </w:p>
        </w:tc>
        <w:tc>
          <w:tcPr>
            <w:tcW w:w="78" w:type="pct"/>
            <w:gridSpan w:val="2"/>
            <w:vAlign w:val="bottom"/>
          </w:tcPr>
          <w:p w14:paraId="6A18EA1A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tcBorders>
              <w:bottom w:val="double" w:sz="4" w:space="0" w:color="auto"/>
            </w:tcBorders>
            <w:vAlign w:val="bottom"/>
          </w:tcPr>
          <w:p w14:paraId="1D849252" w14:textId="55851064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33,904</w:t>
            </w:r>
          </w:p>
        </w:tc>
        <w:tc>
          <w:tcPr>
            <w:tcW w:w="88" w:type="pct"/>
            <w:vAlign w:val="bottom"/>
          </w:tcPr>
          <w:p w14:paraId="01EE21A5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bottom w:val="double" w:sz="4" w:space="0" w:color="auto"/>
            </w:tcBorders>
            <w:vAlign w:val="bottom"/>
          </w:tcPr>
          <w:p w14:paraId="278D5FDB" w14:textId="6CD2A6FD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779</w:t>
            </w:r>
          </w:p>
        </w:tc>
        <w:tc>
          <w:tcPr>
            <w:tcW w:w="92" w:type="pct"/>
            <w:gridSpan w:val="2"/>
            <w:vAlign w:val="bottom"/>
          </w:tcPr>
          <w:p w14:paraId="75A30EC7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vAlign w:val="bottom"/>
          </w:tcPr>
          <w:p w14:paraId="0B7ADE4F" w14:textId="685D2FDE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59,024</w:t>
            </w:r>
          </w:p>
        </w:tc>
      </w:tr>
      <w:tr w:rsidR="00452469" w:rsidRPr="00B07790" w14:paraId="2A991BA5" w14:textId="77777777" w:rsidTr="0062393B">
        <w:trPr>
          <w:trHeight w:val="29"/>
        </w:trPr>
        <w:tc>
          <w:tcPr>
            <w:tcW w:w="1488" w:type="pct"/>
          </w:tcPr>
          <w:p w14:paraId="0405E833" w14:textId="49CEE7B8" w:rsidR="00EE2AE6" w:rsidRPr="00B07790" w:rsidRDefault="00EE2AE6" w:rsidP="00E329C9">
            <w:pPr>
              <w:tabs>
                <w:tab w:val="decimal" w:pos="989"/>
              </w:tabs>
              <w:spacing w:line="240" w:lineRule="auto"/>
              <w:ind w:left="612" w:right="-111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87" w:type="pct"/>
          </w:tcPr>
          <w:p w14:paraId="71A99177" w14:textId="77777777" w:rsidR="00EE2AE6" w:rsidRPr="00B07790" w:rsidRDefault="00EE2AE6" w:rsidP="00E329C9">
            <w:pPr>
              <w:tabs>
                <w:tab w:val="decimal" w:pos="1033"/>
              </w:tabs>
              <w:spacing w:line="240" w:lineRule="auto"/>
              <w:ind w:left="612" w:right="9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bottom w:val="double" w:sz="4" w:space="0" w:color="auto"/>
            </w:tcBorders>
          </w:tcPr>
          <w:p w14:paraId="113E7121" w14:textId="0C679BF4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4,473</w:t>
            </w:r>
          </w:p>
        </w:tc>
        <w:tc>
          <w:tcPr>
            <w:tcW w:w="119" w:type="pct"/>
            <w:gridSpan w:val="3"/>
          </w:tcPr>
          <w:p w14:paraId="2386ABDF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double" w:sz="4" w:space="0" w:color="auto"/>
              <w:bottom w:val="double" w:sz="4" w:space="0" w:color="auto"/>
            </w:tcBorders>
          </w:tcPr>
          <w:p w14:paraId="007C5C4A" w14:textId="7DD687F3" w:rsidR="00EE2AE6" w:rsidRPr="00B07790" w:rsidRDefault="00EE2AE6" w:rsidP="00E329C9">
            <w:pPr>
              <w:tabs>
                <w:tab w:val="decimal" w:pos="88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2,993</w:t>
            </w:r>
          </w:p>
        </w:tc>
        <w:tc>
          <w:tcPr>
            <w:tcW w:w="89" w:type="pct"/>
          </w:tcPr>
          <w:p w14:paraId="3DED20EE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6" w:type="pct"/>
            <w:tcBorders>
              <w:top w:val="double" w:sz="4" w:space="0" w:color="auto"/>
              <w:bottom w:val="double" w:sz="4" w:space="0" w:color="auto"/>
            </w:tcBorders>
          </w:tcPr>
          <w:p w14:paraId="4D151E15" w14:textId="2A2A6AD7" w:rsidR="00EE2AE6" w:rsidRPr="00B07790" w:rsidRDefault="00EE2AE6" w:rsidP="00E329C9">
            <w:pPr>
              <w:tabs>
                <w:tab w:val="decimal" w:pos="115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14,334</w:t>
            </w:r>
          </w:p>
        </w:tc>
        <w:tc>
          <w:tcPr>
            <w:tcW w:w="78" w:type="pct"/>
            <w:gridSpan w:val="2"/>
          </w:tcPr>
          <w:p w14:paraId="3E2FE5D8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4AC807F5" w14:textId="2C9FBCD9" w:rsidR="00EE2AE6" w:rsidRPr="00B07790" w:rsidRDefault="00EE2AE6" w:rsidP="00E329C9">
            <w:pPr>
              <w:tabs>
                <w:tab w:val="decimal" w:pos="1120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29,751</w:t>
            </w:r>
          </w:p>
        </w:tc>
        <w:tc>
          <w:tcPr>
            <w:tcW w:w="88" w:type="pct"/>
          </w:tcPr>
          <w:p w14:paraId="76E62282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6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5C6D3A1" w14:textId="071C8C1B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832</w:t>
            </w:r>
          </w:p>
        </w:tc>
        <w:tc>
          <w:tcPr>
            <w:tcW w:w="92" w:type="pct"/>
            <w:gridSpan w:val="2"/>
          </w:tcPr>
          <w:p w14:paraId="67B1B1CF" w14:textId="77777777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double" w:sz="4" w:space="0" w:color="auto"/>
              <w:bottom w:val="double" w:sz="4" w:space="0" w:color="auto"/>
            </w:tcBorders>
          </w:tcPr>
          <w:p w14:paraId="26FF48D0" w14:textId="6D378EEB" w:rsidR="00EE2AE6" w:rsidRPr="00B07790" w:rsidRDefault="00EE2AE6" w:rsidP="00E329C9">
            <w:pPr>
              <w:tabs>
                <w:tab w:val="decimal" w:pos="1005"/>
              </w:tabs>
              <w:spacing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52,383</w:t>
            </w:r>
          </w:p>
        </w:tc>
      </w:tr>
    </w:tbl>
    <w:p w14:paraId="655832F4" w14:textId="77777777" w:rsidR="008A4659" w:rsidRPr="00B07790" w:rsidRDefault="008A4659" w:rsidP="00F45A8A">
      <w:pPr>
        <w:spacing w:line="240" w:lineRule="auto"/>
        <w:ind w:right="-14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sectPr w:rsidR="008A4659" w:rsidRPr="00B07790" w:rsidSect="00AA0F54">
          <w:footerReference w:type="default" r:id="rId20"/>
          <w:pgSz w:w="16840" w:h="11907" w:orient="landscape" w:code="9"/>
          <w:pgMar w:top="691" w:right="864" w:bottom="576" w:left="864" w:header="720" w:footer="720" w:gutter="0"/>
          <w:cols w:space="708"/>
          <w:docGrid w:linePitch="360"/>
        </w:sect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218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4035FD" w:rsidRPr="00B07790" w14:paraId="7FE1C757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47FE3878" w14:textId="77777777" w:rsidR="004035FD" w:rsidRPr="00B0779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7EC93479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02DA0661" w14:textId="1A07EB22" w:rsidR="004035FD" w:rsidRPr="00B0779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077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035FD" w:rsidRPr="00B07790" w14:paraId="7119E703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3D6F6E4" w14:textId="77777777" w:rsidR="004035FD" w:rsidRPr="00B0779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48CA7E64" w14:textId="07F74A2E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1B5F9BF2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3DEE4FAE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สำหรับกระบวน</w:t>
            </w:r>
          </w:p>
          <w:p w14:paraId="7A73ABF6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4298EFD5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4C32834F" w14:textId="77777777" w:rsidR="008A4659" w:rsidRPr="00B07790" w:rsidRDefault="004035FD" w:rsidP="0071103F">
            <w:pPr>
              <w:tabs>
                <w:tab w:val="left" w:pos="1522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  <w:p w14:paraId="003594C7" w14:textId="34195DDC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92" w:type="pct"/>
            <w:vAlign w:val="bottom"/>
          </w:tcPr>
          <w:p w14:paraId="229933F7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vAlign w:val="bottom"/>
          </w:tcPr>
          <w:p w14:paraId="61E47E78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</w:t>
            </w:r>
          </w:p>
          <w:p w14:paraId="15D4A34E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</w:t>
            </w:r>
          </w:p>
          <w:p w14:paraId="349699C1" w14:textId="1989956B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1095509E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" w:type="pct"/>
            <w:vAlign w:val="bottom"/>
          </w:tcPr>
          <w:p w14:paraId="3C0E364E" w14:textId="77777777" w:rsidR="004035FD" w:rsidRPr="00B0779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8461B71" w14:textId="77777777" w:rsidR="004035FD" w:rsidRPr="00B0779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ไม่มีตัวตน</w:t>
            </w:r>
          </w:p>
          <w:p w14:paraId="781F6662" w14:textId="04976E02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67A7A2FA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14:paraId="531521EC" w14:textId="337DC492" w:rsidR="004035FD" w:rsidRPr="00B0779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35FD" w:rsidRPr="00B07790" w14:paraId="4B09354D" w14:textId="77777777" w:rsidTr="004035FD">
        <w:trPr>
          <w:gridBefore w:val="1"/>
          <w:wBefore w:w="3" w:type="pct"/>
          <w:tblHeader/>
        </w:trPr>
        <w:tc>
          <w:tcPr>
            <w:tcW w:w="1220" w:type="pct"/>
          </w:tcPr>
          <w:p w14:paraId="6D8F96FE" w14:textId="77777777" w:rsidR="004035FD" w:rsidRPr="00B07790" w:rsidRDefault="004035FD" w:rsidP="004035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38A07573" w14:textId="77777777" w:rsidR="004035FD" w:rsidRPr="00B07790" w:rsidRDefault="004035FD" w:rsidP="004035FD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D727542" w14:textId="3145F5CD" w:rsidR="004035FD" w:rsidRPr="00B07790" w:rsidRDefault="004035FD" w:rsidP="004035FD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35FD" w:rsidRPr="00B07790" w14:paraId="4A14D325" w14:textId="77777777" w:rsidTr="004035FD">
        <w:trPr>
          <w:gridBefore w:val="1"/>
          <w:wBefore w:w="3" w:type="pct"/>
          <w:trHeight w:val="425"/>
        </w:trPr>
        <w:tc>
          <w:tcPr>
            <w:tcW w:w="1220" w:type="pct"/>
          </w:tcPr>
          <w:p w14:paraId="2AFDA0B1" w14:textId="77777777" w:rsidR="004035FD" w:rsidRPr="00B07790" w:rsidRDefault="004035FD" w:rsidP="004035FD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1" w:type="pct"/>
          </w:tcPr>
          <w:p w14:paraId="5F0A6F5B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E5ED3B8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06ED15A2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063AEE2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1B38F570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32C7B4A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" w:type="pct"/>
          </w:tcPr>
          <w:p w14:paraId="0C82A92B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BA07DAA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7018839" w14:textId="77777777" w:rsidR="004035FD" w:rsidRPr="00B07790" w:rsidRDefault="004035FD" w:rsidP="004035FD">
            <w:pPr>
              <w:tabs>
                <w:tab w:val="decimal" w:pos="795"/>
              </w:tabs>
              <w:spacing w:line="240" w:lineRule="auto"/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00D3C5A8" w14:textId="77777777" w:rsidR="004035FD" w:rsidRPr="00B07790" w:rsidRDefault="004035FD" w:rsidP="004035FD">
            <w:pPr>
              <w:tabs>
                <w:tab w:val="decimal" w:pos="795"/>
                <w:tab w:val="left" w:pos="875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531" w:rsidRPr="00B07790" w14:paraId="1877F50E" w14:textId="77777777" w:rsidTr="00C619EA">
        <w:trPr>
          <w:gridBefore w:val="1"/>
          <w:wBefore w:w="3" w:type="pct"/>
        </w:trPr>
        <w:tc>
          <w:tcPr>
            <w:tcW w:w="1220" w:type="pct"/>
          </w:tcPr>
          <w:p w14:paraId="1BF50743" w14:textId="04E4C759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91" w:type="pct"/>
          </w:tcPr>
          <w:p w14:paraId="2224607F" w14:textId="77777777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896A2BA" w14:textId="6FC636A6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6,363</w:t>
            </w:r>
          </w:p>
        </w:tc>
        <w:tc>
          <w:tcPr>
            <w:tcW w:w="94" w:type="pct"/>
          </w:tcPr>
          <w:p w14:paraId="75EDBB6B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C3BEFC2" w14:textId="2F93F2B0" w:rsidR="00895531" w:rsidRPr="00B07790" w:rsidRDefault="00895531" w:rsidP="0071103F">
            <w:pPr>
              <w:tabs>
                <w:tab w:val="decimal" w:pos="1160"/>
                <w:tab w:val="left" w:pos="152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4,735</w:t>
            </w:r>
          </w:p>
        </w:tc>
        <w:tc>
          <w:tcPr>
            <w:tcW w:w="92" w:type="pct"/>
          </w:tcPr>
          <w:p w14:paraId="6269B0ED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BB570EF" w14:textId="754E653D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1" w:type="pct"/>
          </w:tcPr>
          <w:p w14:paraId="4ABA2577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23C1940" w14:textId="4759DF3C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92" w:type="pct"/>
          </w:tcPr>
          <w:p w14:paraId="36A18FFB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F1D60F4" w14:textId="3D47022D" w:rsidR="00895531" w:rsidRPr="00B07790" w:rsidRDefault="00895531" w:rsidP="0071103F">
            <w:pPr>
              <w:tabs>
                <w:tab w:val="decimal" w:pos="1160"/>
                <w:tab w:val="left" w:pos="15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11,367</w:t>
            </w:r>
          </w:p>
        </w:tc>
      </w:tr>
      <w:tr w:rsidR="00895531" w:rsidRPr="00B07790" w14:paraId="18D3E898" w14:textId="77777777" w:rsidTr="00BD431D">
        <w:trPr>
          <w:gridBefore w:val="1"/>
          <w:wBefore w:w="3" w:type="pct"/>
        </w:trPr>
        <w:tc>
          <w:tcPr>
            <w:tcW w:w="1220" w:type="pct"/>
          </w:tcPr>
          <w:p w14:paraId="4D00E5D7" w14:textId="77777777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1" w:type="pct"/>
            <w:vAlign w:val="bottom"/>
          </w:tcPr>
          <w:p w14:paraId="367E3515" w14:textId="77777777" w:rsidR="00895531" w:rsidRPr="00B07790" w:rsidRDefault="00895531" w:rsidP="00895531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2C74783" w14:textId="376BCAA1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</w:p>
        </w:tc>
        <w:tc>
          <w:tcPr>
            <w:tcW w:w="94" w:type="pct"/>
            <w:vAlign w:val="bottom"/>
          </w:tcPr>
          <w:p w14:paraId="520F411C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2E41A4D1" w14:textId="42F78DB9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</w:p>
        </w:tc>
        <w:tc>
          <w:tcPr>
            <w:tcW w:w="92" w:type="pct"/>
            <w:vAlign w:val="bottom"/>
          </w:tcPr>
          <w:p w14:paraId="275CB101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29FF4D5B" w14:textId="06E15362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  <w:vAlign w:val="bottom"/>
          </w:tcPr>
          <w:p w14:paraId="4247554E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45A0627C" w14:textId="33253018" w:rsidR="00895531" w:rsidRPr="00B07790" w:rsidRDefault="00895531" w:rsidP="00895531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2" w:type="pct"/>
            <w:vAlign w:val="bottom"/>
          </w:tcPr>
          <w:p w14:paraId="34EEFE06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4F93F0E3" w14:textId="4B827274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895531" w:rsidRPr="00B07790" w14:paraId="495511A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48EDD99" w14:textId="7BD40EA1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</w:tcPr>
          <w:p w14:paraId="47D7E9E8" w14:textId="34E5704C" w:rsidR="00895531" w:rsidRPr="00B07790" w:rsidRDefault="00895531" w:rsidP="00895531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41355361" w14:textId="154C39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1,995</w:t>
            </w:r>
          </w:p>
        </w:tc>
        <w:tc>
          <w:tcPr>
            <w:tcW w:w="94" w:type="pct"/>
          </w:tcPr>
          <w:p w14:paraId="35CC91DF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404E57E" w14:textId="04D8895C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190</w:t>
            </w:r>
          </w:p>
        </w:tc>
        <w:tc>
          <w:tcPr>
            <w:tcW w:w="92" w:type="pct"/>
          </w:tcPr>
          <w:p w14:paraId="4AE4BF35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4882314" w14:textId="434532E7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5B69367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841A7CA" w14:textId="3987983A" w:rsidR="00895531" w:rsidRPr="00B07790" w:rsidRDefault="00895531" w:rsidP="00895531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92" w:type="pct"/>
          </w:tcPr>
          <w:p w14:paraId="49CED443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EB1ED0D" w14:textId="4FAF3E89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2,286</w:t>
            </w:r>
          </w:p>
        </w:tc>
      </w:tr>
      <w:tr w:rsidR="00895531" w:rsidRPr="00B07790" w14:paraId="4E8B1EDE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F940D3C" w14:textId="741BF447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1" w:type="pct"/>
          </w:tcPr>
          <w:p w14:paraId="4DCCAC82" w14:textId="77777777" w:rsidR="00895531" w:rsidRPr="00B07790" w:rsidRDefault="00895531" w:rsidP="00895531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4002DEC7" w14:textId="204FA318" w:rsidR="00895531" w:rsidRPr="00B07790" w:rsidRDefault="00895531" w:rsidP="00895531">
            <w:pPr>
              <w:tabs>
                <w:tab w:val="decimal" w:pos="11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94" w:type="pct"/>
          </w:tcPr>
          <w:p w14:paraId="4929532E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168F236" w14:textId="23313AD0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212</w:t>
            </w:r>
          </w:p>
        </w:tc>
        <w:tc>
          <w:tcPr>
            <w:tcW w:w="92" w:type="pct"/>
          </w:tcPr>
          <w:p w14:paraId="4220EE0A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0458C91B" w14:textId="3C8DFE6F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1" w:type="pct"/>
          </w:tcPr>
          <w:p w14:paraId="5D27D19F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BA19F2C" w14:textId="37C07098" w:rsidR="00895531" w:rsidRPr="00B07790" w:rsidRDefault="00895531" w:rsidP="00895531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92" w:type="pct"/>
          </w:tcPr>
          <w:p w14:paraId="62642FBA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887DD1E" w14:textId="2819305C" w:rsidR="00895531" w:rsidRPr="00B07790" w:rsidRDefault="00895531" w:rsidP="0089553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</w:tr>
      <w:tr w:rsidR="00895531" w:rsidRPr="00B07790" w14:paraId="36D931DB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1D8D4E6C" w14:textId="7AAFBE02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1" w:type="pct"/>
          </w:tcPr>
          <w:p w14:paraId="51063A95" w14:textId="77777777" w:rsidR="00895531" w:rsidRPr="00B07790" w:rsidRDefault="00895531" w:rsidP="00895531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77024C8E" w14:textId="47363C2C" w:rsidR="00895531" w:rsidRPr="00B07790" w:rsidRDefault="00895531" w:rsidP="00021B86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94" w:type="pct"/>
          </w:tcPr>
          <w:p w14:paraId="2E3FC90A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0105C5F" w14:textId="0E957A4A" w:rsidR="00895531" w:rsidRPr="00B07790" w:rsidRDefault="00895531" w:rsidP="00021B86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92" w:type="pct"/>
          </w:tcPr>
          <w:p w14:paraId="6EB49D3F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20179F1" w14:textId="505A7962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2DAFD65D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DBF7005" w14:textId="3747DEE4" w:rsidR="00895531" w:rsidRPr="00B07790" w:rsidRDefault="00895531" w:rsidP="00021B86">
            <w:pPr>
              <w:tabs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4395F89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812DDF0" w14:textId="0D967A43" w:rsidR="00895531" w:rsidRPr="00B07790" w:rsidRDefault="00895531" w:rsidP="0071103F">
            <w:pPr>
              <w:tabs>
                <w:tab w:val="clear" w:pos="1644"/>
                <w:tab w:val="decimal" w:pos="101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</w:tr>
      <w:tr w:rsidR="00895531" w:rsidRPr="00B07790" w14:paraId="284D074C" w14:textId="77777777" w:rsidTr="00895531">
        <w:trPr>
          <w:gridBefore w:val="1"/>
          <w:wBefore w:w="3" w:type="pct"/>
        </w:trPr>
        <w:tc>
          <w:tcPr>
            <w:tcW w:w="1220" w:type="pct"/>
          </w:tcPr>
          <w:p w14:paraId="4A2C0AB5" w14:textId="085FDC6D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16A3965A" w14:textId="4239D936" w:rsidR="00895531" w:rsidRPr="00B07790" w:rsidRDefault="00895531" w:rsidP="00895531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1" w:type="pct"/>
          </w:tcPr>
          <w:p w14:paraId="1CCBB0F2" w14:textId="77777777" w:rsidR="00895531" w:rsidRPr="00B07790" w:rsidRDefault="00895531" w:rsidP="00895531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4D4FFADF" w14:textId="2F4BDAD0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8,511</w:t>
            </w:r>
          </w:p>
        </w:tc>
        <w:tc>
          <w:tcPr>
            <w:tcW w:w="94" w:type="pct"/>
            <w:vAlign w:val="bottom"/>
          </w:tcPr>
          <w:p w14:paraId="10581761" w14:textId="77777777" w:rsidR="00895531" w:rsidRPr="00B07790" w:rsidRDefault="00895531" w:rsidP="00895531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E8599F7" w14:textId="47B2061F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5,138</w:t>
            </w:r>
          </w:p>
        </w:tc>
        <w:tc>
          <w:tcPr>
            <w:tcW w:w="92" w:type="pct"/>
            <w:vAlign w:val="bottom"/>
          </w:tcPr>
          <w:p w14:paraId="06705547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1E842F48" w14:textId="3BE7F6B7" w:rsidR="00895531" w:rsidRPr="00B07790" w:rsidRDefault="00895531" w:rsidP="00895531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01" w:type="pct"/>
            <w:vAlign w:val="bottom"/>
          </w:tcPr>
          <w:p w14:paraId="50169042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CA9092C" w14:textId="43CBF2C4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  <w:tc>
          <w:tcPr>
            <w:tcW w:w="92" w:type="pct"/>
            <w:vAlign w:val="bottom"/>
          </w:tcPr>
          <w:p w14:paraId="4BD1A49E" w14:textId="77777777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44A50DC0" w14:textId="1A74F9D9" w:rsidR="00895531" w:rsidRPr="00B07790" w:rsidRDefault="00895531" w:rsidP="00895531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14,214</w:t>
            </w:r>
          </w:p>
        </w:tc>
      </w:tr>
      <w:tr w:rsidR="00E329C9" w:rsidRPr="00B07790" w14:paraId="297A25C7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4135C735" w14:textId="62D1ED6E" w:rsidR="00E329C9" w:rsidRPr="00B07790" w:rsidRDefault="00E329C9" w:rsidP="00E329C9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91" w:type="pct"/>
          </w:tcPr>
          <w:p w14:paraId="47281CD6" w14:textId="77777777" w:rsidR="00E329C9" w:rsidRPr="00B07790" w:rsidRDefault="00E329C9" w:rsidP="00E329C9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8E71CC0" w14:textId="6F84C1B6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4" w:type="pct"/>
            <w:vAlign w:val="bottom"/>
          </w:tcPr>
          <w:p w14:paraId="0546D7E2" w14:textId="77777777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bottom"/>
          </w:tcPr>
          <w:p w14:paraId="09D49C52" w14:textId="53085F33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2" w:type="pct"/>
            <w:vAlign w:val="bottom"/>
          </w:tcPr>
          <w:p w14:paraId="3C7DB780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bottom"/>
          </w:tcPr>
          <w:p w14:paraId="3DF58ECE" w14:textId="0338F994" w:rsidR="00E329C9" w:rsidRPr="00B07790" w:rsidRDefault="00E329C9" w:rsidP="00E329C9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1" w:type="pct"/>
            <w:vAlign w:val="bottom"/>
          </w:tcPr>
          <w:p w14:paraId="10743E7E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vAlign w:val="bottom"/>
          </w:tcPr>
          <w:p w14:paraId="568E3074" w14:textId="3BCB5245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92" w:type="pct"/>
            <w:vAlign w:val="bottom"/>
          </w:tcPr>
          <w:p w14:paraId="27E5B353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vAlign w:val="bottom"/>
          </w:tcPr>
          <w:p w14:paraId="321D412F" w14:textId="0220010E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</w:tr>
      <w:tr w:rsidR="00E329C9" w:rsidRPr="00B07790" w14:paraId="1C2B1833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334F4562" w14:textId="77777777" w:rsidR="00E329C9" w:rsidRPr="00B07790" w:rsidRDefault="00E329C9" w:rsidP="00E329C9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91" w:type="pct"/>
          </w:tcPr>
          <w:p w14:paraId="03259101" w14:textId="77777777" w:rsidR="00E329C9" w:rsidRPr="00B07790" w:rsidRDefault="00E329C9" w:rsidP="00E329C9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53388304" w14:textId="4B230018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3A071E60" w14:textId="77777777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E252543" w14:textId="18C773D6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92" w:type="pct"/>
          </w:tcPr>
          <w:p w14:paraId="321353C2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2A80F9D7" w14:textId="36B3876C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" w:type="pct"/>
          </w:tcPr>
          <w:p w14:paraId="30FD8812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959E1A6" w14:textId="205F1A4B" w:rsidR="00E329C9" w:rsidRPr="00B07790" w:rsidRDefault="00E329C9" w:rsidP="00E329C9">
            <w:pPr>
              <w:tabs>
                <w:tab w:val="clear" w:pos="1644"/>
                <w:tab w:val="decimal" w:pos="116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(256)</w:t>
            </w:r>
          </w:p>
        </w:tc>
        <w:tc>
          <w:tcPr>
            <w:tcW w:w="92" w:type="pct"/>
          </w:tcPr>
          <w:p w14:paraId="58325F3E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F7CA15F" w14:textId="7B8083D6" w:rsidR="00E329C9" w:rsidRPr="00B07790" w:rsidRDefault="00E329C9" w:rsidP="0071103F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E329C9" w:rsidRPr="00B07790" w14:paraId="10B6D2C1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55C72B4B" w14:textId="73F85607" w:rsidR="00E329C9" w:rsidRPr="00B07790" w:rsidRDefault="00E329C9" w:rsidP="00E329C9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1" w:type="pct"/>
          </w:tcPr>
          <w:p w14:paraId="54D4CC1D" w14:textId="77777777" w:rsidR="00E329C9" w:rsidRPr="00B07790" w:rsidRDefault="00E329C9" w:rsidP="00E329C9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</w:tcPr>
          <w:p w14:paraId="02A755A5" w14:textId="2D82A55D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</w:tcPr>
          <w:p w14:paraId="688D5E00" w14:textId="77777777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25C15A6" w14:textId="080EB755" w:rsidR="00E329C9" w:rsidRPr="00B07790" w:rsidRDefault="00E329C9" w:rsidP="0071103F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2" w:type="pct"/>
          </w:tcPr>
          <w:p w14:paraId="71B73E25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1DD7FE2A" w14:textId="379BE37D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023E5A51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D1B8CB9" w14:textId="7273014F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14F27100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33E5C4AC" w14:textId="410617CE" w:rsidR="00E329C9" w:rsidRPr="00B07790" w:rsidRDefault="00E329C9" w:rsidP="0071103F">
            <w:pPr>
              <w:tabs>
                <w:tab w:val="clear" w:pos="1644"/>
                <w:tab w:val="decimal" w:pos="990"/>
                <w:tab w:val="left" w:pos="1566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E329C9" w:rsidRPr="00B07790" w14:paraId="682D8480" w14:textId="77777777" w:rsidTr="004035FD">
        <w:trPr>
          <w:gridBefore w:val="1"/>
          <w:wBefore w:w="3" w:type="pct"/>
        </w:trPr>
        <w:tc>
          <w:tcPr>
            <w:tcW w:w="1220" w:type="pct"/>
          </w:tcPr>
          <w:p w14:paraId="7565FC1F" w14:textId="279959C4" w:rsidR="00E329C9" w:rsidRPr="00B07790" w:rsidRDefault="00E329C9" w:rsidP="00E329C9">
            <w:pPr>
              <w:tabs>
                <w:tab w:val="left" w:pos="339"/>
              </w:tabs>
              <w:spacing w:line="240" w:lineRule="auto"/>
              <w:ind w:left="33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1" w:type="pct"/>
          </w:tcPr>
          <w:p w14:paraId="64861776" w14:textId="77777777" w:rsidR="00E329C9" w:rsidRPr="00B07790" w:rsidRDefault="00E329C9" w:rsidP="00E329C9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073F00C8" w14:textId="09683D4A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8,514</w:t>
            </w:r>
          </w:p>
        </w:tc>
        <w:tc>
          <w:tcPr>
            <w:tcW w:w="94" w:type="pct"/>
          </w:tcPr>
          <w:p w14:paraId="170DB640" w14:textId="77777777" w:rsidR="00E329C9" w:rsidRPr="00B07790" w:rsidRDefault="00E329C9" w:rsidP="00E329C9">
            <w:pPr>
              <w:tabs>
                <w:tab w:val="decimal" w:pos="13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04157492" w14:textId="7F03E498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5,384</w:t>
            </w:r>
          </w:p>
        </w:tc>
        <w:tc>
          <w:tcPr>
            <w:tcW w:w="92" w:type="pct"/>
          </w:tcPr>
          <w:p w14:paraId="4625A4CF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2D3073A4" w14:textId="53659B92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01" w:type="pct"/>
          </w:tcPr>
          <w:p w14:paraId="36D11745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E7690DB" w14:textId="7C0E0FB8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92" w:type="pct"/>
          </w:tcPr>
          <w:p w14:paraId="759FCC6A" w14:textId="77777777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0E71FAD1" w14:textId="427E0453" w:rsidR="00E329C9" w:rsidRPr="00B07790" w:rsidRDefault="00E329C9" w:rsidP="00E329C9">
            <w:pPr>
              <w:tabs>
                <w:tab w:val="decimal" w:pos="1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14,557</w:t>
            </w:r>
          </w:p>
        </w:tc>
      </w:tr>
      <w:tr w:rsidR="00E329C9" w:rsidRPr="00B07790" w14:paraId="34DBE7E0" w14:textId="77777777" w:rsidTr="004035FD">
        <w:tc>
          <w:tcPr>
            <w:tcW w:w="1223" w:type="pct"/>
            <w:gridSpan w:val="2"/>
          </w:tcPr>
          <w:p w14:paraId="35410C4D" w14:textId="77777777" w:rsidR="00E329C9" w:rsidRPr="00B07790" w:rsidRDefault="00E329C9" w:rsidP="00E329C9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1B81ABBC" w14:textId="77777777" w:rsidR="00E329C9" w:rsidRPr="00B07790" w:rsidRDefault="00E329C9" w:rsidP="00E329C9">
            <w:pPr>
              <w:spacing w:line="340" w:lineRule="exact"/>
              <w:ind w:left="-107" w:right="-1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58A602E4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3C9DC7C" w14:textId="77777777" w:rsidR="00E329C9" w:rsidRPr="00B07790" w:rsidRDefault="00E329C9" w:rsidP="00E329C9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221C8453" w14:textId="77777777" w:rsidR="00E329C9" w:rsidRPr="00B07790" w:rsidRDefault="00E329C9" w:rsidP="00E329C9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3B0D209F" w14:textId="77777777" w:rsidR="00E329C9" w:rsidRPr="00B07790" w:rsidRDefault="00E329C9" w:rsidP="00E329C9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1A93DA5" w14:textId="77777777" w:rsidR="00E329C9" w:rsidRPr="00B07790" w:rsidRDefault="00E329C9" w:rsidP="00E329C9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54AE9A2A" w14:textId="77777777" w:rsidR="00E329C9" w:rsidRPr="00B07790" w:rsidRDefault="00E329C9" w:rsidP="00E329C9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495D1214" w14:textId="77777777" w:rsidR="00E329C9" w:rsidRPr="00B07790" w:rsidRDefault="00E329C9" w:rsidP="00E329C9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28B5FE3" w14:textId="77777777" w:rsidR="00E329C9" w:rsidRPr="00B07790" w:rsidRDefault="00E329C9" w:rsidP="00E329C9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07EA3A0C" w14:textId="77777777" w:rsidR="00E329C9" w:rsidRPr="00B07790" w:rsidRDefault="00E329C9" w:rsidP="00E329C9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E460A4A" w14:textId="6005C24D" w:rsidR="00DD1243" w:rsidRPr="00B07790" w:rsidRDefault="00DD1243" w:rsidP="0071103F">
      <w:pPr>
        <w:tabs>
          <w:tab w:val="left" w:pos="8910"/>
        </w:tabs>
        <w:rPr>
          <w:cs/>
        </w:rPr>
      </w:pPr>
    </w:p>
    <w:p w14:paraId="57FBE2E8" w14:textId="753CBD70" w:rsidR="00DD1243" w:rsidRPr="00B07790" w:rsidRDefault="00DD1243"/>
    <w:p w14:paraId="363C65C1" w14:textId="46185E87" w:rsidR="00DD1243" w:rsidRPr="00B07790" w:rsidRDefault="00DD1243"/>
    <w:p w14:paraId="2FEF2A79" w14:textId="77777777" w:rsidR="00DD1243" w:rsidRPr="00B07790" w:rsidRDefault="00DD1243"/>
    <w:tbl>
      <w:tblPr>
        <w:tblW w:w="5000" w:type="pct"/>
        <w:tblLook w:val="0000" w:firstRow="0" w:lastRow="0" w:firstColumn="0" w:lastColumn="0" w:noHBand="0" w:noVBand="0"/>
      </w:tblPr>
      <w:tblGrid>
        <w:gridCol w:w="8"/>
        <w:gridCol w:w="3800"/>
        <w:gridCol w:w="16"/>
        <w:gridCol w:w="1202"/>
        <w:gridCol w:w="1965"/>
        <w:gridCol w:w="293"/>
        <w:gridCol w:w="1772"/>
        <w:gridCol w:w="287"/>
        <w:gridCol w:w="1900"/>
        <w:gridCol w:w="315"/>
        <w:gridCol w:w="1869"/>
        <w:gridCol w:w="287"/>
        <w:gridCol w:w="1859"/>
      </w:tblGrid>
      <w:tr w:rsidR="00DD1243" w:rsidRPr="00B07790" w14:paraId="5BD24BCD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5C83411F" w14:textId="77777777" w:rsidR="00DD1243" w:rsidRPr="00B0779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32661A61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120EC618" w14:textId="77777777" w:rsidR="00DD1243" w:rsidRPr="00B0779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B077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1243" w:rsidRPr="00B07790" w14:paraId="305E8BA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2DB2E372" w14:textId="77777777" w:rsidR="00DD1243" w:rsidRPr="00B0779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5145A33B" w14:textId="06B852FF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vAlign w:val="bottom"/>
          </w:tcPr>
          <w:p w14:paraId="7793F84E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</w:t>
            </w:r>
          </w:p>
          <w:p w14:paraId="02A9BB6E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สำหรับกระบวน</w:t>
            </w:r>
          </w:p>
          <w:p w14:paraId="44881E70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94" w:type="pct"/>
            <w:vAlign w:val="bottom"/>
          </w:tcPr>
          <w:p w14:paraId="3504805D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9" w:type="pct"/>
            <w:vAlign w:val="bottom"/>
          </w:tcPr>
          <w:p w14:paraId="7A6854DE" w14:textId="77777777" w:rsidR="008A4659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  <w:p w14:paraId="08BD39D1" w14:textId="25CB116D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92" w:type="pct"/>
            <w:vAlign w:val="bottom"/>
          </w:tcPr>
          <w:p w14:paraId="5E5FCC15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vAlign w:val="bottom"/>
          </w:tcPr>
          <w:p w14:paraId="1C253492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</w:t>
            </w:r>
          </w:p>
          <w:p w14:paraId="5A5E90F1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</w:t>
            </w:r>
          </w:p>
          <w:p w14:paraId="78EB4776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ดำเนินการอื่น ๆ</w:t>
            </w:r>
          </w:p>
        </w:tc>
        <w:tc>
          <w:tcPr>
            <w:tcW w:w="101" w:type="pct"/>
            <w:vAlign w:val="bottom"/>
          </w:tcPr>
          <w:p w14:paraId="752178DE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0" w:type="pct"/>
            <w:vAlign w:val="bottom"/>
          </w:tcPr>
          <w:p w14:paraId="2026D85B" w14:textId="77777777" w:rsidR="00DD1243" w:rsidRPr="00B0779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  <w:p w14:paraId="0D46F0B4" w14:textId="77777777" w:rsidR="00DD1243" w:rsidRPr="00B0779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ไม่มีตัวตน</w:t>
            </w:r>
          </w:p>
          <w:p w14:paraId="758CF477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ระหว่างการพัฒนา</w:t>
            </w:r>
          </w:p>
        </w:tc>
        <w:tc>
          <w:tcPr>
            <w:tcW w:w="92" w:type="pct"/>
            <w:vAlign w:val="bottom"/>
          </w:tcPr>
          <w:p w14:paraId="3B8B7995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7" w:type="pct"/>
            <w:vAlign w:val="bottom"/>
          </w:tcPr>
          <w:p w14:paraId="70C428CF" w14:textId="77777777" w:rsidR="00DD1243" w:rsidRPr="00B0779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1243" w:rsidRPr="00B07790" w14:paraId="1856D74E" w14:textId="77777777" w:rsidTr="00C66935">
        <w:trPr>
          <w:gridBefore w:val="1"/>
          <w:wBefore w:w="3" w:type="pct"/>
          <w:tblHeader/>
        </w:trPr>
        <w:tc>
          <w:tcPr>
            <w:tcW w:w="1220" w:type="pct"/>
          </w:tcPr>
          <w:p w14:paraId="36215D11" w14:textId="77777777" w:rsidR="00DD1243" w:rsidRPr="00B07790" w:rsidRDefault="00DD1243" w:rsidP="00C6693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1" w:type="pct"/>
            <w:gridSpan w:val="2"/>
          </w:tcPr>
          <w:p w14:paraId="38FC1A43" w14:textId="77777777" w:rsidR="00DD1243" w:rsidRPr="00B07790" w:rsidRDefault="00DD1243" w:rsidP="00C66935">
            <w:pPr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86" w:type="pct"/>
            <w:gridSpan w:val="9"/>
            <w:vAlign w:val="bottom"/>
          </w:tcPr>
          <w:p w14:paraId="3A8841F3" w14:textId="77777777" w:rsidR="00DD1243" w:rsidRPr="00B07790" w:rsidRDefault="00DD1243" w:rsidP="00C66935">
            <w:pPr>
              <w:spacing w:line="240" w:lineRule="auto"/>
              <w:ind w:left="-104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035FD" w:rsidRPr="00B07790" w14:paraId="09480B88" w14:textId="77777777" w:rsidTr="004035FD">
        <w:tc>
          <w:tcPr>
            <w:tcW w:w="1223" w:type="pct"/>
            <w:gridSpan w:val="2"/>
          </w:tcPr>
          <w:p w14:paraId="6FB667B3" w14:textId="77777777" w:rsidR="004035FD" w:rsidRPr="00B07790" w:rsidRDefault="004035FD" w:rsidP="004035FD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391" w:type="pct"/>
            <w:gridSpan w:val="2"/>
          </w:tcPr>
          <w:p w14:paraId="43B53A55" w14:textId="77777777" w:rsidR="004035FD" w:rsidRPr="00B0779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1A8BB5E8" w14:textId="77777777" w:rsidR="004035FD" w:rsidRPr="00B07790" w:rsidRDefault="004035FD" w:rsidP="004035FD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CCE55C0" w14:textId="77777777" w:rsidR="004035FD" w:rsidRPr="00B07790" w:rsidRDefault="004035FD" w:rsidP="004035FD">
            <w:pPr>
              <w:tabs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2BCAA1A" w14:textId="77777777" w:rsidR="004035FD" w:rsidRPr="00B07790" w:rsidRDefault="004035FD" w:rsidP="004035FD">
            <w:pPr>
              <w:tabs>
                <w:tab w:val="left" w:pos="945"/>
                <w:tab w:val="decimal" w:pos="99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6AD66AF4" w14:textId="77777777" w:rsidR="004035FD" w:rsidRPr="00B0779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3ED205BB" w14:textId="77777777" w:rsidR="004035FD" w:rsidRPr="00B07790" w:rsidRDefault="004035FD" w:rsidP="004035FD">
            <w:pPr>
              <w:tabs>
                <w:tab w:val="decimal" w:pos="996"/>
                <w:tab w:val="left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1A32B0C6" w14:textId="77777777" w:rsidR="004035FD" w:rsidRPr="00B0779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25B46D9A" w14:textId="77777777" w:rsidR="004035FD" w:rsidRPr="00B07790" w:rsidRDefault="004035FD" w:rsidP="004035FD">
            <w:pPr>
              <w:tabs>
                <w:tab w:val="decimal" w:pos="99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5DD8656" w14:textId="77777777" w:rsidR="004035FD" w:rsidRPr="00B07790" w:rsidRDefault="004035FD" w:rsidP="004035FD">
            <w:pPr>
              <w:tabs>
                <w:tab w:val="decimal" w:pos="10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E775F77" w14:textId="77777777" w:rsidR="004035FD" w:rsidRPr="00B07790" w:rsidRDefault="004035FD" w:rsidP="004035FD">
            <w:pPr>
              <w:tabs>
                <w:tab w:val="left" w:pos="875"/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95531" w:rsidRPr="00B07790" w14:paraId="69075C60" w14:textId="77777777" w:rsidTr="00BD4C59">
        <w:tc>
          <w:tcPr>
            <w:tcW w:w="1223" w:type="pct"/>
            <w:gridSpan w:val="2"/>
          </w:tcPr>
          <w:p w14:paraId="2BEF1169" w14:textId="15F576E4" w:rsidR="00895531" w:rsidRPr="00B07790" w:rsidRDefault="00895531" w:rsidP="00895531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91" w:type="pct"/>
            <w:gridSpan w:val="2"/>
          </w:tcPr>
          <w:p w14:paraId="0D7BBB0B" w14:textId="77777777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EC35CED" w14:textId="52D39BB5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3,022</w:t>
            </w:r>
          </w:p>
        </w:tc>
        <w:tc>
          <w:tcPr>
            <w:tcW w:w="94" w:type="pct"/>
          </w:tcPr>
          <w:p w14:paraId="07D0D854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207B507" w14:textId="649F95A8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2,994</w:t>
            </w:r>
          </w:p>
        </w:tc>
        <w:tc>
          <w:tcPr>
            <w:tcW w:w="92" w:type="pct"/>
          </w:tcPr>
          <w:p w14:paraId="2CB8B552" w14:textId="77777777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510D44B" w14:textId="1D8B781D" w:rsidR="00895531" w:rsidRPr="00B07790" w:rsidRDefault="00895531" w:rsidP="00895531">
            <w:pPr>
              <w:tabs>
                <w:tab w:val="clear" w:pos="1644"/>
                <w:tab w:val="decimal" w:pos="1010"/>
                <w:tab w:val="left" w:pos="168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01" w:type="pct"/>
          </w:tcPr>
          <w:p w14:paraId="31AD225B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A0BC01E" w14:textId="1EBF87E4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2" w:type="pct"/>
          </w:tcPr>
          <w:p w14:paraId="0FD62E8B" w14:textId="7777777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26C456B3" w14:textId="514A285B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6,073</w:t>
            </w:r>
          </w:p>
        </w:tc>
      </w:tr>
      <w:tr w:rsidR="00895531" w:rsidRPr="00B07790" w14:paraId="12C53115" w14:textId="77777777" w:rsidTr="004035FD">
        <w:tc>
          <w:tcPr>
            <w:tcW w:w="1223" w:type="pct"/>
            <w:gridSpan w:val="2"/>
          </w:tcPr>
          <w:p w14:paraId="5A6FB5C0" w14:textId="74EA1782" w:rsidR="00895531" w:rsidRPr="00B07790" w:rsidRDefault="00895531" w:rsidP="00895531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0A9C6FA7" w14:textId="77777777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E741889" w14:textId="269ACCE5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94" w:type="pct"/>
          </w:tcPr>
          <w:p w14:paraId="36DE0275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E110F4D" w14:textId="479C10DF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92" w:type="pct"/>
          </w:tcPr>
          <w:p w14:paraId="6F850424" w14:textId="77777777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CFCCCFE" w14:textId="3AC8BCBB" w:rsidR="00895531" w:rsidRPr="00B07790" w:rsidRDefault="00895531" w:rsidP="0089553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1" w:type="pct"/>
          </w:tcPr>
          <w:p w14:paraId="6951061C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64645835" w14:textId="25EFFA59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7898C2A4" w14:textId="7777777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1770022B" w14:textId="4FF3B7D5" w:rsidR="00895531" w:rsidRPr="00B07790" w:rsidRDefault="00895531" w:rsidP="00895531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</w:tr>
      <w:tr w:rsidR="00895531" w:rsidRPr="00B07790" w14:paraId="4103B90E" w14:textId="77777777" w:rsidTr="004035FD">
        <w:tc>
          <w:tcPr>
            <w:tcW w:w="1223" w:type="pct"/>
            <w:gridSpan w:val="2"/>
          </w:tcPr>
          <w:p w14:paraId="31F8A0C9" w14:textId="0EAE3A66" w:rsidR="00895531" w:rsidRPr="00B07790" w:rsidRDefault="00895531" w:rsidP="00895531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ได้มาจากการรับโอนกิจการ</w:t>
            </w:r>
          </w:p>
        </w:tc>
        <w:tc>
          <w:tcPr>
            <w:tcW w:w="391" w:type="pct"/>
            <w:gridSpan w:val="2"/>
          </w:tcPr>
          <w:p w14:paraId="2A3D14AA" w14:textId="6854C3C5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44E88D7" w14:textId="5B96DDD4" w:rsidR="00895531" w:rsidRPr="00B07790" w:rsidRDefault="00895531" w:rsidP="00895531">
            <w:pPr>
              <w:tabs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4" w:type="pct"/>
          </w:tcPr>
          <w:p w14:paraId="53E453BB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96D0C8A" w14:textId="4B927EC4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92" w:type="pct"/>
          </w:tcPr>
          <w:p w14:paraId="678701A4" w14:textId="77777777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156E5FE" w14:textId="4024D54B" w:rsidR="00895531" w:rsidRPr="00B07790" w:rsidRDefault="00895531" w:rsidP="0089553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3DC20CF4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5877B1A6" w14:textId="7F135969" w:rsidR="00895531" w:rsidRPr="00B07790" w:rsidRDefault="00895531" w:rsidP="00895531">
            <w:pPr>
              <w:tabs>
                <w:tab w:val="decimal" w:pos="9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02E71250" w14:textId="7777777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75B634D7" w14:textId="2EF0AE27" w:rsidR="00895531" w:rsidRPr="00B07790" w:rsidRDefault="00895531" w:rsidP="00895531">
            <w:pPr>
              <w:tabs>
                <w:tab w:val="decimal" w:pos="10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895531" w:rsidRPr="00B07790" w14:paraId="1659656B" w14:textId="77777777" w:rsidTr="004035FD">
        <w:tc>
          <w:tcPr>
            <w:tcW w:w="1223" w:type="pct"/>
            <w:gridSpan w:val="2"/>
          </w:tcPr>
          <w:p w14:paraId="1400DA76" w14:textId="0A626CE0" w:rsidR="00895531" w:rsidRPr="00B07790" w:rsidRDefault="00895531" w:rsidP="00895531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91" w:type="pct"/>
            <w:gridSpan w:val="2"/>
          </w:tcPr>
          <w:p w14:paraId="7FC9AC51" w14:textId="77777777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6E49C41" w14:textId="10A4B517" w:rsidR="00895531" w:rsidRPr="00B07790" w:rsidRDefault="00895531" w:rsidP="006F5175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4" w:type="pct"/>
          </w:tcPr>
          <w:p w14:paraId="3B4B5B21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4F3E205" w14:textId="0A253A72" w:rsidR="00895531" w:rsidRPr="00B07790" w:rsidRDefault="00895531" w:rsidP="006F5175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92" w:type="pct"/>
          </w:tcPr>
          <w:p w14:paraId="2B32BC46" w14:textId="77777777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546D96D4" w14:textId="186CDDA2" w:rsidR="00895531" w:rsidRPr="00B07790" w:rsidRDefault="00895531" w:rsidP="0089553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" w:type="pct"/>
          </w:tcPr>
          <w:p w14:paraId="0B403536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9460533" w14:textId="6779FA54" w:rsidR="00895531" w:rsidRPr="00B07790" w:rsidRDefault="00895531" w:rsidP="00895531">
            <w:pPr>
              <w:tabs>
                <w:tab w:val="decimal" w:pos="9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E42524A" w14:textId="7777777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615BB5C6" w14:textId="0E747608" w:rsidR="00895531" w:rsidRPr="00B07790" w:rsidRDefault="00895531" w:rsidP="006F5175">
            <w:pPr>
              <w:tabs>
                <w:tab w:val="clear" w:pos="1644"/>
                <w:tab w:val="decimal" w:pos="990"/>
              </w:tabs>
              <w:spacing w:line="240" w:lineRule="auto"/>
              <w:ind w:right="-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</w:tr>
      <w:tr w:rsidR="00895531" w:rsidRPr="00B07790" w14:paraId="2AA9CDB3" w14:textId="77777777" w:rsidTr="00895531">
        <w:tc>
          <w:tcPr>
            <w:tcW w:w="1223" w:type="pct"/>
            <w:gridSpan w:val="2"/>
          </w:tcPr>
          <w:p w14:paraId="46DF15A4" w14:textId="72B0CE10" w:rsidR="00895531" w:rsidRPr="00B07790" w:rsidRDefault="00895531" w:rsidP="00895531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774E2052" w14:textId="7C8F3B34" w:rsidR="00895531" w:rsidRPr="00B07790" w:rsidRDefault="00895531" w:rsidP="00895531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1" w:type="pct"/>
            <w:gridSpan w:val="2"/>
          </w:tcPr>
          <w:p w14:paraId="0B3AF1A3" w14:textId="77777777" w:rsidR="00895531" w:rsidRPr="00B07790" w:rsidRDefault="00895531" w:rsidP="00895531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14:paraId="6F54B9D4" w14:textId="5F9A3E4E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3,866</w:t>
            </w:r>
          </w:p>
        </w:tc>
        <w:tc>
          <w:tcPr>
            <w:tcW w:w="94" w:type="pct"/>
            <w:vAlign w:val="bottom"/>
          </w:tcPr>
          <w:p w14:paraId="2069DC06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82A9C23" w14:textId="4DB2CDF8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3,452</w:t>
            </w:r>
          </w:p>
        </w:tc>
        <w:tc>
          <w:tcPr>
            <w:tcW w:w="92" w:type="pct"/>
            <w:vAlign w:val="bottom"/>
          </w:tcPr>
          <w:p w14:paraId="35B4A8E8" w14:textId="77777777" w:rsidR="00895531" w:rsidRPr="00B07790" w:rsidRDefault="00895531" w:rsidP="00895531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6EC09CFA" w14:textId="60EDF2F3" w:rsidR="00895531" w:rsidRPr="00B07790" w:rsidRDefault="00895531" w:rsidP="00895531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01" w:type="pct"/>
            <w:vAlign w:val="bottom"/>
          </w:tcPr>
          <w:p w14:paraId="6E5314B5" w14:textId="77777777" w:rsidR="00895531" w:rsidRPr="00B07790" w:rsidRDefault="00895531" w:rsidP="00895531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44E678F" w14:textId="212A1F76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2" w:type="pct"/>
            <w:vAlign w:val="bottom"/>
          </w:tcPr>
          <w:p w14:paraId="4EE7798B" w14:textId="7777777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212EA3DD" w14:textId="3C1ACD57" w:rsidR="00895531" w:rsidRPr="00B07790" w:rsidRDefault="00895531" w:rsidP="00895531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7,382</w:t>
            </w:r>
          </w:p>
        </w:tc>
      </w:tr>
      <w:tr w:rsidR="00E329C9" w:rsidRPr="00B07790" w14:paraId="20162444" w14:textId="77777777" w:rsidTr="004035FD">
        <w:tc>
          <w:tcPr>
            <w:tcW w:w="1223" w:type="pct"/>
            <w:gridSpan w:val="2"/>
          </w:tcPr>
          <w:p w14:paraId="4F45257E" w14:textId="77777777" w:rsidR="00E329C9" w:rsidRPr="00B07790" w:rsidRDefault="00E329C9" w:rsidP="00E329C9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391" w:type="pct"/>
            <w:gridSpan w:val="2"/>
          </w:tcPr>
          <w:p w14:paraId="2ABC27F8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F561CBA" w14:textId="4C74D534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94" w:type="pct"/>
          </w:tcPr>
          <w:p w14:paraId="7598D7EB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3A05619" w14:textId="39240F9F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92" w:type="pct"/>
          </w:tcPr>
          <w:p w14:paraId="3913BD25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454C19E5" w14:textId="37781789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1" w:type="pct"/>
          </w:tcPr>
          <w:p w14:paraId="138A3DC9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39710875" w14:textId="152BB545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05E526F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</w:tcPr>
          <w:p w14:paraId="7D8D55AC" w14:textId="48D5CB04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  <w:tr w:rsidR="00E329C9" w:rsidRPr="00B07790" w14:paraId="509E665F" w14:textId="77777777" w:rsidTr="004035FD">
        <w:tc>
          <w:tcPr>
            <w:tcW w:w="1223" w:type="pct"/>
            <w:gridSpan w:val="2"/>
          </w:tcPr>
          <w:p w14:paraId="2B600F58" w14:textId="17881F42" w:rsidR="00E329C9" w:rsidRPr="00B07790" w:rsidRDefault="00E329C9" w:rsidP="00E329C9">
            <w:pPr>
              <w:tabs>
                <w:tab w:val="decimal" w:pos="989"/>
              </w:tabs>
              <w:spacing w:line="240" w:lineRule="auto"/>
              <w:ind w:left="254" w:right="-11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91" w:type="pct"/>
            <w:gridSpan w:val="2"/>
          </w:tcPr>
          <w:p w14:paraId="1F397026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799018B9" w14:textId="1203E181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4,203</w:t>
            </w:r>
          </w:p>
        </w:tc>
        <w:tc>
          <w:tcPr>
            <w:tcW w:w="94" w:type="pct"/>
          </w:tcPr>
          <w:p w14:paraId="281176E2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410A7160" w14:textId="39EEC471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3,792</w:t>
            </w:r>
          </w:p>
        </w:tc>
        <w:tc>
          <w:tcPr>
            <w:tcW w:w="92" w:type="pct"/>
          </w:tcPr>
          <w:p w14:paraId="48AC4F55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56C5975" w14:textId="17F2EDD5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01" w:type="pct"/>
          </w:tcPr>
          <w:p w14:paraId="78B08E5B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28522362" w14:textId="5D9AC27E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92" w:type="pct"/>
          </w:tcPr>
          <w:p w14:paraId="722436D9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2591146" w14:textId="15244BDE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8,068</w:t>
            </w:r>
          </w:p>
        </w:tc>
      </w:tr>
      <w:tr w:rsidR="00E329C9" w:rsidRPr="00B07790" w14:paraId="7EF0B12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67CA2FE3" w14:textId="77777777" w:rsidR="00E329C9" w:rsidRPr="00B07790" w:rsidRDefault="00E329C9" w:rsidP="00E329C9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6" w:type="pct"/>
          </w:tcPr>
          <w:p w14:paraId="529C0E73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47E33CB3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739C8095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55FDC100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02E1F3FF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315A2CB1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6B715ED6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77503518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5B11D593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563B4BFB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329C9" w:rsidRPr="00B07790" w14:paraId="747615CB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2C9B36E" w14:textId="77777777" w:rsidR="00E329C9" w:rsidRPr="00B07790" w:rsidRDefault="00E329C9" w:rsidP="00E329C9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86" w:type="pct"/>
          </w:tcPr>
          <w:p w14:paraId="3EF58A0F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</w:tcPr>
          <w:p w14:paraId="6CBE281B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561578A9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10C2D81E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1DE9BFE2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2B72F16F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" w:type="pct"/>
          </w:tcPr>
          <w:p w14:paraId="73A4E8DE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188679AC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" w:type="pct"/>
          </w:tcPr>
          <w:p w14:paraId="79F67A0C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7FB511E5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329C9" w:rsidRPr="00B07790" w14:paraId="1A6E2083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712F0F32" w14:textId="0B5AFBAB" w:rsidR="00E329C9" w:rsidRPr="00B07790" w:rsidRDefault="00E329C9" w:rsidP="00E329C9">
            <w:pPr>
              <w:spacing w:line="240" w:lineRule="auto"/>
              <w:ind w:left="254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386" w:type="pct"/>
          </w:tcPr>
          <w:p w14:paraId="3566D425" w14:textId="77777777" w:rsidR="00E329C9" w:rsidRPr="00B07790" w:rsidRDefault="00E329C9" w:rsidP="00E329C9">
            <w:pPr>
              <w:tabs>
                <w:tab w:val="clear" w:pos="907"/>
                <w:tab w:val="decimal" w:pos="734"/>
                <w:tab w:val="decimal" w:pos="884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4E56755" w14:textId="04E344F4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4,645</w:t>
            </w:r>
          </w:p>
        </w:tc>
        <w:tc>
          <w:tcPr>
            <w:tcW w:w="94" w:type="pct"/>
          </w:tcPr>
          <w:p w14:paraId="2FBA0431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E3F9D40" w14:textId="2868806D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1,686</w:t>
            </w:r>
          </w:p>
        </w:tc>
        <w:tc>
          <w:tcPr>
            <w:tcW w:w="92" w:type="pct"/>
          </w:tcPr>
          <w:p w14:paraId="398064BC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DA55AE3" w14:textId="25C340F6" w:rsidR="00E329C9" w:rsidRPr="00B07790" w:rsidRDefault="00E329C9" w:rsidP="00E329C9">
            <w:pPr>
              <w:tabs>
                <w:tab w:val="decimal" w:pos="10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01" w:type="pct"/>
          </w:tcPr>
          <w:p w14:paraId="1B9C8119" w14:textId="77777777" w:rsidR="00E329C9" w:rsidRPr="00B07790" w:rsidRDefault="00E329C9" w:rsidP="00E329C9">
            <w:pPr>
              <w:tabs>
                <w:tab w:val="decimal" w:pos="11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5E114C42" w14:textId="68FE27E2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92" w:type="pct"/>
          </w:tcPr>
          <w:p w14:paraId="58A7784F" w14:textId="77777777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2BBF63F7" w14:textId="17295806" w:rsidR="00E329C9" w:rsidRPr="00B07790" w:rsidRDefault="00E329C9" w:rsidP="00E329C9">
            <w:pPr>
              <w:tabs>
                <w:tab w:val="decimal" w:pos="11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6,832</w:t>
            </w:r>
          </w:p>
        </w:tc>
      </w:tr>
      <w:tr w:rsidR="00E329C9" w:rsidRPr="00B07790" w14:paraId="7613D89D" w14:textId="77777777" w:rsidTr="004035FD">
        <w:trPr>
          <w:gridBefore w:val="1"/>
          <w:wBefore w:w="3" w:type="pct"/>
        </w:trPr>
        <w:tc>
          <w:tcPr>
            <w:tcW w:w="1225" w:type="pct"/>
            <w:gridSpan w:val="2"/>
          </w:tcPr>
          <w:p w14:paraId="59DA2FB2" w14:textId="44DF27B3" w:rsidR="00E329C9" w:rsidRPr="00B07790" w:rsidRDefault="00E329C9" w:rsidP="00E329C9">
            <w:pPr>
              <w:spacing w:line="240" w:lineRule="auto"/>
              <w:ind w:left="254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386" w:type="pct"/>
          </w:tcPr>
          <w:p w14:paraId="2264A81E" w14:textId="77777777" w:rsidR="00E329C9" w:rsidRPr="00B07790" w:rsidRDefault="00E329C9" w:rsidP="00E329C9">
            <w:pPr>
              <w:tabs>
                <w:tab w:val="decimal" w:pos="734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</w:tcPr>
          <w:p w14:paraId="0A924252" w14:textId="03E3315A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4,311</w:t>
            </w:r>
          </w:p>
        </w:tc>
        <w:tc>
          <w:tcPr>
            <w:tcW w:w="94" w:type="pct"/>
          </w:tcPr>
          <w:p w14:paraId="2806F8D7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bottom w:val="double" w:sz="4" w:space="0" w:color="auto"/>
            </w:tcBorders>
          </w:tcPr>
          <w:p w14:paraId="2E851AA9" w14:textId="3DE8EDBC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1,592</w:t>
            </w:r>
          </w:p>
        </w:tc>
        <w:tc>
          <w:tcPr>
            <w:tcW w:w="92" w:type="pct"/>
          </w:tcPr>
          <w:p w14:paraId="435C94F8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double" w:sz="4" w:space="0" w:color="auto"/>
              <w:bottom w:val="double" w:sz="4" w:space="0" w:color="auto"/>
            </w:tcBorders>
          </w:tcPr>
          <w:p w14:paraId="51CBC430" w14:textId="2BF52D4D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01" w:type="pct"/>
          </w:tcPr>
          <w:p w14:paraId="113233F7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</w:tcPr>
          <w:p w14:paraId="4E004BFE" w14:textId="77D79AF1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</w:p>
        </w:tc>
        <w:tc>
          <w:tcPr>
            <w:tcW w:w="92" w:type="pct"/>
          </w:tcPr>
          <w:p w14:paraId="7C703120" w14:textId="77777777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7719A15E" w14:textId="256003B1" w:rsidR="00E329C9" w:rsidRPr="00B07790" w:rsidRDefault="00E329C9" w:rsidP="00E329C9">
            <w:pPr>
              <w:tabs>
                <w:tab w:val="decimal" w:pos="125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6,489</w:t>
            </w:r>
          </w:p>
        </w:tc>
      </w:tr>
    </w:tbl>
    <w:p w14:paraId="570A78B6" w14:textId="77777777" w:rsidR="002909C8" w:rsidRPr="00B07790" w:rsidRDefault="0029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B07790">
        <w:rPr>
          <w:rFonts w:ascii="Angsana New" w:hAnsi="Angsana New"/>
          <w:spacing w:val="-4"/>
          <w:sz w:val="30"/>
          <w:szCs w:val="30"/>
        </w:rPr>
        <w:br w:type="page"/>
      </w:r>
    </w:p>
    <w:p w14:paraId="5C3CDC86" w14:textId="77777777" w:rsidR="004739A4" w:rsidRPr="00B07790" w:rsidRDefault="004739A4" w:rsidP="00DF2105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739A4" w:rsidRPr="00B0779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3FACF800" w14:textId="3A9D5BAD" w:rsidR="00FB129C" w:rsidRPr="00B07790" w:rsidRDefault="00FB129C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35B7F0" w14:textId="77777777" w:rsidR="00E330CC" w:rsidRPr="00B07790" w:rsidRDefault="00E330CC" w:rsidP="00DF2105">
      <w:pPr>
        <w:ind w:left="540"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F9EFE73" w14:textId="4E222668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เงินกู้ยืมระยะสั้น</w:t>
      </w:r>
    </w:p>
    <w:p w14:paraId="0F2835D5" w14:textId="77777777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57A803D" w14:textId="5754A8FC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เงินกู้ยืมระยะสั้นมียอดคงเหลือ ณ วันที่ </w:t>
      </w:r>
      <w:r w:rsidRPr="00B07790">
        <w:rPr>
          <w:rFonts w:ascii="Angsana New" w:hAnsi="Angsana New"/>
          <w:sz w:val="30"/>
          <w:szCs w:val="30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895531" w:rsidRPr="00B07790">
        <w:rPr>
          <w:rFonts w:ascii="Angsana New" w:hAnsi="Angsana New"/>
          <w:sz w:val="30"/>
          <w:szCs w:val="30"/>
        </w:rPr>
        <w:t>7</w:t>
      </w:r>
      <w:r w:rsidR="00825EA4" w:rsidRPr="00B07790">
        <w:rPr>
          <w:rFonts w:ascii="Angsana New" w:hAnsi="Angsana New"/>
          <w:sz w:val="30"/>
          <w:szCs w:val="30"/>
        </w:rPr>
        <w:t xml:space="preserve"> </w:t>
      </w:r>
      <w:r w:rsidR="00825EA4" w:rsidRPr="00B0779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895531"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ดังนี้</w:t>
      </w:r>
    </w:p>
    <w:p w14:paraId="179656E4" w14:textId="77777777" w:rsidR="00DF2105" w:rsidRPr="00B07790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0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B07790" w14:paraId="40E79590" w14:textId="77777777" w:rsidTr="00C278B6">
        <w:tc>
          <w:tcPr>
            <w:tcW w:w="3330" w:type="dxa"/>
          </w:tcPr>
          <w:p w14:paraId="7D901B2D" w14:textId="77777777" w:rsidR="00DF2105" w:rsidRPr="00B0779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847" w:type="dxa"/>
          </w:tcPr>
          <w:p w14:paraId="1C6F8FF3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7EF227D4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AEEE5F4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29F897E2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5531" w:rsidRPr="00B07790" w14:paraId="2E3C3DA4" w14:textId="77777777" w:rsidTr="00C278B6">
        <w:tc>
          <w:tcPr>
            <w:tcW w:w="3330" w:type="dxa"/>
          </w:tcPr>
          <w:p w14:paraId="0F6194B3" w14:textId="77777777" w:rsidR="00895531" w:rsidRPr="00B07790" w:rsidRDefault="00895531" w:rsidP="00895531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2D925345" w14:textId="77777777" w:rsidR="00895531" w:rsidRPr="00B07790" w:rsidRDefault="00895531" w:rsidP="00895531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7" w:type="dxa"/>
          </w:tcPr>
          <w:p w14:paraId="61915967" w14:textId="691BBAD5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201FAE5E" w14:textId="77777777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A711FD7" w14:textId="695C7B16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1" w:type="dxa"/>
          </w:tcPr>
          <w:p w14:paraId="60DF772F" w14:textId="77777777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7EC3E7B" w14:textId="08EF082E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3D25F0EA" w14:textId="77777777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3982123" w14:textId="4FE15164" w:rsidR="00895531" w:rsidRPr="00B07790" w:rsidRDefault="00895531" w:rsidP="00895531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DF2105" w:rsidRPr="00B07790" w14:paraId="3588C072" w14:textId="77777777" w:rsidTr="00C278B6">
        <w:tc>
          <w:tcPr>
            <w:tcW w:w="3330" w:type="dxa"/>
          </w:tcPr>
          <w:p w14:paraId="58159538" w14:textId="77777777" w:rsidR="00DF2105" w:rsidRPr="00B0779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4F0A5A9D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5B4307A2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2105" w:rsidRPr="00B07790" w14:paraId="6F520822" w14:textId="77777777" w:rsidTr="00C278B6">
        <w:tc>
          <w:tcPr>
            <w:tcW w:w="3330" w:type="dxa"/>
          </w:tcPr>
          <w:p w14:paraId="5A4BB326" w14:textId="77777777" w:rsidR="00DF2105" w:rsidRPr="00B07790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47" w:type="dxa"/>
          </w:tcPr>
          <w:p w14:paraId="25249B90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70A63A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64A5BA69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ED48F4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5E148750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97FDA0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65E9BCBD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2FA81CA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97F9B" w:rsidRPr="00B07790" w14:paraId="49C9E6DC" w14:textId="77777777" w:rsidTr="00C278B6">
        <w:tc>
          <w:tcPr>
            <w:tcW w:w="3330" w:type="dxa"/>
          </w:tcPr>
          <w:p w14:paraId="390EF3D1" w14:textId="7C4E4E9E" w:rsidR="00797F9B" w:rsidRPr="00B07790" w:rsidRDefault="00797F9B" w:rsidP="00797F9B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0DAC6F52" w14:textId="77777777" w:rsidR="00797F9B" w:rsidRPr="00B07790" w:rsidRDefault="00797F9B" w:rsidP="00797F9B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2B3760D3" w14:textId="66E3291F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39" w:type="dxa"/>
          </w:tcPr>
          <w:p w14:paraId="068A55CC" w14:textId="7EA040FB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0A301B" w14:textId="33B63D08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  <w:tc>
          <w:tcPr>
            <w:tcW w:w="261" w:type="dxa"/>
          </w:tcPr>
          <w:p w14:paraId="15E429BE" w14:textId="77777777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6D221EC2" w14:textId="23E91D1A" w:rsidR="00797F9B" w:rsidRPr="00B07790" w:rsidRDefault="00797F9B" w:rsidP="0071103F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5102F648" w14:textId="77777777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79AF0118" w14:textId="56F50BE0" w:rsidR="00797F9B" w:rsidRPr="00B07790" w:rsidRDefault="00797F9B" w:rsidP="0071103F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7F9B" w:rsidRPr="00B07790" w14:paraId="0D6EFA5B" w14:textId="77777777" w:rsidTr="00C278B6">
        <w:trPr>
          <w:trHeight w:val="80"/>
        </w:trPr>
        <w:tc>
          <w:tcPr>
            <w:tcW w:w="3330" w:type="dxa"/>
          </w:tcPr>
          <w:p w14:paraId="61AA6A8D" w14:textId="632AFFDA" w:rsidR="00797F9B" w:rsidRPr="00B07790" w:rsidRDefault="00797F9B" w:rsidP="00797F9B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61C67AE3" w14:textId="77777777" w:rsidR="00797F9B" w:rsidRPr="00B07790" w:rsidRDefault="00797F9B" w:rsidP="00797F9B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65443D" w14:textId="33AD8A2A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239" w:type="dxa"/>
          </w:tcPr>
          <w:p w14:paraId="45F78F9B" w14:textId="77777777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4D1708" w14:textId="28F1E2B0" w:rsidR="00797F9B" w:rsidRPr="00B07790" w:rsidRDefault="00797F9B" w:rsidP="0071103F">
            <w:pPr>
              <w:tabs>
                <w:tab w:val="clear" w:pos="680"/>
                <w:tab w:val="decimal" w:pos="78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261" w:type="dxa"/>
          </w:tcPr>
          <w:p w14:paraId="3979730F" w14:textId="77777777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3FE889" w14:textId="410E3999" w:rsidR="00797F9B" w:rsidRPr="00B07790" w:rsidRDefault="00797F9B" w:rsidP="0071103F">
            <w:pPr>
              <w:tabs>
                <w:tab w:val="clear" w:pos="907"/>
                <w:tab w:val="decimal" w:pos="780"/>
                <w:tab w:val="left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5C87A54" w14:textId="77777777" w:rsidR="00797F9B" w:rsidRPr="00B07790" w:rsidRDefault="00797F9B" w:rsidP="00797F9B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709C8F4" w14:textId="47498442" w:rsidR="00797F9B" w:rsidRPr="00B07790" w:rsidRDefault="00797F9B" w:rsidP="0071103F">
            <w:pPr>
              <w:tabs>
                <w:tab w:val="clear" w:pos="907"/>
                <w:tab w:val="left" w:pos="8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531" w:rsidRPr="00B07790" w14:paraId="62F20DC3" w14:textId="77777777" w:rsidTr="00C278B6">
        <w:tc>
          <w:tcPr>
            <w:tcW w:w="3330" w:type="dxa"/>
          </w:tcPr>
          <w:p w14:paraId="5EE2ADA7" w14:textId="36883481" w:rsidR="00895531" w:rsidRPr="00B07790" w:rsidRDefault="00895531" w:rsidP="00895531">
            <w:pPr>
              <w:spacing w:line="240" w:lineRule="auto"/>
              <w:ind w:left="180" w:right="-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47" w:type="dxa"/>
          </w:tcPr>
          <w:p w14:paraId="392CCECA" w14:textId="77777777" w:rsidR="00895531" w:rsidRPr="00B07790" w:rsidRDefault="00895531" w:rsidP="00895531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05DD2C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702A6E5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BC964BA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4829FCA0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CD63CA" w14:textId="77777777" w:rsidR="00895531" w:rsidRPr="00B07790" w:rsidRDefault="00895531" w:rsidP="00895531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1B79F1CF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03E593C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95531" w:rsidRPr="00B07790" w14:paraId="1323617E" w14:textId="77777777" w:rsidTr="00C278B6">
        <w:tc>
          <w:tcPr>
            <w:tcW w:w="3330" w:type="dxa"/>
          </w:tcPr>
          <w:p w14:paraId="7B06F02A" w14:textId="19744EB6" w:rsidR="00895531" w:rsidRPr="00B07790" w:rsidRDefault="00895531" w:rsidP="00895531">
            <w:pPr>
              <w:tabs>
                <w:tab w:val="clear" w:pos="907"/>
                <w:tab w:val="left" w:pos="900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47" w:type="dxa"/>
          </w:tcPr>
          <w:p w14:paraId="543884E6" w14:textId="703542C2" w:rsidR="00895531" w:rsidRPr="00B07790" w:rsidRDefault="003C0C5D" w:rsidP="00895531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74F5F52" w14:textId="1D629F0A" w:rsidR="00895531" w:rsidRPr="00B07790" w:rsidRDefault="00797F9B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B08989D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3D3B857" w14:textId="1F1873D6" w:rsidR="00895531" w:rsidRPr="00B07790" w:rsidRDefault="00895531" w:rsidP="00895531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1C53E4BC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97AAEFA" w14:textId="1B5F62BC" w:rsidR="00895531" w:rsidRPr="00B07790" w:rsidRDefault="00797F9B" w:rsidP="00895531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261" w:type="dxa"/>
          </w:tcPr>
          <w:p w14:paraId="52978CE1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046856" w14:textId="0F4A3DD9" w:rsidR="00895531" w:rsidRPr="00B07790" w:rsidRDefault="00895531" w:rsidP="00895531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1,580</w:t>
            </w:r>
          </w:p>
        </w:tc>
      </w:tr>
      <w:tr w:rsidR="00895531" w:rsidRPr="00B07790" w14:paraId="38B9A989" w14:textId="77777777" w:rsidTr="00C278B6">
        <w:tc>
          <w:tcPr>
            <w:tcW w:w="3330" w:type="dxa"/>
          </w:tcPr>
          <w:p w14:paraId="4F5FE5BB" w14:textId="77777777" w:rsidR="00895531" w:rsidRPr="00B07790" w:rsidRDefault="00895531" w:rsidP="008955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7" w:type="dxa"/>
          </w:tcPr>
          <w:p w14:paraId="2CFD114C" w14:textId="77777777" w:rsidR="00895531" w:rsidRPr="00B07790" w:rsidRDefault="00895531" w:rsidP="00895531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38D6CB3" w14:textId="56C5F29D" w:rsidR="00895531" w:rsidRPr="00B07790" w:rsidRDefault="00797F9B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1,115</w:t>
            </w:r>
          </w:p>
        </w:tc>
        <w:tc>
          <w:tcPr>
            <w:tcW w:w="239" w:type="dxa"/>
          </w:tcPr>
          <w:p w14:paraId="638FCB91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1E8170E4" w14:textId="634E5669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2,203</w:t>
            </w:r>
          </w:p>
        </w:tc>
        <w:tc>
          <w:tcPr>
            <w:tcW w:w="261" w:type="dxa"/>
          </w:tcPr>
          <w:p w14:paraId="66D48DED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355B8A9" w14:textId="4B9FE0B3" w:rsidR="00895531" w:rsidRPr="00B07790" w:rsidRDefault="00797F9B" w:rsidP="00895531">
            <w:pPr>
              <w:tabs>
                <w:tab w:val="decimal" w:pos="8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2,612</w:t>
            </w:r>
          </w:p>
        </w:tc>
        <w:tc>
          <w:tcPr>
            <w:tcW w:w="261" w:type="dxa"/>
          </w:tcPr>
          <w:p w14:paraId="0A99CCAB" w14:textId="77777777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494D621C" w14:textId="06876A16" w:rsidR="00895531" w:rsidRPr="00B07790" w:rsidRDefault="00895531" w:rsidP="00895531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1,580</w:t>
            </w:r>
          </w:p>
        </w:tc>
      </w:tr>
    </w:tbl>
    <w:p w14:paraId="1A4117DD" w14:textId="77777777" w:rsidR="00DF2105" w:rsidRPr="00B07790" w:rsidRDefault="00DF2105" w:rsidP="00DF2105">
      <w:pPr>
        <w:ind w:right="-1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19528D18" w14:textId="408F1968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เงินกู้ยืมระยะยาว</w:t>
      </w:r>
    </w:p>
    <w:p w14:paraId="4CCE7CC1" w14:textId="77777777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i/>
          <w:iCs/>
          <w:sz w:val="20"/>
          <w:szCs w:val="20"/>
          <w:cs/>
          <w:lang w:val="th-TH"/>
        </w:rPr>
      </w:pPr>
    </w:p>
    <w:p w14:paraId="6317967D" w14:textId="5C19DFDC" w:rsidR="00DF2105" w:rsidRPr="00B07790" w:rsidRDefault="00DF2105" w:rsidP="00DF2105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เงินกู้ยืมระยะยาวมียอดคงเหลือ ณ วันที่ </w:t>
      </w:r>
      <w:r w:rsidRPr="00B07790">
        <w:rPr>
          <w:rFonts w:ascii="Angsana New" w:hAnsi="Angsana New"/>
          <w:sz w:val="30"/>
          <w:szCs w:val="30"/>
          <w:lang w:val="th-TH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AE4C41" w:rsidRPr="00B07790">
        <w:rPr>
          <w:rFonts w:ascii="Angsana New" w:hAnsi="Angsana New"/>
          <w:sz w:val="30"/>
          <w:szCs w:val="30"/>
        </w:rPr>
        <w:t>256</w:t>
      </w:r>
      <w:r w:rsidR="00895531" w:rsidRPr="00B07790">
        <w:rPr>
          <w:rFonts w:ascii="Angsana New" w:hAnsi="Angsana New"/>
          <w:sz w:val="30"/>
          <w:szCs w:val="30"/>
        </w:rPr>
        <w:t>7</w:t>
      </w:r>
      <w:r w:rsidR="00825EA4" w:rsidRPr="00B0779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AE4C41" w:rsidRPr="00B07790">
        <w:rPr>
          <w:rFonts w:ascii="Angsana New" w:hAnsi="Angsana New"/>
          <w:sz w:val="30"/>
          <w:szCs w:val="30"/>
        </w:rPr>
        <w:t>256</w:t>
      </w:r>
      <w:r w:rsidR="00895531"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/>
          <w:sz w:val="30"/>
          <w:szCs w:val="30"/>
          <w:lang w:val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1AF52263" w14:textId="77777777" w:rsidR="00DF2105" w:rsidRPr="00B07790" w:rsidRDefault="00DF2105" w:rsidP="00DF2105">
      <w:pPr>
        <w:pStyle w:val="ListParagraph"/>
        <w:ind w:left="2880" w:right="-14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66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B07790" w14:paraId="0C0588B3" w14:textId="77777777" w:rsidTr="00A87C18">
        <w:trPr>
          <w:tblHeader/>
        </w:trPr>
        <w:tc>
          <w:tcPr>
            <w:tcW w:w="3510" w:type="dxa"/>
          </w:tcPr>
          <w:p w14:paraId="4934F5CC" w14:textId="77777777" w:rsidR="00DF2105" w:rsidRPr="00B0779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67" w:type="dxa"/>
          </w:tcPr>
          <w:p w14:paraId="0FC6780B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4BF7E4CF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011B67D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4292925B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105" w:rsidRPr="00B07790" w14:paraId="3AB68A06" w14:textId="77777777" w:rsidTr="00A87C18">
        <w:trPr>
          <w:tblHeader/>
        </w:trPr>
        <w:tc>
          <w:tcPr>
            <w:tcW w:w="3510" w:type="dxa"/>
          </w:tcPr>
          <w:p w14:paraId="4B5A01C2" w14:textId="77777777" w:rsidR="00DF2105" w:rsidRPr="00B0779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7" w:type="dxa"/>
          </w:tcPr>
          <w:p w14:paraId="57025B4C" w14:textId="58E59A21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10755B10" w14:textId="4B9F4AB7" w:rsidR="00DF2105" w:rsidRPr="00B0779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661B8"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0133303C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23CE22D9" w14:textId="26133DF5" w:rsidR="00DF2105" w:rsidRPr="00B0779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661B8"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</w:tcPr>
          <w:p w14:paraId="361BA963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E160A" w14:textId="72C0F000" w:rsidR="00DF2105" w:rsidRPr="00B0779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661B8"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61" w:type="dxa"/>
          </w:tcPr>
          <w:p w14:paraId="0EE06257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51295BE0" w14:textId="778B4BDC" w:rsidR="00DF2105" w:rsidRPr="00B07790" w:rsidRDefault="00FC0222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E661B8"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DF2105" w:rsidRPr="00B07790" w14:paraId="7B6BB974" w14:textId="77777777" w:rsidTr="00A87C18">
        <w:trPr>
          <w:tblHeader/>
        </w:trPr>
        <w:tc>
          <w:tcPr>
            <w:tcW w:w="3510" w:type="dxa"/>
          </w:tcPr>
          <w:p w14:paraId="07D9E65E" w14:textId="77777777" w:rsidR="00DF2105" w:rsidRPr="00B0779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7" w:type="dxa"/>
          </w:tcPr>
          <w:p w14:paraId="4D6763FD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1273B176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2105" w:rsidRPr="00B07790" w14:paraId="421400A3" w14:textId="77777777" w:rsidTr="00A87C18">
        <w:tc>
          <w:tcPr>
            <w:tcW w:w="3510" w:type="dxa"/>
          </w:tcPr>
          <w:p w14:paraId="6EB6A32E" w14:textId="77777777" w:rsidR="00DF2105" w:rsidRPr="00B07790" w:rsidRDefault="00DF2105" w:rsidP="00DF2105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67" w:type="dxa"/>
          </w:tcPr>
          <w:p w14:paraId="6F9F0848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430D93A3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7AE5BA30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5A24CBCE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50AB8E27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7952B8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" w:type="dxa"/>
          </w:tcPr>
          <w:p w14:paraId="296753E8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C0AB6CE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DF2105" w:rsidRPr="00B07790" w14:paraId="5813E613" w14:textId="77777777" w:rsidTr="00A87C18">
        <w:tc>
          <w:tcPr>
            <w:tcW w:w="3510" w:type="dxa"/>
          </w:tcPr>
          <w:p w14:paraId="1469342D" w14:textId="322BDDD0" w:rsidR="00DF2105" w:rsidRPr="00B07790" w:rsidRDefault="00A87C18" w:rsidP="00A87C18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="00DF2105"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ระยะยาวจากสถาบันการเงินที่ถึงกำหนดชำระภายในหนึ่งปี</w:t>
            </w:r>
          </w:p>
        </w:tc>
        <w:tc>
          <w:tcPr>
            <w:tcW w:w="667" w:type="dxa"/>
          </w:tcPr>
          <w:p w14:paraId="2303565A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214706B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75299BC6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849F224" w14:textId="77777777" w:rsidR="00DF2105" w:rsidRPr="00B07790" w:rsidRDefault="00DF2105" w:rsidP="0071103F">
            <w:pPr>
              <w:tabs>
                <w:tab w:val="clear" w:pos="907"/>
                <w:tab w:val="left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27DB289F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DB21190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535884D2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5EC5F62" w14:textId="77777777" w:rsidR="00DF2105" w:rsidRPr="00B07790" w:rsidRDefault="00DF2105" w:rsidP="00DF210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E661B8" w:rsidRPr="00B07790" w14:paraId="4B5DF53E" w14:textId="77777777" w:rsidTr="00A87C18">
        <w:tc>
          <w:tcPr>
            <w:tcW w:w="3510" w:type="dxa"/>
          </w:tcPr>
          <w:p w14:paraId="0E6E5EF1" w14:textId="25D30498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667" w:type="dxa"/>
          </w:tcPr>
          <w:p w14:paraId="3B3CF694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CCC59FE" w14:textId="57D47281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39" w:type="dxa"/>
          </w:tcPr>
          <w:p w14:paraId="36A53107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7A56A584" w14:textId="7A39E1A9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61" w:type="dxa"/>
          </w:tcPr>
          <w:p w14:paraId="6918C032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592391E" w14:textId="75623B1F" w:rsidR="00E661B8" w:rsidRPr="00B07790" w:rsidRDefault="00797F9B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05A636E1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493F655" w14:textId="382F9C4A" w:rsidR="00E661B8" w:rsidRPr="00B07790" w:rsidRDefault="00E661B8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E661B8" w:rsidRPr="00B07790" w14:paraId="4B652B3D" w14:textId="77777777" w:rsidTr="00A87C18">
        <w:tc>
          <w:tcPr>
            <w:tcW w:w="3510" w:type="dxa"/>
          </w:tcPr>
          <w:p w14:paraId="6E96279C" w14:textId="2B640D31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667" w:type="dxa"/>
          </w:tcPr>
          <w:p w14:paraId="117A6E95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0F0F49E" w14:textId="6E95CE65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20,511</w:t>
            </w:r>
          </w:p>
        </w:tc>
        <w:tc>
          <w:tcPr>
            <w:tcW w:w="239" w:type="dxa"/>
          </w:tcPr>
          <w:p w14:paraId="56E50480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EA77B2" w14:textId="36E8723F" w:rsidR="00E661B8" w:rsidRPr="00B07790" w:rsidRDefault="00E661B8" w:rsidP="0071103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7,030</w:t>
            </w:r>
          </w:p>
        </w:tc>
        <w:tc>
          <w:tcPr>
            <w:tcW w:w="261" w:type="dxa"/>
          </w:tcPr>
          <w:p w14:paraId="7FFEAF4B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897C2F6" w14:textId="4DCB4ED7" w:rsidR="00E661B8" w:rsidRPr="00B07790" w:rsidRDefault="00797F9B" w:rsidP="0071103F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19,357</w:t>
            </w:r>
          </w:p>
        </w:tc>
        <w:tc>
          <w:tcPr>
            <w:tcW w:w="261" w:type="dxa"/>
          </w:tcPr>
          <w:p w14:paraId="211F34CE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3989B8" w14:textId="27925C2F" w:rsidR="00E661B8" w:rsidRPr="00B07790" w:rsidRDefault="00E661B8" w:rsidP="0071103F">
            <w:pPr>
              <w:tabs>
                <w:tab w:val="clear" w:pos="680"/>
                <w:tab w:val="left" w:pos="82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5,998</w:t>
            </w:r>
          </w:p>
        </w:tc>
      </w:tr>
      <w:tr w:rsidR="00797F9B" w:rsidRPr="00B07790" w14:paraId="7121C34E" w14:textId="77777777" w:rsidTr="00A87C18">
        <w:tc>
          <w:tcPr>
            <w:tcW w:w="3510" w:type="dxa"/>
          </w:tcPr>
          <w:p w14:paraId="7FABBEB1" w14:textId="62B4F244" w:rsidR="00797F9B" w:rsidRPr="00B07790" w:rsidRDefault="00A87C1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="00797F9B"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ระยะยาวจากกิจการที่เกี่ยวข้องกันที่ถึงกำหนดชำระภายใ</w:t>
            </w:r>
            <w:r w:rsidRPr="00B077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น</w:t>
            </w:r>
            <w:r w:rsidR="00797F9B"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667" w:type="dxa"/>
          </w:tcPr>
          <w:p w14:paraId="7ABF9351" w14:textId="77777777" w:rsidR="00797F9B" w:rsidRPr="00B07790" w:rsidRDefault="00797F9B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28396EB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417F07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4B2F839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20E983E4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9758BDC" w14:textId="77777777" w:rsidR="00797F9B" w:rsidRPr="00B07790" w:rsidRDefault="00797F9B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6D833C14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5EA4BE34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797F9B" w:rsidRPr="00B07790" w14:paraId="7357C325" w14:textId="77777777" w:rsidTr="00A87C18">
        <w:tc>
          <w:tcPr>
            <w:tcW w:w="3510" w:type="dxa"/>
          </w:tcPr>
          <w:p w14:paraId="53470EAF" w14:textId="75F40FC3" w:rsidR="00797F9B" w:rsidRPr="00B07790" w:rsidRDefault="00797F9B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667" w:type="dxa"/>
          </w:tcPr>
          <w:p w14:paraId="680B26B7" w14:textId="7499455D" w:rsidR="00797F9B" w:rsidRPr="00B07790" w:rsidRDefault="003C0C5D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0ED91DD7" w14:textId="2F0DA826" w:rsidR="00797F9B" w:rsidRPr="00B07790" w:rsidRDefault="00797F9B" w:rsidP="0071103F">
            <w:pPr>
              <w:tabs>
                <w:tab w:val="clear" w:pos="680"/>
                <w:tab w:val="decimal" w:pos="810"/>
                <w:tab w:val="left" w:pos="8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A5A6F0A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3A62935F" w14:textId="5A7BA51D" w:rsidR="00797F9B" w:rsidRPr="00B07790" w:rsidRDefault="00797F9B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2BC7AF3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3C5BB81" w14:textId="04F2322D" w:rsidR="00797F9B" w:rsidRPr="00B07790" w:rsidRDefault="00797F9B" w:rsidP="0071103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61" w:type="dxa"/>
          </w:tcPr>
          <w:p w14:paraId="13B72E31" w14:textId="77777777" w:rsidR="00797F9B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573B79C" w14:textId="547A2F49" w:rsidR="00797F9B" w:rsidRPr="00B07790" w:rsidRDefault="00797F9B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E661B8" w:rsidRPr="00B07790" w14:paraId="4C521DFC" w14:textId="77777777" w:rsidTr="00A87C18">
        <w:tc>
          <w:tcPr>
            <w:tcW w:w="3510" w:type="dxa"/>
          </w:tcPr>
          <w:p w14:paraId="171C2AC8" w14:textId="74DD7803" w:rsidR="00E661B8" w:rsidRPr="00B07790" w:rsidRDefault="00A87C18" w:rsidP="00A87C18">
            <w:pPr>
              <w:spacing w:line="240" w:lineRule="auto"/>
              <w:ind w:left="-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ส่วนของหนี้สิน</w:t>
            </w:r>
            <w:r w:rsidR="00E661B8"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ระยะยาวจากกิจการอื่นที่ถึงกำหนดชำระภายในหนึ่งปี</w:t>
            </w:r>
          </w:p>
        </w:tc>
        <w:tc>
          <w:tcPr>
            <w:tcW w:w="667" w:type="dxa"/>
          </w:tcPr>
          <w:p w14:paraId="2EA20297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84A1CB8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6E3C8BB8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3C8F99F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701D1244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26529BD0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4A303D9F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37B8EC68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661B8" w:rsidRPr="00B07790" w14:paraId="5AA5D4EF" w14:textId="77777777" w:rsidTr="00A87C18">
        <w:tc>
          <w:tcPr>
            <w:tcW w:w="3510" w:type="dxa"/>
          </w:tcPr>
          <w:p w14:paraId="05551BFA" w14:textId="388293C1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667" w:type="dxa"/>
          </w:tcPr>
          <w:p w14:paraId="2D1EE79D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5A848CE" w14:textId="0C7F1E12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39" w:type="dxa"/>
          </w:tcPr>
          <w:p w14:paraId="73FDC759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69D58A3B" w14:textId="08E8E9BC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61" w:type="dxa"/>
          </w:tcPr>
          <w:p w14:paraId="4024DEA9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17EE271" w14:textId="6E74F6FB" w:rsidR="00E661B8" w:rsidRPr="00B07790" w:rsidRDefault="00797F9B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5BC1FC37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3BF5AACA" w14:textId="2599FAE7" w:rsidR="00E661B8" w:rsidRPr="00B07790" w:rsidRDefault="00E661B8" w:rsidP="0071103F">
            <w:pPr>
              <w:tabs>
                <w:tab w:val="clear" w:pos="680"/>
                <w:tab w:val="decimal" w:pos="810"/>
                <w:tab w:val="left" w:pos="83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61B8" w:rsidRPr="00B07790" w14:paraId="5B68C15B" w14:textId="77777777" w:rsidTr="00A87C18">
        <w:tc>
          <w:tcPr>
            <w:tcW w:w="3510" w:type="dxa"/>
          </w:tcPr>
          <w:p w14:paraId="26E6AE97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667" w:type="dxa"/>
          </w:tcPr>
          <w:p w14:paraId="7AC4A18E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6C875" w14:textId="0BD13EC8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20,968</w:t>
            </w:r>
          </w:p>
        </w:tc>
        <w:tc>
          <w:tcPr>
            <w:tcW w:w="239" w:type="dxa"/>
          </w:tcPr>
          <w:p w14:paraId="3BF524B8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761E" w14:textId="5676F54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7,416</w:t>
            </w:r>
          </w:p>
        </w:tc>
        <w:tc>
          <w:tcPr>
            <w:tcW w:w="261" w:type="dxa"/>
          </w:tcPr>
          <w:p w14:paraId="62563D7B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76B2" w14:textId="279EFAED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20,192</w:t>
            </w:r>
          </w:p>
        </w:tc>
        <w:tc>
          <w:tcPr>
            <w:tcW w:w="261" w:type="dxa"/>
          </w:tcPr>
          <w:p w14:paraId="7EB34A6D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B278A" w14:textId="3D11311C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5,998</w:t>
            </w:r>
          </w:p>
        </w:tc>
      </w:tr>
    </w:tbl>
    <w:p w14:paraId="3DD147F7" w14:textId="39C7E968" w:rsidR="0071328D" w:rsidRPr="00B07790" w:rsidRDefault="0071328D" w:rsidP="0071328D">
      <w:pPr>
        <w:ind w:right="-1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80244C" w:rsidRPr="00B07790" w14:paraId="41E2D798" w14:textId="77777777" w:rsidTr="00A1332C">
        <w:trPr>
          <w:tblHeader/>
        </w:trPr>
        <w:tc>
          <w:tcPr>
            <w:tcW w:w="3330" w:type="dxa"/>
          </w:tcPr>
          <w:p w14:paraId="76BA82C7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847" w:type="dxa"/>
          </w:tcPr>
          <w:p w14:paraId="6C380E24" w14:textId="77777777" w:rsidR="0080244C" w:rsidRPr="00B0779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7" w:type="dxa"/>
            <w:gridSpan w:val="3"/>
          </w:tcPr>
          <w:p w14:paraId="3D83730A" w14:textId="77777777" w:rsidR="0080244C" w:rsidRPr="00B07790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6E11920" w14:textId="77777777" w:rsidR="0080244C" w:rsidRPr="00B07790" w:rsidRDefault="0080244C" w:rsidP="00A1332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01" w:type="dxa"/>
            <w:gridSpan w:val="3"/>
          </w:tcPr>
          <w:p w14:paraId="348DE04E" w14:textId="77777777" w:rsidR="0080244C" w:rsidRPr="00B07790" w:rsidRDefault="0080244C" w:rsidP="00A1332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1B8" w:rsidRPr="00B07790" w14:paraId="064424FA" w14:textId="77777777" w:rsidTr="00A1332C">
        <w:trPr>
          <w:tblHeader/>
        </w:trPr>
        <w:tc>
          <w:tcPr>
            <w:tcW w:w="3330" w:type="dxa"/>
          </w:tcPr>
          <w:p w14:paraId="3675B218" w14:textId="77777777" w:rsidR="00E661B8" w:rsidRPr="00B07790" w:rsidRDefault="00E661B8" w:rsidP="00E661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5C3E0E52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7" w:type="dxa"/>
          </w:tcPr>
          <w:p w14:paraId="53B84431" w14:textId="325D5B5B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5F1CF4EC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4ECFBDD" w14:textId="3C42044A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61" w:type="dxa"/>
          </w:tcPr>
          <w:p w14:paraId="42875056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C21C13E" w14:textId="1B3A85CF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15FF44BD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051" w:type="dxa"/>
          </w:tcPr>
          <w:p w14:paraId="7CFCB8A2" w14:textId="48B2758D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80244C" w:rsidRPr="00B07790" w14:paraId="7171216C" w14:textId="77777777" w:rsidTr="00A1332C">
        <w:trPr>
          <w:tblHeader/>
        </w:trPr>
        <w:tc>
          <w:tcPr>
            <w:tcW w:w="3330" w:type="dxa"/>
          </w:tcPr>
          <w:p w14:paraId="7F4B43B0" w14:textId="77777777" w:rsidR="0080244C" w:rsidRPr="00B07790" w:rsidRDefault="0080244C" w:rsidP="00A1332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7" w:type="dxa"/>
          </w:tcPr>
          <w:p w14:paraId="0570B1F9" w14:textId="77777777" w:rsidR="0080244C" w:rsidRPr="00B0779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29" w:type="dxa"/>
            <w:gridSpan w:val="7"/>
          </w:tcPr>
          <w:p w14:paraId="4F685AD3" w14:textId="77777777" w:rsidR="0080244C" w:rsidRPr="00B07790" w:rsidRDefault="0080244C" w:rsidP="00A1332C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244C" w:rsidRPr="00B07790" w14:paraId="1FB989C5" w14:textId="77777777" w:rsidTr="00A1332C">
        <w:tc>
          <w:tcPr>
            <w:tcW w:w="3330" w:type="dxa"/>
          </w:tcPr>
          <w:p w14:paraId="31C83F46" w14:textId="77777777" w:rsidR="0080244C" w:rsidRPr="00B07790" w:rsidRDefault="0080244C" w:rsidP="00A1332C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6A302BCE" w14:textId="77777777" w:rsidR="0080244C" w:rsidRPr="00B0779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0D73B2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001C6928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CFACFD0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1D0345D1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219A3054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333CD258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3F5E4CEA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0244C" w:rsidRPr="00B07790" w14:paraId="23662415" w14:textId="77777777" w:rsidTr="00A1332C">
        <w:tc>
          <w:tcPr>
            <w:tcW w:w="3330" w:type="dxa"/>
          </w:tcPr>
          <w:p w14:paraId="2BE71F76" w14:textId="77777777" w:rsidR="0080244C" w:rsidRPr="00B07790" w:rsidRDefault="0080244C" w:rsidP="0071103F">
            <w:pPr>
              <w:tabs>
                <w:tab w:val="left" w:pos="-24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47" w:type="dxa"/>
          </w:tcPr>
          <w:p w14:paraId="5CAEC3FD" w14:textId="77777777" w:rsidR="0080244C" w:rsidRPr="00B07790" w:rsidRDefault="0080244C" w:rsidP="00A1332C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A19DBF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</w:tcPr>
          <w:p w14:paraId="4E2D8440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3375940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3D67C976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1A88C35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" w:type="dxa"/>
          </w:tcPr>
          <w:p w14:paraId="4A17AD03" w14:textId="77777777" w:rsidR="0080244C" w:rsidRPr="00B07790" w:rsidRDefault="0080244C" w:rsidP="00A1332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9552B2D" w14:textId="77777777" w:rsidR="0080244C" w:rsidRPr="00B07790" w:rsidRDefault="0080244C" w:rsidP="00A1332C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797F9B" w:rsidRPr="00B07790" w14:paraId="5E933ED9" w14:textId="77777777" w:rsidTr="00A1332C">
        <w:tc>
          <w:tcPr>
            <w:tcW w:w="3330" w:type="dxa"/>
          </w:tcPr>
          <w:p w14:paraId="2082FF17" w14:textId="72C2CB37" w:rsidR="00797F9B" w:rsidRPr="00B07790" w:rsidRDefault="00797F9B" w:rsidP="00797F9B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C80D771" w14:textId="77777777" w:rsidR="00797F9B" w:rsidRPr="00B07790" w:rsidRDefault="00797F9B" w:rsidP="00797F9B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5D5EBD5" w14:textId="5ED3A41E" w:rsidR="00797F9B" w:rsidRPr="00B07790" w:rsidRDefault="00797F9B" w:rsidP="00797F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8,426</w:t>
            </w:r>
          </w:p>
        </w:tc>
        <w:tc>
          <w:tcPr>
            <w:tcW w:w="239" w:type="dxa"/>
          </w:tcPr>
          <w:p w14:paraId="0AC525CC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847A74D" w14:textId="3F637729" w:rsidR="00797F9B" w:rsidRPr="00B07790" w:rsidRDefault="00797F9B" w:rsidP="00797F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8,264</w:t>
            </w:r>
          </w:p>
        </w:tc>
        <w:tc>
          <w:tcPr>
            <w:tcW w:w="261" w:type="dxa"/>
          </w:tcPr>
          <w:p w14:paraId="7FEA048B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4FBD44F4" w14:textId="002401C6" w:rsidR="00797F9B" w:rsidRPr="00B07790" w:rsidRDefault="00797F9B" w:rsidP="00797F9B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2B0B133E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62EDF9C1" w14:textId="7A5654F8" w:rsidR="00797F9B" w:rsidRPr="00B07790" w:rsidRDefault="00797F9B" w:rsidP="00797F9B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797F9B" w:rsidRPr="00B07790" w14:paraId="4B4A293C" w14:textId="77777777" w:rsidTr="00AF387B">
        <w:tc>
          <w:tcPr>
            <w:tcW w:w="3330" w:type="dxa"/>
          </w:tcPr>
          <w:p w14:paraId="51DEED96" w14:textId="35FAE0B6" w:rsidR="00797F9B" w:rsidRPr="00B07790" w:rsidRDefault="00797F9B" w:rsidP="00797F9B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704D7CC4" w14:textId="77777777" w:rsidR="00797F9B" w:rsidRPr="00B07790" w:rsidRDefault="00797F9B" w:rsidP="00797F9B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7B84CE8" w14:textId="784C083C" w:rsidR="00797F9B" w:rsidRPr="00B07790" w:rsidRDefault="00797F9B" w:rsidP="00797F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71,441</w:t>
            </w:r>
          </w:p>
        </w:tc>
        <w:tc>
          <w:tcPr>
            <w:tcW w:w="239" w:type="dxa"/>
          </w:tcPr>
          <w:p w14:paraId="246B5B17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45925008" w14:textId="41DBBA45" w:rsidR="00797F9B" w:rsidRPr="00B07790" w:rsidRDefault="00797F9B" w:rsidP="00797F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82,770</w:t>
            </w:r>
          </w:p>
        </w:tc>
        <w:tc>
          <w:tcPr>
            <w:tcW w:w="261" w:type="dxa"/>
          </w:tcPr>
          <w:p w14:paraId="1915121C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</w:tcPr>
          <w:p w14:paraId="58646F6C" w14:textId="0064B418" w:rsidR="00797F9B" w:rsidRPr="00B07790" w:rsidRDefault="00797F9B" w:rsidP="00797F9B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42,092</w:t>
            </w:r>
          </w:p>
        </w:tc>
        <w:tc>
          <w:tcPr>
            <w:tcW w:w="261" w:type="dxa"/>
          </w:tcPr>
          <w:p w14:paraId="2013655E" w14:textId="77777777" w:rsidR="00797F9B" w:rsidRPr="00B07790" w:rsidRDefault="00797F9B" w:rsidP="00797F9B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2324868A" w14:textId="636DB5F6" w:rsidR="00797F9B" w:rsidRPr="00B07790" w:rsidRDefault="00797F9B" w:rsidP="00797F9B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46,536</w:t>
            </w:r>
          </w:p>
        </w:tc>
      </w:tr>
      <w:tr w:rsidR="00E661B8" w:rsidRPr="00B07790" w14:paraId="46BFC4FC" w14:textId="77777777" w:rsidTr="00A1332C">
        <w:trPr>
          <w:trHeight w:val="297"/>
        </w:trPr>
        <w:tc>
          <w:tcPr>
            <w:tcW w:w="3330" w:type="dxa"/>
          </w:tcPr>
          <w:p w14:paraId="23F670F8" w14:textId="2CA0C3DE" w:rsidR="00E661B8" w:rsidRPr="00B07790" w:rsidRDefault="00E661B8" w:rsidP="009F085E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47" w:type="dxa"/>
          </w:tcPr>
          <w:p w14:paraId="40588F12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756920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34EC452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0FCE5383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79667445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A87774C" w14:textId="77777777" w:rsidR="00E661B8" w:rsidRPr="00B07790" w:rsidRDefault="00E661B8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69F87EBD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7D231A95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1B8" w:rsidRPr="00B07790" w14:paraId="5245DD10" w14:textId="77777777" w:rsidTr="00A1332C">
        <w:tc>
          <w:tcPr>
            <w:tcW w:w="3330" w:type="dxa"/>
          </w:tcPr>
          <w:p w14:paraId="45F4BEF4" w14:textId="748B76F6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594E7473" w14:textId="21E910C5" w:rsidR="00E661B8" w:rsidRPr="00B07790" w:rsidRDefault="003C0C5D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77" w:type="dxa"/>
          </w:tcPr>
          <w:p w14:paraId="31D64981" w14:textId="51DEA947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4CE98A8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320C1" w14:textId="14881301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4CCC36AC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15A44EB" w14:textId="0A44FCEF" w:rsidR="00E661B8" w:rsidRPr="00B07790" w:rsidRDefault="00797F9B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50,849</w:t>
            </w:r>
          </w:p>
        </w:tc>
        <w:tc>
          <w:tcPr>
            <w:tcW w:w="261" w:type="dxa"/>
          </w:tcPr>
          <w:p w14:paraId="0F12BC72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CD4296B" w14:textId="77F2BC58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74,266</w:t>
            </w:r>
          </w:p>
        </w:tc>
      </w:tr>
      <w:tr w:rsidR="00E661B8" w:rsidRPr="00B07790" w14:paraId="2A0E0D3D" w14:textId="77777777" w:rsidTr="00A1332C">
        <w:tc>
          <w:tcPr>
            <w:tcW w:w="3330" w:type="dxa"/>
          </w:tcPr>
          <w:p w14:paraId="5D3E9DEE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847" w:type="dxa"/>
          </w:tcPr>
          <w:p w14:paraId="463D9B9C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879BF1" w14:textId="314ECCF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765873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42BFCD5" w14:textId="77777777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368F550A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3BE3C6C" w14:textId="77777777" w:rsidR="00E661B8" w:rsidRPr="00B07790" w:rsidRDefault="00E661B8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1" w:type="dxa"/>
          </w:tcPr>
          <w:p w14:paraId="2420C245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7C98C0A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E661B8" w:rsidRPr="00B07790" w14:paraId="1D5B602C" w14:textId="77777777" w:rsidTr="00A1332C">
        <w:tc>
          <w:tcPr>
            <w:tcW w:w="3330" w:type="dxa"/>
          </w:tcPr>
          <w:p w14:paraId="781E9A13" w14:textId="255FBB32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4909BE97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5E19215" w14:textId="3190AFD3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39" w:type="dxa"/>
          </w:tcPr>
          <w:p w14:paraId="09ADE056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6E83F943" w14:textId="197E632F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61" w:type="dxa"/>
          </w:tcPr>
          <w:p w14:paraId="57FE7E1E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392BA0" w14:textId="13A81EFD" w:rsidR="00E661B8" w:rsidRPr="00B07790" w:rsidRDefault="00797F9B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261" w:type="dxa"/>
          </w:tcPr>
          <w:p w14:paraId="014B7418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46B15D76" w14:textId="7E12A17B" w:rsidR="00E661B8" w:rsidRPr="00B07790" w:rsidRDefault="00E661B8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E661B8" w:rsidRPr="00B07790" w14:paraId="36C1AF37" w14:textId="77777777" w:rsidTr="00A1332C">
        <w:tc>
          <w:tcPr>
            <w:tcW w:w="3330" w:type="dxa"/>
          </w:tcPr>
          <w:p w14:paraId="558530EE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1B2F618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97FC8A" w14:textId="454C7E5C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80,069</w:t>
            </w:r>
          </w:p>
        </w:tc>
        <w:tc>
          <w:tcPr>
            <w:tcW w:w="239" w:type="dxa"/>
          </w:tcPr>
          <w:p w14:paraId="56C023DB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42C6DCA" w14:textId="12C2F225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91,244</w:t>
            </w:r>
          </w:p>
        </w:tc>
        <w:tc>
          <w:tcPr>
            <w:tcW w:w="261" w:type="dxa"/>
          </w:tcPr>
          <w:p w14:paraId="577CA111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33BFC57" w14:textId="345F4E0A" w:rsidR="00E661B8" w:rsidRPr="00B07790" w:rsidRDefault="00797F9B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92,941</w:t>
            </w:r>
          </w:p>
        </w:tc>
        <w:tc>
          <w:tcPr>
            <w:tcW w:w="261" w:type="dxa"/>
          </w:tcPr>
          <w:p w14:paraId="0F4C766B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678E10" w14:textId="7A0CB06C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120,802</w:t>
            </w:r>
          </w:p>
        </w:tc>
      </w:tr>
      <w:tr w:rsidR="00E661B8" w:rsidRPr="00B07790" w14:paraId="6C7A7F12" w14:textId="77777777" w:rsidTr="00A1332C">
        <w:trPr>
          <w:trHeight w:val="80"/>
        </w:trPr>
        <w:tc>
          <w:tcPr>
            <w:tcW w:w="3330" w:type="dxa"/>
          </w:tcPr>
          <w:p w14:paraId="3F6B9BAF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47" w:type="dxa"/>
          </w:tcPr>
          <w:p w14:paraId="1E406616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79927D8" w14:textId="3E980824" w:rsidR="00E661B8" w:rsidRPr="00B07790" w:rsidRDefault="00797F9B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101,037</w:t>
            </w:r>
          </w:p>
        </w:tc>
        <w:tc>
          <w:tcPr>
            <w:tcW w:w="239" w:type="dxa"/>
          </w:tcPr>
          <w:p w14:paraId="399A58BE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714B519A" w14:textId="5B76B446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98,660</w:t>
            </w:r>
          </w:p>
        </w:tc>
        <w:tc>
          <w:tcPr>
            <w:tcW w:w="261" w:type="dxa"/>
          </w:tcPr>
          <w:p w14:paraId="71868651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0DBB78D" w14:textId="108A3343" w:rsidR="00E661B8" w:rsidRPr="00B07790" w:rsidRDefault="00797F9B" w:rsidP="00E661B8">
            <w:pPr>
              <w:tabs>
                <w:tab w:val="clear" w:pos="680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113,133</w:t>
            </w:r>
          </w:p>
        </w:tc>
        <w:tc>
          <w:tcPr>
            <w:tcW w:w="261" w:type="dxa"/>
          </w:tcPr>
          <w:p w14:paraId="181D8C3E" w14:textId="77777777" w:rsidR="00E661B8" w:rsidRPr="00B07790" w:rsidRDefault="00E661B8" w:rsidP="00E661B8">
            <w:pPr>
              <w:tabs>
                <w:tab w:val="decimal" w:pos="84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099EF34" w14:textId="499B1466" w:rsidR="00E661B8" w:rsidRPr="00B07790" w:rsidRDefault="00E661B8" w:rsidP="00E661B8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126,800</w:t>
            </w:r>
          </w:p>
        </w:tc>
      </w:tr>
    </w:tbl>
    <w:p w14:paraId="52F6FC50" w14:textId="683A5AA8" w:rsidR="0080244C" w:rsidRPr="00B07790" w:rsidRDefault="0080244C" w:rsidP="0071328D">
      <w:pPr>
        <w:ind w:right="-1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0D53268" w14:textId="6E1EBEEA" w:rsidR="00DF2105" w:rsidRPr="00B07790" w:rsidRDefault="00DF2105" w:rsidP="0071328D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B07790">
        <w:rPr>
          <w:rFonts w:ascii="Angsana New" w:hAnsi="Angsana New"/>
          <w:sz w:val="30"/>
          <w:szCs w:val="30"/>
          <w:lang w:val="th-TH"/>
        </w:rPr>
        <w:t xml:space="preserve">31 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E661B8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Theme="majorBidi" w:hAnsiTheme="majorBidi" w:cstheme="majorBidi"/>
          <w:sz w:val="30"/>
          <w:szCs w:val="30"/>
        </w:rPr>
        <w:t>7</w:t>
      </w:r>
      <w:r w:rsidRPr="00B07790">
        <w:rPr>
          <w:rFonts w:ascii="Angsana New" w:hAnsi="Angsana New"/>
          <w:sz w:val="30"/>
          <w:szCs w:val="30"/>
          <w:lang w:val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797F9B" w:rsidRPr="00B07790">
        <w:rPr>
          <w:rFonts w:ascii="Angsana New" w:hAnsi="Angsana New"/>
          <w:sz w:val="30"/>
          <w:szCs w:val="30"/>
        </w:rPr>
        <w:t>28,576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 ล้านบาท</w:t>
      </w:r>
      <w:r w:rsidR="00242B07"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42B07" w:rsidRPr="00B07790">
        <w:rPr>
          <w:rFonts w:ascii="Angsana New" w:hAnsi="Angsana New"/>
          <w:i/>
          <w:iCs/>
          <w:sz w:val="30"/>
          <w:szCs w:val="30"/>
          <w:cs/>
        </w:rPr>
        <w:t>(</w:t>
      </w:r>
      <w:r w:rsidR="00AE4C41" w:rsidRPr="00B07790">
        <w:rPr>
          <w:rFonts w:ascii="Angsana New" w:hAnsi="Angsana New"/>
          <w:i/>
          <w:iCs/>
          <w:sz w:val="30"/>
          <w:szCs w:val="30"/>
        </w:rPr>
        <w:t>256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6</w:t>
      </w:r>
      <w:r w:rsidR="00242B07" w:rsidRPr="00B07790">
        <w:rPr>
          <w:rFonts w:ascii="Angsana New" w:hAnsi="Angsana New"/>
          <w:i/>
          <w:iCs/>
          <w:sz w:val="30"/>
          <w:szCs w:val="30"/>
        </w:rPr>
        <w:t xml:space="preserve">: </w:t>
      </w:r>
      <w:r w:rsidR="00FC0222" w:rsidRPr="00B07790">
        <w:rPr>
          <w:rFonts w:ascii="Angsana New" w:hAnsi="Angsana New"/>
          <w:i/>
          <w:iCs/>
          <w:sz w:val="30"/>
          <w:szCs w:val="30"/>
        </w:rPr>
        <w:t>4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5</w:t>
      </w:r>
      <w:r w:rsidR="00FC0222" w:rsidRPr="00B07790">
        <w:rPr>
          <w:rFonts w:ascii="Angsana New" w:hAnsi="Angsana New"/>
          <w:i/>
          <w:iCs/>
          <w:sz w:val="30"/>
          <w:szCs w:val="30"/>
        </w:rPr>
        <w:t>,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568</w:t>
      </w:r>
      <w:r w:rsidR="00242B07" w:rsidRPr="00B07790">
        <w:rPr>
          <w:rFonts w:ascii="Angsana New" w:hAnsi="Angsana New"/>
          <w:i/>
          <w:iCs/>
          <w:sz w:val="30"/>
          <w:szCs w:val="30"/>
        </w:rPr>
        <w:t xml:space="preserve"> </w:t>
      </w:r>
      <w:r w:rsidR="00242B07" w:rsidRPr="00B07790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ED7EDEC" w14:textId="77777777" w:rsidR="00FF0A3D" w:rsidRPr="00B07790" w:rsidRDefault="00FF0A3D" w:rsidP="00FF0A3D">
      <w:pPr>
        <w:jc w:val="thaiDistribute"/>
        <w:rPr>
          <w:rFonts w:ascii="Angsana New" w:hAnsi="Angsana New"/>
          <w:sz w:val="30"/>
          <w:szCs w:val="30"/>
        </w:rPr>
      </w:pPr>
    </w:p>
    <w:p w14:paraId="7CAAE79B" w14:textId="18B1F0CC" w:rsidR="00DF2105" w:rsidRPr="00B07790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th-TH"/>
        </w:rPr>
      </w:pP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D1807" w:rsidRPr="00B07790">
        <w:rPr>
          <w:rFonts w:ascii="Angsana New" w:hAnsi="Angsana New"/>
          <w:sz w:val="30"/>
          <w:szCs w:val="30"/>
        </w:rPr>
        <w:t>31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 ธันวาคม</w:t>
      </w:r>
      <w:r w:rsidR="004D7D6B" w:rsidRPr="00B077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D7D6B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="00FD1807"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th-TH"/>
        </w:rPr>
        <w:t>กลุ่มบริษัทยังได้วางหลักประกัน ได้แก่ เงินฝากธนาคาร ที่ดิน อาคารและอุปกรณ์ และสิทธิต่างๆ ตามที่ระบุไว้กับสถาบันการเงิน อย่างไรก็ตาม บัญชีเงินฝากธนาคารที่ได้วางไว้เป็นหลักประกันดังกล่าวสามารถ</w:t>
      </w:r>
      <w:r w:rsidR="00C516A1" w:rsidRPr="00B07790">
        <w:rPr>
          <w:rFonts w:ascii="Angsana New" w:hAnsi="Angsana New"/>
          <w:sz w:val="30"/>
          <w:szCs w:val="30"/>
          <w:cs/>
          <w:lang w:val="th-TH"/>
        </w:rPr>
        <w:t>เ</w:t>
      </w:r>
      <w:r w:rsidR="00C516A1" w:rsidRPr="00B07790">
        <w:rPr>
          <w:rFonts w:ascii="Angsana New" w:hAnsi="Angsana New" w:hint="cs"/>
          <w:sz w:val="30"/>
          <w:szCs w:val="30"/>
          <w:cs/>
          <w:lang w:val="th-TH"/>
        </w:rPr>
        <w:t>บิ</w:t>
      </w:r>
      <w:r w:rsidR="00C516A1" w:rsidRPr="00B07790">
        <w:rPr>
          <w:rFonts w:ascii="Angsana New" w:hAnsi="Angsana New"/>
          <w:sz w:val="30"/>
          <w:szCs w:val="30"/>
          <w:cs/>
          <w:lang w:val="th-TH"/>
        </w:rPr>
        <w:t>ก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ถอนตามวัตถุประสงค์และเงื่อนไขที่ระบุไว้ในสัญญาเงินกู้ (ดูหมายเหตุข้อ </w:t>
      </w:r>
      <w:r w:rsidR="006011A6" w:rsidRPr="00B07790">
        <w:rPr>
          <w:rFonts w:ascii="Angsana New" w:hAnsi="Angsana New"/>
          <w:sz w:val="30"/>
          <w:szCs w:val="30"/>
        </w:rPr>
        <w:t>1</w:t>
      </w:r>
      <w:r w:rsidR="003C0C5D" w:rsidRPr="00B07790">
        <w:rPr>
          <w:rFonts w:ascii="Angsana New" w:hAnsi="Angsana New"/>
          <w:sz w:val="30"/>
          <w:szCs w:val="30"/>
        </w:rPr>
        <w:t>2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="00274FA5" w:rsidRPr="00B07790">
        <w:rPr>
          <w:rFonts w:ascii="Angsana New" w:hAnsi="Angsana New"/>
          <w:sz w:val="30"/>
          <w:szCs w:val="30"/>
        </w:rPr>
        <w:t>1</w:t>
      </w:r>
      <w:r w:rsidR="003C0C5D" w:rsidRPr="00B07790">
        <w:rPr>
          <w:rFonts w:ascii="Angsana New" w:hAnsi="Angsana New"/>
          <w:sz w:val="30"/>
          <w:szCs w:val="30"/>
        </w:rPr>
        <w:t>3</w:t>
      </w:r>
      <w:r w:rsidRPr="00B07790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43841CBF" w14:textId="708D363A" w:rsidR="00DF2105" w:rsidRPr="00B07790" w:rsidRDefault="00DF2105" w:rsidP="00FF0A3D">
      <w:pPr>
        <w:pStyle w:val="ListParagraph"/>
        <w:ind w:left="2880"/>
        <w:jc w:val="thaiDistribute"/>
        <w:rPr>
          <w:rFonts w:ascii="Angsana New" w:eastAsia="MS Mincho" w:hAnsi="Angsana New"/>
          <w:sz w:val="30"/>
          <w:szCs w:val="30"/>
        </w:rPr>
      </w:pPr>
    </w:p>
    <w:p w14:paraId="19ED9C82" w14:textId="7613800D" w:rsidR="00ED02A0" w:rsidRPr="00B07790" w:rsidRDefault="00DF2105" w:rsidP="00FF5E54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B07790">
        <w:rPr>
          <w:rFonts w:ascii="Angsana New" w:hAnsi="Angsana New"/>
          <w:sz w:val="30"/>
          <w:szCs w:val="30"/>
          <w:lang w:val="th-TH"/>
        </w:rPr>
        <w:t xml:space="preserve">31 </w:t>
      </w:r>
      <w:r w:rsidRPr="00B0779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2B6E5E"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B6E5E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="002B6E5E"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และบริษัทมียอดเงินกู้ระยะยาวแบบมีระยะเวลาและแบบหมุนเวียนกับสถาบันการเงินหลายแห่งคงค้างรวม </w:t>
      </w:r>
      <w:r w:rsidR="00797F9B" w:rsidRPr="00B07790">
        <w:rPr>
          <w:rFonts w:ascii="Angsana New" w:hAnsi="Angsana New"/>
          <w:sz w:val="30"/>
          <w:szCs w:val="30"/>
        </w:rPr>
        <w:t>100,739</w:t>
      </w:r>
      <w:r w:rsidR="00E661B8"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bookmarkStart w:id="7" w:name="_Hlk124794401"/>
      <w:r w:rsidR="00797F9B" w:rsidRPr="00B07790">
        <w:rPr>
          <w:rFonts w:ascii="Angsana New" w:hAnsi="Angsana New"/>
          <w:sz w:val="30"/>
          <w:szCs w:val="30"/>
        </w:rPr>
        <w:t>61,449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End w:id="7"/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</w:t>
      </w:r>
      <w:r w:rsidRPr="00B07790">
        <w:rPr>
          <w:rFonts w:ascii="Angsana New" w:hAnsi="Angsana New"/>
          <w:i/>
          <w:iCs/>
          <w:sz w:val="30"/>
          <w:szCs w:val="30"/>
          <w:lang w:val="th-TH"/>
        </w:rPr>
        <w:t>(25</w:t>
      </w:r>
      <w:r w:rsidR="00AE4C41" w:rsidRPr="00B07790">
        <w:rPr>
          <w:rFonts w:ascii="Angsana New" w:hAnsi="Angsana New"/>
          <w:i/>
          <w:iCs/>
          <w:sz w:val="30"/>
          <w:szCs w:val="30"/>
        </w:rPr>
        <w:t>6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6</w:t>
      </w:r>
      <w:r w:rsidRPr="00B07790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AE4C41" w:rsidRPr="00B07790">
        <w:rPr>
          <w:rFonts w:ascii="Angsana New" w:hAnsi="Angsana New"/>
          <w:i/>
          <w:iCs/>
          <w:sz w:val="30"/>
          <w:szCs w:val="30"/>
        </w:rPr>
        <w:t>9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8</w:t>
      </w:r>
      <w:r w:rsidR="00AE4C41" w:rsidRPr="00B07790">
        <w:rPr>
          <w:rFonts w:ascii="Angsana New" w:hAnsi="Angsana New"/>
          <w:i/>
          <w:iCs/>
          <w:sz w:val="30"/>
          <w:szCs w:val="30"/>
        </w:rPr>
        <w:t>,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410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ล้านบาท</w:t>
      </w:r>
      <w:r w:rsidRPr="00B07790">
        <w:rPr>
          <w:rFonts w:ascii="Angsana New" w:hAnsi="Angsana New"/>
          <w:i/>
          <w:iCs/>
          <w:sz w:val="30"/>
          <w:szCs w:val="30"/>
          <w:lang w:val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>และ</w:t>
      </w:r>
      <w:r w:rsidR="00E661B8"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661B8" w:rsidRPr="00B07790">
        <w:rPr>
          <w:rFonts w:ascii="Angsana New" w:hAnsi="Angsana New"/>
          <w:i/>
          <w:iCs/>
          <w:sz w:val="30"/>
          <w:szCs w:val="30"/>
        </w:rPr>
        <w:t>52,534</w:t>
      </w:r>
      <w:r w:rsidR="00E661B8" w:rsidRPr="00B0779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ล้านบาท </w:t>
      </w:r>
      <w:r w:rsidRPr="00B07790">
        <w:rPr>
          <w:rFonts w:ascii="Angsana New" w:hAnsi="Angsana New"/>
          <w:i/>
          <w:iCs/>
          <w:sz w:val="30"/>
          <w:szCs w:val="30"/>
          <w:cs/>
          <w:lang w:val="th-TH"/>
        </w:rPr>
        <w:t>ตามลำดับ</w:t>
      </w:r>
      <w:r w:rsidRPr="00B07790">
        <w:rPr>
          <w:rFonts w:ascii="Angsana New" w:hAnsi="Angsana New"/>
          <w:i/>
          <w:iCs/>
          <w:sz w:val="30"/>
          <w:szCs w:val="30"/>
          <w:lang w:val="th-TH"/>
        </w:rPr>
        <w:t>)</w:t>
      </w:r>
      <w:r w:rsidRPr="00B07790">
        <w:rPr>
          <w:rFonts w:ascii="Angsana New" w:hAnsi="Angsana New"/>
          <w:sz w:val="30"/>
          <w:szCs w:val="30"/>
          <w:cs/>
          <w:lang w:val="th-TH"/>
        </w:rPr>
        <w:t xml:space="preserve"> โดยมีอัตราดอกเบี้ยและกำหนดชำระคืนที่แตกต่างกันตามที่ระบุไว้ในแต่ละสัญญา ภายใต้สัญญาดังกล่าว </w:t>
      </w:r>
      <w:r w:rsidRPr="00B07790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B07790">
        <w:rPr>
          <w:rFonts w:ascii="Angsana New" w:hAnsi="Angsana New"/>
          <w:sz w:val="30"/>
          <w:szCs w:val="30"/>
          <w:cs/>
          <w:lang w:val="th-TH"/>
        </w:rPr>
        <w:t>บริษั</w:t>
      </w:r>
      <w:r w:rsidRPr="00B07790">
        <w:rPr>
          <w:rFonts w:ascii="Angsana New" w:hAnsi="Angsana New"/>
          <w:spacing w:val="2"/>
          <w:sz w:val="30"/>
          <w:szCs w:val="30"/>
          <w:cs/>
          <w:lang w:val="en-GB"/>
        </w:rPr>
        <w:t>ทต้องปฏิบัติตามเงื่อนไข</w:t>
      </w:r>
      <w:r w:rsidRPr="00B07790">
        <w:rPr>
          <w:rFonts w:ascii="Angsana New" w:hAnsi="Angsana New"/>
          <w:sz w:val="30"/>
          <w:szCs w:val="30"/>
          <w:cs/>
          <w:lang w:val="en-GB"/>
        </w:rPr>
        <w:t>บางประการเกี่ยวกับการรักษาอัตราส่วนทางการเงินต่าง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GB"/>
        </w:rPr>
        <w:t>ๆ การดำรงสัดส่วนการถือหุ้นของผู้ถือหุ้นใหญ่และเงื่อนไขอื่นตามที่ระบุไว้ในสัญญา</w:t>
      </w:r>
    </w:p>
    <w:p w14:paraId="7174EDA4" w14:textId="77777777" w:rsidR="00E22E20" w:rsidRPr="00B07790" w:rsidRDefault="00E22E20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D7C3BA1" w14:textId="77777777" w:rsidR="009F085E" w:rsidRPr="00B07790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C0C414" w14:textId="77777777" w:rsidR="009F085E" w:rsidRPr="00B07790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B19765A" w14:textId="77777777" w:rsidR="009F085E" w:rsidRPr="00B07790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8E2E555" w14:textId="77777777" w:rsidR="009F085E" w:rsidRPr="00B07790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54B2DE9" w14:textId="77777777" w:rsidR="009F085E" w:rsidRPr="00B07790" w:rsidRDefault="009F085E" w:rsidP="00F713E9">
      <w:pPr>
        <w:ind w:left="540" w:right="-14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2344D5E2" w14:textId="407AE787" w:rsidR="00DF2105" w:rsidRPr="00B07790" w:rsidRDefault="00DF2105" w:rsidP="00FF0A3D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B07790">
        <w:rPr>
          <w:rFonts w:ascii="Angsana New" w:hAnsi="Angsana New"/>
          <w:sz w:val="30"/>
          <w:szCs w:val="30"/>
          <w:cs/>
          <w:lang w:val="en-GB"/>
        </w:rPr>
        <w:lastRenderedPageBreak/>
        <w:t>กลุ่ม</w:t>
      </w:r>
      <w:r w:rsidRPr="00B07790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07790">
        <w:rPr>
          <w:rFonts w:ascii="Angsana New" w:hAnsi="Angsana New"/>
          <w:sz w:val="30"/>
          <w:szCs w:val="30"/>
          <w:cs/>
          <w:lang w:val="en-GB"/>
        </w:rPr>
        <w:t>มีรายละเอียดของ</w:t>
      </w:r>
      <w:r w:rsidR="00C67F8A" w:rsidRPr="00B07790">
        <w:rPr>
          <w:rFonts w:ascii="Angsana New" w:hAnsi="Angsana New" w:hint="cs"/>
          <w:sz w:val="30"/>
          <w:szCs w:val="30"/>
          <w:cs/>
          <w:lang w:val="en-GB"/>
        </w:rPr>
        <w:t>วง</w:t>
      </w:r>
      <w:r w:rsidRPr="00B07790">
        <w:rPr>
          <w:rFonts w:ascii="Angsana New" w:hAnsi="Angsana New"/>
          <w:sz w:val="30"/>
          <w:szCs w:val="30"/>
          <w:cs/>
          <w:lang w:val="en-GB"/>
        </w:rPr>
        <w:t>เงินกู้ยืม</w:t>
      </w:r>
      <w:bookmarkStart w:id="8" w:name="_Hlk61804012"/>
      <w:r w:rsidRPr="00B07790">
        <w:rPr>
          <w:rFonts w:ascii="Angsana New" w:hAnsi="Angsana New" w:hint="cs"/>
          <w:sz w:val="30"/>
          <w:szCs w:val="30"/>
          <w:cs/>
          <w:lang w:val="en-GB"/>
        </w:rPr>
        <w:t>จากสถาบันการเงินของกลุ่มบริษัท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bookmarkEnd w:id="8"/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B07790">
        <w:rPr>
          <w:rFonts w:ascii="Angsana New" w:hAnsi="Angsana New"/>
          <w:sz w:val="30"/>
          <w:szCs w:val="30"/>
        </w:rPr>
        <w:t>31</w:t>
      </w:r>
      <w:r w:rsidRPr="00B077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22CDFDF8" w14:textId="77777777" w:rsidR="00DF2105" w:rsidRPr="00B07790" w:rsidRDefault="00DF2105" w:rsidP="00FF0A3D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95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2322"/>
        <w:gridCol w:w="4158"/>
      </w:tblGrid>
      <w:tr w:rsidR="00DF2105" w:rsidRPr="00B07790" w14:paraId="4579F1CD" w14:textId="77777777" w:rsidTr="00B40CA3">
        <w:trPr>
          <w:trHeight w:val="331"/>
          <w:tblHeader/>
        </w:trPr>
        <w:tc>
          <w:tcPr>
            <w:tcW w:w="2070" w:type="dxa"/>
          </w:tcPr>
          <w:p w14:paraId="5394D5C7" w14:textId="77777777" w:rsidR="00DF2105" w:rsidRPr="00B0779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0FDA2676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2322" w:type="dxa"/>
          </w:tcPr>
          <w:p w14:paraId="3F023750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4158" w:type="dxa"/>
          </w:tcPr>
          <w:p w14:paraId="5310C59D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F2105" w:rsidRPr="00B07790" w14:paraId="3ABB1E79" w14:textId="77777777" w:rsidTr="00B40CA3">
        <w:trPr>
          <w:trHeight w:val="331"/>
          <w:tblHeader/>
        </w:trPr>
        <w:tc>
          <w:tcPr>
            <w:tcW w:w="2070" w:type="dxa"/>
          </w:tcPr>
          <w:p w14:paraId="723E102C" w14:textId="77777777" w:rsidR="00DF2105" w:rsidRPr="00B07790" w:rsidRDefault="00DF2105" w:rsidP="000A6177">
            <w:pPr>
              <w:spacing w:line="240" w:lineRule="auto"/>
              <w:ind w:left="-128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51FF6BDB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2322" w:type="dxa"/>
          </w:tcPr>
          <w:p w14:paraId="4ED9A4C6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4158" w:type="dxa"/>
          </w:tcPr>
          <w:p w14:paraId="0E930F35" w14:textId="77777777" w:rsidR="00DF2105" w:rsidRPr="00B07790" w:rsidRDefault="00DF2105" w:rsidP="00C278B6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B07790" w14:paraId="320BC6B5" w14:textId="77777777" w:rsidTr="00B40CA3">
        <w:trPr>
          <w:trHeight w:val="331"/>
        </w:trPr>
        <w:tc>
          <w:tcPr>
            <w:tcW w:w="2070" w:type="dxa"/>
            <w:vAlign w:val="bottom"/>
          </w:tcPr>
          <w:p w14:paraId="378CE6F8" w14:textId="77777777" w:rsidR="00DF2105" w:rsidRPr="00B07790" w:rsidRDefault="00DF2105" w:rsidP="00661E36">
            <w:pPr>
              <w:spacing w:line="240" w:lineRule="auto"/>
              <w:ind w:left="-128" w:firstLine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990" w:type="dxa"/>
          </w:tcPr>
          <w:p w14:paraId="338577DC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322" w:type="dxa"/>
          </w:tcPr>
          <w:p w14:paraId="2253FC81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4158" w:type="dxa"/>
          </w:tcPr>
          <w:p w14:paraId="0B0AA294" w14:textId="77777777" w:rsidR="00DF2105" w:rsidRPr="00B07790" w:rsidRDefault="00DF2105" w:rsidP="00C278B6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DF2105" w:rsidRPr="00B07790" w14:paraId="21397187" w14:textId="77777777" w:rsidTr="00B40CA3">
        <w:trPr>
          <w:trHeight w:val="331"/>
        </w:trPr>
        <w:tc>
          <w:tcPr>
            <w:tcW w:w="2070" w:type="dxa"/>
          </w:tcPr>
          <w:p w14:paraId="793469AB" w14:textId="77777777" w:rsidR="00DF2105" w:rsidRPr="00B0779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AC6B4D6" w14:textId="1DEAD15F" w:rsidR="00DF2105" w:rsidRPr="00B07790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7F00A20A" w14:textId="4D11293D" w:rsidR="00DF2105" w:rsidRPr="00B07790" w:rsidRDefault="000A080C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56554B5F" w14:textId="77777777" w:rsidR="00DF2105" w:rsidRPr="00B0779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งวดในเดือนมิถุนายน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DF2105" w:rsidRPr="00B07790" w14:paraId="5601B81C" w14:textId="77777777" w:rsidTr="00B40CA3">
        <w:trPr>
          <w:trHeight w:val="331"/>
        </w:trPr>
        <w:tc>
          <w:tcPr>
            <w:tcW w:w="2070" w:type="dxa"/>
          </w:tcPr>
          <w:p w14:paraId="33C4FEBE" w14:textId="77777777" w:rsidR="00DF2105" w:rsidRPr="00B0779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76D896E" w14:textId="7B72B073" w:rsidR="00DF2105" w:rsidRPr="00B07790" w:rsidRDefault="00F64E5B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55F685EA" w14:textId="7C64F2AF" w:rsidR="00DF2105" w:rsidRPr="00B0779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</w:t>
            </w:r>
            <w:r w:rsidR="000A080C"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="000A080C"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="000A080C"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42D29D21" w14:textId="77777777" w:rsidR="0036126D" w:rsidRPr="00B0779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ชำระคืนเงินต้นทุกงวดหกเดือน จำนวน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12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 </w:t>
            </w:r>
          </w:p>
          <w:p w14:paraId="6D7C5625" w14:textId="6035CD09" w:rsidR="00DF2105" w:rsidRPr="00B07790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DF210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โดยงวดแรกชำระในเดือนมกราคม </w:t>
            </w:r>
            <w:r w:rsidR="00DF210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F2105" w:rsidRPr="00B07790" w14:paraId="19667E06" w14:textId="77777777" w:rsidTr="00B40CA3">
        <w:trPr>
          <w:trHeight w:val="331"/>
        </w:trPr>
        <w:tc>
          <w:tcPr>
            <w:tcW w:w="2070" w:type="dxa"/>
          </w:tcPr>
          <w:p w14:paraId="1B00EEF4" w14:textId="77777777" w:rsidR="00DF2105" w:rsidRPr="00B07790" w:rsidRDefault="00DF210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DBC5E2" w14:textId="7B01A563" w:rsidR="00DF2105" w:rsidRPr="00B07790" w:rsidRDefault="00F64E5B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43432E44" w14:textId="77777777" w:rsidR="00DF2105" w:rsidRPr="00B0779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4B291AC3" w14:textId="77777777" w:rsidR="0036126D" w:rsidRPr="00B0779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ชำระคืนเงินต้นทุกงวดสามเดือน จำนวน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12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 </w:t>
            </w:r>
          </w:p>
          <w:p w14:paraId="0352C544" w14:textId="2CDABF24" w:rsidR="00DF2105" w:rsidRPr="00B07790" w:rsidRDefault="0036126D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DF210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="00F64E5B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="00F64E5B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F214C" w:rsidRPr="00B07790" w14:paraId="5809F509" w14:textId="77777777" w:rsidTr="00B40CA3">
        <w:trPr>
          <w:trHeight w:val="331"/>
        </w:trPr>
        <w:tc>
          <w:tcPr>
            <w:tcW w:w="2070" w:type="dxa"/>
          </w:tcPr>
          <w:p w14:paraId="7D2C270E" w14:textId="4270A17F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1E33C33" w14:textId="08BD8E7F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12,799.6</w:t>
            </w:r>
          </w:p>
        </w:tc>
        <w:tc>
          <w:tcPr>
            <w:tcW w:w="2322" w:type="dxa"/>
          </w:tcPr>
          <w:p w14:paraId="25892A99" w14:textId="1BC5417B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6031486E" w14:textId="77777777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1A3400A8" w14:textId="3CA553E5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CF214C" w:rsidRPr="00B07790" w14:paraId="365312AB" w14:textId="77777777" w:rsidTr="00B40CA3">
        <w:trPr>
          <w:trHeight w:val="331"/>
        </w:trPr>
        <w:tc>
          <w:tcPr>
            <w:tcW w:w="2070" w:type="dxa"/>
          </w:tcPr>
          <w:p w14:paraId="4C88A6AB" w14:textId="75F04E30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6EDF57" w14:textId="34BB5266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</w:t>
            </w:r>
          </w:p>
        </w:tc>
        <w:tc>
          <w:tcPr>
            <w:tcW w:w="2322" w:type="dxa"/>
          </w:tcPr>
          <w:p w14:paraId="057AD1B1" w14:textId="0569D9ED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C83FFD7" w14:textId="77777777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12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53CB38E9" w14:textId="0503614C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="000311AF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311A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CF214C" w:rsidRPr="00B07790" w14:paraId="7AEB2D83" w14:textId="77777777" w:rsidTr="00B40CA3">
        <w:trPr>
          <w:trHeight w:val="331"/>
        </w:trPr>
        <w:tc>
          <w:tcPr>
            <w:tcW w:w="2070" w:type="dxa"/>
          </w:tcPr>
          <w:p w14:paraId="3A028336" w14:textId="1EF48B77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D709426" w14:textId="5364E76F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2322" w:type="dxa"/>
          </w:tcPr>
          <w:p w14:paraId="32F02E01" w14:textId="30598ABD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6881D7CB" w14:textId="77777777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10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432198AE" w14:textId="35BA2F7E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F214C" w:rsidRPr="00B07790" w14:paraId="2E0C8085" w14:textId="77777777" w:rsidTr="00B40CA3">
        <w:trPr>
          <w:trHeight w:val="331"/>
        </w:trPr>
        <w:tc>
          <w:tcPr>
            <w:tcW w:w="2070" w:type="dxa"/>
          </w:tcPr>
          <w:p w14:paraId="085B945E" w14:textId="269709CE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C578801" w14:textId="3A003CE3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2322" w:type="dxa"/>
          </w:tcPr>
          <w:p w14:paraId="05096E80" w14:textId="762C4AAD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0561B396" w14:textId="77777777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10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55E0D9B3" w14:textId="273B794C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โดยงวดแรกชำระในเดือนมีนาคม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F214C" w:rsidRPr="00B07790" w14:paraId="58EE7FAC" w14:textId="77777777" w:rsidTr="00B40CA3">
        <w:trPr>
          <w:trHeight w:val="331"/>
        </w:trPr>
        <w:tc>
          <w:tcPr>
            <w:tcW w:w="2070" w:type="dxa"/>
          </w:tcPr>
          <w:p w14:paraId="1EDAD79A" w14:textId="0B5FF8CF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C8DDF6C" w14:textId="377D389A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15,000</w:t>
            </w:r>
            <w:r w:rsidR="0049309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322" w:type="dxa"/>
          </w:tcPr>
          <w:p w14:paraId="79C12013" w14:textId="4DADA9A1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MLR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E909042" w14:textId="77777777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ชำระคืนเงินต้นทุกงวดสามเดือน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14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00F8840C" w14:textId="0DEEC290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โดยงวดแรกชำระในเดือน</w:t>
            </w:r>
            <w:r w:rsidR="00011A50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="000311A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</w:p>
        </w:tc>
      </w:tr>
      <w:tr w:rsidR="00CF214C" w:rsidRPr="00B07790" w14:paraId="5AA672BC" w14:textId="77777777" w:rsidTr="00B40CA3">
        <w:trPr>
          <w:trHeight w:val="331"/>
        </w:trPr>
        <w:tc>
          <w:tcPr>
            <w:tcW w:w="2070" w:type="dxa"/>
          </w:tcPr>
          <w:p w14:paraId="751E934C" w14:textId="7BD8CFEC" w:rsidR="00CF214C" w:rsidRPr="00B07790" w:rsidRDefault="00CF214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105B229" w14:textId="3DF088D7" w:rsidR="00CF214C" w:rsidRPr="00B07790" w:rsidRDefault="00CF214C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2322" w:type="dxa"/>
          </w:tcPr>
          <w:p w14:paraId="4290A9EF" w14:textId="63A310FD" w:rsidR="00CF214C" w:rsidRPr="00B07790" w:rsidRDefault="00CF214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Prime rate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</w:tcPr>
          <w:p w14:paraId="00871263" w14:textId="54E311A0" w:rsidR="00E94801" w:rsidRPr="00B07790" w:rsidRDefault="00B0692A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="000311A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งวด </w:t>
            </w:r>
          </w:p>
          <w:p w14:paraId="42D403E6" w14:textId="53F8A8A8" w:rsidR="00CF214C" w:rsidRPr="00B07790" w:rsidRDefault="00E94801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โดยงวดแรกชำระในเดือนมิถุนายน </w:t>
            </w:r>
            <w:r w:rsidR="00B0692A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49309A" w:rsidRPr="00B07790" w14:paraId="3EE33572" w14:textId="77777777" w:rsidTr="00B40CA3">
        <w:trPr>
          <w:trHeight w:val="331"/>
        </w:trPr>
        <w:tc>
          <w:tcPr>
            <w:tcW w:w="2070" w:type="dxa"/>
          </w:tcPr>
          <w:p w14:paraId="01F13382" w14:textId="128FDB8A" w:rsidR="0049309A" w:rsidRPr="00B07790" w:rsidRDefault="0049309A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D51ABBD" w14:textId="51648F8E" w:rsidR="0049309A" w:rsidRPr="00B07790" w:rsidRDefault="0049309A" w:rsidP="00CF214C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10,000*</w:t>
            </w:r>
          </w:p>
        </w:tc>
        <w:tc>
          <w:tcPr>
            <w:tcW w:w="2322" w:type="dxa"/>
          </w:tcPr>
          <w:p w14:paraId="61363D43" w14:textId="0E4B864D" w:rsidR="0049309A" w:rsidRPr="00B07790" w:rsidRDefault="000A080C" w:rsidP="00CF214C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</w:tcPr>
          <w:p w14:paraId="78D92EBE" w14:textId="07C5327A" w:rsidR="0049309A" w:rsidRPr="00B07790" w:rsidRDefault="000A080C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งวดในเดือน</w:t>
            </w:r>
            <w:r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0A6177" w:rsidRPr="00B07790" w14:paraId="7705F799" w14:textId="77777777" w:rsidTr="00B40CA3">
        <w:trPr>
          <w:trHeight w:val="331"/>
        </w:trPr>
        <w:tc>
          <w:tcPr>
            <w:tcW w:w="2070" w:type="dxa"/>
          </w:tcPr>
          <w:p w14:paraId="3BD539C4" w14:textId="77777777" w:rsidR="000A6177" w:rsidRPr="00B07790" w:rsidRDefault="000A6177" w:rsidP="000A6177">
            <w:pPr>
              <w:spacing w:line="240" w:lineRule="auto"/>
              <w:ind w:left="-128" w:firstLine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7E15DB88" w14:textId="77777777" w:rsidR="000A6177" w:rsidRPr="00B07790" w:rsidRDefault="000A6177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</w:tcPr>
          <w:p w14:paraId="2793ED9D" w14:textId="77777777" w:rsidR="000A6177" w:rsidRPr="00B07790" w:rsidRDefault="000A6177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</w:tcPr>
          <w:p w14:paraId="710F6797" w14:textId="77777777" w:rsidR="000A6177" w:rsidRPr="00B07790" w:rsidRDefault="000A6177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F2105" w:rsidRPr="00B07790" w14:paraId="462F3DCD" w14:textId="77777777" w:rsidTr="00B40CA3">
        <w:trPr>
          <w:trHeight w:val="331"/>
        </w:trPr>
        <w:tc>
          <w:tcPr>
            <w:tcW w:w="2070" w:type="dxa"/>
          </w:tcPr>
          <w:p w14:paraId="0BFD6821" w14:textId="77777777" w:rsidR="00DF2105" w:rsidRPr="00B07790" w:rsidRDefault="00DF2105" w:rsidP="00661E36">
            <w:pPr>
              <w:spacing w:line="240" w:lineRule="auto"/>
              <w:ind w:left="-128" w:firstLine="16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บริษัทย่อย  </w:t>
            </w:r>
          </w:p>
        </w:tc>
        <w:tc>
          <w:tcPr>
            <w:tcW w:w="990" w:type="dxa"/>
          </w:tcPr>
          <w:p w14:paraId="13906A18" w14:textId="77777777" w:rsidR="00DF2105" w:rsidRPr="00B07790" w:rsidRDefault="00DF2105" w:rsidP="00C278B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</w:tcPr>
          <w:p w14:paraId="2642E5B9" w14:textId="77777777" w:rsidR="00DF2105" w:rsidRPr="00B07790" w:rsidRDefault="00DF2105" w:rsidP="00C278B6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</w:tcPr>
          <w:p w14:paraId="6F73BD3A" w14:textId="77777777" w:rsidR="00DF2105" w:rsidRPr="00B07790" w:rsidRDefault="00DF2105" w:rsidP="00F70C4D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42265" w:rsidRPr="00B07790" w14:paraId="2378632A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994E693" w14:textId="77777777" w:rsidR="00D42265" w:rsidRPr="00B0779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  <w:p w14:paraId="405E7DDA" w14:textId="77777777" w:rsidR="00D42265" w:rsidRPr="00B07790" w:rsidDel="00B956A8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40EF5FB" w14:textId="3F565F1D" w:rsidR="00D42265" w:rsidRPr="00B0779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6,004</w:t>
            </w:r>
          </w:p>
        </w:tc>
        <w:tc>
          <w:tcPr>
            <w:tcW w:w="2322" w:type="dxa"/>
            <w:shd w:val="clear" w:color="auto" w:fill="auto"/>
          </w:tcPr>
          <w:p w14:paraId="7A28EF59" w14:textId="4BCD44E0" w:rsidR="00D42265" w:rsidRPr="00B0779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0F731F46" w14:textId="77777777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E83704F" w14:textId="77777777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 xml:space="preserve">โดยงวดแรกชำระในเดือนกุมภาพันธ์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42265" w:rsidRPr="00B07790" w14:paraId="0ABF530A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C80FB47" w14:textId="77777777" w:rsidR="00D42265" w:rsidRPr="00B0779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5B34B566" w14:textId="6F8BBFA3" w:rsidR="00D42265" w:rsidRPr="00B0779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1,250</w:t>
            </w:r>
          </w:p>
        </w:tc>
        <w:tc>
          <w:tcPr>
            <w:tcW w:w="2322" w:type="dxa"/>
            <w:shd w:val="clear" w:color="auto" w:fill="auto"/>
          </w:tcPr>
          <w:p w14:paraId="32B01747" w14:textId="0C095933" w:rsidR="00D42265" w:rsidRPr="00B0779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THOR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2879D27D" w14:textId="5FF0606B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</w:t>
            </w:r>
            <w:r w:rsidRPr="00B07790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จำนวน </w:t>
            </w:r>
            <w:r w:rsidR="004647D0" w:rsidRPr="00B07790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6"/>
                <w:szCs w:val="26"/>
                <w:lang w:eastAsia="th-TH"/>
              </w:rPr>
              <w:t>20</w:t>
            </w:r>
            <w:r w:rsidRPr="00B07790">
              <w:rPr>
                <w:rFonts w:asciiTheme="majorBidi" w:eastAsia="Cordia New" w:hAnsiTheme="majorBidi" w:cstheme="majorBidi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648CDB20" w14:textId="77777777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เมษายน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2265" w:rsidRPr="00B07790" w14:paraId="01E7751B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2052259" w14:textId="77777777" w:rsidR="00D42265" w:rsidRPr="00B0779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A039929" w14:textId="11CDE527" w:rsidR="00D42265" w:rsidRPr="00B0779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  <w:shd w:val="clear" w:color="auto" w:fill="auto"/>
          </w:tcPr>
          <w:p w14:paraId="671771CA" w14:textId="77777777" w:rsidR="00D42265" w:rsidRPr="00B07790" w:rsidRDefault="00D42265" w:rsidP="00D42265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อัตราสูงสุดของเงินฝากประจำ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</w:p>
          <w:p w14:paraId="09753F8F" w14:textId="77777777" w:rsidR="00D42265" w:rsidRPr="00B07790" w:rsidRDefault="00D42265" w:rsidP="00602B04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6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7213F703" w14:textId="77777777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02F8126C" w14:textId="77777777" w:rsidR="00D42265" w:rsidRPr="00B07790" w:rsidRDefault="00D42265" w:rsidP="00D4226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12D05" w:rsidRPr="00B07790" w14:paraId="0CC8525D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2A9F6BC3" w14:textId="77777777" w:rsidR="00D42265" w:rsidRPr="00B07790" w:rsidRDefault="00D42265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หยวน</w:t>
            </w:r>
          </w:p>
        </w:tc>
        <w:tc>
          <w:tcPr>
            <w:tcW w:w="990" w:type="dxa"/>
            <w:shd w:val="clear" w:color="auto" w:fill="auto"/>
          </w:tcPr>
          <w:p w14:paraId="40F5F3ED" w14:textId="5D47F5EA" w:rsidR="00D42265" w:rsidRPr="00B07790" w:rsidRDefault="00D42265" w:rsidP="00D42265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2322" w:type="dxa"/>
            <w:shd w:val="clear" w:color="auto" w:fill="auto"/>
          </w:tcPr>
          <w:p w14:paraId="0D6F2D37" w14:textId="2B2A6EAF" w:rsidR="00D42265" w:rsidRPr="00B07790" w:rsidRDefault="00D42265" w:rsidP="00602B04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LPR</w:t>
            </w:r>
            <w:r w:rsidR="00602B04" w:rsidRPr="00B07790">
              <w:rPr>
                <w:rFonts w:asciiTheme="majorBidi" w:eastAsia="Cordia New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ลบ อัตราส่วนลบ</w:t>
            </w:r>
          </w:p>
        </w:tc>
        <w:tc>
          <w:tcPr>
            <w:tcW w:w="4158" w:type="dxa"/>
            <w:shd w:val="clear" w:color="auto" w:fill="auto"/>
          </w:tcPr>
          <w:p w14:paraId="50F6A9CC" w14:textId="77777777" w:rsidR="00274FA5" w:rsidRPr="00B07790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0F4DCD3" w14:textId="4FAF3D0F" w:rsidR="00CE44C9" w:rsidRPr="00B07790" w:rsidRDefault="00274FA5" w:rsidP="00274FA5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ab/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โดยงวดแรกชำระในเดือน </w:t>
            </w:r>
            <w:r w:rsidR="006704D4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512D05" w:rsidRPr="00B07790" w14:paraId="5CDF82A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824DAC8" w14:textId="5BF9AC59" w:rsidR="00CE44C9" w:rsidRPr="00B0779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ยูโร</w:t>
            </w:r>
          </w:p>
        </w:tc>
        <w:tc>
          <w:tcPr>
            <w:tcW w:w="990" w:type="dxa"/>
            <w:shd w:val="clear" w:color="auto" w:fill="auto"/>
          </w:tcPr>
          <w:p w14:paraId="38EA2191" w14:textId="34DE8C8E" w:rsidR="00CE44C9" w:rsidRPr="00B0779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2322" w:type="dxa"/>
            <w:shd w:val="clear" w:color="auto" w:fill="auto"/>
          </w:tcPr>
          <w:p w14:paraId="09169BB5" w14:textId="7D4B6442" w:rsidR="00CE44C9" w:rsidRPr="00B07790" w:rsidRDefault="00CE44C9" w:rsidP="00CE44C9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อัตรา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EURIBOR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="00512D05"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 xml:space="preserve">1/3/6 </w:t>
            </w:r>
            <w:r w:rsidR="00512D05"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43603509" w14:textId="167A6C0F" w:rsidR="00CE44C9" w:rsidRPr="00B07790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8774F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</w:t>
            </w:r>
            <w:r w:rsidR="004647D0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512D05" w:rsidRPr="00B07790" w14:paraId="7B755A8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3DD47D9" w14:textId="1455C832" w:rsidR="00CE44C9" w:rsidRPr="00B0779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0B1A397C" w14:textId="262EE24A" w:rsidR="00CE44C9" w:rsidRPr="00B0779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2322" w:type="dxa"/>
            <w:shd w:val="clear" w:color="auto" w:fill="auto"/>
          </w:tcPr>
          <w:p w14:paraId="081C0206" w14:textId="5289CF10" w:rsidR="00CE44C9" w:rsidRPr="00B07790" w:rsidRDefault="00CE44C9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</w:t>
            </w:r>
            <w:r w:rsidR="00602B04" w:rsidRPr="00B0779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SOFR</w:t>
            </w:r>
            <w:r w:rsidR="000A6177" w:rsidRPr="00B0779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35864798" w14:textId="43484D10" w:rsidR="00CE44C9" w:rsidRPr="00B07790" w:rsidRDefault="00665280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งวดในเดือน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8774F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ตุลาคม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 w:rsidR="0028774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="004647D0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  <w:tr w:rsidR="00095C4B" w:rsidRPr="00B07790" w14:paraId="3681C7B6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24CDDD6" w14:textId="77777777" w:rsidR="00095C4B" w:rsidRPr="00B07790" w:rsidRDefault="00095C4B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9E73F5E" w14:textId="77777777" w:rsidR="00095C4B" w:rsidRPr="00B07790" w:rsidRDefault="00095C4B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shd w:val="clear" w:color="auto" w:fill="auto"/>
          </w:tcPr>
          <w:p w14:paraId="6776F72D" w14:textId="77777777" w:rsidR="00095C4B" w:rsidRPr="00B07790" w:rsidRDefault="00095C4B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158" w:type="dxa"/>
            <w:shd w:val="clear" w:color="auto" w:fill="auto"/>
          </w:tcPr>
          <w:p w14:paraId="59F5671E" w14:textId="77777777" w:rsidR="00095C4B" w:rsidRPr="00B07790" w:rsidRDefault="00095C4B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E44C9" w:rsidRPr="00B07790" w14:paraId="1DF66B15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08DA14BF" w14:textId="18CAB419" w:rsidR="00CE44C9" w:rsidRPr="00B07790" w:rsidRDefault="00CE44C9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lastRenderedPageBreak/>
              <w:t>บาท</w:t>
            </w:r>
          </w:p>
        </w:tc>
        <w:tc>
          <w:tcPr>
            <w:tcW w:w="990" w:type="dxa"/>
            <w:shd w:val="clear" w:color="auto" w:fill="auto"/>
          </w:tcPr>
          <w:p w14:paraId="315A9EA8" w14:textId="337779A6" w:rsidR="00CE44C9" w:rsidRPr="00B07790" w:rsidRDefault="00CE44C9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strike/>
                <w:sz w:val="26"/>
                <w:szCs w:val="26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</w:p>
        </w:tc>
        <w:tc>
          <w:tcPr>
            <w:tcW w:w="2322" w:type="dxa"/>
            <w:shd w:val="clear" w:color="auto" w:fill="auto"/>
          </w:tcPr>
          <w:p w14:paraId="7C856081" w14:textId="637A8A87" w:rsidR="00CE44C9" w:rsidRPr="00B07790" w:rsidRDefault="00CE44C9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="00602B04" w:rsidRPr="00B0779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>THOR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0A6177" w:rsidRPr="00B0779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28E4121C" w14:textId="77777777" w:rsidR="00CE44C9" w:rsidRPr="00B07790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3D42E06" w14:textId="50978C6B" w:rsidR="00CE44C9" w:rsidRPr="00B07790" w:rsidRDefault="00CE44C9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trike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0A080C" w:rsidRPr="00B07790" w14:paraId="20F1BBF1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5AAC57D9" w14:textId="131DDDEB" w:rsidR="000A080C" w:rsidRPr="00B0779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shd w:val="clear" w:color="auto" w:fill="auto"/>
          </w:tcPr>
          <w:p w14:paraId="20B2F3C1" w14:textId="4672A279" w:rsidR="000A080C" w:rsidRPr="00B0779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  <w:r w:rsidR="001476BC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*</w:t>
            </w:r>
          </w:p>
        </w:tc>
        <w:tc>
          <w:tcPr>
            <w:tcW w:w="2322" w:type="dxa"/>
            <w:shd w:val="clear" w:color="auto" w:fill="auto"/>
          </w:tcPr>
          <w:p w14:paraId="0C3DF760" w14:textId="7B020D04" w:rsidR="000A080C" w:rsidRPr="00B0779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lang w:eastAsia="th-TH"/>
              </w:rPr>
              <w:t xml:space="preserve"> THOR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="000A6177" w:rsidRPr="00B07790">
              <w:rPr>
                <w:rFonts w:asciiTheme="majorBidi" w:eastAsia="Cordia New" w:hAnsiTheme="majorBidi" w:cstheme="majorBidi" w:hint="cs"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2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1D509FAD" w14:textId="77777777" w:rsidR="000A080C" w:rsidRPr="00B07790" w:rsidRDefault="000A080C" w:rsidP="000A080C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ชำระคืนเงินต้นทุกงวดหกเดือน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4047E38F" w14:textId="2141A16E" w:rsidR="000A080C" w:rsidRPr="00B07790" w:rsidRDefault="000A080C" w:rsidP="000A080C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โดยงวดแรกชำระในเดือน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0A080C" w:rsidRPr="00B07790" w14:paraId="047A977F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468AA79E" w14:textId="0BAA6976" w:rsidR="000A080C" w:rsidRPr="00B0779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504D2F8A" w14:textId="02AB04C7" w:rsidR="000A080C" w:rsidRPr="00B0779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2322" w:type="dxa"/>
            <w:shd w:val="clear" w:color="auto" w:fill="auto"/>
          </w:tcPr>
          <w:p w14:paraId="3C25A47D" w14:textId="5B095BCC" w:rsidR="000A080C" w:rsidRPr="00B0779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อัตรา</w:t>
            </w:r>
            <w:r w:rsidR="00602B04" w:rsidRPr="00B0779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lang w:eastAsia="th-TH"/>
              </w:rPr>
              <w:t>SOFR</w:t>
            </w:r>
            <w:r w:rsidR="000A6177" w:rsidRPr="00B07790">
              <w:rPr>
                <w:rFonts w:asciiTheme="majorBidi" w:eastAsia="Cordia New" w:hAnsiTheme="majorBidi" w:cstheme="majorBidi" w:hint="cs"/>
                <w:snapToGrid w:val="0"/>
                <w:spacing w:val="-1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158" w:type="dxa"/>
            <w:shd w:val="clear" w:color="auto" w:fill="auto"/>
          </w:tcPr>
          <w:p w14:paraId="644AE555" w14:textId="23D6FE41" w:rsidR="004C15C4" w:rsidRPr="00B0779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 จำนวน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4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  <w:p w14:paraId="0B2423B5" w14:textId="7A14DBFA" w:rsidR="000A080C" w:rsidRPr="00B0779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</w:t>
            </w:r>
            <w:r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เดือนธันวาคม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0A080C" w:rsidRPr="00B07790" w14:paraId="32BD3137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73F840B6" w14:textId="239C9462" w:rsidR="000A080C" w:rsidRPr="00B07790" w:rsidRDefault="000A080C" w:rsidP="000A6177">
            <w:pPr>
              <w:spacing w:line="240" w:lineRule="auto"/>
              <w:ind w:left="-128" w:firstLine="16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เหรียญสหรัฐ</w:t>
            </w:r>
          </w:p>
        </w:tc>
        <w:tc>
          <w:tcPr>
            <w:tcW w:w="990" w:type="dxa"/>
            <w:shd w:val="clear" w:color="auto" w:fill="auto"/>
          </w:tcPr>
          <w:p w14:paraId="15D78726" w14:textId="77211ABC" w:rsidR="000A080C" w:rsidRPr="00B07790" w:rsidRDefault="000A080C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1.93</w:t>
            </w:r>
          </w:p>
        </w:tc>
        <w:tc>
          <w:tcPr>
            <w:tcW w:w="2322" w:type="dxa"/>
            <w:shd w:val="clear" w:color="auto" w:fill="auto"/>
          </w:tcPr>
          <w:p w14:paraId="08686831" w14:textId="4340CBE6" w:rsidR="000A080C" w:rsidRPr="00B07790" w:rsidRDefault="000A080C" w:rsidP="000A6177">
            <w:pPr>
              <w:spacing w:line="240" w:lineRule="auto"/>
              <w:ind w:left="160" w:hanging="1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อัตราคงที่</w:t>
            </w:r>
          </w:p>
        </w:tc>
        <w:tc>
          <w:tcPr>
            <w:tcW w:w="4158" w:type="dxa"/>
            <w:shd w:val="clear" w:color="auto" w:fill="auto"/>
          </w:tcPr>
          <w:p w14:paraId="48E70B99" w14:textId="2A7F312A" w:rsidR="004C15C4" w:rsidRPr="00B0779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ชำระคืนเงินต้นทุกงวด</w:t>
            </w:r>
            <w:r w:rsidR="0028774F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เดือน จำนวน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งวด</w:t>
            </w:r>
          </w:p>
          <w:p w14:paraId="2871D9CC" w14:textId="65AA25B3" w:rsidR="000A080C" w:rsidRPr="00B07790" w:rsidRDefault="004C15C4" w:rsidP="004C15C4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ab/>
              <w:t>โดยงวดแรกชำระใน</w:t>
            </w:r>
            <w:r w:rsidR="0028774F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ตุลาคม </w:t>
            </w:r>
            <w:r w:rsidR="0028774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9309A" w:rsidRPr="00B07790" w14:paraId="61DEEDBD" w14:textId="77777777" w:rsidTr="00B40CA3">
        <w:trPr>
          <w:trHeight w:val="331"/>
        </w:trPr>
        <w:tc>
          <w:tcPr>
            <w:tcW w:w="2070" w:type="dxa"/>
            <w:shd w:val="clear" w:color="auto" w:fill="auto"/>
          </w:tcPr>
          <w:p w14:paraId="4B35BF20" w14:textId="77777777" w:rsidR="0049309A" w:rsidRPr="00B07790" w:rsidRDefault="0049309A" w:rsidP="00CE44C9">
            <w:pPr>
              <w:spacing w:line="240" w:lineRule="auto"/>
              <w:ind w:firstLine="162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7F21C9E" w14:textId="77777777" w:rsidR="0049309A" w:rsidRPr="00B07790" w:rsidRDefault="0049309A" w:rsidP="00CE44C9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2322" w:type="dxa"/>
            <w:shd w:val="clear" w:color="auto" w:fill="auto"/>
          </w:tcPr>
          <w:p w14:paraId="4E40D794" w14:textId="77777777" w:rsidR="0049309A" w:rsidRPr="00B07790" w:rsidRDefault="0049309A" w:rsidP="00CE44C9">
            <w:pPr>
              <w:spacing w:line="240" w:lineRule="auto"/>
              <w:ind w:left="162" w:right="-63" w:hanging="18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4158" w:type="dxa"/>
            <w:shd w:val="clear" w:color="auto" w:fill="auto"/>
          </w:tcPr>
          <w:p w14:paraId="289B1E1C" w14:textId="77777777" w:rsidR="0049309A" w:rsidRPr="00B07790" w:rsidRDefault="0049309A" w:rsidP="00CE44C9">
            <w:pPr>
              <w:spacing w:line="240" w:lineRule="auto"/>
              <w:ind w:left="702" w:hanging="36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</w:tr>
      <w:tr w:rsidR="0049309A" w:rsidRPr="00B07790" w14:paraId="6F1CC131" w14:textId="77777777" w:rsidTr="00534D69">
        <w:trPr>
          <w:trHeight w:val="331"/>
        </w:trPr>
        <w:tc>
          <w:tcPr>
            <w:tcW w:w="9540" w:type="dxa"/>
            <w:gridSpan w:val="4"/>
            <w:shd w:val="clear" w:color="auto" w:fill="auto"/>
          </w:tcPr>
          <w:p w14:paraId="2ACF55D6" w14:textId="7C70F688" w:rsidR="0049309A" w:rsidRPr="00B07790" w:rsidRDefault="0049309A" w:rsidP="0049309A">
            <w:pPr>
              <w:spacing w:line="240" w:lineRule="auto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0779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*เงินกู้ยืมระยะยาวที่เชื่อมโยงกับการดำเนินงานด้านความยั่งยืน (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Sustainability-Linked Loan </w:t>
            </w:r>
            <w:r w:rsidRPr="00B0779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 xml:space="preserve">หรือ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SLL) </w:t>
            </w:r>
            <w:r w:rsidRPr="00B0779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>จะถูกปรับอัตราดอกเบี้ยลดลง  เมื่อเข้าเงื่อนไขตามที่กำหนดไว้ในสัญญา หากสามารถดำเนินการบรรลุเป้าหมายด้านความยั่งยืน (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 xml:space="preserve">Sustainability Performance Targets </w:t>
            </w:r>
            <w:r w:rsidRPr="00B07790">
              <w:rPr>
                <w:rFonts w:asciiTheme="majorBidi" w:eastAsia="Cordia New" w:hAnsiTheme="majorBidi"/>
                <w:snapToGrid w:val="0"/>
                <w:sz w:val="24"/>
                <w:szCs w:val="24"/>
                <w:cs/>
                <w:lang w:eastAsia="th-TH"/>
              </w:rPr>
              <w:t xml:space="preserve">หรือ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SPTs)</w:t>
            </w:r>
          </w:p>
        </w:tc>
      </w:tr>
    </w:tbl>
    <w:p w14:paraId="7AA3AA26" w14:textId="77777777" w:rsidR="00DF2105" w:rsidRPr="00B07790" w:rsidRDefault="00DF2105" w:rsidP="003B2086">
      <w:pPr>
        <w:ind w:right="-14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4118849" w14:textId="652459E6" w:rsidR="00ED02A0" w:rsidRPr="00B07790" w:rsidRDefault="00DF2105" w:rsidP="00FF5E54">
      <w:pPr>
        <w:ind w:left="540" w:right="-14"/>
        <w:jc w:val="thaiDistribute"/>
        <w:rPr>
          <w:rFonts w:ascii="Angsana New" w:hAnsi="Angsana New"/>
          <w:spacing w:val="4"/>
          <w:sz w:val="30"/>
          <w:szCs w:val="30"/>
        </w:rPr>
      </w:pPr>
      <w:r w:rsidRPr="00B0779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B07790">
        <w:rPr>
          <w:rFonts w:ascii="Angsana New" w:hAnsi="Angsana New"/>
          <w:spacing w:val="-6"/>
          <w:sz w:val="30"/>
          <w:szCs w:val="30"/>
        </w:rPr>
        <w:t xml:space="preserve">31 </w:t>
      </w:r>
      <w:r w:rsidRPr="00B07790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B07790">
        <w:rPr>
          <w:rFonts w:ascii="Angsana New" w:hAnsi="Angsana New"/>
          <w:spacing w:val="-6"/>
          <w:sz w:val="30"/>
          <w:szCs w:val="30"/>
        </w:rPr>
        <w:t>256</w:t>
      </w:r>
      <w:r w:rsidR="00E661B8" w:rsidRPr="00B07790">
        <w:rPr>
          <w:rFonts w:ascii="Angsana New" w:hAnsi="Angsana New"/>
          <w:spacing w:val="-6"/>
          <w:sz w:val="30"/>
          <w:szCs w:val="30"/>
        </w:rPr>
        <w:t>7</w:t>
      </w:r>
      <w:r w:rsidRPr="00B07790">
        <w:rPr>
          <w:rFonts w:ascii="Angsana New" w:hAnsi="Angsana New"/>
          <w:spacing w:val="-6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6"/>
          <w:sz w:val="30"/>
          <w:szCs w:val="30"/>
          <w:cs/>
        </w:rPr>
        <w:t>เงินกู้ยืมระยะยาวและหุ้นกู้ของบริษัทย่อย</w:t>
      </w:r>
      <w:r w:rsidRPr="00B07790">
        <w:rPr>
          <w:rFonts w:ascii="Angsana New" w:hAnsi="Angsana New"/>
          <w:spacing w:val="-6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6"/>
          <w:sz w:val="30"/>
          <w:szCs w:val="30"/>
          <w:cs/>
        </w:rPr>
        <w:t>เป็นจำนวนเงินรวม</w:t>
      </w:r>
      <w:r w:rsidR="00C53B45" w:rsidRPr="00B0779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97F9B" w:rsidRPr="00B07790">
        <w:rPr>
          <w:rFonts w:ascii="Angsana New" w:hAnsi="Angsana New"/>
          <w:spacing w:val="-6"/>
          <w:sz w:val="30"/>
          <w:szCs w:val="30"/>
        </w:rPr>
        <w:t>52,543</w:t>
      </w:r>
      <w:r w:rsidRPr="00B07790">
        <w:rPr>
          <w:rFonts w:ascii="Angsana New" w:hAnsi="Angsana New"/>
          <w:spacing w:val="-6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B07790">
        <w:rPr>
          <w:rFonts w:ascii="Angsana New" w:hAnsi="Angsana New"/>
          <w:spacing w:val="4"/>
          <w:sz w:val="30"/>
          <w:szCs w:val="30"/>
        </w:rPr>
        <w:t xml:space="preserve"> </w:t>
      </w:r>
      <w:r w:rsidRPr="00B07790">
        <w:rPr>
          <w:rFonts w:ascii="Angsana New" w:hAnsi="Angsana New"/>
          <w:i/>
          <w:iCs/>
          <w:spacing w:val="4"/>
          <w:sz w:val="30"/>
          <w:szCs w:val="30"/>
        </w:rPr>
        <w:t>(256</w:t>
      </w:r>
      <w:r w:rsidR="00E661B8" w:rsidRPr="00B07790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Pr="00B07790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E661B8" w:rsidRPr="00B07790">
        <w:rPr>
          <w:rFonts w:ascii="Angsana New" w:hAnsi="Angsana New"/>
          <w:i/>
          <w:iCs/>
          <w:spacing w:val="-6"/>
          <w:sz w:val="30"/>
          <w:szCs w:val="30"/>
        </w:rPr>
        <w:t>81,622</w:t>
      </w:r>
      <w:r w:rsidR="00E661B8" w:rsidRPr="00B07790">
        <w:rPr>
          <w:rFonts w:ascii="Angsana New" w:hAnsi="Angsana New"/>
          <w:spacing w:val="-6"/>
          <w:sz w:val="30"/>
          <w:szCs w:val="30"/>
        </w:rPr>
        <w:t xml:space="preserve"> </w:t>
      </w:r>
      <w:r w:rsidRPr="00B07790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ล้านบาท)</w:t>
      </w:r>
      <w:r w:rsidRPr="00B07790">
        <w:rPr>
          <w:rFonts w:ascii="Angsana New" w:hAnsi="Angsana New"/>
          <w:spacing w:val="4"/>
          <w:sz w:val="30"/>
          <w:szCs w:val="30"/>
        </w:rPr>
        <w:t xml:space="preserve"> </w:t>
      </w:r>
      <w:r w:rsidRPr="00B07790">
        <w:rPr>
          <w:rFonts w:ascii="Angsana New" w:hAnsi="Angsana New"/>
          <w:spacing w:val="4"/>
          <w:sz w:val="30"/>
          <w:szCs w:val="30"/>
          <w:cs/>
        </w:rPr>
        <w:t xml:space="preserve">ถูกค้ำประกันโดยบริษัท </w:t>
      </w:r>
      <w:r w:rsidRPr="00B07790">
        <w:rPr>
          <w:rFonts w:ascii="Angsana New" w:hAnsi="Angsana New"/>
          <w:spacing w:val="4"/>
          <w:sz w:val="30"/>
          <w:szCs w:val="30"/>
        </w:rPr>
        <w:t>(</w:t>
      </w:r>
      <w:r w:rsidRPr="00B07790">
        <w:rPr>
          <w:rFonts w:ascii="Angsana New" w:hAnsi="Angsana New"/>
          <w:spacing w:val="4"/>
          <w:sz w:val="30"/>
          <w:szCs w:val="30"/>
          <w:cs/>
        </w:rPr>
        <w:t>ดูหมายเหตุข้อ</w:t>
      </w:r>
      <w:r w:rsidRPr="00B07790">
        <w:rPr>
          <w:rFonts w:ascii="Angsana New" w:hAnsi="Angsana New"/>
          <w:spacing w:val="4"/>
          <w:sz w:val="30"/>
          <w:szCs w:val="30"/>
        </w:rPr>
        <w:t xml:space="preserve"> </w:t>
      </w:r>
      <w:r w:rsidR="006011A6" w:rsidRPr="00B07790">
        <w:rPr>
          <w:rFonts w:ascii="Angsana New" w:hAnsi="Angsana New"/>
          <w:spacing w:val="4"/>
          <w:sz w:val="30"/>
          <w:szCs w:val="30"/>
        </w:rPr>
        <w:t>2</w:t>
      </w:r>
      <w:r w:rsidR="00E23C8B" w:rsidRPr="00B07790">
        <w:rPr>
          <w:rFonts w:ascii="Angsana New" w:hAnsi="Angsana New"/>
          <w:spacing w:val="4"/>
          <w:sz w:val="30"/>
          <w:szCs w:val="30"/>
        </w:rPr>
        <w:t>7</w:t>
      </w:r>
      <w:r w:rsidRPr="00B07790">
        <w:rPr>
          <w:rFonts w:ascii="Angsana New" w:hAnsi="Angsana New"/>
          <w:spacing w:val="4"/>
          <w:sz w:val="30"/>
          <w:szCs w:val="30"/>
        </w:rPr>
        <w:t>)</w:t>
      </w:r>
    </w:p>
    <w:p w14:paraId="02B4331E" w14:textId="77777777" w:rsidR="00ED02A0" w:rsidRPr="00B07790" w:rsidRDefault="00ED02A0" w:rsidP="00933826">
      <w:pPr>
        <w:ind w:right="-14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2DBBF1AA" w14:textId="35723DD3" w:rsidR="00DF2105" w:rsidRPr="00B07790" w:rsidRDefault="00DF2105" w:rsidP="009C7457">
      <w:pPr>
        <w:ind w:left="540" w:right="-14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B07790">
        <w:rPr>
          <w:rFonts w:ascii="Angsana New" w:hAnsi="Angsana New" w:hint="cs"/>
          <w:i/>
          <w:iCs/>
          <w:sz w:val="30"/>
          <w:szCs w:val="30"/>
          <w:cs/>
          <w:lang w:val="th-TH"/>
        </w:rPr>
        <w:t>หุ้นกู้</w:t>
      </w:r>
    </w:p>
    <w:p w14:paraId="1E32C22E" w14:textId="77777777" w:rsidR="00DF2105" w:rsidRPr="00B07790" w:rsidRDefault="00DF2105" w:rsidP="00A26C18">
      <w:pPr>
        <w:ind w:right="-14"/>
        <w:jc w:val="thaiDistribute"/>
        <w:rPr>
          <w:rFonts w:ascii="Angsana New" w:hAnsi="Angsana New"/>
          <w:sz w:val="24"/>
          <w:szCs w:val="24"/>
          <w:cs/>
        </w:rPr>
      </w:pPr>
    </w:p>
    <w:p w14:paraId="4712EA65" w14:textId="418DAB95" w:rsidR="00DF2105" w:rsidRPr="00B07790" w:rsidRDefault="00DF2105" w:rsidP="00A26C18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  <w:lang w:val="th-TH"/>
        </w:rPr>
        <w:t xml:space="preserve">หุ้นกู้ มียอดคงเหลือ ณ วันที่ </w:t>
      </w:r>
      <w:r w:rsidRPr="00B07790">
        <w:rPr>
          <w:rFonts w:ascii="Angsana New" w:hAnsi="Angsana New"/>
          <w:sz w:val="30"/>
          <w:szCs w:val="30"/>
        </w:rPr>
        <w:t xml:space="preserve">31 </w:t>
      </w:r>
      <w:r w:rsidRPr="00B0779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="00825EA4" w:rsidRPr="00B07790">
        <w:rPr>
          <w:rFonts w:ascii="Angsana New" w:hAnsi="Angsana New"/>
          <w:sz w:val="30"/>
          <w:szCs w:val="30"/>
        </w:rPr>
        <w:t xml:space="preserve"> </w:t>
      </w:r>
      <w:r w:rsidR="00825EA4" w:rsidRPr="00B0779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ดังนี้</w:t>
      </w:r>
    </w:p>
    <w:p w14:paraId="65ABB7A2" w14:textId="77777777" w:rsidR="00A26C18" w:rsidRPr="00B07790" w:rsidRDefault="00A26C18" w:rsidP="00A26C18">
      <w:pPr>
        <w:ind w:right="-14"/>
        <w:jc w:val="thaiDistribute"/>
        <w:rPr>
          <w:rFonts w:ascii="Angsana New" w:hAnsi="Angsana New"/>
        </w:rPr>
      </w:pPr>
    </w:p>
    <w:tbl>
      <w:tblPr>
        <w:tblW w:w="920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330"/>
        <w:gridCol w:w="847"/>
        <w:gridCol w:w="1077"/>
        <w:gridCol w:w="239"/>
        <w:gridCol w:w="1051"/>
        <w:gridCol w:w="261"/>
        <w:gridCol w:w="1089"/>
        <w:gridCol w:w="261"/>
        <w:gridCol w:w="1051"/>
      </w:tblGrid>
      <w:tr w:rsidR="00DF2105" w:rsidRPr="00B07790" w14:paraId="5267AABA" w14:textId="77777777" w:rsidTr="00C278B6">
        <w:trPr>
          <w:tblHeader/>
        </w:trPr>
        <w:tc>
          <w:tcPr>
            <w:tcW w:w="3330" w:type="dxa"/>
          </w:tcPr>
          <w:p w14:paraId="3BB6F444" w14:textId="77777777" w:rsidR="00DF2105" w:rsidRPr="00B07790" w:rsidRDefault="00DF210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847" w:type="dxa"/>
          </w:tcPr>
          <w:p w14:paraId="74C5AACB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E3622A2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DDB887A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4A0F922D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1B8" w:rsidRPr="00B07790" w14:paraId="6B2687AA" w14:textId="77777777" w:rsidTr="00C278B6">
        <w:trPr>
          <w:tblHeader/>
        </w:trPr>
        <w:tc>
          <w:tcPr>
            <w:tcW w:w="3330" w:type="dxa"/>
          </w:tcPr>
          <w:p w14:paraId="6E0D8E5D" w14:textId="77777777" w:rsidR="00E661B8" w:rsidRPr="00B07790" w:rsidRDefault="00E661B8" w:rsidP="00E661B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191B7C1A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E749DBA" w14:textId="52E565FE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AD3CFD2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AD890AA" w14:textId="56DA0623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4132C0D2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1C03D1" w14:textId="1484FC5E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1" w:type="dxa"/>
          </w:tcPr>
          <w:p w14:paraId="74CB465C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55724AB" w14:textId="3D7BFDAB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F2105" w:rsidRPr="00B07790" w14:paraId="17725779" w14:textId="77777777" w:rsidTr="00C278B6">
        <w:trPr>
          <w:tblHeader/>
        </w:trPr>
        <w:tc>
          <w:tcPr>
            <w:tcW w:w="3330" w:type="dxa"/>
          </w:tcPr>
          <w:p w14:paraId="402F72E7" w14:textId="77777777" w:rsidR="00DF2105" w:rsidRPr="00B07790" w:rsidRDefault="00DF2105" w:rsidP="00C278B6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7" w:type="dxa"/>
          </w:tcPr>
          <w:p w14:paraId="7757E25A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29" w:type="dxa"/>
            <w:gridSpan w:val="7"/>
          </w:tcPr>
          <w:p w14:paraId="0193A01E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2105" w:rsidRPr="00B07790" w14:paraId="4F854285" w14:textId="77777777" w:rsidTr="00C278B6">
        <w:tc>
          <w:tcPr>
            <w:tcW w:w="3330" w:type="dxa"/>
          </w:tcPr>
          <w:p w14:paraId="189275C2" w14:textId="77777777" w:rsidR="00DF2105" w:rsidRPr="00B07790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47" w:type="dxa"/>
          </w:tcPr>
          <w:p w14:paraId="45BC4651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62E26169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1BFE259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95B24B5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189C0C52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917417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14:paraId="281F6914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80EEC1F" w14:textId="77777777" w:rsidR="00DF2105" w:rsidRPr="00B07790" w:rsidRDefault="00DF2105" w:rsidP="00C278B6">
            <w:pPr>
              <w:tabs>
                <w:tab w:val="clear" w:pos="454"/>
                <w:tab w:val="decimal" w:pos="4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F2105" w:rsidRPr="00B07790" w14:paraId="47ADA22F" w14:textId="77777777" w:rsidTr="00C278B6">
        <w:tc>
          <w:tcPr>
            <w:tcW w:w="3330" w:type="dxa"/>
          </w:tcPr>
          <w:p w14:paraId="4655B950" w14:textId="77777777" w:rsidR="00DF2105" w:rsidRPr="00B07790" w:rsidRDefault="00DF2105" w:rsidP="00A26C1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847" w:type="dxa"/>
          </w:tcPr>
          <w:p w14:paraId="61B31976" w14:textId="77777777" w:rsidR="00DF2105" w:rsidRPr="00B07790" w:rsidRDefault="00DF2105" w:rsidP="00C278B6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EE4B72F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17544E75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852A3D1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35633D14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B2AEBED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8A9BDC2" w14:textId="77777777" w:rsidR="00DF2105" w:rsidRPr="00B07790" w:rsidRDefault="00DF2105" w:rsidP="00A26C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2E1B370" w14:textId="77777777" w:rsidR="00DF2105" w:rsidRPr="00B07790" w:rsidRDefault="00DF2105" w:rsidP="00A26C18">
            <w:pPr>
              <w:tabs>
                <w:tab w:val="clear" w:pos="454"/>
                <w:tab w:val="decimal" w:pos="4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E661B8" w:rsidRPr="00B07790" w14:paraId="0D5E5246" w14:textId="77777777" w:rsidTr="00C278B6">
        <w:tc>
          <w:tcPr>
            <w:tcW w:w="3330" w:type="dxa"/>
          </w:tcPr>
          <w:p w14:paraId="6B33BE63" w14:textId="5E88822D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3B1BC996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114F71" w14:textId="7E636B54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72174A0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83D80B" w14:textId="2AEAB069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11,498</w:t>
            </w:r>
          </w:p>
        </w:tc>
        <w:tc>
          <w:tcPr>
            <w:tcW w:w="261" w:type="dxa"/>
          </w:tcPr>
          <w:p w14:paraId="5204077F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A06362" w14:textId="4EA9A794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711950C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88FBD50" w14:textId="36440CEF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11,498</w:t>
            </w:r>
          </w:p>
        </w:tc>
      </w:tr>
      <w:tr w:rsidR="00E661B8" w:rsidRPr="00B07790" w14:paraId="4B18929A" w14:textId="77777777" w:rsidTr="00C278B6">
        <w:tc>
          <w:tcPr>
            <w:tcW w:w="3330" w:type="dxa"/>
          </w:tcPr>
          <w:p w14:paraId="76870159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47" w:type="dxa"/>
          </w:tcPr>
          <w:p w14:paraId="344B9CD5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67A0" w14:textId="0263EDE2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9" w:type="dxa"/>
          </w:tcPr>
          <w:p w14:paraId="63B05391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2D7D6" w14:textId="773D795B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11,498</w:t>
            </w:r>
          </w:p>
        </w:tc>
        <w:tc>
          <w:tcPr>
            <w:tcW w:w="261" w:type="dxa"/>
          </w:tcPr>
          <w:p w14:paraId="7C9F17BD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E5E962F" w14:textId="5D8EC69D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</w:tcPr>
          <w:p w14:paraId="0DB471E7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E8262E3" w14:textId="7DA2043C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11,498</w:t>
            </w:r>
          </w:p>
        </w:tc>
      </w:tr>
      <w:tr w:rsidR="00E661B8" w:rsidRPr="00B07790" w14:paraId="5395B60F" w14:textId="77777777" w:rsidTr="00C278B6">
        <w:trPr>
          <w:trHeight w:val="50"/>
        </w:trPr>
        <w:tc>
          <w:tcPr>
            <w:tcW w:w="3330" w:type="dxa"/>
          </w:tcPr>
          <w:p w14:paraId="08BD0C9E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7" w:type="dxa"/>
          </w:tcPr>
          <w:p w14:paraId="5799C7BD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77" w:type="dxa"/>
          </w:tcPr>
          <w:p w14:paraId="41907C4B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9" w:type="dxa"/>
          </w:tcPr>
          <w:p w14:paraId="5EFD32E5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051" w:type="dxa"/>
          </w:tcPr>
          <w:p w14:paraId="32965961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4CEF9E14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9" w:type="dxa"/>
          </w:tcPr>
          <w:p w14:paraId="1F9035D1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7A6D5083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051" w:type="dxa"/>
          </w:tcPr>
          <w:p w14:paraId="4EB6BDA1" w14:textId="77777777" w:rsidR="00E661B8" w:rsidRPr="00B07790" w:rsidRDefault="00E661B8" w:rsidP="00E661B8">
            <w:pPr>
              <w:tabs>
                <w:tab w:val="clear" w:pos="3742"/>
                <w:tab w:val="decimal" w:pos="780"/>
                <w:tab w:val="left" w:pos="373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cs/>
              </w:rPr>
            </w:pPr>
          </w:p>
        </w:tc>
      </w:tr>
      <w:tr w:rsidR="00E661B8" w:rsidRPr="00B07790" w14:paraId="7D10EFD2" w14:textId="77777777" w:rsidTr="00C278B6">
        <w:tc>
          <w:tcPr>
            <w:tcW w:w="3330" w:type="dxa"/>
          </w:tcPr>
          <w:p w14:paraId="31763EDB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47" w:type="dxa"/>
          </w:tcPr>
          <w:p w14:paraId="2056367F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6755EEF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</w:tcPr>
          <w:p w14:paraId="7FC7C485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CB306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670BE210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5E1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7FE1C5B5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36AA38C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E661B8" w:rsidRPr="00B07790" w14:paraId="78207590" w14:textId="77777777" w:rsidTr="00C278B6">
        <w:tc>
          <w:tcPr>
            <w:tcW w:w="3330" w:type="dxa"/>
          </w:tcPr>
          <w:p w14:paraId="0DCD53D0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47" w:type="dxa"/>
          </w:tcPr>
          <w:p w14:paraId="1915043E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56508268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69A7BF59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364A4ED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1" w:type="dxa"/>
          </w:tcPr>
          <w:p w14:paraId="2718120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1779E8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</w:tcPr>
          <w:p w14:paraId="4508BB84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0E8C1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661B8" w:rsidRPr="00B07790" w14:paraId="652010F9" w14:textId="77777777" w:rsidTr="00C278B6">
        <w:tc>
          <w:tcPr>
            <w:tcW w:w="3330" w:type="dxa"/>
          </w:tcPr>
          <w:p w14:paraId="104B0C3A" w14:textId="35F6E4D8" w:rsidR="00E661B8" w:rsidRPr="00B07790" w:rsidRDefault="00E661B8" w:rsidP="00E661B8">
            <w:pPr>
              <w:tabs>
                <w:tab w:val="clear" w:pos="907"/>
                <w:tab w:val="left" w:pos="885"/>
              </w:tabs>
              <w:spacing w:line="240" w:lineRule="auto"/>
              <w:ind w:left="180" w:hanging="23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ส่วนที่ไม่มีหลักประกัน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           </w:t>
            </w:r>
          </w:p>
        </w:tc>
        <w:tc>
          <w:tcPr>
            <w:tcW w:w="847" w:type="dxa"/>
          </w:tcPr>
          <w:p w14:paraId="2A20CABD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70E7AF1" w14:textId="1B3E1464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127,037</w:t>
            </w:r>
          </w:p>
        </w:tc>
        <w:tc>
          <w:tcPr>
            <w:tcW w:w="239" w:type="dxa"/>
          </w:tcPr>
          <w:p w14:paraId="118F57EE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2CF9E9" w14:textId="2FE85B9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152,691</w:t>
            </w:r>
          </w:p>
        </w:tc>
        <w:tc>
          <w:tcPr>
            <w:tcW w:w="261" w:type="dxa"/>
          </w:tcPr>
          <w:p w14:paraId="2F7C3F2E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C9091E4" w14:textId="1C3AE2D5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78,456</w:t>
            </w:r>
          </w:p>
        </w:tc>
        <w:tc>
          <w:tcPr>
            <w:tcW w:w="261" w:type="dxa"/>
          </w:tcPr>
          <w:p w14:paraId="6139AAEC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7C5F0A6E" w14:textId="704C59BF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78,445</w:t>
            </w:r>
          </w:p>
        </w:tc>
      </w:tr>
      <w:tr w:rsidR="00E661B8" w:rsidRPr="00B07790" w14:paraId="715133D0" w14:textId="77777777" w:rsidTr="00C278B6">
        <w:tc>
          <w:tcPr>
            <w:tcW w:w="3330" w:type="dxa"/>
          </w:tcPr>
          <w:p w14:paraId="1A3819C5" w14:textId="77777777" w:rsidR="00E661B8" w:rsidRPr="00B07790" w:rsidRDefault="00E661B8" w:rsidP="00E661B8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47" w:type="dxa"/>
          </w:tcPr>
          <w:p w14:paraId="754150F6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BE89F" w14:textId="391A6F2C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127,037</w:t>
            </w:r>
          </w:p>
        </w:tc>
        <w:tc>
          <w:tcPr>
            <w:tcW w:w="239" w:type="dxa"/>
          </w:tcPr>
          <w:p w14:paraId="5AA81452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07197" w14:textId="4552CB0A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152,691</w:t>
            </w:r>
          </w:p>
        </w:tc>
        <w:tc>
          <w:tcPr>
            <w:tcW w:w="261" w:type="dxa"/>
          </w:tcPr>
          <w:p w14:paraId="60B2ABF5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BCAD1" w14:textId="6E29EAE4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78,456</w:t>
            </w:r>
          </w:p>
        </w:tc>
        <w:tc>
          <w:tcPr>
            <w:tcW w:w="261" w:type="dxa"/>
          </w:tcPr>
          <w:p w14:paraId="45209495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FE1C" w14:textId="180A309A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78,445</w:t>
            </w:r>
          </w:p>
        </w:tc>
      </w:tr>
      <w:tr w:rsidR="00E661B8" w:rsidRPr="00B07790" w14:paraId="37500FB3" w14:textId="77777777" w:rsidTr="00661E36">
        <w:trPr>
          <w:trHeight w:val="593"/>
        </w:trPr>
        <w:tc>
          <w:tcPr>
            <w:tcW w:w="3330" w:type="dxa"/>
            <w:vAlign w:val="bottom"/>
          </w:tcPr>
          <w:p w14:paraId="533DA2E1" w14:textId="77777777" w:rsidR="00E661B8" w:rsidRPr="00B07790" w:rsidRDefault="00E661B8" w:rsidP="00661E36">
            <w:pPr>
              <w:spacing w:line="240" w:lineRule="auto"/>
              <w:ind w:left="180" w:hanging="23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847" w:type="dxa"/>
          </w:tcPr>
          <w:p w14:paraId="7E9E765D" w14:textId="77777777" w:rsidR="00E661B8" w:rsidRPr="00B07790" w:rsidRDefault="00E661B8" w:rsidP="00E661B8">
            <w:pPr>
              <w:spacing w:line="240" w:lineRule="auto"/>
              <w:ind w:left="-108" w:right="-14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202FCBD1" w14:textId="67BABFFB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127,037</w:t>
            </w:r>
          </w:p>
        </w:tc>
        <w:tc>
          <w:tcPr>
            <w:tcW w:w="239" w:type="dxa"/>
          </w:tcPr>
          <w:p w14:paraId="64AAD87B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093FD26F" w14:textId="133ADB78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164,189</w:t>
            </w:r>
          </w:p>
        </w:tc>
        <w:tc>
          <w:tcPr>
            <w:tcW w:w="261" w:type="dxa"/>
          </w:tcPr>
          <w:p w14:paraId="7078A771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FBC7FF4" w14:textId="7B9D2E5A" w:rsidR="00E661B8" w:rsidRPr="00B07790" w:rsidRDefault="001F6617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78,456</w:t>
            </w:r>
          </w:p>
        </w:tc>
        <w:tc>
          <w:tcPr>
            <w:tcW w:w="261" w:type="dxa"/>
          </w:tcPr>
          <w:p w14:paraId="5D858EAD" w14:textId="77777777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vAlign w:val="bottom"/>
          </w:tcPr>
          <w:p w14:paraId="67BF7749" w14:textId="7DD387DB" w:rsidR="00E661B8" w:rsidRPr="00B07790" w:rsidRDefault="00E661B8" w:rsidP="00E661B8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89,94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15771A40" w14:textId="77777777" w:rsidR="00DF2105" w:rsidRPr="00B07790" w:rsidRDefault="00DF2105" w:rsidP="000E1299">
      <w:pPr>
        <w:ind w:right="-43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p w14:paraId="1536C306" w14:textId="7AF1DBFA" w:rsidR="00DF2105" w:rsidRPr="00B07790" w:rsidRDefault="00DF2105" w:rsidP="00D70618">
      <w:pPr>
        <w:ind w:left="540" w:right="-14"/>
        <w:jc w:val="thaiDistribute"/>
        <w:rPr>
          <w:rFonts w:ascii="Angsana New" w:hAnsi="Angsana New"/>
          <w:sz w:val="30"/>
          <w:szCs w:val="30"/>
          <w:lang w:val="en-GB"/>
        </w:rPr>
      </w:pPr>
      <w:r w:rsidRPr="00B07790">
        <w:rPr>
          <w:rFonts w:ascii="Angsana New" w:hAnsi="Angsana New"/>
          <w:sz w:val="30"/>
          <w:szCs w:val="30"/>
          <w:cs/>
          <w:lang w:val="th-TH"/>
        </w:rPr>
        <w:lastRenderedPageBreak/>
        <w:t>รายละเอียด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ของหุ้นกู้ ณ วันที่ </w:t>
      </w:r>
      <w:r w:rsidRPr="00B07790">
        <w:rPr>
          <w:rFonts w:ascii="Angsana New" w:hAnsi="Angsana New"/>
          <w:sz w:val="30"/>
          <w:szCs w:val="30"/>
        </w:rPr>
        <w:t>31</w:t>
      </w:r>
      <w:r w:rsidRPr="00B07790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Pr="00B07790">
        <w:rPr>
          <w:rFonts w:ascii="Angsana New" w:hAnsi="Angsana New"/>
          <w:sz w:val="30"/>
          <w:szCs w:val="30"/>
          <w:cs/>
        </w:rPr>
        <w:t xml:space="preserve"> ของ</w:t>
      </w:r>
      <w:r w:rsidRPr="00B07790">
        <w:rPr>
          <w:rFonts w:ascii="Angsana New" w:hAnsi="Angsana New" w:hint="cs"/>
          <w:sz w:val="30"/>
          <w:szCs w:val="30"/>
          <w:cs/>
        </w:rPr>
        <w:t>กลุ่ม</w:t>
      </w:r>
      <w:r w:rsidRPr="00B07790">
        <w:rPr>
          <w:rFonts w:ascii="Angsana New" w:hAnsi="Angsana New"/>
          <w:sz w:val="30"/>
          <w:szCs w:val="30"/>
          <w:cs/>
        </w:rPr>
        <w:t>บริษัทมี</w:t>
      </w:r>
      <w:r w:rsidRPr="00B07790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70E47260" w14:textId="77777777" w:rsidR="00DF2105" w:rsidRPr="00B07790" w:rsidRDefault="00DF2105" w:rsidP="00A26C18">
      <w:pPr>
        <w:ind w:left="2520" w:right="-43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810"/>
        <w:gridCol w:w="990"/>
        <w:gridCol w:w="450"/>
        <w:gridCol w:w="990"/>
        <w:gridCol w:w="2970"/>
      </w:tblGrid>
      <w:tr w:rsidR="00DF2105" w:rsidRPr="00B07790" w14:paraId="31942291" w14:textId="77777777" w:rsidTr="004623C2">
        <w:trPr>
          <w:trHeight w:val="65"/>
          <w:tblHeader/>
        </w:trPr>
        <w:tc>
          <w:tcPr>
            <w:tcW w:w="2610" w:type="dxa"/>
          </w:tcPr>
          <w:p w14:paraId="0704CBBB" w14:textId="77777777" w:rsidR="00DF2105" w:rsidRPr="00B07790" w:rsidRDefault="00DF2105" w:rsidP="00F462F7">
            <w:pPr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E088C57" w14:textId="77777777" w:rsidR="00DF2105" w:rsidRPr="00B0779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810" w:type="dxa"/>
          </w:tcPr>
          <w:p w14:paraId="08FCC36B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วงเงิน</w:t>
            </w:r>
          </w:p>
        </w:tc>
        <w:tc>
          <w:tcPr>
            <w:tcW w:w="990" w:type="dxa"/>
            <w:vMerge w:val="restart"/>
          </w:tcPr>
          <w:p w14:paraId="63E1A33B" w14:textId="77777777" w:rsidR="00DF2105" w:rsidRPr="00B07790" w:rsidRDefault="00DF2105" w:rsidP="0041243E">
            <w:pPr>
              <w:spacing w:line="240" w:lineRule="auto"/>
              <w:ind w:left="-110"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มูลค่าที่ตราไว้</w:t>
            </w:r>
          </w:p>
          <w:p w14:paraId="623FF396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หุ้นละ</w:t>
            </w:r>
          </w:p>
        </w:tc>
        <w:tc>
          <w:tcPr>
            <w:tcW w:w="450" w:type="dxa"/>
          </w:tcPr>
          <w:p w14:paraId="4A70A393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5E400F53" w14:textId="77777777" w:rsidR="00DF2105" w:rsidRPr="00B07790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970" w:type="dxa"/>
          </w:tcPr>
          <w:p w14:paraId="5A98C395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2105" w:rsidRPr="00B07790" w14:paraId="59E1B689" w14:textId="77777777" w:rsidTr="004623C2">
        <w:trPr>
          <w:trHeight w:val="65"/>
          <w:tblHeader/>
        </w:trPr>
        <w:tc>
          <w:tcPr>
            <w:tcW w:w="2610" w:type="dxa"/>
          </w:tcPr>
          <w:p w14:paraId="1AFEDCAF" w14:textId="77777777" w:rsidR="00DF2105" w:rsidRPr="00B07790" w:rsidRDefault="00DF2105" w:rsidP="00C278B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E64EE68" w14:textId="77777777" w:rsidR="00DF2105" w:rsidRPr="00B07790" w:rsidRDefault="00DF2105" w:rsidP="00C278B6">
            <w:pPr>
              <w:spacing w:line="240" w:lineRule="auto"/>
              <w:ind w:right="-10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สกุลเงิน</w:t>
            </w:r>
          </w:p>
        </w:tc>
        <w:tc>
          <w:tcPr>
            <w:tcW w:w="810" w:type="dxa"/>
          </w:tcPr>
          <w:p w14:paraId="411AD489" w14:textId="77777777" w:rsidR="00DF2105" w:rsidRPr="00B07790" w:rsidRDefault="00DF2105" w:rsidP="00C278B6">
            <w:pPr>
              <w:spacing w:line="240" w:lineRule="auto"/>
              <w:ind w:left="-74" w:right="-108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(ล้าน)</w:t>
            </w:r>
          </w:p>
        </w:tc>
        <w:tc>
          <w:tcPr>
            <w:tcW w:w="990" w:type="dxa"/>
            <w:vMerge/>
          </w:tcPr>
          <w:p w14:paraId="3D5873EC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0563EAA5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ปี</w:t>
            </w:r>
          </w:p>
        </w:tc>
        <w:tc>
          <w:tcPr>
            <w:tcW w:w="990" w:type="dxa"/>
          </w:tcPr>
          <w:p w14:paraId="652D8179" w14:textId="77777777" w:rsidR="00DF2105" w:rsidRPr="00B07790" w:rsidRDefault="00DF2105" w:rsidP="00C278B6">
            <w:pPr>
              <w:spacing w:line="240" w:lineRule="auto"/>
              <w:ind w:left="-200" w:right="-200" w:hanging="2"/>
              <w:jc w:val="center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val="th-TH" w:eastAsia="th-TH"/>
              </w:rPr>
              <w:t>(ร้อยละ</w:t>
            </w:r>
            <w:r w:rsidRPr="00B0779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  <w:lang w:eastAsia="th-TH"/>
              </w:rPr>
              <w:t>ต่อปี</w:t>
            </w:r>
            <w:r w:rsidRPr="00B07790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</w:tcPr>
          <w:p w14:paraId="1DCCEE61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ระยะเวลาชำระคืน</w:t>
            </w:r>
          </w:p>
        </w:tc>
      </w:tr>
      <w:tr w:rsidR="00DF2105" w:rsidRPr="00B07790" w14:paraId="7DC6637F" w14:textId="77777777" w:rsidTr="004623C2">
        <w:trPr>
          <w:trHeight w:val="65"/>
        </w:trPr>
        <w:tc>
          <w:tcPr>
            <w:tcW w:w="2610" w:type="dxa"/>
          </w:tcPr>
          <w:p w14:paraId="4324818F" w14:textId="77777777" w:rsidR="00DF2105" w:rsidRPr="00B07790" w:rsidRDefault="00DF2105" w:rsidP="00C278B6">
            <w:pPr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720" w:type="dxa"/>
          </w:tcPr>
          <w:p w14:paraId="6A8B11FB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43DAB83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CE9BEEA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14:paraId="2E4E20CD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64D33D0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5AC97626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53B45" w:rsidRPr="00B07790" w14:paraId="6ADD9B96" w14:textId="77777777" w:rsidTr="004623C2">
        <w:tc>
          <w:tcPr>
            <w:tcW w:w="2610" w:type="dxa"/>
          </w:tcPr>
          <w:p w14:paraId="3AC1F791" w14:textId="3827CA54" w:rsidR="00C53B45" w:rsidRPr="00B07790" w:rsidRDefault="00C53B45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และไม่มีผู้แทนผู้ถือหุ้นกู้        </w:t>
            </w:r>
          </w:p>
        </w:tc>
        <w:tc>
          <w:tcPr>
            <w:tcW w:w="720" w:type="dxa"/>
          </w:tcPr>
          <w:p w14:paraId="3E4358CE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8B2BC97" w14:textId="0CD2CDEC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7,000</w:t>
            </w:r>
          </w:p>
        </w:tc>
        <w:tc>
          <w:tcPr>
            <w:tcW w:w="990" w:type="dxa"/>
          </w:tcPr>
          <w:p w14:paraId="3BF9B9F5" w14:textId="0E32A018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65FC251" w14:textId="47346587" w:rsidR="00C53B45" w:rsidRPr="00B0779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52AEA738" w14:textId="4027B759" w:rsidR="00C53B45" w:rsidRPr="00B07790" w:rsidRDefault="00C53B45" w:rsidP="00C53B4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2.43</w:t>
            </w:r>
          </w:p>
        </w:tc>
        <w:tc>
          <w:tcPr>
            <w:tcW w:w="2970" w:type="dxa"/>
          </w:tcPr>
          <w:p w14:paraId="0EA4FF2A" w14:textId="17E72332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และครบกำหนดไถ่ถอนในเดือนกันยายน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</w:tr>
      <w:tr w:rsidR="00C53B45" w:rsidRPr="00B07790" w14:paraId="166E4566" w14:textId="77777777" w:rsidTr="004623C2">
        <w:tc>
          <w:tcPr>
            <w:tcW w:w="2610" w:type="dxa"/>
          </w:tcPr>
          <w:p w14:paraId="225E93A6" w14:textId="74AD16B4" w:rsidR="00C53B45" w:rsidRPr="00B07790" w:rsidRDefault="00C53B45" w:rsidP="00F462F7">
            <w:pPr>
              <w:spacing w:line="240" w:lineRule="auto"/>
              <w:ind w:left="160" w:right="-108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และไม่มีผู้แทนผู้ถือหุ้นกู้         </w:t>
            </w:r>
          </w:p>
        </w:tc>
        <w:tc>
          <w:tcPr>
            <w:tcW w:w="720" w:type="dxa"/>
          </w:tcPr>
          <w:p w14:paraId="215300ED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085751BA" w14:textId="4EB199DD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1,500</w:t>
            </w:r>
          </w:p>
        </w:tc>
        <w:tc>
          <w:tcPr>
            <w:tcW w:w="990" w:type="dxa"/>
          </w:tcPr>
          <w:p w14:paraId="18E706F1" w14:textId="0E688689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2021221" w14:textId="5AFDE1AD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547E803C" w14:textId="58C7949F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2.75</w:t>
            </w:r>
          </w:p>
        </w:tc>
        <w:tc>
          <w:tcPr>
            <w:tcW w:w="2970" w:type="dxa"/>
          </w:tcPr>
          <w:p w14:paraId="6F40724F" w14:textId="7A31C94B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และครบกำหนดไถ่ถอนในเดือนกันยายน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C53B45" w:rsidRPr="00B07790" w14:paraId="3583D76D" w14:textId="77777777" w:rsidTr="004623C2">
        <w:tc>
          <w:tcPr>
            <w:tcW w:w="2610" w:type="dxa"/>
          </w:tcPr>
          <w:p w14:paraId="6F972E2A" w14:textId="381B9A09" w:rsidR="00C53B45" w:rsidRPr="00B07790" w:rsidRDefault="00C53B45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15D306A2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5BB2349D" w14:textId="7B9D6B61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1,530</w:t>
            </w:r>
          </w:p>
        </w:tc>
        <w:tc>
          <w:tcPr>
            <w:tcW w:w="990" w:type="dxa"/>
          </w:tcPr>
          <w:p w14:paraId="5E995AFA" w14:textId="612D5D59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3C4410E5" w14:textId="24631BF1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1A49067F" w14:textId="0933A2A7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2.60</w:t>
            </w:r>
          </w:p>
        </w:tc>
        <w:tc>
          <w:tcPr>
            <w:tcW w:w="2970" w:type="dxa"/>
          </w:tcPr>
          <w:p w14:paraId="7E8AFFCA" w14:textId="77777777" w:rsidR="00C53B45" w:rsidRPr="00B07790" w:rsidRDefault="00C53B45" w:rsidP="00C53B45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C53B45" w:rsidRPr="00B07790" w14:paraId="7FC4E762" w14:textId="77777777" w:rsidTr="004623C2">
        <w:tc>
          <w:tcPr>
            <w:tcW w:w="2610" w:type="dxa"/>
          </w:tcPr>
          <w:p w14:paraId="14610BE1" w14:textId="5F284B8F" w:rsidR="00C53B45" w:rsidRPr="00B07790" w:rsidRDefault="00C53B45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6A118410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D044509" w14:textId="1CF399B1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3,310</w:t>
            </w:r>
          </w:p>
        </w:tc>
        <w:tc>
          <w:tcPr>
            <w:tcW w:w="990" w:type="dxa"/>
          </w:tcPr>
          <w:p w14:paraId="67D94156" w14:textId="485BD78B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4AC5CA2" w14:textId="0668CAD6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336A64E8" w14:textId="7D3A3753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2.99</w:t>
            </w:r>
          </w:p>
        </w:tc>
        <w:tc>
          <w:tcPr>
            <w:tcW w:w="2970" w:type="dxa"/>
          </w:tcPr>
          <w:p w14:paraId="0F5D0CE8" w14:textId="565CE3B7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2573</w:t>
            </w:r>
          </w:p>
        </w:tc>
      </w:tr>
      <w:tr w:rsidR="00C53B45" w:rsidRPr="00B07790" w14:paraId="5FB044E2" w14:textId="77777777" w:rsidTr="004623C2">
        <w:tc>
          <w:tcPr>
            <w:tcW w:w="2610" w:type="dxa"/>
          </w:tcPr>
          <w:p w14:paraId="1B750384" w14:textId="16F0518A" w:rsidR="00C53B45" w:rsidRPr="00B07790" w:rsidRDefault="00C53B45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7314A8C1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7A9AF117" w14:textId="3D696536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4,360</w:t>
            </w:r>
          </w:p>
        </w:tc>
        <w:tc>
          <w:tcPr>
            <w:tcW w:w="990" w:type="dxa"/>
          </w:tcPr>
          <w:p w14:paraId="251FFEA9" w14:textId="0F5C9E6A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779643F" w14:textId="6F35FB28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6707B055" w14:textId="04F125A5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970" w:type="dxa"/>
          </w:tcPr>
          <w:p w14:paraId="2468B339" w14:textId="58805235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C53B45" w:rsidRPr="00B07790" w14:paraId="45FC1AE0" w14:textId="77777777" w:rsidTr="004623C2">
        <w:tc>
          <w:tcPr>
            <w:tcW w:w="2610" w:type="dxa"/>
          </w:tcPr>
          <w:p w14:paraId="17370CB6" w14:textId="3B64C804" w:rsidR="00C53B45" w:rsidRPr="00B07790" w:rsidRDefault="00C53B45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35EF5598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9B379E4" w14:textId="323DE503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5,800</w:t>
            </w:r>
          </w:p>
        </w:tc>
        <w:tc>
          <w:tcPr>
            <w:tcW w:w="990" w:type="dxa"/>
          </w:tcPr>
          <w:p w14:paraId="3557F938" w14:textId="0B87752A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0B00A793" w14:textId="66A69443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</w:p>
        </w:tc>
        <w:tc>
          <w:tcPr>
            <w:tcW w:w="990" w:type="dxa"/>
          </w:tcPr>
          <w:p w14:paraId="332957CB" w14:textId="1F92BD89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970" w:type="dxa"/>
          </w:tcPr>
          <w:p w14:paraId="7DB5E416" w14:textId="340D223C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และครบกำหนดไถ่ถอนในเดือนเมษายน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2578</w:t>
            </w:r>
          </w:p>
        </w:tc>
      </w:tr>
      <w:tr w:rsidR="008E12DD" w:rsidRPr="00B07790" w14:paraId="5EB3E888" w14:textId="77777777" w:rsidTr="004623C2">
        <w:tc>
          <w:tcPr>
            <w:tcW w:w="2610" w:type="dxa"/>
          </w:tcPr>
          <w:p w14:paraId="6A03184F" w14:textId="42117752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13C86DC9" w14:textId="68918D3C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0B287EC1" w14:textId="6FED0BEA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14,000</w:t>
            </w:r>
          </w:p>
        </w:tc>
        <w:tc>
          <w:tcPr>
            <w:tcW w:w="990" w:type="dxa"/>
          </w:tcPr>
          <w:p w14:paraId="2B937793" w14:textId="007DE92B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35F047D" w14:textId="7966DA34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990" w:type="dxa"/>
          </w:tcPr>
          <w:p w14:paraId="7F3C1130" w14:textId="79CDF6F2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2.13</w:t>
            </w:r>
          </w:p>
        </w:tc>
        <w:tc>
          <w:tcPr>
            <w:tcW w:w="2970" w:type="dxa"/>
          </w:tcPr>
          <w:p w14:paraId="3E6C6037" w14:textId="322BA2BC" w:rsidR="008E12DD" w:rsidRPr="00B0779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8E12DD" w:rsidRPr="00B07790" w14:paraId="41E1C34B" w14:textId="77777777" w:rsidTr="004623C2">
        <w:tc>
          <w:tcPr>
            <w:tcW w:w="2610" w:type="dxa"/>
          </w:tcPr>
          <w:p w14:paraId="65B632BC" w14:textId="2DB3FDC6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19C5314D" w14:textId="32E4173B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3D010E6C" w14:textId="73EF0A83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990" w:type="dxa"/>
          </w:tcPr>
          <w:p w14:paraId="6C930898" w14:textId="6D87A99B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5FBD945F" w14:textId="08829DB7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06F1E2BF" w14:textId="15E93971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2.65</w:t>
            </w:r>
          </w:p>
        </w:tc>
        <w:tc>
          <w:tcPr>
            <w:tcW w:w="2970" w:type="dxa"/>
          </w:tcPr>
          <w:p w14:paraId="089471E3" w14:textId="4F0EDF89" w:rsidR="008E12DD" w:rsidRPr="00B0779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8E12DD" w:rsidRPr="00B07790" w14:paraId="042E25C9" w14:textId="77777777" w:rsidTr="004623C2">
        <w:tc>
          <w:tcPr>
            <w:tcW w:w="2610" w:type="dxa"/>
          </w:tcPr>
          <w:p w14:paraId="147929E9" w14:textId="721B1701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และมีผู้แทนถือหุ้นกู้         </w:t>
            </w:r>
          </w:p>
        </w:tc>
        <w:tc>
          <w:tcPr>
            <w:tcW w:w="720" w:type="dxa"/>
          </w:tcPr>
          <w:p w14:paraId="07499269" w14:textId="735C0381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2C82738D" w14:textId="34734332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2,000</w:t>
            </w:r>
          </w:p>
        </w:tc>
        <w:tc>
          <w:tcPr>
            <w:tcW w:w="990" w:type="dxa"/>
          </w:tcPr>
          <w:p w14:paraId="2397C4E9" w14:textId="2F4D743A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069EC93" w14:textId="4970962F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4AA57348" w14:textId="7F3E5CFE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3.05</w:t>
            </w:r>
          </w:p>
        </w:tc>
        <w:tc>
          <w:tcPr>
            <w:tcW w:w="2970" w:type="dxa"/>
          </w:tcPr>
          <w:p w14:paraId="48446D9E" w14:textId="08A2716D" w:rsidR="008E12DD" w:rsidRPr="00B0779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8E12DD" w:rsidRPr="00B07790" w14:paraId="72CC848F" w14:textId="77777777" w:rsidTr="004623C2">
        <w:tc>
          <w:tcPr>
            <w:tcW w:w="2610" w:type="dxa"/>
          </w:tcPr>
          <w:p w14:paraId="7453018D" w14:textId="774C99F4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2F6F68EC" w14:textId="2BFF5A3C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6018F262" w14:textId="44E59587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12,000</w:t>
            </w:r>
          </w:p>
        </w:tc>
        <w:tc>
          <w:tcPr>
            <w:tcW w:w="990" w:type="dxa"/>
          </w:tcPr>
          <w:p w14:paraId="381792D6" w14:textId="168266E6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B68F188" w14:textId="23B24B51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0406EDCA" w14:textId="0A001A07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3.29</w:t>
            </w:r>
          </w:p>
        </w:tc>
        <w:tc>
          <w:tcPr>
            <w:tcW w:w="2970" w:type="dxa"/>
          </w:tcPr>
          <w:p w14:paraId="18DD09C5" w14:textId="5AE6103A" w:rsidR="008E12DD" w:rsidRPr="00B07790" w:rsidRDefault="008E12DD" w:rsidP="008E12DD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และครบกำหนดไถ่ถอนในเดือนมกราคม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8E12DD" w:rsidRPr="00B07790" w14:paraId="65432480" w14:textId="77777777" w:rsidTr="004623C2">
        <w:tc>
          <w:tcPr>
            <w:tcW w:w="2610" w:type="dxa"/>
          </w:tcPr>
          <w:p w14:paraId="250364F0" w14:textId="7E03101F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0E440D0E" w14:textId="7E3578B3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63B57899" w14:textId="36A63702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5,000</w:t>
            </w:r>
          </w:p>
        </w:tc>
        <w:tc>
          <w:tcPr>
            <w:tcW w:w="990" w:type="dxa"/>
          </w:tcPr>
          <w:p w14:paraId="43E06D5C" w14:textId="40F3297A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3D02BDB" w14:textId="4B8B0A3B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990" w:type="dxa"/>
          </w:tcPr>
          <w:p w14:paraId="342F2456" w14:textId="30145C44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3.21</w:t>
            </w:r>
          </w:p>
        </w:tc>
        <w:tc>
          <w:tcPr>
            <w:tcW w:w="2970" w:type="dxa"/>
          </w:tcPr>
          <w:p w14:paraId="0F91BE6D" w14:textId="470972A9" w:rsidR="008E12DD" w:rsidRPr="00B07790" w:rsidRDefault="008E12DD" w:rsidP="00F462F7">
            <w:pPr>
              <w:spacing w:line="240" w:lineRule="auto"/>
              <w:ind w:left="70" w:right="-11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2570</w:t>
            </w:r>
          </w:p>
        </w:tc>
      </w:tr>
      <w:tr w:rsidR="008E12DD" w:rsidRPr="00B07790" w14:paraId="252748DC" w14:textId="77777777" w:rsidTr="004623C2">
        <w:tc>
          <w:tcPr>
            <w:tcW w:w="2610" w:type="dxa"/>
          </w:tcPr>
          <w:p w14:paraId="79CD4FEC" w14:textId="1F44DAD4" w:rsidR="008E12DD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 ไม่มีหลักประกัน </w:t>
            </w:r>
            <w:r w:rsidR="00661E36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     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และมีผู้แทนผู้ถือหุ้นกู้         </w:t>
            </w:r>
          </w:p>
        </w:tc>
        <w:tc>
          <w:tcPr>
            <w:tcW w:w="720" w:type="dxa"/>
          </w:tcPr>
          <w:p w14:paraId="547FFB48" w14:textId="6464611D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4CD7DE62" w14:textId="21990ED6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3,000</w:t>
            </w:r>
          </w:p>
        </w:tc>
        <w:tc>
          <w:tcPr>
            <w:tcW w:w="990" w:type="dxa"/>
          </w:tcPr>
          <w:p w14:paraId="107B3EA7" w14:textId="18246696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631F5978" w14:textId="47803FB7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990" w:type="dxa"/>
          </w:tcPr>
          <w:p w14:paraId="44B83167" w14:textId="1E19244D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4.00</w:t>
            </w:r>
          </w:p>
        </w:tc>
        <w:tc>
          <w:tcPr>
            <w:tcW w:w="2970" w:type="dxa"/>
          </w:tcPr>
          <w:p w14:paraId="694C09F7" w14:textId="5080A552" w:rsidR="008E12DD" w:rsidRPr="00B07790" w:rsidRDefault="008E12DD" w:rsidP="00F462F7">
            <w:pPr>
              <w:spacing w:line="240" w:lineRule="auto"/>
              <w:ind w:left="70" w:right="-11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และครบกำหนดไถ่ถอนในเดือนมิถุนายน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2577</w:t>
            </w:r>
          </w:p>
        </w:tc>
      </w:tr>
      <w:tr w:rsidR="008E12DD" w:rsidRPr="00B07790" w14:paraId="0E21CC30" w14:textId="77777777" w:rsidTr="004623C2">
        <w:tc>
          <w:tcPr>
            <w:tcW w:w="2610" w:type="dxa"/>
          </w:tcPr>
          <w:p w14:paraId="4F3CBFBC" w14:textId="403266CE" w:rsidR="007F1037" w:rsidRPr="00B07790" w:rsidRDefault="008E12DD" w:rsidP="00F462F7">
            <w:pPr>
              <w:spacing w:line="240" w:lineRule="auto"/>
              <w:ind w:left="160" w:right="-108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หุ้นกู้ไม่ด้อยสิทธิ ไม่มีหลักประกัน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  <w:r w:rsidR="00F462F7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หลังจากครบระยะเวลาหนึ่งปีภายหลังการออกหุ้นกู้</w:t>
            </w:r>
          </w:p>
          <w:p w14:paraId="2B52FC7E" w14:textId="77777777" w:rsidR="007F1037" w:rsidRPr="00B07790" w:rsidRDefault="007F1037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03FADF24" w14:textId="77777777" w:rsidR="00F462F7" w:rsidRPr="00B07790" w:rsidRDefault="00F462F7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14:paraId="0A6E5BC5" w14:textId="51E01768" w:rsidR="00F462F7" w:rsidRPr="00B07790" w:rsidRDefault="00F462F7" w:rsidP="008E12DD">
            <w:pPr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720" w:type="dxa"/>
          </w:tcPr>
          <w:p w14:paraId="46C33DDA" w14:textId="79EE7990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810" w:type="dxa"/>
          </w:tcPr>
          <w:p w14:paraId="4B28B142" w14:textId="07DAE9AF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17,000</w:t>
            </w:r>
          </w:p>
        </w:tc>
        <w:tc>
          <w:tcPr>
            <w:tcW w:w="990" w:type="dxa"/>
          </w:tcPr>
          <w:p w14:paraId="7324FB61" w14:textId="45926920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6CCCA03D" w14:textId="1CD7D196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90" w:type="dxa"/>
          </w:tcPr>
          <w:p w14:paraId="012C2280" w14:textId="1E901C9E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3.50</w:t>
            </w:r>
          </w:p>
        </w:tc>
        <w:tc>
          <w:tcPr>
            <w:tcW w:w="2970" w:type="dxa"/>
          </w:tcPr>
          <w:p w14:paraId="15342FFD" w14:textId="4DF1D3A2" w:rsidR="008E12DD" w:rsidRPr="00B07790" w:rsidRDefault="008E12DD" w:rsidP="004623C2">
            <w:pPr>
              <w:tabs>
                <w:tab w:val="clear" w:pos="2580"/>
                <w:tab w:val="clear" w:pos="2807"/>
                <w:tab w:val="left" w:pos="2760"/>
              </w:tabs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ชำระดอกเบี้ยทุกงวดหกเดือน และครบกำหนดไถ่ถอนในเดือนมิถุนายน</w:t>
            </w:r>
            <w:r w:rsidR="004623C2" w:rsidRPr="00B07790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2572</w:t>
            </w:r>
          </w:p>
        </w:tc>
      </w:tr>
      <w:tr w:rsidR="00DF2105" w:rsidRPr="00B07790" w14:paraId="25F1D42F" w14:textId="77777777" w:rsidTr="004623C2">
        <w:trPr>
          <w:trHeight w:val="164"/>
        </w:trPr>
        <w:tc>
          <w:tcPr>
            <w:tcW w:w="2610" w:type="dxa"/>
          </w:tcPr>
          <w:p w14:paraId="6AE932A6" w14:textId="77777777" w:rsidR="00DF2105" w:rsidRPr="00B07790" w:rsidRDefault="00DF2105" w:rsidP="004623C2">
            <w:pPr>
              <w:tabs>
                <w:tab w:val="left" w:pos="-108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lastRenderedPageBreak/>
              <w:t>บริษัทย่อย</w:t>
            </w:r>
          </w:p>
        </w:tc>
        <w:tc>
          <w:tcPr>
            <w:tcW w:w="720" w:type="dxa"/>
          </w:tcPr>
          <w:p w14:paraId="0F48F023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7C311C7E" w14:textId="77777777" w:rsidR="00DF2105" w:rsidRPr="00B0779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031F0D4E" w14:textId="77777777" w:rsidR="00DF2105" w:rsidRPr="00B0779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50" w:type="dxa"/>
          </w:tcPr>
          <w:p w14:paraId="594E22CE" w14:textId="77777777" w:rsidR="00DF2105" w:rsidRPr="00B0779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</w:tcPr>
          <w:p w14:paraId="259A1EE4" w14:textId="77777777" w:rsidR="00DF2105" w:rsidRPr="00B07790" w:rsidRDefault="00DF210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</w:tcPr>
          <w:p w14:paraId="249FEA72" w14:textId="77777777" w:rsidR="00DF2105" w:rsidRPr="00B07790" w:rsidRDefault="00DF2105" w:rsidP="00C278B6">
            <w:pPr>
              <w:tabs>
                <w:tab w:val="left" w:pos="1080"/>
              </w:tabs>
              <w:spacing w:line="240" w:lineRule="auto"/>
              <w:ind w:left="70" w:right="-108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3B45" w:rsidRPr="00B07790" w14:paraId="1848F638" w14:textId="77777777" w:rsidTr="004623C2">
        <w:tc>
          <w:tcPr>
            <w:tcW w:w="2610" w:type="dxa"/>
          </w:tcPr>
          <w:p w14:paraId="2B6B9E69" w14:textId="52D4C5A7" w:rsidR="00C53B45" w:rsidRPr="00B07790" w:rsidRDefault="00C53B45" w:rsidP="00661E36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98.68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5AA8DA7D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1AD2DE08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269C8C9C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5ECAFCE2" w14:textId="1AC575D4" w:rsidR="00C53B45" w:rsidRPr="00B07790" w:rsidRDefault="00B03057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90" w:type="dxa"/>
          </w:tcPr>
          <w:p w14:paraId="2C545D7E" w14:textId="11F8E6C1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3B937A20" w14:textId="14B942A6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23C0DED1" w14:textId="223E8730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2.98</w:t>
            </w:r>
          </w:p>
        </w:tc>
        <w:tc>
          <w:tcPr>
            <w:tcW w:w="2970" w:type="dxa"/>
          </w:tcPr>
          <w:p w14:paraId="1B549E48" w14:textId="77C961E5" w:rsidR="00C53B45" w:rsidRPr="00B07790" w:rsidRDefault="00C53B45" w:rsidP="00F462F7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2574</w:t>
            </w:r>
          </w:p>
        </w:tc>
      </w:tr>
      <w:tr w:rsidR="00C53B45" w:rsidRPr="00B07790" w14:paraId="177FED7C" w14:textId="77777777" w:rsidTr="004623C2">
        <w:tc>
          <w:tcPr>
            <w:tcW w:w="2610" w:type="dxa"/>
          </w:tcPr>
          <w:p w14:paraId="287CF778" w14:textId="32FC918B" w:rsidR="00C53B45" w:rsidRPr="00B07790" w:rsidRDefault="00C53B45" w:rsidP="00661E36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98.41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5D2E7AC7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5B29095F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  <w:p w14:paraId="50595CA0" w14:textId="77777777" w:rsidR="00C53B45" w:rsidRPr="00B07790" w:rsidRDefault="00C53B45" w:rsidP="00C53B45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0" w:type="dxa"/>
          </w:tcPr>
          <w:p w14:paraId="0F433B2C" w14:textId="1687E769" w:rsidR="00C53B45" w:rsidRPr="00B07790" w:rsidRDefault="005F56BD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374.33</w:t>
            </w:r>
          </w:p>
        </w:tc>
        <w:tc>
          <w:tcPr>
            <w:tcW w:w="990" w:type="dxa"/>
          </w:tcPr>
          <w:p w14:paraId="2141C0AE" w14:textId="2FA22087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289A7CD" w14:textId="79C6AEA9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990" w:type="dxa"/>
          </w:tcPr>
          <w:p w14:paraId="25F76673" w14:textId="56277E82" w:rsidR="00C53B45" w:rsidRPr="00B07790" w:rsidRDefault="00C53B45" w:rsidP="006011A6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4.30</w:t>
            </w:r>
          </w:p>
        </w:tc>
        <w:tc>
          <w:tcPr>
            <w:tcW w:w="2970" w:type="dxa"/>
          </w:tcPr>
          <w:p w14:paraId="78E8D6A8" w14:textId="736F9586" w:rsidR="00C53B45" w:rsidRPr="00B07790" w:rsidRDefault="00C53B45" w:rsidP="004623C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2594</w:t>
            </w:r>
          </w:p>
        </w:tc>
      </w:tr>
      <w:tr w:rsidR="008E12DD" w:rsidRPr="00B07790" w14:paraId="5C1FACC2" w14:textId="77777777" w:rsidTr="004623C2">
        <w:tc>
          <w:tcPr>
            <w:tcW w:w="2610" w:type="dxa"/>
          </w:tcPr>
          <w:p w14:paraId="7BD3E660" w14:textId="1C4E97C2" w:rsidR="00FB0591" w:rsidRPr="00B07790" w:rsidRDefault="008E12DD" w:rsidP="00661E36">
            <w:pPr>
              <w:tabs>
                <w:tab w:val="clear" w:pos="2580"/>
                <w:tab w:val="clear" w:pos="2807"/>
                <w:tab w:val="left" w:pos="2238"/>
                <w:tab w:val="left" w:pos="2414"/>
              </w:tabs>
              <w:spacing w:line="240" w:lineRule="auto"/>
              <w:ind w:left="160" w:hanging="27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99.4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184EB866" w14:textId="77777777" w:rsidR="00ED02A0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0B39FD72" w14:textId="1011DCC2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810" w:type="dxa"/>
          </w:tcPr>
          <w:p w14:paraId="4ABCA899" w14:textId="7F970B9C" w:rsidR="008E12DD" w:rsidRPr="00B07790" w:rsidRDefault="005F56B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338.63</w:t>
            </w:r>
          </w:p>
        </w:tc>
        <w:tc>
          <w:tcPr>
            <w:tcW w:w="990" w:type="dxa"/>
          </w:tcPr>
          <w:p w14:paraId="429CD989" w14:textId="4D6E0BBC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16524273" w14:textId="11C50B22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990" w:type="dxa"/>
          </w:tcPr>
          <w:p w14:paraId="6CCBFBE8" w14:textId="4F48D70A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4.40</w:t>
            </w:r>
          </w:p>
        </w:tc>
        <w:tc>
          <w:tcPr>
            <w:tcW w:w="2970" w:type="dxa"/>
          </w:tcPr>
          <w:p w14:paraId="688BF415" w14:textId="0BA5C96C" w:rsidR="008E12DD" w:rsidRPr="00B07790" w:rsidRDefault="008E12DD" w:rsidP="004623C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="006851B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2575</w:t>
            </w:r>
          </w:p>
        </w:tc>
      </w:tr>
      <w:tr w:rsidR="008E12DD" w:rsidRPr="00B07790" w14:paraId="74A60E90" w14:textId="77777777" w:rsidTr="004623C2">
        <w:tc>
          <w:tcPr>
            <w:tcW w:w="2610" w:type="dxa"/>
          </w:tcPr>
          <w:p w14:paraId="24BD931E" w14:textId="2DEB1003" w:rsidR="008E12DD" w:rsidRPr="00B07790" w:rsidRDefault="008E12DD" w:rsidP="004623C2">
            <w:pPr>
              <w:tabs>
                <w:tab w:val="clear" w:pos="2580"/>
                <w:tab w:val="clear" w:pos="2807"/>
                <w:tab w:val="left" w:pos="-108"/>
                <w:tab w:val="left" w:pos="2238"/>
                <w:tab w:val="left" w:pos="2414"/>
              </w:tabs>
              <w:spacing w:line="240" w:lineRule="auto"/>
              <w:ind w:left="160" w:hanging="268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หุ้นกู้ไม่ด้อยสิทธิราคาร้อยละ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99.4</w:t>
            </w:r>
            <w:r w:rsidR="00274FA5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ของมูลค่าที่ตราไว้ 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ไม่มี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ลักประกัน และมีผู้แทนผู้ถือหุ้นกู้ และ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>ผู้ออก</w:t>
            </w: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หุ้นกู้สามารถไถ่ถอนก่อนกำหนดได้ เมื่อเข้าเงื่อนไขตามที่ระบุ</w:t>
            </w:r>
          </w:p>
        </w:tc>
        <w:tc>
          <w:tcPr>
            <w:tcW w:w="720" w:type="dxa"/>
          </w:tcPr>
          <w:p w14:paraId="466E26B2" w14:textId="77777777" w:rsidR="00ED02A0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เหรียญสหรัฐ</w:t>
            </w:r>
          </w:p>
          <w:p w14:paraId="17C19F4C" w14:textId="737ABB3E" w:rsidR="008E12DD" w:rsidRPr="00B07790" w:rsidRDefault="008E12DD" w:rsidP="008E12DD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/>
                <w:snapToGrid w:val="0"/>
                <w:sz w:val="26"/>
                <w:szCs w:val="26"/>
                <w:cs/>
                <w:lang w:eastAsia="th-TH"/>
              </w:rPr>
              <w:t>อเมริกา</w:t>
            </w:r>
          </w:p>
        </w:tc>
        <w:tc>
          <w:tcPr>
            <w:tcW w:w="810" w:type="dxa"/>
          </w:tcPr>
          <w:p w14:paraId="7A08DF54" w14:textId="0430D4AA" w:rsidR="008E12DD" w:rsidRPr="00B07790" w:rsidRDefault="005F56B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102.98</w:t>
            </w:r>
          </w:p>
        </w:tc>
        <w:tc>
          <w:tcPr>
            <w:tcW w:w="990" w:type="dxa"/>
          </w:tcPr>
          <w:p w14:paraId="416C869D" w14:textId="02BBBD82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450" w:type="dxa"/>
          </w:tcPr>
          <w:p w14:paraId="7B74FA7E" w14:textId="7761E2CA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990" w:type="dxa"/>
          </w:tcPr>
          <w:p w14:paraId="51BA9C39" w14:textId="014652EE" w:rsidR="008E12DD" w:rsidRPr="00B07790" w:rsidRDefault="008E12DD" w:rsidP="008E12DD">
            <w:pPr>
              <w:tabs>
                <w:tab w:val="left" w:pos="612"/>
              </w:tabs>
              <w:spacing w:line="240" w:lineRule="auto"/>
              <w:ind w:right="-21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5.20</w:t>
            </w:r>
          </w:p>
        </w:tc>
        <w:tc>
          <w:tcPr>
            <w:tcW w:w="2970" w:type="dxa"/>
          </w:tcPr>
          <w:p w14:paraId="7F0818A3" w14:textId="4317BC61" w:rsidR="008E12DD" w:rsidRPr="00B07790" w:rsidRDefault="008E12DD" w:rsidP="004623C2">
            <w:pPr>
              <w:spacing w:line="240" w:lineRule="auto"/>
              <w:ind w:left="70" w:hanging="180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ชำระดอกเบี้ยทุกงวดหกเดือน และครบกำหนดไถ่ถอนในเดือนมีนาคม </w:t>
            </w:r>
            <w:r w:rsidR="006851BF" w:rsidRPr="00B07790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2595</w:t>
            </w:r>
          </w:p>
        </w:tc>
      </w:tr>
    </w:tbl>
    <w:p w14:paraId="727A3EFB" w14:textId="00400DD2" w:rsidR="00FB0591" w:rsidRPr="00B07790" w:rsidRDefault="00FB0591" w:rsidP="004623C2">
      <w:pPr>
        <w:ind w:right="-14"/>
        <w:jc w:val="thaiDistribute"/>
        <w:rPr>
          <w:rFonts w:ascii="Angsana New" w:hAnsi="Angsana New"/>
          <w:sz w:val="20"/>
          <w:szCs w:val="20"/>
        </w:rPr>
      </w:pPr>
    </w:p>
    <w:p w14:paraId="1BE47DB4" w14:textId="7D1496CB" w:rsidR="004623C2" w:rsidRPr="00B07790" w:rsidRDefault="00DF2105" w:rsidP="004623C2">
      <w:pPr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  <w:lang w:val="th-TH"/>
        </w:rPr>
        <w:t>หนี้สิน</w:t>
      </w:r>
      <w:r w:rsidRPr="00B07790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</w:t>
      </w:r>
      <w:r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Pr="00B07790">
        <w:rPr>
          <w:rFonts w:ascii="Angsana New" w:hAnsi="Angsana New"/>
          <w:sz w:val="30"/>
          <w:szCs w:val="30"/>
        </w:rPr>
        <w:br/>
        <w:t>31</w:t>
      </w:r>
      <w:r w:rsidRPr="00B0779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7</w:t>
      </w:r>
      <w:r w:rsidR="00825EA4" w:rsidRPr="00B07790">
        <w:rPr>
          <w:rFonts w:ascii="Angsana New" w:hAnsi="Angsana New"/>
          <w:sz w:val="30"/>
          <w:szCs w:val="30"/>
        </w:rPr>
        <w:t xml:space="preserve"> </w:t>
      </w:r>
      <w:r w:rsidR="00825EA4" w:rsidRPr="00B0779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E661B8"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>ได้ดังนี้</w:t>
      </w:r>
    </w:p>
    <w:tbl>
      <w:tblPr>
        <w:tblW w:w="9279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4239"/>
        <w:gridCol w:w="1076"/>
        <w:gridCol w:w="284"/>
        <w:gridCol w:w="1070"/>
        <w:gridCol w:w="263"/>
        <w:gridCol w:w="1087"/>
        <w:gridCol w:w="283"/>
        <w:gridCol w:w="977"/>
      </w:tblGrid>
      <w:tr w:rsidR="00DF2105" w:rsidRPr="00B07790" w14:paraId="55C6F004" w14:textId="77777777" w:rsidTr="00C278B6">
        <w:tc>
          <w:tcPr>
            <w:tcW w:w="4239" w:type="dxa"/>
            <w:shd w:val="clear" w:color="auto" w:fill="auto"/>
          </w:tcPr>
          <w:p w14:paraId="370E0BF5" w14:textId="77777777" w:rsidR="00DF2105" w:rsidRPr="00B07790" w:rsidRDefault="00DF2105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30ED7A1D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217288A6" w14:textId="77777777" w:rsidR="00DF2105" w:rsidRPr="00B07790" w:rsidRDefault="00DF210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7" w:type="dxa"/>
            <w:gridSpan w:val="3"/>
          </w:tcPr>
          <w:p w14:paraId="41F1012D" w14:textId="77777777" w:rsidR="00DF2105" w:rsidRPr="00B07790" w:rsidRDefault="00DF210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E661B8" w:rsidRPr="00B07790" w14:paraId="24AA7050" w14:textId="77777777" w:rsidTr="00C278B6">
        <w:tc>
          <w:tcPr>
            <w:tcW w:w="4239" w:type="dxa"/>
          </w:tcPr>
          <w:p w14:paraId="4BF2AD08" w14:textId="77777777" w:rsidR="00E661B8" w:rsidRPr="00B07790" w:rsidRDefault="00E661B8" w:rsidP="00E661B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6" w:type="dxa"/>
          </w:tcPr>
          <w:p w14:paraId="37E4F51B" w14:textId="4FADD6C5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659BE78B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70" w:type="dxa"/>
          </w:tcPr>
          <w:p w14:paraId="290EBE6D" w14:textId="56B3B252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3" w:type="dxa"/>
          </w:tcPr>
          <w:p w14:paraId="35AC29E6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7" w:type="dxa"/>
          </w:tcPr>
          <w:p w14:paraId="28D02F47" w14:textId="5601AD8E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3" w:type="dxa"/>
          </w:tcPr>
          <w:p w14:paraId="55B27EA6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7" w:type="dxa"/>
          </w:tcPr>
          <w:p w14:paraId="3BB18790" w14:textId="5FC62A02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F2105" w:rsidRPr="00B07790" w14:paraId="6620196F" w14:textId="77777777" w:rsidTr="00C278B6">
        <w:tc>
          <w:tcPr>
            <w:tcW w:w="4239" w:type="dxa"/>
          </w:tcPr>
          <w:p w14:paraId="39A36E1A" w14:textId="77777777" w:rsidR="00DF2105" w:rsidRPr="00B07790" w:rsidRDefault="00DF2105" w:rsidP="00C278B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</w:tcPr>
          <w:p w14:paraId="4DC3A865" w14:textId="77777777" w:rsidR="00DF2105" w:rsidRPr="00B07790" w:rsidRDefault="00DF2105" w:rsidP="00C278B6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97F9B" w:rsidRPr="00B07790" w14:paraId="02D523E0" w14:textId="77777777" w:rsidTr="00C278B6">
        <w:tc>
          <w:tcPr>
            <w:tcW w:w="4239" w:type="dxa"/>
          </w:tcPr>
          <w:p w14:paraId="787CA2FE" w14:textId="77777777" w:rsidR="00797F9B" w:rsidRPr="00B07790" w:rsidRDefault="00797F9B" w:rsidP="00797F9B">
            <w:pPr>
              <w:spacing w:line="240" w:lineRule="auto"/>
              <w:ind w:left="7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ครบกำหนดภายในหนึ่งปี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76" w:type="dxa"/>
          </w:tcPr>
          <w:p w14:paraId="6085EB26" w14:textId="5F2FC4B9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22,083</w:t>
            </w:r>
          </w:p>
        </w:tc>
        <w:tc>
          <w:tcPr>
            <w:tcW w:w="284" w:type="dxa"/>
          </w:tcPr>
          <w:p w14:paraId="0C9AFAD5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0" w:type="dxa"/>
          </w:tcPr>
          <w:p w14:paraId="309571AE" w14:textId="788389DF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21,118</w:t>
            </w:r>
          </w:p>
        </w:tc>
        <w:tc>
          <w:tcPr>
            <w:tcW w:w="263" w:type="dxa"/>
          </w:tcPr>
          <w:p w14:paraId="7036F1CE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7" w:type="dxa"/>
          </w:tcPr>
          <w:p w14:paraId="06E764A0" w14:textId="14BCE999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22,804</w:t>
            </w:r>
          </w:p>
        </w:tc>
        <w:tc>
          <w:tcPr>
            <w:tcW w:w="283" w:type="dxa"/>
          </w:tcPr>
          <w:p w14:paraId="760BFA1B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77" w:type="dxa"/>
          </w:tcPr>
          <w:p w14:paraId="4486CF8D" w14:textId="0A3254C2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19,076</w:t>
            </w:r>
          </w:p>
        </w:tc>
      </w:tr>
      <w:tr w:rsidR="00797F9B" w:rsidRPr="00B07790" w14:paraId="4AA97174" w14:textId="77777777" w:rsidTr="00C278B6">
        <w:tc>
          <w:tcPr>
            <w:tcW w:w="4239" w:type="dxa"/>
          </w:tcPr>
          <w:p w14:paraId="45CDFF13" w14:textId="77777777" w:rsidR="00797F9B" w:rsidRPr="00B07790" w:rsidRDefault="00797F9B" w:rsidP="00797F9B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0ABF4650" w14:textId="469AE10C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117,166</w:t>
            </w:r>
          </w:p>
        </w:tc>
        <w:tc>
          <w:tcPr>
            <w:tcW w:w="284" w:type="dxa"/>
          </w:tcPr>
          <w:p w14:paraId="66F91D56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0" w:type="dxa"/>
          </w:tcPr>
          <w:p w14:paraId="7DE767DF" w14:textId="4F25F7D6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106,397</w:t>
            </w:r>
          </w:p>
        </w:tc>
        <w:tc>
          <w:tcPr>
            <w:tcW w:w="263" w:type="dxa"/>
          </w:tcPr>
          <w:p w14:paraId="3188CAFA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7" w:type="dxa"/>
          </w:tcPr>
          <w:p w14:paraId="67DFA120" w14:textId="4711D746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87,118</w:t>
            </w:r>
          </w:p>
        </w:tc>
        <w:tc>
          <w:tcPr>
            <w:tcW w:w="283" w:type="dxa"/>
          </w:tcPr>
          <w:p w14:paraId="09352D55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77" w:type="dxa"/>
          </w:tcPr>
          <w:p w14:paraId="5818CE26" w14:textId="00101F3E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67,052</w:t>
            </w:r>
          </w:p>
        </w:tc>
      </w:tr>
      <w:tr w:rsidR="00797F9B" w:rsidRPr="00B07790" w14:paraId="3633C576" w14:textId="77777777" w:rsidTr="00C278B6">
        <w:tc>
          <w:tcPr>
            <w:tcW w:w="4239" w:type="dxa"/>
          </w:tcPr>
          <w:p w14:paraId="61724D53" w14:textId="77777777" w:rsidR="00797F9B" w:rsidRPr="00B07790" w:rsidRDefault="00797F9B" w:rsidP="00797F9B">
            <w:pPr>
              <w:spacing w:line="240" w:lineRule="auto"/>
              <w:ind w:lef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90D4F5A" w14:textId="3EB85C28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89,940</w:t>
            </w:r>
          </w:p>
        </w:tc>
        <w:tc>
          <w:tcPr>
            <w:tcW w:w="284" w:type="dxa"/>
          </w:tcPr>
          <w:p w14:paraId="0EAA269C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3097EC57" w14:textId="1AF08EC2" w:rsidR="00797F9B" w:rsidRPr="00B07790" w:rsidRDefault="00797F9B" w:rsidP="00797F9B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137,537</w:t>
            </w:r>
          </w:p>
        </w:tc>
        <w:tc>
          <w:tcPr>
            <w:tcW w:w="263" w:type="dxa"/>
          </w:tcPr>
          <w:p w14:paraId="4F528BE3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CCD6BD7" w14:textId="220316A8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84,279</w:t>
            </w:r>
          </w:p>
        </w:tc>
        <w:tc>
          <w:tcPr>
            <w:tcW w:w="283" w:type="dxa"/>
          </w:tcPr>
          <w:p w14:paraId="5FAEF1EB" w14:textId="77777777" w:rsidR="00797F9B" w:rsidRPr="00B07790" w:rsidRDefault="00797F9B" w:rsidP="00797F9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583A3E7" w14:textId="497D57DB" w:rsidR="00797F9B" w:rsidRPr="00B07790" w:rsidRDefault="00797F9B" w:rsidP="00797F9B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132,196</w:t>
            </w:r>
          </w:p>
        </w:tc>
      </w:tr>
      <w:tr w:rsidR="00E661B8" w:rsidRPr="00B07790" w14:paraId="0F672DA8" w14:textId="77777777" w:rsidTr="00C278B6">
        <w:tc>
          <w:tcPr>
            <w:tcW w:w="4239" w:type="dxa"/>
          </w:tcPr>
          <w:p w14:paraId="7B2B12F6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3E835211" w14:textId="79DB8B11" w:rsidR="00E661B8" w:rsidRPr="00B07790" w:rsidRDefault="00797F9B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229,189</w:t>
            </w:r>
          </w:p>
        </w:tc>
        <w:tc>
          <w:tcPr>
            <w:tcW w:w="284" w:type="dxa"/>
          </w:tcPr>
          <w:p w14:paraId="4EF022D4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D74F1E2" w14:textId="62EBFC49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265,052</w:t>
            </w:r>
          </w:p>
        </w:tc>
        <w:tc>
          <w:tcPr>
            <w:tcW w:w="263" w:type="dxa"/>
          </w:tcPr>
          <w:p w14:paraId="3A706742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5362812" w14:textId="6A39E546" w:rsidR="00E661B8" w:rsidRPr="00B07790" w:rsidRDefault="001641C9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194,201</w:t>
            </w:r>
          </w:p>
        </w:tc>
        <w:tc>
          <w:tcPr>
            <w:tcW w:w="283" w:type="dxa"/>
          </w:tcPr>
          <w:p w14:paraId="09ABECE5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23ABC311" w14:textId="678F229D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218,324</w:t>
            </w:r>
          </w:p>
        </w:tc>
      </w:tr>
    </w:tbl>
    <w:p w14:paraId="531F2867" w14:textId="65B799AB" w:rsidR="00C21A97" w:rsidRPr="00B07790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B07790">
        <w:rPr>
          <w:rFonts w:ascii="Angsana New" w:hAnsi="Angsana New" w:hint="cs"/>
          <w:i/>
          <w:iCs/>
          <w:spacing w:val="4"/>
          <w:sz w:val="30"/>
          <w:szCs w:val="30"/>
          <w:cs/>
        </w:rPr>
        <w:lastRenderedPageBreak/>
        <w:t>หนี้สินตามสัญญาเช่า</w:t>
      </w:r>
    </w:p>
    <w:p w14:paraId="6D5DCCD5" w14:textId="77777777" w:rsidR="00C21A97" w:rsidRPr="00B07790" w:rsidRDefault="00C21A97" w:rsidP="00C21A97">
      <w:pPr>
        <w:ind w:left="540" w:right="-14"/>
        <w:jc w:val="thaiDistribute"/>
        <w:rPr>
          <w:rFonts w:ascii="Angsana New" w:hAnsi="Angsana New"/>
          <w:i/>
          <w:iCs/>
          <w:spacing w:val="4"/>
        </w:rPr>
      </w:pPr>
    </w:p>
    <w:p w14:paraId="42880A47" w14:textId="0BA24D54" w:rsidR="00C21A97" w:rsidRPr="00B07790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30"/>
          <w:szCs w:val="30"/>
          <w:lang w:bidi="ar-SA"/>
        </w:rPr>
      </w:pPr>
      <w:r w:rsidRPr="00B07790">
        <w:rPr>
          <w:rFonts w:ascii="Angsana New" w:hAnsi="Angsana New"/>
          <w:spacing w:val="-4"/>
          <w:sz w:val="30"/>
          <w:szCs w:val="30"/>
          <w:cs/>
        </w:rPr>
        <w:t>การวิเ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คราะห์การครบกำหนดของหนี้สินตามสัญญาเช่า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ณ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  <w:lang w:bidi="ar-SA"/>
        </w:rPr>
        <w:t xml:space="preserve"> </w:t>
      </w:r>
      <w:r w:rsidRPr="00B07790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B07790">
        <w:rPr>
          <w:rFonts w:asciiTheme="majorBidi" w:hAnsiTheme="majorBidi" w:cstheme="majorBidi"/>
          <w:spacing w:val="-6"/>
          <w:sz w:val="30"/>
          <w:szCs w:val="30"/>
          <w:lang w:val="en-AU" w:bidi="ar-SA"/>
        </w:rPr>
        <w:t xml:space="preserve"> </w:t>
      </w:r>
      <w:r w:rsidR="00825EA4" w:rsidRPr="00B0779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661B8" w:rsidRPr="00B0779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825EA4" w:rsidRPr="00B077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25EA4"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825EA4" w:rsidRPr="00B0779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661B8" w:rsidRPr="00B07790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แสดงดังนี้</w:t>
      </w:r>
    </w:p>
    <w:p w14:paraId="77FF2C38" w14:textId="77777777" w:rsidR="00C21A97" w:rsidRPr="00B07790" w:rsidRDefault="00C21A97" w:rsidP="00C21A97">
      <w:pPr>
        <w:spacing w:line="240" w:lineRule="auto"/>
        <w:ind w:left="562" w:right="-14"/>
        <w:rPr>
          <w:rFonts w:asciiTheme="majorBidi" w:hAnsiTheme="majorBidi" w:cstheme="majorBidi"/>
          <w:spacing w:val="-4"/>
          <w:sz w:val="14"/>
          <w:szCs w:val="14"/>
          <w:lang w:bidi="ar-SA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22"/>
        <w:gridCol w:w="1076"/>
        <w:gridCol w:w="284"/>
        <w:gridCol w:w="1070"/>
        <w:gridCol w:w="263"/>
        <w:gridCol w:w="1087"/>
        <w:gridCol w:w="283"/>
        <w:gridCol w:w="977"/>
      </w:tblGrid>
      <w:tr w:rsidR="00C21A97" w:rsidRPr="00B07790" w14:paraId="7B97BEAA" w14:textId="77777777" w:rsidTr="00684179">
        <w:trPr>
          <w:tblHeader/>
        </w:trPr>
        <w:tc>
          <w:tcPr>
            <w:tcW w:w="4122" w:type="dxa"/>
            <w:shd w:val="clear" w:color="auto" w:fill="auto"/>
          </w:tcPr>
          <w:p w14:paraId="135045CD" w14:textId="77777777" w:rsidR="00C21A97" w:rsidRPr="00B07790" w:rsidRDefault="00C21A97" w:rsidP="0068417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27ADB" w14:textId="77777777" w:rsidR="00C21A97" w:rsidRPr="00B07790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537FCB92" w14:textId="77777777" w:rsidR="00C21A97" w:rsidRPr="00B07790" w:rsidRDefault="00C21A97" w:rsidP="0068417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68B179BA" w14:textId="77777777" w:rsidR="00C21A97" w:rsidRPr="00B07790" w:rsidRDefault="00C21A97" w:rsidP="0068417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661B8" w:rsidRPr="00B07790" w14:paraId="6B8E6C97" w14:textId="77777777" w:rsidTr="00684179">
        <w:trPr>
          <w:tblHeader/>
        </w:trPr>
        <w:tc>
          <w:tcPr>
            <w:tcW w:w="4122" w:type="dxa"/>
          </w:tcPr>
          <w:p w14:paraId="077A87C2" w14:textId="77777777" w:rsidR="00E661B8" w:rsidRPr="00B07790" w:rsidRDefault="00E661B8" w:rsidP="00E661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02B6C4AB" w14:textId="1C0FC0FE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38A38786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492EA62" w14:textId="6FB2A285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</w:tcPr>
          <w:p w14:paraId="4336A61D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28F91C2" w14:textId="04A17BC3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78D7968A" w14:textId="77777777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01B72EE3" w14:textId="5355D431" w:rsidR="00E661B8" w:rsidRPr="00B07790" w:rsidRDefault="00E661B8" w:rsidP="00E661B8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21A97" w:rsidRPr="00B07790" w14:paraId="67945DD3" w14:textId="77777777" w:rsidTr="00684179">
        <w:trPr>
          <w:tblHeader/>
        </w:trPr>
        <w:tc>
          <w:tcPr>
            <w:tcW w:w="4122" w:type="dxa"/>
          </w:tcPr>
          <w:p w14:paraId="51E8CA8D" w14:textId="77777777" w:rsidR="00C21A97" w:rsidRPr="00B07790" w:rsidRDefault="00C21A97" w:rsidP="006841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AAF7124" w14:textId="77777777" w:rsidR="00C21A97" w:rsidRPr="00B07790" w:rsidRDefault="00C21A97" w:rsidP="00684179">
            <w:pPr>
              <w:tabs>
                <w:tab w:val="clear" w:pos="3742"/>
                <w:tab w:val="left" w:pos="3735"/>
              </w:tabs>
              <w:spacing w:line="240" w:lineRule="auto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61B8" w:rsidRPr="00B07790" w14:paraId="4F27D40B" w14:textId="77777777" w:rsidTr="00684179">
        <w:tc>
          <w:tcPr>
            <w:tcW w:w="4122" w:type="dxa"/>
          </w:tcPr>
          <w:p w14:paraId="41E04922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076" w:type="dxa"/>
          </w:tcPr>
          <w:p w14:paraId="54628341" w14:textId="49CCAAFF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3,679</w:t>
            </w:r>
          </w:p>
        </w:tc>
        <w:tc>
          <w:tcPr>
            <w:tcW w:w="284" w:type="dxa"/>
          </w:tcPr>
          <w:p w14:paraId="62522FA6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5FAE7BF" w14:textId="72C9358D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  <w:tc>
          <w:tcPr>
            <w:tcW w:w="263" w:type="dxa"/>
          </w:tcPr>
          <w:p w14:paraId="05994835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473C71C" w14:textId="16E4C67B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2,569</w:t>
            </w:r>
          </w:p>
        </w:tc>
        <w:tc>
          <w:tcPr>
            <w:tcW w:w="283" w:type="dxa"/>
          </w:tcPr>
          <w:p w14:paraId="48AA5D4E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4ACA54E6" w14:textId="4B7CBC3B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1,849</w:t>
            </w:r>
          </w:p>
        </w:tc>
      </w:tr>
      <w:tr w:rsidR="00E661B8" w:rsidRPr="00B07790" w14:paraId="18316833" w14:textId="77777777" w:rsidTr="00684179">
        <w:tc>
          <w:tcPr>
            <w:tcW w:w="4122" w:type="dxa"/>
          </w:tcPr>
          <w:p w14:paraId="45FE97B1" w14:textId="77777777" w:rsidR="00E661B8" w:rsidRPr="00B07790" w:rsidRDefault="00E661B8" w:rsidP="00E661B8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76" w:type="dxa"/>
          </w:tcPr>
          <w:p w14:paraId="530E3824" w14:textId="59C27549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9,710</w:t>
            </w:r>
          </w:p>
        </w:tc>
        <w:tc>
          <w:tcPr>
            <w:tcW w:w="284" w:type="dxa"/>
          </w:tcPr>
          <w:p w14:paraId="638CAAEC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26860484" w14:textId="3B6B650A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8,893</w:t>
            </w:r>
          </w:p>
        </w:tc>
        <w:tc>
          <w:tcPr>
            <w:tcW w:w="263" w:type="dxa"/>
          </w:tcPr>
          <w:p w14:paraId="7E67FB30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1C6C53" w14:textId="7DE88D80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7,521</w:t>
            </w:r>
          </w:p>
        </w:tc>
        <w:tc>
          <w:tcPr>
            <w:tcW w:w="283" w:type="dxa"/>
          </w:tcPr>
          <w:p w14:paraId="3B74B127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</w:tcPr>
          <w:p w14:paraId="06BCE888" w14:textId="4C643C4C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6,419</w:t>
            </w:r>
          </w:p>
        </w:tc>
      </w:tr>
      <w:tr w:rsidR="00E661B8" w:rsidRPr="00B07790" w14:paraId="7A7C298D" w14:textId="77777777" w:rsidTr="00684179">
        <w:tc>
          <w:tcPr>
            <w:tcW w:w="4122" w:type="dxa"/>
          </w:tcPr>
          <w:p w14:paraId="3A77283F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4FC9D0" w14:textId="21814304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24,249</w:t>
            </w:r>
          </w:p>
        </w:tc>
        <w:tc>
          <w:tcPr>
            <w:tcW w:w="284" w:type="dxa"/>
          </w:tcPr>
          <w:p w14:paraId="77FDEAA1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631F19EC" w14:textId="5B6341A8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19,772</w:t>
            </w:r>
          </w:p>
        </w:tc>
        <w:tc>
          <w:tcPr>
            <w:tcW w:w="263" w:type="dxa"/>
          </w:tcPr>
          <w:p w14:paraId="3B326141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6C9D162" w14:textId="7DFC1557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21,143</w:t>
            </w:r>
          </w:p>
        </w:tc>
        <w:tc>
          <w:tcPr>
            <w:tcW w:w="283" w:type="dxa"/>
          </w:tcPr>
          <w:p w14:paraId="57725D1D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596B0A6F" w14:textId="4A5B3990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16,708</w:t>
            </w:r>
          </w:p>
        </w:tc>
      </w:tr>
      <w:tr w:rsidR="00E661B8" w:rsidRPr="00B07790" w14:paraId="6BFE1E79" w14:textId="77777777" w:rsidTr="00684179">
        <w:tc>
          <w:tcPr>
            <w:tcW w:w="4122" w:type="dxa"/>
            <w:vAlign w:val="bottom"/>
          </w:tcPr>
          <w:p w14:paraId="0852EF47" w14:textId="77777777" w:rsidR="00E661B8" w:rsidRPr="00B07790" w:rsidRDefault="00E661B8" w:rsidP="00E661B8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0B21D61" w14:textId="7343F709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37,638</w:t>
            </w:r>
          </w:p>
        </w:tc>
        <w:tc>
          <w:tcPr>
            <w:tcW w:w="284" w:type="dxa"/>
          </w:tcPr>
          <w:p w14:paraId="7C1E00FB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26188902" w14:textId="23ADD51C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31,670</w:t>
            </w:r>
          </w:p>
        </w:tc>
        <w:tc>
          <w:tcPr>
            <w:tcW w:w="263" w:type="dxa"/>
          </w:tcPr>
          <w:p w14:paraId="164CD3E4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C699438" w14:textId="18DB843C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31,233</w:t>
            </w:r>
          </w:p>
        </w:tc>
        <w:tc>
          <w:tcPr>
            <w:tcW w:w="283" w:type="dxa"/>
          </w:tcPr>
          <w:p w14:paraId="1967D946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40071D5C" w14:textId="540507B1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24,976</w:t>
            </w:r>
          </w:p>
        </w:tc>
      </w:tr>
      <w:tr w:rsidR="00E661B8" w:rsidRPr="00B07790" w14:paraId="27C71BC3" w14:textId="77777777" w:rsidTr="00684179">
        <w:tc>
          <w:tcPr>
            <w:tcW w:w="4122" w:type="dxa"/>
            <w:vAlign w:val="bottom"/>
          </w:tcPr>
          <w:p w14:paraId="0EE3EFD0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ดอกเบี้ยจ่ายรอตัดบัญชี</w:t>
            </w:r>
          </w:p>
        </w:tc>
        <w:tc>
          <w:tcPr>
            <w:tcW w:w="1076" w:type="dxa"/>
          </w:tcPr>
          <w:p w14:paraId="5973A8BF" w14:textId="2CF7940B" w:rsidR="00E661B8" w:rsidRPr="00B07790" w:rsidRDefault="004E3322" w:rsidP="00E661B8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(8,896)</w:t>
            </w:r>
          </w:p>
        </w:tc>
        <w:tc>
          <w:tcPr>
            <w:tcW w:w="284" w:type="dxa"/>
          </w:tcPr>
          <w:p w14:paraId="451D8B57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19776E49" w14:textId="37FE34BA" w:rsidR="00E661B8" w:rsidRPr="00B07790" w:rsidRDefault="00E661B8" w:rsidP="00E661B8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(6,619)</w:t>
            </w:r>
          </w:p>
        </w:tc>
        <w:tc>
          <w:tcPr>
            <w:tcW w:w="263" w:type="dxa"/>
          </w:tcPr>
          <w:p w14:paraId="15CEACA8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4C25D1C" w14:textId="4BB49A9A" w:rsidR="00E661B8" w:rsidRPr="00B07790" w:rsidRDefault="004E3322" w:rsidP="00E661B8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(7,269)</w:t>
            </w:r>
          </w:p>
        </w:tc>
        <w:tc>
          <w:tcPr>
            <w:tcW w:w="283" w:type="dxa"/>
          </w:tcPr>
          <w:p w14:paraId="1F7AB7DE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1EC7812" w14:textId="3BA8C89E" w:rsidR="00E661B8" w:rsidRPr="00B07790" w:rsidRDefault="00E661B8" w:rsidP="00E661B8">
            <w:pPr>
              <w:tabs>
                <w:tab w:val="clear" w:pos="680"/>
                <w:tab w:val="clear" w:pos="907"/>
              </w:tabs>
              <w:spacing w:line="240" w:lineRule="auto"/>
              <w:ind w:left="-79"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(4,909)</w:t>
            </w:r>
          </w:p>
        </w:tc>
      </w:tr>
      <w:tr w:rsidR="00E661B8" w:rsidRPr="00B07790" w14:paraId="2E22D55E" w14:textId="77777777" w:rsidTr="00684179">
        <w:tc>
          <w:tcPr>
            <w:tcW w:w="4122" w:type="dxa"/>
          </w:tcPr>
          <w:p w14:paraId="1C80DDC9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6C9289C" w14:textId="16EE3997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28,742</w:t>
            </w:r>
          </w:p>
        </w:tc>
        <w:tc>
          <w:tcPr>
            <w:tcW w:w="284" w:type="dxa"/>
          </w:tcPr>
          <w:p w14:paraId="3E27B22D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EB4975" w14:textId="714A8E7B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25,051</w:t>
            </w:r>
          </w:p>
        </w:tc>
        <w:tc>
          <w:tcPr>
            <w:tcW w:w="263" w:type="dxa"/>
          </w:tcPr>
          <w:p w14:paraId="446DD091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713F5" w14:textId="29B3D8A8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23,964</w:t>
            </w:r>
          </w:p>
        </w:tc>
        <w:tc>
          <w:tcPr>
            <w:tcW w:w="283" w:type="dxa"/>
          </w:tcPr>
          <w:p w14:paraId="12F56A36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842AD" w14:textId="0BAF4A12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20,067</w:t>
            </w:r>
          </w:p>
        </w:tc>
      </w:tr>
      <w:tr w:rsidR="00FC0222" w:rsidRPr="00B07790" w14:paraId="146443A1" w14:textId="77777777" w:rsidTr="00684179">
        <w:tc>
          <w:tcPr>
            <w:tcW w:w="4122" w:type="dxa"/>
            <w:vAlign w:val="bottom"/>
          </w:tcPr>
          <w:p w14:paraId="09604DFE" w14:textId="77777777" w:rsidR="00FC0222" w:rsidRPr="00B07790" w:rsidRDefault="00FC0222" w:rsidP="00FC0222">
            <w:pPr>
              <w:spacing w:line="240" w:lineRule="auto"/>
              <w:ind w:left="7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6" w:type="dxa"/>
            <w:vAlign w:val="bottom"/>
          </w:tcPr>
          <w:p w14:paraId="4E9CD0C1" w14:textId="77777777" w:rsidR="00FC0222" w:rsidRPr="00B0779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4" w:type="dxa"/>
          </w:tcPr>
          <w:p w14:paraId="710160E4" w14:textId="77777777" w:rsidR="00FC0222" w:rsidRPr="00B0779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70" w:type="dxa"/>
            <w:vAlign w:val="bottom"/>
          </w:tcPr>
          <w:p w14:paraId="5CEEF06E" w14:textId="77777777" w:rsidR="00FC0222" w:rsidRPr="00B0779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3" w:type="dxa"/>
          </w:tcPr>
          <w:p w14:paraId="558A917D" w14:textId="77777777" w:rsidR="00FC0222" w:rsidRPr="00B0779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87" w:type="dxa"/>
            <w:vAlign w:val="bottom"/>
          </w:tcPr>
          <w:p w14:paraId="3FFC46F8" w14:textId="77777777" w:rsidR="00FC0222" w:rsidRPr="00B0779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3" w:type="dxa"/>
          </w:tcPr>
          <w:p w14:paraId="4C3B7AC6" w14:textId="77777777" w:rsidR="00FC0222" w:rsidRPr="00B0779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77" w:type="dxa"/>
            <w:vAlign w:val="bottom"/>
          </w:tcPr>
          <w:p w14:paraId="20E1E03D" w14:textId="77777777" w:rsidR="00FC0222" w:rsidRPr="00B0779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C0222" w:rsidRPr="00B07790" w14:paraId="76B71354" w14:textId="77777777" w:rsidTr="00684179">
        <w:tc>
          <w:tcPr>
            <w:tcW w:w="4122" w:type="dxa"/>
            <w:vAlign w:val="bottom"/>
          </w:tcPr>
          <w:p w14:paraId="65832531" w14:textId="77777777" w:rsidR="00FC0222" w:rsidRPr="00B07790" w:rsidRDefault="00FC0222" w:rsidP="00FC0222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1076" w:type="dxa"/>
            <w:vAlign w:val="bottom"/>
          </w:tcPr>
          <w:p w14:paraId="7336C15C" w14:textId="77777777" w:rsidR="00FC0222" w:rsidRPr="00B0779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A4CA3B" w14:textId="77777777" w:rsidR="00FC0222" w:rsidRPr="00B07790" w:rsidRDefault="00FC0222" w:rsidP="00FC022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EEEAD0" w14:textId="77777777" w:rsidR="00FC0222" w:rsidRPr="00B07790" w:rsidRDefault="00FC0222" w:rsidP="00FC0222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AB2FBF0" w14:textId="77777777" w:rsidR="00FC0222" w:rsidRPr="00B0779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F77FFE0" w14:textId="77777777" w:rsidR="00FC0222" w:rsidRPr="00B0779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01E79" w14:textId="77777777" w:rsidR="00FC0222" w:rsidRPr="00B07790" w:rsidRDefault="00FC0222" w:rsidP="00FC02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EBDE997" w14:textId="77777777" w:rsidR="00FC0222" w:rsidRPr="00B07790" w:rsidRDefault="00FC0222" w:rsidP="00FC0222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B8" w:rsidRPr="00B07790" w14:paraId="44C9C8C7" w14:textId="77777777" w:rsidTr="00684179">
        <w:tc>
          <w:tcPr>
            <w:tcW w:w="4122" w:type="dxa"/>
            <w:vAlign w:val="bottom"/>
          </w:tcPr>
          <w:p w14:paraId="686D76AC" w14:textId="5C6B2A8B" w:rsidR="00E661B8" w:rsidRPr="00B07790" w:rsidRDefault="00E661B8" w:rsidP="00E661B8">
            <w:pPr>
              <w:spacing w:line="240" w:lineRule="auto"/>
              <w:ind w:left="34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87C18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</w:t>
            </w:r>
          </w:p>
          <w:p w14:paraId="4A6E99BF" w14:textId="77777777" w:rsidR="00E661B8" w:rsidRPr="00B07790" w:rsidRDefault="00E661B8" w:rsidP="00E661B8">
            <w:pPr>
              <w:spacing w:line="240" w:lineRule="auto"/>
              <w:ind w:left="61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76" w:type="dxa"/>
            <w:vAlign w:val="bottom"/>
          </w:tcPr>
          <w:p w14:paraId="100D187F" w14:textId="1B0E548C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284" w:type="dxa"/>
          </w:tcPr>
          <w:p w14:paraId="61716706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68A356F" w14:textId="7E90B85A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2,198</w:t>
            </w:r>
          </w:p>
        </w:tc>
        <w:tc>
          <w:tcPr>
            <w:tcW w:w="263" w:type="dxa"/>
          </w:tcPr>
          <w:p w14:paraId="0F30BE84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C09839A" w14:textId="5486DF47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1,841</w:t>
            </w:r>
          </w:p>
        </w:tc>
        <w:tc>
          <w:tcPr>
            <w:tcW w:w="283" w:type="dxa"/>
          </w:tcPr>
          <w:p w14:paraId="740A86E1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2E56112" w14:textId="4B9F4040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1,258</w:t>
            </w:r>
          </w:p>
        </w:tc>
      </w:tr>
      <w:tr w:rsidR="00E661B8" w:rsidRPr="00B07790" w14:paraId="2C8A4721" w14:textId="77777777" w:rsidTr="00684179">
        <w:tc>
          <w:tcPr>
            <w:tcW w:w="4122" w:type="dxa"/>
            <w:vAlign w:val="bottom"/>
          </w:tcPr>
          <w:p w14:paraId="0C2860F3" w14:textId="77777777" w:rsidR="00E661B8" w:rsidRPr="00B07790" w:rsidRDefault="00E661B8" w:rsidP="00E661B8">
            <w:pPr>
              <w:spacing w:line="240" w:lineRule="auto"/>
              <w:ind w:left="7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076" w:type="dxa"/>
          </w:tcPr>
          <w:p w14:paraId="041BF7EA" w14:textId="3A087D0E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25,979</w:t>
            </w:r>
          </w:p>
        </w:tc>
        <w:tc>
          <w:tcPr>
            <w:tcW w:w="284" w:type="dxa"/>
          </w:tcPr>
          <w:p w14:paraId="400270DF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B102F0" w14:textId="5EE02DA2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22,853</w:t>
            </w:r>
          </w:p>
        </w:tc>
        <w:tc>
          <w:tcPr>
            <w:tcW w:w="263" w:type="dxa"/>
          </w:tcPr>
          <w:p w14:paraId="79CA888D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9E5817B" w14:textId="36FC5148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22,123</w:t>
            </w:r>
          </w:p>
        </w:tc>
        <w:tc>
          <w:tcPr>
            <w:tcW w:w="283" w:type="dxa"/>
          </w:tcPr>
          <w:p w14:paraId="24A53A0E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71B0F3EA" w14:textId="7C1B0770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18,809</w:t>
            </w:r>
          </w:p>
        </w:tc>
      </w:tr>
      <w:tr w:rsidR="00E661B8" w:rsidRPr="00B07790" w14:paraId="36CA5064" w14:textId="77777777" w:rsidTr="00684179">
        <w:tc>
          <w:tcPr>
            <w:tcW w:w="4122" w:type="dxa"/>
          </w:tcPr>
          <w:p w14:paraId="4FD77EDA" w14:textId="77777777" w:rsidR="00E661B8" w:rsidRPr="00B07790" w:rsidRDefault="00E661B8" w:rsidP="00E661B8">
            <w:pPr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92A3E13" w14:textId="065A63C7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28,742</w:t>
            </w:r>
          </w:p>
        </w:tc>
        <w:tc>
          <w:tcPr>
            <w:tcW w:w="284" w:type="dxa"/>
          </w:tcPr>
          <w:p w14:paraId="049C2052" w14:textId="77777777" w:rsidR="00E661B8" w:rsidRPr="00B07790" w:rsidRDefault="00E661B8" w:rsidP="00E661B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74908CDA" w14:textId="0CC5AB4B" w:rsidR="00E661B8" w:rsidRPr="00B07790" w:rsidRDefault="00E661B8" w:rsidP="00E661B8">
            <w:pPr>
              <w:tabs>
                <w:tab w:val="decimal" w:pos="86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25,051</w:t>
            </w:r>
          </w:p>
        </w:tc>
        <w:tc>
          <w:tcPr>
            <w:tcW w:w="263" w:type="dxa"/>
          </w:tcPr>
          <w:p w14:paraId="687887B2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AA548" w14:textId="1A211B46" w:rsidR="00E661B8" w:rsidRPr="00B07790" w:rsidRDefault="004E3322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23,964</w:t>
            </w:r>
          </w:p>
        </w:tc>
        <w:tc>
          <w:tcPr>
            <w:tcW w:w="283" w:type="dxa"/>
          </w:tcPr>
          <w:p w14:paraId="14A3B165" w14:textId="77777777" w:rsidR="00E661B8" w:rsidRPr="00B07790" w:rsidRDefault="00E661B8" w:rsidP="00E661B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93B71" w14:textId="7D3F9894" w:rsidR="00E661B8" w:rsidRPr="00B07790" w:rsidRDefault="00E661B8" w:rsidP="00E661B8">
            <w:pPr>
              <w:tabs>
                <w:tab w:val="decimal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20,067</w:t>
            </w:r>
          </w:p>
        </w:tc>
      </w:tr>
    </w:tbl>
    <w:p w14:paraId="3D530AE0" w14:textId="35D5135C" w:rsidR="00685E37" w:rsidRPr="00B07790" w:rsidRDefault="00685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4"/>
          <w:szCs w:val="14"/>
          <w:lang w:val="en-GB" w:bidi="ar-SA"/>
        </w:rPr>
      </w:pPr>
    </w:p>
    <w:p w14:paraId="7F731F96" w14:textId="0B4A37B0" w:rsidR="00B80F8D" w:rsidRPr="00B07790" w:rsidRDefault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385163F2" w14:textId="65095C5B" w:rsidR="004F0208" w:rsidRPr="00B07790" w:rsidRDefault="004F0208" w:rsidP="004F020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  <w:lang w:val="en-US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81"/>
        <w:gridCol w:w="811"/>
        <w:gridCol w:w="180"/>
        <w:gridCol w:w="900"/>
        <w:gridCol w:w="178"/>
        <w:gridCol w:w="817"/>
        <w:gridCol w:w="178"/>
        <w:gridCol w:w="1008"/>
        <w:gridCol w:w="184"/>
        <w:gridCol w:w="873"/>
      </w:tblGrid>
      <w:tr w:rsidR="000D56AD" w:rsidRPr="00B07790" w14:paraId="583FA027" w14:textId="77777777" w:rsidTr="009F085E">
        <w:trPr>
          <w:cantSplit/>
          <w:tblHeader/>
        </w:trPr>
        <w:tc>
          <w:tcPr>
            <w:tcW w:w="4140" w:type="dxa"/>
          </w:tcPr>
          <w:p w14:paraId="490D5115" w14:textId="77777777" w:rsidR="000D56AD" w:rsidRPr="00B07790" w:rsidRDefault="000D56AD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bookmarkStart w:id="9" w:name="_Hlk156380668"/>
          </w:p>
        </w:tc>
        <w:tc>
          <w:tcPr>
            <w:tcW w:w="180" w:type="dxa"/>
            <w:shd w:val="clear" w:color="auto" w:fill="auto"/>
            <w:vAlign w:val="bottom"/>
          </w:tcPr>
          <w:p w14:paraId="1EEC613B" w14:textId="77777777" w:rsidR="000D56AD" w:rsidRPr="00B07790" w:rsidRDefault="000D56AD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D5ADCA9" w14:textId="77777777" w:rsidR="000D56AD" w:rsidRPr="00B07790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2886D900" w14:textId="696FE720" w:rsidR="000D56AD" w:rsidRPr="00B07790" w:rsidRDefault="000D56AD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D65502" w:rsidRPr="00B07790" w14:paraId="613FA2AC" w14:textId="77777777" w:rsidTr="009F085E">
        <w:trPr>
          <w:cantSplit/>
          <w:tblHeader/>
        </w:trPr>
        <w:tc>
          <w:tcPr>
            <w:tcW w:w="4140" w:type="dxa"/>
          </w:tcPr>
          <w:p w14:paraId="1BEFD921" w14:textId="77777777" w:rsidR="00D65502" w:rsidRPr="00B07790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697C1C" w14:textId="15123098" w:rsidR="00D65502" w:rsidRPr="00B0779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8CB360E" w14:textId="77777777" w:rsidR="00D65502" w:rsidRPr="00B07790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75EC8CD6" w14:textId="175B64A9" w:rsidR="00D65502" w:rsidRPr="00B0779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="00933826"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EE3E302" w14:textId="77777777" w:rsidR="00D65502" w:rsidRPr="00B0779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788818B" w14:textId="1E3F254D" w:rsidR="00D65502" w:rsidRPr="00B0779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2ADE85B8" w14:textId="77777777" w:rsidR="00D65502" w:rsidRPr="00B0779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35BC9D9D" w14:textId="38B5FAB0" w:rsidR="00D65502" w:rsidRPr="00B0779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78" w:type="dxa"/>
          </w:tcPr>
          <w:p w14:paraId="1FF76B9A" w14:textId="77777777" w:rsidR="00D65502" w:rsidRPr="00B0779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EB4913C" w14:textId="7786CF1D" w:rsidR="00D65502" w:rsidRPr="00B07790" w:rsidRDefault="00E84BA0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03481A3" w14:textId="77777777" w:rsidR="00D65502" w:rsidRPr="00B0779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57C3E7B2" w14:textId="77777777" w:rsidR="000154D8" w:rsidRPr="00B07790" w:rsidRDefault="000154D8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7E997C39" w14:textId="2D314F82" w:rsidR="00D65502" w:rsidRPr="00B07790" w:rsidRDefault="00D65502" w:rsidP="0095274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D65502" w:rsidRPr="00B07790" w14:paraId="7554C315" w14:textId="77777777" w:rsidTr="009F085E">
        <w:trPr>
          <w:cantSplit/>
          <w:tblHeader/>
        </w:trPr>
        <w:tc>
          <w:tcPr>
            <w:tcW w:w="4140" w:type="dxa"/>
          </w:tcPr>
          <w:p w14:paraId="61508603" w14:textId="77777777" w:rsidR="00D65502" w:rsidRPr="00B07790" w:rsidRDefault="00D65502" w:rsidP="0095274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1FFA6" w14:textId="77777777" w:rsidR="00D65502" w:rsidRPr="00B0779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E2965FC" w14:textId="77777777" w:rsidR="00D65502" w:rsidRPr="00B07790" w:rsidRDefault="00D65502" w:rsidP="0095274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5D573338" w14:textId="2B68A88C" w:rsidR="00D65502" w:rsidRPr="00B07790" w:rsidRDefault="00D65502" w:rsidP="0095274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bookmarkEnd w:id="9"/>
      <w:tr w:rsidR="00D65502" w:rsidRPr="00B07790" w14:paraId="2E2272E6" w14:textId="77777777" w:rsidTr="009F085E">
        <w:trPr>
          <w:cantSplit/>
        </w:trPr>
        <w:tc>
          <w:tcPr>
            <w:tcW w:w="4140" w:type="dxa"/>
          </w:tcPr>
          <w:p w14:paraId="4FCCF15E" w14:textId="6F0538E4" w:rsidR="00D65502" w:rsidRPr="00B07790" w:rsidRDefault="006851BF" w:rsidP="00952745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E661B8"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80" w:type="dxa"/>
            <w:vAlign w:val="bottom"/>
          </w:tcPr>
          <w:p w14:paraId="04547CFE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84BC795" w14:textId="77777777" w:rsidR="00D65502" w:rsidRPr="00B07790" w:rsidRDefault="00D65502" w:rsidP="0095274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7DB8243F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C53773B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911CD1A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AF640E7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vAlign w:val="bottom"/>
          </w:tcPr>
          <w:p w14:paraId="6424AB51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DCD349D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4686457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3DE60CE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65349AC5" w14:textId="77777777" w:rsidR="00D65502" w:rsidRPr="00B07790" w:rsidRDefault="00D65502" w:rsidP="0095274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4673" w:rsidRPr="00B07790" w14:paraId="4CCD1BC9" w14:textId="77777777" w:rsidTr="009F085E">
        <w:trPr>
          <w:cantSplit/>
        </w:trPr>
        <w:tc>
          <w:tcPr>
            <w:tcW w:w="4140" w:type="dxa"/>
          </w:tcPr>
          <w:p w14:paraId="7A9EBAA4" w14:textId="77777777" w:rsidR="00E24673" w:rsidRPr="00B07790" w:rsidRDefault="00E24673" w:rsidP="00E2467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366B24A8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76A1D45" w14:textId="77777777" w:rsidR="00E24673" w:rsidRPr="00B07790" w:rsidRDefault="00E24673" w:rsidP="00E246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3950072" w14:textId="1251015F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1,953</w:t>
            </w:r>
          </w:p>
        </w:tc>
        <w:tc>
          <w:tcPr>
            <w:tcW w:w="180" w:type="dxa"/>
            <w:vAlign w:val="bottom"/>
          </w:tcPr>
          <w:p w14:paraId="263EE391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5ACF675" w14:textId="48AE5BAC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100,864</w:t>
            </w:r>
          </w:p>
        </w:tc>
        <w:tc>
          <w:tcPr>
            <w:tcW w:w="178" w:type="dxa"/>
            <w:vAlign w:val="bottom"/>
          </w:tcPr>
          <w:p w14:paraId="6777DCF7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C64D03C" w14:textId="63FFBE3B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164,189</w:t>
            </w:r>
          </w:p>
        </w:tc>
        <w:tc>
          <w:tcPr>
            <w:tcW w:w="178" w:type="dxa"/>
          </w:tcPr>
          <w:p w14:paraId="42958C33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E306AD9" w14:textId="6531DB16" w:rsidR="00E24673" w:rsidRPr="00B07790" w:rsidRDefault="00E24673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25,051</w:t>
            </w:r>
          </w:p>
        </w:tc>
        <w:tc>
          <w:tcPr>
            <w:tcW w:w="184" w:type="dxa"/>
          </w:tcPr>
          <w:p w14:paraId="227FFD5F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2327E6C7" w14:textId="44AECC49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292,057</w:t>
            </w:r>
          </w:p>
        </w:tc>
      </w:tr>
      <w:tr w:rsidR="003D3351" w:rsidRPr="00B07790" w14:paraId="28836351" w14:textId="77777777" w:rsidTr="009F085E">
        <w:trPr>
          <w:cantSplit/>
        </w:trPr>
        <w:tc>
          <w:tcPr>
            <w:tcW w:w="4140" w:type="dxa"/>
          </w:tcPr>
          <w:p w14:paraId="73AFD066" w14:textId="77777777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3ADAC5DA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5E50C24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7EF516D3" w14:textId="3D005204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(11,690)</w:t>
            </w:r>
          </w:p>
        </w:tc>
        <w:tc>
          <w:tcPr>
            <w:tcW w:w="180" w:type="dxa"/>
            <w:vAlign w:val="bottom"/>
          </w:tcPr>
          <w:p w14:paraId="1B7991FE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1E28222" w14:textId="1D85D82E" w:rsidR="00797F9B" w:rsidRPr="00B07790" w:rsidRDefault="00797F9B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</w:t>
            </w:r>
            <w:r w:rsidR="00364C44"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938</w:t>
            </w:r>
          </w:p>
        </w:tc>
        <w:tc>
          <w:tcPr>
            <w:tcW w:w="178" w:type="dxa"/>
            <w:vAlign w:val="bottom"/>
          </w:tcPr>
          <w:p w14:paraId="09A7296C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6CECCA41" w14:textId="67655E11" w:rsidR="00364C44" w:rsidRPr="00B07790" w:rsidRDefault="00364C44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(34,818)</w:t>
            </w:r>
          </w:p>
        </w:tc>
        <w:tc>
          <w:tcPr>
            <w:tcW w:w="178" w:type="dxa"/>
          </w:tcPr>
          <w:p w14:paraId="53181E64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F52C90E" w14:textId="5146022C" w:rsidR="00F91F8D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(3,592)</w:t>
            </w:r>
          </w:p>
        </w:tc>
        <w:tc>
          <w:tcPr>
            <w:tcW w:w="184" w:type="dxa"/>
          </w:tcPr>
          <w:p w14:paraId="05F7F90E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151A2ED5" w14:textId="663747A3" w:rsidR="00F91F8D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(47,162)</w:t>
            </w:r>
          </w:p>
        </w:tc>
      </w:tr>
      <w:tr w:rsidR="003D3351" w:rsidRPr="00B07790" w14:paraId="6F61DE99" w14:textId="77777777" w:rsidTr="009F085E">
        <w:trPr>
          <w:cantSplit/>
        </w:trPr>
        <w:tc>
          <w:tcPr>
            <w:tcW w:w="4140" w:type="dxa"/>
          </w:tcPr>
          <w:p w14:paraId="701ECEF3" w14:textId="747FFC04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68F639E2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9178BD0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75B75F1" w14:textId="3EFF619A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AC86E0C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632B7D8" w14:textId="7FF4D73F" w:rsidR="003D3351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12C3D27B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D6E79A5" w14:textId="61BD677F" w:rsidR="003D3351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123D9B4A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607B3288" w14:textId="6FAD749D" w:rsidR="003D3351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6,527</w:t>
            </w:r>
          </w:p>
        </w:tc>
        <w:tc>
          <w:tcPr>
            <w:tcW w:w="184" w:type="dxa"/>
          </w:tcPr>
          <w:p w14:paraId="714E84A3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6C435D5E" w14:textId="6C9227EE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6,527</w:t>
            </w:r>
          </w:p>
        </w:tc>
      </w:tr>
      <w:tr w:rsidR="003D3351" w:rsidRPr="00B07790" w14:paraId="3E9630FF" w14:textId="77777777" w:rsidTr="009F085E">
        <w:trPr>
          <w:cantSplit/>
        </w:trPr>
        <w:tc>
          <w:tcPr>
            <w:tcW w:w="4140" w:type="dxa"/>
          </w:tcPr>
          <w:p w14:paraId="2CC5EE84" w14:textId="77777777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5BF639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301D25C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067D831F" w14:textId="66501ECB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  <w:vAlign w:val="bottom"/>
          </w:tcPr>
          <w:p w14:paraId="181BF9DB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6A8061F" w14:textId="77777777" w:rsidR="003D3351" w:rsidRPr="00B07790" w:rsidRDefault="003D3351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44D05E1" w14:textId="233BCB68" w:rsidR="00364C44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(1,583)</w:t>
            </w:r>
          </w:p>
        </w:tc>
        <w:tc>
          <w:tcPr>
            <w:tcW w:w="178" w:type="dxa"/>
            <w:vAlign w:val="bottom"/>
          </w:tcPr>
          <w:p w14:paraId="19E72883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1CA8E799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409DDAA" w14:textId="3C6F8BF2" w:rsidR="00364C44" w:rsidRPr="00B07790" w:rsidRDefault="00364C44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  <w:tc>
          <w:tcPr>
            <w:tcW w:w="178" w:type="dxa"/>
          </w:tcPr>
          <w:p w14:paraId="1989A5D1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A3C774F" w14:textId="77777777" w:rsidR="006C542C" w:rsidRPr="00B07790" w:rsidRDefault="006C542C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0AAFB59" w14:textId="7A74C264" w:rsidR="00F91F8D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(211)</w:t>
            </w:r>
          </w:p>
        </w:tc>
        <w:tc>
          <w:tcPr>
            <w:tcW w:w="184" w:type="dxa"/>
          </w:tcPr>
          <w:p w14:paraId="4A79568E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70C74D18" w14:textId="77777777" w:rsidR="00A52FBF" w:rsidRPr="00B07790" w:rsidRDefault="00A52FBF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2BFA5B88" w14:textId="1AAE9206" w:rsidR="00F91F8D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(1,353)</w:t>
            </w:r>
          </w:p>
        </w:tc>
      </w:tr>
      <w:tr w:rsidR="003D3351" w:rsidRPr="00B07790" w14:paraId="6A1B22BB" w14:textId="77777777" w:rsidTr="009F085E">
        <w:trPr>
          <w:cantSplit/>
        </w:trPr>
        <w:tc>
          <w:tcPr>
            <w:tcW w:w="4140" w:type="dxa"/>
          </w:tcPr>
          <w:p w14:paraId="48EE31E6" w14:textId="77777777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0" w:type="dxa"/>
            <w:vAlign w:val="bottom"/>
          </w:tcPr>
          <w:p w14:paraId="74FD24C2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E782F5F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302AE6A" w14:textId="6760A52E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10,618</w:t>
            </w:r>
          </w:p>
        </w:tc>
        <w:tc>
          <w:tcPr>
            <w:tcW w:w="180" w:type="dxa"/>
            <w:vAlign w:val="bottom"/>
          </w:tcPr>
          <w:p w14:paraId="68E9CBC2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6C3AB49B" w14:textId="16C599E2" w:rsidR="003D3351" w:rsidRPr="00B07790" w:rsidRDefault="00364C44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32F8410" w14:textId="6F010FBC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70EA2710" w14:textId="1E588AB3" w:rsidR="003D3351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61E97511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43CE883" w14:textId="61D6DB25" w:rsidR="003D3351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1,039</w:t>
            </w:r>
          </w:p>
        </w:tc>
        <w:tc>
          <w:tcPr>
            <w:tcW w:w="184" w:type="dxa"/>
          </w:tcPr>
          <w:p w14:paraId="3FB0D38A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7DB028D3" w14:textId="115E1232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11,657</w:t>
            </w:r>
          </w:p>
        </w:tc>
      </w:tr>
      <w:tr w:rsidR="003D3351" w:rsidRPr="00B07790" w14:paraId="72843946" w14:textId="77777777" w:rsidTr="009F085E">
        <w:trPr>
          <w:cantSplit/>
        </w:trPr>
        <w:tc>
          <w:tcPr>
            <w:tcW w:w="4140" w:type="dxa"/>
          </w:tcPr>
          <w:p w14:paraId="2E105858" w14:textId="77777777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4419FDD6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42BDABA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5A5D7B23" w14:textId="04D88AA5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336</w:t>
            </w:r>
          </w:p>
        </w:tc>
        <w:tc>
          <w:tcPr>
            <w:tcW w:w="180" w:type="dxa"/>
            <w:vAlign w:val="bottom"/>
          </w:tcPr>
          <w:p w14:paraId="4F49CBC0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1A5D04" w14:textId="79B8ED85" w:rsidR="003D3351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(67)</w:t>
            </w:r>
          </w:p>
        </w:tc>
        <w:tc>
          <w:tcPr>
            <w:tcW w:w="178" w:type="dxa"/>
            <w:vAlign w:val="bottom"/>
          </w:tcPr>
          <w:p w14:paraId="576F3B3E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1409CBA" w14:textId="57448502" w:rsidR="003D3351" w:rsidRPr="00B07790" w:rsidRDefault="00364C44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(2,768)</w:t>
            </w:r>
          </w:p>
        </w:tc>
        <w:tc>
          <w:tcPr>
            <w:tcW w:w="178" w:type="dxa"/>
          </w:tcPr>
          <w:p w14:paraId="06C9784C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189E39" w14:textId="1E7BF5B6" w:rsidR="003D3351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(72)</w:t>
            </w:r>
          </w:p>
        </w:tc>
        <w:tc>
          <w:tcPr>
            <w:tcW w:w="184" w:type="dxa"/>
          </w:tcPr>
          <w:p w14:paraId="1D7AEDC4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100031D4" w14:textId="1941186D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(2,571)</w:t>
            </w:r>
          </w:p>
        </w:tc>
      </w:tr>
      <w:tr w:rsidR="003D3351" w:rsidRPr="00B07790" w14:paraId="289BBB28" w14:textId="77777777" w:rsidTr="009F085E">
        <w:trPr>
          <w:cantSplit/>
        </w:trPr>
        <w:tc>
          <w:tcPr>
            <w:tcW w:w="4140" w:type="dxa"/>
          </w:tcPr>
          <w:p w14:paraId="55963986" w14:textId="4FE51CE7" w:rsidR="003D3351" w:rsidRPr="00B07790" w:rsidRDefault="003D3351" w:rsidP="003D335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F29B6B2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E52D5E1" w14:textId="77777777" w:rsidR="003D3351" w:rsidRPr="00B07790" w:rsidRDefault="003D3351" w:rsidP="003D335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6365" w14:textId="321A6751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1,224</w:t>
            </w:r>
          </w:p>
        </w:tc>
        <w:tc>
          <w:tcPr>
            <w:tcW w:w="180" w:type="dxa"/>
            <w:vAlign w:val="bottom"/>
          </w:tcPr>
          <w:p w14:paraId="6F85F57A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2736B8" w14:textId="7C6E5372" w:rsidR="003D3351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102,152</w:t>
            </w:r>
          </w:p>
        </w:tc>
        <w:tc>
          <w:tcPr>
            <w:tcW w:w="178" w:type="dxa"/>
            <w:vAlign w:val="bottom"/>
          </w:tcPr>
          <w:p w14:paraId="586AEBD0" w14:textId="4523503C" w:rsidR="003D3351" w:rsidRPr="00B07790" w:rsidRDefault="003D3351" w:rsidP="003D335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E56288" w14:textId="20FE369E" w:rsidR="003D3351" w:rsidRPr="00B07790" w:rsidRDefault="00364C44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127,037</w:t>
            </w:r>
          </w:p>
        </w:tc>
        <w:tc>
          <w:tcPr>
            <w:tcW w:w="178" w:type="dxa"/>
          </w:tcPr>
          <w:p w14:paraId="3301C3CA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5C0E1B1" w14:textId="1FBCEDE2" w:rsidR="003D3351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13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28,742</w:t>
            </w:r>
          </w:p>
        </w:tc>
        <w:tc>
          <w:tcPr>
            <w:tcW w:w="184" w:type="dxa"/>
          </w:tcPr>
          <w:p w14:paraId="339F1DD1" w14:textId="77777777" w:rsidR="003D3351" w:rsidRPr="00B07790" w:rsidRDefault="003D3351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A479E95" w14:textId="5FCFE0F4" w:rsidR="003D3351" w:rsidRPr="00B07790" w:rsidRDefault="00F91F8D" w:rsidP="003D3351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259,155</w:t>
            </w:r>
          </w:p>
        </w:tc>
      </w:tr>
    </w:tbl>
    <w:p w14:paraId="0FC2BA79" w14:textId="3C787020" w:rsidR="00E661B8" w:rsidRPr="00B07790" w:rsidRDefault="00E661B8" w:rsidP="00FF5E54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8"/>
          <w:szCs w:val="8"/>
          <w:lang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80"/>
        <w:gridCol w:w="181"/>
        <w:gridCol w:w="811"/>
        <w:gridCol w:w="180"/>
        <w:gridCol w:w="900"/>
        <w:gridCol w:w="178"/>
        <w:gridCol w:w="817"/>
        <w:gridCol w:w="178"/>
        <w:gridCol w:w="1008"/>
        <w:gridCol w:w="184"/>
        <w:gridCol w:w="873"/>
      </w:tblGrid>
      <w:tr w:rsidR="00E661B8" w:rsidRPr="00B07790" w14:paraId="4F809255" w14:textId="77777777" w:rsidTr="009F085E">
        <w:trPr>
          <w:cantSplit/>
          <w:tblHeader/>
        </w:trPr>
        <w:tc>
          <w:tcPr>
            <w:tcW w:w="4140" w:type="dxa"/>
          </w:tcPr>
          <w:p w14:paraId="34682673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97DF6C" w14:textId="77777777" w:rsidR="00E661B8" w:rsidRPr="00B07790" w:rsidRDefault="00E661B8" w:rsidP="00080069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F62FD50" w14:textId="77777777" w:rsidR="00E661B8" w:rsidRPr="00B07790" w:rsidRDefault="00E661B8" w:rsidP="0008006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239CC00E" w14:textId="77777777" w:rsidR="00E661B8" w:rsidRPr="00B07790" w:rsidRDefault="00E661B8" w:rsidP="0008006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E661B8" w:rsidRPr="00B07790" w14:paraId="60EEA9C3" w14:textId="77777777" w:rsidTr="009F085E">
        <w:trPr>
          <w:cantSplit/>
          <w:tblHeader/>
        </w:trPr>
        <w:tc>
          <w:tcPr>
            <w:tcW w:w="4140" w:type="dxa"/>
          </w:tcPr>
          <w:p w14:paraId="127A9808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271385" w14:textId="77777777" w:rsidR="00E661B8" w:rsidRPr="00B07790" w:rsidRDefault="00E661B8" w:rsidP="00080069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A249A06" w14:textId="77777777" w:rsidR="00E661B8" w:rsidRPr="00B07790" w:rsidRDefault="00E661B8" w:rsidP="0008006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935C7AD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F39F61D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A38E34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693284B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7" w:type="dxa"/>
            <w:vAlign w:val="bottom"/>
          </w:tcPr>
          <w:p w14:paraId="067DC96C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78" w:type="dxa"/>
          </w:tcPr>
          <w:p w14:paraId="22A4F799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DBB6760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09798999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873" w:type="dxa"/>
          </w:tcPr>
          <w:p w14:paraId="21220E83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329388AA" w14:textId="77777777" w:rsidR="00E661B8" w:rsidRPr="00B07790" w:rsidRDefault="00E661B8" w:rsidP="00080069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E661B8" w:rsidRPr="00B07790" w14:paraId="780FC9FD" w14:textId="77777777" w:rsidTr="009F085E">
        <w:trPr>
          <w:cantSplit/>
          <w:tblHeader/>
        </w:trPr>
        <w:tc>
          <w:tcPr>
            <w:tcW w:w="4140" w:type="dxa"/>
          </w:tcPr>
          <w:p w14:paraId="3EF38D09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765B07" w14:textId="77777777" w:rsidR="00E661B8" w:rsidRPr="00B07790" w:rsidRDefault="00E661B8" w:rsidP="00080069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78EDD54" w14:textId="77777777" w:rsidR="00E661B8" w:rsidRPr="00B07790" w:rsidRDefault="00E661B8" w:rsidP="0008006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129" w:type="dxa"/>
            <w:gridSpan w:val="9"/>
            <w:vAlign w:val="bottom"/>
          </w:tcPr>
          <w:p w14:paraId="3ECDCBCA" w14:textId="77777777" w:rsidR="00E661B8" w:rsidRPr="00B07790" w:rsidRDefault="00E661B8" w:rsidP="00080069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E661B8" w:rsidRPr="00B07790" w14:paraId="151B5C74" w14:textId="77777777" w:rsidTr="009F085E">
        <w:trPr>
          <w:cantSplit/>
        </w:trPr>
        <w:tc>
          <w:tcPr>
            <w:tcW w:w="4140" w:type="dxa"/>
          </w:tcPr>
          <w:p w14:paraId="10C4E54D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180" w:type="dxa"/>
            <w:vAlign w:val="bottom"/>
          </w:tcPr>
          <w:p w14:paraId="6C9D6E2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E9783F7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45AE84C1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327BAD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63815C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20A7A82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vAlign w:val="bottom"/>
          </w:tcPr>
          <w:p w14:paraId="5AEA3FC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79E635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2556EC6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28772E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0150D581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661B8" w:rsidRPr="00B07790" w14:paraId="0E55D759" w14:textId="77777777" w:rsidTr="009F085E">
        <w:trPr>
          <w:cantSplit/>
        </w:trPr>
        <w:tc>
          <w:tcPr>
            <w:tcW w:w="4140" w:type="dxa"/>
          </w:tcPr>
          <w:p w14:paraId="55B69686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" w:type="dxa"/>
            <w:vAlign w:val="bottom"/>
          </w:tcPr>
          <w:p w14:paraId="58B9637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B2A9B9C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</w:tcPr>
          <w:p w14:paraId="0CA08A6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1,801</w:t>
            </w:r>
          </w:p>
        </w:tc>
        <w:tc>
          <w:tcPr>
            <w:tcW w:w="180" w:type="dxa"/>
            <w:vAlign w:val="bottom"/>
          </w:tcPr>
          <w:p w14:paraId="05EAB6B7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870326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100,575</w:t>
            </w:r>
          </w:p>
        </w:tc>
        <w:tc>
          <w:tcPr>
            <w:tcW w:w="178" w:type="dxa"/>
            <w:vAlign w:val="bottom"/>
          </w:tcPr>
          <w:p w14:paraId="234B0598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1022601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176,974</w:t>
            </w:r>
          </w:p>
        </w:tc>
        <w:tc>
          <w:tcPr>
            <w:tcW w:w="178" w:type="dxa"/>
          </w:tcPr>
          <w:p w14:paraId="11CC9A2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142E7E4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24,305</w:t>
            </w:r>
          </w:p>
        </w:tc>
        <w:tc>
          <w:tcPr>
            <w:tcW w:w="184" w:type="dxa"/>
          </w:tcPr>
          <w:p w14:paraId="2EC6FD3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22ED8D6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303,655</w:t>
            </w:r>
          </w:p>
        </w:tc>
      </w:tr>
      <w:tr w:rsidR="00E661B8" w:rsidRPr="00B07790" w14:paraId="4F9A98A5" w14:textId="77777777" w:rsidTr="009F085E">
        <w:trPr>
          <w:cantSplit/>
        </w:trPr>
        <w:tc>
          <w:tcPr>
            <w:tcW w:w="4140" w:type="dxa"/>
          </w:tcPr>
          <w:p w14:paraId="0E3336A5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vAlign w:val="bottom"/>
          </w:tcPr>
          <w:p w14:paraId="5DC40C17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510B861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2D7E3BE7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(10,861)</w:t>
            </w:r>
          </w:p>
        </w:tc>
        <w:tc>
          <w:tcPr>
            <w:tcW w:w="180" w:type="dxa"/>
            <w:vAlign w:val="bottom"/>
          </w:tcPr>
          <w:p w14:paraId="5ECCDE8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D8F7539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473</w:t>
            </w:r>
          </w:p>
        </w:tc>
        <w:tc>
          <w:tcPr>
            <w:tcW w:w="178" w:type="dxa"/>
            <w:vAlign w:val="bottom"/>
          </w:tcPr>
          <w:p w14:paraId="2390D729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06B5B8C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(10,330)</w:t>
            </w:r>
          </w:p>
        </w:tc>
        <w:tc>
          <w:tcPr>
            <w:tcW w:w="178" w:type="dxa"/>
          </w:tcPr>
          <w:p w14:paraId="047EF068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7891993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(3,186)</w:t>
            </w:r>
          </w:p>
        </w:tc>
        <w:tc>
          <w:tcPr>
            <w:tcW w:w="184" w:type="dxa"/>
          </w:tcPr>
          <w:p w14:paraId="61A7154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09DBC82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(23,904)</w:t>
            </w:r>
          </w:p>
        </w:tc>
      </w:tr>
      <w:tr w:rsidR="00E661B8" w:rsidRPr="00B07790" w14:paraId="2150E004" w14:textId="77777777" w:rsidTr="009F085E">
        <w:trPr>
          <w:cantSplit/>
        </w:trPr>
        <w:tc>
          <w:tcPr>
            <w:tcW w:w="4140" w:type="dxa"/>
          </w:tcPr>
          <w:p w14:paraId="78DEE447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180" w:type="dxa"/>
            <w:vAlign w:val="bottom"/>
          </w:tcPr>
          <w:p w14:paraId="19E87F0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5E773B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4E10C8A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4EFA887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292143C6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(933)</w:t>
            </w:r>
          </w:p>
        </w:tc>
        <w:tc>
          <w:tcPr>
            <w:tcW w:w="178" w:type="dxa"/>
            <w:vAlign w:val="bottom"/>
          </w:tcPr>
          <w:p w14:paraId="7C31B8C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1A8B8151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74ECC92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AEED1DD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(60)</w:t>
            </w:r>
          </w:p>
        </w:tc>
        <w:tc>
          <w:tcPr>
            <w:tcW w:w="184" w:type="dxa"/>
          </w:tcPr>
          <w:p w14:paraId="76F5D157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4F6CF070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(993)</w:t>
            </w:r>
          </w:p>
        </w:tc>
      </w:tr>
      <w:tr w:rsidR="00E661B8" w:rsidRPr="00B07790" w14:paraId="137A2A64" w14:textId="77777777" w:rsidTr="009F085E">
        <w:trPr>
          <w:cantSplit/>
        </w:trPr>
        <w:tc>
          <w:tcPr>
            <w:tcW w:w="4140" w:type="dxa"/>
          </w:tcPr>
          <w:p w14:paraId="36AEBF70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0" w:type="dxa"/>
            <w:vAlign w:val="bottom"/>
          </w:tcPr>
          <w:p w14:paraId="68F2F830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C2834BC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3D7BEE5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6730B2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167F633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300EB1A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3EC1A6F0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262E0E2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FE25E50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2,328</w:t>
            </w:r>
          </w:p>
        </w:tc>
        <w:tc>
          <w:tcPr>
            <w:tcW w:w="184" w:type="dxa"/>
          </w:tcPr>
          <w:p w14:paraId="3A4902F9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1E03D11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2,328</w:t>
            </w:r>
          </w:p>
        </w:tc>
      </w:tr>
      <w:tr w:rsidR="00E661B8" w:rsidRPr="00B07790" w14:paraId="02B4321F" w14:textId="77777777" w:rsidTr="009F085E">
        <w:trPr>
          <w:cantSplit/>
        </w:trPr>
        <w:tc>
          <w:tcPr>
            <w:tcW w:w="4140" w:type="dxa"/>
          </w:tcPr>
          <w:p w14:paraId="50B90489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4EFDD2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104E648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4033751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194</w:t>
            </w:r>
          </w:p>
        </w:tc>
        <w:tc>
          <w:tcPr>
            <w:tcW w:w="180" w:type="dxa"/>
            <w:vAlign w:val="bottom"/>
          </w:tcPr>
          <w:p w14:paraId="5A6DEC20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46086F5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CA3ABF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686</w:t>
            </w:r>
          </w:p>
        </w:tc>
        <w:tc>
          <w:tcPr>
            <w:tcW w:w="178" w:type="dxa"/>
            <w:vAlign w:val="bottom"/>
          </w:tcPr>
          <w:p w14:paraId="3E09741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0BB71071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8FE651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(654)</w:t>
            </w:r>
          </w:p>
        </w:tc>
        <w:tc>
          <w:tcPr>
            <w:tcW w:w="178" w:type="dxa"/>
          </w:tcPr>
          <w:p w14:paraId="2279EDD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AA71971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87DBF1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  <w:tc>
          <w:tcPr>
            <w:tcW w:w="184" w:type="dxa"/>
          </w:tcPr>
          <w:p w14:paraId="720D88D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0C4857B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E5A8BD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288</w:t>
            </w:r>
          </w:p>
        </w:tc>
      </w:tr>
      <w:tr w:rsidR="00E661B8" w:rsidRPr="00B07790" w14:paraId="15B003CC" w14:textId="77777777" w:rsidTr="009F085E">
        <w:trPr>
          <w:cantSplit/>
        </w:trPr>
        <w:tc>
          <w:tcPr>
            <w:tcW w:w="4140" w:type="dxa"/>
          </w:tcPr>
          <w:p w14:paraId="55F36F68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0" w:type="dxa"/>
            <w:vAlign w:val="bottom"/>
          </w:tcPr>
          <w:p w14:paraId="7705BFB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2981B7B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1063156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10,615</w:t>
            </w:r>
          </w:p>
        </w:tc>
        <w:tc>
          <w:tcPr>
            <w:tcW w:w="180" w:type="dxa"/>
            <w:vAlign w:val="bottom"/>
          </w:tcPr>
          <w:p w14:paraId="4439C4F9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7465E2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7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1969B8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</w:tcPr>
          <w:p w14:paraId="69D9DEC3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</w:tcPr>
          <w:p w14:paraId="6643D2A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2F63002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821</w:t>
            </w:r>
          </w:p>
        </w:tc>
        <w:tc>
          <w:tcPr>
            <w:tcW w:w="184" w:type="dxa"/>
          </w:tcPr>
          <w:p w14:paraId="499C8B8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</w:tcPr>
          <w:p w14:paraId="15A27D5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11,436</w:t>
            </w:r>
          </w:p>
        </w:tc>
      </w:tr>
      <w:tr w:rsidR="00E661B8" w:rsidRPr="00B07790" w14:paraId="7DB046D2" w14:textId="77777777" w:rsidTr="009F085E">
        <w:trPr>
          <w:cantSplit/>
        </w:trPr>
        <w:tc>
          <w:tcPr>
            <w:tcW w:w="4140" w:type="dxa"/>
          </w:tcPr>
          <w:p w14:paraId="1C8E66A1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0" w:type="dxa"/>
            <w:vAlign w:val="bottom"/>
          </w:tcPr>
          <w:p w14:paraId="1E03E6D6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6BB6A00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2EDE35B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180" w:type="dxa"/>
            <w:vAlign w:val="bottom"/>
          </w:tcPr>
          <w:p w14:paraId="1DBEFA9B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A0D956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178" w:type="dxa"/>
            <w:vAlign w:val="bottom"/>
          </w:tcPr>
          <w:p w14:paraId="2FBE8798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649368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(1,801)</w:t>
            </w:r>
          </w:p>
        </w:tc>
        <w:tc>
          <w:tcPr>
            <w:tcW w:w="178" w:type="dxa"/>
          </w:tcPr>
          <w:p w14:paraId="1C77D7A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99A1A0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781</w:t>
            </w:r>
          </w:p>
        </w:tc>
        <w:tc>
          <w:tcPr>
            <w:tcW w:w="184" w:type="dxa"/>
          </w:tcPr>
          <w:p w14:paraId="6CDA3D2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0B6A078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(753)</w:t>
            </w:r>
          </w:p>
        </w:tc>
      </w:tr>
      <w:tr w:rsidR="00E661B8" w:rsidRPr="00B07790" w14:paraId="3318658B" w14:textId="77777777" w:rsidTr="009F085E">
        <w:trPr>
          <w:cantSplit/>
        </w:trPr>
        <w:tc>
          <w:tcPr>
            <w:tcW w:w="4140" w:type="dxa"/>
          </w:tcPr>
          <w:p w14:paraId="6E99D2A2" w14:textId="77777777" w:rsidR="00E661B8" w:rsidRPr="00B07790" w:rsidRDefault="00E661B8" w:rsidP="00080069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E3283DE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2F9AE99" w14:textId="77777777" w:rsidR="00E661B8" w:rsidRPr="00B07790" w:rsidRDefault="00E661B8" w:rsidP="00080069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BD9FC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1,953</w:t>
            </w:r>
          </w:p>
        </w:tc>
        <w:tc>
          <w:tcPr>
            <w:tcW w:w="180" w:type="dxa"/>
            <w:vAlign w:val="bottom"/>
          </w:tcPr>
          <w:p w14:paraId="4ED6471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719C6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100,864</w:t>
            </w:r>
          </w:p>
        </w:tc>
        <w:tc>
          <w:tcPr>
            <w:tcW w:w="178" w:type="dxa"/>
            <w:vAlign w:val="bottom"/>
          </w:tcPr>
          <w:p w14:paraId="5A895ECD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306BA55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164,189</w:t>
            </w:r>
          </w:p>
        </w:tc>
        <w:tc>
          <w:tcPr>
            <w:tcW w:w="178" w:type="dxa"/>
          </w:tcPr>
          <w:p w14:paraId="1427433F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14B7EBC" w14:textId="77777777" w:rsidR="00E661B8" w:rsidRPr="00B07790" w:rsidRDefault="00E661B8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8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25,051</w:t>
            </w:r>
          </w:p>
        </w:tc>
        <w:tc>
          <w:tcPr>
            <w:tcW w:w="184" w:type="dxa"/>
          </w:tcPr>
          <w:p w14:paraId="0849CAA4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1EFAEFA" w14:textId="77777777" w:rsidR="00E661B8" w:rsidRPr="00B07790" w:rsidRDefault="00E661B8" w:rsidP="00080069">
            <w:pPr>
              <w:pStyle w:val="acctfourfigures"/>
              <w:shd w:val="clear" w:color="auto" w:fill="FFFFFF"/>
              <w:tabs>
                <w:tab w:val="clear" w:pos="765"/>
                <w:tab w:val="decimal" w:pos="63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292,057</w:t>
            </w:r>
          </w:p>
        </w:tc>
      </w:tr>
    </w:tbl>
    <w:p w14:paraId="328AF00F" w14:textId="77777777" w:rsidR="00FF5E54" w:rsidRPr="00B07790" w:rsidRDefault="00FF5E54" w:rsidP="00E661B8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Cs w:val="22"/>
          <w:lang w:bidi="th-TH"/>
        </w:rPr>
      </w:pPr>
    </w:p>
    <w:p w14:paraId="66CF2948" w14:textId="77777777" w:rsidR="00F550FF" w:rsidRPr="00B07790" w:rsidRDefault="00F550FF" w:rsidP="00555AEA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2"/>
          <w:szCs w:val="2"/>
          <w:lang w:bidi="th-TH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82"/>
        <w:gridCol w:w="810"/>
        <w:gridCol w:w="180"/>
        <w:gridCol w:w="899"/>
        <w:gridCol w:w="180"/>
        <w:gridCol w:w="811"/>
        <w:gridCol w:w="184"/>
        <w:gridCol w:w="1008"/>
        <w:gridCol w:w="184"/>
        <w:gridCol w:w="964"/>
      </w:tblGrid>
      <w:tr w:rsidR="00ED02A0" w:rsidRPr="00B07790" w14:paraId="71709D27" w14:textId="77777777" w:rsidTr="002C328D">
        <w:trPr>
          <w:cantSplit/>
        </w:trPr>
        <w:tc>
          <w:tcPr>
            <w:tcW w:w="4228" w:type="dxa"/>
          </w:tcPr>
          <w:p w14:paraId="41727E13" w14:textId="014618D2" w:rsidR="00ED02A0" w:rsidRPr="00B07790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07790">
              <w:rPr>
                <w:sz w:val="27"/>
                <w:szCs w:val="27"/>
              </w:rPr>
              <w:br w:type="page"/>
            </w:r>
          </w:p>
        </w:tc>
        <w:tc>
          <w:tcPr>
            <w:tcW w:w="182" w:type="dxa"/>
            <w:vAlign w:val="bottom"/>
          </w:tcPr>
          <w:p w14:paraId="2EC11361" w14:textId="77777777" w:rsidR="00ED02A0" w:rsidRPr="00B0779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0114429" w14:textId="08364825" w:rsidR="00ED02A0" w:rsidRPr="00B0779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ED02A0" w:rsidRPr="00B07790" w14:paraId="190FF9BA" w14:textId="77777777" w:rsidTr="002C328D">
        <w:trPr>
          <w:cantSplit/>
        </w:trPr>
        <w:tc>
          <w:tcPr>
            <w:tcW w:w="4228" w:type="dxa"/>
          </w:tcPr>
          <w:p w14:paraId="0849CD38" w14:textId="77777777" w:rsidR="00ED02A0" w:rsidRPr="00B07790" w:rsidRDefault="00ED02A0" w:rsidP="008C178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4231E9F" w14:textId="77777777" w:rsidR="00ED02A0" w:rsidRPr="00B07790" w:rsidRDefault="00ED02A0" w:rsidP="008C17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2A2BEDD" w14:textId="575D521E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880D6DE" w14:textId="77777777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51BFA710" w14:textId="2ECB848A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078F54B" w14:textId="77777777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B6707F9" w14:textId="6B7D878E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3AA9D178" w14:textId="77777777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70F684E" w14:textId="589C5E8B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55215C37" w14:textId="77777777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27A709D3" w14:textId="77777777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3017B88E" w14:textId="35C6D35B" w:rsidR="00ED02A0" w:rsidRPr="00B07790" w:rsidRDefault="00ED02A0" w:rsidP="008C1781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ED02A0" w:rsidRPr="00B07790" w14:paraId="04E208CE" w14:textId="77777777" w:rsidTr="002C328D">
        <w:trPr>
          <w:cantSplit/>
        </w:trPr>
        <w:tc>
          <w:tcPr>
            <w:tcW w:w="4228" w:type="dxa"/>
          </w:tcPr>
          <w:p w14:paraId="14EC1BC1" w14:textId="77777777" w:rsidR="00ED02A0" w:rsidRPr="00B07790" w:rsidRDefault="00ED02A0" w:rsidP="00FB72F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C62838B" w14:textId="77777777" w:rsidR="00ED02A0" w:rsidRPr="00B07790" w:rsidRDefault="00ED02A0" w:rsidP="00FB72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6E3312A" w14:textId="0B0B61E8" w:rsidR="00ED02A0" w:rsidRPr="00B07790" w:rsidRDefault="00ED02A0" w:rsidP="00FB72F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ED02A0" w:rsidRPr="00B07790" w14:paraId="18210AC3" w14:textId="77777777" w:rsidTr="002C328D">
        <w:trPr>
          <w:cantSplit/>
        </w:trPr>
        <w:tc>
          <w:tcPr>
            <w:tcW w:w="4228" w:type="dxa"/>
          </w:tcPr>
          <w:p w14:paraId="6E7873B7" w14:textId="44411B9C" w:rsidR="00ED02A0" w:rsidRPr="00B07790" w:rsidRDefault="00ED02A0" w:rsidP="00FB72F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E661B8"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82" w:type="dxa"/>
            <w:vAlign w:val="bottom"/>
          </w:tcPr>
          <w:p w14:paraId="6E353F75" w14:textId="77777777" w:rsidR="00ED02A0" w:rsidRPr="00B07790" w:rsidRDefault="00ED02A0" w:rsidP="00FB72F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28F5173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F346EFC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59929AF4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684F6193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485F2390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04E41904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DA06FCB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4EED8135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0882AC84" w14:textId="77777777" w:rsidR="00ED02A0" w:rsidRPr="00B07790" w:rsidRDefault="00ED02A0" w:rsidP="00FB72F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24673" w:rsidRPr="00B07790" w14:paraId="36A580D0" w14:textId="77777777" w:rsidTr="002C328D">
        <w:trPr>
          <w:cantSplit/>
        </w:trPr>
        <w:tc>
          <w:tcPr>
            <w:tcW w:w="4228" w:type="dxa"/>
          </w:tcPr>
          <w:p w14:paraId="46A6A744" w14:textId="77777777" w:rsidR="00E24673" w:rsidRPr="00B07790" w:rsidRDefault="00E24673" w:rsidP="00E2467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7AB2D50F" w14:textId="77777777" w:rsidR="00E24673" w:rsidRPr="00B07790" w:rsidRDefault="00E24673" w:rsidP="00E246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1296B223" w14:textId="4F750B91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1,906</w:t>
            </w:r>
          </w:p>
        </w:tc>
        <w:tc>
          <w:tcPr>
            <w:tcW w:w="180" w:type="dxa"/>
            <w:vAlign w:val="bottom"/>
          </w:tcPr>
          <w:p w14:paraId="3A3CAE2D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44F2B66F" w14:textId="5849AA71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128,381</w:t>
            </w:r>
          </w:p>
        </w:tc>
        <w:tc>
          <w:tcPr>
            <w:tcW w:w="180" w:type="dxa"/>
            <w:vAlign w:val="bottom"/>
          </w:tcPr>
          <w:p w14:paraId="2E4DA21B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7350C138" w14:textId="1D1C990E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89,943</w:t>
            </w:r>
          </w:p>
        </w:tc>
        <w:tc>
          <w:tcPr>
            <w:tcW w:w="184" w:type="dxa"/>
          </w:tcPr>
          <w:p w14:paraId="7C117242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45943FD" w14:textId="6D28660E" w:rsidR="00E24673" w:rsidRPr="00B07790" w:rsidRDefault="00E24673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20,067</w:t>
            </w:r>
          </w:p>
        </w:tc>
        <w:tc>
          <w:tcPr>
            <w:tcW w:w="184" w:type="dxa"/>
          </w:tcPr>
          <w:p w14:paraId="2F921E0C" w14:textId="77777777" w:rsidR="00E24673" w:rsidRPr="00B07790" w:rsidRDefault="00E24673" w:rsidP="00E2467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139783BC" w14:textId="41E01B3A" w:rsidR="00E24673" w:rsidRPr="00B07790" w:rsidRDefault="00E24673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240,297</w:t>
            </w:r>
          </w:p>
        </w:tc>
      </w:tr>
      <w:tr w:rsidR="00ED02A0" w:rsidRPr="00B07790" w14:paraId="1BC7E434" w14:textId="77777777" w:rsidTr="002C328D">
        <w:trPr>
          <w:cantSplit/>
        </w:trPr>
        <w:tc>
          <w:tcPr>
            <w:tcW w:w="4228" w:type="dxa"/>
          </w:tcPr>
          <w:p w14:paraId="064B8A47" w14:textId="77777777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135738A4" w14:textId="77777777" w:rsidR="00ED02A0" w:rsidRPr="00B0779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5C371647" w14:textId="5CA501C5" w:rsidR="00ED02A0" w:rsidRPr="00B07790" w:rsidRDefault="00F91F8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(8,873)</w:t>
            </w:r>
          </w:p>
        </w:tc>
        <w:tc>
          <w:tcPr>
            <w:tcW w:w="180" w:type="dxa"/>
            <w:vAlign w:val="bottom"/>
          </w:tcPr>
          <w:p w14:paraId="485E8958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6DC7CFDB" w14:textId="50DFB173" w:rsidR="00364C44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(12,998)</w:t>
            </w:r>
          </w:p>
        </w:tc>
        <w:tc>
          <w:tcPr>
            <w:tcW w:w="180" w:type="dxa"/>
            <w:vAlign w:val="bottom"/>
          </w:tcPr>
          <w:p w14:paraId="257DEB10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6AAF8ADE" w14:textId="6F7379C1" w:rsidR="00ED02A0" w:rsidRPr="00B07790" w:rsidRDefault="00364C44" w:rsidP="00CA4A8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(11,500)</w:t>
            </w:r>
          </w:p>
        </w:tc>
        <w:tc>
          <w:tcPr>
            <w:tcW w:w="184" w:type="dxa"/>
          </w:tcPr>
          <w:p w14:paraId="6B6F607B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2AD535DD" w14:textId="0EFDEC6C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(2,081)</w:t>
            </w:r>
          </w:p>
        </w:tc>
        <w:tc>
          <w:tcPr>
            <w:tcW w:w="184" w:type="dxa"/>
          </w:tcPr>
          <w:p w14:paraId="50801768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5D0ECC7E" w14:textId="31CD041E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(35,452)</w:t>
            </w:r>
          </w:p>
        </w:tc>
      </w:tr>
      <w:tr w:rsidR="00ED02A0" w:rsidRPr="00B07790" w14:paraId="038F933D" w14:textId="77777777" w:rsidTr="002C328D">
        <w:trPr>
          <w:cantSplit/>
        </w:trPr>
        <w:tc>
          <w:tcPr>
            <w:tcW w:w="4228" w:type="dxa"/>
          </w:tcPr>
          <w:p w14:paraId="382402EC" w14:textId="77777777" w:rsidR="00ED02A0" w:rsidRPr="00B07790" w:rsidRDefault="00ED02A0" w:rsidP="00EF67F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4B9BE58E" w14:textId="77777777" w:rsidR="00ED02A0" w:rsidRPr="00B07790" w:rsidRDefault="00ED02A0" w:rsidP="00EF67F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36C267DB" w14:textId="03937710" w:rsidR="00ED02A0" w:rsidRPr="00B07790" w:rsidRDefault="00F91F8D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B170C48" w14:textId="77777777" w:rsidR="00ED02A0" w:rsidRPr="00B07790" w:rsidRDefault="00ED02A0" w:rsidP="00EF67F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1E3F0A30" w14:textId="22E07DA8" w:rsidR="00ED02A0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37699B8" w14:textId="77777777" w:rsidR="00ED02A0" w:rsidRPr="00B07790" w:rsidRDefault="00ED02A0" w:rsidP="00354211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27F41038" w14:textId="3F6EDC95" w:rsidR="00ED02A0" w:rsidRPr="00B07790" w:rsidRDefault="00364C44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591F0F3B" w14:textId="77777777" w:rsidR="00ED02A0" w:rsidRPr="00B0779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179830F0" w14:textId="283FAE98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5,202</w:t>
            </w:r>
          </w:p>
        </w:tc>
        <w:tc>
          <w:tcPr>
            <w:tcW w:w="184" w:type="dxa"/>
          </w:tcPr>
          <w:p w14:paraId="449A2D3F" w14:textId="77777777" w:rsidR="00ED02A0" w:rsidRPr="00B07790" w:rsidRDefault="00ED02A0" w:rsidP="00EF67FD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69C69D5B" w14:textId="4B6E6BA9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5,202</w:t>
            </w:r>
          </w:p>
        </w:tc>
      </w:tr>
      <w:tr w:rsidR="00ED02A0" w:rsidRPr="00B07790" w14:paraId="2411357A" w14:textId="77777777" w:rsidTr="002C328D">
        <w:trPr>
          <w:cantSplit/>
        </w:trPr>
        <w:tc>
          <w:tcPr>
            <w:tcW w:w="4228" w:type="dxa"/>
          </w:tcPr>
          <w:p w14:paraId="67514708" w14:textId="77777777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</w:t>
            </w:r>
          </w:p>
          <w:p w14:paraId="0C9A363A" w14:textId="39C13AD2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แลกเปลี่ยนเงินตราต่างประเทศ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2838A074" w14:textId="77777777" w:rsidR="00ED02A0" w:rsidRPr="00B0779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5B34157" w14:textId="4B4B5E41" w:rsidR="00ED02A0" w:rsidRPr="00B07790" w:rsidRDefault="00F91F8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E6937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79EA03AB" w14:textId="77777777" w:rsidR="00ED02A0" w:rsidRPr="00B07790" w:rsidRDefault="00ED02A0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7774F2E" w14:textId="7D940A4A" w:rsidR="00364C44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  <w:tc>
          <w:tcPr>
            <w:tcW w:w="180" w:type="dxa"/>
            <w:vAlign w:val="bottom"/>
          </w:tcPr>
          <w:p w14:paraId="77255646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60C3F711" w14:textId="77777777" w:rsidR="00364C44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E6BAEF7" w14:textId="351E26D1" w:rsidR="00ED02A0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4243D88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1790E50A" w14:textId="77777777" w:rsidR="00F91F8D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D59515C" w14:textId="2CAF6C94" w:rsidR="00F91F8D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16933727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3516F9B2" w14:textId="77777777" w:rsidR="00ED02A0" w:rsidRPr="00B07790" w:rsidRDefault="00ED02A0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8B7890B" w14:textId="58E2E517" w:rsidR="00F91F8D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301</w:t>
            </w:r>
          </w:p>
        </w:tc>
      </w:tr>
      <w:tr w:rsidR="00ED02A0" w:rsidRPr="00B07790" w14:paraId="281B5A90" w14:textId="77777777" w:rsidTr="002C328D">
        <w:trPr>
          <w:cantSplit/>
        </w:trPr>
        <w:tc>
          <w:tcPr>
            <w:tcW w:w="4228" w:type="dxa"/>
          </w:tcPr>
          <w:p w14:paraId="5FFA317E" w14:textId="77777777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4DEDAAFB" w14:textId="77777777" w:rsidR="00ED02A0" w:rsidRPr="00B0779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20157DD" w14:textId="0932DB31" w:rsidR="00ED02A0" w:rsidRPr="00B07790" w:rsidRDefault="00F91F8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8,020</w:t>
            </w:r>
          </w:p>
        </w:tc>
        <w:tc>
          <w:tcPr>
            <w:tcW w:w="180" w:type="dxa"/>
            <w:vAlign w:val="bottom"/>
          </w:tcPr>
          <w:p w14:paraId="4894A2B6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932E967" w14:textId="335BA41B" w:rsidR="00ED02A0" w:rsidRPr="00B07790" w:rsidRDefault="00364C44" w:rsidP="00AA0F54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0130BA43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45664567" w14:textId="7B884078" w:rsidR="00ED02A0" w:rsidRPr="00B07790" w:rsidRDefault="00364C44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7F814892" w14:textId="77777777" w:rsidR="00ED02A0" w:rsidRPr="00B07790" w:rsidRDefault="00ED02A0" w:rsidP="00A52FBF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1DCA11A3" w14:textId="2FEA99F6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810</w:t>
            </w:r>
          </w:p>
        </w:tc>
        <w:tc>
          <w:tcPr>
            <w:tcW w:w="184" w:type="dxa"/>
          </w:tcPr>
          <w:p w14:paraId="6C1352C9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3C5BC82E" w14:textId="349B11AE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8,830</w:t>
            </w:r>
          </w:p>
        </w:tc>
      </w:tr>
      <w:tr w:rsidR="00ED02A0" w:rsidRPr="00B07790" w14:paraId="32DC6696" w14:textId="77777777" w:rsidTr="002C328D">
        <w:trPr>
          <w:cantSplit/>
        </w:trPr>
        <w:tc>
          <w:tcPr>
            <w:tcW w:w="4228" w:type="dxa"/>
          </w:tcPr>
          <w:p w14:paraId="3C6E1596" w14:textId="77777777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195943EA" w14:textId="77777777" w:rsidR="00ED02A0" w:rsidRPr="00B0779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01B834E" w14:textId="13EC2F7C" w:rsidR="00ED02A0" w:rsidRPr="00B07790" w:rsidRDefault="00F91F8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95</w:t>
            </w:r>
          </w:p>
        </w:tc>
        <w:tc>
          <w:tcPr>
            <w:tcW w:w="180" w:type="dxa"/>
            <w:vAlign w:val="bottom"/>
          </w:tcPr>
          <w:p w14:paraId="0A890647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C29B73" w14:textId="48E72BA2" w:rsidR="00ED02A0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180" w:type="dxa"/>
            <w:vAlign w:val="bottom"/>
          </w:tcPr>
          <w:p w14:paraId="55D25375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0D890B1" w14:textId="2A6E77B4" w:rsidR="00ED02A0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84" w:type="dxa"/>
          </w:tcPr>
          <w:p w14:paraId="0F3379F8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DAE441" w14:textId="44FA381A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(34)</w:t>
            </w:r>
          </w:p>
        </w:tc>
        <w:tc>
          <w:tcPr>
            <w:tcW w:w="184" w:type="dxa"/>
          </w:tcPr>
          <w:p w14:paraId="1C7369B2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2AA85D1" w14:textId="5B4C2122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135</w:t>
            </w:r>
          </w:p>
        </w:tc>
      </w:tr>
      <w:tr w:rsidR="00ED02A0" w:rsidRPr="00B07790" w14:paraId="7392500B" w14:textId="77777777" w:rsidTr="002C328D">
        <w:trPr>
          <w:cantSplit/>
        </w:trPr>
        <w:tc>
          <w:tcPr>
            <w:tcW w:w="4228" w:type="dxa"/>
          </w:tcPr>
          <w:p w14:paraId="4C586328" w14:textId="39FA3992" w:rsidR="00ED02A0" w:rsidRPr="00B07790" w:rsidRDefault="00ED02A0" w:rsidP="00F01A6C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4B440F69" w14:textId="77777777" w:rsidR="00ED02A0" w:rsidRPr="00B07790" w:rsidRDefault="00ED02A0" w:rsidP="00F01A6C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9049AA" w14:textId="2D8F3F9B" w:rsidR="00ED02A0" w:rsidRPr="00B07790" w:rsidRDefault="00F91F8D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1,148</w:t>
            </w:r>
          </w:p>
        </w:tc>
        <w:tc>
          <w:tcPr>
            <w:tcW w:w="180" w:type="dxa"/>
            <w:vAlign w:val="bottom"/>
          </w:tcPr>
          <w:p w14:paraId="0C66F440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4B4E788" w14:textId="33C6BF32" w:rsidR="00ED02A0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115,745</w:t>
            </w:r>
          </w:p>
        </w:tc>
        <w:tc>
          <w:tcPr>
            <w:tcW w:w="180" w:type="dxa"/>
            <w:vAlign w:val="bottom"/>
          </w:tcPr>
          <w:p w14:paraId="0B2333A9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60819968" w14:textId="4B68383F" w:rsidR="00ED02A0" w:rsidRPr="00B07790" w:rsidRDefault="00364C44" w:rsidP="00D53A5C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78,456</w:t>
            </w:r>
          </w:p>
        </w:tc>
        <w:tc>
          <w:tcPr>
            <w:tcW w:w="184" w:type="dxa"/>
          </w:tcPr>
          <w:p w14:paraId="66E721C4" w14:textId="7777777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C074720" w14:textId="49C35D08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23,964</w:t>
            </w:r>
          </w:p>
        </w:tc>
        <w:tc>
          <w:tcPr>
            <w:tcW w:w="184" w:type="dxa"/>
          </w:tcPr>
          <w:p w14:paraId="4E40782E" w14:textId="66475B27" w:rsidR="00ED02A0" w:rsidRPr="00B07790" w:rsidRDefault="00ED02A0" w:rsidP="00F01A6C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1A4F6996" w14:textId="0014EE03" w:rsidR="00ED02A0" w:rsidRPr="00B07790" w:rsidRDefault="00F91F8D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219,313</w:t>
            </w:r>
          </w:p>
        </w:tc>
      </w:tr>
    </w:tbl>
    <w:p w14:paraId="2BEA1A6D" w14:textId="4B214779" w:rsidR="005A22F6" w:rsidRPr="00B07790" w:rsidRDefault="005A22F6">
      <w:pPr>
        <w:rPr>
          <w:rFonts w:asciiTheme="majorBidi" w:hAnsiTheme="majorBidi" w:cstheme="majorBidi"/>
          <w:sz w:val="30"/>
          <w:szCs w:val="30"/>
          <w:cs/>
        </w:rPr>
      </w:pPr>
    </w:p>
    <w:p w14:paraId="01F91182" w14:textId="14C1D9BB" w:rsidR="00967277" w:rsidRPr="00B07790" w:rsidRDefault="005A22F6" w:rsidP="005A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8"/>
        <w:gridCol w:w="182"/>
        <w:gridCol w:w="810"/>
        <w:gridCol w:w="180"/>
        <w:gridCol w:w="899"/>
        <w:gridCol w:w="180"/>
        <w:gridCol w:w="811"/>
        <w:gridCol w:w="184"/>
        <w:gridCol w:w="1008"/>
        <w:gridCol w:w="184"/>
        <w:gridCol w:w="964"/>
      </w:tblGrid>
      <w:tr w:rsidR="008A4659" w:rsidRPr="00B07790" w14:paraId="76CB0CBF" w14:textId="77777777" w:rsidTr="002C328D">
        <w:trPr>
          <w:cantSplit/>
        </w:trPr>
        <w:tc>
          <w:tcPr>
            <w:tcW w:w="4228" w:type="dxa"/>
          </w:tcPr>
          <w:p w14:paraId="0999FA5A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325F249" w14:textId="77777777" w:rsidR="008A4659" w:rsidRPr="00B07790" w:rsidRDefault="008A4659" w:rsidP="00386D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11CCBF14" w14:textId="77777777" w:rsidR="008A4659" w:rsidRPr="00B07790" w:rsidRDefault="008A4659" w:rsidP="00386D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8A4659" w:rsidRPr="00B07790" w14:paraId="234488E3" w14:textId="77777777" w:rsidTr="002C328D">
        <w:trPr>
          <w:cantSplit/>
        </w:trPr>
        <w:tc>
          <w:tcPr>
            <w:tcW w:w="4228" w:type="dxa"/>
          </w:tcPr>
          <w:p w14:paraId="66B4FB36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8164253" w14:textId="77777777" w:rsidR="008A4659" w:rsidRPr="00B07790" w:rsidRDefault="008A4659" w:rsidP="00386D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8FB3FB9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ดอกเบี้ยค้างจ่าย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9C86050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1723E18A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เงินกู้ยืม</w:t>
            </w: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902401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2C20F08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หุ้นกู้</w:t>
            </w:r>
          </w:p>
        </w:tc>
        <w:tc>
          <w:tcPr>
            <w:tcW w:w="184" w:type="dxa"/>
          </w:tcPr>
          <w:p w14:paraId="19C7897D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6F24353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84" w:type="dxa"/>
          </w:tcPr>
          <w:p w14:paraId="670D827E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964" w:type="dxa"/>
          </w:tcPr>
          <w:p w14:paraId="10F320CF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lang w:val="en-US" w:bidi="th-TH"/>
              </w:rPr>
            </w:pPr>
          </w:p>
          <w:p w14:paraId="5A3E4E09" w14:textId="77777777" w:rsidR="008A4659" w:rsidRPr="00B07790" w:rsidRDefault="008A4659" w:rsidP="00386D2A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</w:pPr>
            <w:r w:rsidRPr="00B07790">
              <w:rPr>
                <w:rFonts w:asciiTheme="majorBidi" w:eastAsiaTheme="minorHAnsi" w:hAnsiTheme="majorBidi" w:cstheme="majorBidi"/>
                <w:b w:val="0"/>
                <w:sz w:val="27"/>
                <w:szCs w:val="27"/>
                <w:cs/>
                <w:lang w:val="en-US" w:bidi="th-TH"/>
              </w:rPr>
              <w:t>รวม</w:t>
            </w:r>
          </w:p>
        </w:tc>
      </w:tr>
      <w:tr w:rsidR="008A4659" w:rsidRPr="00B07790" w14:paraId="3C0FFC73" w14:textId="77777777" w:rsidTr="002C328D">
        <w:trPr>
          <w:cantSplit/>
        </w:trPr>
        <w:tc>
          <w:tcPr>
            <w:tcW w:w="4228" w:type="dxa"/>
          </w:tcPr>
          <w:p w14:paraId="1744293C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2CEEA230" w14:textId="77777777" w:rsidR="008A4659" w:rsidRPr="00B07790" w:rsidRDefault="008A4659" w:rsidP="00386D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9D0D88A" w14:textId="77777777" w:rsidR="008A4659" w:rsidRPr="00B07790" w:rsidRDefault="008A4659" w:rsidP="00386D2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8"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8A4659" w:rsidRPr="00B07790" w14:paraId="483FB1DF" w14:textId="77777777" w:rsidTr="002C328D">
        <w:trPr>
          <w:cantSplit/>
        </w:trPr>
        <w:tc>
          <w:tcPr>
            <w:tcW w:w="4228" w:type="dxa"/>
          </w:tcPr>
          <w:p w14:paraId="4C54AB35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182" w:type="dxa"/>
            <w:vAlign w:val="bottom"/>
          </w:tcPr>
          <w:p w14:paraId="6738EB84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0DB009F0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579EDA4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219E81E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8EB104D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vAlign w:val="bottom"/>
          </w:tcPr>
          <w:p w14:paraId="4CDD447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F97A786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8029EEA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77974BA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023F0F6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4659" w:rsidRPr="00B07790" w14:paraId="0120CD10" w14:textId="77777777" w:rsidTr="002C328D">
        <w:trPr>
          <w:cantSplit/>
        </w:trPr>
        <w:tc>
          <w:tcPr>
            <w:tcW w:w="4228" w:type="dxa"/>
          </w:tcPr>
          <w:p w14:paraId="4E9799B8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182" w:type="dxa"/>
            <w:vAlign w:val="bottom"/>
          </w:tcPr>
          <w:p w14:paraId="28F1134B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0" w:type="dxa"/>
          </w:tcPr>
          <w:p w14:paraId="437DE9DB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1,795</w:t>
            </w:r>
          </w:p>
        </w:tc>
        <w:tc>
          <w:tcPr>
            <w:tcW w:w="180" w:type="dxa"/>
          </w:tcPr>
          <w:p w14:paraId="50814695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A7D9BA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143,631</w:t>
            </w:r>
          </w:p>
        </w:tc>
        <w:tc>
          <w:tcPr>
            <w:tcW w:w="180" w:type="dxa"/>
          </w:tcPr>
          <w:p w14:paraId="0FC9CB49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4B88730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89,930</w:t>
            </w:r>
          </w:p>
        </w:tc>
        <w:tc>
          <w:tcPr>
            <w:tcW w:w="184" w:type="dxa"/>
          </w:tcPr>
          <w:p w14:paraId="4CB1C6A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5B1E0EB0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17,088</w:t>
            </w:r>
          </w:p>
        </w:tc>
        <w:tc>
          <w:tcPr>
            <w:tcW w:w="184" w:type="dxa"/>
          </w:tcPr>
          <w:p w14:paraId="2B266DF9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7C55C2D8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252,444</w:t>
            </w:r>
          </w:p>
        </w:tc>
      </w:tr>
      <w:tr w:rsidR="008A4659" w:rsidRPr="00B07790" w14:paraId="6190A357" w14:textId="77777777" w:rsidTr="002C328D">
        <w:trPr>
          <w:cantSplit/>
        </w:trPr>
        <w:tc>
          <w:tcPr>
            <w:tcW w:w="4228" w:type="dxa"/>
          </w:tcPr>
          <w:p w14:paraId="62678433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2" w:type="dxa"/>
            <w:vAlign w:val="bottom"/>
          </w:tcPr>
          <w:p w14:paraId="38478ADF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BA752FF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(8,149)</w:t>
            </w:r>
          </w:p>
        </w:tc>
        <w:tc>
          <w:tcPr>
            <w:tcW w:w="180" w:type="dxa"/>
            <w:vAlign w:val="bottom"/>
          </w:tcPr>
          <w:p w14:paraId="4D27CD2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AF5A304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(15,070)</w:t>
            </w:r>
          </w:p>
        </w:tc>
        <w:tc>
          <w:tcPr>
            <w:tcW w:w="180" w:type="dxa"/>
            <w:vAlign w:val="bottom"/>
          </w:tcPr>
          <w:p w14:paraId="0C7B8821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7A220BE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72F029F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31844AAE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(1,757)</w:t>
            </w:r>
          </w:p>
        </w:tc>
        <w:tc>
          <w:tcPr>
            <w:tcW w:w="184" w:type="dxa"/>
          </w:tcPr>
          <w:p w14:paraId="3B31C28A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7F00ECFD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(24,976)</w:t>
            </w:r>
          </w:p>
        </w:tc>
      </w:tr>
      <w:tr w:rsidR="008A4659" w:rsidRPr="00B07790" w14:paraId="164D6B40" w14:textId="77777777" w:rsidTr="002C328D">
        <w:trPr>
          <w:cantSplit/>
        </w:trPr>
        <w:tc>
          <w:tcPr>
            <w:tcW w:w="4228" w:type="dxa"/>
          </w:tcPr>
          <w:p w14:paraId="04D71D25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ได้มาจากการรับโอนกิจการ </w:t>
            </w:r>
          </w:p>
        </w:tc>
        <w:tc>
          <w:tcPr>
            <w:tcW w:w="182" w:type="dxa"/>
            <w:vAlign w:val="bottom"/>
          </w:tcPr>
          <w:p w14:paraId="4B85D46E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68335E7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15BB1721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45730D0D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9C8912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4E7642F0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29F2D7F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6454E6D7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2,864</w:t>
            </w:r>
          </w:p>
        </w:tc>
        <w:tc>
          <w:tcPr>
            <w:tcW w:w="184" w:type="dxa"/>
          </w:tcPr>
          <w:p w14:paraId="2828AF75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3BDFDDD1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2,864</w:t>
            </w:r>
          </w:p>
        </w:tc>
      </w:tr>
      <w:tr w:rsidR="008A4659" w:rsidRPr="00B07790" w14:paraId="484AF97C" w14:textId="77777777" w:rsidTr="002C328D">
        <w:trPr>
          <w:cantSplit/>
        </w:trPr>
        <w:tc>
          <w:tcPr>
            <w:tcW w:w="4228" w:type="dxa"/>
          </w:tcPr>
          <w:p w14:paraId="3318454D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hint="cs"/>
                <w:sz w:val="27"/>
                <w:szCs w:val="27"/>
                <w:cs/>
              </w:rPr>
              <w:t>การสูญเสียอำนาจการควบคุมในบริษัทย่อย</w:t>
            </w:r>
          </w:p>
        </w:tc>
        <w:tc>
          <w:tcPr>
            <w:tcW w:w="182" w:type="dxa"/>
            <w:vAlign w:val="bottom"/>
          </w:tcPr>
          <w:p w14:paraId="452766A6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1399D9A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1040A6DB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1B4DCD5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12CB5BC6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1E8C7441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D54935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00A64802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</w:t>
            </w:r>
          </w:p>
        </w:tc>
        <w:tc>
          <w:tcPr>
            <w:tcW w:w="184" w:type="dxa"/>
          </w:tcPr>
          <w:p w14:paraId="0625137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5767E863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8A4659" w:rsidRPr="00B07790" w14:paraId="78EE7CA8" w14:textId="77777777" w:rsidTr="002C328D">
        <w:trPr>
          <w:cantSplit/>
        </w:trPr>
        <w:tc>
          <w:tcPr>
            <w:tcW w:w="4228" w:type="dxa"/>
          </w:tcPr>
          <w:p w14:paraId="7F51EAA0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หนี้สินตามสัญญาเช่าเพิ่มขึ้น</w:t>
            </w:r>
          </w:p>
        </w:tc>
        <w:tc>
          <w:tcPr>
            <w:tcW w:w="182" w:type="dxa"/>
            <w:vAlign w:val="bottom"/>
          </w:tcPr>
          <w:p w14:paraId="04A30180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7C7D4B4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6DBD394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0F4B676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AC9E78D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0EC4FAF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5DCC167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70F466EE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500</w:t>
            </w:r>
          </w:p>
        </w:tc>
        <w:tc>
          <w:tcPr>
            <w:tcW w:w="184" w:type="dxa"/>
          </w:tcPr>
          <w:p w14:paraId="6B1DA27B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6AEF49C8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</w:tr>
      <w:tr w:rsidR="008A4659" w:rsidRPr="00B07790" w14:paraId="2C9FEC29" w14:textId="77777777" w:rsidTr="002C328D">
        <w:trPr>
          <w:cantSplit/>
        </w:trPr>
        <w:tc>
          <w:tcPr>
            <w:tcW w:w="4228" w:type="dxa"/>
          </w:tcPr>
          <w:p w14:paraId="703134BC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ผลกระทบของการเปลี่ยนแปลงของอัตรา</w:t>
            </w:r>
          </w:p>
          <w:p w14:paraId="2AC10C4E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แลกเปลี่ยนเงินตราต่างประเทศ</w:t>
            </w:r>
            <w:r w:rsidRPr="00B07790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82" w:type="dxa"/>
            <w:vAlign w:val="bottom"/>
          </w:tcPr>
          <w:p w14:paraId="4B01D77D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20B4B75F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EB6CA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15B37ABD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178701D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(366)</w:t>
            </w:r>
          </w:p>
        </w:tc>
        <w:tc>
          <w:tcPr>
            <w:tcW w:w="180" w:type="dxa"/>
            <w:vAlign w:val="bottom"/>
          </w:tcPr>
          <w:p w14:paraId="2471DF01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710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3F84F45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A9F8D2B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05F78E5B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051CE379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04F4517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3C1A5CA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5A61F9BD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BB6BDE5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(366)</w:t>
            </w:r>
          </w:p>
        </w:tc>
      </w:tr>
      <w:tr w:rsidR="008A4659" w:rsidRPr="00B07790" w14:paraId="4A6911FA" w14:textId="77777777" w:rsidTr="002C328D">
        <w:trPr>
          <w:cantSplit/>
        </w:trPr>
        <w:tc>
          <w:tcPr>
            <w:tcW w:w="4228" w:type="dxa"/>
          </w:tcPr>
          <w:p w14:paraId="0E339F03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07790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82" w:type="dxa"/>
            <w:vAlign w:val="bottom"/>
          </w:tcPr>
          <w:p w14:paraId="6D67FFD1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vAlign w:val="bottom"/>
          </w:tcPr>
          <w:p w14:paraId="49CDEAF0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8,120</w:t>
            </w:r>
          </w:p>
        </w:tc>
        <w:tc>
          <w:tcPr>
            <w:tcW w:w="180" w:type="dxa"/>
            <w:vAlign w:val="bottom"/>
          </w:tcPr>
          <w:p w14:paraId="7BBAD65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</w:tcPr>
          <w:p w14:paraId="49BCFF86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72A39BB5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</w:tcPr>
          <w:p w14:paraId="09995B67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4" w:type="dxa"/>
          </w:tcPr>
          <w:p w14:paraId="5B544094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</w:tcPr>
          <w:p w14:paraId="4A3E5684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611</w:t>
            </w:r>
          </w:p>
        </w:tc>
        <w:tc>
          <w:tcPr>
            <w:tcW w:w="184" w:type="dxa"/>
          </w:tcPr>
          <w:p w14:paraId="5489DD3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</w:tcPr>
          <w:p w14:paraId="47F984D1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8,731</w:t>
            </w:r>
          </w:p>
        </w:tc>
      </w:tr>
      <w:tr w:rsidR="008A4659" w:rsidRPr="00B07790" w14:paraId="5D32FE0D" w14:textId="77777777" w:rsidTr="002C328D">
        <w:trPr>
          <w:cantSplit/>
        </w:trPr>
        <w:tc>
          <w:tcPr>
            <w:tcW w:w="4228" w:type="dxa"/>
          </w:tcPr>
          <w:p w14:paraId="3BE38BAC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  <w:cs/>
              </w:rPr>
              <w:t>การเปลี่ยนแปลงอื่น</w:t>
            </w:r>
          </w:p>
        </w:tc>
        <w:tc>
          <w:tcPr>
            <w:tcW w:w="182" w:type="dxa"/>
            <w:vAlign w:val="bottom"/>
          </w:tcPr>
          <w:p w14:paraId="237215E2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BE551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140</w:t>
            </w:r>
          </w:p>
        </w:tc>
        <w:tc>
          <w:tcPr>
            <w:tcW w:w="180" w:type="dxa"/>
            <w:vAlign w:val="bottom"/>
          </w:tcPr>
          <w:p w14:paraId="22D44DD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45BA36AC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186</w:t>
            </w:r>
          </w:p>
        </w:tc>
        <w:tc>
          <w:tcPr>
            <w:tcW w:w="180" w:type="dxa"/>
            <w:vAlign w:val="bottom"/>
          </w:tcPr>
          <w:p w14:paraId="13D045F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818FAA2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84" w:type="dxa"/>
          </w:tcPr>
          <w:p w14:paraId="3153F3E4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C03FE6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727</w:t>
            </w:r>
          </w:p>
        </w:tc>
        <w:tc>
          <w:tcPr>
            <w:tcW w:w="184" w:type="dxa"/>
          </w:tcPr>
          <w:p w14:paraId="7660651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6B134460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sz w:val="27"/>
                <w:szCs w:val="27"/>
              </w:rPr>
              <w:t>1,066</w:t>
            </w:r>
          </w:p>
        </w:tc>
      </w:tr>
      <w:tr w:rsidR="008A4659" w:rsidRPr="00B07790" w14:paraId="183E76BE" w14:textId="77777777" w:rsidTr="002C328D">
        <w:trPr>
          <w:cantSplit/>
        </w:trPr>
        <w:tc>
          <w:tcPr>
            <w:tcW w:w="4228" w:type="dxa"/>
          </w:tcPr>
          <w:p w14:paraId="08491736" w14:textId="77777777" w:rsidR="008A4659" w:rsidRPr="00B07790" w:rsidRDefault="008A4659" w:rsidP="00386D2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82" w:type="dxa"/>
            <w:vAlign w:val="bottom"/>
          </w:tcPr>
          <w:p w14:paraId="770C27F7" w14:textId="77777777" w:rsidR="008A4659" w:rsidRPr="00B07790" w:rsidRDefault="008A4659" w:rsidP="00386D2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661529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1,906</w:t>
            </w:r>
          </w:p>
        </w:tc>
        <w:tc>
          <w:tcPr>
            <w:tcW w:w="180" w:type="dxa"/>
            <w:vAlign w:val="bottom"/>
          </w:tcPr>
          <w:p w14:paraId="6F46850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F6B6F01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128,381</w:t>
            </w:r>
          </w:p>
        </w:tc>
        <w:tc>
          <w:tcPr>
            <w:tcW w:w="180" w:type="dxa"/>
            <w:vAlign w:val="bottom"/>
          </w:tcPr>
          <w:p w14:paraId="578E828E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13371E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89,943</w:t>
            </w:r>
          </w:p>
        </w:tc>
        <w:tc>
          <w:tcPr>
            <w:tcW w:w="184" w:type="dxa"/>
          </w:tcPr>
          <w:p w14:paraId="7DA58F78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7DE5A7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8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20,067</w:t>
            </w:r>
          </w:p>
        </w:tc>
        <w:tc>
          <w:tcPr>
            <w:tcW w:w="184" w:type="dxa"/>
          </w:tcPr>
          <w:p w14:paraId="1FE029A3" w14:textId="77777777" w:rsidR="008A4659" w:rsidRPr="00B07790" w:rsidRDefault="008A4659" w:rsidP="00386D2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75AA1041" w14:textId="77777777" w:rsidR="008A4659" w:rsidRPr="00B07790" w:rsidRDefault="008A4659" w:rsidP="00F91F8D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240,297</w:t>
            </w:r>
          </w:p>
        </w:tc>
      </w:tr>
    </w:tbl>
    <w:p w14:paraId="075F6F25" w14:textId="77777777" w:rsidR="008A4659" w:rsidRPr="00B07790" w:rsidRDefault="008A4659">
      <w:pPr>
        <w:rPr>
          <w:rFonts w:asciiTheme="majorBidi" w:hAnsiTheme="majorBidi" w:cstheme="majorBidi"/>
          <w:sz w:val="30"/>
          <w:szCs w:val="30"/>
        </w:rPr>
      </w:pPr>
    </w:p>
    <w:p w14:paraId="4F4CB0C5" w14:textId="377421A5" w:rsidR="00CC5D4D" w:rsidRPr="00B07790" w:rsidRDefault="00CC5D4D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/>
          <w:b/>
          <w:bCs/>
          <w:sz w:val="30"/>
          <w:szCs w:val="30"/>
        </w:rPr>
      </w:pPr>
      <w:bookmarkStart w:id="10" w:name="_Hlk156549194"/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10"/>
    <w:p w14:paraId="493E69CC" w14:textId="0EE12CC9" w:rsidR="004448D7" w:rsidRPr="00B07790" w:rsidRDefault="004448D7" w:rsidP="004448D7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42" w:type="pct"/>
        <w:tblInd w:w="477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94"/>
        <w:gridCol w:w="1055"/>
        <w:gridCol w:w="266"/>
        <w:gridCol w:w="1038"/>
        <w:gridCol w:w="16"/>
        <w:gridCol w:w="268"/>
        <w:gridCol w:w="1053"/>
        <w:gridCol w:w="264"/>
        <w:gridCol w:w="1053"/>
      </w:tblGrid>
      <w:tr w:rsidR="00DC3838" w:rsidRPr="00B07790" w14:paraId="18EFCF77" w14:textId="77777777" w:rsidTr="00DC3838">
        <w:trPr>
          <w:trHeight w:val="331"/>
        </w:trPr>
        <w:tc>
          <w:tcPr>
            <w:tcW w:w="2248" w:type="pct"/>
          </w:tcPr>
          <w:p w14:paraId="7A6D81E2" w14:textId="77777777" w:rsidR="00DC3838" w:rsidRPr="00B07790" w:rsidRDefault="00DC3838" w:rsidP="00C278B6">
            <w:pPr>
              <w:spacing w:line="240" w:lineRule="auto"/>
              <w:ind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x-none"/>
              </w:rPr>
            </w:pPr>
          </w:p>
        </w:tc>
        <w:tc>
          <w:tcPr>
            <w:tcW w:w="1295" w:type="pct"/>
            <w:gridSpan w:val="3"/>
          </w:tcPr>
          <w:p w14:paraId="7B78E031" w14:textId="77777777" w:rsidR="00DC3838" w:rsidRPr="00B0779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6" w:type="pct"/>
            <w:gridSpan w:val="2"/>
          </w:tcPr>
          <w:p w14:paraId="561CC5F1" w14:textId="3A9B8638" w:rsidR="00DC3838" w:rsidRPr="00B0779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28E29EB8" w14:textId="77777777" w:rsidR="00DC3838" w:rsidRPr="00B07790" w:rsidRDefault="00DC383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61B8" w:rsidRPr="00B07790" w14:paraId="457613E3" w14:textId="77777777" w:rsidTr="00C278B6">
        <w:trPr>
          <w:trHeight w:val="331"/>
        </w:trPr>
        <w:tc>
          <w:tcPr>
            <w:tcW w:w="2248" w:type="pct"/>
          </w:tcPr>
          <w:p w14:paraId="42F6BACF" w14:textId="41725C34" w:rsidR="00E661B8" w:rsidRPr="00B07790" w:rsidRDefault="00E661B8" w:rsidP="00E661B8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9" w:type="pct"/>
          </w:tcPr>
          <w:p w14:paraId="0E6961FB" w14:textId="0E7CE16A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BE0984C" w14:textId="77777777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723F8BB3" w14:textId="249456F2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ADF480B" w14:textId="77777777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DB84C5" w14:textId="5CE118B7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A814AF1" w14:textId="77777777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24BD11" w14:textId="7A9A5308" w:rsidR="00E661B8" w:rsidRPr="00B07790" w:rsidRDefault="00E661B8" w:rsidP="00E661B8">
            <w:pPr>
              <w:spacing w:line="240" w:lineRule="auto"/>
              <w:ind w:left="-9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448D7" w:rsidRPr="00B07790" w14:paraId="53E303DB" w14:textId="77777777" w:rsidTr="00C278B6">
        <w:trPr>
          <w:trHeight w:val="331"/>
        </w:trPr>
        <w:tc>
          <w:tcPr>
            <w:tcW w:w="2248" w:type="pct"/>
          </w:tcPr>
          <w:p w14:paraId="5DE5B5B8" w14:textId="77777777" w:rsidR="004448D7" w:rsidRPr="00B07790" w:rsidRDefault="004448D7" w:rsidP="00C278B6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8"/>
            <w:tcBorders>
              <w:bottom w:val="nil"/>
            </w:tcBorders>
          </w:tcPr>
          <w:p w14:paraId="50792DE8" w14:textId="77777777" w:rsidR="004448D7" w:rsidRPr="00B07790" w:rsidRDefault="004448D7" w:rsidP="00C278B6">
            <w:pPr>
              <w:spacing w:line="240" w:lineRule="auto"/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2F" w:rsidRPr="00B07790" w14:paraId="2402B572" w14:textId="77777777" w:rsidTr="00827B5A">
        <w:trPr>
          <w:trHeight w:val="331"/>
        </w:trPr>
        <w:tc>
          <w:tcPr>
            <w:tcW w:w="2248" w:type="pct"/>
          </w:tcPr>
          <w:p w14:paraId="4717DBF3" w14:textId="77777777" w:rsidR="006F5F2F" w:rsidRPr="00B07790" w:rsidRDefault="006F5F2F" w:rsidP="006F5F2F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C8A0" w14:textId="57FFB521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7,683</w:t>
            </w:r>
          </w:p>
        </w:tc>
        <w:tc>
          <w:tcPr>
            <w:tcW w:w="146" w:type="pct"/>
            <w:tcBorders>
              <w:bottom w:val="nil"/>
            </w:tcBorders>
          </w:tcPr>
          <w:p w14:paraId="1DE689AE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  <w:vAlign w:val="center"/>
          </w:tcPr>
          <w:p w14:paraId="303C8CE3" w14:textId="7A2DCD95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7,614 </w:t>
            </w:r>
          </w:p>
        </w:tc>
        <w:tc>
          <w:tcPr>
            <w:tcW w:w="147" w:type="pct"/>
            <w:tcBorders>
              <w:bottom w:val="nil"/>
            </w:tcBorders>
          </w:tcPr>
          <w:p w14:paraId="1DF5AE8B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C84F" w14:textId="11ABA18E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4,463</w:t>
            </w:r>
          </w:p>
        </w:tc>
        <w:tc>
          <w:tcPr>
            <w:tcW w:w="145" w:type="pct"/>
            <w:tcBorders>
              <w:bottom w:val="nil"/>
            </w:tcBorders>
          </w:tcPr>
          <w:p w14:paraId="2B527949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center"/>
          </w:tcPr>
          <w:p w14:paraId="16039F4B" w14:textId="7C6948C2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3,872 </w:t>
            </w:r>
          </w:p>
        </w:tc>
      </w:tr>
      <w:tr w:rsidR="006F5F2F" w:rsidRPr="00B07790" w14:paraId="4B984CF1" w14:textId="77777777" w:rsidTr="00827B5A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16F7AEE8" w14:textId="77777777" w:rsidR="006F5F2F" w:rsidRPr="00B07790" w:rsidRDefault="006F5F2F" w:rsidP="006F5F2F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C19D" w14:textId="07D4984C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4,094</w:t>
            </w:r>
          </w:p>
        </w:tc>
        <w:tc>
          <w:tcPr>
            <w:tcW w:w="146" w:type="pct"/>
            <w:tcBorders>
              <w:bottom w:val="nil"/>
            </w:tcBorders>
          </w:tcPr>
          <w:p w14:paraId="3FF97AE1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nil"/>
            </w:tcBorders>
            <w:vAlign w:val="center"/>
          </w:tcPr>
          <w:p w14:paraId="60EBD138" w14:textId="62D3745F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4,321 </w:t>
            </w:r>
          </w:p>
        </w:tc>
        <w:tc>
          <w:tcPr>
            <w:tcW w:w="147" w:type="pct"/>
            <w:tcBorders>
              <w:bottom w:val="nil"/>
            </w:tcBorders>
          </w:tcPr>
          <w:p w14:paraId="51C6361F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728DD" w14:textId="00616F13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5" w:type="pct"/>
            <w:tcBorders>
              <w:bottom w:val="nil"/>
            </w:tcBorders>
          </w:tcPr>
          <w:p w14:paraId="5F878BD0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nil"/>
            </w:tcBorders>
            <w:vAlign w:val="center"/>
          </w:tcPr>
          <w:p w14:paraId="6E0B891F" w14:textId="5834FF3C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474 </w:t>
            </w:r>
          </w:p>
        </w:tc>
      </w:tr>
      <w:tr w:rsidR="006F5F2F" w:rsidRPr="00B07790" w14:paraId="6A322B44" w14:textId="77777777" w:rsidTr="00827B5A">
        <w:trPr>
          <w:trHeight w:val="331"/>
        </w:trPr>
        <w:tc>
          <w:tcPr>
            <w:tcW w:w="2248" w:type="pct"/>
            <w:tcBorders>
              <w:bottom w:val="nil"/>
            </w:tcBorders>
            <w:vAlign w:val="bottom"/>
          </w:tcPr>
          <w:p w14:paraId="2CCC9BEF" w14:textId="77777777" w:rsidR="006F5F2F" w:rsidRPr="00B07790" w:rsidRDefault="006F5F2F" w:rsidP="006F5F2F">
            <w:pPr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มูลค่ายุติธรรมของสินทรัพย์โครงการ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6E642" w14:textId="01E33EE8" w:rsidR="006F5F2F" w:rsidRPr="00B07790" w:rsidRDefault="006F5F2F" w:rsidP="00D710D6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(2,844)</w:t>
            </w:r>
          </w:p>
        </w:tc>
        <w:tc>
          <w:tcPr>
            <w:tcW w:w="146" w:type="pct"/>
            <w:tcBorders>
              <w:bottom w:val="nil"/>
            </w:tcBorders>
          </w:tcPr>
          <w:p w14:paraId="123C41EE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vAlign w:val="center"/>
          </w:tcPr>
          <w:p w14:paraId="2CB9F3AC" w14:textId="3BD0A9FF" w:rsidR="006F5F2F" w:rsidRPr="00B07790" w:rsidRDefault="006F5F2F" w:rsidP="006F5F2F">
            <w:pPr>
              <w:tabs>
                <w:tab w:val="clear" w:pos="907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(2,927)</w:t>
            </w:r>
          </w:p>
        </w:tc>
        <w:tc>
          <w:tcPr>
            <w:tcW w:w="147" w:type="pct"/>
            <w:tcBorders>
              <w:bottom w:val="nil"/>
            </w:tcBorders>
          </w:tcPr>
          <w:p w14:paraId="74C5C767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FA3EA" w14:textId="34EEDF01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14:paraId="55C03E9E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B2F21D8" w14:textId="53228DC8" w:rsidR="006F5F2F" w:rsidRPr="00B07790" w:rsidRDefault="006F5F2F" w:rsidP="006F5F2F">
            <w:pPr>
              <w:tabs>
                <w:tab w:val="clear" w:pos="907"/>
                <w:tab w:val="decimal" w:pos="630"/>
                <w:tab w:val="left" w:pos="77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5E27A66F" w14:textId="77777777" w:rsidTr="00827B5A">
        <w:trPr>
          <w:cantSplit/>
          <w:trHeight w:val="331"/>
        </w:trPr>
        <w:tc>
          <w:tcPr>
            <w:tcW w:w="2248" w:type="pct"/>
            <w:tcBorders>
              <w:top w:val="nil"/>
              <w:bottom w:val="nil"/>
            </w:tcBorders>
            <w:vAlign w:val="bottom"/>
          </w:tcPr>
          <w:p w14:paraId="21B2BAB4" w14:textId="77777777" w:rsidR="006F5F2F" w:rsidRPr="00B07790" w:rsidRDefault="006F5F2F" w:rsidP="006F5F2F">
            <w:pPr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14D8D" w14:textId="05F0EC9A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8,933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CF902FA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3E1C0" w14:textId="2838E270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9,008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72284DAD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38D844" w14:textId="4AEDFE8F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4,957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14:paraId="12CD6A45" w14:textId="77777777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728A11" w14:textId="526F7DA6" w:rsidR="006F5F2F" w:rsidRPr="00B07790" w:rsidRDefault="006F5F2F" w:rsidP="006F5F2F">
            <w:pPr>
              <w:tabs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4,346</w:t>
            </w:r>
          </w:p>
        </w:tc>
      </w:tr>
    </w:tbl>
    <w:p w14:paraId="50D3ED2D" w14:textId="77777777" w:rsidR="004623C2" w:rsidRPr="00B07790" w:rsidRDefault="004623C2" w:rsidP="0070343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B3E89" w14:textId="0AD6B49C" w:rsidR="004F4243" w:rsidRPr="00B07790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DB7EBD" w14:textId="249A1019" w:rsidR="004F4243" w:rsidRPr="00B07790" w:rsidRDefault="004F4243" w:rsidP="004448D7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217FFBA" w14:textId="28898CF9" w:rsidR="0070343A" w:rsidRPr="00B07790" w:rsidRDefault="004F4243" w:rsidP="005A22F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B07790">
        <w:rPr>
          <w:rFonts w:asciiTheme="majorBidi" w:hAnsiTheme="majorBidi" w:cstheme="majorBidi"/>
          <w:sz w:val="30"/>
          <w:szCs w:val="30"/>
        </w:rPr>
        <w:t xml:space="preserve">   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B07790">
        <w:rPr>
          <w:rFonts w:asciiTheme="majorBidi" w:hAnsiTheme="majorBidi" w:cstheme="majorBidi"/>
          <w:sz w:val="30"/>
          <w:szCs w:val="30"/>
        </w:rPr>
        <w:t xml:space="preserve">2541 </w:t>
      </w:r>
      <w:r w:rsidRPr="00B0779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4264293B" w14:textId="178E9394" w:rsidR="0070343A" w:rsidRPr="00B07790" w:rsidRDefault="005A22F6" w:rsidP="005A2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79" w:type="dxa"/>
        <w:tblInd w:w="43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812"/>
        <w:gridCol w:w="1080"/>
        <w:gridCol w:w="269"/>
        <w:gridCol w:w="991"/>
        <w:gridCol w:w="269"/>
        <w:gridCol w:w="1059"/>
        <w:gridCol w:w="269"/>
        <w:gridCol w:w="1055"/>
      </w:tblGrid>
      <w:tr w:rsidR="008A7906" w:rsidRPr="00B07790" w14:paraId="7A6F77EC" w14:textId="77777777" w:rsidTr="00695933">
        <w:tc>
          <w:tcPr>
            <w:tcW w:w="3375" w:type="dxa"/>
            <w:vMerge w:val="restart"/>
          </w:tcPr>
          <w:p w14:paraId="504E43A7" w14:textId="1E0CDBA8" w:rsidR="008A7906" w:rsidRPr="00B07790" w:rsidRDefault="008A7906" w:rsidP="00573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2" w:type="dxa"/>
          </w:tcPr>
          <w:p w14:paraId="6586364E" w14:textId="77777777" w:rsidR="008A7906" w:rsidRPr="00B07790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8DE49F7" w14:textId="77777777" w:rsidR="008A7906" w:rsidRPr="00B07790" w:rsidRDefault="008A7906" w:rsidP="00A67DA9">
            <w:pPr>
              <w:tabs>
                <w:tab w:val="left" w:pos="2126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32C87DB2" w14:textId="77777777" w:rsidR="008A7906" w:rsidRPr="00B07790" w:rsidRDefault="008A7906" w:rsidP="005731D7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508ADDE5" w14:textId="77777777" w:rsidR="008A7906" w:rsidRPr="00B07790" w:rsidRDefault="008A7906" w:rsidP="005731D7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86827" w:rsidRPr="00B07790" w14:paraId="6BCB9CF0" w14:textId="77777777" w:rsidTr="00695933">
        <w:tc>
          <w:tcPr>
            <w:tcW w:w="3375" w:type="dxa"/>
            <w:vMerge/>
          </w:tcPr>
          <w:p w14:paraId="2158A1DB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6046119E" w14:textId="77777777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7B1ECA0A" w14:textId="002EC5DF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6739D432" w14:textId="77777777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vAlign w:val="center"/>
          </w:tcPr>
          <w:p w14:paraId="308E7807" w14:textId="77732321" w:rsidR="00486827" w:rsidRPr="00B07790" w:rsidRDefault="00486827" w:rsidP="0048682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vAlign w:val="center"/>
          </w:tcPr>
          <w:p w14:paraId="649F73AA" w14:textId="77777777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center"/>
          </w:tcPr>
          <w:p w14:paraId="542539C4" w14:textId="1D8BEF58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3325FB75" w14:textId="77777777" w:rsidR="00486827" w:rsidRPr="00B07790" w:rsidRDefault="00486827" w:rsidP="0048682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center"/>
          </w:tcPr>
          <w:p w14:paraId="532C7685" w14:textId="23574DBD" w:rsidR="00486827" w:rsidRPr="00B07790" w:rsidRDefault="00486827" w:rsidP="0048682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7906" w:rsidRPr="00B07790" w14:paraId="6972DCBA" w14:textId="77777777" w:rsidTr="00695933">
        <w:tc>
          <w:tcPr>
            <w:tcW w:w="3375" w:type="dxa"/>
          </w:tcPr>
          <w:p w14:paraId="7D508E1B" w14:textId="77777777" w:rsidR="008A7906" w:rsidRPr="00B07790" w:rsidRDefault="008A7906" w:rsidP="005731D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1668A9CE" w14:textId="77777777" w:rsidR="008A7906" w:rsidRPr="00B07790" w:rsidRDefault="008A7906" w:rsidP="005731D7">
            <w:pPr>
              <w:tabs>
                <w:tab w:val="clear" w:pos="3742"/>
                <w:tab w:val="left" w:pos="3735"/>
              </w:tabs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92" w:type="dxa"/>
            <w:gridSpan w:val="7"/>
          </w:tcPr>
          <w:p w14:paraId="48471163" w14:textId="77777777" w:rsidR="008A7906" w:rsidRPr="00B07790" w:rsidRDefault="008A7906" w:rsidP="005731D7">
            <w:pPr>
              <w:spacing w:line="360" w:lineRule="exact"/>
              <w:ind w:left="-10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6827" w:rsidRPr="00B07790" w14:paraId="59740C52" w14:textId="77777777" w:rsidTr="00695933">
        <w:tc>
          <w:tcPr>
            <w:tcW w:w="3375" w:type="dxa"/>
          </w:tcPr>
          <w:p w14:paraId="768ABCA2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2" w:type="dxa"/>
          </w:tcPr>
          <w:p w14:paraId="437396BA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A2B6C" w14:textId="5582F3A4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9,008</w:t>
            </w:r>
          </w:p>
        </w:tc>
        <w:tc>
          <w:tcPr>
            <w:tcW w:w="269" w:type="dxa"/>
          </w:tcPr>
          <w:p w14:paraId="38109D82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07764CE" w14:textId="6FF46234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9,166</w:t>
            </w:r>
          </w:p>
        </w:tc>
        <w:tc>
          <w:tcPr>
            <w:tcW w:w="269" w:type="dxa"/>
          </w:tcPr>
          <w:p w14:paraId="2F633836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C702F62" w14:textId="1DCEBA9B" w:rsidR="00486827" w:rsidRPr="00B07790" w:rsidRDefault="00486827" w:rsidP="00A6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4,346</w:t>
            </w:r>
          </w:p>
        </w:tc>
        <w:tc>
          <w:tcPr>
            <w:tcW w:w="269" w:type="dxa"/>
          </w:tcPr>
          <w:p w14:paraId="46D68C2E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2FCCA8CA" w14:textId="05AA5740" w:rsidR="00486827" w:rsidRPr="00B07790" w:rsidRDefault="00486827" w:rsidP="00A67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4,833</w:t>
            </w:r>
          </w:p>
        </w:tc>
      </w:tr>
      <w:tr w:rsidR="00486827" w:rsidRPr="00B07790" w14:paraId="41866D3D" w14:textId="77777777" w:rsidTr="00695933">
        <w:tc>
          <w:tcPr>
            <w:tcW w:w="3375" w:type="dxa"/>
          </w:tcPr>
          <w:p w14:paraId="540995CE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2" w:type="dxa"/>
          </w:tcPr>
          <w:p w14:paraId="0EC4EEE2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D0EEC" w14:textId="77777777" w:rsidR="00486827" w:rsidRPr="00B07790" w:rsidRDefault="00486827" w:rsidP="005B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23DC3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5084D5D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8CB56F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</w:tcPr>
          <w:p w14:paraId="03195C90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00AFE3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868A4C8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6827" w:rsidRPr="00B07790" w14:paraId="19100043" w14:textId="77777777" w:rsidTr="00695933">
        <w:tc>
          <w:tcPr>
            <w:tcW w:w="3375" w:type="dxa"/>
          </w:tcPr>
          <w:p w14:paraId="5D199C2B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2" w:type="dxa"/>
          </w:tcPr>
          <w:p w14:paraId="3A8903C0" w14:textId="77777777" w:rsidR="00486827" w:rsidRPr="00B07790" w:rsidRDefault="00486827" w:rsidP="00486827">
            <w:pPr>
              <w:tabs>
                <w:tab w:val="decimal" w:pos="227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1A65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36CC96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1753A229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E80C88C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9A91E8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DDC2C41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29A6B38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6F5F2F" w:rsidRPr="00B07790" w14:paraId="2983F504" w14:textId="77777777" w:rsidTr="00F366C2">
        <w:tc>
          <w:tcPr>
            <w:tcW w:w="3375" w:type="dxa"/>
          </w:tcPr>
          <w:p w14:paraId="15E6D7AB" w14:textId="77777777" w:rsidR="006F5F2F" w:rsidRPr="00B07790" w:rsidRDefault="006F5F2F" w:rsidP="006F5F2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2" w:type="dxa"/>
          </w:tcPr>
          <w:p w14:paraId="53EC7FFB" w14:textId="77777777" w:rsidR="006F5F2F" w:rsidRPr="00B07790" w:rsidRDefault="006F5F2F" w:rsidP="006F5F2F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9740" w14:textId="1CADE323" w:rsidR="006F5F2F" w:rsidRPr="00B07790" w:rsidRDefault="00584762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9" w:type="dxa"/>
          </w:tcPr>
          <w:p w14:paraId="39154EA3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vAlign w:val="center"/>
          </w:tcPr>
          <w:p w14:paraId="01769BA2" w14:textId="78238516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529 </w:t>
            </w:r>
          </w:p>
        </w:tc>
        <w:tc>
          <w:tcPr>
            <w:tcW w:w="269" w:type="dxa"/>
          </w:tcPr>
          <w:p w14:paraId="3E3D5637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56F2" w14:textId="7CFCD658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69" w:type="dxa"/>
          </w:tcPr>
          <w:p w14:paraId="6411547C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7E2F955" w14:textId="620861C8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284 </w:t>
            </w:r>
          </w:p>
        </w:tc>
      </w:tr>
      <w:tr w:rsidR="006F5F2F" w:rsidRPr="00B07790" w14:paraId="52656885" w14:textId="77777777" w:rsidTr="00F366C2">
        <w:trPr>
          <w:trHeight w:val="417"/>
        </w:trPr>
        <w:tc>
          <w:tcPr>
            <w:tcW w:w="3375" w:type="dxa"/>
            <w:vAlign w:val="center"/>
          </w:tcPr>
          <w:p w14:paraId="465B6AB4" w14:textId="77777777" w:rsidR="006F5F2F" w:rsidRPr="00B07790" w:rsidRDefault="006F5F2F" w:rsidP="006F5F2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2" w:type="dxa"/>
          </w:tcPr>
          <w:p w14:paraId="3C194379" w14:textId="77777777" w:rsidR="006F5F2F" w:rsidRPr="00B07790" w:rsidRDefault="006F5F2F" w:rsidP="006F5F2F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48C2" w14:textId="44484788" w:rsidR="006F5F2F" w:rsidRPr="00B07790" w:rsidRDefault="00671963" w:rsidP="005B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F5F2F" w:rsidRPr="00B0779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079FF1C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433CBDB2" w14:textId="239E7603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280 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0C463E6B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3FCC" w14:textId="0AB7EA0E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8FD6666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2C4E4979" w14:textId="5C338AFF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134 </w:t>
            </w:r>
          </w:p>
        </w:tc>
      </w:tr>
      <w:tr w:rsidR="006F5F2F" w:rsidRPr="00B07790" w14:paraId="3EEBD6B9" w14:textId="77777777" w:rsidTr="00F366C2">
        <w:trPr>
          <w:trHeight w:val="417"/>
        </w:trPr>
        <w:tc>
          <w:tcPr>
            <w:tcW w:w="3375" w:type="dxa"/>
            <w:vAlign w:val="center"/>
          </w:tcPr>
          <w:p w14:paraId="17678DB0" w14:textId="52592FCF" w:rsidR="006F5F2F" w:rsidRPr="00B07790" w:rsidRDefault="00967277" w:rsidP="006F5F2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2" w:type="dxa"/>
          </w:tcPr>
          <w:p w14:paraId="7AB34478" w14:textId="77777777" w:rsidR="006F5F2F" w:rsidRPr="00B07790" w:rsidRDefault="006F5F2F" w:rsidP="006F5F2F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69DE3" w14:textId="52BA477C" w:rsidR="006F5F2F" w:rsidRPr="00B07790" w:rsidRDefault="00584762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(386)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77F3F5B0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center"/>
          </w:tcPr>
          <w:p w14:paraId="6525542D" w14:textId="66266605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41B2A45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196CD" w14:textId="4C9AC6C5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6672E201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center"/>
          </w:tcPr>
          <w:p w14:paraId="60552EA8" w14:textId="7B2E23EB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7F95C016" w14:textId="77777777" w:rsidTr="00F366C2">
        <w:trPr>
          <w:trHeight w:val="423"/>
        </w:trPr>
        <w:tc>
          <w:tcPr>
            <w:tcW w:w="4187" w:type="dxa"/>
            <w:gridSpan w:val="2"/>
            <w:tcBorders>
              <w:bottom w:val="nil"/>
            </w:tcBorders>
            <w:vAlign w:val="center"/>
          </w:tcPr>
          <w:p w14:paraId="78993C10" w14:textId="2EF5E3E2" w:rsidR="006F5F2F" w:rsidRPr="00B07790" w:rsidRDefault="00967277" w:rsidP="006F5F2F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="006F5F2F"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) ขาดทุน</w:t>
            </w:r>
            <w:r w:rsidR="006F5F2F"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จากการประมาณการ</w:t>
            </w:r>
          </w:p>
          <w:p w14:paraId="29A22F3F" w14:textId="77777777" w:rsidR="006F5F2F" w:rsidRPr="00B07790" w:rsidRDefault="006F5F2F" w:rsidP="006F5F2F">
            <w:pPr>
              <w:tabs>
                <w:tab w:val="clear" w:pos="907"/>
                <w:tab w:val="decimal" w:pos="882"/>
              </w:tabs>
              <w:spacing w:line="360" w:lineRule="exact"/>
              <w:ind w:right="-18" w:firstLine="16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BFBA553" w14:textId="77777777" w:rsidR="00C2703D" w:rsidRPr="00B07790" w:rsidRDefault="00C2703D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FB3A0F" w14:textId="531B5E40" w:rsidR="006F5F2F" w:rsidRPr="00B07790" w:rsidRDefault="00C2703D" w:rsidP="005B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69" w:type="dxa"/>
            <w:tcBorders>
              <w:bottom w:val="nil"/>
            </w:tcBorders>
          </w:tcPr>
          <w:p w14:paraId="39EF37CD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4BC2146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83FB8" w14:textId="19F28D14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269" w:type="dxa"/>
            <w:tcBorders>
              <w:bottom w:val="nil"/>
            </w:tcBorders>
            <w:vAlign w:val="center"/>
          </w:tcPr>
          <w:p w14:paraId="1E7135E9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50B8550" w14:textId="77777777" w:rsidR="00C2703D" w:rsidRPr="00B07790" w:rsidRDefault="00C2703D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2DEABB" w14:textId="73B1BF79" w:rsidR="006F5F2F" w:rsidRPr="00B07790" w:rsidRDefault="00C2703D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69" w:type="dxa"/>
            <w:tcBorders>
              <w:bottom w:val="nil"/>
            </w:tcBorders>
          </w:tcPr>
          <w:p w14:paraId="149305E4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center"/>
          </w:tcPr>
          <w:p w14:paraId="48035201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73E81" w14:textId="426DC662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</w:tr>
      <w:tr w:rsidR="006F5F2F" w:rsidRPr="00B07790" w14:paraId="3CF43966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2EF71B68" w14:textId="77777777" w:rsidR="006F5F2F" w:rsidRPr="00B07790" w:rsidRDefault="006F5F2F" w:rsidP="006F5F2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58E331BB" w14:textId="77777777" w:rsidR="006F5F2F" w:rsidRPr="00B07790" w:rsidRDefault="006F5F2F" w:rsidP="006F5F2F">
            <w:pPr>
              <w:tabs>
                <w:tab w:val="decimal" w:pos="865"/>
              </w:tabs>
              <w:spacing w:line="360" w:lineRule="exact"/>
              <w:ind w:left="-7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7C1AE" w14:textId="1294F6E9" w:rsidR="006F5F2F" w:rsidRPr="00B07790" w:rsidRDefault="00C2703D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84762"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CDF586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550C9D4" w14:textId="24153B25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75BB40A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416BE5F" w14:textId="091BABED" w:rsidR="006F5F2F" w:rsidRPr="00B07790" w:rsidRDefault="00C2703D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710D6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7921B15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B259C92" w14:textId="04213A59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486827" w:rsidRPr="00B07790" w14:paraId="44AB5B2F" w14:textId="77777777" w:rsidTr="00695933">
        <w:tc>
          <w:tcPr>
            <w:tcW w:w="3375" w:type="dxa"/>
          </w:tcPr>
          <w:p w14:paraId="74DA7686" w14:textId="77777777" w:rsidR="00486827" w:rsidRPr="00B07790" w:rsidRDefault="00486827" w:rsidP="00486827">
            <w:pPr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2" w:type="dxa"/>
          </w:tcPr>
          <w:p w14:paraId="7C01EA7D" w14:textId="77777777" w:rsidR="00486827" w:rsidRPr="00B07790" w:rsidRDefault="00486827" w:rsidP="00486827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8DA85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057FA684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D23BD2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2F1BE7D8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9" w:type="dxa"/>
          </w:tcPr>
          <w:p w14:paraId="5C9A142C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04B97F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364D0AFD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486827" w:rsidRPr="00B07790" w14:paraId="7522529D" w14:textId="77777777" w:rsidTr="00695933">
        <w:trPr>
          <w:trHeight w:val="781"/>
        </w:trPr>
        <w:tc>
          <w:tcPr>
            <w:tcW w:w="4187" w:type="dxa"/>
            <w:gridSpan w:val="2"/>
          </w:tcPr>
          <w:p w14:paraId="7CD5FAA7" w14:textId="7079D6CD" w:rsidR="00486827" w:rsidRPr="00B07790" w:rsidRDefault="0096727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) ขาดทุน</w:t>
            </w:r>
            <w:r w:rsidR="00486827"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จากกา</w:t>
            </w:r>
            <w:r w:rsidR="00486827"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รวัดมูลค่าใหม่</w:t>
            </w:r>
          </w:p>
          <w:p w14:paraId="37FDDE0B" w14:textId="1CEBFAB1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 w:firstLine="24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ของผลประโยชน์พนักงานที่กำหนดไว้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7F09C34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C0BC3" w14:textId="1D5ED5FE" w:rsidR="006F5F2F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69" w:type="dxa"/>
            <w:shd w:val="clear" w:color="auto" w:fill="auto"/>
          </w:tcPr>
          <w:p w14:paraId="179C016C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shd w:val="clear" w:color="auto" w:fill="auto"/>
          </w:tcPr>
          <w:p w14:paraId="2F41BCFF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E2238" w14:textId="07FC4BEC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(249)</w:t>
            </w:r>
          </w:p>
        </w:tc>
        <w:tc>
          <w:tcPr>
            <w:tcW w:w="269" w:type="dxa"/>
          </w:tcPr>
          <w:p w14:paraId="28C38800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0D12142A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530AE" w14:textId="36614DA4" w:rsidR="006F5F2F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26AA8"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969646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1D5D12E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9E3E" w14:textId="698BD0AA" w:rsidR="00486827" w:rsidRPr="00B07790" w:rsidRDefault="00E24673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</w:tr>
      <w:tr w:rsidR="00486827" w:rsidRPr="00B07790" w14:paraId="692EDB7C" w14:textId="77777777" w:rsidTr="00695933">
        <w:tc>
          <w:tcPr>
            <w:tcW w:w="3375" w:type="dxa"/>
            <w:tcBorders>
              <w:bottom w:val="nil"/>
            </w:tcBorders>
          </w:tcPr>
          <w:p w14:paraId="40C843AD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2" w:type="dxa"/>
            <w:tcBorders>
              <w:bottom w:val="nil"/>
            </w:tcBorders>
          </w:tcPr>
          <w:p w14:paraId="5DD91A63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D6404C" w14:textId="11F57D5A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69" w:type="dxa"/>
            <w:tcBorders>
              <w:bottom w:val="nil"/>
            </w:tcBorders>
          </w:tcPr>
          <w:p w14:paraId="726D98DF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18E8730" w14:textId="504BB53A" w:rsidR="00486827" w:rsidRPr="00B07790" w:rsidRDefault="00486827" w:rsidP="005B6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  <w:tab w:val="left" w:pos="763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>105</w:t>
            </w:r>
          </w:p>
        </w:tc>
        <w:tc>
          <w:tcPr>
            <w:tcW w:w="269" w:type="dxa"/>
            <w:tcBorders>
              <w:bottom w:val="nil"/>
            </w:tcBorders>
          </w:tcPr>
          <w:p w14:paraId="03E53719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B7F7AE6" w14:textId="1A930344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</w:tcPr>
          <w:p w14:paraId="349A819A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66AC5B1" w14:textId="5D2782A3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6827" w:rsidRPr="00B07790" w14:paraId="3ED2BB32" w14:textId="77777777" w:rsidTr="00695933">
        <w:tc>
          <w:tcPr>
            <w:tcW w:w="3375" w:type="dxa"/>
            <w:tcBorders>
              <w:top w:val="nil"/>
              <w:bottom w:val="nil"/>
            </w:tcBorders>
          </w:tcPr>
          <w:p w14:paraId="45A70920" w14:textId="7A7C78CA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14:paraId="3415EBBD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0186B4" w14:textId="54B4EE2F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98772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5EE1B60" w14:textId="30199EB6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(144)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9CE833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084BA75" w14:textId="021BFD4C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26AA8"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EF1CA62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2CEDEE11" w14:textId="4EE053B6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</w:tr>
      <w:tr w:rsidR="00486827" w:rsidRPr="00B07790" w14:paraId="347D0BCA" w14:textId="77777777" w:rsidTr="00695933">
        <w:tc>
          <w:tcPr>
            <w:tcW w:w="3375" w:type="dxa"/>
            <w:tcBorders>
              <w:top w:val="nil"/>
            </w:tcBorders>
          </w:tcPr>
          <w:p w14:paraId="35644FC5" w14:textId="77777777" w:rsidR="00486827" w:rsidRPr="00B07790" w:rsidRDefault="00486827" w:rsidP="00486827">
            <w:pPr>
              <w:spacing w:line="36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12" w:type="dxa"/>
            <w:tcBorders>
              <w:top w:val="nil"/>
            </w:tcBorders>
          </w:tcPr>
          <w:p w14:paraId="645513E7" w14:textId="77777777" w:rsidR="00486827" w:rsidRPr="00B07790" w:rsidRDefault="00486827" w:rsidP="00486827">
            <w:pPr>
              <w:spacing w:line="36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EE96EDE" w14:textId="77777777" w:rsidR="00486827" w:rsidRPr="00B07790" w:rsidRDefault="00486827" w:rsidP="00486827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4C4F0E58" w14:textId="77777777" w:rsidR="00486827" w:rsidRPr="00B07790" w:rsidRDefault="00486827" w:rsidP="004868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0FE61BB1" w14:textId="77777777" w:rsidR="00486827" w:rsidRPr="00B07790" w:rsidRDefault="00486827" w:rsidP="00486827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09C100FD" w14:textId="77777777" w:rsidR="00486827" w:rsidRPr="00B07790" w:rsidRDefault="00486827" w:rsidP="004868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nil"/>
            </w:tcBorders>
          </w:tcPr>
          <w:p w14:paraId="4C4F996A" w14:textId="77777777" w:rsidR="00486827" w:rsidRPr="00B07790" w:rsidRDefault="00486827" w:rsidP="00486827">
            <w:pPr>
              <w:tabs>
                <w:tab w:val="decimal" w:pos="840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14:paraId="24BD577E" w14:textId="77777777" w:rsidR="00486827" w:rsidRPr="00B07790" w:rsidRDefault="00486827" w:rsidP="00486827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 w14:paraId="0ED24A67" w14:textId="77777777" w:rsidR="00486827" w:rsidRPr="00B07790" w:rsidRDefault="00486827" w:rsidP="00486827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86827" w:rsidRPr="00B07790" w14:paraId="0961EB3D" w14:textId="77777777" w:rsidTr="00695933">
        <w:tc>
          <w:tcPr>
            <w:tcW w:w="3375" w:type="dxa"/>
          </w:tcPr>
          <w:p w14:paraId="3C3A0AF7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812" w:type="dxa"/>
          </w:tcPr>
          <w:p w14:paraId="19C3839E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C9D0EB9" w14:textId="4CB9E82B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69" w:type="dxa"/>
          </w:tcPr>
          <w:p w14:paraId="304AD69B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217B47A" w14:textId="619B3AE5" w:rsidR="00486827" w:rsidRPr="00B07790" w:rsidRDefault="00486827" w:rsidP="00486827">
            <w:pPr>
              <w:tabs>
                <w:tab w:val="decimal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(624)</w:t>
            </w:r>
          </w:p>
        </w:tc>
        <w:tc>
          <w:tcPr>
            <w:tcW w:w="269" w:type="dxa"/>
          </w:tcPr>
          <w:p w14:paraId="227380B1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</w:tcPr>
          <w:p w14:paraId="441CCE02" w14:textId="5D7C30C3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  <w:tc>
          <w:tcPr>
            <w:tcW w:w="269" w:type="dxa"/>
          </w:tcPr>
          <w:p w14:paraId="2017F60D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nil"/>
            </w:tcBorders>
          </w:tcPr>
          <w:p w14:paraId="52470399" w14:textId="67B8404D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</w:tr>
      <w:tr w:rsidR="00486827" w:rsidRPr="00B07790" w14:paraId="66117B61" w14:textId="77777777" w:rsidTr="00695933">
        <w:tc>
          <w:tcPr>
            <w:tcW w:w="4187" w:type="dxa"/>
            <w:gridSpan w:val="2"/>
          </w:tcPr>
          <w:p w14:paraId="489215C2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</w:p>
          <w:p w14:paraId="47C3131D" w14:textId="30729AE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จากการซื้อธุรกิจ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C1115C" w14:textId="4115B9A7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06C3B763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1D5F16F3" w14:textId="4EABF841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640034C7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6F5A196" w14:textId="44E28504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69" w:type="dxa"/>
            <w:vAlign w:val="bottom"/>
          </w:tcPr>
          <w:p w14:paraId="4844FBE4" w14:textId="77777777" w:rsidR="00486827" w:rsidRPr="00B07790" w:rsidRDefault="00486827" w:rsidP="00486827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980322C" w14:textId="7CC037A1" w:rsidR="00486827" w:rsidRPr="00B07790" w:rsidRDefault="00E24673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486827" w:rsidRPr="00B07790" w14:paraId="7D9DC6F1" w14:textId="77777777" w:rsidTr="00695933">
        <w:tc>
          <w:tcPr>
            <w:tcW w:w="4187" w:type="dxa"/>
            <w:gridSpan w:val="2"/>
          </w:tcPr>
          <w:p w14:paraId="1094421D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ภาระผูกพันของโครงการผลประโยชน์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ลดลง</w:t>
            </w:r>
          </w:p>
          <w:p w14:paraId="40D51E62" w14:textId="183E2859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 จากการ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เปลี่ยนแปลงสัดส่วน</w:t>
            </w:r>
          </w:p>
          <w:p w14:paraId="2C7EA6FA" w14:textId="239E8F0A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6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เงินลงทุนในบริษัทย่อย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D88663" w14:textId="79801547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AA834F8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nil"/>
            </w:tcBorders>
            <w:vAlign w:val="bottom"/>
          </w:tcPr>
          <w:p w14:paraId="6204DFFD" w14:textId="3B2DB2D6" w:rsidR="00486827" w:rsidRPr="00B07790" w:rsidRDefault="00486827" w:rsidP="00486827">
            <w:pPr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7011DB34" w14:textId="77777777" w:rsidR="00486827" w:rsidRPr="00B07790" w:rsidRDefault="00486827" w:rsidP="00486827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nil"/>
            </w:tcBorders>
            <w:vAlign w:val="bottom"/>
          </w:tcPr>
          <w:p w14:paraId="7813421D" w14:textId="41BD4E49" w:rsidR="00486827" w:rsidRPr="00B07790" w:rsidRDefault="006F5F2F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15DC45DA" w14:textId="77777777" w:rsidR="00486827" w:rsidRPr="00B07790" w:rsidRDefault="00486827" w:rsidP="00486827">
            <w:pPr>
              <w:tabs>
                <w:tab w:val="clear" w:pos="454"/>
                <w:tab w:val="decimal" w:pos="450"/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E7084A7" w14:textId="310C32A6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33EDC38E" w14:textId="77777777" w:rsidTr="00695933">
        <w:tc>
          <w:tcPr>
            <w:tcW w:w="3375" w:type="dxa"/>
          </w:tcPr>
          <w:p w14:paraId="0432C357" w14:textId="77777777" w:rsidR="006F5F2F" w:rsidRPr="00B07790" w:rsidRDefault="006F5F2F" w:rsidP="006F5F2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1" w:name="_Hlk124718466"/>
          </w:p>
        </w:tc>
        <w:tc>
          <w:tcPr>
            <w:tcW w:w="812" w:type="dxa"/>
          </w:tcPr>
          <w:p w14:paraId="2A7C88FE" w14:textId="77777777" w:rsidR="006F5F2F" w:rsidRPr="00B07790" w:rsidRDefault="006F5F2F" w:rsidP="006F5F2F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A04E72" w14:textId="03C0FBF4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69" w:type="dxa"/>
          </w:tcPr>
          <w:p w14:paraId="4EEE1A8B" w14:textId="77777777" w:rsidR="006F5F2F" w:rsidRPr="00B07790" w:rsidRDefault="006F5F2F" w:rsidP="006F5F2F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F7D2A01" w14:textId="68015D42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(758)</w:t>
            </w:r>
          </w:p>
        </w:tc>
        <w:tc>
          <w:tcPr>
            <w:tcW w:w="269" w:type="dxa"/>
          </w:tcPr>
          <w:p w14:paraId="1FC1243C" w14:textId="77777777" w:rsidR="006F5F2F" w:rsidRPr="00B07790" w:rsidRDefault="006F5F2F" w:rsidP="006F5F2F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F97CA4B" w14:textId="3F1E159B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69" w:type="dxa"/>
          </w:tcPr>
          <w:p w14:paraId="0D387771" w14:textId="77777777" w:rsidR="006F5F2F" w:rsidRPr="00B07790" w:rsidRDefault="006F5F2F" w:rsidP="006F5F2F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4A4AD582" w14:textId="4AF739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</w:tr>
      <w:tr w:rsidR="006F5F2F" w:rsidRPr="00B07790" w14:paraId="21740E82" w14:textId="77777777" w:rsidTr="00695933">
        <w:tc>
          <w:tcPr>
            <w:tcW w:w="3375" w:type="dxa"/>
            <w:tcBorders>
              <w:bottom w:val="nil"/>
            </w:tcBorders>
          </w:tcPr>
          <w:p w14:paraId="4373E492" w14:textId="77777777" w:rsidR="006F5F2F" w:rsidRPr="00B07790" w:rsidRDefault="006F5F2F" w:rsidP="006F5F2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2" w:type="dxa"/>
            <w:tcBorders>
              <w:bottom w:val="nil"/>
            </w:tcBorders>
          </w:tcPr>
          <w:p w14:paraId="5014818A" w14:textId="77777777" w:rsidR="006F5F2F" w:rsidRPr="00B07790" w:rsidRDefault="006F5F2F" w:rsidP="006F5F2F">
            <w:pPr>
              <w:tabs>
                <w:tab w:val="clear" w:pos="907"/>
                <w:tab w:val="decimal" w:pos="882"/>
              </w:tabs>
              <w:spacing w:line="360" w:lineRule="exac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DBA766E" w14:textId="79A45D04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8,93</w:t>
            </w:r>
            <w:r w:rsidR="00D710D6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  <w:tcBorders>
              <w:bottom w:val="nil"/>
            </w:tcBorders>
          </w:tcPr>
          <w:p w14:paraId="355E37FF" w14:textId="77777777" w:rsidR="006F5F2F" w:rsidRPr="00B07790" w:rsidRDefault="006F5F2F" w:rsidP="00D710D6">
            <w:pPr>
              <w:tabs>
                <w:tab w:val="decimal" w:pos="774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7A9709E6" w14:textId="5D3CA28C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9,008</w:t>
            </w:r>
          </w:p>
        </w:tc>
        <w:tc>
          <w:tcPr>
            <w:tcW w:w="269" w:type="dxa"/>
            <w:tcBorders>
              <w:bottom w:val="nil"/>
            </w:tcBorders>
          </w:tcPr>
          <w:p w14:paraId="0F63BBB6" w14:textId="77777777" w:rsidR="006F5F2F" w:rsidRPr="00B07790" w:rsidRDefault="006F5F2F" w:rsidP="00D710D6">
            <w:pPr>
              <w:tabs>
                <w:tab w:val="decimal" w:pos="774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0024F20A" w14:textId="18EF1556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</w:t>
            </w:r>
            <w:r w:rsidR="00926AA8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bottom w:val="nil"/>
            </w:tcBorders>
          </w:tcPr>
          <w:p w14:paraId="24661099" w14:textId="77777777" w:rsidR="006F5F2F" w:rsidRPr="00B07790" w:rsidRDefault="006F5F2F" w:rsidP="006F5F2F">
            <w:pPr>
              <w:tabs>
                <w:tab w:val="decimal" w:pos="77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7A978270" w14:textId="69F2C8A2" w:rsidR="006F5F2F" w:rsidRPr="00B07790" w:rsidRDefault="006F5F2F" w:rsidP="00994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60" w:lineRule="exact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4,346</w:t>
            </w:r>
          </w:p>
        </w:tc>
      </w:tr>
      <w:bookmarkEnd w:id="11"/>
    </w:tbl>
    <w:p w14:paraId="2956A058" w14:textId="77777777" w:rsidR="009F085E" w:rsidRPr="00B07790" w:rsidRDefault="009F085E" w:rsidP="005B60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F7D13" w14:textId="77777777" w:rsidR="0070343A" w:rsidRPr="00B07790" w:rsidRDefault="0070343A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67F53" w14:textId="77777777" w:rsidR="0070343A" w:rsidRPr="00B07790" w:rsidRDefault="0070343A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CDB82" w14:textId="77777777" w:rsidR="0070343A" w:rsidRPr="00B07790" w:rsidRDefault="0070343A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B6BC9" w14:textId="77777777" w:rsidR="0070343A" w:rsidRPr="00B07790" w:rsidRDefault="0070343A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1C5CD6" w14:textId="77777777" w:rsidR="0070343A" w:rsidRPr="00B07790" w:rsidRDefault="0070343A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0D53C6" w14:textId="77777777" w:rsidR="005A22F6" w:rsidRPr="00B07790" w:rsidRDefault="005A22F6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07200" w14:textId="1322460D" w:rsidR="0070343A" w:rsidRPr="00B07790" w:rsidRDefault="004448D7" w:rsidP="0070343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ข้อสมมติหลักในการประมาณการตามหลักคณิตศาสตร์ประกันภัย ณ วันที่ </w:t>
      </w:r>
      <w:r w:rsidRPr="00B07790">
        <w:rPr>
          <w:rFonts w:asciiTheme="majorBidi" w:hAnsiTheme="majorBidi" w:cstheme="majorBidi"/>
          <w:sz w:val="30"/>
          <w:szCs w:val="30"/>
        </w:rPr>
        <w:t xml:space="preserve">31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5EA4" w:rsidRPr="00B07790">
        <w:rPr>
          <w:rFonts w:asciiTheme="majorBidi" w:hAnsiTheme="majorBidi" w:cstheme="majorBidi"/>
          <w:sz w:val="30"/>
          <w:szCs w:val="30"/>
        </w:rPr>
        <w:t>256</w:t>
      </w:r>
      <w:r w:rsidR="00486827" w:rsidRPr="00B07790">
        <w:rPr>
          <w:rFonts w:asciiTheme="majorBidi" w:hAnsiTheme="majorBidi" w:cstheme="majorBidi"/>
          <w:sz w:val="30"/>
          <w:szCs w:val="30"/>
        </w:rPr>
        <w:t>7</w:t>
      </w:r>
      <w:r w:rsidR="00825EA4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825EA4" w:rsidRPr="00B077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5EA4" w:rsidRPr="00B07790">
        <w:rPr>
          <w:rFonts w:asciiTheme="majorBidi" w:hAnsiTheme="majorBidi" w:cstheme="majorBidi"/>
          <w:sz w:val="30"/>
          <w:szCs w:val="30"/>
        </w:rPr>
        <w:t>256</w:t>
      </w:r>
      <w:r w:rsidR="00486827" w:rsidRPr="00B07790">
        <w:rPr>
          <w:rFonts w:asciiTheme="majorBidi" w:hAnsiTheme="majorBidi" w:cstheme="majorBidi"/>
          <w:sz w:val="30"/>
          <w:szCs w:val="30"/>
        </w:rPr>
        <w:t>6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(แสดงโดยวิธีถัวเฉลี่ยถ่วงน้ำหนัก) ได้แก่</w:t>
      </w:r>
    </w:p>
    <w:p w14:paraId="2B428773" w14:textId="77777777" w:rsidR="0070343A" w:rsidRPr="00B07790" w:rsidRDefault="0070343A" w:rsidP="0070343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16175" w14:textId="77777777" w:rsidR="004448D7" w:rsidRPr="00B07790" w:rsidRDefault="004448D7" w:rsidP="004448D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14"/>
          <w:szCs w:val="14"/>
          <w:cs/>
        </w:rPr>
      </w:pPr>
    </w:p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4448D7" w:rsidRPr="00B07790" w14:paraId="67EBF1B0" w14:textId="77777777" w:rsidTr="00C278B6">
        <w:tc>
          <w:tcPr>
            <w:tcW w:w="4230" w:type="dxa"/>
          </w:tcPr>
          <w:p w14:paraId="47949740" w14:textId="57AEB7A5" w:rsidR="004448D7" w:rsidRPr="00B07790" w:rsidRDefault="0061001B" w:rsidP="0061001B">
            <w:pPr>
              <w:tabs>
                <w:tab w:val="clear" w:pos="227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ข้อสมมติในการประมาณการ </w:t>
            </w:r>
          </w:p>
        </w:tc>
        <w:tc>
          <w:tcPr>
            <w:tcW w:w="2250" w:type="dxa"/>
            <w:gridSpan w:val="3"/>
          </w:tcPr>
          <w:p w14:paraId="2A7B529C" w14:textId="6F2DCA0F" w:rsidR="004448D7" w:rsidRPr="00B07790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1CF4C6" w14:textId="77777777" w:rsidR="004448D7" w:rsidRPr="00B07790" w:rsidRDefault="004448D7" w:rsidP="00C278B6">
            <w:pPr>
              <w:spacing w:line="240" w:lineRule="auto"/>
              <w:ind w:left="54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9E7426B" w14:textId="01A69ADA" w:rsidR="004448D7" w:rsidRPr="00B07790" w:rsidRDefault="004448D7" w:rsidP="00C278B6">
            <w:pPr>
              <w:spacing w:line="240" w:lineRule="auto"/>
              <w:ind w:left="14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827" w:rsidRPr="00B07790" w14:paraId="3A0ECEA9" w14:textId="77777777" w:rsidTr="00C278B6">
        <w:tc>
          <w:tcPr>
            <w:tcW w:w="4230" w:type="dxa"/>
          </w:tcPr>
          <w:p w14:paraId="61A3DF93" w14:textId="5210558C" w:rsidR="00486827" w:rsidRPr="00B07790" w:rsidRDefault="002C328D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</w:tcPr>
          <w:p w14:paraId="66C50728" w14:textId="1D1DE09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FB073EE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F5C489B" w14:textId="44804168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5A1F4D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6FA144" w14:textId="70A1549D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38A94CE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367B7A47" w14:textId="17A9C534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4448D7" w:rsidRPr="00B07790" w14:paraId="1A53C722" w14:textId="77777777" w:rsidTr="00C278B6">
        <w:tc>
          <w:tcPr>
            <w:tcW w:w="4230" w:type="dxa"/>
          </w:tcPr>
          <w:p w14:paraId="651AED34" w14:textId="77777777" w:rsidR="004448D7" w:rsidRPr="00B07790" w:rsidRDefault="004448D7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550ACC7D" w14:textId="2C52B89F" w:rsidR="004448D7" w:rsidRPr="00B0779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B71F30" w:rsidRPr="00B07790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2F" w:rsidRPr="00B07790" w14:paraId="7066E7F5" w14:textId="77777777" w:rsidTr="00C278B6">
        <w:tc>
          <w:tcPr>
            <w:tcW w:w="4230" w:type="dxa"/>
          </w:tcPr>
          <w:p w14:paraId="1B0B1029" w14:textId="77777777" w:rsidR="006F5F2F" w:rsidRPr="00B07790" w:rsidRDefault="006F5F2F" w:rsidP="006F5F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277C033" w14:textId="642ABABA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1.6</w:t>
            </w:r>
            <w:r w:rsidR="00967277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67277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</w:tcPr>
          <w:p w14:paraId="17152D10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6E6BB2" w14:textId="0299EC42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1.0 - 7.0</w:t>
            </w:r>
          </w:p>
        </w:tc>
        <w:tc>
          <w:tcPr>
            <w:tcW w:w="270" w:type="dxa"/>
          </w:tcPr>
          <w:p w14:paraId="01265DF1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E8499" w14:textId="3AC682AB" w:rsidR="006F5F2F" w:rsidRPr="00B07790" w:rsidRDefault="006F5F2F" w:rsidP="006F5F2F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270" w:type="dxa"/>
          </w:tcPr>
          <w:p w14:paraId="5461B534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371661B" w14:textId="5526DB90" w:rsidR="006F5F2F" w:rsidRPr="00B07790" w:rsidRDefault="006F5F2F" w:rsidP="006F5F2F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3.4</w:t>
            </w:r>
          </w:p>
        </w:tc>
      </w:tr>
      <w:tr w:rsidR="006F5F2F" w:rsidRPr="00B07790" w14:paraId="2F43C2A2" w14:textId="77777777" w:rsidTr="00C278B6">
        <w:tc>
          <w:tcPr>
            <w:tcW w:w="4230" w:type="dxa"/>
          </w:tcPr>
          <w:p w14:paraId="36DD8D27" w14:textId="77777777" w:rsidR="006F5F2F" w:rsidRPr="00B07790" w:rsidRDefault="006F5F2F" w:rsidP="006F5F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6C7CE16A" w14:textId="7F7D3BCC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 w:rsidR="00967277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67277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8.0</w:t>
            </w:r>
          </w:p>
        </w:tc>
        <w:tc>
          <w:tcPr>
            <w:tcW w:w="236" w:type="dxa"/>
          </w:tcPr>
          <w:p w14:paraId="0DE08DF5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AB29996" w14:textId="0E26E294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3.0 - 8.0</w:t>
            </w:r>
          </w:p>
        </w:tc>
        <w:tc>
          <w:tcPr>
            <w:tcW w:w="270" w:type="dxa"/>
          </w:tcPr>
          <w:p w14:paraId="30BB086D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F1E09" w14:textId="6C8F9C0E" w:rsidR="006F5F2F" w:rsidRPr="00B07790" w:rsidRDefault="006F5F2F" w:rsidP="006F5F2F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70" w:type="dxa"/>
          </w:tcPr>
          <w:p w14:paraId="1A6FE9FB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2700A30" w14:textId="075B01D4" w:rsidR="006F5F2F" w:rsidRPr="00B07790" w:rsidRDefault="006F5F2F" w:rsidP="006F5F2F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</w:tr>
      <w:tr w:rsidR="00967277" w:rsidRPr="00B07790" w14:paraId="130BBBD7" w14:textId="77777777" w:rsidTr="00C278B6">
        <w:tc>
          <w:tcPr>
            <w:tcW w:w="4230" w:type="dxa"/>
          </w:tcPr>
          <w:p w14:paraId="558E899B" w14:textId="77777777" w:rsidR="00967277" w:rsidRPr="00B07790" w:rsidRDefault="00967277" w:rsidP="009672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5841E775" w14:textId="7FB85026" w:rsidR="00967277" w:rsidRPr="00B07790" w:rsidRDefault="00967277" w:rsidP="0096727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36" w:type="dxa"/>
          </w:tcPr>
          <w:p w14:paraId="73595FC6" w14:textId="77777777" w:rsidR="00967277" w:rsidRPr="00B07790" w:rsidRDefault="00967277" w:rsidP="0096727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BC1AD4" w14:textId="13BA2900" w:rsidR="00967277" w:rsidRPr="00B07790" w:rsidRDefault="00967277" w:rsidP="00967277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0.0 - 50.0</w:t>
            </w:r>
          </w:p>
        </w:tc>
        <w:tc>
          <w:tcPr>
            <w:tcW w:w="270" w:type="dxa"/>
          </w:tcPr>
          <w:p w14:paraId="395E0012" w14:textId="77777777" w:rsidR="00967277" w:rsidRPr="00B07790" w:rsidRDefault="00967277" w:rsidP="0096727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9033" w14:textId="5C62BF4B" w:rsidR="00967277" w:rsidRPr="00B07790" w:rsidRDefault="00967277" w:rsidP="0096727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0.0 - 4.0</w:t>
            </w:r>
          </w:p>
        </w:tc>
        <w:tc>
          <w:tcPr>
            <w:tcW w:w="270" w:type="dxa"/>
          </w:tcPr>
          <w:p w14:paraId="2FE9D051" w14:textId="77777777" w:rsidR="00967277" w:rsidRPr="00B07790" w:rsidRDefault="00967277" w:rsidP="0096727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7E97A75" w14:textId="4ADD6236" w:rsidR="00967277" w:rsidRPr="00B07790" w:rsidRDefault="00967277" w:rsidP="00967277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0.0 - 4.0</w:t>
            </w:r>
          </w:p>
        </w:tc>
      </w:tr>
      <w:tr w:rsidR="006F5F2F" w:rsidRPr="00B07790" w14:paraId="102BE356" w14:textId="77777777" w:rsidTr="00C278B6">
        <w:tc>
          <w:tcPr>
            <w:tcW w:w="4230" w:type="dxa"/>
          </w:tcPr>
          <w:p w14:paraId="4431D8B5" w14:textId="77777777" w:rsidR="006F5F2F" w:rsidRPr="00B07790" w:rsidRDefault="006F5F2F" w:rsidP="006F5F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990" w:type="dxa"/>
          </w:tcPr>
          <w:p w14:paraId="47537B09" w14:textId="1B074366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67277"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67277"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67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</w:tcPr>
          <w:p w14:paraId="68A3D598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461370" w14:textId="56ABE742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55 - 67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B64AD1E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2346F" w14:textId="535183FA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1CB26CAE" w14:textId="77777777" w:rsidR="006F5F2F" w:rsidRPr="00B07790" w:rsidRDefault="006F5F2F" w:rsidP="006F5F2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400077C" w14:textId="63C303A6" w:rsidR="006F5F2F" w:rsidRPr="00B07790" w:rsidRDefault="006F5F2F" w:rsidP="006F5F2F">
            <w:pPr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EBD120F" w14:textId="77777777" w:rsidR="004448D7" w:rsidRPr="00B07790" w:rsidRDefault="004448D7" w:rsidP="004448D7">
      <w:pPr>
        <w:spacing w:line="240" w:lineRule="auto"/>
        <w:ind w:left="547"/>
        <w:rPr>
          <w:rFonts w:asciiTheme="majorBidi" w:hAnsiTheme="majorBidi" w:cstheme="majorBidi"/>
          <w:sz w:val="20"/>
          <w:szCs w:val="20"/>
        </w:rPr>
      </w:pPr>
    </w:p>
    <w:p w14:paraId="366AD604" w14:textId="77777777" w:rsidR="004448D7" w:rsidRPr="00B07790" w:rsidRDefault="004448D7" w:rsidP="004448D7">
      <w:pPr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57D55B3" w14:textId="77777777" w:rsidR="00F91B6C" w:rsidRPr="00B07790" w:rsidRDefault="00F91B6C" w:rsidP="004448D7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7DB9F2" w14:textId="598188E9" w:rsidR="007D2E05" w:rsidRPr="00B07790" w:rsidRDefault="004448D7" w:rsidP="002C328D">
      <w:pPr>
        <w:spacing w:line="240" w:lineRule="auto"/>
        <w:ind w:left="540" w:right="-297"/>
        <w:jc w:val="thaiDistribute"/>
        <w:rPr>
          <w:rFonts w:asciiTheme="majorBidi" w:eastAsia="Calibri" w:hAnsiTheme="majorBidi" w:cstheme="majorBidi"/>
          <w:i/>
          <w:iCs/>
          <w:spacing w:val="-4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86827" w:rsidRPr="00B0779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20900"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F5F2F" w:rsidRPr="00B07790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B0779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B0779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486827" w:rsidRPr="00B07790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pacing w:val="-4"/>
          <w:sz w:val="30"/>
          <w:szCs w:val="30"/>
        </w:rPr>
        <w:t>: 1</w:t>
      </w:r>
      <w:r w:rsidR="00486827" w:rsidRPr="00B07790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B0779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ปี)</w:t>
      </w:r>
    </w:p>
    <w:p w14:paraId="6EE1918C" w14:textId="5E998B96" w:rsidR="00AD44E4" w:rsidRPr="00B07790" w:rsidRDefault="00AD44E4" w:rsidP="00DE02B5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ABA682C" w14:textId="06612752" w:rsidR="004448D7" w:rsidRPr="00B07790" w:rsidRDefault="004448D7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82E1DD9" w14:textId="77777777" w:rsidR="00695933" w:rsidRPr="00B07790" w:rsidRDefault="00695933" w:rsidP="004448D7">
      <w:pPr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14:paraId="388A954A" w14:textId="5CF06C38" w:rsidR="004448D7" w:rsidRPr="00B07790" w:rsidRDefault="004448D7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</w:t>
      </w:r>
      <w:r w:rsidRPr="00B07790">
        <w:rPr>
          <w:rFonts w:asciiTheme="majorBidi" w:hAnsiTheme="majorBidi" w:cstheme="majorBidi"/>
          <w:sz w:val="30"/>
          <w:szCs w:val="30"/>
          <w:cs/>
        </w:rPr>
        <w:t>เป็นไปได้อย่างสมเหตุสมผล ณ วันที่รายงาน โดยถือว่าข้อสมมติอื่น ๆ คงที่</w:t>
      </w:r>
    </w:p>
    <w:p w14:paraId="0E748101" w14:textId="2685C2FB" w:rsidR="00D7583A" w:rsidRPr="00B07790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4"/>
        <w:gridCol w:w="233"/>
        <w:gridCol w:w="937"/>
        <w:gridCol w:w="235"/>
        <w:gridCol w:w="937"/>
      </w:tblGrid>
      <w:tr w:rsidR="00D7583A" w:rsidRPr="00B07790" w14:paraId="0EE1D8F3" w14:textId="77777777" w:rsidTr="00695933">
        <w:trPr>
          <w:trHeight w:val="20"/>
          <w:tblHeader/>
        </w:trPr>
        <w:tc>
          <w:tcPr>
            <w:tcW w:w="4590" w:type="dxa"/>
          </w:tcPr>
          <w:p w14:paraId="4D67F076" w14:textId="77777777" w:rsidR="00D7583A" w:rsidRPr="00B07790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</w:tcPr>
          <w:p w14:paraId="2780AFB7" w14:textId="0280F8E2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7583A" w:rsidRPr="00B07790" w14:paraId="1DC70F8A" w14:textId="77777777" w:rsidTr="00695933">
        <w:trPr>
          <w:trHeight w:val="20"/>
          <w:tblHeader/>
        </w:trPr>
        <w:tc>
          <w:tcPr>
            <w:tcW w:w="4590" w:type="dxa"/>
          </w:tcPr>
          <w:p w14:paraId="094C911C" w14:textId="77777777" w:rsidR="00D7583A" w:rsidRPr="00B07790" w:rsidRDefault="00D7583A" w:rsidP="00695933">
            <w:pPr>
              <w:ind w:right="-3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4" w:type="dxa"/>
            <w:gridSpan w:val="3"/>
          </w:tcPr>
          <w:p w14:paraId="5967A6CD" w14:textId="229584C7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7876F92F" w14:textId="77777777" w:rsidR="00D7583A" w:rsidRPr="00B0779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9" w:type="dxa"/>
            <w:gridSpan w:val="3"/>
          </w:tcPr>
          <w:p w14:paraId="074283CD" w14:textId="538E9A0F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86827" w:rsidRPr="00B07790" w14:paraId="1F754043" w14:textId="77777777" w:rsidTr="00695933">
        <w:trPr>
          <w:trHeight w:val="20"/>
          <w:tblHeader/>
        </w:trPr>
        <w:tc>
          <w:tcPr>
            <w:tcW w:w="4590" w:type="dxa"/>
          </w:tcPr>
          <w:p w14:paraId="78ABE038" w14:textId="77777777" w:rsidR="00486827" w:rsidRPr="00B07790" w:rsidRDefault="00486827" w:rsidP="00486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74C5C24C" w14:textId="75A27137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3" w:type="dxa"/>
            <w:vAlign w:val="center"/>
          </w:tcPr>
          <w:p w14:paraId="61BBC47C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4" w:type="dxa"/>
            <w:vAlign w:val="center"/>
          </w:tcPr>
          <w:p w14:paraId="7B6DB205" w14:textId="302850B8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3" w:type="dxa"/>
          </w:tcPr>
          <w:p w14:paraId="3A535603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2A179605" w14:textId="2C2562D4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5" w:type="dxa"/>
            <w:vAlign w:val="center"/>
          </w:tcPr>
          <w:p w14:paraId="65E30AFE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52298F8F" w14:textId="78BF0FEB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7583A" w:rsidRPr="00B07790" w14:paraId="66A6107F" w14:textId="77777777" w:rsidTr="00695933">
        <w:trPr>
          <w:trHeight w:val="20"/>
          <w:tblHeader/>
        </w:trPr>
        <w:tc>
          <w:tcPr>
            <w:tcW w:w="4590" w:type="dxa"/>
          </w:tcPr>
          <w:p w14:paraId="702EFF9C" w14:textId="77777777" w:rsidR="00D7583A" w:rsidRPr="00B07790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6" w:type="dxa"/>
            <w:gridSpan w:val="7"/>
            <w:vAlign w:val="center"/>
          </w:tcPr>
          <w:p w14:paraId="5611097E" w14:textId="77777777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F5F2F" w:rsidRPr="00B07790" w14:paraId="010E2E21" w14:textId="77777777" w:rsidTr="000115B8">
        <w:trPr>
          <w:trHeight w:val="20"/>
        </w:trPr>
        <w:tc>
          <w:tcPr>
            <w:tcW w:w="4590" w:type="dxa"/>
          </w:tcPr>
          <w:p w14:paraId="0BD3BD4B" w14:textId="77777777" w:rsidR="006F5F2F" w:rsidRPr="00B07790" w:rsidRDefault="006F5F2F" w:rsidP="006F5F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A1F7" w14:textId="69457CD0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(1,034)</w:t>
            </w:r>
          </w:p>
        </w:tc>
        <w:tc>
          <w:tcPr>
            <w:tcW w:w="233" w:type="dxa"/>
            <w:vAlign w:val="center"/>
          </w:tcPr>
          <w:p w14:paraId="207F51A8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  <w:vAlign w:val="center"/>
          </w:tcPr>
          <w:p w14:paraId="4F6C541A" w14:textId="4848C8F8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(1,037)</w:t>
            </w:r>
          </w:p>
        </w:tc>
        <w:tc>
          <w:tcPr>
            <w:tcW w:w="233" w:type="dxa"/>
            <w:vAlign w:val="center"/>
          </w:tcPr>
          <w:p w14:paraId="09E33A85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8C852" w14:textId="5E66E712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  <w:tc>
          <w:tcPr>
            <w:tcW w:w="235" w:type="dxa"/>
            <w:vAlign w:val="center"/>
          </w:tcPr>
          <w:p w14:paraId="1C39E0FC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center"/>
          </w:tcPr>
          <w:p w14:paraId="7378EC4D" w14:textId="368DB31A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1,157 </w:t>
            </w:r>
          </w:p>
        </w:tc>
      </w:tr>
      <w:tr w:rsidR="006F5F2F" w:rsidRPr="00B07790" w14:paraId="265CBA7A" w14:textId="77777777" w:rsidTr="000115B8">
        <w:trPr>
          <w:trHeight w:val="20"/>
        </w:trPr>
        <w:tc>
          <w:tcPr>
            <w:tcW w:w="4590" w:type="dxa"/>
          </w:tcPr>
          <w:p w14:paraId="180C47B0" w14:textId="77777777" w:rsidR="006F5F2F" w:rsidRPr="00B07790" w:rsidRDefault="006F5F2F" w:rsidP="006F5F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D80C" w14:textId="29D213F3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33" w:type="dxa"/>
          </w:tcPr>
          <w:p w14:paraId="2F3B10AD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4" w:type="dxa"/>
            <w:vAlign w:val="center"/>
          </w:tcPr>
          <w:p w14:paraId="07FB838C" w14:textId="1BC076D6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747 </w:t>
            </w:r>
          </w:p>
        </w:tc>
        <w:tc>
          <w:tcPr>
            <w:tcW w:w="233" w:type="dxa"/>
          </w:tcPr>
          <w:p w14:paraId="56F240A7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71E00" w14:textId="2CBB9460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(694)</w:t>
            </w:r>
          </w:p>
        </w:tc>
        <w:tc>
          <w:tcPr>
            <w:tcW w:w="235" w:type="dxa"/>
          </w:tcPr>
          <w:p w14:paraId="7436A131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vAlign w:val="center"/>
          </w:tcPr>
          <w:p w14:paraId="6ED2C1AB" w14:textId="6B5FF6A8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(653)</w:t>
            </w:r>
          </w:p>
        </w:tc>
      </w:tr>
    </w:tbl>
    <w:p w14:paraId="7495D2D3" w14:textId="0F365A1B" w:rsidR="00D7583A" w:rsidRPr="00B07790" w:rsidRDefault="00D7583A" w:rsidP="004448D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7"/>
        <w:gridCol w:w="233"/>
        <w:gridCol w:w="980"/>
        <w:gridCol w:w="233"/>
        <w:gridCol w:w="937"/>
        <w:gridCol w:w="235"/>
        <w:gridCol w:w="935"/>
      </w:tblGrid>
      <w:tr w:rsidR="00D7583A" w:rsidRPr="00B07790" w14:paraId="185ABB1C" w14:textId="77777777" w:rsidTr="00695933">
        <w:trPr>
          <w:trHeight w:val="20"/>
          <w:tblHeader/>
        </w:trPr>
        <w:tc>
          <w:tcPr>
            <w:tcW w:w="4590" w:type="dxa"/>
          </w:tcPr>
          <w:p w14:paraId="16407EBA" w14:textId="77777777" w:rsidR="00D7583A" w:rsidRPr="00B07790" w:rsidRDefault="00D7583A" w:rsidP="003D1BB4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434A66E8" w14:textId="4B311931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</w:t>
            </w:r>
            <w:r w:rsidR="00967277" w:rsidRPr="00B0779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B0779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7583A" w:rsidRPr="00B07790" w14:paraId="59F0C0E2" w14:textId="77777777" w:rsidTr="00695933">
        <w:trPr>
          <w:trHeight w:val="20"/>
          <w:tblHeader/>
        </w:trPr>
        <w:tc>
          <w:tcPr>
            <w:tcW w:w="4590" w:type="dxa"/>
          </w:tcPr>
          <w:p w14:paraId="6BC8D911" w14:textId="77777777" w:rsidR="00D7583A" w:rsidRPr="00B07790" w:rsidRDefault="00D7583A" w:rsidP="003D1B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33C4E59" w14:textId="77777777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B9678D6" w14:textId="77777777" w:rsidR="00D7583A" w:rsidRPr="00B07790" w:rsidRDefault="00D7583A" w:rsidP="003D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7" w:type="dxa"/>
            <w:gridSpan w:val="3"/>
          </w:tcPr>
          <w:p w14:paraId="26A66EAE" w14:textId="77777777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86827" w:rsidRPr="00B07790" w14:paraId="3057B150" w14:textId="77777777" w:rsidTr="00695933">
        <w:trPr>
          <w:trHeight w:val="20"/>
          <w:tblHeader/>
        </w:trPr>
        <w:tc>
          <w:tcPr>
            <w:tcW w:w="4590" w:type="dxa"/>
          </w:tcPr>
          <w:p w14:paraId="0424765F" w14:textId="77777777" w:rsidR="00486827" w:rsidRPr="00B07790" w:rsidRDefault="00486827" w:rsidP="004868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5DDCCF1" w14:textId="3935726E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3" w:type="dxa"/>
            <w:vAlign w:val="center"/>
          </w:tcPr>
          <w:p w14:paraId="290BF665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vAlign w:val="center"/>
          </w:tcPr>
          <w:p w14:paraId="4AF8470C" w14:textId="3D4FD01F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3" w:type="dxa"/>
          </w:tcPr>
          <w:p w14:paraId="31CA86B4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7" w:type="dxa"/>
            <w:vAlign w:val="center"/>
          </w:tcPr>
          <w:p w14:paraId="419E7E15" w14:textId="310C2CF5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5" w:type="dxa"/>
            <w:vAlign w:val="center"/>
          </w:tcPr>
          <w:p w14:paraId="7857CB89" w14:textId="77777777" w:rsidR="00486827" w:rsidRPr="00B07790" w:rsidRDefault="00486827" w:rsidP="0048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5B2833CA" w14:textId="29069E3F" w:rsidR="00486827" w:rsidRPr="00B07790" w:rsidRDefault="00486827" w:rsidP="004868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7583A" w:rsidRPr="00B07790" w14:paraId="56D960B9" w14:textId="77777777" w:rsidTr="00695933">
        <w:trPr>
          <w:trHeight w:val="20"/>
          <w:tblHeader/>
        </w:trPr>
        <w:tc>
          <w:tcPr>
            <w:tcW w:w="4590" w:type="dxa"/>
          </w:tcPr>
          <w:p w14:paraId="2F3A173D" w14:textId="77777777" w:rsidR="00D7583A" w:rsidRPr="00B07790" w:rsidRDefault="00D7583A" w:rsidP="003D1BB4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center"/>
          </w:tcPr>
          <w:p w14:paraId="629A5C72" w14:textId="77777777" w:rsidR="00D7583A" w:rsidRPr="00B07790" w:rsidRDefault="00D7583A" w:rsidP="003D1BB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F5F2F" w:rsidRPr="00B07790" w14:paraId="48F93A17" w14:textId="77777777" w:rsidTr="007B749B">
        <w:trPr>
          <w:trHeight w:val="20"/>
        </w:trPr>
        <w:tc>
          <w:tcPr>
            <w:tcW w:w="4590" w:type="dxa"/>
          </w:tcPr>
          <w:p w14:paraId="6C6074D8" w14:textId="77777777" w:rsidR="006F5F2F" w:rsidRPr="00B07790" w:rsidRDefault="006F5F2F" w:rsidP="006F5F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61ED" w14:textId="6481B751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(434)</w:t>
            </w:r>
          </w:p>
        </w:tc>
        <w:tc>
          <w:tcPr>
            <w:tcW w:w="233" w:type="dxa"/>
            <w:vAlign w:val="center"/>
          </w:tcPr>
          <w:p w14:paraId="0B0CAAD3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00021F72" w14:textId="17D8EC89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(390)</w:t>
            </w:r>
          </w:p>
        </w:tc>
        <w:tc>
          <w:tcPr>
            <w:tcW w:w="233" w:type="dxa"/>
            <w:vAlign w:val="center"/>
          </w:tcPr>
          <w:p w14:paraId="6C7D1421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A2D47" w14:textId="2D80C529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35" w:type="dxa"/>
            <w:vAlign w:val="center"/>
          </w:tcPr>
          <w:p w14:paraId="0B27C4CD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5" w:type="dxa"/>
            <w:vAlign w:val="center"/>
          </w:tcPr>
          <w:p w14:paraId="0FB5B54E" w14:textId="19ED7EAE" w:rsidR="006F5F2F" w:rsidRPr="00B07790" w:rsidRDefault="006F5F2F" w:rsidP="006F5F2F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391 </w:t>
            </w:r>
          </w:p>
        </w:tc>
      </w:tr>
      <w:tr w:rsidR="006F5F2F" w:rsidRPr="00B07790" w14:paraId="0667A542" w14:textId="77777777" w:rsidTr="007B749B">
        <w:trPr>
          <w:trHeight w:val="20"/>
        </w:trPr>
        <w:tc>
          <w:tcPr>
            <w:tcW w:w="4590" w:type="dxa"/>
          </w:tcPr>
          <w:p w14:paraId="1C366C82" w14:textId="77777777" w:rsidR="006F5F2F" w:rsidRPr="00B07790" w:rsidRDefault="006F5F2F" w:rsidP="006F5F2F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7D22" w14:textId="5F627F3B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3" w:type="dxa"/>
          </w:tcPr>
          <w:p w14:paraId="27E66D40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0" w:type="dxa"/>
            <w:vAlign w:val="center"/>
          </w:tcPr>
          <w:p w14:paraId="4DF9F94E" w14:textId="5CBC4C6A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396 </w:t>
            </w:r>
          </w:p>
        </w:tc>
        <w:tc>
          <w:tcPr>
            <w:tcW w:w="233" w:type="dxa"/>
          </w:tcPr>
          <w:p w14:paraId="09DE0300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CC6D" w14:textId="401872D0" w:rsidR="006F5F2F" w:rsidRPr="00B07790" w:rsidRDefault="006F5F2F" w:rsidP="00D710D6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(423)</w:t>
            </w:r>
          </w:p>
        </w:tc>
        <w:tc>
          <w:tcPr>
            <w:tcW w:w="235" w:type="dxa"/>
          </w:tcPr>
          <w:p w14:paraId="362038A1" w14:textId="77777777" w:rsidR="006F5F2F" w:rsidRPr="00B07790" w:rsidRDefault="006F5F2F" w:rsidP="006F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5" w:type="dxa"/>
            <w:vAlign w:val="center"/>
          </w:tcPr>
          <w:p w14:paraId="0D2959D3" w14:textId="6C5B9667" w:rsidR="006F5F2F" w:rsidRPr="00B07790" w:rsidRDefault="006F5F2F" w:rsidP="006F5F2F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(346)</w:t>
            </w:r>
          </w:p>
        </w:tc>
      </w:tr>
    </w:tbl>
    <w:p w14:paraId="51ECE953" w14:textId="2CC801A8" w:rsidR="004448D7" w:rsidRPr="00B07790" w:rsidRDefault="0070343A" w:rsidP="0070343A">
      <w:pPr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ab/>
      </w:r>
      <w:r w:rsidRPr="00B0779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ab/>
      </w:r>
      <w:r w:rsidRPr="00B07790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  </w:t>
      </w:r>
      <w:r w:rsidR="004448D7" w:rsidRPr="00B0779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สินทรัพย์โครงการ</w:t>
      </w:r>
    </w:p>
    <w:p w14:paraId="08BFEBEC" w14:textId="77777777" w:rsidR="004448D7" w:rsidRPr="00B07790" w:rsidRDefault="004448D7" w:rsidP="00D83F2F">
      <w:pPr>
        <w:rPr>
          <w:rFonts w:asciiTheme="majorBidi" w:hAnsiTheme="majorBidi" w:cstheme="majorBidi"/>
          <w:sz w:val="22"/>
          <w:szCs w:val="22"/>
        </w:rPr>
      </w:pPr>
    </w:p>
    <w:p w14:paraId="45CA7D3F" w14:textId="77777777" w:rsidR="004448D7" w:rsidRPr="00B07790" w:rsidRDefault="004448D7" w:rsidP="00D83F2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มูลค่ายุติธรรมของสินทรัพย์โครงการ ณ วันสิ้นรอบระยะเวลารายงาน สำหรับแต่ละประเภท ดังนี้</w:t>
      </w:r>
    </w:p>
    <w:p w14:paraId="0433C2CA" w14:textId="77777777" w:rsidR="004448D7" w:rsidRPr="00B07790" w:rsidRDefault="004448D7" w:rsidP="007D2E05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050"/>
        <w:gridCol w:w="1096"/>
        <w:gridCol w:w="235"/>
        <w:gridCol w:w="1024"/>
        <w:gridCol w:w="268"/>
        <w:gridCol w:w="1126"/>
        <w:gridCol w:w="268"/>
        <w:gridCol w:w="1102"/>
      </w:tblGrid>
      <w:tr w:rsidR="004448D7" w:rsidRPr="00B07790" w14:paraId="73EC7864" w14:textId="77777777" w:rsidTr="00C278B6">
        <w:tc>
          <w:tcPr>
            <w:tcW w:w="4050" w:type="dxa"/>
          </w:tcPr>
          <w:p w14:paraId="50C47E3F" w14:textId="77777777" w:rsidR="004448D7" w:rsidRPr="00B07790" w:rsidRDefault="004448D7" w:rsidP="00C278B6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1D2C1FF0" w14:textId="77777777" w:rsidR="004448D7" w:rsidRPr="00B07790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0D206FD" w14:textId="77777777" w:rsidR="004448D7" w:rsidRPr="00B0779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96" w:type="dxa"/>
            <w:gridSpan w:val="3"/>
          </w:tcPr>
          <w:p w14:paraId="5462F8B7" w14:textId="77777777" w:rsidR="004448D7" w:rsidRPr="00B07790" w:rsidRDefault="004448D7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6827" w:rsidRPr="00B07790" w14:paraId="02786202" w14:textId="77777777" w:rsidTr="00C278B6">
        <w:tc>
          <w:tcPr>
            <w:tcW w:w="4050" w:type="dxa"/>
            <w:shd w:val="clear" w:color="auto" w:fill="auto"/>
          </w:tcPr>
          <w:p w14:paraId="51D39474" w14:textId="77777777" w:rsidR="00486827" w:rsidRPr="00B07790" w:rsidRDefault="00486827" w:rsidP="00486827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3CF3175C" w14:textId="15E39C74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</w:tcPr>
          <w:p w14:paraId="54D3E981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1E5D5" w14:textId="08B00BFB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23CB12C5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9BC2BE" w14:textId="35CB4225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328ACF30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23B27F3" w14:textId="33747D1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448D7" w:rsidRPr="00B07790" w14:paraId="35E61AB5" w14:textId="77777777" w:rsidTr="00C278B6">
        <w:tc>
          <w:tcPr>
            <w:tcW w:w="4050" w:type="dxa"/>
            <w:shd w:val="clear" w:color="auto" w:fill="auto"/>
          </w:tcPr>
          <w:p w14:paraId="5F549A33" w14:textId="77777777" w:rsidR="004448D7" w:rsidRPr="00B07790" w:rsidRDefault="004448D7" w:rsidP="00C278B6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9" w:type="dxa"/>
            <w:gridSpan w:val="7"/>
          </w:tcPr>
          <w:p w14:paraId="4BAC8E90" w14:textId="77777777" w:rsidR="004448D7" w:rsidRPr="00B07790" w:rsidRDefault="004448D7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2F" w:rsidRPr="00B07790" w14:paraId="7DA831B8" w14:textId="77777777" w:rsidTr="00FD2696">
        <w:tc>
          <w:tcPr>
            <w:tcW w:w="4050" w:type="dxa"/>
            <w:shd w:val="clear" w:color="auto" w:fill="auto"/>
          </w:tcPr>
          <w:p w14:paraId="579B56E9" w14:textId="77777777" w:rsidR="006F5F2F" w:rsidRPr="00B07790" w:rsidRDefault="006F5F2F" w:rsidP="006F5F2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1B95" w14:textId="7E2CDEC5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35" w:type="dxa"/>
            <w:vAlign w:val="center"/>
          </w:tcPr>
          <w:p w14:paraId="37C91565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8469DAE" w14:textId="5EF08BC9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748 </w:t>
            </w:r>
          </w:p>
        </w:tc>
        <w:tc>
          <w:tcPr>
            <w:tcW w:w="268" w:type="dxa"/>
            <w:vAlign w:val="center"/>
          </w:tcPr>
          <w:p w14:paraId="081BFBD3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34987870" w14:textId="538C76CC" w:rsidR="006F5F2F" w:rsidRPr="00B07790" w:rsidRDefault="006F5F2F" w:rsidP="006F5F2F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58512FA9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D9E5178" w14:textId="77777777" w:rsidR="006F5F2F" w:rsidRPr="00B07790" w:rsidRDefault="006F5F2F" w:rsidP="006F5F2F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645BFB99" w14:textId="77777777" w:rsidTr="00FD2696">
        <w:tc>
          <w:tcPr>
            <w:tcW w:w="4050" w:type="dxa"/>
            <w:shd w:val="clear" w:color="auto" w:fill="auto"/>
          </w:tcPr>
          <w:p w14:paraId="38886AD6" w14:textId="77777777" w:rsidR="006F5F2F" w:rsidRPr="00B07790" w:rsidRDefault="006F5F2F" w:rsidP="006F5F2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76B7B" w14:textId="1A6B203B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5" w:type="dxa"/>
            <w:vAlign w:val="center"/>
          </w:tcPr>
          <w:p w14:paraId="5463426C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7EF802EC" w14:textId="3132C34D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1,028 </w:t>
            </w:r>
          </w:p>
        </w:tc>
        <w:tc>
          <w:tcPr>
            <w:tcW w:w="268" w:type="dxa"/>
            <w:vAlign w:val="center"/>
          </w:tcPr>
          <w:p w14:paraId="0B9501D6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6E742A02" w14:textId="4EB658EF" w:rsidR="006F5F2F" w:rsidRPr="00B07790" w:rsidRDefault="006F5F2F" w:rsidP="006F5F2F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797C8290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vAlign w:val="center"/>
          </w:tcPr>
          <w:p w14:paraId="38A9C79F" w14:textId="77777777" w:rsidR="006F5F2F" w:rsidRPr="00B07790" w:rsidRDefault="006F5F2F" w:rsidP="006F5F2F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51181AE3" w14:textId="77777777" w:rsidTr="00FD2696">
        <w:tc>
          <w:tcPr>
            <w:tcW w:w="4050" w:type="dxa"/>
            <w:shd w:val="clear" w:color="auto" w:fill="auto"/>
          </w:tcPr>
          <w:p w14:paraId="37CFF872" w14:textId="2137DBF9" w:rsidR="006F5F2F" w:rsidRPr="00B07790" w:rsidRDefault="006F5F2F" w:rsidP="006F5F2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AFB6A" w14:textId="1AC04A3B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235" w:type="dxa"/>
            <w:vAlign w:val="center"/>
          </w:tcPr>
          <w:p w14:paraId="490BEEB8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69D1E12F" w14:textId="290D94ED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1,151 </w:t>
            </w:r>
          </w:p>
        </w:tc>
        <w:tc>
          <w:tcPr>
            <w:tcW w:w="268" w:type="dxa"/>
            <w:vAlign w:val="center"/>
          </w:tcPr>
          <w:p w14:paraId="33B8A7D5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E0B7576" w14:textId="447EA716" w:rsidR="006F5F2F" w:rsidRPr="00B07790" w:rsidRDefault="006F5F2F" w:rsidP="006F5F2F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28A61CF7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14:paraId="07B1F531" w14:textId="56F80352" w:rsidR="006F5F2F" w:rsidRPr="00B07790" w:rsidRDefault="006F5F2F" w:rsidP="006F5F2F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5F2F" w:rsidRPr="00B07790" w14:paraId="69E03C0C" w14:textId="77777777" w:rsidTr="00FD2696">
        <w:tc>
          <w:tcPr>
            <w:tcW w:w="4050" w:type="dxa"/>
            <w:shd w:val="clear" w:color="auto" w:fill="auto"/>
          </w:tcPr>
          <w:p w14:paraId="24CC5840" w14:textId="4F333B1B" w:rsidR="006F5F2F" w:rsidRPr="00B07790" w:rsidRDefault="006F5F2F" w:rsidP="006F5F2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444C" w14:textId="5DEC8842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2,844</w:t>
            </w:r>
          </w:p>
        </w:tc>
        <w:tc>
          <w:tcPr>
            <w:tcW w:w="235" w:type="dxa"/>
            <w:vAlign w:val="center"/>
          </w:tcPr>
          <w:p w14:paraId="2AE30887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AF29D" w14:textId="55DA18BD" w:rsidR="006F5F2F" w:rsidRPr="00B07790" w:rsidRDefault="006F5F2F" w:rsidP="006F5F2F">
            <w:pPr>
              <w:tabs>
                <w:tab w:val="decimal" w:pos="80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2,927</w:t>
            </w:r>
          </w:p>
        </w:tc>
        <w:tc>
          <w:tcPr>
            <w:tcW w:w="268" w:type="dxa"/>
            <w:vAlign w:val="center"/>
          </w:tcPr>
          <w:p w14:paraId="1ECA6D7E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D7494C" w14:textId="49DCBDCD" w:rsidR="006F5F2F" w:rsidRPr="00B07790" w:rsidRDefault="006F5F2F" w:rsidP="006F5F2F">
            <w:pPr>
              <w:tabs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1C23D03D" w14:textId="77777777" w:rsidR="006F5F2F" w:rsidRPr="00B07790" w:rsidRDefault="006F5F2F" w:rsidP="006F5F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86FA8" w14:textId="3450D3C0" w:rsidR="006F5F2F" w:rsidRPr="00B07790" w:rsidRDefault="006F5F2F" w:rsidP="006F5F2F">
            <w:pPr>
              <w:tabs>
                <w:tab w:val="decimal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4104A44" w14:textId="0575B442" w:rsidR="007D2E05" w:rsidRPr="00B07790" w:rsidRDefault="007D2E05" w:rsidP="007D2E05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C3BD9A0" w14:textId="644D49AC" w:rsidR="0039039B" w:rsidRPr="00B07790" w:rsidRDefault="0039039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สำรองตามกฎหมาย</w:t>
      </w:r>
    </w:p>
    <w:p w14:paraId="1A017D6E" w14:textId="18A954C0" w:rsidR="0039039B" w:rsidRPr="00B07790" w:rsidRDefault="0039039B" w:rsidP="0039039B">
      <w:pPr>
        <w:tabs>
          <w:tab w:val="left" w:pos="207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29907B96" w14:textId="77777777" w:rsidR="0039039B" w:rsidRPr="00B07790" w:rsidRDefault="0039039B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7790">
        <w:rPr>
          <w:rFonts w:asciiTheme="majorBidi" w:hAnsiTheme="majorBidi" w:cstheme="majorBidi"/>
          <w:sz w:val="30"/>
          <w:szCs w:val="30"/>
        </w:rPr>
        <w:t>2535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B07790">
        <w:rPr>
          <w:rFonts w:asciiTheme="majorBidi" w:hAnsiTheme="majorBidi" w:cstheme="majorBidi"/>
          <w:sz w:val="30"/>
          <w:szCs w:val="30"/>
        </w:rPr>
        <w:t>116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B07790">
        <w:rPr>
          <w:rFonts w:asciiTheme="majorBidi" w:hAnsiTheme="majorBidi" w:cstheme="majorBidi"/>
          <w:sz w:val="30"/>
          <w:szCs w:val="30"/>
        </w:rPr>
        <w:t>“</w:t>
      </w:r>
      <w:r w:rsidRPr="00B0779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B07790">
        <w:rPr>
          <w:rFonts w:asciiTheme="majorBidi" w:hAnsiTheme="majorBidi" w:cstheme="majorBidi"/>
          <w:sz w:val="30"/>
          <w:szCs w:val="30"/>
        </w:rPr>
        <w:t>”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B07790">
        <w:rPr>
          <w:rFonts w:asciiTheme="majorBidi" w:hAnsiTheme="majorBidi" w:cstheme="majorBidi"/>
          <w:sz w:val="30"/>
          <w:szCs w:val="30"/>
        </w:rPr>
        <w:t xml:space="preserve">5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7790">
        <w:rPr>
          <w:rFonts w:asciiTheme="majorBidi" w:hAnsiTheme="majorBidi" w:cstheme="majorBidi"/>
          <w:sz w:val="30"/>
          <w:szCs w:val="30"/>
        </w:rPr>
        <w:t xml:space="preserve">10 </w:t>
      </w:r>
      <w:r w:rsidRPr="00B0779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AB9FAD2" w14:textId="77777777" w:rsidR="003708FF" w:rsidRPr="00B07790" w:rsidRDefault="003708FF" w:rsidP="00390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151D4" w14:textId="6730CA15" w:rsidR="002C328D" w:rsidRPr="00B07790" w:rsidRDefault="002C328D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hint="cs"/>
          <w:b/>
          <w:bCs/>
          <w:sz w:val="30"/>
          <w:szCs w:val="30"/>
          <w:cs/>
        </w:rPr>
        <w:t>หุ้นกู้ด้อยสิทธิที่มีลักษณะคล้ายทุน</w:t>
      </w:r>
      <w:r w:rsidR="00780BCC">
        <w:rPr>
          <w:rFonts w:asciiTheme="majorBidi" w:hAnsiTheme="majorBidi" w:hint="cs"/>
          <w:b/>
          <w:bCs/>
          <w:sz w:val="30"/>
          <w:szCs w:val="30"/>
          <w:cs/>
        </w:rPr>
        <w:t>ฯ</w:t>
      </w:r>
    </w:p>
    <w:p w14:paraId="14CCBD41" w14:textId="77777777" w:rsidR="002C328D" w:rsidRPr="00B07790" w:rsidRDefault="002C328D" w:rsidP="002C328D">
      <w:pPr>
        <w:tabs>
          <w:tab w:val="left" w:pos="207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314ECC7C" w14:textId="24B0EBE6" w:rsidR="00F858E3" w:rsidRPr="00B07790" w:rsidRDefault="00F858E3" w:rsidP="002B76C5">
      <w:pPr>
        <w:tabs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13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ธันวาคม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2567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บริษัทได้ออกและเสนอขายหุ้นกู้ด้อยสิทธิที่มีลักษณะคล้ายทุน</w:t>
      </w:r>
      <w:r w:rsidR="00D67816">
        <w:rPr>
          <w:rFonts w:asciiTheme="majorBidi" w:hAnsiTheme="majorBidi" w:hint="cs"/>
          <w:sz w:val="30"/>
          <w:szCs w:val="30"/>
          <w:cs/>
        </w:rPr>
        <w:t xml:space="preserve">ฯ </w:t>
      </w:r>
      <w:r w:rsidRPr="00B07790">
        <w:rPr>
          <w:rFonts w:asciiTheme="majorBidi" w:hAnsiTheme="majorBidi" w:hint="cs"/>
          <w:sz w:val="30"/>
          <w:szCs w:val="30"/>
          <w:cs/>
        </w:rPr>
        <w:t>ของบริษัทครั้งที่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1/2567</w:t>
      </w:r>
      <w:r w:rsidRPr="00B07790">
        <w:rPr>
          <w:rFonts w:asciiTheme="majorBidi" w:hAnsiTheme="majorBidi"/>
          <w:sz w:val="30"/>
          <w:szCs w:val="30"/>
          <w:cs/>
        </w:rPr>
        <w:t xml:space="preserve"> (“</w:t>
      </w:r>
      <w:r w:rsidRPr="00B07790">
        <w:rPr>
          <w:rFonts w:asciiTheme="majorBidi" w:hAnsiTheme="majorBidi" w:hint="cs"/>
          <w:sz w:val="30"/>
          <w:szCs w:val="30"/>
          <w:cs/>
        </w:rPr>
        <w:t>หุ้นกู้</w:t>
      </w:r>
      <w:r w:rsidRPr="00B07790">
        <w:rPr>
          <w:rFonts w:asciiTheme="majorBidi" w:hAnsiTheme="majorBidi" w:hint="eastAsia"/>
          <w:sz w:val="30"/>
          <w:szCs w:val="30"/>
          <w:cs/>
        </w:rPr>
        <w:t>”</w:t>
      </w:r>
      <w:r w:rsidRPr="00B07790">
        <w:rPr>
          <w:rFonts w:asciiTheme="majorBidi" w:hAnsiTheme="majorBidi"/>
          <w:sz w:val="30"/>
          <w:szCs w:val="30"/>
          <w:cs/>
        </w:rPr>
        <w:t xml:space="preserve">) </w:t>
      </w:r>
      <w:r w:rsidRPr="00B07790">
        <w:rPr>
          <w:rFonts w:asciiTheme="majorBidi" w:hAnsiTheme="majorBidi" w:hint="cs"/>
          <w:sz w:val="30"/>
          <w:szCs w:val="30"/>
          <w:cs/>
        </w:rPr>
        <w:t>ในจำนวนเงิน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17,000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ล้านบาท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ตามมูลค่าที่ตราไว้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ซึ่งจะชำระคืนเงินต้นเพียงครั้งเดียวเมื่อเลิกบริษัท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หรือเมื่อบริษัทใช้สิทธิไถ่ถอนหุ้นกู้ก่อนกำหนดตามเงื่อนไขที่ระบุไว้ในข้อกำหนดสิทธิของหุ้นกู้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หุ้นกู้ดังกล่าวไม่มีหลักประกันและไม่แปลงสภาพ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หุ้นกู้มีอัตราดอกเบี้ยสำหรับ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5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ปี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6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เดือนแรก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อยู่ที่ร้อยละ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sz w:val="30"/>
          <w:szCs w:val="30"/>
        </w:rPr>
        <w:t>5.25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ต่อปี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หลังจากนั้นอัตราดอกเบี้ยของหุ้นกู้จะปรับเปลี่ยนตามข้อกำหนดสิทธิของหุ้นกู้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ดอกเบี้ยมีกำหนดชำระทุก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ๆ</w:t>
      </w:r>
      <w:r w:rsidR="002B76C5">
        <w:rPr>
          <w:rFonts w:asciiTheme="majorBidi" w:hAnsiTheme="majorBidi"/>
          <w:sz w:val="30"/>
          <w:szCs w:val="30"/>
        </w:rPr>
        <w:t xml:space="preserve">           </w:t>
      </w:r>
      <w:r w:rsidRPr="00B07790">
        <w:rPr>
          <w:rFonts w:asciiTheme="majorBidi" w:hAnsiTheme="majorBidi" w:hint="cs"/>
          <w:sz w:val="30"/>
          <w:szCs w:val="30"/>
          <w:cs/>
        </w:rPr>
        <w:t>หกเดือนตลอดอายุของหุ้นกู้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บริษัทมีสิทธิและดุลยพินิจแต่เพียงผู้เดียวที่จะเลื่อนการชำระดอกเบี้ยพร้อมกับสะสมดอกเบี้ยค้างชำระแก่ผู้ถือหุ้นกู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โดยไม่จำกัดเวลาและจำนวนที่ค้างชำระ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หากบริษัทเลื่อนการชำระดอกเบี้ย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บริษัทจะไม่สามารถกระทำการดังต่อไปนี้</w:t>
      </w:r>
    </w:p>
    <w:p w14:paraId="37078771" w14:textId="7B57540C" w:rsidR="00F858E3" w:rsidRPr="00B07790" w:rsidRDefault="00F858E3" w:rsidP="00F858E3">
      <w:pPr>
        <w:tabs>
          <w:tab w:val="left" w:pos="20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/>
          <w:sz w:val="30"/>
          <w:szCs w:val="30"/>
          <w:cs/>
        </w:rPr>
        <w:tab/>
        <w:t>(</w:t>
      </w:r>
      <w:r w:rsidRPr="00B07790">
        <w:rPr>
          <w:rFonts w:asciiTheme="majorBidi" w:hAnsiTheme="majorBidi" w:hint="cs"/>
          <w:sz w:val="30"/>
          <w:szCs w:val="30"/>
          <w:cs/>
        </w:rPr>
        <w:t>ก</w:t>
      </w:r>
      <w:r w:rsidRPr="00B07790">
        <w:rPr>
          <w:rFonts w:asciiTheme="majorBidi" w:hAnsiTheme="majorBidi"/>
          <w:sz w:val="30"/>
          <w:szCs w:val="30"/>
          <w:cs/>
        </w:rPr>
        <w:t>)</w:t>
      </w: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 w:hint="cs"/>
          <w:sz w:val="30"/>
          <w:szCs w:val="30"/>
          <w:cs/>
        </w:rPr>
        <w:t>ประกาศหรือจ่ายเงินปันผล</w:t>
      </w:r>
    </w:p>
    <w:p w14:paraId="36E3BE16" w14:textId="7168A43A" w:rsidR="00F858E3" w:rsidRPr="00B07790" w:rsidRDefault="00F858E3" w:rsidP="00D83F2F">
      <w:pPr>
        <w:tabs>
          <w:tab w:val="clear" w:pos="907"/>
          <w:tab w:val="clear" w:pos="1644"/>
          <w:tab w:val="clear" w:pos="1871"/>
          <w:tab w:val="left" w:pos="900"/>
          <w:tab w:val="left" w:pos="990"/>
          <w:tab w:val="left" w:pos="1620"/>
          <w:tab w:val="left" w:pos="1890"/>
          <w:tab w:val="left" w:pos="2070"/>
        </w:tabs>
        <w:ind w:left="1890" w:hanging="126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/>
          <w:sz w:val="30"/>
          <w:szCs w:val="30"/>
          <w:cs/>
        </w:rPr>
        <w:tab/>
        <w:t>(</w:t>
      </w:r>
      <w:r w:rsidRPr="00B07790">
        <w:rPr>
          <w:rFonts w:asciiTheme="majorBidi" w:hAnsiTheme="majorBidi" w:hint="cs"/>
          <w:sz w:val="30"/>
          <w:szCs w:val="30"/>
          <w:cs/>
        </w:rPr>
        <w:t>ข</w:t>
      </w:r>
      <w:r w:rsidRPr="00B07790">
        <w:rPr>
          <w:rFonts w:asciiTheme="majorBidi" w:hAnsiTheme="majorBidi"/>
          <w:sz w:val="30"/>
          <w:szCs w:val="30"/>
          <w:cs/>
        </w:rPr>
        <w:t>)</w:t>
      </w: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ชำระดอกเบี้ยหรือแจกจ่ายทรัพย์สินใด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ๆ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ให้แก่ผู้ถือหลักทรัพย์ของผู้ออกหุ้นกู้ที่มีสถานะทางกฎหมายเท่าเทียมกับหุ้นกู้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หรือผู้ถือหลักทรัพย์ของผู้ออกหุ้นกู้ที่มีสถานะทางกฎหมายด้อยกว่าหุ้นกู้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และ</w:t>
      </w:r>
    </w:p>
    <w:p w14:paraId="2947E097" w14:textId="77777777" w:rsidR="003C713D" w:rsidRPr="00B07790" w:rsidRDefault="00F858E3" w:rsidP="003C713D">
      <w:pPr>
        <w:tabs>
          <w:tab w:val="left" w:pos="2070"/>
        </w:tabs>
        <w:ind w:left="680" w:hanging="1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/>
          <w:sz w:val="30"/>
          <w:szCs w:val="30"/>
          <w:cs/>
        </w:rPr>
        <w:tab/>
        <w:t>(</w:t>
      </w:r>
      <w:r w:rsidRPr="00B07790">
        <w:rPr>
          <w:rFonts w:asciiTheme="majorBidi" w:hAnsiTheme="majorBidi" w:hint="cs"/>
          <w:sz w:val="30"/>
          <w:szCs w:val="30"/>
          <w:cs/>
        </w:rPr>
        <w:t>ค</w:t>
      </w:r>
      <w:r w:rsidRPr="00B07790">
        <w:rPr>
          <w:rFonts w:asciiTheme="majorBidi" w:hAnsiTheme="majorBidi"/>
          <w:sz w:val="30"/>
          <w:szCs w:val="30"/>
          <w:cs/>
        </w:rPr>
        <w:t>)</w:t>
      </w:r>
      <w:r w:rsidRPr="00B07790">
        <w:rPr>
          <w:rFonts w:asciiTheme="majorBidi" w:hAnsiTheme="majorBidi"/>
          <w:sz w:val="30"/>
          <w:szCs w:val="30"/>
          <w:cs/>
        </w:rPr>
        <w:tab/>
      </w:r>
      <w:r w:rsidRPr="00B07790">
        <w:rPr>
          <w:rFonts w:asciiTheme="majorBidi" w:hAnsiTheme="majorBidi" w:hint="cs"/>
          <w:sz w:val="30"/>
          <w:szCs w:val="30"/>
          <w:cs/>
        </w:rPr>
        <w:t>ไถ่ถอน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ลด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ยกเลิก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ซื้อ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หรือ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ซื้อคืนซึ่งหลักทรัพย์ของผู้ออกหุ้นกู้ที่มีสถานะทางกฎหมายเท่าเทียมกับ</w:t>
      </w:r>
    </w:p>
    <w:p w14:paraId="428D39A7" w14:textId="3829C200" w:rsidR="005F17D1" w:rsidRPr="00B07790" w:rsidRDefault="003C713D" w:rsidP="00D83F2F">
      <w:pPr>
        <w:tabs>
          <w:tab w:val="clear" w:pos="680"/>
          <w:tab w:val="clear" w:pos="907"/>
          <w:tab w:val="left" w:pos="1710"/>
          <w:tab w:val="left" w:pos="1800"/>
          <w:tab w:val="left" w:pos="2070"/>
        </w:tabs>
        <w:ind w:left="153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 xml:space="preserve">      </w:t>
      </w:r>
      <w:r w:rsidR="00F858E3" w:rsidRPr="00B07790">
        <w:rPr>
          <w:rFonts w:asciiTheme="majorBidi" w:hAnsiTheme="majorBidi" w:hint="cs"/>
          <w:sz w:val="30"/>
          <w:szCs w:val="30"/>
          <w:cs/>
        </w:rPr>
        <w:t>หุ้นกู้</w:t>
      </w:r>
      <w:r w:rsidR="00F858E3" w:rsidRPr="00B07790">
        <w:rPr>
          <w:rFonts w:asciiTheme="majorBidi" w:hAnsiTheme="majorBidi"/>
          <w:sz w:val="30"/>
          <w:szCs w:val="30"/>
          <w:cs/>
        </w:rPr>
        <w:t xml:space="preserve"> </w:t>
      </w:r>
      <w:r w:rsidR="00F858E3" w:rsidRPr="00B07790">
        <w:rPr>
          <w:rFonts w:asciiTheme="majorBidi" w:hAnsiTheme="majorBidi" w:hint="cs"/>
          <w:sz w:val="30"/>
          <w:szCs w:val="30"/>
          <w:cs/>
        </w:rPr>
        <w:t>หรือหลักทรัพย์ของผู้ออกหุ้นกู้ที่มีสถานะทางกฎหมายด้อยกว่าหุ้นกู้โดยมีค่าตอบแทน</w:t>
      </w:r>
    </w:p>
    <w:p w14:paraId="6DA1B7AF" w14:textId="77777777" w:rsidR="00D83F2F" w:rsidRPr="00B07790" w:rsidRDefault="00D83F2F" w:rsidP="003C713D">
      <w:pPr>
        <w:tabs>
          <w:tab w:val="left" w:pos="2070"/>
        </w:tabs>
        <w:ind w:left="680" w:hanging="140"/>
        <w:jc w:val="thaiDistribute"/>
        <w:rPr>
          <w:rFonts w:asciiTheme="majorBidi" w:hAnsiTheme="majorBidi"/>
        </w:rPr>
      </w:pPr>
    </w:p>
    <w:p w14:paraId="328D38A9" w14:textId="1AAFDCD3" w:rsidR="00B20300" w:rsidRPr="00B07790" w:rsidRDefault="00B20300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1D2AA7" w:rsidRPr="00B07790">
        <w:rPr>
          <w:rFonts w:asciiTheme="majorBidi" w:hAnsiTheme="majorBidi" w:hint="cs"/>
          <w:b/>
          <w:bCs/>
          <w:sz w:val="30"/>
          <w:szCs w:val="30"/>
          <w:cs/>
        </w:rPr>
        <w:t>และการจำแนกรายได้</w:t>
      </w:r>
    </w:p>
    <w:p w14:paraId="1A4A576D" w14:textId="77777777" w:rsidR="00BC4C7F" w:rsidRPr="00B07790" w:rsidRDefault="00BC4C7F" w:rsidP="00BC4C7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83B9E19" w14:textId="1D82FEE2" w:rsidR="007E7A4A" w:rsidRPr="00B07790" w:rsidRDefault="0086407E" w:rsidP="00A1185D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B0779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137782F4" w14:textId="77777777" w:rsidR="00700361" w:rsidRPr="00B07790" w:rsidRDefault="00700361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64B966" w14:textId="77777777" w:rsidR="00FB0591" w:rsidRPr="00B07790" w:rsidRDefault="00263128" w:rsidP="00FB0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B07790">
        <w:rPr>
          <w:rFonts w:asciiTheme="majorBidi" w:hAnsiTheme="majorBidi"/>
          <w:sz w:val="30"/>
          <w:szCs w:val="30"/>
        </w:rPr>
        <w:t>6</w:t>
      </w:r>
      <w:r w:rsidRPr="00B07790">
        <w:rPr>
          <w:rFonts w:asciiTheme="majorBidi" w:hAnsiTheme="majorBidi"/>
          <w:sz w:val="30"/>
          <w:szCs w:val="30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B07790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B07790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B07790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B07790">
        <w:rPr>
          <w:rFonts w:asciiTheme="majorBidi" w:hAnsiTheme="majorBidi"/>
          <w:sz w:val="30"/>
          <w:szCs w:val="30"/>
          <w:cs/>
        </w:rPr>
        <w:t xml:space="preserve"> </w:t>
      </w:r>
      <w:r w:rsidR="00FB0591" w:rsidRPr="00B07790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1E458C02" w14:textId="77777777" w:rsidR="0079326C" w:rsidRPr="00B07790" w:rsidRDefault="0079326C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C790E" w:rsidRPr="00B07790" w14:paraId="5817926A" w14:textId="7BB11B5B" w:rsidTr="00193790">
        <w:tc>
          <w:tcPr>
            <w:tcW w:w="1080" w:type="dxa"/>
            <w:shd w:val="clear" w:color="auto" w:fill="auto"/>
          </w:tcPr>
          <w:p w14:paraId="46210795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4FC5590C" w:rsidR="00263128" w:rsidRPr="00B07790" w:rsidRDefault="00263128" w:rsidP="00B40CA3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B07790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="00092A37" w:rsidRPr="00B07790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B07790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="00F463F6" w:rsidRPr="00B07790">
              <w:rPr>
                <w:rFonts w:asciiTheme="majorBidi" w:hAnsiTheme="majorBidi"/>
                <w:sz w:val="30"/>
                <w:szCs w:val="30"/>
              </w:rPr>
              <w:br/>
            </w:r>
            <w:r w:rsidR="00092A37" w:rsidRPr="00B07790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C790E" w:rsidRPr="00B07790" w14:paraId="25A2209B" w14:textId="6D96F334" w:rsidTr="00193790">
        <w:tc>
          <w:tcPr>
            <w:tcW w:w="1080" w:type="dxa"/>
            <w:shd w:val="clear" w:color="auto" w:fill="auto"/>
          </w:tcPr>
          <w:p w14:paraId="1B58D795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32529294" w:rsidR="00092A37" w:rsidRPr="00B07790" w:rsidRDefault="00263128" w:rsidP="00B40CA3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B07790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="00092A37" w:rsidRPr="00B07790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092A37" w:rsidRPr="00B07790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="00A10B51" w:rsidRPr="00B077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092A37" w:rsidRPr="00B0779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092A37" w:rsidRPr="00B07790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="00A10B51" w:rsidRPr="00B0779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10B51" w:rsidRPr="00B07790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</w:t>
            </w:r>
            <w:r w:rsidR="00092A37" w:rsidRPr="00B07790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1C790E" w:rsidRPr="00B07790" w14:paraId="55930DE1" w14:textId="4EB7F667" w:rsidTr="00193790">
        <w:tc>
          <w:tcPr>
            <w:tcW w:w="1080" w:type="dxa"/>
            <w:shd w:val="clear" w:color="auto" w:fill="auto"/>
          </w:tcPr>
          <w:p w14:paraId="57C9B1F9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50E71E67" w:rsidR="00263128" w:rsidRPr="00B0779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โพลิเมอร์และเคมีภัณฑ์</w:t>
            </w:r>
          </w:p>
        </w:tc>
      </w:tr>
      <w:tr w:rsidR="001C790E" w:rsidRPr="00B07790" w14:paraId="27A20FE6" w14:textId="51A2F0BE" w:rsidTr="00193790">
        <w:tc>
          <w:tcPr>
            <w:tcW w:w="1080" w:type="dxa"/>
            <w:shd w:val="clear" w:color="auto" w:fill="auto"/>
          </w:tcPr>
          <w:p w14:paraId="05885A77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32AB5678" w:rsidR="00263128" w:rsidRPr="00B0779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พลาสติกชีวภาพและผลิตภัณฑ์เพื่อความยั่งยืน</w:t>
            </w:r>
          </w:p>
        </w:tc>
      </w:tr>
      <w:tr w:rsidR="001C790E" w:rsidRPr="00B07790" w14:paraId="4C95182F" w14:textId="0E30AFD6" w:rsidTr="00193790">
        <w:tc>
          <w:tcPr>
            <w:tcW w:w="1080" w:type="dxa"/>
            <w:shd w:val="clear" w:color="auto" w:fill="auto"/>
          </w:tcPr>
          <w:p w14:paraId="0F48BB7B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06515989" w:rsidR="00263128" w:rsidRPr="00B0779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="00382600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เคมีภัณฑ์ชนิดพิเศษ</w:t>
            </w:r>
          </w:p>
        </w:tc>
      </w:tr>
      <w:tr w:rsidR="001C790E" w:rsidRPr="00B07790" w14:paraId="4A9DAC6C" w14:textId="46A426C6" w:rsidTr="00193790">
        <w:tc>
          <w:tcPr>
            <w:tcW w:w="1080" w:type="dxa"/>
            <w:shd w:val="clear" w:color="auto" w:fill="auto"/>
          </w:tcPr>
          <w:p w14:paraId="0ECDB199" w14:textId="77777777" w:rsidR="00263128" w:rsidRPr="00B07790" w:rsidRDefault="00263128" w:rsidP="00755A56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77777777" w:rsidR="00263128" w:rsidRPr="00B07790" w:rsidRDefault="00263128" w:rsidP="00193790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3603AE51" w14:textId="77777777" w:rsidR="00825627" w:rsidRPr="00B07790" w:rsidRDefault="00825627" w:rsidP="0079326C">
      <w:pPr>
        <w:tabs>
          <w:tab w:val="clear" w:pos="680"/>
          <w:tab w:val="clear" w:pos="907"/>
          <w:tab w:val="left" w:pos="900"/>
          <w:tab w:val="num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41A3CA" w14:textId="11B618D1" w:rsidR="00B20300" w:rsidRPr="00B07790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ผลการดำเนินงานของแต่ละส่วนงานดำเนินงาน วัดโดยใช้กำไรก่อนหักต้นทุนทางการเงิน ภาษีเงินได้ 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 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ด้านการดำเนินงานของกลุ่มบริษัท ผู้บริหารเชื่อว่าการใช้กำไรก่อนหักต้นทุนทางการเงิน ภาษีเงินได้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br/>
        <w:t>ค่าเสื่อมราคา</w:t>
      </w:r>
      <w:r w:rsidRPr="00B0779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B0779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B07790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1E2B7C9" w14:textId="77777777" w:rsidR="00ED6AC0" w:rsidRPr="00B07790" w:rsidRDefault="00ED6AC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355626" w14:textId="77777777" w:rsidR="00B20300" w:rsidRPr="00B07790" w:rsidRDefault="00B2030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B20300" w:rsidRPr="00B07790" w:rsidSect="000A30D8"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99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1"/>
        <w:gridCol w:w="1350"/>
        <w:gridCol w:w="186"/>
        <w:gridCol w:w="1265"/>
        <w:gridCol w:w="181"/>
        <w:gridCol w:w="1275"/>
        <w:gridCol w:w="180"/>
        <w:gridCol w:w="1529"/>
        <w:gridCol w:w="180"/>
        <w:gridCol w:w="1439"/>
        <w:gridCol w:w="179"/>
        <w:gridCol w:w="1170"/>
        <w:gridCol w:w="179"/>
        <w:gridCol w:w="1095"/>
        <w:gridCol w:w="178"/>
        <w:gridCol w:w="1112"/>
      </w:tblGrid>
      <w:tr w:rsidR="00A960F6" w:rsidRPr="00B07790" w14:paraId="6A03F479" w14:textId="77777777" w:rsidTr="00C32C8B">
        <w:trPr>
          <w:cantSplit/>
        </w:trPr>
        <w:tc>
          <w:tcPr>
            <w:tcW w:w="3601" w:type="dxa"/>
          </w:tcPr>
          <w:p w14:paraId="1C8E8658" w14:textId="77777777" w:rsidR="00A960F6" w:rsidRPr="00B07790" w:rsidRDefault="00A960F6" w:rsidP="00C32C8B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98" w:type="dxa"/>
            <w:gridSpan w:val="15"/>
          </w:tcPr>
          <w:p w14:paraId="22C49139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960F6" w:rsidRPr="00B07790" w14:paraId="7D51BC4F" w14:textId="77777777" w:rsidTr="00C32C8B">
        <w:trPr>
          <w:cantSplit/>
        </w:trPr>
        <w:tc>
          <w:tcPr>
            <w:tcW w:w="3601" w:type="dxa"/>
          </w:tcPr>
          <w:p w14:paraId="34C6ABB6" w14:textId="5331A179" w:rsidR="00A960F6" w:rsidRPr="00B0779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0779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86827"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44B63238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B164AA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5C6F8AD3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3E2D9BEA" w14:textId="77777777" w:rsidR="00A960F6" w:rsidRPr="00B0779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6C342FC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EDBBBA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A47A3EA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19681D94" w14:textId="77777777" w:rsidR="00A960F6" w:rsidRPr="00B0779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A437AE0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9CDC17D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05849149" w14:textId="77777777" w:rsidR="00A960F6" w:rsidRPr="00B0779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49C64BD3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5757C13B" w14:textId="77777777" w:rsidR="00A960F6" w:rsidRPr="00B0779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5C9CDDA2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EF6A98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63D8FB6B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6322C8A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DE3567E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3579E7A1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20B7ECBF" w14:textId="77777777" w:rsidR="00A960F6" w:rsidRPr="00B07790" w:rsidRDefault="00A960F6" w:rsidP="00C32C8B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4B022C62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6D9301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FAD5A50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186E9DCF" w14:textId="77777777" w:rsidR="00A960F6" w:rsidRPr="00B07790" w:rsidRDefault="00A960F6" w:rsidP="00C32C8B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66A8D381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C6FCBD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DDAC8AE" w14:textId="77777777" w:rsidR="00A960F6" w:rsidRPr="00B07790" w:rsidRDefault="00A960F6" w:rsidP="00C32C8B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960F6" w:rsidRPr="00B07790" w14:paraId="296BC0DE" w14:textId="77777777" w:rsidTr="00C32C8B">
        <w:trPr>
          <w:cantSplit/>
          <w:trHeight w:val="288"/>
        </w:trPr>
        <w:tc>
          <w:tcPr>
            <w:tcW w:w="3601" w:type="dxa"/>
            <w:vAlign w:val="bottom"/>
          </w:tcPr>
          <w:p w14:paraId="43B221B4" w14:textId="77777777" w:rsidR="00A960F6" w:rsidRPr="00B07790" w:rsidRDefault="00A960F6" w:rsidP="00C32C8B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23C3CBBC" w14:textId="77777777" w:rsidR="00A960F6" w:rsidRPr="00B07790" w:rsidRDefault="00A960F6" w:rsidP="00C32C8B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00512" w:rsidRPr="00B07790" w14:paraId="057409C4" w14:textId="77777777" w:rsidTr="00873B4B">
        <w:trPr>
          <w:cantSplit/>
          <w:trHeight w:val="288"/>
        </w:trPr>
        <w:tc>
          <w:tcPr>
            <w:tcW w:w="3601" w:type="dxa"/>
            <w:vAlign w:val="bottom"/>
          </w:tcPr>
          <w:p w14:paraId="25D2C8C3" w14:textId="77777777" w:rsidR="00600512" w:rsidRPr="00B07790" w:rsidRDefault="00600512" w:rsidP="00600512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226C9897" w14:textId="5F21D49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320,492 </w:t>
            </w:r>
          </w:p>
        </w:tc>
        <w:tc>
          <w:tcPr>
            <w:tcW w:w="186" w:type="dxa"/>
            <w:vAlign w:val="bottom"/>
          </w:tcPr>
          <w:p w14:paraId="3B2691BA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51B1613D" w14:textId="2FE4C1E0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77,528 </w:t>
            </w:r>
          </w:p>
        </w:tc>
        <w:tc>
          <w:tcPr>
            <w:tcW w:w="181" w:type="dxa"/>
            <w:vAlign w:val="bottom"/>
          </w:tcPr>
          <w:p w14:paraId="1CEC44BE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F15EFDC" w14:textId="75EE8A3C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98,750 </w:t>
            </w:r>
          </w:p>
        </w:tc>
        <w:tc>
          <w:tcPr>
            <w:tcW w:w="180" w:type="dxa"/>
            <w:vAlign w:val="bottom"/>
          </w:tcPr>
          <w:p w14:paraId="779FA5A8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42A31CF6" w14:textId="5B3A1429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16,686 </w:t>
            </w:r>
          </w:p>
        </w:tc>
        <w:tc>
          <w:tcPr>
            <w:tcW w:w="180" w:type="dxa"/>
            <w:vAlign w:val="bottom"/>
          </w:tcPr>
          <w:p w14:paraId="069AD7D2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7D564D94" w14:textId="5E24462E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91,395 </w:t>
            </w:r>
          </w:p>
        </w:tc>
        <w:tc>
          <w:tcPr>
            <w:tcW w:w="179" w:type="dxa"/>
            <w:vAlign w:val="bottom"/>
          </w:tcPr>
          <w:p w14:paraId="72EB331B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1474E4" w14:textId="30A53205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3,699 </w:t>
            </w:r>
          </w:p>
        </w:tc>
        <w:tc>
          <w:tcPr>
            <w:tcW w:w="179" w:type="dxa"/>
            <w:vAlign w:val="bottom"/>
          </w:tcPr>
          <w:p w14:paraId="5FD51FD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0E32C90F" w14:textId="4C7CC574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57EB09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40E0A704" w14:textId="69AFD299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608,550 </w:t>
            </w:r>
          </w:p>
        </w:tc>
      </w:tr>
      <w:tr w:rsidR="00600512" w:rsidRPr="00B07790" w14:paraId="27603FDE" w14:textId="77777777" w:rsidTr="00CE366E">
        <w:trPr>
          <w:cantSplit/>
          <w:trHeight w:val="288"/>
        </w:trPr>
        <w:tc>
          <w:tcPr>
            <w:tcW w:w="3601" w:type="dxa"/>
            <w:vAlign w:val="bottom"/>
          </w:tcPr>
          <w:p w14:paraId="4FA7585A" w14:textId="77777777" w:rsidR="00600512" w:rsidRPr="00B07790" w:rsidRDefault="00600512" w:rsidP="00600512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F55EB8" w14:textId="6A621511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126,600 </w:t>
            </w:r>
          </w:p>
        </w:tc>
        <w:tc>
          <w:tcPr>
            <w:tcW w:w="186" w:type="dxa"/>
          </w:tcPr>
          <w:p w14:paraId="1D3F9382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B0AB3D3" w14:textId="4FCF126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9,692 </w:t>
            </w:r>
          </w:p>
        </w:tc>
        <w:tc>
          <w:tcPr>
            <w:tcW w:w="181" w:type="dxa"/>
          </w:tcPr>
          <w:p w14:paraId="54A17813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88433F" w14:textId="5601E2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4,252 </w:t>
            </w:r>
          </w:p>
        </w:tc>
        <w:tc>
          <w:tcPr>
            <w:tcW w:w="180" w:type="dxa"/>
          </w:tcPr>
          <w:p w14:paraId="7388B9A0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5F4624FC" w14:textId="2159E26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3,394 </w:t>
            </w:r>
          </w:p>
        </w:tc>
        <w:tc>
          <w:tcPr>
            <w:tcW w:w="180" w:type="dxa"/>
          </w:tcPr>
          <w:p w14:paraId="2105CD1D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69A84C8" w14:textId="104F1D81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0E4F62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3F5A3" w14:textId="462B850D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3,253 </w:t>
            </w:r>
          </w:p>
        </w:tc>
        <w:tc>
          <w:tcPr>
            <w:tcW w:w="179" w:type="dxa"/>
          </w:tcPr>
          <w:p w14:paraId="1AB31BE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6442FEEE" w14:textId="0E9C1D7D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(147,191)</w:t>
            </w:r>
          </w:p>
        </w:tc>
        <w:tc>
          <w:tcPr>
            <w:tcW w:w="178" w:type="dxa"/>
          </w:tcPr>
          <w:p w14:paraId="793AD44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0EE0C71" w14:textId="16240F1E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00512" w:rsidRPr="00B07790" w14:paraId="2DC9CA89" w14:textId="77777777" w:rsidTr="00A00517">
        <w:trPr>
          <w:cantSplit/>
          <w:trHeight w:val="288"/>
        </w:trPr>
        <w:tc>
          <w:tcPr>
            <w:tcW w:w="3601" w:type="dxa"/>
            <w:vAlign w:val="bottom"/>
          </w:tcPr>
          <w:p w14:paraId="327EE1F2" w14:textId="539F33AA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8AEC087" w14:textId="726D38CA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447,092 </w:t>
            </w:r>
          </w:p>
        </w:tc>
        <w:tc>
          <w:tcPr>
            <w:tcW w:w="186" w:type="dxa"/>
          </w:tcPr>
          <w:p w14:paraId="731CDD0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55905AE" w14:textId="63288109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87,220 </w:t>
            </w:r>
          </w:p>
        </w:tc>
        <w:tc>
          <w:tcPr>
            <w:tcW w:w="181" w:type="dxa"/>
          </w:tcPr>
          <w:p w14:paraId="333BA27A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D4F9FD" w14:textId="23EB269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103,002 </w:t>
            </w:r>
          </w:p>
        </w:tc>
        <w:tc>
          <w:tcPr>
            <w:tcW w:w="180" w:type="dxa"/>
          </w:tcPr>
          <w:p w14:paraId="32872651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05D5CF3D" w14:textId="0F342D0D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20,080 </w:t>
            </w:r>
          </w:p>
        </w:tc>
        <w:tc>
          <w:tcPr>
            <w:tcW w:w="180" w:type="dxa"/>
          </w:tcPr>
          <w:p w14:paraId="767C1A85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2124579" w14:textId="5FB0F60E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91,395 </w:t>
            </w:r>
          </w:p>
        </w:tc>
        <w:tc>
          <w:tcPr>
            <w:tcW w:w="179" w:type="dxa"/>
          </w:tcPr>
          <w:p w14:paraId="61FFEED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9F383" w14:textId="22DC68FB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6,952 </w:t>
            </w:r>
          </w:p>
        </w:tc>
        <w:tc>
          <w:tcPr>
            <w:tcW w:w="179" w:type="dxa"/>
          </w:tcPr>
          <w:p w14:paraId="0B7FC0C9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F138A7A" w14:textId="7CB41C41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(147,191)</w:t>
            </w:r>
          </w:p>
        </w:tc>
        <w:tc>
          <w:tcPr>
            <w:tcW w:w="178" w:type="dxa"/>
          </w:tcPr>
          <w:p w14:paraId="6BB451A5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7FAD1349" w14:textId="24ACD6DC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608,550 </w:t>
            </w:r>
          </w:p>
        </w:tc>
      </w:tr>
      <w:tr w:rsidR="00CB6C38" w:rsidRPr="00B07790" w14:paraId="0D675FA5" w14:textId="77777777" w:rsidTr="00862E79">
        <w:trPr>
          <w:cantSplit/>
          <w:trHeight w:val="288"/>
        </w:trPr>
        <w:tc>
          <w:tcPr>
            <w:tcW w:w="3601" w:type="dxa"/>
            <w:vAlign w:val="bottom"/>
          </w:tcPr>
          <w:p w14:paraId="316BBCB7" w14:textId="77777777" w:rsidR="00CB6C38" w:rsidRPr="00B07790" w:rsidRDefault="00CB6C38" w:rsidP="00CB6C38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33953F" w14:textId="10787449" w:rsidR="00CB6C38" w:rsidRPr="00B07790" w:rsidRDefault="00CB6C38" w:rsidP="00CB6C38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(425,974)</w:t>
            </w:r>
          </w:p>
        </w:tc>
        <w:tc>
          <w:tcPr>
            <w:tcW w:w="186" w:type="dxa"/>
          </w:tcPr>
          <w:p w14:paraId="0EF1406C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58411AFE" w14:textId="7811BF4D" w:rsidR="00CB6C38" w:rsidRPr="00B07790" w:rsidRDefault="00CB6C38" w:rsidP="00CB6C38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(82,688)</w:t>
            </w:r>
          </w:p>
        </w:tc>
        <w:tc>
          <w:tcPr>
            <w:tcW w:w="181" w:type="dxa"/>
          </w:tcPr>
          <w:p w14:paraId="54B55F1C" w14:textId="77777777" w:rsidR="00CB6C38" w:rsidRPr="00B07790" w:rsidRDefault="00CB6C38" w:rsidP="00CB6C38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D0E9109" w14:textId="5BE4E24F" w:rsidR="00CB6C38" w:rsidRPr="00B07790" w:rsidRDefault="00CB6C38" w:rsidP="00CB6C38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(94,974)</w:t>
            </w:r>
          </w:p>
        </w:tc>
        <w:tc>
          <w:tcPr>
            <w:tcW w:w="180" w:type="dxa"/>
          </w:tcPr>
          <w:p w14:paraId="42DED445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9823846" w14:textId="3C52F54E" w:rsidR="00CB6C38" w:rsidRPr="00B07790" w:rsidRDefault="00CB6C38" w:rsidP="00CB6C38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(18,576)</w:t>
            </w:r>
          </w:p>
        </w:tc>
        <w:tc>
          <w:tcPr>
            <w:tcW w:w="180" w:type="dxa"/>
          </w:tcPr>
          <w:p w14:paraId="13B5D423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4197FC2F" w14:textId="53C7B1F4" w:rsidR="00CB6C38" w:rsidRPr="00B07790" w:rsidRDefault="00CB6C38" w:rsidP="00CB6C38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(71,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134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EB27D20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20771D9A" w14:textId="4BD66C83" w:rsidR="00CB6C38" w:rsidRPr="00B07790" w:rsidRDefault="00CB6C38" w:rsidP="00CB6C38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(5,987)</w:t>
            </w:r>
          </w:p>
        </w:tc>
        <w:tc>
          <w:tcPr>
            <w:tcW w:w="179" w:type="dxa"/>
          </w:tcPr>
          <w:p w14:paraId="14B762DB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5A583117" w14:textId="32D0B69A" w:rsidR="00CB6C38" w:rsidRPr="00B07790" w:rsidRDefault="00CB6C38" w:rsidP="00CB6C38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147,0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09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78" w:type="dxa"/>
          </w:tcPr>
          <w:p w14:paraId="04602EC7" w14:textId="77777777" w:rsidR="00CB6C38" w:rsidRPr="00B07790" w:rsidRDefault="00CB6C38" w:rsidP="00CB6C38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78EF3F96" w14:textId="0DDA2F1B" w:rsidR="00CB6C38" w:rsidRPr="00B07790" w:rsidRDefault="00CB6C38" w:rsidP="00CB6C38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(55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2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,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324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00512" w:rsidRPr="00B07790" w14:paraId="667B1EA7" w14:textId="77777777" w:rsidTr="00BC6627">
        <w:trPr>
          <w:cantSplit/>
          <w:trHeight w:val="288"/>
        </w:trPr>
        <w:tc>
          <w:tcPr>
            <w:tcW w:w="3601" w:type="dxa"/>
            <w:vAlign w:val="bottom"/>
          </w:tcPr>
          <w:p w14:paraId="51CD040C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412128A9" w14:textId="3068DDD4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(3,811)</w:t>
            </w:r>
          </w:p>
        </w:tc>
        <w:tc>
          <w:tcPr>
            <w:tcW w:w="186" w:type="dxa"/>
          </w:tcPr>
          <w:p w14:paraId="3021AF3E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174C9AD1" w14:textId="4212D80C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(3,275)</w:t>
            </w:r>
          </w:p>
        </w:tc>
        <w:tc>
          <w:tcPr>
            <w:tcW w:w="181" w:type="dxa"/>
          </w:tcPr>
          <w:p w14:paraId="70DC0DBA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507958D" w14:textId="67F70984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(4,915)</w:t>
            </w:r>
          </w:p>
        </w:tc>
        <w:tc>
          <w:tcPr>
            <w:tcW w:w="180" w:type="dxa"/>
          </w:tcPr>
          <w:p w14:paraId="4F011B29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87BE508" w14:textId="0B34FFE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(949)</w:t>
            </w:r>
          </w:p>
        </w:tc>
        <w:tc>
          <w:tcPr>
            <w:tcW w:w="180" w:type="dxa"/>
          </w:tcPr>
          <w:p w14:paraId="440E6EC0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8BB858D" w14:textId="0C220BB5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14,140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4CFF6F34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E59F6D4" w14:textId="275B32A2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(2,036)</w:t>
            </w:r>
          </w:p>
        </w:tc>
        <w:tc>
          <w:tcPr>
            <w:tcW w:w="179" w:type="dxa"/>
          </w:tcPr>
          <w:p w14:paraId="5C5F1428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46952729" w14:textId="70B2497D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400 </w:t>
            </w:r>
          </w:p>
        </w:tc>
        <w:tc>
          <w:tcPr>
            <w:tcW w:w="178" w:type="dxa"/>
          </w:tcPr>
          <w:p w14:paraId="630C278F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645686B8" w14:textId="2261F0F2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(28,</w:t>
            </w:r>
            <w:r w:rsidR="009F2984"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726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600512" w:rsidRPr="00B07790" w14:paraId="18DCD267" w14:textId="77777777" w:rsidTr="00BC6627">
        <w:trPr>
          <w:cantSplit/>
          <w:trHeight w:val="288"/>
        </w:trPr>
        <w:tc>
          <w:tcPr>
            <w:tcW w:w="3601" w:type="dxa"/>
            <w:vAlign w:val="bottom"/>
          </w:tcPr>
          <w:p w14:paraId="1C53D665" w14:textId="70E191EC" w:rsidR="00600512" w:rsidRPr="00B07790" w:rsidRDefault="00CB6C38" w:rsidP="00600512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0779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/>
              </w:rPr>
              <w:t xml:space="preserve">(ขาดทุน)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0" w:type="dxa"/>
          </w:tcPr>
          <w:p w14:paraId="57549F7B" w14:textId="74E1BE5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647713C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473E1720" w14:textId="15583B25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340A070F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FBD9B85" w14:textId="268D49E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042BB0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430CC7D8" w14:textId="7712C7F0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5B7931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3C4530D5" w14:textId="7527130D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456F21A9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36B38C5" w14:textId="7E5DF25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536DB861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34740C6" w14:textId="2B51DB7C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8CB61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64332344" w14:textId="671BA9E6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</w:tr>
      <w:tr w:rsidR="00600512" w:rsidRPr="00B07790" w14:paraId="4386515B" w14:textId="77777777" w:rsidTr="007C25AD">
        <w:trPr>
          <w:cantSplit/>
          <w:trHeight w:val="288"/>
        </w:trPr>
        <w:tc>
          <w:tcPr>
            <w:tcW w:w="3601" w:type="dxa"/>
            <w:vAlign w:val="bottom"/>
          </w:tcPr>
          <w:p w14:paraId="6A808611" w14:textId="77777777" w:rsidR="00600512" w:rsidRPr="00B07790" w:rsidRDefault="00600512" w:rsidP="00600512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</w:tcPr>
          <w:p w14:paraId="5FA43368" w14:textId="0C90CEB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18,992 </w:t>
            </w:r>
          </w:p>
        </w:tc>
        <w:tc>
          <w:tcPr>
            <w:tcW w:w="186" w:type="dxa"/>
          </w:tcPr>
          <w:p w14:paraId="395518F0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10AA8835" w14:textId="2A564F18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1,367 </w:t>
            </w:r>
          </w:p>
        </w:tc>
        <w:tc>
          <w:tcPr>
            <w:tcW w:w="181" w:type="dxa"/>
          </w:tcPr>
          <w:p w14:paraId="793804A2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516C192" w14:textId="4C2509AF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3,327 </w:t>
            </w:r>
          </w:p>
        </w:tc>
        <w:tc>
          <w:tcPr>
            <w:tcW w:w="180" w:type="dxa"/>
          </w:tcPr>
          <w:p w14:paraId="050CEEA9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C2C7D2B" w14:textId="43F160BB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619 </w:t>
            </w:r>
          </w:p>
        </w:tc>
        <w:tc>
          <w:tcPr>
            <w:tcW w:w="180" w:type="dxa"/>
          </w:tcPr>
          <w:p w14:paraId="31CAC82B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4B6DE287" w14:textId="1E18BDD4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6,838 </w:t>
            </w:r>
          </w:p>
        </w:tc>
        <w:tc>
          <w:tcPr>
            <w:tcW w:w="179" w:type="dxa"/>
          </w:tcPr>
          <w:p w14:paraId="519824C4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54C7573B" w14:textId="363723F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3,536 </w:t>
            </w:r>
          </w:p>
        </w:tc>
        <w:tc>
          <w:tcPr>
            <w:tcW w:w="179" w:type="dxa"/>
          </w:tcPr>
          <w:p w14:paraId="7E6A5F1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51CE6AA4" w14:textId="7C6B8C2D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(924)</w:t>
            </w:r>
          </w:p>
        </w:tc>
        <w:tc>
          <w:tcPr>
            <w:tcW w:w="178" w:type="dxa"/>
          </w:tcPr>
          <w:p w14:paraId="76DDF07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3B5EEBBC" w14:textId="44ED8532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33,755 </w:t>
            </w:r>
          </w:p>
        </w:tc>
      </w:tr>
      <w:tr w:rsidR="00600512" w:rsidRPr="00B07790" w14:paraId="359DBB42" w14:textId="77777777" w:rsidTr="00337B6C">
        <w:trPr>
          <w:cantSplit/>
          <w:trHeight w:val="288"/>
        </w:trPr>
        <w:tc>
          <w:tcPr>
            <w:tcW w:w="3601" w:type="dxa"/>
            <w:vAlign w:val="bottom"/>
          </w:tcPr>
          <w:p w14:paraId="12EBE388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7E849937" w14:textId="31620960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506 </w:t>
            </w:r>
          </w:p>
        </w:tc>
        <w:tc>
          <w:tcPr>
            <w:tcW w:w="186" w:type="dxa"/>
          </w:tcPr>
          <w:p w14:paraId="3FF6D7C1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7BBFDBDB" w14:textId="190E880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41 </w:t>
            </w:r>
          </w:p>
        </w:tc>
        <w:tc>
          <w:tcPr>
            <w:tcW w:w="181" w:type="dxa"/>
          </w:tcPr>
          <w:p w14:paraId="0A624B1C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7E83009" w14:textId="5D84904A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213 </w:t>
            </w:r>
          </w:p>
        </w:tc>
        <w:tc>
          <w:tcPr>
            <w:tcW w:w="180" w:type="dxa"/>
          </w:tcPr>
          <w:p w14:paraId="2187B252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6DD0C0BD" w14:textId="41A03F60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68 </w:t>
            </w:r>
          </w:p>
        </w:tc>
        <w:tc>
          <w:tcPr>
            <w:tcW w:w="180" w:type="dxa"/>
          </w:tcPr>
          <w:p w14:paraId="7C7F016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2F65B83E" w14:textId="3BAC0D35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351 </w:t>
            </w:r>
          </w:p>
        </w:tc>
        <w:tc>
          <w:tcPr>
            <w:tcW w:w="179" w:type="dxa"/>
          </w:tcPr>
          <w:p w14:paraId="6C59E4AF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FA6F653" w14:textId="5283811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1,646 </w:t>
            </w:r>
          </w:p>
        </w:tc>
        <w:tc>
          <w:tcPr>
            <w:tcW w:w="179" w:type="dxa"/>
          </w:tcPr>
          <w:p w14:paraId="5344A598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0B919116" w14:textId="19FC6391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(1,263)</w:t>
            </w:r>
          </w:p>
        </w:tc>
        <w:tc>
          <w:tcPr>
            <w:tcW w:w="178" w:type="dxa"/>
          </w:tcPr>
          <w:p w14:paraId="6A77BCCD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E92ED13" w14:textId="0284701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1,562 </w:t>
            </w:r>
          </w:p>
        </w:tc>
      </w:tr>
      <w:tr w:rsidR="00600512" w:rsidRPr="00B07790" w14:paraId="3D253203" w14:textId="77777777" w:rsidTr="00337B6C">
        <w:trPr>
          <w:cantSplit/>
          <w:trHeight w:val="288"/>
        </w:trPr>
        <w:tc>
          <w:tcPr>
            <w:tcW w:w="3601" w:type="dxa"/>
            <w:vAlign w:val="bottom"/>
          </w:tcPr>
          <w:p w14:paraId="7F25A625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6263CB1B" w14:textId="2DCD07F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(2,309)</w:t>
            </w:r>
          </w:p>
        </w:tc>
        <w:tc>
          <w:tcPr>
            <w:tcW w:w="186" w:type="dxa"/>
          </w:tcPr>
          <w:p w14:paraId="2973B9C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57AAE181" w14:textId="2DB72789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(1,010)</w:t>
            </w:r>
          </w:p>
        </w:tc>
        <w:tc>
          <w:tcPr>
            <w:tcW w:w="181" w:type="dxa"/>
          </w:tcPr>
          <w:p w14:paraId="519A0660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1CF37C06" w14:textId="667481F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(2,052)</w:t>
            </w:r>
          </w:p>
        </w:tc>
        <w:tc>
          <w:tcPr>
            <w:tcW w:w="180" w:type="dxa"/>
          </w:tcPr>
          <w:p w14:paraId="43E9C24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9CEFE4C" w14:textId="1EAAE0B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(198)</w:t>
            </w:r>
          </w:p>
        </w:tc>
        <w:tc>
          <w:tcPr>
            <w:tcW w:w="180" w:type="dxa"/>
          </w:tcPr>
          <w:p w14:paraId="14FEA804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0880656B" w14:textId="1C7B62E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(3,484)</w:t>
            </w:r>
          </w:p>
        </w:tc>
        <w:tc>
          <w:tcPr>
            <w:tcW w:w="179" w:type="dxa"/>
          </w:tcPr>
          <w:p w14:paraId="40BF63AE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95FF1B1" w14:textId="448D5DDB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(3,981)</w:t>
            </w:r>
          </w:p>
        </w:tc>
        <w:tc>
          <w:tcPr>
            <w:tcW w:w="179" w:type="dxa"/>
          </w:tcPr>
          <w:p w14:paraId="40C7C0D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4A3E7C2E" w14:textId="7E5667A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876 </w:t>
            </w:r>
          </w:p>
        </w:tc>
        <w:tc>
          <w:tcPr>
            <w:tcW w:w="178" w:type="dxa"/>
          </w:tcPr>
          <w:p w14:paraId="5A2EDCC2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52D7D578" w14:textId="53D394B6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(12,158)</w:t>
            </w:r>
          </w:p>
        </w:tc>
      </w:tr>
      <w:tr w:rsidR="00600512" w:rsidRPr="00B07790" w14:paraId="79028C07" w14:textId="77777777" w:rsidTr="00F105A2">
        <w:trPr>
          <w:cantSplit/>
          <w:trHeight w:val="288"/>
        </w:trPr>
        <w:tc>
          <w:tcPr>
            <w:tcW w:w="3601" w:type="dxa"/>
            <w:vAlign w:val="bottom"/>
          </w:tcPr>
          <w:p w14:paraId="56FC79A0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2ED2D57A" w14:textId="3F294E9F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(11,942)</w:t>
            </w:r>
          </w:p>
        </w:tc>
        <w:tc>
          <w:tcPr>
            <w:tcW w:w="186" w:type="dxa"/>
          </w:tcPr>
          <w:p w14:paraId="695487CD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6AEAC58C" w14:textId="2EBA01DA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(4,131)</w:t>
            </w:r>
          </w:p>
        </w:tc>
        <w:tc>
          <w:tcPr>
            <w:tcW w:w="181" w:type="dxa"/>
          </w:tcPr>
          <w:p w14:paraId="4BA97249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E92400C" w14:textId="30E5CBA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(3,000)</w:t>
            </w:r>
          </w:p>
        </w:tc>
        <w:tc>
          <w:tcPr>
            <w:tcW w:w="180" w:type="dxa"/>
          </w:tcPr>
          <w:p w14:paraId="0BAFEAEC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76D41C0C" w14:textId="7AC1CB9B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(643)</w:t>
            </w:r>
          </w:p>
        </w:tc>
        <w:tc>
          <w:tcPr>
            <w:tcW w:w="180" w:type="dxa"/>
          </w:tcPr>
          <w:p w14:paraId="42450107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C454F5E" w14:textId="77ACFDA1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(9,944)</w:t>
            </w:r>
          </w:p>
        </w:tc>
        <w:tc>
          <w:tcPr>
            <w:tcW w:w="179" w:type="dxa"/>
          </w:tcPr>
          <w:p w14:paraId="3A02C395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715FD7A" w14:textId="428B014C" w:rsidR="00600512" w:rsidRPr="00B07790" w:rsidRDefault="00600512" w:rsidP="0060051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(294)</w:t>
            </w:r>
          </w:p>
        </w:tc>
        <w:tc>
          <w:tcPr>
            <w:tcW w:w="179" w:type="dxa"/>
          </w:tcPr>
          <w:p w14:paraId="41A9FCB3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1502E87" w14:textId="69BDAB8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357 </w:t>
            </w:r>
          </w:p>
        </w:tc>
        <w:tc>
          <w:tcPr>
            <w:tcW w:w="178" w:type="dxa"/>
          </w:tcPr>
          <w:p w14:paraId="6C15C02A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197A0445" w14:textId="2C6A61F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(29,597)</w:t>
            </w:r>
          </w:p>
        </w:tc>
      </w:tr>
      <w:tr w:rsidR="00600512" w:rsidRPr="00B07790" w14:paraId="4DD567E0" w14:textId="77777777" w:rsidTr="000A2574">
        <w:trPr>
          <w:cantSplit/>
          <w:trHeight w:val="288"/>
        </w:trPr>
        <w:tc>
          <w:tcPr>
            <w:tcW w:w="3601" w:type="dxa"/>
            <w:vAlign w:val="bottom"/>
          </w:tcPr>
          <w:p w14:paraId="71C2D4E3" w14:textId="11CD80E2" w:rsidR="00600512" w:rsidRPr="00E11D39" w:rsidRDefault="00600512" w:rsidP="00E11D39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957F74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</w:t>
            </w:r>
            <w:r w:rsidR="00E11D39" w:rsidRPr="00957F74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ประมาณการหนี้สิน</w:t>
            </w:r>
            <w:r w:rsidRPr="00957F74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</w:tcPr>
          <w:p w14:paraId="6341656D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A6DFB7A" w14:textId="00C0106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(200)</w:t>
            </w:r>
          </w:p>
        </w:tc>
        <w:tc>
          <w:tcPr>
            <w:tcW w:w="186" w:type="dxa"/>
          </w:tcPr>
          <w:p w14:paraId="485570A1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5F7D6D91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10CEAD41" w14:textId="5EDD0108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(3,079)</w:t>
            </w:r>
          </w:p>
        </w:tc>
        <w:tc>
          <w:tcPr>
            <w:tcW w:w="181" w:type="dxa"/>
          </w:tcPr>
          <w:p w14:paraId="63D94524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EE6AF42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213E6E91" w14:textId="69E12F7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(24)</w:t>
            </w:r>
          </w:p>
        </w:tc>
        <w:tc>
          <w:tcPr>
            <w:tcW w:w="180" w:type="dxa"/>
          </w:tcPr>
          <w:p w14:paraId="73246725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CAE6486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695F8AA" w14:textId="72DE7EAB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35 </w:t>
            </w:r>
          </w:p>
        </w:tc>
        <w:tc>
          <w:tcPr>
            <w:tcW w:w="180" w:type="dxa"/>
          </w:tcPr>
          <w:p w14:paraId="52718645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7CA41D88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6838F036" w14:textId="29535301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(11,196)</w:t>
            </w:r>
          </w:p>
        </w:tc>
        <w:tc>
          <w:tcPr>
            <w:tcW w:w="179" w:type="dxa"/>
          </w:tcPr>
          <w:p w14:paraId="6B643E14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5F95CE2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7FAE65C5" w14:textId="3F0DF83F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 </w:t>
            </w:r>
          </w:p>
        </w:tc>
        <w:tc>
          <w:tcPr>
            <w:tcW w:w="179" w:type="dxa"/>
          </w:tcPr>
          <w:p w14:paraId="608334F8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65D81F70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2493F86B" w14:textId="1A6D1555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BADF10B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6E51FC6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3B051A79" w14:textId="2F3B096B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(14,461)</w:t>
            </w:r>
          </w:p>
        </w:tc>
      </w:tr>
      <w:tr w:rsidR="00600512" w:rsidRPr="00B07790" w14:paraId="7F732D55" w14:textId="77777777" w:rsidTr="00504357">
        <w:trPr>
          <w:cantSplit/>
          <w:trHeight w:val="288"/>
        </w:trPr>
        <w:tc>
          <w:tcPr>
            <w:tcW w:w="3601" w:type="dxa"/>
            <w:vAlign w:val="bottom"/>
          </w:tcPr>
          <w:p w14:paraId="3FB5ECD5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B077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0EFEE700" w14:textId="07FE8E15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</w:tcPr>
          <w:p w14:paraId="468FC8A9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63F0B0AE" w14:textId="6C34F45F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23B70091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68F72435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3E9D9018" w14:textId="256D30D5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(9,450)</w:t>
            </w:r>
          </w:p>
        </w:tc>
        <w:tc>
          <w:tcPr>
            <w:tcW w:w="181" w:type="dxa"/>
          </w:tcPr>
          <w:p w14:paraId="3DADC541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33578EF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E7534F7" w14:textId="7103A09C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(278)</w:t>
            </w:r>
          </w:p>
        </w:tc>
        <w:tc>
          <w:tcPr>
            <w:tcW w:w="180" w:type="dxa"/>
          </w:tcPr>
          <w:p w14:paraId="017DC638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1E48FC4C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12A07B1" w14:textId="56B2A3F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(1,368)</w:t>
            </w:r>
          </w:p>
        </w:tc>
        <w:tc>
          <w:tcPr>
            <w:tcW w:w="180" w:type="dxa"/>
          </w:tcPr>
          <w:p w14:paraId="5475F7BA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6CBAD60D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4CAD8B7D" w14:textId="15189FE5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(108)</w:t>
            </w:r>
          </w:p>
        </w:tc>
        <w:tc>
          <w:tcPr>
            <w:tcW w:w="179" w:type="dxa"/>
          </w:tcPr>
          <w:p w14:paraId="38CD09FC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7FB0C6E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2D04DEA4" w14:textId="420D6C28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532 </w:t>
            </w:r>
          </w:p>
        </w:tc>
        <w:tc>
          <w:tcPr>
            <w:tcW w:w="179" w:type="dxa"/>
          </w:tcPr>
          <w:p w14:paraId="2EDE081B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178AC753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16E9B513" w14:textId="6515FCA9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5 </w:t>
            </w:r>
          </w:p>
        </w:tc>
        <w:tc>
          <w:tcPr>
            <w:tcW w:w="178" w:type="dxa"/>
          </w:tcPr>
          <w:p w14:paraId="1ED45566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73B4405C" w14:textId="7777777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  <w:p w14:paraId="52DCE612" w14:textId="1F009080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(10,667)</w:t>
            </w:r>
          </w:p>
        </w:tc>
      </w:tr>
      <w:tr w:rsidR="00600512" w:rsidRPr="00B07790" w14:paraId="09A833C9" w14:textId="77777777" w:rsidTr="00F1098A">
        <w:trPr>
          <w:cantSplit/>
          <w:trHeight w:val="288"/>
        </w:trPr>
        <w:tc>
          <w:tcPr>
            <w:tcW w:w="3601" w:type="dxa"/>
            <w:vAlign w:val="bottom"/>
          </w:tcPr>
          <w:p w14:paraId="009F0C32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70A38672" w14:textId="1EFB705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1,859 </w:t>
            </w:r>
          </w:p>
        </w:tc>
        <w:tc>
          <w:tcPr>
            <w:tcW w:w="186" w:type="dxa"/>
          </w:tcPr>
          <w:p w14:paraId="4C69AAAA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0CC52CAE" w14:textId="2F11536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328 </w:t>
            </w:r>
          </w:p>
        </w:tc>
        <w:tc>
          <w:tcPr>
            <w:tcW w:w="181" w:type="dxa"/>
          </w:tcPr>
          <w:p w14:paraId="034FB86D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2462DD54" w14:textId="46B89CA9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630 </w:t>
            </w:r>
          </w:p>
        </w:tc>
        <w:tc>
          <w:tcPr>
            <w:tcW w:w="180" w:type="dxa"/>
          </w:tcPr>
          <w:p w14:paraId="7FD1AE0A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2A0EB443" w14:textId="335ED2DE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28 </w:t>
            </w:r>
          </w:p>
        </w:tc>
        <w:tc>
          <w:tcPr>
            <w:tcW w:w="180" w:type="dxa"/>
          </w:tcPr>
          <w:p w14:paraId="11264748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04895FF0" w14:textId="57CC4F7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(369)</w:t>
            </w:r>
          </w:p>
        </w:tc>
        <w:tc>
          <w:tcPr>
            <w:tcW w:w="179" w:type="dxa"/>
          </w:tcPr>
          <w:p w14:paraId="2532384E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2A6D212" w14:textId="54114047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(2,004)</w:t>
            </w:r>
          </w:p>
        </w:tc>
        <w:tc>
          <w:tcPr>
            <w:tcW w:w="179" w:type="dxa"/>
          </w:tcPr>
          <w:p w14:paraId="24D5A5D4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33476CB7" w14:textId="34DBB88A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(88)</w:t>
            </w:r>
          </w:p>
        </w:tc>
        <w:tc>
          <w:tcPr>
            <w:tcW w:w="178" w:type="dxa"/>
          </w:tcPr>
          <w:p w14:paraId="562272E2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29E301B" w14:textId="6C434A51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 xml:space="preserve">384 </w:t>
            </w:r>
          </w:p>
        </w:tc>
      </w:tr>
      <w:tr w:rsidR="00600512" w:rsidRPr="00B07790" w14:paraId="1241F335" w14:textId="77777777" w:rsidTr="00455B26">
        <w:trPr>
          <w:cantSplit/>
          <w:trHeight w:val="288"/>
        </w:trPr>
        <w:tc>
          <w:tcPr>
            <w:tcW w:w="3601" w:type="dxa"/>
            <w:vAlign w:val="bottom"/>
          </w:tcPr>
          <w:p w14:paraId="14D74D70" w14:textId="77777777" w:rsidR="00600512" w:rsidRPr="00B07790" w:rsidRDefault="00600512" w:rsidP="00600512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22C27AA0" w14:textId="19F35AC9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6,906 </w:t>
            </w:r>
          </w:p>
        </w:tc>
        <w:tc>
          <w:tcPr>
            <w:tcW w:w="186" w:type="dxa"/>
          </w:tcPr>
          <w:p w14:paraId="19E71884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51A44D9E" w14:textId="27EE944F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(15,934)</w:t>
            </w:r>
          </w:p>
        </w:tc>
        <w:tc>
          <w:tcPr>
            <w:tcW w:w="181" w:type="dxa"/>
          </w:tcPr>
          <w:p w14:paraId="2742776F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BECB4FE" w14:textId="06BC528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(1,184)</w:t>
            </w:r>
          </w:p>
        </w:tc>
        <w:tc>
          <w:tcPr>
            <w:tcW w:w="180" w:type="dxa"/>
          </w:tcPr>
          <w:p w14:paraId="02E83BAF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22466006" w14:textId="01B69E86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(1,459)</w:t>
            </w:r>
          </w:p>
        </w:tc>
        <w:tc>
          <w:tcPr>
            <w:tcW w:w="180" w:type="dxa"/>
          </w:tcPr>
          <w:p w14:paraId="00DE898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744F6F49" w14:textId="55EC24DD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(17,912)</w:t>
            </w:r>
          </w:p>
        </w:tc>
        <w:tc>
          <w:tcPr>
            <w:tcW w:w="179" w:type="dxa"/>
          </w:tcPr>
          <w:p w14:paraId="266D42E7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48AC4ED7" w14:textId="5F4F163E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(562)</w:t>
            </w:r>
          </w:p>
        </w:tc>
        <w:tc>
          <w:tcPr>
            <w:tcW w:w="179" w:type="dxa"/>
          </w:tcPr>
          <w:p w14:paraId="15596D6B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22C75726" w14:textId="78151ED6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(1,037)</w:t>
            </w:r>
          </w:p>
        </w:tc>
        <w:tc>
          <w:tcPr>
            <w:tcW w:w="178" w:type="dxa"/>
          </w:tcPr>
          <w:p w14:paraId="546705E6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0F5A3222" w14:textId="5D4D0189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(31,182)</w:t>
            </w:r>
          </w:p>
        </w:tc>
      </w:tr>
      <w:tr w:rsidR="00600512" w:rsidRPr="00B07790" w14:paraId="612A9DC1" w14:textId="77777777" w:rsidTr="00455B26">
        <w:trPr>
          <w:cantSplit/>
          <w:trHeight w:val="80"/>
        </w:trPr>
        <w:tc>
          <w:tcPr>
            <w:tcW w:w="3601" w:type="dxa"/>
            <w:vAlign w:val="bottom"/>
          </w:tcPr>
          <w:p w14:paraId="7FA9FD75" w14:textId="2703E9A6" w:rsidR="00600512" w:rsidRPr="00B07790" w:rsidRDefault="00600512" w:rsidP="00600512">
            <w:pPr>
              <w:tabs>
                <w:tab w:val="clear" w:pos="227"/>
                <w:tab w:val="left" w:pos="200"/>
              </w:tabs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0779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</w:tcPr>
          <w:p w14:paraId="376D72AE" w14:textId="6E40C01B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 xml:space="preserve">8,002 </w:t>
            </w:r>
          </w:p>
        </w:tc>
        <w:tc>
          <w:tcPr>
            <w:tcW w:w="186" w:type="dxa"/>
          </w:tcPr>
          <w:p w14:paraId="7CD55CBE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</w:tcPr>
          <w:p w14:paraId="2053D591" w14:textId="4516B5C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(13,252)</w:t>
            </w:r>
          </w:p>
        </w:tc>
        <w:tc>
          <w:tcPr>
            <w:tcW w:w="181" w:type="dxa"/>
          </w:tcPr>
          <w:p w14:paraId="4B34EEEC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8BEA601" w14:textId="1347A753" w:rsidR="00600512" w:rsidRPr="00B07790" w:rsidRDefault="00600512" w:rsidP="00600512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(2,322)</w:t>
            </w:r>
          </w:p>
        </w:tc>
        <w:tc>
          <w:tcPr>
            <w:tcW w:w="180" w:type="dxa"/>
          </w:tcPr>
          <w:p w14:paraId="54F35F23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17959556" w14:textId="3EEAD872" w:rsidR="00600512" w:rsidRPr="00B07790" w:rsidRDefault="00600512" w:rsidP="00600512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(1,267)</w:t>
            </w:r>
          </w:p>
        </w:tc>
        <w:tc>
          <w:tcPr>
            <w:tcW w:w="180" w:type="dxa"/>
          </w:tcPr>
          <w:p w14:paraId="608ED2FD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62413070" w14:textId="527E5738" w:rsidR="00600512" w:rsidRPr="00B07790" w:rsidRDefault="00600512" w:rsidP="00600512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(17,346)</w:t>
            </w:r>
          </w:p>
        </w:tc>
        <w:tc>
          <w:tcPr>
            <w:tcW w:w="179" w:type="dxa"/>
          </w:tcPr>
          <w:p w14:paraId="79EC348A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75A89BFF" w14:textId="53E4D5F6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(2,482)</w:t>
            </w:r>
          </w:p>
        </w:tc>
        <w:tc>
          <w:tcPr>
            <w:tcW w:w="179" w:type="dxa"/>
          </w:tcPr>
          <w:p w14:paraId="60758E3B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18DE4C5F" w14:textId="0CF1174F" w:rsidR="00600512" w:rsidRPr="00B07790" w:rsidRDefault="00600512" w:rsidP="00600512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(1,144)</w:t>
            </w:r>
          </w:p>
        </w:tc>
        <w:tc>
          <w:tcPr>
            <w:tcW w:w="178" w:type="dxa"/>
          </w:tcPr>
          <w:p w14:paraId="2324914F" w14:textId="77777777" w:rsidR="00600512" w:rsidRPr="00B07790" w:rsidRDefault="00600512" w:rsidP="00600512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4CE75166" w14:textId="1817FC7B" w:rsidR="00600512" w:rsidRPr="00B07790" w:rsidRDefault="00600512" w:rsidP="00600512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(29,811)</w:t>
            </w:r>
          </w:p>
        </w:tc>
      </w:tr>
      <w:tr w:rsidR="00A960F6" w:rsidRPr="00B07790" w14:paraId="02BCB129" w14:textId="77777777" w:rsidTr="004F0990">
        <w:trPr>
          <w:cantSplit/>
          <w:trHeight w:val="80"/>
        </w:trPr>
        <w:tc>
          <w:tcPr>
            <w:tcW w:w="15099" w:type="dxa"/>
            <w:gridSpan w:val="16"/>
            <w:vAlign w:val="bottom"/>
          </w:tcPr>
          <w:p w14:paraId="405AF9B7" w14:textId="77777777" w:rsidR="00A960F6" w:rsidRPr="00B07790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eastAsia="Calibri" w:hAnsiTheme="majorBidi"/>
                <w:i/>
                <w:iCs/>
                <w:sz w:val="6"/>
                <w:szCs w:val="6"/>
                <w:lang w:val="en-US" w:bidi="th-TH"/>
              </w:rPr>
            </w:pPr>
          </w:p>
          <w:p w14:paraId="57D0DD0A" w14:textId="13D3D339" w:rsidR="00A960F6" w:rsidRPr="00B07790" w:rsidRDefault="00A960F6" w:rsidP="00AA0F54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*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รายได้ตามส่วนงานที่รายงานของกลุ่มบริษัทข้างต้น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เป็นการเปิดเผยข้อมูลในลักษณะเดียวกับการจำแนกรายได้ตามสินค้าและบริการ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(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กลุ่มผลิตภัณฑ์หลัก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) </w:t>
            </w:r>
          </w:p>
        </w:tc>
      </w:tr>
      <w:tr w:rsidR="00486827" w:rsidRPr="00B07790" w14:paraId="19278F01" w14:textId="77777777" w:rsidTr="00080069">
        <w:trPr>
          <w:cantSplit/>
        </w:trPr>
        <w:tc>
          <w:tcPr>
            <w:tcW w:w="3601" w:type="dxa"/>
          </w:tcPr>
          <w:p w14:paraId="59B79ED9" w14:textId="77777777" w:rsidR="00486827" w:rsidRPr="00B07790" w:rsidRDefault="00486827" w:rsidP="00080069">
            <w:pPr>
              <w:spacing w:line="350" w:lineRule="exact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498" w:type="dxa"/>
            <w:gridSpan w:val="15"/>
          </w:tcPr>
          <w:p w14:paraId="7455C305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86827" w:rsidRPr="00B07790" w14:paraId="378448C1" w14:textId="77777777" w:rsidTr="00080069">
        <w:trPr>
          <w:cantSplit/>
        </w:trPr>
        <w:tc>
          <w:tcPr>
            <w:tcW w:w="3601" w:type="dxa"/>
          </w:tcPr>
          <w:p w14:paraId="1DA5DA54" w14:textId="77777777" w:rsidR="00486827" w:rsidRPr="00B07790" w:rsidRDefault="00486827" w:rsidP="00080069">
            <w:pPr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0779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0" w:type="dxa"/>
          </w:tcPr>
          <w:p w14:paraId="7EB58E7F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289101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D4F986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6195598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997F11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509254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AE6C19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1" w:type="dxa"/>
          </w:tcPr>
          <w:p w14:paraId="219CD62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18D0876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12E6A60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0" w:type="dxa"/>
          </w:tcPr>
          <w:p w14:paraId="357D065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1868BAE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ผลิตภัณฑ์ </w:t>
            </w: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0" w:type="dxa"/>
          </w:tcPr>
          <w:p w14:paraId="04D7097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4892A9A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83C8A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B07790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79" w:type="dxa"/>
          </w:tcPr>
          <w:p w14:paraId="03B4BB95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78CF69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DD69F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1A379B9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 ๆ</w:t>
            </w:r>
          </w:p>
        </w:tc>
        <w:tc>
          <w:tcPr>
            <w:tcW w:w="179" w:type="dxa"/>
          </w:tcPr>
          <w:p w14:paraId="625824A0" w14:textId="77777777" w:rsidR="00486827" w:rsidRPr="00B07790" w:rsidRDefault="00486827" w:rsidP="00080069">
            <w:pPr>
              <w:pStyle w:val="acctfourfigures"/>
              <w:spacing w:line="350" w:lineRule="exact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A82003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501681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37C0D6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14:paraId="591A3D1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374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5EA7A3E7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47C65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91916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86827" w:rsidRPr="00B07790" w14:paraId="43BF8A23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68E7E542" w14:textId="77777777" w:rsidR="00486827" w:rsidRPr="00B07790" w:rsidRDefault="00486827" w:rsidP="0008006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98" w:type="dxa"/>
            <w:gridSpan w:val="15"/>
          </w:tcPr>
          <w:p w14:paraId="23530A51" w14:textId="77777777" w:rsidR="00486827" w:rsidRPr="00B07790" w:rsidRDefault="00486827" w:rsidP="00080069">
            <w:pPr>
              <w:spacing w:line="35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86827" w:rsidRPr="00B07790" w14:paraId="1FD0133F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262329D9" w14:textId="77777777" w:rsidR="00486827" w:rsidRPr="00B07790" w:rsidRDefault="00486827" w:rsidP="0008006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E09281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343</w:t>
            </w: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844</w:t>
            </w:r>
          </w:p>
        </w:tc>
        <w:tc>
          <w:tcPr>
            <w:tcW w:w="186" w:type="dxa"/>
            <w:vAlign w:val="bottom"/>
          </w:tcPr>
          <w:p w14:paraId="30541EC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262C732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68,263</w:t>
            </w:r>
          </w:p>
        </w:tc>
        <w:tc>
          <w:tcPr>
            <w:tcW w:w="181" w:type="dxa"/>
            <w:vAlign w:val="bottom"/>
          </w:tcPr>
          <w:p w14:paraId="124AA35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54692A5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95,800</w:t>
            </w:r>
          </w:p>
        </w:tc>
        <w:tc>
          <w:tcPr>
            <w:tcW w:w="180" w:type="dxa"/>
            <w:vAlign w:val="bottom"/>
          </w:tcPr>
          <w:p w14:paraId="6189BDA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7C3E2B3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15,049</w:t>
            </w:r>
          </w:p>
        </w:tc>
        <w:tc>
          <w:tcPr>
            <w:tcW w:w="180" w:type="dxa"/>
            <w:vAlign w:val="bottom"/>
          </w:tcPr>
          <w:p w14:paraId="780C3ACF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8391E0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94,703</w:t>
            </w:r>
          </w:p>
        </w:tc>
        <w:tc>
          <w:tcPr>
            <w:tcW w:w="179" w:type="dxa"/>
            <w:vAlign w:val="bottom"/>
          </w:tcPr>
          <w:p w14:paraId="124090C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1FF3DF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3,972</w:t>
            </w:r>
          </w:p>
        </w:tc>
        <w:tc>
          <w:tcPr>
            <w:tcW w:w="179" w:type="dxa"/>
            <w:vAlign w:val="bottom"/>
          </w:tcPr>
          <w:p w14:paraId="47FA245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251337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0301A7F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307551C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621,631</w:t>
            </w:r>
          </w:p>
        </w:tc>
      </w:tr>
      <w:tr w:rsidR="00486827" w:rsidRPr="00B07790" w14:paraId="5CF83487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0C7F0F56" w14:textId="77777777" w:rsidR="00486827" w:rsidRPr="00B07790" w:rsidRDefault="00486827" w:rsidP="0008006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7C199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106,878</w:t>
            </w:r>
          </w:p>
        </w:tc>
        <w:tc>
          <w:tcPr>
            <w:tcW w:w="186" w:type="dxa"/>
            <w:vAlign w:val="bottom"/>
          </w:tcPr>
          <w:p w14:paraId="10EF0E1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DFCB72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8,673</w:t>
            </w:r>
          </w:p>
        </w:tc>
        <w:tc>
          <w:tcPr>
            <w:tcW w:w="181" w:type="dxa"/>
            <w:vAlign w:val="bottom"/>
          </w:tcPr>
          <w:p w14:paraId="230BA2A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6CDC4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3,934</w:t>
            </w:r>
          </w:p>
        </w:tc>
        <w:tc>
          <w:tcPr>
            <w:tcW w:w="180" w:type="dxa"/>
            <w:vAlign w:val="bottom"/>
          </w:tcPr>
          <w:p w14:paraId="3B4A8AC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35BB7E2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2,992</w:t>
            </w:r>
          </w:p>
        </w:tc>
        <w:tc>
          <w:tcPr>
            <w:tcW w:w="180" w:type="dxa"/>
            <w:vAlign w:val="bottom"/>
          </w:tcPr>
          <w:p w14:paraId="74E2F03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12720BD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51FBEB7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E433F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8,049</w:t>
            </w:r>
          </w:p>
        </w:tc>
        <w:tc>
          <w:tcPr>
            <w:tcW w:w="179" w:type="dxa"/>
            <w:vAlign w:val="bottom"/>
          </w:tcPr>
          <w:p w14:paraId="36AA817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463694D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(130,526)</w:t>
            </w:r>
          </w:p>
        </w:tc>
        <w:tc>
          <w:tcPr>
            <w:tcW w:w="178" w:type="dxa"/>
            <w:vAlign w:val="bottom"/>
          </w:tcPr>
          <w:p w14:paraId="36F9D72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9C09A9D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6827" w:rsidRPr="00B07790" w14:paraId="1352A511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3904016D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*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B7790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450,722</w:t>
            </w:r>
          </w:p>
        </w:tc>
        <w:tc>
          <w:tcPr>
            <w:tcW w:w="186" w:type="dxa"/>
            <w:vAlign w:val="bottom"/>
          </w:tcPr>
          <w:p w14:paraId="3EAAF7D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3FF35F2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76,936</w:t>
            </w:r>
          </w:p>
        </w:tc>
        <w:tc>
          <w:tcPr>
            <w:tcW w:w="181" w:type="dxa"/>
            <w:vAlign w:val="bottom"/>
          </w:tcPr>
          <w:p w14:paraId="7695554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9F5219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99,734</w:t>
            </w:r>
          </w:p>
        </w:tc>
        <w:tc>
          <w:tcPr>
            <w:tcW w:w="180" w:type="dxa"/>
            <w:vAlign w:val="bottom"/>
          </w:tcPr>
          <w:p w14:paraId="2C1587E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</w:tcPr>
          <w:p w14:paraId="510C572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18,041</w:t>
            </w:r>
          </w:p>
        </w:tc>
        <w:tc>
          <w:tcPr>
            <w:tcW w:w="180" w:type="dxa"/>
            <w:vAlign w:val="bottom"/>
          </w:tcPr>
          <w:p w14:paraId="61794F8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05EC193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94,703</w:t>
            </w:r>
          </w:p>
        </w:tc>
        <w:tc>
          <w:tcPr>
            <w:tcW w:w="179" w:type="dxa"/>
            <w:vAlign w:val="bottom"/>
          </w:tcPr>
          <w:p w14:paraId="4D90883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C7282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12,021</w:t>
            </w:r>
          </w:p>
        </w:tc>
        <w:tc>
          <w:tcPr>
            <w:tcW w:w="179" w:type="dxa"/>
            <w:vAlign w:val="bottom"/>
          </w:tcPr>
          <w:p w14:paraId="3F5D6A5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7DC6631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(130,526)</w:t>
            </w:r>
          </w:p>
        </w:tc>
        <w:tc>
          <w:tcPr>
            <w:tcW w:w="178" w:type="dxa"/>
            <w:vAlign w:val="bottom"/>
          </w:tcPr>
          <w:p w14:paraId="3ED3C251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5CD2855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621,631</w:t>
            </w:r>
          </w:p>
        </w:tc>
      </w:tr>
      <w:tr w:rsidR="00486827" w:rsidRPr="00B07790" w14:paraId="0858ED58" w14:textId="77777777" w:rsidTr="002838E9">
        <w:trPr>
          <w:cantSplit/>
          <w:trHeight w:val="242"/>
        </w:trPr>
        <w:tc>
          <w:tcPr>
            <w:tcW w:w="3601" w:type="dxa"/>
            <w:vAlign w:val="bottom"/>
          </w:tcPr>
          <w:p w14:paraId="649328B5" w14:textId="77777777" w:rsidR="00486827" w:rsidRPr="00B07790" w:rsidRDefault="00486827" w:rsidP="002838E9">
            <w:pPr>
              <w:spacing w:line="35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8D960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(425,631)</w:t>
            </w:r>
          </w:p>
        </w:tc>
        <w:tc>
          <w:tcPr>
            <w:tcW w:w="186" w:type="dxa"/>
            <w:vAlign w:val="bottom"/>
          </w:tcPr>
          <w:p w14:paraId="5EC23295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B1B717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(74,424)</w:t>
            </w:r>
          </w:p>
        </w:tc>
        <w:tc>
          <w:tcPr>
            <w:tcW w:w="181" w:type="dxa"/>
            <w:vAlign w:val="bottom"/>
          </w:tcPr>
          <w:p w14:paraId="46DBEAC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7DCB596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(89,041)</w:t>
            </w:r>
          </w:p>
        </w:tc>
        <w:tc>
          <w:tcPr>
            <w:tcW w:w="180" w:type="dxa"/>
            <w:vAlign w:val="bottom"/>
          </w:tcPr>
          <w:p w14:paraId="7D32386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0AA9F1A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(17,041)</w:t>
            </w:r>
          </w:p>
        </w:tc>
        <w:tc>
          <w:tcPr>
            <w:tcW w:w="180" w:type="dxa"/>
            <w:vAlign w:val="bottom"/>
          </w:tcPr>
          <w:p w14:paraId="34A761D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146233D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(76,478)</w:t>
            </w:r>
          </w:p>
        </w:tc>
        <w:tc>
          <w:tcPr>
            <w:tcW w:w="179" w:type="dxa"/>
            <w:vAlign w:val="bottom"/>
          </w:tcPr>
          <w:p w14:paraId="166C008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85BDAD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(9,881)</w:t>
            </w:r>
          </w:p>
        </w:tc>
        <w:tc>
          <w:tcPr>
            <w:tcW w:w="179" w:type="dxa"/>
            <w:vAlign w:val="bottom"/>
          </w:tcPr>
          <w:p w14:paraId="06E7F1C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0B33408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129,017</w:t>
            </w:r>
          </w:p>
        </w:tc>
        <w:tc>
          <w:tcPr>
            <w:tcW w:w="178" w:type="dxa"/>
            <w:vAlign w:val="bottom"/>
          </w:tcPr>
          <w:p w14:paraId="4840323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61D375B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(563,479)</w:t>
            </w:r>
          </w:p>
        </w:tc>
      </w:tr>
      <w:tr w:rsidR="00486827" w:rsidRPr="00B07790" w14:paraId="5EAF05B9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5695EAFC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0" w:type="dxa"/>
          </w:tcPr>
          <w:p w14:paraId="5064B13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(3,533)</w:t>
            </w:r>
          </w:p>
        </w:tc>
        <w:tc>
          <w:tcPr>
            <w:tcW w:w="186" w:type="dxa"/>
            <w:vAlign w:val="bottom"/>
          </w:tcPr>
          <w:p w14:paraId="41EF8BD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DD53A9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(2,942)</w:t>
            </w:r>
          </w:p>
        </w:tc>
        <w:tc>
          <w:tcPr>
            <w:tcW w:w="181" w:type="dxa"/>
            <w:vAlign w:val="bottom"/>
          </w:tcPr>
          <w:p w14:paraId="183540C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4E037D5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(4,693)</w:t>
            </w:r>
          </w:p>
        </w:tc>
        <w:tc>
          <w:tcPr>
            <w:tcW w:w="180" w:type="dxa"/>
            <w:vAlign w:val="bottom"/>
          </w:tcPr>
          <w:p w14:paraId="76EC6B6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66E0ADA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(792)</w:t>
            </w:r>
          </w:p>
        </w:tc>
        <w:tc>
          <w:tcPr>
            <w:tcW w:w="180" w:type="dxa"/>
            <w:vAlign w:val="bottom"/>
          </w:tcPr>
          <w:p w14:paraId="5473914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09A0D7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(13,477)</w:t>
            </w:r>
          </w:p>
        </w:tc>
        <w:tc>
          <w:tcPr>
            <w:tcW w:w="179" w:type="dxa"/>
            <w:vAlign w:val="bottom"/>
          </w:tcPr>
          <w:p w14:paraId="6102730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604B32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(2,815)</w:t>
            </w:r>
          </w:p>
        </w:tc>
        <w:tc>
          <w:tcPr>
            <w:tcW w:w="179" w:type="dxa"/>
            <w:vAlign w:val="bottom"/>
          </w:tcPr>
          <w:p w14:paraId="6D5AD66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0E046C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1,429</w:t>
            </w:r>
          </w:p>
        </w:tc>
        <w:tc>
          <w:tcPr>
            <w:tcW w:w="178" w:type="dxa"/>
            <w:vAlign w:val="bottom"/>
          </w:tcPr>
          <w:p w14:paraId="4708D30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38959CD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(26,823)</w:t>
            </w:r>
          </w:p>
        </w:tc>
      </w:tr>
      <w:tr w:rsidR="00486827" w:rsidRPr="00B07790" w14:paraId="0D90E804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7B7B82B0" w14:textId="77777777" w:rsidR="00486827" w:rsidRPr="00B07790" w:rsidRDefault="00486827" w:rsidP="00080069">
            <w:pPr>
              <w:spacing w:line="350" w:lineRule="exact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กำไรก่อนหักต้นทุนทางการเงิน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350" w:type="dxa"/>
          </w:tcPr>
          <w:p w14:paraId="4C519D2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20623A6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709292A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210507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06EB58D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BD179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2A3FA92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48B26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AF0071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54C944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5E17E7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BDCC8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5A5B8E4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56E786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  <w:vAlign w:val="bottom"/>
          </w:tcPr>
          <w:p w14:paraId="7A0E319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86827" w:rsidRPr="00B07790" w14:paraId="070462DE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0B218EA3" w14:textId="77777777" w:rsidR="00486827" w:rsidRPr="00B07790" w:rsidRDefault="00486827" w:rsidP="00080069">
            <w:pPr>
              <w:spacing w:line="350" w:lineRule="exact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</w:tcPr>
          <w:p w14:paraId="2169CB0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21,382</w:t>
            </w:r>
          </w:p>
        </w:tc>
        <w:tc>
          <w:tcPr>
            <w:tcW w:w="186" w:type="dxa"/>
            <w:vAlign w:val="bottom"/>
          </w:tcPr>
          <w:p w14:paraId="729D72E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D4EC33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</w:p>
        </w:tc>
        <w:tc>
          <w:tcPr>
            <w:tcW w:w="181" w:type="dxa"/>
            <w:vAlign w:val="bottom"/>
          </w:tcPr>
          <w:p w14:paraId="71A3FC0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B07A93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6,718</w:t>
            </w:r>
          </w:p>
        </w:tc>
        <w:tc>
          <w:tcPr>
            <w:tcW w:w="180" w:type="dxa"/>
            <w:vAlign w:val="bottom"/>
          </w:tcPr>
          <w:p w14:paraId="2FF2E6A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1487D92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</w:t>
            </w:r>
          </w:p>
        </w:tc>
        <w:tc>
          <w:tcPr>
            <w:tcW w:w="180" w:type="dxa"/>
            <w:vAlign w:val="bottom"/>
          </w:tcPr>
          <w:p w14:paraId="3AA1AAD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6724E55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6,275</w:t>
            </w:r>
          </w:p>
        </w:tc>
        <w:tc>
          <w:tcPr>
            <w:tcW w:w="179" w:type="dxa"/>
            <w:vAlign w:val="bottom"/>
          </w:tcPr>
          <w:p w14:paraId="0D7FC4A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9A8FAE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4,128</w:t>
            </w:r>
          </w:p>
        </w:tc>
        <w:tc>
          <w:tcPr>
            <w:tcW w:w="179" w:type="dxa"/>
            <w:vAlign w:val="bottom"/>
          </w:tcPr>
          <w:p w14:paraId="62AEA33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0B88EC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1,557</w:t>
            </w:r>
          </w:p>
        </w:tc>
        <w:tc>
          <w:tcPr>
            <w:tcW w:w="178" w:type="dxa"/>
            <w:vAlign w:val="bottom"/>
          </w:tcPr>
          <w:p w14:paraId="234B7185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204EB86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40,449</w:t>
            </w:r>
          </w:p>
        </w:tc>
      </w:tr>
      <w:tr w:rsidR="00486827" w:rsidRPr="00B07790" w14:paraId="5118AC64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4E519B44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0" w:type="dxa"/>
          </w:tcPr>
          <w:p w14:paraId="2BBE578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466</w:t>
            </w:r>
          </w:p>
        </w:tc>
        <w:tc>
          <w:tcPr>
            <w:tcW w:w="186" w:type="dxa"/>
            <w:vAlign w:val="bottom"/>
          </w:tcPr>
          <w:p w14:paraId="40305EA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AAC4EF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</w:t>
            </w:r>
          </w:p>
        </w:tc>
        <w:tc>
          <w:tcPr>
            <w:tcW w:w="181" w:type="dxa"/>
            <w:vAlign w:val="bottom"/>
          </w:tcPr>
          <w:p w14:paraId="5F5E1DD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38AB9F3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180" w:type="dxa"/>
            <w:vAlign w:val="bottom"/>
          </w:tcPr>
          <w:p w14:paraId="2B07E037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683172A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4C082DE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0D5204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179" w:type="dxa"/>
            <w:vAlign w:val="bottom"/>
          </w:tcPr>
          <w:p w14:paraId="3B4504B6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1D292C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11,024</w:t>
            </w:r>
          </w:p>
        </w:tc>
        <w:tc>
          <w:tcPr>
            <w:tcW w:w="179" w:type="dxa"/>
            <w:vAlign w:val="bottom"/>
          </w:tcPr>
          <w:p w14:paraId="6654F1B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3CAFAF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(10,705)</w:t>
            </w:r>
          </w:p>
        </w:tc>
        <w:tc>
          <w:tcPr>
            <w:tcW w:w="178" w:type="dxa"/>
            <w:vAlign w:val="bottom"/>
          </w:tcPr>
          <w:p w14:paraId="7D0B842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3DD936D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</w:tr>
      <w:tr w:rsidR="00486827" w:rsidRPr="00B07790" w14:paraId="6A2A3CE5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3A9A6892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</w:tcPr>
          <w:p w14:paraId="50AA86A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(2,480)</w:t>
            </w:r>
          </w:p>
        </w:tc>
        <w:tc>
          <w:tcPr>
            <w:tcW w:w="186" w:type="dxa"/>
            <w:vAlign w:val="bottom"/>
          </w:tcPr>
          <w:p w14:paraId="38FB7CF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22F51B1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(990)</w:t>
            </w:r>
          </w:p>
        </w:tc>
        <w:tc>
          <w:tcPr>
            <w:tcW w:w="181" w:type="dxa"/>
            <w:vAlign w:val="bottom"/>
          </w:tcPr>
          <w:p w14:paraId="301C3C2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63BBFD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(1,110)</w:t>
            </w:r>
          </w:p>
        </w:tc>
        <w:tc>
          <w:tcPr>
            <w:tcW w:w="180" w:type="dxa"/>
            <w:vAlign w:val="bottom"/>
          </w:tcPr>
          <w:p w14:paraId="7D3B6CA0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6BC327F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(133)</w:t>
            </w:r>
          </w:p>
        </w:tc>
        <w:tc>
          <w:tcPr>
            <w:tcW w:w="180" w:type="dxa"/>
            <w:vAlign w:val="bottom"/>
          </w:tcPr>
          <w:p w14:paraId="38E01F18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0915ADC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(2,881)</w:t>
            </w:r>
          </w:p>
        </w:tc>
        <w:tc>
          <w:tcPr>
            <w:tcW w:w="179" w:type="dxa"/>
            <w:vAlign w:val="bottom"/>
          </w:tcPr>
          <w:p w14:paraId="1FB80E1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300A88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(4,572)</w:t>
            </w:r>
          </w:p>
        </w:tc>
        <w:tc>
          <w:tcPr>
            <w:tcW w:w="179" w:type="dxa"/>
            <w:vAlign w:val="bottom"/>
          </w:tcPr>
          <w:p w14:paraId="7B4DEA4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722931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178" w:type="dxa"/>
            <w:vAlign w:val="bottom"/>
          </w:tcPr>
          <w:p w14:paraId="0470E03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7955C31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(11,718)</w:t>
            </w:r>
          </w:p>
        </w:tc>
      </w:tr>
      <w:tr w:rsidR="00486827" w:rsidRPr="00B07790" w14:paraId="0C3DC2CB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716EFAA0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0" w:type="dxa"/>
          </w:tcPr>
          <w:p w14:paraId="4991B95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(11,651)</w:t>
            </w:r>
          </w:p>
        </w:tc>
        <w:tc>
          <w:tcPr>
            <w:tcW w:w="186" w:type="dxa"/>
            <w:vAlign w:val="bottom"/>
          </w:tcPr>
          <w:p w14:paraId="7681450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5843183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(4,136)</w:t>
            </w:r>
          </w:p>
        </w:tc>
        <w:tc>
          <w:tcPr>
            <w:tcW w:w="181" w:type="dxa"/>
            <w:vAlign w:val="bottom"/>
          </w:tcPr>
          <w:p w14:paraId="210569E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</w:tcPr>
          <w:p w14:paraId="67BB731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(2,995)</w:t>
            </w:r>
          </w:p>
        </w:tc>
        <w:tc>
          <w:tcPr>
            <w:tcW w:w="180" w:type="dxa"/>
            <w:vAlign w:val="bottom"/>
          </w:tcPr>
          <w:p w14:paraId="1D3A31F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</w:tcPr>
          <w:p w14:paraId="5C9B7B9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(663)</w:t>
            </w:r>
          </w:p>
        </w:tc>
        <w:tc>
          <w:tcPr>
            <w:tcW w:w="180" w:type="dxa"/>
            <w:vAlign w:val="bottom"/>
          </w:tcPr>
          <w:p w14:paraId="53E125C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7F73EA0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(8,894)</w:t>
            </w:r>
          </w:p>
        </w:tc>
        <w:tc>
          <w:tcPr>
            <w:tcW w:w="179" w:type="dxa"/>
            <w:vAlign w:val="bottom"/>
          </w:tcPr>
          <w:p w14:paraId="1CE7315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C5BD19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(573)</w:t>
            </w:r>
          </w:p>
        </w:tc>
        <w:tc>
          <w:tcPr>
            <w:tcW w:w="179" w:type="dxa"/>
            <w:vAlign w:val="bottom"/>
          </w:tcPr>
          <w:p w14:paraId="198517B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</w:tcPr>
          <w:p w14:paraId="21EB198D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178" w:type="dxa"/>
            <w:vAlign w:val="bottom"/>
          </w:tcPr>
          <w:p w14:paraId="534002C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</w:tcPr>
          <w:p w14:paraId="59B83E6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(28,592)</w:t>
            </w:r>
          </w:p>
        </w:tc>
      </w:tr>
      <w:tr w:rsidR="00486827" w:rsidRPr="00B07790" w14:paraId="5290E8B8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38669806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กำไร (ขาดทุน) จากการด้อยค่าของสินทรัพย์</w:t>
            </w:r>
          </w:p>
          <w:p w14:paraId="52E2F372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GB"/>
              </w:rPr>
              <w:t xml:space="preserve">   </w:t>
            </w:r>
            <w:r w:rsidRPr="00B07790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>และการจำหน่ายสินทรัพย์</w:t>
            </w:r>
          </w:p>
        </w:tc>
        <w:tc>
          <w:tcPr>
            <w:tcW w:w="1350" w:type="dxa"/>
            <w:vAlign w:val="bottom"/>
          </w:tcPr>
          <w:p w14:paraId="67A2516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186" w:type="dxa"/>
            <w:vAlign w:val="bottom"/>
          </w:tcPr>
          <w:p w14:paraId="5918BE7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254FDF5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38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420</w:t>
            </w:r>
          </w:p>
        </w:tc>
        <w:tc>
          <w:tcPr>
            <w:tcW w:w="181" w:type="dxa"/>
            <w:vAlign w:val="bottom"/>
          </w:tcPr>
          <w:p w14:paraId="04377C4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FA74C5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80" w:type="dxa"/>
            <w:vAlign w:val="bottom"/>
          </w:tcPr>
          <w:p w14:paraId="3028875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1DDBDC8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80" w:type="dxa"/>
            <w:vAlign w:val="bottom"/>
          </w:tcPr>
          <w:p w14:paraId="16A735E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27CBAE1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(553)</w:t>
            </w:r>
          </w:p>
        </w:tc>
        <w:tc>
          <w:tcPr>
            <w:tcW w:w="179" w:type="dxa"/>
            <w:vAlign w:val="bottom"/>
          </w:tcPr>
          <w:p w14:paraId="4BE38E8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3DF1AB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(544)</w:t>
            </w:r>
          </w:p>
        </w:tc>
        <w:tc>
          <w:tcPr>
            <w:tcW w:w="179" w:type="dxa"/>
            <w:vAlign w:val="bottom"/>
          </w:tcPr>
          <w:p w14:paraId="5110EA9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1104BCD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178" w:type="dxa"/>
            <w:vAlign w:val="bottom"/>
          </w:tcPr>
          <w:p w14:paraId="7DCD1BA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40A9F10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</w:tr>
      <w:tr w:rsidR="00486827" w:rsidRPr="00B07790" w14:paraId="6AD5C60C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1C3CBDC0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ส่วนแบ่งกำไร </w:t>
            </w:r>
            <w:r w:rsidRPr="00B077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ขาดทุน) 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ของการร่วมค้าและ    </w:t>
            </w:r>
          </w:p>
          <w:p w14:paraId="61483F99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บริษัทร่วมที่ใช้วิธีส่วนได้เสีย</w:t>
            </w:r>
          </w:p>
        </w:tc>
        <w:tc>
          <w:tcPr>
            <w:tcW w:w="1350" w:type="dxa"/>
            <w:vAlign w:val="bottom"/>
          </w:tcPr>
          <w:p w14:paraId="2BBCAA0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FD4638D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11FC063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(1,014)</w:t>
            </w:r>
          </w:p>
        </w:tc>
        <w:tc>
          <w:tcPr>
            <w:tcW w:w="181" w:type="dxa"/>
            <w:vAlign w:val="bottom"/>
          </w:tcPr>
          <w:p w14:paraId="0C875EB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4048B00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60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(550)</w:t>
            </w:r>
          </w:p>
        </w:tc>
        <w:tc>
          <w:tcPr>
            <w:tcW w:w="180" w:type="dxa"/>
            <w:vAlign w:val="bottom"/>
          </w:tcPr>
          <w:p w14:paraId="3F95BC7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29" w:type="dxa"/>
            <w:vAlign w:val="bottom"/>
          </w:tcPr>
          <w:p w14:paraId="6E6BAC0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(219)</w:t>
            </w:r>
          </w:p>
        </w:tc>
        <w:tc>
          <w:tcPr>
            <w:tcW w:w="180" w:type="dxa"/>
            <w:vAlign w:val="bottom"/>
          </w:tcPr>
          <w:p w14:paraId="33B31BA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vAlign w:val="bottom"/>
          </w:tcPr>
          <w:p w14:paraId="7938956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(205)</w:t>
            </w:r>
          </w:p>
        </w:tc>
        <w:tc>
          <w:tcPr>
            <w:tcW w:w="179" w:type="dxa"/>
            <w:vAlign w:val="bottom"/>
          </w:tcPr>
          <w:p w14:paraId="0AC98CE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2F622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1,589</w:t>
            </w:r>
          </w:p>
        </w:tc>
        <w:tc>
          <w:tcPr>
            <w:tcW w:w="179" w:type="dxa"/>
            <w:vAlign w:val="bottom"/>
          </w:tcPr>
          <w:p w14:paraId="41D4F25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2160F55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1FB1551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21"/>
              </w:tabs>
              <w:spacing w:line="350" w:lineRule="exact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vAlign w:val="bottom"/>
          </w:tcPr>
          <w:p w14:paraId="711918B5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(387)</w:t>
            </w:r>
          </w:p>
        </w:tc>
      </w:tr>
      <w:tr w:rsidR="00486827" w:rsidRPr="00B07790" w14:paraId="7B77D891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261BA296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0" w:type="dxa"/>
          </w:tcPr>
          <w:p w14:paraId="0D39217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sz w:val="24"/>
                <w:szCs w:val="24"/>
                <w:lang w:val="en-US" w:bidi="th-TH"/>
              </w:rPr>
              <w:t>216</w:t>
            </w:r>
          </w:p>
        </w:tc>
        <w:tc>
          <w:tcPr>
            <w:tcW w:w="186" w:type="dxa"/>
            <w:vAlign w:val="bottom"/>
          </w:tcPr>
          <w:p w14:paraId="63C4DAC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120A896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165</w:t>
            </w:r>
          </w:p>
        </w:tc>
        <w:tc>
          <w:tcPr>
            <w:tcW w:w="181" w:type="dxa"/>
            <w:vAlign w:val="bottom"/>
          </w:tcPr>
          <w:p w14:paraId="3946A86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66B6A1A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076351C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084583F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6DE5069A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63B3AA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(208)</w:t>
            </w:r>
          </w:p>
        </w:tc>
        <w:tc>
          <w:tcPr>
            <w:tcW w:w="179" w:type="dxa"/>
            <w:vAlign w:val="bottom"/>
          </w:tcPr>
          <w:p w14:paraId="29460A7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F0D0D83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179" w:type="dxa"/>
            <w:vAlign w:val="bottom"/>
          </w:tcPr>
          <w:p w14:paraId="32CC4BF5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628AC919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178" w:type="dxa"/>
            <w:vAlign w:val="bottom"/>
          </w:tcPr>
          <w:p w14:paraId="0151AEC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35AAFB4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</w:tr>
      <w:tr w:rsidR="00486827" w:rsidRPr="00B07790" w14:paraId="738E75BF" w14:textId="77777777" w:rsidTr="00080069">
        <w:trPr>
          <w:cantSplit/>
          <w:trHeight w:val="288"/>
        </w:trPr>
        <w:tc>
          <w:tcPr>
            <w:tcW w:w="3601" w:type="dxa"/>
            <w:vAlign w:val="bottom"/>
          </w:tcPr>
          <w:p w14:paraId="3FBC3A4C" w14:textId="77777777" w:rsidR="00486827" w:rsidRPr="00B07790" w:rsidRDefault="00486827" w:rsidP="00080069">
            <w:pPr>
              <w:spacing w:line="350" w:lineRule="exact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 (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0" w:type="dxa"/>
          </w:tcPr>
          <w:p w14:paraId="331546C2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8,227</w:t>
            </w:r>
          </w:p>
        </w:tc>
        <w:tc>
          <w:tcPr>
            <w:tcW w:w="186" w:type="dxa"/>
            <w:vAlign w:val="bottom"/>
          </w:tcPr>
          <w:p w14:paraId="52484F7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3B1CD9D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(5,441)</w:t>
            </w:r>
          </w:p>
        </w:tc>
        <w:tc>
          <w:tcPr>
            <w:tcW w:w="181" w:type="dxa"/>
            <w:vAlign w:val="bottom"/>
          </w:tcPr>
          <w:p w14:paraId="5CDE495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56AFD9C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2,934</w:t>
            </w:r>
          </w:p>
        </w:tc>
        <w:tc>
          <w:tcPr>
            <w:tcW w:w="180" w:type="dxa"/>
            <w:vAlign w:val="bottom"/>
          </w:tcPr>
          <w:p w14:paraId="3342A55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1ECD289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(557)</w:t>
            </w:r>
          </w:p>
        </w:tc>
        <w:tc>
          <w:tcPr>
            <w:tcW w:w="180" w:type="dxa"/>
            <w:vAlign w:val="bottom"/>
          </w:tcPr>
          <w:p w14:paraId="3F99D3C3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0B5DA334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(6,264)</w:t>
            </w:r>
          </w:p>
        </w:tc>
        <w:tc>
          <w:tcPr>
            <w:tcW w:w="179" w:type="dxa"/>
            <w:vAlign w:val="bottom"/>
          </w:tcPr>
          <w:p w14:paraId="224AC0AF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8CEB54B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11,966</w:t>
            </w:r>
          </w:p>
        </w:tc>
        <w:tc>
          <w:tcPr>
            <w:tcW w:w="179" w:type="dxa"/>
            <w:vAlign w:val="bottom"/>
          </w:tcPr>
          <w:p w14:paraId="1D0DCF2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35D1850E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(8,648)</w:t>
            </w:r>
          </w:p>
        </w:tc>
        <w:tc>
          <w:tcPr>
            <w:tcW w:w="178" w:type="dxa"/>
            <w:vAlign w:val="bottom"/>
          </w:tcPr>
          <w:p w14:paraId="41EA3B29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51EC5BE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2,217</w:t>
            </w:r>
          </w:p>
        </w:tc>
      </w:tr>
      <w:tr w:rsidR="00486827" w:rsidRPr="00B07790" w14:paraId="04E077BD" w14:textId="77777777" w:rsidTr="00080069">
        <w:trPr>
          <w:cantSplit/>
          <w:trHeight w:val="80"/>
        </w:trPr>
        <w:tc>
          <w:tcPr>
            <w:tcW w:w="3601" w:type="dxa"/>
            <w:vAlign w:val="bottom"/>
          </w:tcPr>
          <w:p w14:paraId="3B480F82" w14:textId="77777777" w:rsidR="00486827" w:rsidRPr="00B07790" w:rsidRDefault="00486827" w:rsidP="00080069">
            <w:pPr>
              <w:tabs>
                <w:tab w:val="clear" w:pos="227"/>
                <w:tab w:val="left" w:pos="200"/>
              </w:tabs>
              <w:spacing w:line="35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B0779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ตามส่วนงานสุทธิส่วนที่เป็นของบริษัท</w:t>
            </w:r>
          </w:p>
        </w:tc>
        <w:tc>
          <w:tcPr>
            <w:tcW w:w="1350" w:type="dxa"/>
          </w:tcPr>
          <w:p w14:paraId="5687B01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09"/>
              </w:tabs>
              <w:spacing w:line="350" w:lineRule="exact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  <w:t>7,945</w:t>
            </w:r>
          </w:p>
        </w:tc>
        <w:tc>
          <w:tcPr>
            <w:tcW w:w="186" w:type="dxa"/>
            <w:vAlign w:val="bottom"/>
          </w:tcPr>
          <w:p w14:paraId="2E7B2F3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5" w:type="dxa"/>
          </w:tcPr>
          <w:p w14:paraId="46CFD236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(5,784)</w:t>
            </w:r>
          </w:p>
        </w:tc>
        <w:tc>
          <w:tcPr>
            <w:tcW w:w="181" w:type="dxa"/>
            <w:vAlign w:val="bottom"/>
          </w:tcPr>
          <w:p w14:paraId="2DC02B0C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</w:tcPr>
          <w:p w14:paraId="40404580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049"/>
              </w:tabs>
              <w:spacing w:line="350" w:lineRule="exact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1,738</w:t>
            </w:r>
          </w:p>
        </w:tc>
        <w:tc>
          <w:tcPr>
            <w:tcW w:w="180" w:type="dxa"/>
            <w:vAlign w:val="bottom"/>
          </w:tcPr>
          <w:p w14:paraId="7CB706AE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29" w:type="dxa"/>
          </w:tcPr>
          <w:p w14:paraId="1488307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250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(474)</w:t>
            </w:r>
          </w:p>
        </w:tc>
        <w:tc>
          <w:tcPr>
            <w:tcW w:w="180" w:type="dxa"/>
            <w:vAlign w:val="bottom"/>
          </w:tcPr>
          <w:p w14:paraId="47B8AE7B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</w:tcPr>
          <w:p w14:paraId="130A8FAF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1164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(5,803)</w:t>
            </w:r>
          </w:p>
        </w:tc>
        <w:tc>
          <w:tcPr>
            <w:tcW w:w="179" w:type="dxa"/>
            <w:vAlign w:val="bottom"/>
          </w:tcPr>
          <w:p w14:paraId="1736EEBD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1718B0C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6"/>
              </w:tabs>
              <w:spacing w:line="350" w:lineRule="exact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12,102</w:t>
            </w:r>
          </w:p>
        </w:tc>
        <w:tc>
          <w:tcPr>
            <w:tcW w:w="179" w:type="dxa"/>
            <w:vAlign w:val="bottom"/>
          </w:tcPr>
          <w:p w14:paraId="6BF022A6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5" w:type="dxa"/>
          </w:tcPr>
          <w:p w14:paraId="766E2B98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56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(8,725)</w:t>
            </w:r>
          </w:p>
        </w:tc>
        <w:tc>
          <w:tcPr>
            <w:tcW w:w="178" w:type="dxa"/>
            <w:vAlign w:val="bottom"/>
          </w:tcPr>
          <w:p w14:paraId="7B8B58A2" w14:textId="77777777" w:rsidR="00486827" w:rsidRPr="00B07790" w:rsidRDefault="00486827" w:rsidP="00080069">
            <w:pPr>
              <w:pStyle w:val="acctfourfigures"/>
              <w:tabs>
                <w:tab w:val="clear" w:pos="765"/>
              </w:tabs>
              <w:spacing w:line="350" w:lineRule="exact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2" w:type="dxa"/>
          </w:tcPr>
          <w:p w14:paraId="2BD426C7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899"/>
              </w:tabs>
              <w:spacing w:line="350" w:lineRule="exact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</w:tr>
      <w:tr w:rsidR="00486827" w:rsidRPr="00B07790" w14:paraId="267627C7" w14:textId="77777777" w:rsidTr="00080069">
        <w:trPr>
          <w:cantSplit/>
          <w:trHeight w:val="80"/>
        </w:trPr>
        <w:tc>
          <w:tcPr>
            <w:tcW w:w="15099" w:type="dxa"/>
            <w:gridSpan w:val="16"/>
            <w:vAlign w:val="bottom"/>
          </w:tcPr>
          <w:p w14:paraId="325E402A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eastAsia="Calibri" w:hAnsiTheme="majorBidi"/>
                <w:i/>
                <w:iCs/>
                <w:sz w:val="6"/>
                <w:szCs w:val="6"/>
                <w:lang w:val="en-US" w:bidi="th-TH"/>
              </w:rPr>
            </w:pPr>
          </w:p>
          <w:p w14:paraId="64D04F11" w14:textId="77777777" w:rsidR="00486827" w:rsidRPr="00B07790" w:rsidRDefault="00486827" w:rsidP="00080069">
            <w:pPr>
              <w:pStyle w:val="acctfourfigures"/>
              <w:tabs>
                <w:tab w:val="clear" w:pos="765"/>
                <w:tab w:val="decimal" w:pos="20"/>
              </w:tabs>
              <w:spacing w:line="240" w:lineRule="atLeast"/>
              <w:ind w:left="-72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*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รายได้ตามส่วนงานที่รายงานของกลุ่มบริษัทข้างต้น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เป็นการเปิดเผยข้อมูลในลักษณะเดียวกับการจำแนกรายได้ตามสินค้าและบริการ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 xml:space="preserve"> (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cs/>
                <w:lang w:val="en-US" w:bidi="th-TH"/>
              </w:rPr>
              <w:t>กลุ่มผลิตภัณฑ์หลัก</w:t>
            </w:r>
            <w:r w:rsidRPr="00B07790">
              <w:rPr>
                <w:rFonts w:asciiTheme="majorBidi" w:eastAsia="Calibri" w:hAnsiTheme="majorBidi"/>
                <w:i/>
                <w:iCs/>
                <w:sz w:val="20"/>
                <w:lang w:val="en-US" w:bidi="th-TH"/>
              </w:rPr>
              <w:t>) </w:t>
            </w:r>
          </w:p>
        </w:tc>
      </w:tr>
    </w:tbl>
    <w:p w14:paraId="33E0F905" w14:textId="758BF64F" w:rsidR="00A960F6" w:rsidRPr="00B07790" w:rsidRDefault="00A960F6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Cs w:val="22"/>
          <w:lang w:val="en-US" w:bidi="th-TH"/>
        </w:rPr>
        <w:sectPr w:rsidR="00A960F6" w:rsidRPr="00B07790" w:rsidSect="000A30D8"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2C5B0DC3" w14:textId="4AE7186D" w:rsidR="00DC7F4F" w:rsidRPr="00B07790" w:rsidRDefault="0086407E" w:rsidP="00700361">
      <w:pPr>
        <w:tabs>
          <w:tab w:val="clear" w:pos="227"/>
          <w:tab w:val="clear" w:pos="454"/>
          <w:tab w:val="clear" w:pos="907"/>
          <w:tab w:val="left" w:pos="900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  <w:lang w:eastAsia="x-none"/>
        </w:rPr>
        <w:lastRenderedPageBreak/>
        <w:t>(</w:t>
      </w: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ข</w:t>
      </w:r>
      <w:r w:rsidRPr="00B07790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) </w:t>
      </w:r>
      <w:r w:rsidR="00700361" w:rsidRPr="00B07790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ab/>
      </w:r>
      <w:r w:rsidR="00DC7F4F" w:rsidRPr="00B07790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DC7F4F" w:rsidRPr="00B07790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งานภูมิศาสตร์</w:t>
      </w:r>
    </w:p>
    <w:p w14:paraId="3C2BBCFE" w14:textId="77777777" w:rsidR="00DC7F4F" w:rsidRPr="00B0779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</w:pPr>
    </w:p>
    <w:p w14:paraId="74FE3D3A" w14:textId="098FDA4F" w:rsidR="00DC7F4F" w:rsidRPr="00B0779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077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ในการนำเสนอจำแนกส่วนงานภูมิศาสตร์รายได้</w:t>
      </w:r>
      <w:r w:rsidR="0086407E" w:rsidRPr="00B07790">
        <w:rPr>
          <w:rFonts w:asciiTheme="majorBidi" w:hAnsiTheme="majorBidi" w:cstheme="majorBidi" w:hint="cs"/>
          <w:snapToGrid w:val="0"/>
          <w:spacing w:val="-2"/>
          <w:sz w:val="30"/>
          <w:szCs w:val="30"/>
          <w:cs/>
          <w:lang w:eastAsia="th-TH"/>
        </w:rPr>
        <w:t>ตามส่วนงาน</w:t>
      </w:r>
      <w:r w:rsidRPr="00B07790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 xml:space="preserve"> </w:t>
      </w:r>
      <w:r w:rsidRPr="00B07790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 และสินทรัพย์ไม่หมุนเวียน (ไม่รวมตราสาร</w:t>
      </w:r>
      <w:r w:rsidRPr="00B07790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อนุพันธ์และ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</w:t>
      </w:r>
      <w:r w:rsidRPr="00B07790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ภาษีเงินได้รอการตัดบัญชี) แยกแสดงตามสถาน</w:t>
      </w:r>
      <w:r w:rsidRPr="00B07790">
        <w:rPr>
          <w:rFonts w:asciiTheme="majorBidi" w:hAnsiTheme="majorBidi" w:cstheme="majorBidi"/>
          <w:snapToGrid w:val="0"/>
          <w:spacing w:val="6"/>
          <w:sz w:val="30"/>
          <w:szCs w:val="30"/>
          <w:cs/>
          <w:lang w:eastAsia="th-TH"/>
        </w:rPr>
        <w:t>ที่ตั้ง</w:t>
      </w:r>
      <w:r w:rsidRPr="00B0779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ทางภูมิศาสตร์ของสินทรัพย์</w:t>
      </w:r>
    </w:p>
    <w:p w14:paraId="587FDBEB" w14:textId="77777777" w:rsidR="00DC7F4F" w:rsidRPr="00B07790" w:rsidRDefault="00DC7F4F" w:rsidP="00DC7F4F">
      <w:pPr>
        <w:spacing w:line="240" w:lineRule="auto"/>
        <w:ind w:left="547" w:right="-43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3C24BE55" w14:textId="77777777" w:rsidR="00DC7F4F" w:rsidRPr="00B07790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  <w:r w:rsidRPr="00B07790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 </w:t>
      </w:r>
    </w:p>
    <w:p w14:paraId="68A6954C" w14:textId="77777777" w:rsidR="00DC7F4F" w:rsidRPr="00B07790" w:rsidRDefault="00DC7F4F" w:rsidP="00DC7F4F">
      <w:pPr>
        <w:spacing w:line="240" w:lineRule="auto"/>
        <w:ind w:left="540"/>
        <w:jc w:val="both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0"/>
        <w:gridCol w:w="269"/>
        <w:gridCol w:w="1351"/>
      </w:tblGrid>
      <w:tr w:rsidR="00411C91" w:rsidRPr="00B07790" w14:paraId="3C34FF63" w14:textId="77777777" w:rsidTr="00411C91">
        <w:tc>
          <w:tcPr>
            <w:tcW w:w="6201" w:type="dxa"/>
          </w:tcPr>
          <w:p w14:paraId="59BA7D51" w14:textId="77777777" w:rsidR="00411C91" w:rsidRPr="00B0779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11030720" w14:textId="77777777" w:rsidR="00411C91" w:rsidRPr="00B0779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11C91" w:rsidRPr="00B07790" w14:paraId="5C20CEB2" w14:textId="77777777" w:rsidTr="00411C91">
        <w:tc>
          <w:tcPr>
            <w:tcW w:w="6201" w:type="dxa"/>
          </w:tcPr>
          <w:p w14:paraId="58364B9C" w14:textId="77777777" w:rsidR="00411C91" w:rsidRPr="00B0779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26E7F11D" w14:textId="35C1B686" w:rsidR="00411C91" w:rsidRPr="00B0779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486827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69" w:type="dxa"/>
          </w:tcPr>
          <w:p w14:paraId="2B19B629" w14:textId="77777777" w:rsidR="00411C91" w:rsidRPr="00B0779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46E0775" w14:textId="57D64A8B" w:rsidR="00411C91" w:rsidRPr="00B0779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486827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</w:tr>
      <w:tr w:rsidR="00411C91" w:rsidRPr="00B07790" w14:paraId="16BC65A0" w14:textId="77777777" w:rsidTr="00411C91">
        <w:tc>
          <w:tcPr>
            <w:tcW w:w="6201" w:type="dxa"/>
          </w:tcPr>
          <w:p w14:paraId="71A66F88" w14:textId="77777777" w:rsidR="00411C91" w:rsidRPr="00B07790" w:rsidRDefault="00411C91" w:rsidP="00C278B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56DA7B63" w14:textId="77777777" w:rsidR="00411C91" w:rsidRPr="00B07790" w:rsidRDefault="00411C91" w:rsidP="00C278B6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86827" w:rsidRPr="00B07790" w14:paraId="1AA5F86C" w14:textId="77777777" w:rsidTr="00411C91">
        <w:tc>
          <w:tcPr>
            <w:tcW w:w="6201" w:type="dxa"/>
          </w:tcPr>
          <w:p w14:paraId="54936ABD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0" w:type="dxa"/>
          </w:tcPr>
          <w:p w14:paraId="69D68813" w14:textId="75252042" w:rsidR="00486827" w:rsidRPr="00B07790" w:rsidRDefault="00671963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340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505</w:t>
            </w:r>
          </w:p>
        </w:tc>
        <w:tc>
          <w:tcPr>
            <w:tcW w:w="269" w:type="dxa"/>
          </w:tcPr>
          <w:p w14:paraId="662F2574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9BCCA34" w14:textId="53DF5D06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357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580</w:t>
            </w:r>
          </w:p>
        </w:tc>
      </w:tr>
      <w:tr w:rsidR="00486827" w:rsidRPr="00B07790" w14:paraId="60CBA33A" w14:textId="77777777" w:rsidTr="00411C91">
        <w:tc>
          <w:tcPr>
            <w:tcW w:w="6201" w:type="dxa"/>
          </w:tcPr>
          <w:p w14:paraId="6C37FE4E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0" w:type="dxa"/>
          </w:tcPr>
          <w:p w14:paraId="6ADE9EAC" w14:textId="5E20E0F5" w:rsidR="00486827" w:rsidRPr="00B07790" w:rsidRDefault="00300866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39,949</w:t>
            </w:r>
          </w:p>
        </w:tc>
        <w:tc>
          <w:tcPr>
            <w:tcW w:w="269" w:type="dxa"/>
          </w:tcPr>
          <w:p w14:paraId="797A1AA0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5C5C6CED" w14:textId="1D33C666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41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212</w:t>
            </w:r>
          </w:p>
        </w:tc>
      </w:tr>
      <w:tr w:rsidR="00300866" w:rsidRPr="00B07790" w14:paraId="0767FB94" w14:textId="77777777" w:rsidTr="00411C91">
        <w:tc>
          <w:tcPr>
            <w:tcW w:w="6201" w:type="dxa"/>
          </w:tcPr>
          <w:p w14:paraId="4D264C40" w14:textId="0311BB29" w:rsidR="00300866" w:rsidRPr="00B07790" w:rsidRDefault="00300866" w:rsidP="0030086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350" w:type="dxa"/>
          </w:tcPr>
          <w:p w14:paraId="51481B53" w14:textId="47ECBB13" w:rsidR="00300866" w:rsidRPr="00B07790" w:rsidRDefault="00671963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24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929</w:t>
            </w:r>
          </w:p>
        </w:tc>
        <w:tc>
          <w:tcPr>
            <w:tcW w:w="269" w:type="dxa"/>
          </w:tcPr>
          <w:p w14:paraId="564D2474" w14:textId="77777777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687C6628" w14:textId="5A45BE3A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21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511</w:t>
            </w:r>
          </w:p>
        </w:tc>
      </w:tr>
      <w:tr w:rsidR="00486827" w:rsidRPr="00B07790" w14:paraId="37F1A13D" w14:textId="77777777" w:rsidTr="00411C91">
        <w:tc>
          <w:tcPr>
            <w:tcW w:w="6201" w:type="dxa"/>
          </w:tcPr>
          <w:p w14:paraId="7AD93F2F" w14:textId="2253E310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สิงคโปร์</w:t>
            </w:r>
          </w:p>
        </w:tc>
        <w:tc>
          <w:tcPr>
            <w:tcW w:w="1350" w:type="dxa"/>
          </w:tcPr>
          <w:p w14:paraId="7B59E369" w14:textId="4E285022" w:rsidR="00486827" w:rsidRPr="00B07790" w:rsidRDefault="00671963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23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486</w:t>
            </w:r>
          </w:p>
        </w:tc>
        <w:tc>
          <w:tcPr>
            <w:tcW w:w="269" w:type="dxa"/>
          </w:tcPr>
          <w:p w14:paraId="42761E5E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877D34A" w14:textId="7DB047C1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29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743</w:t>
            </w:r>
          </w:p>
        </w:tc>
      </w:tr>
      <w:tr w:rsidR="00300866" w:rsidRPr="00B07790" w14:paraId="69C8802B" w14:textId="77777777" w:rsidTr="00411C91">
        <w:tc>
          <w:tcPr>
            <w:tcW w:w="6201" w:type="dxa"/>
          </w:tcPr>
          <w:p w14:paraId="3ABB20C7" w14:textId="21B37470" w:rsidR="00300866" w:rsidRPr="00B07790" w:rsidRDefault="00300866" w:rsidP="0030086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50" w:type="dxa"/>
          </w:tcPr>
          <w:p w14:paraId="37E54F0E" w14:textId="0684BB3A" w:rsidR="00300866" w:rsidRPr="00B07790" w:rsidRDefault="00671963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22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219</w:t>
            </w:r>
          </w:p>
        </w:tc>
        <w:tc>
          <w:tcPr>
            <w:tcW w:w="269" w:type="dxa"/>
          </w:tcPr>
          <w:p w14:paraId="7316A0FA" w14:textId="77777777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62A8F4E" w14:textId="7C86BDE8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15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827</w:t>
            </w:r>
          </w:p>
        </w:tc>
      </w:tr>
      <w:tr w:rsidR="00300866" w:rsidRPr="00B07790" w14:paraId="537A9EDA" w14:textId="77777777" w:rsidTr="00411C91">
        <w:tc>
          <w:tcPr>
            <w:tcW w:w="6201" w:type="dxa"/>
          </w:tcPr>
          <w:p w14:paraId="1B1DB43B" w14:textId="35E7A252" w:rsidR="00300866" w:rsidRPr="00B07790" w:rsidRDefault="00300866" w:rsidP="0030086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50" w:type="dxa"/>
          </w:tcPr>
          <w:p w14:paraId="5D980CBB" w14:textId="413885B2" w:rsidR="00300866" w:rsidRPr="00B07790" w:rsidRDefault="00671963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18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490</w:t>
            </w:r>
          </w:p>
        </w:tc>
        <w:tc>
          <w:tcPr>
            <w:tcW w:w="269" w:type="dxa"/>
          </w:tcPr>
          <w:p w14:paraId="2D2D3ED9" w14:textId="77777777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3BD0C74D" w14:textId="124AF8FC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11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498</w:t>
            </w:r>
          </w:p>
        </w:tc>
      </w:tr>
      <w:tr w:rsidR="00486827" w:rsidRPr="00B07790" w14:paraId="62EE9735" w14:textId="77777777" w:rsidTr="00411C91">
        <w:tc>
          <w:tcPr>
            <w:tcW w:w="6201" w:type="dxa"/>
          </w:tcPr>
          <w:p w14:paraId="2DFD5B5E" w14:textId="594BFBF6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50" w:type="dxa"/>
          </w:tcPr>
          <w:p w14:paraId="01125BC4" w14:textId="02BC7001" w:rsidR="00486827" w:rsidRPr="00B07790" w:rsidRDefault="00671963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18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38</w:t>
            </w:r>
            <w:r w:rsidR="007B5339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69" w:type="dxa"/>
          </w:tcPr>
          <w:p w14:paraId="385727AD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299D78B" w14:textId="1A3EC039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18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921</w:t>
            </w:r>
          </w:p>
        </w:tc>
      </w:tr>
      <w:tr w:rsidR="00300866" w:rsidRPr="00B07790" w14:paraId="2F62619A" w14:textId="77777777" w:rsidTr="00411C91">
        <w:tc>
          <w:tcPr>
            <w:tcW w:w="6201" w:type="dxa"/>
          </w:tcPr>
          <w:p w14:paraId="3C4D967E" w14:textId="5BE1CBB7" w:rsidR="00300866" w:rsidRPr="00B07790" w:rsidRDefault="00300866" w:rsidP="00300866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350" w:type="dxa"/>
          </w:tcPr>
          <w:p w14:paraId="07932D07" w14:textId="7E836784" w:rsidR="00300866" w:rsidRPr="00B07790" w:rsidRDefault="00671963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13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536</w:t>
            </w:r>
          </w:p>
        </w:tc>
        <w:tc>
          <w:tcPr>
            <w:tcW w:w="269" w:type="dxa"/>
          </w:tcPr>
          <w:p w14:paraId="3433236F" w14:textId="77777777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28E33484" w14:textId="00510972" w:rsidR="00300866" w:rsidRPr="00B07790" w:rsidRDefault="00300866" w:rsidP="00300866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10,393</w:t>
            </w:r>
          </w:p>
        </w:tc>
      </w:tr>
      <w:tr w:rsidR="00300866" w:rsidRPr="00B07790" w14:paraId="396119EE" w14:textId="77777777" w:rsidTr="00411C91">
        <w:tc>
          <w:tcPr>
            <w:tcW w:w="6201" w:type="dxa"/>
          </w:tcPr>
          <w:p w14:paraId="4715AAAC" w14:textId="50375D07" w:rsidR="00300866" w:rsidRPr="00B07790" w:rsidRDefault="00300866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ญี่ปุ่น</w:t>
            </w:r>
          </w:p>
        </w:tc>
        <w:tc>
          <w:tcPr>
            <w:tcW w:w="1350" w:type="dxa"/>
          </w:tcPr>
          <w:p w14:paraId="25415A75" w14:textId="21103B6D" w:rsidR="00300866" w:rsidRPr="00B07790" w:rsidRDefault="00300866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889</w:t>
            </w:r>
          </w:p>
        </w:tc>
        <w:tc>
          <w:tcPr>
            <w:tcW w:w="269" w:type="dxa"/>
          </w:tcPr>
          <w:p w14:paraId="57380967" w14:textId="77777777" w:rsidR="00300866" w:rsidRPr="00B07790" w:rsidRDefault="00300866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1BCD9886" w14:textId="61E3E5D6" w:rsidR="00300866" w:rsidRPr="00B07790" w:rsidRDefault="00300866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7,913</w:t>
            </w:r>
          </w:p>
        </w:tc>
      </w:tr>
      <w:tr w:rsidR="00486827" w:rsidRPr="00B07790" w14:paraId="4F48259B" w14:textId="77777777" w:rsidTr="00411C91">
        <w:tc>
          <w:tcPr>
            <w:tcW w:w="6201" w:type="dxa"/>
          </w:tcPr>
          <w:p w14:paraId="330A8A1E" w14:textId="5FE29F5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350" w:type="dxa"/>
          </w:tcPr>
          <w:p w14:paraId="36616D8D" w14:textId="697241CF" w:rsidR="00486827" w:rsidRPr="00B07790" w:rsidRDefault="00300866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84</w:t>
            </w:r>
            <w:r w:rsidR="007B5339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69" w:type="dxa"/>
          </w:tcPr>
          <w:p w14:paraId="52B48D18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7395A782" w14:textId="1EC8860B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10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478</w:t>
            </w:r>
          </w:p>
        </w:tc>
      </w:tr>
      <w:tr w:rsidR="00486827" w:rsidRPr="00B07790" w14:paraId="0298DCD9" w14:textId="77777777" w:rsidTr="00411C91">
        <w:tc>
          <w:tcPr>
            <w:tcW w:w="6201" w:type="dxa"/>
          </w:tcPr>
          <w:p w14:paraId="37903484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350" w:type="dxa"/>
          </w:tcPr>
          <w:p w14:paraId="2F91598B" w14:textId="2AFF96CD" w:rsidR="00486827" w:rsidRPr="00B07790" w:rsidRDefault="00671963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86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31</w:t>
            </w:r>
            <w:r w:rsidR="007B5339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69" w:type="dxa"/>
          </w:tcPr>
          <w:p w14:paraId="7624E5A9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008B7F22" w14:textId="1824D8DB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9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="00300866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555</w:t>
            </w:r>
          </w:p>
        </w:tc>
      </w:tr>
      <w:tr w:rsidR="00486827" w:rsidRPr="00B07790" w14:paraId="161192E0" w14:textId="77777777" w:rsidTr="00411C91">
        <w:tc>
          <w:tcPr>
            <w:tcW w:w="6201" w:type="dxa"/>
          </w:tcPr>
          <w:p w14:paraId="3D5D2BBA" w14:textId="77777777" w:rsidR="00486827" w:rsidRPr="00B07790" w:rsidRDefault="00486827" w:rsidP="0048682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A97A43" w14:textId="42021422" w:rsidR="00486827" w:rsidRPr="00B07790" w:rsidRDefault="00300866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608,550</w:t>
            </w:r>
          </w:p>
        </w:tc>
        <w:tc>
          <w:tcPr>
            <w:tcW w:w="269" w:type="dxa"/>
          </w:tcPr>
          <w:p w14:paraId="50C42312" w14:textId="77777777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ind w:right="-4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0F82555D" w14:textId="1AC3A8C0" w:rsidR="00486827" w:rsidRPr="00B07790" w:rsidRDefault="00486827" w:rsidP="00486827">
            <w:pPr>
              <w:tabs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621</w:t>
            </w: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631</w:t>
            </w:r>
          </w:p>
        </w:tc>
      </w:tr>
    </w:tbl>
    <w:p w14:paraId="3B3C56CB" w14:textId="77777777" w:rsidR="00DC7F4F" w:rsidRPr="00B07790" w:rsidRDefault="00DC7F4F" w:rsidP="00DC7F4F">
      <w:pPr>
        <w:spacing w:line="240" w:lineRule="auto"/>
        <w:ind w:firstLine="540"/>
        <w:outlineLvl w:val="0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1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1"/>
        <w:gridCol w:w="1351"/>
        <w:gridCol w:w="270"/>
        <w:gridCol w:w="1350"/>
      </w:tblGrid>
      <w:tr w:rsidR="00411C91" w:rsidRPr="00B07790" w14:paraId="1AA16BE9" w14:textId="77777777" w:rsidTr="00411C91">
        <w:tc>
          <w:tcPr>
            <w:tcW w:w="6201" w:type="dxa"/>
          </w:tcPr>
          <w:p w14:paraId="14DA8529" w14:textId="77777777" w:rsidR="00411C91" w:rsidRPr="00B07790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6A9CC0E8" w14:textId="4FF09E0F" w:rsidR="00411C91" w:rsidRPr="00B07790" w:rsidRDefault="00411C91" w:rsidP="0086407E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486827" w:rsidRPr="00B07790" w14:paraId="4EFCC0CD" w14:textId="77777777" w:rsidTr="00411C91">
        <w:tc>
          <w:tcPr>
            <w:tcW w:w="6201" w:type="dxa"/>
          </w:tcPr>
          <w:p w14:paraId="3DB58523" w14:textId="77777777" w:rsidR="00486827" w:rsidRPr="00B07790" w:rsidRDefault="00486827" w:rsidP="00486827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1" w:type="dxa"/>
          </w:tcPr>
          <w:p w14:paraId="49EB6AE7" w14:textId="1D3FD42E" w:rsidR="00486827" w:rsidRPr="00B07790" w:rsidRDefault="00486827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770F27D" w14:textId="77777777" w:rsidR="00486827" w:rsidRPr="00B07790" w:rsidRDefault="00486827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31385B1" w14:textId="20C79C8C" w:rsidR="00486827" w:rsidRPr="00B07790" w:rsidRDefault="00486827" w:rsidP="00486827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  <w:tr w:rsidR="00411C91" w:rsidRPr="00B07790" w14:paraId="355702C8" w14:textId="77777777" w:rsidTr="00411C91">
        <w:tc>
          <w:tcPr>
            <w:tcW w:w="6201" w:type="dxa"/>
          </w:tcPr>
          <w:p w14:paraId="517D48B8" w14:textId="77777777" w:rsidR="00411C91" w:rsidRPr="00B07790" w:rsidRDefault="00411C91" w:rsidP="00C278B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971" w:type="dxa"/>
            <w:gridSpan w:val="3"/>
          </w:tcPr>
          <w:p w14:paraId="47B63D35" w14:textId="77777777" w:rsidR="00411C91" w:rsidRPr="00B07790" w:rsidRDefault="00411C91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7AAB" w:rsidRPr="00B07790" w14:paraId="6B66004D" w14:textId="77777777" w:rsidTr="00411C91">
        <w:tc>
          <w:tcPr>
            <w:tcW w:w="6201" w:type="dxa"/>
          </w:tcPr>
          <w:p w14:paraId="6612750A" w14:textId="77777777" w:rsidR="00187AAB" w:rsidRPr="00B07790" w:rsidRDefault="00187AAB" w:rsidP="00187AAB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51" w:type="dxa"/>
            <w:shd w:val="clear" w:color="auto" w:fill="auto"/>
          </w:tcPr>
          <w:p w14:paraId="0AAC229E" w14:textId="44897B78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317,273 </w:t>
            </w:r>
          </w:p>
        </w:tc>
        <w:tc>
          <w:tcPr>
            <w:tcW w:w="270" w:type="dxa"/>
          </w:tcPr>
          <w:p w14:paraId="08B8C8E4" w14:textId="77777777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3FF7CDD" w14:textId="089B4EC8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339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0</w:t>
            </w:r>
            <w:r w:rsidRPr="00B07790">
              <w:rPr>
                <w:rFonts w:asciiTheme="majorBidi" w:hAnsiTheme="majorBidi" w:hint="cs"/>
                <w:snapToGrid w:val="0"/>
                <w:sz w:val="30"/>
                <w:szCs w:val="30"/>
                <w:lang w:eastAsia="th-TH"/>
              </w:rPr>
              <w:t>61</w:t>
            </w:r>
          </w:p>
        </w:tc>
      </w:tr>
      <w:tr w:rsidR="00187AAB" w:rsidRPr="00B07790" w14:paraId="28DB33DC" w14:textId="77777777" w:rsidTr="00411C91">
        <w:tc>
          <w:tcPr>
            <w:tcW w:w="6201" w:type="dxa"/>
          </w:tcPr>
          <w:p w14:paraId="432677E5" w14:textId="77777777" w:rsidR="00187AAB" w:rsidRPr="00B07790" w:rsidRDefault="00187AAB" w:rsidP="00187AAB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เนเธอร์แลนด์</w:t>
            </w:r>
          </w:p>
        </w:tc>
        <w:tc>
          <w:tcPr>
            <w:tcW w:w="1351" w:type="dxa"/>
            <w:shd w:val="clear" w:color="auto" w:fill="auto"/>
          </w:tcPr>
          <w:p w14:paraId="0A820EE6" w14:textId="1F7E332D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81,748 </w:t>
            </w:r>
          </w:p>
        </w:tc>
        <w:tc>
          <w:tcPr>
            <w:tcW w:w="270" w:type="dxa"/>
          </w:tcPr>
          <w:p w14:paraId="3A82429B" w14:textId="77777777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241FEDD" w14:textId="6AC90DB8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88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530</w:t>
            </w:r>
          </w:p>
        </w:tc>
      </w:tr>
      <w:tr w:rsidR="00187AAB" w:rsidRPr="00B07790" w14:paraId="60B77B6F" w14:textId="77777777" w:rsidTr="00411C91">
        <w:tc>
          <w:tcPr>
            <w:tcW w:w="6201" w:type="dxa"/>
          </w:tcPr>
          <w:p w14:paraId="7C615503" w14:textId="77777777" w:rsidR="00187AAB" w:rsidRPr="00B07790" w:rsidRDefault="00187AAB" w:rsidP="00187AAB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เยอรมนี</w:t>
            </w:r>
          </w:p>
        </w:tc>
        <w:tc>
          <w:tcPr>
            <w:tcW w:w="1351" w:type="dxa"/>
            <w:shd w:val="clear" w:color="auto" w:fill="auto"/>
          </w:tcPr>
          <w:p w14:paraId="793DA544" w14:textId="472D2CB3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4</w:t>
            </w:r>
            <w:r w:rsidR="009D7684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7,222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70" w:type="dxa"/>
          </w:tcPr>
          <w:p w14:paraId="4CFA2A72" w14:textId="77777777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43B4449" w14:textId="78545734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53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280</w:t>
            </w:r>
          </w:p>
        </w:tc>
      </w:tr>
      <w:tr w:rsidR="00187AAB" w:rsidRPr="00B07790" w14:paraId="70DA5127" w14:textId="77777777" w:rsidTr="00411C91">
        <w:tc>
          <w:tcPr>
            <w:tcW w:w="6201" w:type="dxa"/>
          </w:tcPr>
          <w:p w14:paraId="7A074622" w14:textId="77777777" w:rsidR="00187AAB" w:rsidRPr="00B07790" w:rsidRDefault="00187AAB" w:rsidP="00187AAB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1351" w:type="dxa"/>
            <w:shd w:val="clear" w:color="auto" w:fill="auto"/>
          </w:tcPr>
          <w:p w14:paraId="00FE6C29" w14:textId="32C427B4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 xml:space="preserve"> 19,814 </w:t>
            </w:r>
          </w:p>
        </w:tc>
        <w:tc>
          <w:tcPr>
            <w:tcW w:w="270" w:type="dxa"/>
          </w:tcPr>
          <w:p w14:paraId="3B88229B" w14:textId="77777777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0A4799C" w14:textId="2E84206E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20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764</w:t>
            </w:r>
          </w:p>
        </w:tc>
      </w:tr>
      <w:tr w:rsidR="002309EF" w:rsidRPr="00B07790" w14:paraId="75D36196" w14:textId="77777777" w:rsidTr="00411C91">
        <w:tc>
          <w:tcPr>
            <w:tcW w:w="6201" w:type="dxa"/>
          </w:tcPr>
          <w:p w14:paraId="45B403B1" w14:textId="4462E57E" w:rsidR="002309EF" w:rsidRPr="00B07790" w:rsidRDefault="002309EF" w:rsidP="00486827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1" w:type="dxa"/>
            <w:shd w:val="clear" w:color="auto" w:fill="auto"/>
          </w:tcPr>
          <w:p w14:paraId="25FE89B9" w14:textId="3BDA5FF0" w:rsidR="002309EF" w:rsidRPr="00B07790" w:rsidRDefault="009D7684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="002309EF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,</w:t>
            </w:r>
            <w:r w:rsidR="002309EF"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270" w:type="dxa"/>
          </w:tcPr>
          <w:p w14:paraId="30F651AE" w14:textId="77777777" w:rsidR="002309EF" w:rsidRPr="00B07790" w:rsidRDefault="002309EF" w:rsidP="00486827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74A84105" w14:textId="16D4DE1C" w:rsidR="002309EF" w:rsidRPr="00B07790" w:rsidRDefault="002309EF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5,744</w:t>
            </w:r>
          </w:p>
        </w:tc>
      </w:tr>
      <w:tr w:rsidR="00486827" w:rsidRPr="00B07790" w14:paraId="13B48BFD" w14:textId="77777777" w:rsidTr="00411C91">
        <w:tc>
          <w:tcPr>
            <w:tcW w:w="6201" w:type="dxa"/>
          </w:tcPr>
          <w:p w14:paraId="02682C33" w14:textId="77777777" w:rsidR="00486827" w:rsidRPr="00B07790" w:rsidRDefault="00486827" w:rsidP="00486827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ฝรั่งเศส</w:t>
            </w:r>
          </w:p>
        </w:tc>
        <w:tc>
          <w:tcPr>
            <w:tcW w:w="1351" w:type="dxa"/>
            <w:shd w:val="clear" w:color="auto" w:fill="auto"/>
          </w:tcPr>
          <w:p w14:paraId="13D30B4C" w14:textId="417D39B9" w:rsidR="00486827" w:rsidRPr="00B07790" w:rsidRDefault="002309EF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255</w:t>
            </w:r>
          </w:p>
        </w:tc>
        <w:tc>
          <w:tcPr>
            <w:tcW w:w="270" w:type="dxa"/>
          </w:tcPr>
          <w:p w14:paraId="226526A5" w14:textId="77777777" w:rsidR="00486827" w:rsidRPr="00B07790" w:rsidRDefault="00486827" w:rsidP="00486827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1D885F16" w14:textId="789F6AE5" w:rsidR="00486827" w:rsidRPr="00B07790" w:rsidRDefault="00486827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</w:t>
            </w: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628</w:t>
            </w:r>
          </w:p>
        </w:tc>
      </w:tr>
      <w:tr w:rsidR="00486827" w:rsidRPr="00B07790" w14:paraId="750A1D23" w14:textId="77777777" w:rsidTr="00411C91">
        <w:tc>
          <w:tcPr>
            <w:tcW w:w="6201" w:type="dxa"/>
          </w:tcPr>
          <w:p w14:paraId="7DA1BD5D" w14:textId="77777777" w:rsidR="00486827" w:rsidRPr="00B07790" w:rsidRDefault="00486827" w:rsidP="00486827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351" w:type="dxa"/>
            <w:shd w:val="clear" w:color="auto" w:fill="auto"/>
          </w:tcPr>
          <w:p w14:paraId="6B5060B9" w14:textId="54642B53" w:rsidR="00486827" w:rsidRPr="00B07790" w:rsidRDefault="00187AAB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13,96</w:t>
            </w:r>
            <w:r w:rsidR="009D7684"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270" w:type="dxa"/>
          </w:tcPr>
          <w:p w14:paraId="059B7B4B" w14:textId="77777777" w:rsidR="00486827" w:rsidRPr="00B07790" w:rsidRDefault="00486827" w:rsidP="00486827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14:paraId="38D596E2" w14:textId="67228A34" w:rsidR="00486827" w:rsidRPr="00B07790" w:rsidRDefault="002309EF" w:rsidP="00486827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snapToGrid w:val="0"/>
                <w:sz w:val="30"/>
                <w:szCs w:val="30"/>
                <w:lang w:eastAsia="th-TH"/>
              </w:rPr>
              <w:t>14,948</w:t>
            </w:r>
          </w:p>
        </w:tc>
      </w:tr>
      <w:tr w:rsidR="00187AAB" w:rsidRPr="00B07790" w14:paraId="670DA69C" w14:textId="77777777" w:rsidTr="00411C91">
        <w:tc>
          <w:tcPr>
            <w:tcW w:w="6201" w:type="dxa"/>
          </w:tcPr>
          <w:p w14:paraId="200CBB08" w14:textId="77777777" w:rsidR="00187AAB" w:rsidRPr="00B07790" w:rsidRDefault="00187AAB" w:rsidP="00187AA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E4234" w14:textId="3FE8D1C6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486,092 </w:t>
            </w:r>
          </w:p>
        </w:tc>
        <w:tc>
          <w:tcPr>
            <w:tcW w:w="270" w:type="dxa"/>
          </w:tcPr>
          <w:p w14:paraId="794EAF49" w14:textId="77777777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78106" w14:textId="0A314161" w:rsidR="00187AAB" w:rsidRPr="00B07790" w:rsidRDefault="00187AAB" w:rsidP="00187AAB">
            <w:pPr>
              <w:tabs>
                <w:tab w:val="decimal" w:pos="108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528</w:t>
            </w:r>
            <w:r w:rsidRPr="00B07790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B07790">
              <w:rPr>
                <w:rFonts w:asciiTheme="majorBidi" w:hAnsiTheme="majorBidi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  <w:r w:rsidRPr="00B07790">
              <w:rPr>
                <w:rFonts w:asciiTheme="majorBidi" w:hAnsiTheme="majorBidi" w:hint="cs"/>
                <w:b/>
                <w:bCs/>
                <w:snapToGrid w:val="0"/>
                <w:sz w:val="30"/>
                <w:szCs w:val="30"/>
                <w:lang w:eastAsia="th-TH"/>
              </w:rPr>
              <w:t>55</w:t>
            </w:r>
          </w:p>
        </w:tc>
      </w:tr>
    </w:tbl>
    <w:p w14:paraId="77336604" w14:textId="77777777" w:rsidR="005A1B03" w:rsidRPr="00B07790" w:rsidRDefault="005A1B03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BD89F0" w14:textId="4BD9A247" w:rsidR="00DC7F4F" w:rsidRPr="00B07790" w:rsidRDefault="0086407E" w:rsidP="00700361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B07790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700361" w:rsidRPr="00B07790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DC7F4F" w:rsidRPr="00B07790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ลูกค้า</w:t>
      </w:r>
      <w:r w:rsidR="00DC7F4F" w:rsidRPr="00B07790">
        <w:rPr>
          <w:rFonts w:asciiTheme="majorBidi" w:hAnsiTheme="majorBidi" w:cstheme="majorBidi"/>
          <w:i/>
          <w:iCs/>
          <w:sz w:val="30"/>
          <w:szCs w:val="30"/>
          <w:cs/>
        </w:rPr>
        <w:t>รายใหญ่</w:t>
      </w:r>
      <w:r w:rsidR="00DC7F4F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6178CE" w14:textId="77777777" w:rsidR="00DC7F4F" w:rsidRPr="00B07790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644EA7" w14:textId="6BB0F14A" w:rsidR="00DC7F4F" w:rsidRPr="00B07790" w:rsidRDefault="00DC7F4F" w:rsidP="00DC7F4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รายได้จาก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>ลูกค้ารายหนึ่งซึ่งเป็นบริษัทที่เกี่ยวข้องกันจาก</w:t>
      </w:r>
      <w:r w:rsidR="00E0404D" w:rsidRPr="00B07790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ส่วนงานผลิตภัณฑ์ปิโตรเคมีขั้นต้น</w:t>
      </w:r>
      <w:r w:rsidR="00E0404D" w:rsidRPr="00B07790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E0404D" w:rsidRPr="00B07790">
        <w:rPr>
          <w:rFonts w:asciiTheme="majorBidi" w:hAnsiTheme="majorBidi" w:hint="cs"/>
          <w:spacing w:val="6"/>
          <w:sz w:val="30"/>
          <w:szCs w:val="30"/>
          <w:cs/>
        </w:rPr>
        <w:t>ส่วนงานผลิตภัณฑ์พลาสติกชีวภาพและผลิตภัณฑ์เพื่อความยั่งยืน</w:t>
      </w:r>
      <w:r w:rsidRPr="00B07790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2A176B" w:rsidRPr="00B07790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bookmarkStart w:id="12" w:name="_Hlk187928020"/>
      <w:r w:rsidR="002A176B" w:rsidRPr="00B07790">
        <w:rPr>
          <w:rFonts w:asciiTheme="majorBidi" w:hAnsiTheme="majorBidi" w:cstheme="majorBidi"/>
          <w:sz w:val="30"/>
          <w:szCs w:val="30"/>
        </w:rPr>
        <w:t>180,074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bookmarkEnd w:id="12"/>
      <w:r w:rsidRPr="00B0779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6827" w:rsidRPr="00B0779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86827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186,162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6407E"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6407E" w:rsidRPr="00B07790">
        <w:rPr>
          <w:rFonts w:asciiTheme="majorBidi" w:hAnsiTheme="majorBidi" w:cstheme="majorBidi" w:hint="cs"/>
          <w:sz w:val="30"/>
          <w:szCs w:val="30"/>
          <w:cs/>
        </w:rPr>
        <w:t>จากรายได้รวมของกลุ่มบริษัท</w:t>
      </w:r>
    </w:p>
    <w:p w14:paraId="2F8C36EE" w14:textId="77777777" w:rsidR="00DC7F4F" w:rsidRPr="00B07790" w:rsidRDefault="00DC7F4F" w:rsidP="00D55CA5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195BC7" w14:textId="07F08522" w:rsidR="00D55CA5" w:rsidRPr="00B07790" w:rsidRDefault="00E53C8A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ค่าใช้จ่ายตามธรรมชาติ</w:t>
      </w:r>
    </w:p>
    <w:p w14:paraId="0C7F48D9" w14:textId="77777777" w:rsidR="00D55CA5" w:rsidRPr="00B07790" w:rsidRDefault="00D55CA5" w:rsidP="00D55CA5">
      <w:pPr>
        <w:spacing w:line="240" w:lineRule="auto"/>
        <w:ind w:left="547" w:right="-11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07"/>
        <w:gridCol w:w="267"/>
        <w:gridCol w:w="1135"/>
        <w:gridCol w:w="267"/>
        <w:gridCol w:w="1151"/>
        <w:gridCol w:w="267"/>
        <w:gridCol w:w="1094"/>
      </w:tblGrid>
      <w:tr w:rsidR="00D55CA5" w:rsidRPr="00B07790" w14:paraId="05ED63B0" w14:textId="77777777" w:rsidTr="00C278B6">
        <w:trPr>
          <w:trHeight w:val="389"/>
          <w:tblHeader/>
        </w:trPr>
        <w:tc>
          <w:tcPr>
            <w:tcW w:w="4050" w:type="dxa"/>
            <w:shd w:val="clear" w:color="auto" w:fill="auto"/>
          </w:tcPr>
          <w:p w14:paraId="0A1A700C" w14:textId="77777777" w:rsidR="00D55CA5" w:rsidRPr="00B07790" w:rsidRDefault="00D55CA5" w:rsidP="00C278B6">
            <w:pPr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33492D37" w14:textId="77777777" w:rsidR="00D55CA5" w:rsidRPr="00B07790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19585AF1" w14:textId="77777777" w:rsidR="00D55CA5" w:rsidRPr="00B07790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12" w:type="dxa"/>
            <w:gridSpan w:val="3"/>
          </w:tcPr>
          <w:p w14:paraId="6DA59FB9" w14:textId="77777777" w:rsidR="00D55CA5" w:rsidRPr="00B07790" w:rsidRDefault="00D55CA5" w:rsidP="00C278B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86827" w:rsidRPr="00B07790" w14:paraId="7C3CBCDB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7F160491" w14:textId="77777777" w:rsidR="00486827" w:rsidRPr="00B07790" w:rsidRDefault="00486827" w:rsidP="004868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ABA2045" w14:textId="220B2BA8" w:rsidR="00486827" w:rsidRPr="00B07790" w:rsidRDefault="00486827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7" w:type="dxa"/>
          </w:tcPr>
          <w:p w14:paraId="2174B8A1" w14:textId="77777777" w:rsidR="00486827" w:rsidRPr="00B07790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DBCFDC" w14:textId="26EB4149" w:rsidR="00486827" w:rsidRPr="00B07790" w:rsidRDefault="00486827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7" w:type="dxa"/>
            <w:vAlign w:val="center"/>
          </w:tcPr>
          <w:p w14:paraId="2CC1D675" w14:textId="77777777" w:rsidR="00486827" w:rsidRPr="00B07790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</w:tcPr>
          <w:p w14:paraId="234D0E70" w14:textId="426C3E2C" w:rsidR="00486827" w:rsidRPr="00B07790" w:rsidRDefault="00486827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7" w:type="dxa"/>
          </w:tcPr>
          <w:p w14:paraId="5E2FA08C" w14:textId="77777777" w:rsidR="00486827" w:rsidRPr="00B07790" w:rsidRDefault="00486827" w:rsidP="0048682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</w:tcPr>
          <w:p w14:paraId="642F0E19" w14:textId="284EF99C" w:rsidR="00486827" w:rsidRPr="00B07790" w:rsidRDefault="00486827" w:rsidP="00486827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D55CA5" w:rsidRPr="00B07790" w14:paraId="4DFB4BEC" w14:textId="77777777" w:rsidTr="00C278B6">
        <w:trPr>
          <w:trHeight w:val="389"/>
          <w:tblHeader/>
        </w:trPr>
        <w:tc>
          <w:tcPr>
            <w:tcW w:w="4050" w:type="dxa"/>
            <w:vAlign w:val="center"/>
          </w:tcPr>
          <w:p w14:paraId="41260D5A" w14:textId="77777777" w:rsidR="00D55CA5" w:rsidRPr="00B07790" w:rsidRDefault="00D55CA5" w:rsidP="00C278B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8" w:type="dxa"/>
            <w:gridSpan w:val="7"/>
          </w:tcPr>
          <w:p w14:paraId="6BDB0FD5" w14:textId="77777777" w:rsidR="00D55CA5" w:rsidRPr="00B07790" w:rsidRDefault="00D55CA5" w:rsidP="00C278B6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5CA5" w:rsidRPr="00B07790" w14:paraId="7F1AE4A5" w14:textId="77777777" w:rsidTr="00C278B6">
        <w:trPr>
          <w:trHeight w:val="389"/>
        </w:trPr>
        <w:tc>
          <w:tcPr>
            <w:tcW w:w="4050" w:type="dxa"/>
          </w:tcPr>
          <w:p w14:paraId="3C9C8C27" w14:textId="77777777" w:rsidR="00D55CA5" w:rsidRPr="00B07790" w:rsidRDefault="00D55CA5" w:rsidP="00C278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07" w:type="dxa"/>
          </w:tcPr>
          <w:p w14:paraId="5CB991D4" w14:textId="77777777" w:rsidR="00D55CA5" w:rsidRPr="00B07790" w:rsidRDefault="00D55CA5" w:rsidP="00C278B6">
            <w:pPr>
              <w:tabs>
                <w:tab w:val="decimal" w:pos="792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61C4DCD" w14:textId="77777777" w:rsidR="00D55CA5" w:rsidRPr="00B0779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E19EDF" w14:textId="77777777" w:rsidR="00D55CA5" w:rsidRPr="00B07790" w:rsidRDefault="00D55CA5" w:rsidP="00C278B6">
            <w:pPr>
              <w:tabs>
                <w:tab w:val="decimal" w:pos="792"/>
              </w:tabs>
              <w:spacing w:line="240" w:lineRule="auto"/>
              <w:ind w:left="-72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8988BFA" w14:textId="77777777" w:rsidR="00D55CA5" w:rsidRPr="00B0779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1" w:type="dxa"/>
          </w:tcPr>
          <w:p w14:paraId="3F3EF426" w14:textId="77777777" w:rsidR="00D55CA5" w:rsidRPr="00B07790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D293915" w14:textId="77777777" w:rsidR="00D55CA5" w:rsidRPr="00B07790" w:rsidRDefault="00D55CA5" w:rsidP="00C278B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617FCE51" w14:textId="77777777" w:rsidR="00D55CA5" w:rsidRPr="00B07790" w:rsidRDefault="00D55CA5" w:rsidP="00C278B6">
            <w:pPr>
              <w:tabs>
                <w:tab w:val="decimal" w:pos="855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86827" w:rsidRPr="00B07790" w14:paraId="5FA30D94" w14:textId="77777777" w:rsidTr="00486827">
        <w:trPr>
          <w:trHeight w:val="389"/>
        </w:trPr>
        <w:tc>
          <w:tcPr>
            <w:tcW w:w="4050" w:type="dxa"/>
          </w:tcPr>
          <w:p w14:paraId="45C28B5F" w14:textId="77777777" w:rsidR="00486827" w:rsidRPr="00B07790" w:rsidRDefault="00486827" w:rsidP="00486827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5369980C" w14:textId="77777777" w:rsidR="00486827" w:rsidRPr="00B07790" w:rsidRDefault="00486827" w:rsidP="00486827">
            <w:pPr>
              <w:tabs>
                <w:tab w:val="left" w:pos="165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 และสินค้าระหว่างทาง</w:t>
            </w:r>
          </w:p>
        </w:tc>
        <w:tc>
          <w:tcPr>
            <w:tcW w:w="1107" w:type="dxa"/>
          </w:tcPr>
          <w:p w14:paraId="7CBC3BF6" w14:textId="77777777" w:rsidR="00486827" w:rsidRPr="00B07790" w:rsidRDefault="00486827" w:rsidP="00486827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4FAEAB7" w14:textId="3EF2CAF2" w:rsidR="00E736A7" w:rsidRPr="00B07790" w:rsidRDefault="00E736A7" w:rsidP="00D94B9D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(1,615)</w:t>
            </w:r>
          </w:p>
        </w:tc>
        <w:tc>
          <w:tcPr>
            <w:tcW w:w="267" w:type="dxa"/>
          </w:tcPr>
          <w:p w14:paraId="790B269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7C28C48A" w14:textId="77777777" w:rsidR="00486827" w:rsidRPr="00B07790" w:rsidRDefault="00486827" w:rsidP="00486827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7CBC75" w14:textId="4308D526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11,086</w:t>
            </w:r>
          </w:p>
        </w:tc>
        <w:tc>
          <w:tcPr>
            <w:tcW w:w="267" w:type="dxa"/>
            <w:shd w:val="clear" w:color="auto" w:fill="auto"/>
          </w:tcPr>
          <w:p w14:paraId="2B56B9F5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27D58381" w14:textId="77777777" w:rsidR="00486827" w:rsidRPr="00B07790" w:rsidRDefault="00486827" w:rsidP="00486827">
            <w:pPr>
              <w:tabs>
                <w:tab w:val="clear" w:pos="907"/>
                <w:tab w:val="decimal" w:pos="90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3928C3BF" w14:textId="43001B20" w:rsidR="00E736A7" w:rsidRPr="00B07790" w:rsidRDefault="00E736A7" w:rsidP="00D94B9D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BEA44C2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50724EF2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391338" w14:textId="4C4B855C" w:rsidR="00486827" w:rsidRPr="00B07790" w:rsidRDefault="00486827" w:rsidP="006F1C68">
            <w:pPr>
              <w:tabs>
                <w:tab w:val="clear" w:pos="680"/>
                <w:tab w:val="clear" w:pos="907"/>
                <w:tab w:val="decimal" w:pos="64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6,396</w:t>
            </w:r>
          </w:p>
        </w:tc>
      </w:tr>
      <w:tr w:rsidR="00486827" w:rsidRPr="00B07790" w14:paraId="12ABCAE0" w14:textId="77777777" w:rsidTr="00C278B6">
        <w:trPr>
          <w:trHeight w:val="389"/>
        </w:trPr>
        <w:tc>
          <w:tcPr>
            <w:tcW w:w="4050" w:type="dxa"/>
          </w:tcPr>
          <w:p w14:paraId="0D4CD67D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107" w:type="dxa"/>
          </w:tcPr>
          <w:p w14:paraId="57CD2637" w14:textId="1464BD78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433,</w:t>
            </w:r>
            <w:r w:rsidR="006616D2" w:rsidRPr="00B07790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67" w:type="dxa"/>
          </w:tcPr>
          <w:p w14:paraId="743FFDA5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55F291D6" w14:textId="42ABD383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437,368</w:t>
            </w:r>
          </w:p>
        </w:tc>
        <w:tc>
          <w:tcPr>
            <w:tcW w:w="267" w:type="dxa"/>
          </w:tcPr>
          <w:p w14:paraId="55D191FD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3DA692E" w14:textId="26596ADB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362,579</w:t>
            </w:r>
          </w:p>
        </w:tc>
        <w:tc>
          <w:tcPr>
            <w:tcW w:w="267" w:type="dxa"/>
          </w:tcPr>
          <w:p w14:paraId="4D01F47C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F0D0CAA" w14:textId="4E2A20B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367,352</w:t>
            </w:r>
          </w:p>
        </w:tc>
      </w:tr>
      <w:tr w:rsidR="00486827" w:rsidRPr="00B07790" w14:paraId="11FCCF02" w14:textId="77777777" w:rsidTr="00C278B6">
        <w:trPr>
          <w:trHeight w:val="389"/>
        </w:trPr>
        <w:tc>
          <w:tcPr>
            <w:tcW w:w="4050" w:type="dxa"/>
          </w:tcPr>
          <w:p w14:paraId="6392A32D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0B8AF135" w14:textId="16B0186C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18,562</w:t>
            </w:r>
          </w:p>
        </w:tc>
        <w:tc>
          <w:tcPr>
            <w:tcW w:w="267" w:type="dxa"/>
            <w:shd w:val="clear" w:color="auto" w:fill="auto"/>
          </w:tcPr>
          <w:p w14:paraId="6C543B65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767773EB" w14:textId="681DF02B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18,915</w:t>
            </w:r>
          </w:p>
        </w:tc>
        <w:tc>
          <w:tcPr>
            <w:tcW w:w="267" w:type="dxa"/>
          </w:tcPr>
          <w:p w14:paraId="5FA703AB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544965B" w14:textId="66CF1785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6,115</w:t>
            </w:r>
          </w:p>
        </w:tc>
        <w:tc>
          <w:tcPr>
            <w:tcW w:w="267" w:type="dxa"/>
          </w:tcPr>
          <w:p w14:paraId="5348F5BA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107C427" w14:textId="4BC629FA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5,762</w:t>
            </w:r>
          </w:p>
        </w:tc>
      </w:tr>
      <w:tr w:rsidR="00486827" w:rsidRPr="00B07790" w14:paraId="742B9DB3" w14:textId="77777777" w:rsidTr="00C278B6">
        <w:trPr>
          <w:trHeight w:val="389"/>
        </w:trPr>
        <w:tc>
          <w:tcPr>
            <w:tcW w:w="4050" w:type="dxa"/>
          </w:tcPr>
          <w:p w14:paraId="2A9E341A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  <w:shd w:val="clear" w:color="auto" w:fill="auto"/>
          </w:tcPr>
          <w:p w14:paraId="1241A203" w14:textId="62B60F98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20,629</w:t>
            </w:r>
          </w:p>
        </w:tc>
        <w:tc>
          <w:tcPr>
            <w:tcW w:w="267" w:type="dxa"/>
            <w:shd w:val="clear" w:color="auto" w:fill="auto"/>
          </w:tcPr>
          <w:p w14:paraId="7AF11B63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EB49E0D" w14:textId="38672A5E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19,907</w:t>
            </w:r>
          </w:p>
        </w:tc>
        <w:tc>
          <w:tcPr>
            <w:tcW w:w="267" w:type="dxa"/>
          </w:tcPr>
          <w:p w14:paraId="42202094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58EAF05" w14:textId="52F9FD0D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14,484</w:t>
            </w:r>
          </w:p>
        </w:tc>
        <w:tc>
          <w:tcPr>
            <w:tcW w:w="267" w:type="dxa"/>
          </w:tcPr>
          <w:p w14:paraId="2DDD4A2E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D7387C0" w14:textId="588F8A64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14,211</w:t>
            </w:r>
          </w:p>
        </w:tc>
      </w:tr>
      <w:tr w:rsidR="00486827" w:rsidRPr="00B07790" w14:paraId="48B5C65F" w14:textId="77777777" w:rsidTr="00C278B6">
        <w:trPr>
          <w:trHeight w:val="389"/>
        </w:trPr>
        <w:tc>
          <w:tcPr>
            <w:tcW w:w="4050" w:type="dxa"/>
          </w:tcPr>
          <w:p w14:paraId="484DCAC5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  <w:shd w:val="clear" w:color="auto" w:fill="auto"/>
          </w:tcPr>
          <w:p w14:paraId="6B68D363" w14:textId="6EB3BD9D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1,665</w:t>
            </w:r>
          </w:p>
        </w:tc>
        <w:tc>
          <w:tcPr>
            <w:tcW w:w="267" w:type="dxa"/>
            <w:shd w:val="clear" w:color="auto" w:fill="auto"/>
          </w:tcPr>
          <w:p w14:paraId="2F82656B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38797571" w14:textId="3AB15D04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1,373</w:t>
            </w:r>
          </w:p>
        </w:tc>
        <w:tc>
          <w:tcPr>
            <w:tcW w:w="267" w:type="dxa"/>
          </w:tcPr>
          <w:p w14:paraId="269B330A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2B01C8F2" w14:textId="1D8D1280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267" w:type="dxa"/>
          </w:tcPr>
          <w:p w14:paraId="7E86BC3C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1F03F36" w14:textId="0D895B4C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814</w:t>
            </w:r>
          </w:p>
        </w:tc>
      </w:tr>
      <w:tr w:rsidR="00486827" w:rsidRPr="00B07790" w14:paraId="698E7763" w14:textId="77777777" w:rsidTr="00C278B6">
        <w:trPr>
          <w:trHeight w:val="389"/>
        </w:trPr>
        <w:tc>
          <w:tcPr>
            <w:tcW w:w="4050" w:type="dxa"/>
          </w:tcPr>
          <w:p w14:paraId="0087F67E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  <w:shd w:val="clear" w:color="auto" w:fill="auto"/>
          </w:tcPr>
          <w:p w14:paraId="7B07FA4A" w14:textId="05FC74B6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267" w:type="dxa"/>
            <w:shd w:val="clear" w:color="auto" w:fill="auto"/>
          </w:tcPr>
          <w:p w14:paraId="7C19E3C3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0843B764" w14:textId="57BE5D81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7" w:type="dxa"/>
          </w:tcPr>
          <w:p w14:paraId="28DF1B12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121E4DAB" w14:textId="2CBBD6F2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67" w:type="dxa"/>
          </w:tcPr>
          <w:p w14:paraId="2F966194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72A370B" w14:textId="7430AC70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409</w:t>
            </w:r>
          </w:p>
        </w:tc>
      </w:tr>
      <w:tr w:rsidR="00486827" w:rsidRPr="00B07790" w14:paraId="6DD8610A" w14:textId="77777777" w:rsidTr="00C278B6">
        <w:trPr>
          <w:trHeight w:val="68"/>
        </w:trPr>
        <w:tc>
          <w:tcPr>
            <w:tcW w:w="4050" w:type="dxa"/>
          </w:tcPr>
          <w:p w14:paraId="1986FB5E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6A65F5ED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4986873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5EBFE6F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98CCF6E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9FE6009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EB73880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45FF4A76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86827" w:rsidRPr="00B07790" w14:paraId="75B256DC" w14:textId="77777777" w:rsidTr="00C278B6">
        <w:trPr>
          <w:trHeight w:val="389"/>
        </w:trPr>
        <w:tc>
          <w:tcPr>
            <w:tcW w:w="4050" w:type="dxa"/>
          </w:tcPr>
          <w:p w14:paraId="210FA41C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รวมอยู่ในค่าใช้จ่ายในการขายและจัดจำหน่าย</w:t>
            </w:r>
          </w:p>
        </w:tc>
        <w:tc>
          <w:tcPr>
            <w:tcW w:w="1107" w:type="dxa"/>
            <w:shd w:val="clear" w:color="auto" w:fill="auto"/>
          </w:tcPr>
          <w:p w14:paraId="70179A2A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4822ED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214C22C3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DE43D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69DD875D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29EE914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556097F4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86827" w:rsidRPr="00B07790" w14:paraId="16E5C966" w14:textId="77777777" w:rsidTr="00C278B6">
        <w:trPr>
          <w:trHeight w:val="389"/>
        </w:trPr>
        <w:tc>
          <w:tcPr>
            <w:tcW w:w="4050" w:type="dxa"/>
          </w:tcPr>
          <w:p w14:paraId="55BB335A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107" w:type="dxa"/>
            <w:shd w:val="clear" w:color="auto" w:fill="auto"/>
          </w:tcPr>
          <w:p w14:paraId="09ADE03C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6E801DC8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4038681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64BDEA6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7A973B3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AC87B5B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8315062" w14:textId="77777777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86827" w:rsidRPr="00B07790" w14:paraId="42CC6EEA" w14:textId="77777777" w:rsidTr="00C278B6">
        <w:trPr>
          <w:trHeight w:val="389"/>
        </w:trPr>
        <w:tc>
          <w:tcPr>
            <w:tcW w:w="4050" w:type="dxa"/>
          </w:tcPr>
          <w:p w14:paraId="086C0308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07" w:type="dxa"/>
            <w:shd w:val="clear" w:color="auto" w:fill="auto"/>
          </w:tcPr>
          <w:p w14:paraId="32BD0D7E" w14:textId="21D98C3F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11,458</w:t>
            </w:r>
          </w:p>
        </w:tc>
        <w:tc>
          <w:tcPr>
            <w:tcW w:w="267" w:type="dxa"/>
            <w:shd w:val="clear" w:color="auto" w:fill="auto"/>
          </w:tcPr>
          <w:p w14:paraId="19BB6E7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shd w:val="clear" w:color="auto" w:fill="auto"/>
          </w:tcPr>
          <w:p w14:paraId="4689C750" w14:textId="0F95BD03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11,562</w:t>
            </w:r>
          </w:p>
        </w:tc>
        <w:tc>
          <w:tcPr>
            <w:tcW w:w="267" w:type="dxa"/>
          </w:tcPr>
          <w:p w14:paraId="2EB01A1C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4E67A0A" w14:textId="5548048A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3,873</w:t>
            </w:r>
          </w:p>
        </w:tc>
        <w:tc>
          <w:tcPr>
            <w:tcW w:w="267" w:type="dxa"/>
          </w:tcPr>
          <w:p w14:paraId="08E4B19F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487EC806" w14:textId="5BC748E3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3,713</w:t>
            </w:r>
          </w:p>
        </w:tc>
      </w:tr>
      <w:tr w:rsidR="00486827" w:rsidRPr="00B07790" w14:paraId="2C456A3A" w14:textId="77777777" w:rsidTr="00C278B6">
        <w:trPr>
          <w:trHeight w:val="389"/>
        </w:trPr>
        <w:tc>
          <w:tcPr>
            <w:tcW w:w="4050" w:type="dxa"/>
          </w:tcPr>
          <w:p w14:paraId="37C7CD97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ค่าเสื่อมราคาที่ดิน อาคารและอุปกรณ์</w:t>
            </w:r>
          </w:p>
        </w:tc>
        <w:tc>
          <w:tcPr>
            <w:tcW w:w="1107" w:type="dxa"/>
          </w:tcPr>
          <w:p w14:paraId="0726F7BF" w14:textId="57E4C20E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67" w:type="dxa"/>
          </w:tcPr>
          <w:p w14:paraId="7CFAFE5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43FCA3BA" w14:textId="3159A050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67" w:type="dxa"/>
          </w:tcPr>
          <w:p w14:paraId="4E21F91A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085E2ED1" w14:textId="39707870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67" w:type="dxa"/>
          </w:tcPr>
          <w:p w14:paraId="2036CFA2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71C84D2B" w14:textId="59CC37D3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496</w:t>
            </w:r>
          </w:p>
        </w:tc>
      </w:tr>
      <w:tr w:rsidR="00486827" w:rsidRPr="00B07790" w14:paraId="236CA7E1" w14:textId="77777777" w:rsidTr="00C278B6">
        <w:trPr>
          <w:trHeight w:val="389"/>
        </w:trPr>
        <w:tc>
          <w:tcPr>
            <w:tcW w:w="4050" w:type="dxa"/>
          </w:tcPr>
          <w:p w14:paraId="7E08F36E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107" w:type="dxa"/>
          </w:tcPr>
          <w:p w14:paraId="386FC44A" w14:textId="1A13737D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267" w:type="dxa"/>
          </w:tcPr>
          <w:p w14:paraId="32CA1224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0D26BEF5" w14:textId="68EE81D6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1,362</w:t>
            </w:r>
          </w:p>
        </w:tc>
        <w:tc>
          <w:tcPr>
            <w:tcW w:w="267" w:type="dxa"/>
          </w:tcPr>
          <w:p w14:paraId="2278623F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7F5DC8EC" w14:textId="45FE6703" w:rsidR="00486827" w:rsidRPr="00B07790" w:rsidRDefault="00E736A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67" w:type="dxa"/>
          </w:tcPr>
          <w:p w14:paraId="4BF21539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124FF8E" w14:textId="6276E10A" w:rsidR="00486827" w:rsidRPr="00B07790" w:rsidRDefault="00486827" w:rsidP="006F1C68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924</w:t>
            </w:r>
          </w:p>
        </w:tc>
      </w:tr>
      <w:tr w:rsidR="00486827" w:rsidRPr="00B07790" w14:paraId="195354F1" w14:textId="77777777" w:rsidTr="00C278B6">
        <w:trPr>
          <w:trHeight w:val="389"/>
        </w:trPr>
        <w:tc>
          <w:tcPr>
            <w:tcW w:w="4050" w:type="dxa"/>
          </w:tcPr>
          <w:p w14:paraId="1A712C8C" w14:textId="77777777" w:rsidR="00486827" w:rsidRPr="00B07790" w:rsidRDefault="00486827" w:rsidP="004868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07" w:type="dxa"/>
          </w:tcPr>
          <w:p w14:paraId="02C6A71E" w14:textId="6B7C593B" w:rsidR="00486827" w:rsidRPr="00B07790" w:rsidRDefault="00E736A7" w:rsidP="00967277">
            <w:pPr>
              <w:tabs>
                <w:tab w:val="clear" w:pos="907"/>
              </w:tabs>
              <w:spacing w:line="240" w:lineRule="auto"/>
              <w:ind w:left="-26" w:right="-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3,538</w:t>
            </w:r>
          </w:p>
        </w:tc>
        <w:tc>
          <w:tcPr>
            <w:tcW w:w="267" w:type="dxa"/>
          </w:tcPr>
          <w:p w14:paraId="1A05DC7A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</w:tcPr>
          <w:p w14:paraId="6DE7FF19" w14:textId="5F0FF431" w:rsidR="00486827" w:rsidRPr="00B07790" w:rsidRDefault="00486827" w:rsidP="00967277">
            <w:pPr>
              <w:tabs>
                <w:tab w:val="clear" w:pos="907"/>
                <w:tab w:val="left" w:pos="592"/>
                <w:tab w:val="decimal" w:pos="781"/>
              </w:tabs>
              <w:spacing w:line="240" w:lineRule="auto"/>
              <w:ind w:left="-79" w:right="-4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3,542</w:t>
            </w:r>
          </w:p>
        </w:tc>
        <w:tc>
          <w:tcPr>
            <w:tcW w:w="267" w:type="dxa"/>
          </w:tcPr>
          <w:p w14:paraId="78325D90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</w:tcPr>
          <w:p w14:paraId="3F3C4457" w14:textId="52AD1D84" w:rsidR="00486827" w:rsidRPr="00B07790" w:rsidRDefault="00E736A7" w:rsidP="00967277">
            <w:pPr>
              <w:tabs>
                <w:tab w:val="clear" w:pos="454"/>
                <w:tab w:val="clear" w:pos="907"/>
                <w:tab w:val="decimal" w:pos="439"/>
                <w:tab w:val="left" w:pos="709"/>
              </w:tabs>
              <w:spacing w:line="240" w:lineRule="auto"/>
              <w:ind w:left="-79" w:right="-59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251</w:t>
            </w:r>
          </w:p>
        </w:tc>
        <w:tc>
          <w:tcPr>
            <w:tcW w:w="267" w:type="dxa"/>
          </w:tcPr>
          <w:p w14:paraId="06168E28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2A585220" w14:textId="05ADF2B9" w:rsidR="00486827" w:rsidRPr="00B07790" w:rsidRDefault="00486827" w:rsidP="00967277">
            <w:pPr>
              <w:tabs>
                <w:tab w:val="clear" w:pos="454"/>
                <w:tab w:val="clear" w:pos="907"/>
                <w:tab w:val="decimal" w:pos="467"/>
                <w:tab w:val="left" w:pos="647"/>
              </w:tabs>
              <w:spacing w:line="240" w:lineRule="auto"/>
              <w:ind w:left="-79" w:right="-57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260</w:t>
            </w:r>
          </w:p>
        </w:tc>
      </w:tr>
      <w:tr w:rsidR="00486827" w:rsidRPr="00B07790" w14:paraId="50BFF33F" w14:textId="77777777" w:rsidTr="00C278B6">
        <w:trPr>
          <w:trHeight w:val="389"/>
        </w:trPr>
        <w:tc>
          <w:tcPr>
            <w:tcW w:w="4050" w:type="dxa"/>
          </w:tcPr>
          <w:p w14:paraId="2CEE67AF" w14:textId="77777777" w:rsidR="00486827" w:rsidRPr="00B07790" w:rsidRDefault="00486827" w:rsidP="00486827">
            <w:pPr>
              <w:spacing w:line="240" w:lineRule="auto"/>
              <w:ind w:left="160" w:right="-102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ค่าเช่าขั้นต่ำที่ต้องจ่ายตามสัญญาเช่า</w:t>
            </w:r>
          </w:p>
        </w:tc>
        <w:tc>
          <w:tcPr>
            <w:tcW w:w="1107" w:type="dxa"/>
            <w:vAlign w:val="bottom"/>
          </w:tcPr>
          <w:p w14:paraId="510C7F03" w14:textId="4102711B" w:rsidR="00486827" w:rsidRPr="00B07790" w:rsidRDefault="00E736A7" w:rsidP="00967277">
            <w:pPr>
              <w:tabs>
                <w:tab w:val="clear" w:pos="907"/>
              </w:tabs>
              <w:spacing w:line="240" w:lineRule="auto"/>
              <w:ind w:left="-26" w:right="-52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328</w:t>
            </w:r>
          </w:p>
        </w:tc>
        <w:tc>
          <w:tcPr>
            <w:tcW w:w="267" w:type="dxa"/>
            <w:vAlign w:val="bottom"/>
          </w:tcPr>
          <w:p w14:paraId="67717925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07415F3B" w14:textId="6B8D96A8" w:rsidR="00486827" w:rsidRPr="00B07790" w:rsidRDefault="00486827" w:rsidP="00967277">
            <w:pPr>
              <w:tabs>
                <w:tab w:val="clear" w:pos="680"/>
                <w:tab w:val="clear" w:pos="907"/>
                <w:tab w:val="left" w:pos="682"/>
              </w:tabs>
              <w:spacing w:line="240" w:lineRule="auto"/>
              <w:ind w:left="-79" w:right="-56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368</w:t>
            </w:r>
          </w:p>
        </w:tc>
        <w:tc>
          <w:tcPr>
            <w:tcW w:w="267" w:type="dxa"/>
            <w:vAlign w:val="bottom"/>
          </w:tcPr>
          <w:p w14:paraId="71EF054A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1" w:type="dxa"/>
            <w:vAlign w:val="bottom"/>
          </w:tcPr>
          <w:p w14:paraId="79AAE430" w14:textId="2BC7287F" w:rsidR="00486827" w:rsidRPr="00B07790" w:rsidRDefault="00E736A7" w:rsidP="00967277">
            <w:pPr>
              <w:tabs>
                <w:tab w:val="clear" w:pos="454"/>
                <w:tab w:val="clear" w:pos="907"/>
                <w:tab w:val="decimal" w:pos="439"/>
                <w:tab w:val="left" w:pos="709"/>
              </w:tabs>
              <w:spacing w:line="240" w:lineRule="auto"/>
              <w:ind w:left="-79" w:right="-5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67" w:type="dxa"/>
            <w:vAlign w:val="bottom"/>
          </w:tcPr>
          <w:p w14:paraId="2C00EC77" w14:textId="77777777" w:rsidR="00486827" w:rsidRPr="00B07790" w:rsidRDefault="00486827" w:rsidP="00486827">
            <w:pPr>
              <w:tabs>
                <w:tab w:val="decimal" w:pos="78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A7C61C7" w14:textId="69EA146C" w:rsidR="00486827" w:rsidRPr="00B07790" w:rsidRDefault="00486827" w:rsidP="00967277">
            <w:pPr>
              <w:tabs>
                <w:tab w:val="clear" w:pos="454"/>
                <w:tab w:val="clear" w:pos="907"/>
                <w:tab w:val="decimal" w:pos="467"/>
                <w:tab w:val="left" w:pos="647"/>
              </w:tabs>
              <w:spacing w:line="240" w:lineRule="auto"/>
              <w:ind w:left="-79" w:right="-57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</w:tbl>
    <w:p w14:paraId="327E12A3" w14:textId="633B5575" w:rsidR="00D55CA5" w:rsidRPr="00B07790" w:rsidRDefault="00D55CA5" w:rsidP="00EA29CF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6E51C477" w14:textId="14AA0D3B" w:rsidR="00052FED" w:rsidRPr="00B07790" w:rsidRDefault="003611E2" w:rsidP="00142E74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pacing w:val="4"/>
          <w:sz w:val="30"/>
          <w:szCs w:val="30"/>
          <w:cs/>
        </w:rPr>
        <w:t xml:space="preserve">ในระหว่างปี </w:t>
      </w:r>
      <w:r w:rsidR="00A9789C" w:rsidRPr="00B07790">
        <w:rPr>
          <w:rFonts w:asciiTheme="majorBidi" w:hAnsiTheme="majorBidi"/>
          <w:spacing w:val="4"/>
          <w:sz w:val="30"/>
          <w:szCs w:val="30"/>
        </w:rPr>
        <w:t>256</w:t>
      </w:r>
      <w:r w:rsidR="00486827" w:rsidRPr="00B07790">
        <w:rPr>
          <w:rFonts w:asciiTheme="majorBidi" w:hAnsiTheme="majorBidi"/>
          <w:spacing w:val="4"/>
          <w:sz w:val="30"/>
          <w:szCs w:val="30"/>
        </w:rPr>
        <w:t>7</w:t>
      </w:r>
      <w:r w:rsidRPr="00B07790">
        <w:rPr>
          <w:rFonts w:asciiTheme="majorBidi" w:hAnsiTheme="majorBidi"/>
          <w:spacing w:val="4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B07790">
        <w:rPr>
          <w:rFonts w:asciiTheme="majorBidi" w:hAnsiTheme="majorBidi" w:hint="cs"/>
          <w:sz w:val="30"/>
          <w:szCs w:val="30"/>
          <w:cs/>
        </w:rPr>
        <w:t>เป็น</w:t>
      </w:r>
      <w:r w:rsidRPr="00B07790">
        <w:rPr>
          <w:rFonts w:asciiTheme="majorBidi" w:hAnsiTheme="majorBidi"/>
          <w:sz w:val="30"/>
          <w:szCs w:val="30"/>
          <w:cs/>
        </w:rPr>
        <w:t xml:space="preserve">จำนวน </w:t>
      </w:r>
      <w:r w:rsidR="00E736A7" w:rsidRPr="00B07790">
        <w:rPr>
          <w:rFonts w:asciiTheme="majorBidi" w:hAnsiTheme="majorBidi"/>
          <w:sz w:val="30"/>
          <w:szCs w:val="30"/>
        </w:rPr>
        <w:t>1,045</w:t>
      </w:r>
      <w:r w:rsidR="00A47A49" w:rsidRPr="00B07790">
        <w:rPr>
          <w:rFonts w:asciiTheme="majorBidi" w:hAnsiTheme="majorBidi"/>
          <w:sz w:val="30"/>
          <w:szCs w:val="30"/>
        </w:rPr>
        <w:t xml:space="preserve"> </w:t>
      </w:r>
      <w:r w:rsidRPr="00B07790">
        <w:rPr>
          <w:rFonts w:asciiTheme="majorBidi" w:hAnsiTheme="majorBidi"/>
          <w:sz w:val="30"/>
          <w:szCs w:val="30"/>
          <w:cs/>
        </w:rPr>
        <w:t>ล้านบาทและ</w:t>
      </w:r>
      <w:r w:rsidR="00A47A49"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="00E736A7" w:rsidRPr="00B07790">
        <w:rPr>
          <w:rFonts w:asciiTheme="majorBidi" w:hAnsiTheme="majorBidi" w:cstheme="majorBidi"/>
          <w:sz w:val="30"/>
          <w:szCs w:val="30"/>
        </w:rPr>
        <w:t>596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/>
          <w:sz w:val="30"/>
          <w:szCs w:val="30"/>
          <w:cs/>
        </w:rPr>
        <w:t xml:space="preserve">ล้านบาท ตามลำดับ </w:t>
      </w:r>
      <w:r w:rsidRPr="00B07790">
        <w:rPr>
          <w:rFonts w:asciiTheme="majorBidi" w:hAnsiTheme="majorBidi"/>
          <w:i/>
          <w:iCs/>
          <w:sz w:val="30"/>
          <w:szCs w:val="30"/>
          <w:cs/>
        </w:rPr>
        <w:t>(</w:t>
      </w:r>
      <w:r w:rsidR="00AF41B3" w:rsidRPr="00B07790">
        <w:rPr>
          <w:rFonts w:asciiTheme="majorBidi" w:hAnsiTheme="majorBidi"/>
          <w:i/>
          <w:iCs/>
          <w:sz w:val="30"/>
          <w:szCs w:val="30"/>
        </w:rPr>
        <w:t>256</w:t>
      </w:r>
      <w:r w:rsidR="00486827" w:rsidRPr="00B07790">
        <w:rPr>
          <w:rFonts w:asciiTheme="majorBidi" w:hAnsiTheme="majorBidi"/>
          <w:i/>
          <w:iCs/>
          <w:sz w:val="30"/>
          <w:szCs w:val="30"/>
        </w:rPr>
        <w:t>6</w:t>
      </w:r>
      <w:r w:rsidRPr="00B07790">
        <w:rPr>
          <w:rFonts w:asciiTheme="majorBidi" w:hAnsiTheme="majorBidi"/>
          <w:i/>
          <w:iCs/>
          <w:sz w:val="30"/>
          <w:szCs w:val="30"/>
          <w:cs/>
        </w:rPr>
        <w:t xml:space="preserve">: จำนวน </w:t>
      </w:r>
      <w:r w:rsidR="00411C91" w:rsidRPr="00B07790">
        <w:rPr>
          <w:rFonts w:asciiTheme="majorBidi" w:hAnsiTheme="majorBidi"/>
          <w:i/>
          <w:iCs/>
          <w:sz w:val="30"/>
          <w:szCs w:val="30"/>
        </w:rPr>
        <w:t>1,0</w:t>
      </w:r>
      <w:r w:rsidR="00486827" w:rsidRPr="00B07790">
        <w:rPr>
          <w:rFonts w:asciiTheme="majorBidi" w:hAnsiTheme="majorBidi"/>
          <w:i/>
          <w:iCs/>
          <w:sz w:val="30"/>
          <w:szCs w:val="30"/>
        </w:rPr>
        <w:t>97</w:t>
      </w:r>
      <w:r w:rsidR="00A9789C" w:rsidRPr="00B0779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AF41B3" w:rsidRPr="00B07790">
        <w:rPr>
          <w:rFonts w:asciiTheme="majorBidi" w:hAnsiTheme="majorBidi"/>
          <w:i/>
          <w:iCs/>
          <w:sz w:val="30"/>
          <w:szCs w:val="30"/>
        </w:rPr>
        <w:t>5</w:t>
      </w:r>
      <w:r w:rsidR="00486827" w:rsidRPr="00B07790">
        <w:rPr>
          <w:rFonts w:asciiTheme="majorBidi" w:hAnsiTheme="majorBidi"/>
          <w:i/>
          <w:iCs/>
          <w:sz w:val="30"/>
          <w:szCs w:val="30"/>
        </w:rPr>
        <w:t>90</w:t>
      </w:r>
      <w:r w:rsidR="00A9789C" w:rsidRPr="00B07790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07790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  <w:r w:rsidR="006517C6" w:rsidRPr="00B07790">
        <w:rPr>
          <w:rFonts w:asciiTheme="majorBidi" w:hAnsiTheme="majorBidi"/>
          <w:sz w:val="30"/>
          <w:szCs w:val="30"/>
        </w:rPr>
        <w:t xml:space="preserve"> </w:t>
      </w:r>
      <w:r w:rsidRPr="00B07790">
        <w:rPr>
          <w:rFonts w:asciiTheme="majorBidi" w:hAnsiTheme="majorBidi"/>
          <w:sz w:val="30"/>
          <w:szCs w:val="30"/>
          <w:cs/>
        </w:rPr>
        <w:t>ซึ่งแสดง</w:t>
      </w:r>
      <w:r w:rsidRPr="00B07790">
        <w:rPr>
          <w:rFonts w:asciiTheme="majorBidi" w:hAnsiTheme="majorBidi" w:hint="cs"/>
          <w:sz w:val="30"/>
          <w:szCs w:val="30"/>
          <w:cs/>
        </w:rPr>
        <w:t>เป็นส่วนหนึ่งของค่าใช้จ่ายผลประโยชน์ของพนักงาน</w:t>
      </w:r>
    </w:p>
    <w:p w14:paraId="69A25D82" w14:textId="77777777" w:rsidR="00D83F2F" w:rsidRPr="00B07790" w:rsidRDefault="00D83F2F" w:rsidP="00142E74">
      <w:pPr>
        <w:tabs>
          <w:tab w:val="left" w:pos="540"/>
          <w:tab w:val="left" w:pos="9360"/>
        </w:tabs>
        <w:spacing w:line="240" w:lineRule="auto"/>
        <w:ind w:left="547" w:right="101"/>
        <w:jc w:val="thaiDistribute"/>
        <w:rPr>
          <w:rFonts w:asciiTheme="majorBidi" w:hAnsiTheme="majorBidi"/>
          <w:sz w:val="30"/>
          <w:szCs w:val="30"/>
          <w:cs/>
        </w:rPr>
      </w:pPr>
    </w:p>
    <w:p w14:paraId="6302E779" w14:textId="73CFE893" w:rsidR="00EA29CF" w:rsidRPr="00B07790" w:rsidRDefault="00EA29C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32C4AE0E" w14:textId="77777777" w:rsidR="00EA29CF" w:rsidRPr="00B07790" w:rsidRDefault="00EA29CF" w:rsidP="00EA29C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16"/>
        <w:gridCol w:w="265"/>
        <w:gridCol w:w="1083"/>
        <w:gridCol w:w="266"/>
        <w:gridCol w:w="1150"/>
        <w:gridCol w:w="265"/>
        <w:gridCol w:w="1109"/>
      </w:tblGrid>
      <w:tr w:rsidR="00EA29CF" w:rsidRPr="00B07790" w14:paraId="16F4DDDA" w14:textId="77777777" w:rsidTr="00C278B6">
        <w:tc>
          <w:tcPr>
            <w:tcW w:w="3960" w:type="dxa"/>
            <w:shd w:val="clear" w:color="auto" w:fill="auto"/>
          </w:tcPr>
          <w:p w14:paraId="3E561F1C" w14:textId="5C30FE4B" w:rsidR="00EA29CF" w:rsidRPr="00B07790" w:rsidRDefault="00EA29CF" w:rsidP="00C278B6">
            <w:pPr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64" w:type="dxa"/>
            <w:gridSpan w:val="3"/>
          </w:tcPr>
          <w:p w14:paraId="08F44EB7" w14:textId="77777777" w:rsidR="00EA29CF" w:rsidRPr="00B07790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6" w:type="dxa"/>
          </w:tcPr>
          <w:p w14:paraId="1F7C7848" w14:textId="77777777" w:rsidR="00EA29CF" w:rsidRPr="00B07790" w:rsidRDefault="00EA29CF" w:rsidP="00C278B6">
            <w:pPr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051F25AC" w14:textId="77777777" w:rsidR="00EA29CF" w:rsidRPr="00B07790" w:rsidRDefault="00EA29CF" w:rsidP="00C278B6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86827" w:rsidRPr="00B07790" w14:paraId="63085798" w14:textId="77777777" w:rsidTr="00C278B6">
        <w:tc>
          <w:tcPr>
            <w:tcW w:w="3960" w:type="dxa"/>
          </w:tcPr>
          <w:p w14:paraId="4AEFA7AC" w14:textId="77777777" w:rsidR="00486827" w:rsidRPr="00B07790" w:rsidRDefault="00486827" w:rsidP="00486827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7004327" w14:textId="6AFBBB00" w:rsidR="00486827" w:rsidRPr="00B07790" w:rsidRDefault="00486827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5" w:type="dxa"/>
          </w:tcPr>
          <w:p w14:paraId="101D2EED" w14:textId="77777777" w:rsidR="00486827" w:rsidRPr="00B07790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A9DE1F6" w14:textId="3823EADA" w:rsidR="00486827" w:rsidRPr="00B07790" w:rsidRDefault="00486827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66" w:type="dxa"/>
            <w:vAlign w:val="center"/>
          </w:tcPr>
          <w:p w14:paraId="25F2661F" w14:textId="77777777" w:rsidR="00486827" w:rsidRPr="00B07790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447F3D" w14:textId="277C63AE" w:rsidR="00486827" w:rsidRPr="00B07790" w:rsidRDefault="00486827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5" w:type="dxa"/>
          </w:tcPr>
          <w:p w14:paraId="61D2280A" w14:textId="77777777" w:rsidR="00486827" w:rsidRPr="00B07790" w:rsidRDefault="00486827" w:rsidP="00486827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6570284" w14:textId="6E5BC3D8" w:rsidR="00486827" w:rsidRPr="00B07790" w:rsidRDefault="00486827" w:rsidP="00486827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EA29CF" w:rsidRPr="00B07790" w14:paraId="40AD1336" w14:textId="77777777" w:rsidTr="00C278B6">
        <w:tc>
          <w:tcPr>
            <w:tcW w:w="3960" w:type="dxa"/>
          </w:tcPr>
          <w:p w14:paraId="521553A9" w14:textId="77777777" w:rsidR="00EA29CF" w:rsidRPr="00B07790" w:rsidRDefault="00EA29CF" w:rsidP="00C278B6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7"/>
          </w:tcPr>
          <w:p w14:paraId="17375463" w14:textId="77777777" w:rsidR="00EA29CF" w:rsidRPr="00B07790" w:rsidRDefault="00EA29CF" w:rsidP="00C278B6">
            <w:pPr>
              <w:spacing w:line="340" w:lineRule="exac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9CF" w:rsidRPr="00B07790" w14:paraId="79DD5163" w14:textId="77777777" w:rsidTr="00C278B6">
        <w:tc>
          <w:tcPr>
            <w:tcW w:w="3960" w:type="dxa"/>
          </w:tcPr>
          <w:p w14:paraId="4AC6CFC4" w14:textId="5F9DC6BD" w:rsidR="00EA29CF" w:rsidRPr="00B07790" w:rsidRDefault="00213E5C" w:rsidP="00C278B6">
            <w:pPr>
              <w:spacing w:line="340" w:lineRule="exact"/>
              <w:ind w:left="7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ภาษีเงินได้ปีปัจจุบัน</w:t>
            </w:r>
          </w:p>
        </w:tc>
        <w:tc>
          <w:tcPr>
            <w:tcW w:w="1116" w:type="dxa"/>
          </w:tcPr>
          <w:p w14:paraId="481D612D" w14:textId="77777777" w:rsidR="00EA29CF" w:rsidRPr="00B07790" w:rsidRDefault="00EA29CF" w:rsidP="00C278B6">
            <w:pPr>
              <w:tabs>
                <w:tab w:val="decimal" w:pos="794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2A25E66C" w14:textId="77777777" w:rsidR="00EA29CF" w:rsidRPr="00B0779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B05865E" w14:textId="77777777" w:rsidR="00EA29CF" w:rsidRPr="00B07790" w:rsidRDefault="00EA29CF" w:rsidP="00C278B6">
            <w:pPr>
              <w:tabs>
                <w:tab w:val="clear" w:pos="907"/>
                <w:tab w:val="decimal" w:pos="911"/>
              </w:tabs>
              <w:spacing w:line="340" w:lineRule="exact"/>
              <w:ind w:left="-79" w:right="-14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6" w:type="dxa"/>
          </w:tcPr>
          <w:p w14:paraId="6E008269" w14:textId="77777777" w:rsidR="00EA29CF" w:rsidRPr="00B0779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497F42D" w14:textId="77777777" w:rsidR="00EA29CF" w:rsidRPr="00B07790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5" w:type="dxa"/>
          </w:tcPr>
          <w:p w14:paraId="747F29E7" w14:textId="77777777" w:rsidR="00EA29CF" w:rsidRPr="00B07790" w:rsidRDefault="00EA29CF" w:rsidP="00C278B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D776EAA" w14:textId="77777777" w:rsidR="00EA29CF" w:rsidRPr="00B07790" w:rsidRDefault="00EA29CF" w:rsidP="00C278B6">
            <w:pPr>
              <w:tabs>
                <w:tab w:val="clear" w:pos="907"/>
                <w:tab w:val="decimal" w:pos="882"/>
              </w:tabs>
              <w:spacing w:line="340" w:lineRule="exact"/>
              <w:ind w:left="-79" w:right="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B61C4" w:rsidRPr="00B07790" w14:paraId="29C2B6E5" w14:textId="77777777" w:rsidTr="00C278B6">
        <w:tc>
          <w:tcPr>
            <w:tcW w:w="3960" w:type="dxa"/>
          </w:tcPr>
          <w:p w14:paraId="3A8836CE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116" w:type="dxa"/>
          </w:tcPr>
          <w:p w14:paraId="16AB4FC9" w14:textId="572BB00B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1,324</w:t>
            </w:r>
          </w:p>
        </w:tc>
        <w:tc>
          <w:tcPr>
            <w:tcW w:w="265" w:type="dxa"/>
          </w:tcPr>
          <w:p w14:paraId="4520886B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C1E45C5" w14:textId="58C4E4B3" w:rsidR="004B61C4" w:rsidRPr="00B07790" w:rsidRDefault="004B61C4" w:rsidP="004B61C4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1,860</w:t>
            </w:r>
          </w:p>
        </w:tc>
        <w:tc>
          <w:tcPr>
            <w:tcW w:w="266" w:type="dxa"/>
          </w:tcPr>
          <w:p w14:paraId="00674254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6846FE" w14:textId="75FDD8F2" w:rsidR="004B61C4" w:rsidRPr="00B07790" w:rsidRDefault="004B61C4" w:rsidP="004B61C4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F7833C5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1670F4C" w14:textId="5B29755F" w:rsidR="004B61C4" w:rsidRPr="00B07790" w:rsidRDefault="004B61C4" w:rsidP="004B61C4">
            <w:pPr>
              <w:tabs>
                <w:tab w:val="clear" w:pos="680"/>
                <w:tab w:val="clear" w:pos="907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1C4" w:rsidRPr="00B07790" w14:paraId="2B40DF9B" w14:textId="77777777" w:rsidTr="00C278B6">
        <w:tc>
          <w:tcPr>
            <w:tcW w:w="3960" w:type="dxa"/>
          </w:tcPr>
          <w:p w14:paraId="2DEF3254" w14:textId="73086504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C6A90C3" w14:textId="420D851D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           16</w:t>
            </w:r>
          </w:p>
        </w:tc>
        <w:tc>
          <w:tcPr>
            <w:tcW w:w="265" w:type="dxa"/>
          </w:tcPr>
          <w:p w14:paraId="2F407749" w14:textId="77777777" w:rsidR="004B61C4" w:rsidRPr="00B07790" w:rsidRDefault="004B61C4" w:rsidP="004B61C4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72CFB51" w14:textId="0AA54CCF" w:rsidR="004B61C4" w:rsidRPr="00B07790" w:rsidRDefault="004B61C4" w:rsidP="00DB3CB2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66" w:type="dxa"/>
          </w:tcPr>
          <w:p w14:paraId="73B23D6C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EB40C3" w14:textId="2678B320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7203B4D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A8FD73B" w14:textId="76988188" w:rsidR="004B61C4" w:rsidRPr="00B07790" w:rsidRDefault="004B61C4" w:rsidP="004B61C4">
            <w:pPr>
              <w:tabs>
                <w:tab w:val="clear" w:pos="680"/>
                <w:tab w:val="clear" w:pos="907"/>
                <w:tab w:val="decimal" w:pos="590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61C4" w:rsidRPr="00B07790" w14:paraId="7B2BEB0C" w14:textId="77777777" w:rsidTr="00C278B6">
        <w:tc>
          <w:tcPr>
            <w:tcW w:w="3960" w:type="dxa"/>
          </w:tcPr>
          <w:p w14:paraId="72CF09BC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BB555A1" w14:textId="1BB891B0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  <w:tc>
          <w:tcPr>
            <w:tcW w:w="265" w:type="dxa"/>
          </w:tcPr>
          <w:p w14:paraId="46A2BD5B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C472AEA" w14:textId="1325C107" w:rsidR="004B61C4" w:rsidRPr="00B07790" w:rsidRDefault="004B61C4" w:rsidP="00DB3CB2">
            <w:pPr>
              <w:tabs>
                <w:tab w:val="clear" w:pos="907"/>
                <w:tab w:val="decimal" w:pos="760"/>
              </w:tabs>
              <w:spacing w:line="340" w:lineRule="exact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266" w:type="dxa"/>
          </w:tcPr>
          <w:p w14:paraId="01465191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B3D337" w14:textId="7F7CAC29" w:rsidR="004B61C4" w:rsidRPr="00B07790" w:rsidRDefault="004B61C4" w:rsidP="004B61C4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ABA868C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0C89C96" w14:textId="5E14FEE2" w:rsidR="004B61C4" w:rsidRPr="00B07790" w:rsidRDefault="004B61C4" w:rsidP="004B61C4">
            <w:pPr>
              <w:tabs>
                <w:tab w:val="clear" w:pos="680"/>
                <w:tab w:val="clear" w:pos="907"/>
                <w:tab w:val="decimal" w:pos="690"/>
              </w:tabs>
              <w:spacing w:line="340" w:lineRule="exac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6827" w:rsidRPr="00B07790" w14:paraId="717C7902" w14:textId="77777777" w:rsidTr="00C278B6">
        <w:tc>
          <w:tcPr>
            <w:tcW w:w="3960" w:type="dxa"/>
          </w:tcPr>
          <w:p w14:paraId="5EE53347" w14:textId="418E64C4" w:rsidR="00486827" w:rsidRPr="00B07790" w:rsidRDefault="00486827" w:rsidP="00486827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9ED17D1" w14:textId="77777777" w:rsidR="00486827" w:rsidRPr="00B07790" w:rsidRDefault="00486827" w:rsidP="00486827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B76B6B" w14:textId="77777777" w:rsidR="00486827" w:rsidRPr="00B07790" w:rsidRDefault="00486827" w:rsidP="004868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2A0AE15" w14:textId="77777777" w:rsidR="00486827" w:rsidRPr="00B07790" w:rsidRDefault="00486827" w:rsidP="00486827">
            <w:pPr>
              <w:tabs>
                <w:tab w:val="decimal" w:pos="79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</w:tcPr>
          <w:p w14:paraId="394316AC" w14:textId="77777777" w:rsidR="00486827" w:rsidRPr="00B07790" w:rsidRDefault="00486827" w:rsidP="00486827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DC9A36B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8F1F08" w14:textId="77777777" w:rsidR="00486827" w:rsidRPr="00B07790" w:rsidRDefault="00486827" w:rsidP="00486827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5CA6439B" w14:textId="77777777" w:rsidR="00486827" w:rsidRPr="00B07790" w:rsidRDefault="00486827" w:rsidP="00486827">
            <w:pPr>
              <w:tabs>
                <w:tab w:val="clear" w:pos="907"/>
                <w:tab w:val="decimal" w:pos="88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1C4" w:rsidRPr="00B07790" w14:paraId="1985A71B" w14:textId="77777777" w:rsidTr="00C278B6">
        <w:tc>
          <w:tcPr>
            <w:tcW w:w="3960" w:type="dxa"/>
          </w:tcPr>
          <w:p w14:paraId="4F3B2A8D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BDC418F" w14:textId="7F6235B8" w:rsidR="004B61C4" w:rsidRPr="00B07790" w:rsidRDefault="004B61C4" w:rsidP="00DB3CB2">
            <w:pPr>
              <w:tabs>
                <w:tab w:val="clear" w:pos="907"/>
                <w:tab w:val="decimal" w:pos="585"/>
              </w:tabs>
              <w:spacing w:line="340" w:lineRule="exact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(2,508)</w:t>
            </w:r>
          </w:p>
        </w:tc>
        <w:tc>
          <w:tcPr>
            <w:tcW w:w="265" w:type="dxa"/>
          </w:tcPr>
          <w:p w14:paraId="3BCBD8BA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6461FE1" w14:textId="61A2467F" w:rsidR="004B61C4" w:rsidRPr="00B07790" w:rsidRDefault="004B61C4" w:rsidP="004B61C4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(441)</w:t>
            </w:r>
          </w:p>
        </w:tc>
        <w:tc>
          <w:tcPr>
            <w:tcW w:w="266" w:type="dxa"/>
          </w:tcPr>
          <w:p w14:paraId="1B41B915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36612E6" w14:textId="436CA88E" w:rsidR="004B61C4" w:rsidRPr="00B07790" w:rsidRDefault="004B61C4" w:rsidP="00DB3CB2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(915)</w:t>
            </w:r>
          </w:p>
        </w:tc>
        <w:tc>
          <w:tcPr>
            <w:tcW w:w="265" w:type="dxa"/>
          </w:tcPr>
          <w:p w14:paraId="3DEFEB34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81F0814" w14:textId="4D711466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1,974</w:t>
            </w:r>
          </w:p>
        </w:tc>
      </w:tr>
      <w:tr w:rsidR="004B61C4" w:rsidRPr="00B07790" w14:paraId="17907DE5" w14:textId="77777777" w:rsidTr="00C278B6">
        <w:tc>
          <w:tcPr>
            <w:tcW w:w="3960" w:type="dxa"/>
          </w:tcPr>
          <w:p w14:paraId="3768875B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401D9203" w14:textId="75B3CFFF" w:rsidR="004B61C4" w:rsidRPr="00B07790" w:rsidRDefault="004B61C4" w:rsidP="00DB3CB2">
            <w:pPr>
              <w:tabs>
                <w:tab w:val="clear" w:pos="907"/>
                <w:tab w:val="decimal" w:pos="760"/>
              </w:tabs>
              <w:spacing w:line="340" w:lineRule="exac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(1,168)</w:t>
            </w:r>
          </w:p>
        </w:tc>
        <w:tc>
          <w:tcPr>
            <w:tcW w:w="265" w:type="dxa"/>
          </w:tcPr>
          <w:p w14:paraId="497762C4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414E5B4" w14:textId="64D6125D" w:rsidR="004B61C4" w:rsidRPr="00B07790" w:rsidRDefault="004B61C4" w:rsidP="004B61C4">
            <w:pPr>
              <w:tabs>
                <w:tab w:val="clear" w:pos="907"/>
                <w:tab w:val="decimal" w:pos="760"/>
              </w:tabs>
              <w:spacing w:line="340" w:lineRule="exac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  <w:tc>
          <w:tcPr>
            <w:tcW w:w="266" w:type="dxa"/>
          </w:tcPr>
          <w:p w14:paraId="30BCDE78" w14:textId="77777777" w:rsidR="004B61C4" w:rsidRPr="00B07790" w:rsidRDefault="004B61C4" w:rsidP="004B61C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58AF5E49" w14:textId="3A8B18CB" w:rsidR="004B61C4" w:rsidRPr="00B07790" w:rsidRDefault="004B61C4" w:rsidP="00DB3CB2">
            <w:pPr>
              <w:tabs>
                <w:tab w:val="clear" w:pos="907"/>
                <w:tab w:val="decimal" w:pos="760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(915)</w:t>
            </w:r>
          </w:p>
        </w:tc>
        <w:tc>
          <w:tcPr>
            <w:tcW w:w="265" w:type="dxa"/>
          </w:tcPr>
          <w:p w14:paraId="5AC0F54D" w14:textId="77777777" w:rsidR="004B61C4" w:rsidRPr="00B07790" w:rsidRDefault="004B61C4" w:rsidP="004B61C4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378F828F" w14:textId="58564179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1,974</w:t>
            </w:r>
          </w:p>
        </w:tc>
      </w:tr>
    </w:tbl>
    <w:p w14:paraId="1D3A7AC8" w14:textId="77777777" w:rsidR="00EA29CF" w:rsidRPr="00B07790" w:rsidRDefault="00EA29CF" w:rsidP="00EA29CF">
      <w:pPr>
        <w:spacing w:line="240" w:lineRule="auto"/>
        <w:ind w:left="547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2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58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B07790" w14:paraId="5316772E" w14:textId="77777777" w:rsidTr="00C278B6">
        <w:trPr>
          <w:trHeight w:val="229"/>
        </w:trPr>
        <w:tc>
          <w:tcPr>
            <w:tcW w:w="3958" w:type="dxa"/>
          </w:tcPr>
          <w:p w14:paraId="4821ACD0" w14:textId="5FE4148A" w:rsidR="00EA29CF" w:rsidRPr="00B07790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4EEF72DD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A29CF" w:rsidRPr="00B07790" w14:paraId="03269D4A" w14:textId="77777777" w:rsidTr="00C278B6">
        <w:tc>
          <w:tcPr>
            <w:tcW w:w="3958" w:type="dxa"/>
          </w:tcPr>
          <w:p w14:paraId="1FE6F2F5" w14:textId="77777777" w:rsidR="00EA29CF" w:rsidRPr="00B07790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A037346" w14:textId="3351D006" w:rsidR="00EA29CF" w:rsidRPr="00B0779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="000F025E"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716A2F33" w14:textId="77777777" w:rsidR="00EA29CF" w:rsidRPr="00B07790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1A1B197" w14:textId="6A0F2BF8" w:rsidR="00EA29CF" w:rsidRPr="00B07790" w:rsidRDefault="00486827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</w:tr>
      <w:tr w:rsidR="00EA29CF" w:rsidRPr="00B07790" w14:paraId="0CB1E0EE" w14:textId="77777777" w:rsidTr="00C278B6">
        <w:tc>
          <w:tcPr>
            <w:tcW w:w="3958" w:type="dxa"/>
          </w:tcPr>
          <w:p w14:paraId="7B6CD288" w14:textId="77777777" w:rsidR="00EA29CF" w:rsidRPr="00B0779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5A385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EEF650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6C4277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C3E9C2E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A7F74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F870CF" w14:textId="77777777" w:rsidR="00EA29CF" w:rsidRPr="00B0779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0CB614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EA29CF" w:rsidRPr="00B07790" w14:paraId="0B009824" w14:textId="77777777" w:rsidTr="00C278B6">
        <w:tc>
          <w:tcPr>
            <w:tcW w:w="3958" w:type="dxa"/>
          </w:tcPr>
          <w:p w14:paraId="1F0EBEC3" w14:textId="77777777" w:rsidR="00EA29CF" w:rsidRPr="00B0779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91071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3DB86B1C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66F1E384" w14:textId="76B339F5" w:rsidR="00EA29CF" w:rsidRPr="00B07790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B230B1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1702EC2A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62AD661" w14:textId="77777777" w:rsidR="00EA29CF" w:rsidRPr="00B0779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F4040" w14:textId="54C35162" w:rsidR="00EA29CF" w:rsidRPr="00B07790" w:rsidRDefault="00A40930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B61C4" w:rsidRPr="00B07790" w14:paraId="0EDA8CBD" w14:textId="77777777" w:rsidTr="00C278B6">
        <w:tc>
          <w:tcPr>
            <w:tcW w:w="3958" w:type="dxa"/>
          </w:tcPr>
          <w:p w14:paraId="1A4CFD9A" w14:textId="772B7390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6A9C375" w14:textId="77777777" w:rsidR="004B61C4" w:rsidRPr="00B07790" w:rsidRDefault="004B61C4" w:rsidP="004B61C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C1010" w14:textId="77777777" w:rsidR="004B61C4" w:rsidRPr="00B07790" w:rsidRDefault="004B61C4" w:rsidP="004B61C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C0DDE7" w14:textId="63D4343A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(31,182)</w:t>
            </w:r>
          </w:p>
        </w:tc>
        <w:tc>
          <w:tcPr>
            <w:tcW w:w="270" w:type="dxa"/>
          </w:tcPr>
          <w:p w14:paraId="180DA137" w14:textId="77777777" w:rsidR="004B61C4" w:rsidRPr="00B07790" w:rsidRDefault="004B61C4" w:rsidP="004B61C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E7A98" w14:textId="77777777" w:rsidR="004B61C4" w:rsidRPr="00B07790" w:rsidRDefault="004B61C4" w:rsidP="004B61C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1FB3A" w14:textId="77777777" w:rsidR="004B61C4" w:rsidRPr="00B07790" w:rsidRDefault="004B61C4" w:rsidP="004B61C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FAA07" w14:textId="36D83D16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2,217</w:t>
            </w:r>
          </w:p>
        </w:tc>
      </w:tr>
      <w:tr w:rsidR="004B61C4" w:rsidRPr="00B07790" w14:paraId="6AC3E0F8" w14:textId="77777777" w:rsidTr="00C278B6">
        <w:tc>
          <w:tcPr>
            <w:tcW w:w="3958" w:type="dxa"/>
          </w:tcPr>
          <w:p w14:paraId="7155D8FE" w14:textId="20D33EE6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5727A2B" w14:textId="6C18A54B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20.0</w:t>
            </w:r>
          </w:p>
        </w:tc>
        <w:tc>
          <w:tcPr>
            <w:tcW w:w="270" w:type="dxa"/>
          </w:tcPr>
          <w:p w14:paraId="13C57AB2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00C58D" w14:textId="5EE46ED5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(6,236)</w:t>
            </w:r>
          </w:p>
        </w:tc>
        <w:tc>
          <w:tcPr>
            <w:tcW w:w="270" w:type="dxa"/>
          </w:tcPr>
          <w:p w14:paraId="2AA75F42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1FE20D2" w14:textId="0C9E3B76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20.0</w:t>
            </w:r>
          </w:p>
        </w:tc>
        <w:tc>
          <w:tcPr>
            <w:tcW w:w="270" w:type="dxa"/>
          </w:tcPr>
          <w:p w14:paraId="3D3DFAD2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C1EBD" w14:textId="364FD095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443</w:t>
            </w:r>
          </w:p>
        </w:tc>
      </w:tr>
      <w:tr w:rsidR="004B61C4" w:rsidRPr="00B07790" w14:paraId="041E506F" w14:textId="77777777" w:rsidTr="00C278B6">
        <w:tc>
          <w:tcPr>
            <w:tcW w:w="3958" w:type="dxa"/>
          </w:tcPr>
          <w:p w14:paraId="779A7FA7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</w:tcPr>
          <w:p w14:paraId="7D2029A4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5EA8212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3D892B" w14:textId="77777777" w:rsidR="004B61C4" w:rsidRPr="00B07790" w:rsidRDefault="004B61C4" w:rsidP="004B61C4">
            <w:pPr>
              <w:tabs>
                <w:tab w:val="clear" w:pos="907"/>
                <w:tab w:val="decimal" w:pos="63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208CD25E" w14:textId="25950069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(1,207)</w:t>
            </w:r>
          </w:p>
        </w:tc>
        <w:tc>
          <w:tcPr>
            <w:tcW w:w="270" w:type="dxa"/>
          </w:tcPr>
          <w:p w14:paraId="556F3438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331A8B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18E03F1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945F46" w14:textId="77777777" w:rsidR="004B61C4" w:rsidRPr="00B07790" w:rsidRDefault="004B61C4" w:rsidP="004B61C4">
            <w:pPr>
              <w:tabs>
                <w:tab w:val="clear" w:pos="907"/>
                <w:tab w:val="decimal" w:pos="63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836A9D7" w14:textId="4D180102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(239)</w:t>
            </w:r>
          </w:p>
        </w:tc>
      </w:tr>
      <w:tr w:rsidR="004B61C4" w:rsidRPr="00B07790" w14:paraId="74671DF0" w14:textId="77777777" w:rsidTr="00C278B6">
        <w:tc>
          <w:tcPr>
            <w:tcW w:w="3958" w:type="dxa"/>
          </w:tcPr>
          <w:p w14:paraId="1A007610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1EBDFF15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961A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5E5C9A" w14:textId="144C883F" w:rsidR="004B61C4" w:rsidRPr="00B07790" w:rsidRDefault="00584762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(335)</w:t>
            </w:r>
          </w:p>
        </w:tc>
        <w:tc>
          <w:tcPr>
            <w:tcW w:w="270" w:type="dxa"/>
          </w:tcPr>
          <w:p w14:paraId="7A137534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784566F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4B49F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8C1F87F" w14:textId="6062B785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(202)</w:t>
            </w:r>
          </w:p>
        </w:tc>
      </w:tr>
      <w:tr w:rsidR="004B61C4" w:rsidRPr="00B07790" w14:paraId="64F0694E" w14:textId="77777777" w:rsidTr="00C278B6">
        <w:tc>
          <w:tcPr>
            <w:tcW w:w="3958" w:type="dxa"/>
          </w:tcPr>
          <w:p w14:paraId="32F47F6B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8C8EFD4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58E8C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D5A9EB4" w14:textId="06F94DB7" w:rsidR="004B61C4" w:rsidRPr="00B07790" w:rsidRDefault="004F720C" w:rsidP="005032A6">
            <w:pPr>
              <w:tabs>
                <w:tab w:val="clear" w:pos="907"/>
              </w:tabs>
              <w:spacing w:line="340" w:lineRule="exact"/>
              <w:ind w:left="-79" w:right="-49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4,971</w:t>
            </w:r>
          </w:p>
        </w:tc>
        <w:tc>
          <w:tcPr>
            <w:tcW w:w="270" w:type="dxa"/>
          </w:tcPr>
          <w:p w14:paraId="68870D05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00B6A69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DFFB4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479A1E" w14:textId="6F9235CC" w:rsidR="004B61C4" w:rsidRPr="00B07790" w:rsidRDefault="004B61C4" w:rsidP="005032A6">
            <w:pPr>
              <w:tabs>
                <w:tab w:val="clear" w:pos="907"/>
              </w:tabs>
              <w:spacing w:line="340" w:lineRule="exact"/>
              <w:ind w:left="-79" w:right="-4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4B61C4" w:rsidRPr="00B07790" w14:paraId="1E14AD16" w14:textId="77777777" w:rsidTr="00C278B6">
        <w:tc>
          <w:tcPr>
            <w:tcW w:w="3958" w:type="dxa"/>
          </w:tcPr>
          <w:p w14:paraId="7604D190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31E887A9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92C18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0D7C6C" w14:textId="6B38A26F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(599)</w:t>
            </w:r>
          </w:p>
        </w:tc>
        <w:tc>
          <w:tcPr>
            <w:tcW w:w="270" w:type="dxa"/>
          </w:tcPr>
          <w:p w14:paraId="616AFDB2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609373EC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311E8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62BDB6" w14:textId="074078EB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(487)</w:t>
            </w:r>
          </w:p>
        </w:tc>
      </w:tr>
      <w:tr w:rsidR="004B61C4" w:rsidRPr="00B07790" w14:paraId="0B64F307" w14:textId="77777777" w:rsidTr="00C278B6">
        <w:tc>
          <w:tcPr>
            <w:tcW w:w="3958" w:type="dxa"/>
          </w:tcPr>
          <w:p w14:paraId="1A40E0CA" w14:textId="63E48001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45FC56E9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F04F4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B8DFC73" w14:textId="501A0E63" w:rsidR="004B61C4" w:rsidRPr="00B07790" w:rsidRDefault="00584762" w:rsidP="00DB3CB2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111AB2B4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8465EA9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A46DF" w14:textId="77777777" w:rsidR="004B61C4" w:rsidRPr="00B07790" w:rsidRDefault="004B61C4" w:rsidP="004B61C4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56DABCE" w14:textId="6914C12F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4B61C4" w:rsidRPr="00B07790" w14:paraId="4D4835F3" w14:textId="77777777" w:rsidTr="00C278B6">
        <w:tc>
          <w:tcPr>
            <w:tcW w:w="3958" w:type="dxa"/>
          </w:tcPr>
          <w:p w14:paraId="3ACC0A51" w14:textId="3B8DED83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40B496CC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9F3FD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7E20F9E" w14:textId="6A7D2B60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67E1104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1D5FA098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AE66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4F6E53" w14:textId="3CE6E7AF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(67)</w:t>
            </w:r>
          </w:p>
        </w:tc>
      </w:tr>
      <w:tr w:rsidR="004B61C4" w:rsidRPr="00B07790" w14:paraId="1A4DFC8D" w14:textId="77777777" w:rsidTr="00C278B6">
        <w:tc>
          <w:tcPr>
            <w:tcW w:w="3958" w:type="dxa"/>
          </w:tcPr>
          <w:p w14:paraId="1162E44E" w14:textId="7777777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</w:t>
            </w:r>
          </w:p>
          <w:p w14:paraId="5673E3F4" w14:textId="5ECA4917" w:rsidR="004B61C4" w:rsidRPr="00B07790" w:rsidRDefault="004B61C4" w:rsidP="004B61C4">
            <w:pPr>
              <w:tabs>
                <w:tab w:val="left" w:pos="540"/>
              </w:tabs>
              <w:spacing w:line="340" w:lineRule="exact"/>
              <w:ind w:left="72" w:right="-108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</w:tcPr>
          <w:p w14:paraId="36FCF064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F039F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E6A7BF1" w14:textId="77777777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F5AB5B1" w14:textId="5621D093" w:rsidR="004B61C4" w:rsidRPr="00B07790" w:rsidRDefault="004B61C4" w:rsidP="00DB3CB2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2,133</w:t>
            </w:r>
          </w:p>
        </w:tc>
        <w:tc>
          <w:tcPr>
            <w:tcW w:w="270" w:type="dxa"/>
          </w:tcPr>
          <w:p w14:paraId="25F9135B" w14:textId="77777777" w:rsidR="004B61C4" w:rsidRPr="00B07790" w:rsidRDefault="004B61C4" w:rsidP="004B61C4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F684B8B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70A42" w14:textId="77777777" w:rsidR="004B61C4" w:rsidRPr="00B07790" w:rsidRDefault="004B61C4" w:rsidP="004B61C4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F1BCF7" w14:textId="77777777" w:rsidR="004B61C4" w:rsidRPr="00B07790" w:rsidRDefault="004B61C4" w:rsidP="004B61C4">
            <w:pPr>
              <w:tabs>
                <w:tab w:val="clear" w:pos="907"/>
                <w:tab w:val="decimal" w:pos="585"/>
              </w:tabs>
              <w:spacing w:line="340" w:lineRule="exac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F30D32" w14:textId="28EB4B84" w:rsidR="004B61C4" w:rsidRPr="00B07790" w:rsidRDefault="004B61C4" w:rsidP="004B61C4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4F720C" w:rsidRPr="00B07790" w14:paraId="28E71488" w14:textId="77777777" w:rsidTr="00C278B6">
        <w:tc>
          <w:tcPr>
            <w:tcW w:w="3958" w:type="dxa"/>
          </w:tcPr>
          <w:p w14:paraId="5E0BE1CE" w14:textId="148E3CE3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08E28B2F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23A66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E876153" w14:textId="0DAB3FFC" w:rsidR="004F720C" w:rsidRPr="00B07790" w:rsidRDefault="004F720C" w:rsidP="00DB3CB2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="00044EC4"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AD9A2C" w14:textId="77777777" w:rsidR="004F720C" w:rsidRPr="00B07790" w:rsidRDefault="004F720C" w:rsidP="004F720C">
            <w:pPr>
              <w:tabs>
                <w:tab w:val="clear" w:pos="907"/>
                <w:tab w:val="decimal" w:pos="900"/>
              </w:tabs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06ED7" w14:textId="77777777" w:rsidR="004F720C" w:rsidRPr="00B07790" w:rsidRDefault="004F720C" w:rsidP="004F720C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8F44F" w14:textId="77777777" w:rsidR="004F720C" w:rsidRPr="00B07790" w:rsidRDefault="004F720C" w:rsidP="004F720C">
            <w:pPr>
              <w:tabs>
                <w:tab w:val="clear" w:pos="907"/>
                <w:tab w:val="decimal" w:pos="900"/>
              </w:tabs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B18279" w14:textId="16682731" w:rsidR="004F720C" w:rsidRPr="00B07790" w:rsidRDefault="004F720C" w:rsidP="004F720C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4F720C" w:rsidRPr="00B07790" w14:paraId="35FC9335" w14:textId="77777777" w:rsidTr="00C278B6">
        <w:tc>
          <w:tcPr>
            <w:tcW w:w="3958" w:type="dxa"/>
          </w:tcPr>
          <w:p w14:paraId="280A9AEC" w14:textId="49EFAC7B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625AE" w14:textId="0E7C7213" w:rsidR="004F720C" w:rsidRPr="00B07790" w:rsidRDefault="004F720C" w:rsidP="004F720C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044CC" w14:textId="77777777" w:rsidR="004F720C" w:rsidRPr="00B07790" w:rsidRDefault="004F720C" w:rsidP="004F720C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C35FA" w14:textId="712A96C8" w:rsidR="004F720C" w:rsidRPr="00B07790" w:rsidRDefault="004F720C" w:rsidP="00DB3CB2">
            <w:pPr>
              <w:tabs>
                <w:tab w:val="clear" w:pos="907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</w:t>
            </w:r>
            <w:r w:rsidR="00044EC4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CF98ED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2AA585" w14:textId="04840613" w:rsidR="004F720C" w:rsidRPr="00B07790" w:rsidRDefault="004F720C" w:rsidP="004F720C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61.0</w:t>
            </w:r>
          </w:p>
        </w:tc>
        <w:tc>
          <w:tcPr>
            <w:tcW w:w="270" w:type="dxa"/>
          </w:tcPr>
          <w:p w14:paraId="5E1CCEF5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3C7FB9" w14:textId="3E40BA29" w:rsidR="004F720C" w:rsidRPr="00B07790" w:rsidRDefault="004F720C" w:rsidP="004F720C">
            <w:pPr>
              <w:tabs>
                <w:tab w:val="clear" w:pos="907"/>
              </w:tabs>
              <w:spacing w:line="340" w:lineRule="exact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</w:tr>
    </w:tbl>
    <w:p w14:paraId="35A8182B" w14:textId="06F9C71E" w:rsidR="009E63A8" w:rsidRPr="00B07790" w:rsidRDefault="009E63A8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0E13F317" w14:textId="77777777" w:rsidR="000D574C" w:rsidRPr="00B07790" w:rsidRDefault="000D574C" w:rsidP="00C55554">
      <w:pPr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75881DF" w14:textId="5EFF58EC" w:rsidR="009E63A8" w:rsidRPr="00B0779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Cs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EA29CF" w:rsidRPr="00B07790" w14:paraId="3E3C8FEA" w14:textId="77777777" w:rsidTr="00BD0AF9">
        <w:trPr>
          <w:trHeight w:val="229"/>
        </w:trPr>
        <w:tc>
          <w:tcPr>
            <w:tcW w:w="3870" w:type="dxa"/>
          </w:tcPr>
          <w:p w14:paraId="0CB40124" w14:textId="4B7ED026" w:rsidR="00EA29CF" w:rsidRPr="00B07790" w:rsidRDefault="00213E5C" w:rsidP="00C278B6">
            <w:pPr>
              <w:spacing w:line="340" w:lineRule="exact"/>
              <w:ind w:right="-108" w:hanging="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709C7B8C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A29CF" w:rsidRPr="00B07790" w14:paraId="09219E36" w14:textId="77777777" w:rsidTr="00BD0AF9">
        <w:tc>
          <w:tcPr>
            <w:tcW w:w="3870" w:type="dxa"/>
          </w:tcPr>
          <w:p w14:paraId="3469C6C5" w14:textId="77777777" w:rsidR="00EA29CF" w:rsidRPr="00B07790" w:rsidRDefault="00EA29CF" w:rsidP="00C278B6">
            <w:pPr>
              <w:spacing w:line="340" w:lineRule="exact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8FB4756" w14:textId="619DC356" w:rsidR="00EA29CF" w:rsidRPr="00B07790" w:rsidRDefault="00411C91" w:rsidP="00C278B6">
            <w:pPr>
              <w:tabs>
                <w:tab w:val="clear" w:pos="454"/>
                <w:tab w:val="decimal" w:pos="477"/>
              </w:tabs>
              <w:spacing w:line="340" w:lineRule="exact"/>
              <w:ind w:right="-5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</w:t>
            </w:r>
            <w:r w:rsidR="000F025E"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3AEC8AEE" w14:textId="77777777" w:rsidR="00EA29CF" w:rsidRPr="00B07790" w:rsidRDefault="00EA29CF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1F9A9A63" w14:textId="66907F33" w:rsidR="00EA29CF" w:rsidRPr="00B07790" w:rsidRDefault="000F025E" w:rsidP="00C278B6">
            <w:pPr>
              <w:tabs>
                <w:tab w:val="clear" w:pos="454"/>
                <w:tab w:val="decimal" w:pos="477"/>
              </w:tabs>
              <w:spacing w:line="340" w:lineRule="exact"/>
              <w:ind w:left="4236" w:right="-50" w:hanging="42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2566</w:t>
            </w:r>
          </w:p>
        </w:tc>
      </w:tr>
      <w:tr w:rsidR="00EA29CF" w:rsidRPr="00B07790" w14:paraId="0EC04F72" w14:textId="77777777" w:rsidTr="00BD0AF9">
        <w:tc>
          <w:tcPr>
            <w:tcW w:w="3870" w:type="dxa"/>
          </w:tcPr>
          <w:p w14:paraId="69BF33B7" w14:textId="77777777" w:rsidR="00EA29CF" w:rsidRPr="00B0779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FD2DD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B94AE4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7AE82A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297D35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B52DF4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098FF" w14:textId="77777777" w:rsidR="00EA29CF" w:rsidRPr="00B0779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EA40AF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</w:tr>
      <w:tr w:rsidR="00EA29CF" w:rsidRPr="00B07790" w14:paraId="38C2A642" w14:textId="77777777" w:rsidTr="00BD0AF9">
        <w:tc>
          <w:tcPr>
            <w:tcW w:w="3870" w:type="dxa"/>
          </w:tcPr>
          <w:p w14:paraId="02B4820A" w14:textId="77777777" w:rsidR="00EA29CF" w:rsidRPr="00B07790" w:rsidRDefault="00EA29CF" w:rsidP="00C278B6">
            <w:pPr>
              <w:spacing w:line="34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ED60E5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6AAB11ED" w14:textId="77777777" w:rsidR="00EA29CF" w:rsidRPr="00B07790" w:rsidRDefault="00EA29CF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170" w:type="dxa"/>
          </w:tcPr>
          <w:p w14:paraId="3FDB8EAF" w14:textId="54854504" w:rsidR="00EA29CF" w:rsidRPr="00B07790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DA464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0" w:type="dxa"/>
          </w:tcPr>
          <w:p w14:paraId="719881D7" w14:textId="77777777" w:rsidR="00EA29CF" w:rsidRPr="00B07790" w:rsidRDefault="00EA29CF" w:rsidP="00C278B6">
            <w:pPr>
              <w:tabs>
                <w:tab w:val="decimal" w:pos="-108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</w:tcPr>
          <w:p w14:paraId="02BA1C6E" w14:textId="77777777" w:rsidR="00EA29CF" w:rsidRPr="00B07790" w:rsidRDefault="00EA29CF" w:rsidP="00C278B6">
            <w:pPr>
              <w:spacing w:line="340" w:lineRule="exact"/>
              <w:ind w:right="3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5D3C" w14:textId="17B586C4" w:rsidR="00EA29CF" w:rsidRPr="00B07790" w:rsidRDefault="00FA6707" w:rsidP="00C278B6">
            <w:pPr>
              <w:tabs>
                <w:tab w:val="decimal" w:pos="747"/>
              </w:tabs>
              <w:spacing w:line="340" w:lineRule="exact"/>
              <w:ind w:left="-63" w:right="-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25E" w:rsidRPr="00B07790" w14:paraId="37549DBE" w14:textId="77777777" w:rsidTr="00BD0AF9">
        <w:tc>
          <w:tcPr>
            <w:tcW w:w="3870" w:type="dxa"/>
          </w:tcPr>
          <w:p w14:paraId="595E4FD8" w14:textId="52EF95B1" w:rsidR="000F025E" w:rsidRPr="00B07790" w:rsidRDefault="000F025E" w:rsidP="000F025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  <w:cs/>
              </w:rPr>
              <w:t>กำไร (ขาดทุน) ก่อนภาษีเงินได้รวม</w:t>
            </w:r>
          </w:p>
        </w:tc>
        <w:tc>
          <w:tcPr>
            <w:tcW w:w="1080" w:type="dxa"/>
          </w:tcPr>
          <w:p w14:paraId="1229FFEB" w14:textId="77777777" w:rsidR="000F025E" w:rsidRPr="00B07790" w:rsidRDefault="000F025E" w:rsidP="000F02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B83CE" w14:textId="77777777" w:rsidR="000F025E" w:rsidRPr="00B07790" w:rsidRDefault="000F025E" w:rsidP="000F02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C60D6" w14:textId="3A747E8D" w:rsidR="000F025E" w:rsidRPr="00B07790" w:rsidRDefault="00291E06" w:rsidP="000F025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(22,252)</w:t>
            </w:r>
          </w:p>
        </w:tc>
        <w:tc>
          <w:tcPr>
            <w:tcW w:w="270" w:type="dxa"/>
          </w:tcPr>
          <w:p w14:paraId="21EBB3E8" w14:textId="77777777" w:rsidR="000F025E" w:rsidRPr="00B07790" w:rsidRDefault="000F025E" w:rsidP="000F02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618DAA" w14:textId="77777777" w:rsidR="000F025E" w:rsidRPr="00B07790" w:rsidRDefault="000F025E" w:rsidP="000F02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4B06A" w14:textId="77777777" w:rsidR="000F025E" w:rsidRPr="00B07790" w:rsidRDefault="000F025E" w:rsidP="000F025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09D6F" w14:textId="4039386F" w:rsidR="000F025E" w:rsidRPr="00B07790" w:rsidRDefault="000F025E" w:rsidP="00E670F0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22,239</w:t>
            </w:r>
          </w:p>
        </w:tc>
      </w:tr>
      <w:tr w:rsidR="00291E06" w:rsidRPr="00B07790" w14:paraId="61097C31" w14:textId="77777777" w:rsidTr="00BD0AF9">
        <w:tc>
          <w:tcPr>
            <w:tcW w:w="3870" w:type="dxa"/>
          </w:tcPr>
          <w:p w14:paraId="44344396" w14:textId="77777777" w:rsidR="00291E06" w:rsidRPr="00B07790" w:rsidRDefault="00291E06" w:rsidP="00291E06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411A8DC" w14:textId="6CA4A8C6" w:rsidR="00291E06" w:rsidRPr="00B07790" w:rsidRDefault="00291E06" w:rsidP="00291E06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5487D1D1" w14:textId="77777777" w:rsidR="00291E06" w:rsidRPr="00B07790" w:rsidRDefault="00291E06" w:rsidP="00291E0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892D38" w14:textId="36A12352" w:rsidR="00291E06" w:rsidRPr="00B07790" w:rsidRDefault="00291E06" w:rsidP="008B5DFC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(4,450)</w:t>
            </w:r>
          </w:p>
        </w:tc>
        <w:tc>
          <w:tcPr>
            <w:tcW w:w="270" w:type="dxa"/>
          </w:tcPr>
          <w:p w14:paraId="1E98A592" w14:textId="77777777" w:rsidR="00291E06" w:rsidRPr="00B07790" w:rsidRDefault="00291E06" w:rsidP="00291E0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1149EFD" w14:textId="46037D1F" w:rsidR="00291E06" w:rsidRPr="00B07790" w:rsidRDefault="00291E06" w:rsidP="00291E06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</w:tcPr>
          <w:p w14:paraId="6F243EA7" w14:textId="77777777" w:rsidR="00291E06" w:rsidRPr="00B07790" w:rsidRDefault="00291E06" w:rsidP="00291E06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47857" w14:textId="5AA1E437" w:rsidR="00291E06" w:rsidRPr="00B07790" w:rsidRDefault="00291E06" w:rsidP="00291E06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4,448</w:t>
            </w:r>
          </w:p>
        </w:tc>
      </w:tr>
      <w:tr w:rsidR="004F720C" w:rsidRPr="00B07790" w14:paraId="5D074818" w14:textId="77777777" w:rsidTr="00BD0AF9">
        <w:tc>
          <w:tcPr>
            <w:tcW w:w="3870" w:type="dxa"/>
          </w:tcPr>
          <w:p w14:paraId="43EE54CB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2937C64A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ED6DA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3455E75" w14:textId="5ED5527F" w:rsidR="004F720C" w:rsidRPr="00B07790" w:rsidRDefault="004F720C" w:rsidP="008B5DFC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(571)</w:t>
            </w:r>
          </w:p>
        </w:tc>
        <w:tc>
          <w:tcPr>
            <w:tcW w:w="270" w:type="dxa"/>
          </w:tcPr>
          <w:p w14:paraId="5745929B" w14:textId="77777777" w:rsidR="004F720C" w:rsidRPr="00B07790" w:rsidRDefault="004F720C" w:rsidP="004F720C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31637ED" w14:textId="77777777" w:rsidR="004F720C" w:rsidRPr="00B07790" w:rsidRDefault="004F720C" w:rsidP="004F720C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C3CFE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16C911A" w14:textId="61643E48" w:rsidR="004F720C" w:rsidRPr="00B07790" w:rsidRDefault="004F720C" w:rsidP="004F720C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(2,077)</w:t>
            </w:r>
          </w:p>
        </w:tc>
      </w:tr>
      <w:tr w:rsidR="004F720C" w:rsidRPr="00B07790" w14:paraId="70634301" w14:textId="77777777" w:rsidTr="00BD0AF9">
        <w:tc>
          <w:tcPr>
            <w:tcW w:w="3870" w:type="dxa"/>
          </w:tcPr>
          <w:p w14:paraId="7B659CA7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0437AE01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B0F3D" w14:textId="77777777" w:rsidR="004F720C" w:rsidRPr="00B07790" w:rsidRDefault="004F720C" w:rsidP="004F720C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4247DD1" w14:textId="54370758" w:rsidR="004F720C" w:rsidRPr="00B07790" w:rsidRDefault="004F720C" w:rsidP="004F720C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4,535</w:t>
            </w:r>
          </w:p>
        </w:tc>
        <w:tc>
          <w:tcPr>
            <w:tcW w:w="270" w:type="dxa"/>
          </w:tcPr>
          <w:p w14:paraId="56FB688E" w14:textId="77777777" w:rsidR="004F720C" w:rsidRPr="00B07790" w:rsidRDefault="004F720C" w:rsidP="004F720C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5E7012E" w14:textId="77777777" w:rsidR="004F720C" w:rsidRPr="00B07790" w:rsidRDefault="004F720C" w:rsidP="004F720C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50347" w14:textId="77777777" w:rsidR="004F720C" w:rsidRPr="00B07790" w:rsidRDefault="004F720C" w:rsidP="004F720C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FB6BCC" w14:textId="338F499E" w:rsidR="004F720C" w:rsidRPr="00B07790" w:rsidRDefault="004F720C" w:rsidP="004F720C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23</w:t>
            </w:r>
          </w:p>
        </w:tc>
      </w:tr>
      <w:tr w:rsidR="004F720C" w:rsidRPr="00B07790" w14:paraId="2211D4B3" w14:textId="77777777" w:rsidTr="00BD0AF9">
        <w:tc>
          <w:tcPr>
            <w:tcW w:w="3870" w:type="dxa"/>
          </w:tcPr>
          <w:p w14:paraId="2B0E6BA9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6344F441" w14:textId="77777777" w:rsidR="004F720C" w:rsidRPr="00B07790" w:rsidRDefault="004F720C" w:rsidP="004F720C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B54DA" w14:textId="77777777" w:rsidR="004F720C" w:rsidRPr="00B07790" w:rsidRDefault="004F720C" w:rsidP="004F720C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D316F9" w14:textId="4C58F836" w:rsidR="004F720C" w:rsidRPr="00B07790" w:rsidRDefault="004F720C" w:rsidP="008B5DFC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(429)</w:t>
            </w:r>
          </w:p>
        </w:tc>
        <w:tc>
          <w:tcPr>
            <w:tcW w:w="270" w:type="dxa"/>
          </w:tcPr>
          <w:p w14:paraId="7E2517E2" w14:textId="77777777" w:rsidR="004F720C" w:rsidRPr="00B07790" w:rsidRDefault="004F720C" w:rsidP="004F720C">
            <w:pPr>
              <w:spacing w:line="34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012399A" w14:textId="77777777" w:rsidR="004F720C" w:rsidRPr="00B07790" w:rsidRDefault="004F720C" w:rsidP="004F720C">
            <w:pPr>
              <w:spacing w:line="34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8B692" w14:textId="77777777" w:rsidR="004F720C" w:rsidRPr="00B07790" w:rsidRDefault="004F720C" w:rsidP="004F720C">
            <w:pPr>
              <w:spacing w:line="34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8C0A8A0" w14:textId="1AFEBD8C" w:rsidR="004F720C" w:rsidRPr="00B07790" w:rsidRDefault="004F720C" w:rsidP="004F720C">
            <w:pPr>
              <w:tabs>
                <w:tab w:val="decimal" w:pos="860"/>
              </w:tabs>
              <w:spacing w:line="340" w:lineRule="exac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(420)</w:t>
            </w:r>
          </w:p>
        </w:tc>
      </w:tr>
      <w:tr w:rsidR="000F025E" w:rsidRPr="00B07790" w14:paraId="04927139" w14:textId="77777777" w:rsidTr="00BD0AF9">
        <w:tc>
          <w:tcPr>
            <w:tcW w:w="3870" w:type="dxa"/>
          </w:tcPr>
          <w:p w14:paraId="04E64F3E" w14:textId="21235EF1" w:rsidR="000F025E" w:rsidRPr="00B07790" w:rsidRDefault="000F025E" w:rsidP="000F025E">
            <w:pPr>
              <w:tabs>
                <w:tab w:val="left" w:pos="540"/>
              </w:tabs>
              <w:spacing w:line="340" w:lineRule="exact"/>
              <w:ind w:left="72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7AAE28" w14:textId="0E90A015" w:rsidR="000F025E" w:rsidRPr="00B07790" w:rsidRDefault="004F720C" w:rsidP="000F025E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7E397" w14:textId="77777777" w:rsidR="000F025E" w:rsidRPr="00B07790" w:rsidRDefault="000F025E" w:rsidP="000F025E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2CE08" w14:textId="4A2ACF0E" w:rsidR="000F025E" w:rsidRPr="00B07790" w:rsidRDefault="00291E06" w:rsidP="000F025E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</w:rPr>
              <w:t>(915)</w:t>
            </w:r>
          </w:p>
        </w:tc>
        <w:tc>
          <w:tcPr>
            <w:tcW w:w="270" w:type="dxa"/>
          </w:tcPr>
          <w:p w14:paraId="7286C8E4" w14:textId="77777777" w:rsidR="000F025E" w:rsidRPr="00B07790" w:rsidRDefault="000F025E" w:rsidP="000F025E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D5D7AD" w14:textId="562DB166" w:rsidR="000F025E" w:rsidRPr="00B07790" w:rsidRDefault="000F025E" w:rsidP="000F025E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8.9</w:t>
            </w:r>
          </w:p>
        </w:tc>
        <w:tc>
          <w:tcPr>
            <w:tcW w:w="270" w:type="dxa"/>
          </w:tcPr>
          <w:p w14:paraId="21BFE3A3" w14:textId="77777777" w:rsidR="000F025E" w:rsidRPr="00B07790" w:rsidRDefault="000F025E" w:rsidP="000F025E">
            <w:pPr>
              <w:spacing w:line="34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8CAB3F" w14:textId="197B8DC6" w:rsidR="000F025E" w:rsidRPr="00B07790" w:rsidRDefault="000F025E" w:rsidP="00E670F0">
            <w:pPr>
              <w:tabs>
                <w:tab w:val="clear" w:pos="680"/>
                <w:tab w:val="clear" w:pos="907"/>
                <w:tab w:val="left" w:pos="705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</w:rPr>
              <w:t>1,974</w:t>
            </w:r>
          </w:p>
        </w:tc>
      </w:tr>
    </w:tbl>
    <w:p w14:paraId="010E4950" w14:textId="77777777" w:rsidR="00EA29CF" w:rsidRPr="00B07790" w:rsidRDefault="00EA29CF" w:rsidP="00EA29CF">
      <w:pPr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B0779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ab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877E16" w:rsidRPr="00B07790" w14:paraId="1D5B7AF4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2A3C5C5F" w14:textId="77777777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8B071F0" w14:textId="18BFB4F0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7E16" w:rsidRPr="00B07790" w14:paraId="46444442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988B25D" w14:textId="77777777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C2F7DD0" w14:textId="77777777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74FA8135" w14:textId="77777777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3BB6C7" w14:textId="77777777" w:rsidR="00877E16" w:rsidRPr="00B07790" w:rsidRDefault="00877E16" w:rsidP="006C2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F025E" w:rsidRPr="00B07790" w14:paraId="3BE8FBB0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43FB6228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F16BA1" w14:textId="610A72C3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1BAC3D2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4F7424F" w14:textId="32A33565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CB77D36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4B300C" w14:textId="680ED447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D7F1560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63D5A0" w14:textId="43AB7B45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D87186" w:rsidRPr="00B07790" w14:paraId="4C0C2036" w14:textId="77777777" w:rsidTr="00695933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40C633B" w14:textId="77777777" w:rsidR="00D87186" w:rsidRPr="00B07790" w:rsidRDefault="00D87186" w:rsidP="006C235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1A47B58A" w14:textId="77777777" w:rsidR="00D87186" w:rsidRPr="00B07790" w:rsidRDefault="00D87186" w:rsidP="006C235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C2131" w:rsidRPr="00B07790" w14:paraId="018AEEF5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83C907C" w14:textId="77777777" w:rsidR="00FC2131" w:rsidRPr="00B07790" w:rsidRDefault="00FC2131" w:rsidP="00FC21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7FA8DC" w14:textId="14D406CA" w:rsidR="00FC2131" w:rsidRPr="00B07790" w:rsidRDefault="00FC2131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18,37</w:t>
            </w:r>
            <w:r w:rsidR="008B5DFC"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DC229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58E6841" w14:textId="6AB88402" w:rsidR="00FC2131" w:rsidRPr="00B07790" w:rsidRDefault="003E3E29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15,847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42326C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952489" w14:textId="22EA1141" w:rsidR="00FC2131" w:rsidRPr="00B07790" w:rsidRDefault="00FC2131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(30,18</w:t>
            </w:r>
            <w:r w:rsidR="00274310"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A78AAA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7F6F00" w14:textId="6452161B" w:rsidR="00FC2131" w:rsidRPr="00B07790" w:rsidRDefault="00FC2131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</w:t>
            </w:r>
            <w:r w:rsidR="003E3E29"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,</w:t>
            </w:r>
            <w:r w:rsidR="003E3E29"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508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FC2131" w:rsidRPr="00B07790" w14:paraId="30A94820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FDD7CA" w14:textId="45C79685" w:rsidR="00FC2131" w:rsidRPr="00B07790" w:rsidRDefault="00FC2131" w:rsidP="00FC2131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4C2F5C" w14:textId="333A711F" w:rsidR="00FC2131" w:rsidRPr="00B07790" w:rsidRDefault="00FC2131" w:rsidP="008B5DFC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(14,79</w:t>
            </w:r>
            <w:r w:rsidR="008B5DFC"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1AC98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2AB1" w14:textId="0BFB5CEB" w:rsidR="00FC2131" w:rsidRPr="00B07790" w:rsidRDefault="00FC2131" w:rsidP="00FC2131">
            <w:pPr>
              <w:tabs>
                <w:tab w:val="clear" w:pos="907"/>
                <w:tab w:val="left" w:pos="615"/>
                <w:tab w:val="decimal" w:pos="795"/>
              </w:tabs>
              <w:spacing w:line="340" w:lineRule="exact"/>
              <w:ind w:right="-5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3E3E29"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12,780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FDC295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EB8C0" w14:textId="18E3BCF5" w:rsidR="00FC2131" w:rsidRPr="00B07790" w:rsidRDefault="00FC2131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14,79</w:t>
            </w:r>
            <w:r w:rsidR="00274310"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0A289CD" w14:textId="77777777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8D2E19" w14:textId="12029CDD" w:rsidR="00FC2131" w:rsidRPr="00B07790" w:rsidRDefault="003E3E29" w:rsidP="00FC2131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12,780</w:t>
            </w:r>
          </w:p>
        </w:tc>
      </w:tr>
      <w:tr w:rsidR="000F025E" w:rsidRPr="00B07790" w14:paraId="74BFDF9F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A7C8B2" w14:textId="77777777" w:rsidR="00A955BB" w:rsidRPr="00B07790" w:rsidRDefault="000F025E" w:rsidP="000F025E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6940B94E" w14:textId="0D91CAF1" w:rsidR="000F025E" w:rsidRPr="00B07790" w:rsidRDefault="00A955BB" w:rsidP="000F025E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0F025E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45DEB" w14:textId="77777777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7311E2B0" w14:textId="451C98E4" w:rsidR="00A955BB" w:rsidRPr="00B07790" w:rsidRDefault="00FC2131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3,578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3275B9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FDC03" w14:textId="77777777" w:rsidR="00A955BB" w:rsidRPr="00B07790" w:rsidRDefault="00A955BB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7ADAF060" w14:textId="31D3C741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3,067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49F97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16B5A" w14:textId="77777777" w:rsidR="000F025E" w:rsidRPr="00B07790" w:rsidRDefault="000F025E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2FAB427E" w14:textId="05116BDF" w:rsidR="00A955BB" w:rsidRPr="00B07790" w:rsidRDefault="00FC2131" w:rsidP="00FC213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(15,386)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229F0F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081D2" w14:textId="77777777" w:rsidR="00A955BB" w:rsidRPr="00B07790" w:rsidRDefault="00A955BB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433CE0A2" w14:textId="6FE0566D" w:rsidR="000F025E" w:rsidRPr="00B07790" w:rsidRDefault="000F025E" w:rsidP="00DE58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(18,728)</w:t>
            </w:r>
          </w:p>
        </w:tc>
      </w:tr>
    </w:tbl>
    <w:p w14:paraId="4272E3D0" w14:textId="28DD7AA5" w:rsidR="009E63A8" w:rsidRPr="00B07790" w:rsidRDefault="009E63A8" w:rsidP="00AD23A6">
      <w:pPr>
        <w:spacing w:line="240" w:lineRule="auto"/>
        <w:ind w:right="-29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41"/>
        <w:gridCol w:w="1199"/>
        <w:gridCol w:w="240"/>
        <w:gridCol w:w="1110"/>
        <w:gridCol w:w="240"/>
        <w:gridCol w:w="1200"/>
      </w:tblGrid>
      <w:tr w:rsidR="00877E16" w:rsidRPr="00B07790" w14:paraId="7467FB46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71DC401E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7F2B073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E16" w:rsidRPr="00B07790" w14:paraId="0453131D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541FA1EB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8725F5D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26C12E0E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5C109C8F" w14:textId="77777777" w:rsidR="00877E16" w:rsidRPr="00B07790" w:rsidRDefault="00877E16" w:rsidP="00B54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F025E" w:rsidRPr="00B07790" w14:paraId="1D2E66EC" w14:textId="77777777" w:rsidTr="00695933">
        <w:trPr>
          <w:tblHeader/>
        </w:trPr>
        <w:tc>
          <w:tcPr>
            <w:tcW w:w="3870" w:type="dxa"/>
            <w:shd w:val="clear" w:color="auto" w:fill="auto"/>
          </w:tcPr>
          <w:p w14:paraId="0210E800" w14:textId="77777777" w:rsidR="000F025E" w:rsidRPr="00B07790" w:rsidRDefault="000F025E" w:rsidP="000F0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113F3" w14:textId="334BBA01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4F70295" w14:textId="77777777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032AD58A" w14:textId="521EA05B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D4EC695" w14:textId="77777777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7225057D" w14:textId="7EF6CA32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1508892" w14:textId="77777777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5993FBC4" w14:textId="1491CEA0" w:rsidR="000F025E" w:rsidRPr="00B07790" w:rsidRDefault="000F025E" w:rsidP="000F025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214531" w:rsidRPr="00B07790" w14:paraId="3CF628C6" w14:textId="77777777" w:rsidTr="00877E16">
        <w:trPr>
          <w:tblHeader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82F219C" w14:textId="77777777" w:rsidR="00214531" w:rsidRPr="00B07790" w:rsidRDefault="00214531" w:rsidP="0021453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bottom w:val="nil"/>
            </w:tcBorders>
            <w:shd w:val="clear" w:color="auto" w:fill="auto"/>
          </w:tcPr>
          <w:p w14:paraId="63292826" w14:textId="77777777" w:rsidR="00214531" w:rsidRPr="00B07790" w:rsidRDefault="00214531" w:rsidP="0021453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F720C" w:rsidRPr="00B07790" w14:paraId="1CB7E330" w14:textId="77777777" w:rsidTr="00695933">
        <w:trPr>
          <w:trHeight w:val="209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A870E25" w14:textId="77777777" w:rsidR="004F720C" w:rsidRPr="00B07790" w:rsidRDefault="004F720C" w:rsidP="004F72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DBF043F" w14:textId="221B8BFB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12,126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6412ACAB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nil"/>
            </w:tcBorders>
            <w:shd w:val="clear" w:color="auto" w:fill="auto"/>
          </w:tcPr>
          <w:p w14:paraId="3B76F669" w14:textId="26F0CA44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9,484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DD7EF43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bottom w:val="nil"/>
            </w:tcBorders>
            <w:shd w:val="clear" w:color="auto" w:fill="auto"/>
          </w:tcPr>
          <w:p w14:paraId="4002C45E" w14:textId="6B3B6D0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(11,815)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45341A9F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</w:tcPr>
          <w:p w14:paraId="7AEE22BF" w14:textId="69446119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(10,653)</w:t>
            </w:r>
          </w:p>
        </w:tc>
      </w:tr>
      <w:tr w:rsidR="004F720C" w:rsidRPr="00B07790" w14:paraId="339D9E58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55936E32" w14:textId="77777777" w:rsidR="004F720C" w:rsidRPr="00B07790" w:rsidRDefault="004F720C" w:rsidP="004F720C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A492A" w14:textId="17568FD3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(11,815)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08F58024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19B2D" w14:textId="69DD9BD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(9,484)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68EAECBB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8A48B" w14:textId="0FBF7953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11,815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701D1D78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6E8B" w14:textId="2EBC2ED1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9,484</w:t>
            </w:r>
          </w:p>
        </w:tc>
      </w:tr>
      <w:tr w:rsidR="004F720C" w:rsidRPr="00B07790" w14:paraId="4270F572" w14:textId="77777777" w:rsidTr="00695933">
        <w:tc>
          <w:tcPr>
            <w:tcW w:w="3870" w:type="dxa"/>
            <w:tcBorders>
              <w:top w:val="nil"/>
              <w:bottom w:val="nil"/>
            </w:tcBorders>
            <w:shd w:val="clear" w:color="auto" w:fill="auto"/>
          </w:tcPr>
          <w:p w14:paraId="49E95ECA" w14:textId="77777777" w:rsidR="008F3E52" w:rsidRPr="00B07790" w:rsidRDefault="008F3E52" w:rsidP="008F3E52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14:paraId="40D05343" w14:textId="18E6558F" w:rsidR="004F720C" w:rsidRPr="00B07790" w:rsidRDefault="008F3E52" w:rsidP="008F3E52">
            <w:pPr>
              <w:tabs>
                <w:tab w:val="clear" w:pos="3515"/>
              </w:tabs>
              <w:spacing w:line="240" w:lineRule="auto"/>
              <w:ind w:left="157" w:right="-113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11534" w14:textId="77777777" w:rsidR="003264D5" w:rsidRPr="00B07790" w:rsidRDefault="003264D5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73B3E75A" w14:textId="1D09B352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7BF63B4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C958D" w14:textId="77777777" w:rsidR="003264D5" w:rsidRPr="00B07790" w:rsidRDefault="003264D5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0667642D" w14:textId="2E071926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7ABD22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E479A" w14:textId="77777777" w:rsidR="003264D5" w:rsidRPr="00B07790" w:rsidRDefault="003264D5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18749934" w14:textId="37E23EC1" w:rsidR="004F720C" w:rsidRPr="00B07790" w:rsidRDefault="004F720C" w:rsidP="00DE58B9">
            <w:pPr>
              <w:pStyle w:val="acctfourfigures"/>
              <w:tabs>
                <w:tab w:val="clear" w:pos="765"/>
                <w:tab w:val="left" w:pos="705"/>
              </w:tabs>
              <w:spacing w:line="240" w:lineRule="auto"/>
              <w:ind w:left="-79" w:right="75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C261E28" w14:textId="77777777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955CB" w14:textId="77777777" w:rsidR="003264D5" w:rsidRPr="00B07790" w:rsidRDefault="003264D5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</w:p>
          <w:p w14:paraId="4B7429B6" w14:textId="565DE8D0" w:rsidR="004F720C" w:rsidRPr="00B07790" w:rsidRDefault="004F720C" w:rsidP="004F72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(1,169)</w:t>
            </w:r>
          </w:p>
        </w:tc>
      </w:tr>
    </w:tbl>
    <w:p w14:paraId="53B6C436" w14:textId="2226A20A" w:rsidR="009E63A8" w:rsidRPr="00B0779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87EDBFB" w14:textId="1462D133" w:rsidR="00877E16" w:rsidRPr="00B07790" w:rsidRDefault="00877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F4E5068" w14:textId="77777777" w:rsidR="009B6748" w:rsidRPr="00B07790" w:rsidRDefault="009B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B20E847" w14:textId="77777777" w:rsidR="000D574C" w:rsidRPr="00B07790" w:rsidRDefault="000D5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7BC41DE" w14:textId="77777777" w:rsidR="00D83F2F" w:rsidRPr="00B07790" w:rsidRDefault="00D83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168"/>
        <w:gridCol w:w="90"/>
        <w:gridCol w:w="1170"/>
        <w:gridCol w:w="90"/>
        <w:gridCol w:w="990"/>
        <w:gridCol w:w="90"/>
        <w:gridCol w:w="900"/>
        <w:gridCol w:w="90"/>
        <w:gridCol w:w="961"/>
      </w:tblGrid>
      <w:tr w:rsidR="00EA29CF" w:rsidRPr="00B07790" w14:paraId="61B15171" w14:textId="77777777" w:rsidTr="00695933">
        <w:tc>
          <w:tcPr>
            <w:tcW w:w="2790" w:type="dxa"/>
          </w:tcPr>
          <w:p w14:paraId="6D0058E0" w14:textId="77777777" w:rsidR="00EA29CF" w:rsidRPr="00B07790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415E8216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A29CF" w:rsidRPr="00B07790" w14:paraId="12CB0698" w14:textId="77777777" w:rsidTr="00B40CA3">
        <w:tc>
          <w:tcPr>
            <w:tcW w:w="2790" w:type="dxa"/>
          </w:tcPr>
          <w:p w14:paraId="6A8E58E1" w14:textId="77777777" w:rsidR="00EA29CF" w:rsidRPr="00B07790" w:rsidRDefault="00EA29CF" w:rsidP="00C278B6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1F4A11A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0D55BD4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0B7BF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0" w:type="dxa"/>
            <w:shd w:val="clear" w:color="auto" w:fill="auto"/>
          </w:tcPr>
          <w:p w14:paraId="7C05EB28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1B5665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5CE13B7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D74811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F4A64B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29C573A" w14:textId="77777777" w:rsidR="00EA29CF" w:rsidRPr="00B07790" w:rsidRDefault="00EA29CF" w:rsidP="00C278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6707" w:rsidRPr="00B07790" w14:paraId="2D8203EA" w14:textId="77777777" w:rsidTr="00B40CA3">
        <w:tc>
          <w:tcPr>
            <w:tcW w:w="2790" w:type="dxa"/>
          </w:tcPr>
          <w:p w14:paraId="21B0CF6A" w14:textId="77777777" w:rsidR="00FA6707" w:rsidRPr="00B07790" w:rsidRDefault="00FA6707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3500B804" w14:textId="4A405DD4" w:rsidR="00AD1898" w:rsidRPr="00B0779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7ABD" w14:textId="77777777" w:rsidR="00D44546" w:rsidRPr="00B0779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5810A8" w14:textId="506E5D5E" w:rsidR="009F7BD5" w:rsidRPr="00B07790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A0BF038" w14:textId="670B8928" w:rsidR="009F7BD5" w:rsidRPr="00B07790" w:rsidRDefault="009F7BD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1711E190" w14:textId="281D108F" w:rsidR="00FA6707" w:rsidRPr="00B07790" w:rsidRDefault="00FA6707" w:rsidP="00AD1898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240712CD" w14:textId="77777777" w:rsidR="00FA6707" w:rsidRPr="00B0779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FE21EA1" w14:textId="77777777" w:rsidR="009F7BD5" w:rsidRPr="00B0779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94B7" w14:textId="18F9B80C" w:rsidR="00AD1898" w:rsidRPr="00B0779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67043" w14:textId="77777777" w:rsidR="00D44546" w:rsidRPr="00B0779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912DF" w14:textId="30F90702" w:rsidR="00FA6707" w:rsidRPr="00B0779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FA6707"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6005CB07" w14:textId="77777777" w:rsidR="00FA6707" w:rsidRPr="00B0779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CF6388" w14:textId="77777777" w:rsidR="009F7BD5" w:rsidRPr="00B0779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FC4D1" w14:textId="6D66A4C6" w:rsidR="00AD1898" w:rsidRPr="00B07790" w:rsidRDefault="00AD189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CC1FD7" w14:textId="77777777" w:rsidR="00D44546" w:rsidRPr="00B07790" w:rsidRDefault="00D44546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AB976" w14:textId="64EC2B23" w:rsidR="00FA6707" w:rsidRPr="00B0779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FA6707"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22B9CF9E" w14:textId="77777777" w:rsidR="00FA6707" w:rsidRPr="00B0779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5E9B84" w14:textId="20069E5B" w:rsidR="00FA6707" w:rsidRPr="00B07790" w:rsidRDefault="00116235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</w:t>
            </w:r>
            <w:r w:rsidR="00D44546"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="001215BA"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4180FCDB" w14:textId="77777777" w:rsidR="00FA6707" w:rsidRPr="00B0779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8D08E8" w14:textId="7AA830F8" w:rsidR="009F7BD5" w:rsidRPr="00B0779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6B8D7C" w14:textId="77777777" w:rsidR="00D44546" w:rsidRPr="00B07790" w:rsidRDefault="00D44546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71389A" w14:textId="6F88E383" w:rsidR="00FA6707" w:rsidRPr="00B0779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</w:t>
            </w:r>
            <w:r w:rsidR="00FA6707"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90" w:type="dxa"/>
            <w:shd w:val="clear" w:color="auto" w:fill="auto"/>
          </w:tcPr>
          <w:p w14:paraId="6E9513A8" w14:textId="77777777" w:rsidR="00FA6707" w:rsidRPr="00B07790" w:rsidRDefault="00FA6707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4BF994C" w14:textId="226C70EA" w:rsidR="009F7BD5" w:rsidRPr="00B07790" w:rsidRDefault="009F7BD5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3482B9" w14:textId="77777777" w:rsidR="00D44546" w:rsidRPr="00B07790" w:rsidRDefault="00D44546" w:rsidP="0016126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8D5BB7" w14:textId="6FB52E56" w:rsidR="008331A8" w:rsidRPr="00B0779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81FF835" w14:textId="6E9CCB24" w:rsidR="00FA6707" w:rsidRPr="00B07790" w:rsidRDefault="008331A8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FA6707" w:rsidRPr="00B0779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215BA" w:rsidRPr="00B07790" w14:paraId="247AA3F5" w14:textId="77777777" w:rsidTr="00695933">
        <w:tc>
          <w:tcPr>
            <w:tcW w:w="2790" w:type="dxa"/>
          </w:tcPr>
          <w:p w14:paraId="6FDCE8BE" w14:textId="77777777" w:rsidR="001215BA" w:rsidRPr="00B07790" w:rsidRDefault="001215BA" w:rsidP="00FA6707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08D9BED5" w14:textId="77777777" w:rsidR="001215BA" w:rsidRPr="00B07790" w:rsidRDefault="001215BA" w:rsidP="00FA670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6707" w:rsidRPr="00B07790" w14:paraId="4DEAFF2D" w14:textId="77777777" w:rsidTr="00B40CA3">
        <w:tc>
          <w:tcPr>
            <w:tcW w:w="2790" w:type="dxa"/>
          </w:tcPr>
          <w:p w14:paraId="0FF0B8C9" w14:textId="77777777" w:rsidR="00FA6707" w:rsidRPr="00B07790" w:rsidRDefault="00FA6707" w:rsidP="00FA6707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20EDB523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A4AC971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21EEA11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0644DF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8D0FC8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CA3444C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FECE2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AF4256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0CBD6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E8AE7B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7A6114" w14:textId="77777777" w:rsidR="00FA6707" w:rsidRPr="00B07790" w:rsidRDefault="00FA6707" w:rsidP="00FA6707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20C" w:rsidRPr="00B07790" w14:paraId="54526366" w14:textId="77777777" w:rsidTr="00B40CA3">
        <w:tc>
          <w:tcPr>
            <w:tcW w:w="2790" w:type="dxa"/>
          </w:tcPr>
          <w:p w14:paraId="4B4C430E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47B54488" w14:textId="77777777" w:rsidR="004F720C" w:rsidRPr="00B07790" w:rsidRDefault="004F720C" w:rsidP="00967277">
            <w:pPr>
              <w:tabs>
                <w:tab w:val="clear" w:pos="227"/>
                <w:tab w:val="left" w:pos="540"/>
                <w:tab w:val="left" w:pos="722"/>
              </w:tabs>
              <w:spacing w:line="340" w:lineRule="exact"/>
              <w:ind w:left="272" w:right="-10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  <w:shd w:val="clear" w:color="auto" w:fill="auto"/>
          </w:tcPr>
          <w:p w14:paraId="0B82AAA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2E416" w14:textId="2ED938C9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  <w:tc>
          <w:tcPr>
            <w:tcW w:w="78" w:type="dxa"/>
            <w:shd w:val="clear" w:color="auto" w:fill="auto"/>
          </w:tcPr>
          <w:p w14:paraId="3FC4C8D4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E643D60" w14:textId="77777777" w:rsidR="004F720C" w:rsidRPr="00B07790" w:rsidRDefault="004F720C" w:rsidP="004F720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5946A0" w14:textId="46937B38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2AF7719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EAEA0A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EA039" w14:textId="29213B2E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90" w:type="dxa"/>
            <w:shd w:val="clear" w:color="auto" w:fill="auto"/>
          </w:tcPr>
          <w:p w14:paraId="1EE5A524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81F97B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FD286C" w14:textId="4A4CBFEC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04A8FB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486D01" w14:textId="77777777" w:rsidR="004F720C" w:rsidRPr="00B07790" w:rsidRDefault="004F720C" w:rsidP="004F720C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34E79" w14:textId="368A85B9" w:rsidR="004F720C" w:rsidRPr="00B07790" w:rsidRDefault="004F720C" w:rsidP="004F720C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90" w:type="dxa"/>
            <w:shd w:val="clear" w:color="auto" w:fill="auto"/>
          </w:tcPr>
          <w:p w14:paraId="73762EA7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B38D32F" w14:textId="77777777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8AD70" w14:textId="4E0AAF21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4F720C" w:rsidRPr="00B07790" w14:paraId="13D796B7" w14:textId="77777777" w:rsidTr="00B40CA3">
        <w:tc>
          <w:tcPr>
            <w:tcW w:w="2790" w:type="dxa"/>
          </w:tcPr>
          <w:p w14:paraId="77BC255B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07F20415" w14:textId="4E8DCDD6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  <w:tc>
          <w:tcPr>
            <w:tcW w:w="78" w:type="dxa"/>
            <w:shd w:val="clear" w:color="auto" w:fill="auto"/>
          </w:tcPr>
          <w:p w14:paraId="6A933C05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D7273F8" w14:textId="27CFE5FD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AD7B701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9466E5" w14:textId="74AC8951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3C4E9C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A09454" w14:textId="1A1CE3FC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0" w:type="dxa"/>
          </w:tcPr>
          <w:p w14:paraId="37675CAB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5AD33B" w14:textId="61630240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90" w:type="dxa"/>
            <w:shd w:val="clear" w:color="auto" w:fill="auto"/>
          </w:tcPr>
          <w:p w14:paraId="1E66405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3C0505B" w14:textId="5851B9E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1,31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F720C" w:rsidRPr="00B07790" w14:paraId="0BAF3202" w14:textId="77777777" w:rsidTr="00B40CA3">
        <w:tc>
          <w:tcPr>
            <w:tcW w:w="2790" w:type="dxa"/>
          </w:tcPr>
          <w:p w14:paraId="50BDB449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  <w:shd w:val="clear" w:color="auto" w:fill="auto"/>
          </w:tcPr>
          <w:p w14:paraId="18BA2B24" w14:textId="3C5F1CEB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5,038</w:t>
            </w:r>
          </w:p>
        </w:tc>
        <w:tc>
          <w:tcPr>
            <w:tcW w:w="78" w:type="dxa"/>
            <w:shd w:val="clear" w:color="auto" w:fill="auto"/>
          </w:tcPr>
          <w:p w14:paraId="3915B6A8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10D15D0" w14:textId="27E540BC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90" w:type="dxa"/>
            <w:shd w:val="clear" w:color="auto" w:fill="auto"/>
          </w:tcPr>
          <w:p w14:paraId="3E0A8AAE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76FEF1" w14:textId="20F12C3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1F3333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FC0897" w14:textId="5F39EB22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3E25343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A0F2FA" w14:textId="4BFE572F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05963F29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001AF4E" w14:textId="15520A90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5,7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4F720C" w:rsidRPr="00B07790" w14:paraId="55023047" w14:textId="77777777" w:rsidTr="00B40CA3">
        <w:tc>
          <w:tcPr>
            <w:tcW w:w="2790" w:type="dxa"/>
          </w:tcPr>
          <w:p w14:paraId="5B1E3524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  <w:shd w:val="clear" w:color="auto" w:fill="auto"/>
          </w:tcPr>
          <w:p w14:paraId="30E98BAF" w14:textId="2E326F58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4,791</w:t>
            </w:r>
          </w:p>
        </w:tc>
        <w:tc>
          <w:tcPr>
            <w:tcW w:w="78" w:type="dxa"/>
            <w:shd w:val="clear" w:color="auto" w:fill="auto"/>
          </w:tcPr>
          <w:p w14:paraId="0AA077BE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491E6C38" w14:textId="5FE64F05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90" w:type="dxa"/>
            <w:shd w:val="clear" w:color="auto" w:fill="auto"/>
          </w:tcPr>
          <w:p w14:paraId="2F2A8307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F15F7D" w14:textId="21725AAB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8FDE0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604E71" w14:textId="3B0D2285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CAE3D9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7E6D7B" w14:textId="01F21E5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  <w:tc>
          <w:tcPr>
            <w:tcW w:w="90" w:type="dxa"/>
            <w:shd w:val="clear" w:color="auto" w:fill="auto"/>
          </w:tcPr>
          <w:p w14:paraId="743AB90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BDA6931" w14:textId="408290CD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5,937</w:t>
            </w:r>
          </w:p>
        </w:tc>
      </w:tr>
      <w:tr w:rsidR="004F720C" w:rsidRPr="00B07790" w14:paraId="57A72E51" w14:textId="77777777" w:rsidTr="00B40CA3">
        <w:tc>
          <w:tcPr>
            <w:tcW w:w="2790" w:type="dxa"/>
          </w:tcPr>
          <w:p w14:paraId="5002E577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1A29DF9F" w14:textId="695B430B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  <w:tc>
          <w:tcPr>
            <w:tcW w:w="78" w:type="dxa"/>
            <w:shd w:val="clear" w:color="auto" w:fill="auto"/>
          </w:tcPr>
          <w:p w14:paraId="5374A4FC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CEA49AA" w14:textId="6D27D9D4" w:rsidR="004F720C" w:rsidRPr="00B07790" w:rsidRDefault="004F720C" w:rsidP="004F720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(132)</w:t>
            </w:r>
          </w:p>
        </w:tc>
        <w:tc>
          <w:tcPr>
            <w:tcW w:w="90" w:type="dxa"/>
            <w:shd w:val="clear" w:color="auto" w:fill="auto"/>
          </w:tcPr>
          <w:p w14:paraId="0318CAB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266F2D" w14:textId="2CDC9C3E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02840C3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D62015" w14:textId="2662C4AD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0" w:type="dxa"/>
          </w:tcPr>
          <w:p w14:paraId="179987A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F59064" w14:textId="6FFED491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14929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650750D" w14:textId="00B947F4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3,905</w:t>
            </w:r>
          </w:p>
        </w:tc>
      </w:tr>
      <w:tr w:rsidR="004F720C" w:rsidRPr="00B07790" w14:paraId="72EA7B96" w14:textId="77777777" w:rsidTr="00B40CA3">
        <w:tc>
          <w:tcPr>
            <w:tcW w:w="2790" w:type="dxa"/>
          </w:tcPr>
          <w:p w14:paraId="43A8B4EA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14688" w14:textId="20F29810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15,847</w:t>
            </w:r>
          </w:p>
        </w:tc>
        <w:tc>
          <w:tcPr>
            <w:tcW w:w="78" w:type="dxa"/>
            <w:shd w:val="clear" w:color="auto" w:fill="auto"/>
          </w:tcPr>
          <w:p w14:paraId="0F6B9ADD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0C064" w14:textId="6A7DD4C4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</w:t>
            </w:r>
            <w:r w:rsidR="00205D1C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981875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19AE6" w14:textId="1228A573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90" w:type="dxa"/>
            <w:shd w:val="clear" w:color="auto" w:fill="auto"/>
          </w:tcPr>
          <w:p w14:paraId="3F104D49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1BA4A" w14:textId="3C5FE14D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90" w:type="dxa"/>
          </w:tcPr>
          <w:p w14:paraId="7904A1B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DCF6A" w14:textId="45532D79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(288)</w:t>
            </w:r>
          </w:p>
        </w:tc>
        <w:tc>
          <w:tcPr>
            <w:tcW w:w="90" w:type="dxa"/>
            <w:shd w:val="clear" w:color="auto" w:fill="auto"/>
          </w:tcPr>
          <w:p w14:paraId="29CAE3C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67924EEB" w14:textId="23046761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18,374</w:t>
            </w:r>
          </w:p>
        </w:tc>
      </w:tr>
      <w:tr w:rsidR="006C4A8E" w:rsidRPr="00B07790" w14:paraId="0154036D" w14:textId="77777777" w:rsidTr="00B40CA3">
        <w:tc>
          <w:tcPr>
            <w:tcW w:w="2790" w:type="dxa"/>
          </w:tcPr>
          <w:p w14:paraId="2894311D" w14:textId="77777777" w:rsidR="006C4A8E" w:rsidRPr="00B07790" w:rsidRDefault="006C4A8E" w:rsidP="006C4A8E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582CF6AE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000668C" w14:textId="77777777" w:rsidR="006C4A8E" w:rsidRPr="00B07790" w:rsidRDefault="006C4A8E" w:rsidP="006C4A8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A6AF3EF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1CE0F5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EED545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788FBC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2EE6B4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5556534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8183F41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3F5F68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B3BD480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A8E" w:rsidRPr="00B07790" w14:paraId="2BBF95A1" w14:textId="77777777" w:rsidTr="00B40CA3">
        <w:tc>
          <w:tcPr>
            <w:tcW w:w="2790" w:type="dxa"/>
          </w:tcPr>
          <w:p w14:paraId="0F1426AC" w14:textId="77777777" w:rsidR="006C4A8E" w:rsidRPr="00B07790" w:rsidRDefault="006C4A8E" w:rsidP="006C4A8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131C3F33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3DB134AC" w14:textId="77777777" w:rsidR="006C4A8E" w:rsidRPr="00B07790" w:rsidRDefault="006C4A8E" w:rsidP="006C4A8E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23E81F6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0CA9DC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DD418D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2895E3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0B133C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1EDC29C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4F9E09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6E7E10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FE6FE89" w14:textId="77777777" w:rsidR="006C4A8E" w:rsidRPr="00B07790" w:rsidRDefault="006C4A8E" w:rsidP="006C4A8E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720C" w:rsidRPr="00B07790" w14:paraId="3A489D40" w14:textId="77777777" w:rsidTr="00B40CA3">
        <w:tc>
          <w:tcPr>
            <w:tcW w:w="2790" w:type="dxa"/>
          </w:tcPr>
          <w:p w14:paraId="6FDBFC61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656E0C99" w14:textId="4FE6BDB2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(10,17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9E6310F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EF4E05F" w14:textId="3E50AA54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5060C6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9D519D" w14:textId="352F6045" w:rsidR="004F720C" w:rsidRPr="00B07790" w:rsidRDefault="004F720C" w:rsidP="004F720C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50CB08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89A0F6" w14:textId="758D03DD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90" w:type="dxa"/>
          </w:tcPr>
          <w:p w14:paraId="57F0D9E7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45945" w14:textId="3DDA3C75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4C418A8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96D1EF0" w14:textId="2ABE4224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(10,10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720C" w:rsidRPr="00B07790" w14:paraId="4E4ACF6C" w14:textId="77777777" w:rsidTr="00B40CA3">
        <w:tc>
          <w:tcPr>
            <w:tcW w:w="2790" w:type="dxa"/>
          </w:tcPr>
          <w:p w14:paraId="7D5A4B92" w14:textId="2B92E772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  <w:shd w:val="clear" w:color="auto" w:fill="auto"/>
          </w:tcPr>
          <w:p w14:paraId="0C122AA9" w14:textId="6EC59D06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(4,54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FFB4A5F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660E219" w14:textId="01E8B4A3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CEACC7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C72402" w14:textId="215067CF" w:rsidR="004F720C" w:rsidRPr="00B07790" w:rsidRDefault="004F720C" w:rsidP="004F720C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BD5923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116996" w14:textId="24AB404D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40C591D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C37B29" w14:textId="58CE841E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90" w:type="dxa"/>
            <w:shd w:val="clear" w:color="auto" w:fill="auto"/>
          </w:tcPr>
          <w:p w14:paraId="5E58B4A0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C164B13" w14:textId="69430B00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(5,25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720C" w:rsidRPr="00B07790" w14:paraId="4B94EA5F" w14:textId="77777777" w:rsidTr="00B40CA3">
        <w:tc>
          <w:tcPr>
            <w:tcW w:w="2790" w:type="dxa"/>
          </w:tcPr>
          <w:p w14:paraId="26B98229" w14:textId="7071CB89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  <w:shd w:val="clear" w:color="auto" w:fill="auto"/>
          </w:tcPr>
          <w:p w14:paraId="35C3342A" w14:textId="2F4338F0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(13,61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1CB4FDDC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67BA927" w14:textId="332CDE6D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31151AE8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B5F2AD" w14:textId="5B5DCF24" w:rsidR="004F720C" w:rsidRPr="00B07790" w:rsidRDefault="004F720C" w:rsidP="004F720C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2B99C3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B6892E" w14:textId="38E08639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90" w:type="dxa"/>
          </w:tcPr>
          <w:p w14:paraId="18B9A48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95111" w14:textId="188A1300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25D7CF58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3A3876" w14:textId="040795C2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(12,050)</w:t>
            </w:r>
          </w:p>
        </w:tc>
      </w:tr>
      <w:tr w:rsidR="004F720C" w:rsidRPr="00B07790" w14:paraId="73760B63" w14:textId="77777777" w:rsidTr="00B40CA3">
        <w:tc>
          <w:tcPr>
            <w:tcW w:w="2790" w:type="dxa"/>
          </w:tcPr>
          <w:p w14:paraId="69008F61" w14:textId="3267E735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  <w:shd w:val="clear" w:color="auto" w:fill="auto"/>
          </w:tcPr>
          <w:p w14:paraId="558972EC" w14:textId="1C8AD98E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(2,225)</w:t>
            </w:r>
          </w:p>
        </w:tc>
        <w:tc>
          <w:tcPr>
            <w:tcW w:w="78" w:type="dxa"/>
            <w:shd w:val="clear" w:color="auto" w:fill="auto"/>
          </w:tcPr>
          <w:p w14:paraId="150ABD26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07267B" w14:textId="15C8D336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55C280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98617" w14:textId="545B820D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90" w:type="dxa"/>
            <w:shd w:val="clear" w:color="auto" w:fill="auto"/>
          </w:tcPr>
          <w:p w14:paraId="6019F480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C5ABAA" w14:textId="559918D8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90" w:type="dxa"/>
          </w:tcPr>
          <w:p w14:paraId="60577871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B45F2B" w14:textId="6D5AF46D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B3BF7A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AC57068" w14:textId="555FF142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(2,226)</w:t>
            </w:r>
          </w:p>
        </w:tc>
      </w:tr>
      <w:tr w:rsidR="004F720C" w:rsidRPr="00B07790" w14:paraId="43E994C9" w14:textId="77777777" w:rsidTr="00B40CA3">
        <w:tc>
          <w:tcPr>
            <w:tcW w:w="2790" w:type="dxa"/>
          </w:tcPr>
          <w:p w14:paraId="05B9DE1C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468A89ED" w14:textId="7F36C02A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(947)</w:t>
            </w:r>
          </w:p>
        </w:tc>
        <w:tc>
          <w:tcPr>
            <w:tcW w:w="78" w:type="dxa"/>
            <w:shd w:val="clear" w:color="auto" w:fill="auto"/>
          </w:tcPr>
          <w:p w14:paraId="4BDA13F3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83C3CBA" w14:textId="45ADD8B9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74310"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9F2712F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ECC1BC" w14:textId="58FD2246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14:paraId="79D122D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3247E7" w14:textId="0218AFC6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90" w:type="dxa"/>
          </w:tcPr>
          <w:p w14:paraId="0EFD52F2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2763C237" w14:textId="21ACE575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E8994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390C52F" w14:textId="0A6AEE07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(54</w:t>
            </w:r>
            <w:r w:rsidR="00274310"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720C" w:rsidRPr="00B07790" w14:paraId="41596E9E" w14:textId="77777777" w:rsidTr="00B40CA3">
        <w:tc>
          <w:tcPr>
            <w:tcW w:w="2790" w:type="dxa"/>
          </w:tcPr>
          <w:p w14:paraId="72FDAE65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84E8F" w14:textId="07D113FA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(31,508)</w:t>
            </w:r>
          </w:p>
        </w:tc>
        <w:tc>
          <w:tcPr>
            <w:tcW w:w="78" w:type="dxa"/>
            <w:shd w:val="clear" w:color="auto" w:fill="auto"/>
          </w:tcPr>
          <w:p w14:paraId="048A6CCA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C34A2" w14:textId="3307EEE1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74310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0FC0DFC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13BEF" w14:textId="1963464B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3A55334A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33" w14:textId="108C6B03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(55)</w:t>
            </w:r>
          </w:p>
        </w:tc>
        <w:tc>
          <w:tcPr>
            <w:tcW w:w="90" w:type="dxa"/>
          </w:tcPr>
          <w:p w14:paraId="407FABF5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7CF4B157" w14:textId="75F21BAB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1,079</w:t>
            </w:r>
          </w:p>
        </w:tc>
        <w:tc>
          <w:tcPr>
            <w:tcW w:w="90" w:type="dxa"/>
            <w:shd w:val="clear" w:color="auto" w:fill="auto"/>
          </w:tcPr>
          <w:p w14:paraId="5244408E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1F6D5B6F" w14:textId="2DC69201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</w:t>
            </w:r>
            <w:r w:rsidR="00967277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274310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C4A8E" w:rsidRPr="00B07790" w14:paraId="1AC71659" w14:textId="77777777" w:rsidTr="00B40CA3">
        <w:tc>
          <w:tcPr>
            <w:tcW w:w="2790" w:type="dxa"/>
          </w:tcPr>
          <w:p w14:paraId="1EF56D35" w14:textId="77777777" w:rsidR="006C4A8E" w:rsidRPr="00B07790" w:rsidRDefault="006C4A8E" w:rsidP="006C4A8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486B3A82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4B0662A" w14:textId="77777777" w:rsidR="006C4A8E" w:rsidRPr="00B07790" w:rsidRDefault="006C4A8E" w:rsidP="006C4A8E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0E4C4A67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CF0F89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593C47F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E63225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A1EB8DE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7A6E734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9008576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0CFC53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2138CAC1" w14:textId="77777777" w:rsidR="006C4A8E" w:rsidRPr="00B07790" w:rsidRDefault="006C4A8E" w:rsidP="006C4A8E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720C" w:rsidRPr="00B07790" w14:paraId="7ED673A1" w14:textId="77777777" w:rsidTr="00B40CA3">
        <w:tc>
          <w:tcPr>
            <w:tcW w:w="2790" w:type="dxa"/>
          </w:tcPr>
          <w:p w14:paraId="62B10BB4" w14:textId="77777777" w:rsidR="004F720C" w:rsidRPr="00B07790" w:rsidRDefault="004F720C" w:rsidP="004F720C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3D1ADB26" w14:textId="2D9B1B87" w:rsidR="004F720C" w:rsidRPr="00B07790" w:rsidRDefault="004F720C" w:rsidP="004F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(15,661)</w:t>
            </w:r>
          </w:p>
        </w:tc>
        <w:tc>
          <w:tcPr>
            <w:tcW w:w="78" w:type="dxa"/>
            <w:shd w:val="clear" w:color="auto" w:fill="auto"/>
          </w:tcPr>
          <w:p w14:paraId="4A5603B7" w14:textId="77777777" w:rsidR="004F720C" w:rsidRPr="00B07790" w:rsidRDefault="004F720C" w:rsidP="004F720C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60D9652F" w14:textId="616F96DA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</w:t>
            </w:r>
            <w:r w:rsidR="00274310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F0BB6E3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F73CAC7" w14:textId="51D47576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2837037E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18DD263" w14:textId="5EAB00CA" w:rsidR="004F720C" w:rsidRPr="00B07790" w:rsidRDefault="004F720C" w:rsidP="00205D1C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90" w:type="dxa"/>
          </w:tcPr>
          <w:p w14:paraId="18CD0319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FC957A" w14:textId="614A25D0" w:rsidR="004F720C" w:rsidRPr="00B07790" w:rsidRDefault="004F720C" w:rsidP="00205D1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73FF100E" w14:textId="77777777" w:rsidR="004F720C" w:rsidRPr="00B07790" w:rsidRDefault="004F720C" w:rsidP="004F720C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1B17E5C5" w14:textId="529A9FED" w:rsidR="004F720C" w:rsidRPr="00B07790" w:rsidRDefault="004F720C" w:rsidP="004F720C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(11,80</w:t>
            </w:r>
            <w:r w:rsidR="00274310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DE3D1B0" w14:textId="5A8F9DAA" w:rsidR="009E63A8" w:rsidRPr="00B07790" w:rsidRDefault="009E63A8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BC6FD4E" w14:textId="77777777" w:rsidR="00D83F2F" w:rsidRPr="00B07790" w:rsidRDefault="00D83F2F" w:rsidP="00680141">
      <w:pPr>
        <w:spacing w:line="240" w:lineRule="auto"/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A079AB" w14:textId="77777777" w:rsidR="009E63A8" w:rsidRPr="00B07790" w:rsidRDefault="009E6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24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824"/>
        <w:gridCol w:w="78"/>
        <w:gridCol w:w="1168"/>
        <w:gridCol w:w="90"/>
        <w:gridCol w:w="1170"/>
        <w:gridCol w:w="90"/>
        <w:gridCol w:w="990"/>
        <w:gridCol w:w="90"/>
        <w:gridCol w:w="900"/>
        <w:gridCol w:w="90"/>
        <w:gridCol w:w="961"/>
      </w:tblGrid>
      <w:tr w:rsidR="006C4A8E" w:rsidRPr="00B07790" w14:paraId="638F9A8E" w14:textId="77777777" w:rsidTr="008B5AC4">
        <w:tc>
          <w:tcPr>
            <w:tcW w:w="2790" w:type="dxa"/>
          </w:tcPr>
          <w:p w14:paraId="765C5517" w14:textId="77777777" w:rsidR="006C4A8E" w:rsidRPr="00B07790" w:rsidRDefault="006C4A8E" w:rsidP="008B5AC4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4F394818" w14:textId="788E193A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C4A8E" w:rsidRPr="00B07790" w14:paraId="0379D719" w14:textId="77777777" w:rsidTr="008B5AC4">
        <w:tc>
          <w:tcPr>
            <w:tcW w:w="2790" w:type="dxa"/>
          </w:tcPr>
          <w:p w14:paraId="172931A0" w14:textId="77777777" w:rsidR="006C4A8E" w:rsidRPr="00B07790" w:rsidRDefault="006C4A8E" w:rsidP="008B5AC4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2617A27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097F865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210672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0" w:type="dxa"/>
            <w:shd w:val="clear" w:color="auto" w:fill="auto"/>
          </w:tcPr>
          <w:p w14:paraId="5B010F64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B85036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E9FC24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7AA05C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566B47F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0276C7E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4A8E" w:rsidRPr="00B07790" w14:paraId="04890A79" w14:textId="77777777" w:rsidTr="008B5AC4">
        <w:tc>
          <w:tcPr>
            <w:tcW w:w="2790" w:type="dxa"/>
          </w:tcPr>
          <w:p w14:paraId="743D8BD5" w14:textId="77777777" w:rsidR="006C4A8E" w:rsidRPr="00B07790" w:rsidRDefault="006C4A8E" w:rsidP="008B5AC4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82A69F7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301EE5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DFBE6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455960D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มกราคม</w:t>
            </w:r>
          </w:p>
          <w:p w14:paraId="626A2EFC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" w:type="dxa"/>
            <w:shd w:val="clear" w:color="auto" w:fill="auto"/>
          </w:tcPr>
          <w:p w14:paraId="1E997794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08D302D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7DE5CB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E58678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649A36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90" w:type="dxa"/>
            <w:shd w:val="clear" w:color="auto" w:fill="auto"/>
          </w:tcPr>
          <w:p w14:paraId="357CE3AF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3770CA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EEC269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A5057E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09A53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40BD3D31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E14EE0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การสูญเสียอำนาจการควบคุมในบริษัทย่อยและอื่นๆ</w:t>
            </w:r>
          </w:p>
        </w:tc>
        <w:tc>
          <w:tcPr>
            <w:tcW w:w="90" w:type="dxa"/>
          </w:tcPr>
          <w:p w14:paraId="7C9BCB8D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DCDACD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C2F0F8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A335BC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03512665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B3AB3E7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147C22" w14:textId="77777777" w:rsidR="006C4A8E" w:rsidRPr="00B07790" w:rsidRDefault="006C4A8E" w:rsidP="008B5A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EB25AE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A114B77" w14:textId="77777777" w:rsidR="006C4A8E" w:rsidRPr="00B07790" w:rsidRDefault="006C4A8E" w:rsidP="008B5AC4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B0779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4A8E" w:rsidRPr="00B07790" w14:paraId="36358295" w14:textId="77777777" w:rsidTr="008B5AC4">
        <w:tc>
          <w:tcPr>
            <w:tcW w:w="2790" w:type="dxa"/>
          </w:tcPr>
          <w:p w14:paraId="18636959" w14:textId="77777777" w:rsidR="006C4A8E" w:rsidRPr="00B07790" w:rsidRDefault="006C4A8E" w:rsidP="008B5AC4">
            <w:pPr>
              <w:spacing w:line="32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1" w:type="dxa"/>
            <w:gridSpan w:val="11"/>
            <w:shd w:val="clear" w:color="auto" w:fill="auto"/>
          </w:tcPr>
          <w:p w14:paraId="38CD474F" w14:textId="495A0ADE" w:rsidR="00030502" w:rsidRPr="00B07790" w:rsidRDefault="006C4A8E" w:rsidP="00D83F2F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4A8E" w:rsidRPr="00B07790" w14:paraId="6312623C" w14:textId="77777777" w:rsidTr="008B5AC4">
        <w:tc>
          <w:tcPr>
            <w:tcW w:w="2790" w:type="dxa"/>
          </w:tcPr>
          <w:p w14:paraId="3DDF62A6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3DD84FF3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2E7FE85B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C01C50B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F13CF7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BCC73E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C346493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032715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0FF15A4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EDF338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987F7C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05FB793" w14:textId="77777777" w:rsidR="006C4A8E" w:rsidRPr="00B07790" w:rsidRDefault="006C4A8E" w:rsidP="008B5A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A8E" w:rsidRPr="00B07790" w14:paraId="4FB81AF7" w14:textId="77777777" w:rsidTr="008B5AC4">
        <w:tc>
          <w:tcPr>
            <w:tcW w:w="2790" w:type="dxa"/>
          </w:tcPr>
          <w:p w14:paraId="534F7DD9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2B9BD6CF" w14:textId="77777777" w:rsidR="006C4A8E" w:rsidRPr="00B07790" w:rsidRDefault="006C4A8E" w:rsidP="00A955BB">
            <w:pPr>
              <w:tabs>
                <w:tab w:val="clear" w:pos="227"/>
                <w:tab w:val="left" w:pos="269"/>
                <w:tab w:val="left" w:pos="540"/>
              </w:tabs>
              <w:spacing w:line="340" w:lineRule="exact"/>
              <w:ind w:left="269" w:right="-108" w:hanging="1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ผลประโยชน์พนักงาน</w:t>
            </w:r>
          </w:p>
        </w:tc>
        <w:tc>
          <w:tcPr>
            <w:tcW w:w="824" w:type="dxa"/>
            <w:shd w:val="clear" w:color="auto" w:fill="auto"/>
          </w:tcPr>
          <w:p w14:paraId="148C8909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71DCD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  <w:tc>
          <w:tcPr>
            <w:tcW w:w="78" w:type="dxa"/>
            <w:shd w:val="clear" w:color="auto" w:fill="auto"/>
          </w:tcPr>
          <w:p w14:paraId="2131CAEC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E4276CF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D4AA15" w14:textId="77777777" w:rsidR="006C4A8E" w:rsidRPr="00B07790" w:rsidRDefault="006C4A8E" w:rsidP="008B5AC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  <w:tc>
          <w:tcPr>
            <w:tcW w:w="90" w:type="dxa"/>
            <w:shd w:val="clear" w:color="auto" w:fill="auto"/>
          </w:tcPr>
          <w:p w14:paraId="478DBB0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4CB564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D7797F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755CD181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DE2FF0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E1B738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90" w:type="dxa"/>
          </w:tcPr>
          <w:p w14:paraId="203EBF8E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766C1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3DCE7C" w14:textId="77777777" w:rsidR="006C4A8E" w:rsidRPr="00B07790" w:rsidRDefault="006C4A8E" w:rsidP="008B5AC4">
            <w:pPr>
              <w:tabs>
                <w:tab w:val="clear" w:pos="68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62732C0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8D2E970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522091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6C4A8E" w:rsidRPr="00B07790" w14:paraId="169762A9" w14:textId="77777777" w:rsidTr="008B5AC4">
        <w:tc>
          <w:tcPr>
            <w:tcW w:w="2790" w:type="dxa"/>
          </w:tcPr>
          <w:p w14:paraId="64EF49B9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4AEC2FC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14:paraId="61F28D08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11969A3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6F6641D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6B7478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5FE175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7591261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F22FB04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0491E2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5D653E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801C2B5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  <w:tr w:rsidR="00FC2131" w:rsidRPr="00B07790" w14:paraId="4B03DFEF" w14:textId="77777777" w:rsidTr="008B5AC4">
        <w:tc>
          <w:tcPr>
            <w:tcW w:w="2790" w:type="dxa"/>
          </w:tcPr>
          <w:p w14:paraId="48B0BD1E" w14:textId="77777777" w:rsidR="00FC2131" w:rsidRPr="00B07790" w:rsidRDefault="00FC2131" w:rsidP="00FC2131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24" w:type="dxa"/>
            <w:shd w:val="clear" w:color="auto" w:fill="auto"/>
          </w:tcPr>
          <w:p w14:paraId="3F540BEE" w14:textId="195A2785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4,738</w:t>
            </w:r>
          </w:p>
        </w:tc>
        <w:tc>
          <w:tcPr>
            <w:tcW w:w="78" w:type="dxa"/>
            <w:shd w:val="clear" w:color="auto" w:fill="auto"/>
          </w:tcPr>
          <w:p w14:paraId="165A6FBF" w14:textId="77777777" w:rsidR="00FC2131" w:rsidRPr="00B07790" w:rsidRDefault="00FC2131" w:rsidP="00FC2131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67DB467" w14:textId="5C88248A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3F7E87DE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2F2F2E" w14:textId="772FE220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1E841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A7D8DD" w14:textId="1E85E6CE" w:rsidR="00FC2131" w:rsidRPr="00B07790" w:rsidRDefault="00FC2131" w:rsidP="00FC2131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90" w:type="dxa"/>
          </w:tcPr>
          <w:p w14:paraId="7C374231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33C93" w14:textId="5D40A8F8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467BE07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AF1D84E" w14:textId="371D848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5,038</w:t>
            </w:r>
          </w:p>
        </w:tc>
      </w:tr>
      <w:tr w:rsidR="006C4A8E" w:rsidRPr="00B07790" w14:paraId="199E1A5F" w14:textId="77777777" w:rsidTr="008B5AC4">
        <w:tc>
          <w:tcPr>
            <w:tcW w:w="2790" w:type="dxa"/>
          </w:tcPr>
          <w:p w14:paraId="6EB2A51E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824" w:type="dxa"/>
            <w:shd w:val="clear" w:color="auto" w:fill="auto"/>
          </w:tcPr>
          <w:p w14:paraId="5675732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5,023</w:t>
            </w:r>
          </w:p>
        </w:tc>
        <w:tc>
          <w:tcPr>
            <w:tcW w:w="78" w:type="dxa"/>
            <w:shd w:val="clear" w:color="auto" w:fill="auto"/>
          </w:tcPr>
          <w:p w14:paraId="72D041D0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A79B8CE" w14:textId="77777777" w:rsidR="006C4A8E" w:rsidRPr="00B07790" w:rsidRDefault="006C4A8E" w:rsidP="008B5AC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(262)</w:t>
            </w:r>
          </w:p>
        </w:tc>
        <w:tc>
          <w:tcPr>
            <w:tcW w:w="90" w:type="dxa"/>
            <w:shd w:val="clear" w:color="auto" w:fill="auto"/>
          </w:tcPr>
          <w:p w14:paraId="6AB39492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5787CC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16005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CD818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8EEC61F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33884C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300C153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F054E6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4,791</w:t>
            </w:r>
          </w:p>
        </w:tc>
      </w:tr>
      <w:tr w:rsidR="006C4A8E" w:rsidRPr="00B07790" w14:paraId="564AF670" w14:textId="77777777" w:rsidTr="008B5AC4">
        <w:tc>
          <w:tcPr>
            <w:tcW w:w="2790" w:type="dxa"/>
          </w:tcPr>
          <w:p w14:paraId="61665B2B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2EC4645A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2,392</w:t>
            </w:r>
          </w:p>
        </w:tc>
        <w:tc>
          <w:tcPr>
            <w:tcW w:w="78" w:type="dxa"/>
            <w:shd w:val="clear" w:color="auto" w:fill="auto"/>
          </w:tcPr>
          <w:p w14:paraId="3F4AA178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D214B17" w14:textId="77777777" w:rsidR="006C4A8E" w:rsidRPr="00B07790" w:rsidRDefault="006C4A8E" w:rsidP="008B5AC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(110)</w:t>
            </w:r>
          </w:p>
        </w:tc>
        <w:tc>
          <w:tcPr>
            <w:tcW w:w="90" w:type="dxa"/>
            <w:shd w:val="clear" w:color="auto" w:fill="auto"/>
          </w:tcPr>
          <w:p w14:paraId="714A8AAB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B6AFBE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1,389</w:t>
            </w:r>
          </w:p>
        </w:tc>
        <w:tc>
          <w:tcPr>
            <w:tcW w:w="90" w:type="dxa"/>
            <w:shd w:val="clear" w:color="auto" w:fill="auto"/>
          </w:tcPr>
          <w:p w14:paraId="2280DBF9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83B207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  <w:tc>
          <w:tcPr>
            <w:tcW w:w="90" w:type="dxa"/>
          </w:tcPr>
          <w:p w14:paraId="0B5196D4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140627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F3CD66B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BFA8EF3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3,563</w:t>
            </w:r>
          </w:p>
        </w:tc>
      </w:tr>
      <w:tr w:rsidR="00FC2131" w:rsidRPr="00B07790" w14:paraId="6F512E05" w14:textId="77777777" w:rsidTr="008B5AC4">
        <w:tc>
          <w:tcPr>
            <w:tcW w:w="2790" w:type="dxa"/>
          </w:tcPr>
          <w:p w14:paraId="14DD11C3" w14:textId="77777777" w:rsidR="00FC2131" w:rsidRPr="00B07790" w:rsidRDefault="00FC2131" w:rsidP="00FC2131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F2EF7" w14:textId="2B5B667D" w:rsidR="00FC2131" w:rsidRPr="00B07790" w:rsidRDefault="00FC2131" w:rsidP="00FC2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</w:t>
            </w:r>
            <w:r w:rsidR="00205D1C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8" w:type="dxa"/>
            <w:shd w:val="clear" w:color="auto" w:fill="auto"/>
          </w:tcPr>
          <w:p w14:paraId="7BB9C4B8" w14:textId="77777777" w:rsidR="00FC2131" w:rsidRPr="00B07790" w:rsidRDefault="00FC2131" w:rsidP="00FC2131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CC4F3" w14:textId="611D535F" w:rsidR="00FC2131" w:rsidRPr="00B07790" w:rsidRDefault="00FC2131" w:rsidP="00FC2131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(80)</w:t>
            </w:r>
          </w:p>
        </w:tc>
        <w:tc>
          <w:tcPr>
            <w:tcW w:w="90" w:type="dxa"/>
            <w:shd w:val="clear" w:color="auto" w:fill="auto"/>
          </w:tcPr>
          <w:p w14:paraId="04DC6CBB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3FC3B" w14:textId="508D48CF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90" w:type="dxa"/>
            <w:shd w:val="clear" w:color="auto" w:fill="auto"/>
          </w:tcPr>
          <w:p w14:paraId="2630230D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D655E" w14:textId="43FF875B" w:rsidR="00FC2131" w:rsidRPr="00B07790" w:rsidRDefault="00FC2131" w:rsidP="00FC2131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(148)</w:t>
            </w:r>
          </w:p>
        </w:tc>
        <w:tc>
          <w:tcPr>
            <w:tcW w:w="90" w:type="dxa"/>
          </w:tcPr>
          <w:p w14:paraId="3FE6911A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597701" w14:textId="2320EFA5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14:paraId="02370BB4" w14:textId="77777777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4C89D8F" w14:textId="4093281B" w:rsidR="00FC2131" w:rsidRPr="00B07790" w:rsidRDefault="00FC2131" w:rsidP="00FC2131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15,847</w:t>
            </w:r>
          </w:p>
        </w:tc>
      </w:tr>
      <w:tr w:rsidR="006C4A8E" w:rsidRPr="00B07790" w14:paraId="4B5528FA" w14:textId="77777777" w:rsidTr="008B5AC4">
        <w:tc>
          <w:tcPr>
            <w:tcW w:w="2790" w:type="dxa"/>
          </w:tcPr>
          <w:p w14:paraId="185F7A11" w14:textId="77777777" w:rsidR="006C4A8E" w:rsidRPr="00B07790" w:rsidRDefault="006C4A8E" w:rsidP="008B5AC4">
            <w:pPr>
              <w:spacing w:line="240" w:lineRule="auto"/>
              <w:ind w:right="-79" w:firstLine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21DAA89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C821DC4" w14:textId="77777777" w:rsidR="006C4A8E" w:rsidRPr="00B07790" w:rsidRDefault="006C4A8E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6BCC68B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1969E9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00D7F3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6969FC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13A0D1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0D5B93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7EF4BD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7FC471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B9FC4FE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A8E" w:rsidRPr="00B07790" w14:paraId="7D0ABB2D" w14:textId="77777777" w:rsidTr="008B5AC4">
        <w:tc>
          <w:tcPr>
            <w:tcW w:w="2790" w:type="dxa"/>
          </w:tcPr>
          <w:p w14:paraId="1D11DD75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24" w:type="dxa"/>
            <w:shd w:val="clear" w:color="auto" w:fill="auto"/>
          </w:tcPr>
          <w:p w14:paraId="516994CA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5A7DE791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B298BE1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E80749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6C5F7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978AC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B4151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99E58E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08360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0D824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C4C0FE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6113" w:rsidRPr="00B07790" w14:paraId="1D237EAA" w14:textId="77777777" w:rsidTr="008B5AC4">
        <w:tc>
          <w:tcPr>
            <w:tcW w:w="2790" w:type="dxa"/>
          </w:tcPr>
          <w:p w14:paraId="1FBB9846" w14:textId="41691632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</w:tcPr>
          <w:p w14:paraId="7ACD70B2" w14:textId="5388BBC8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(10,196)</w:t>
            </w:r>
          </w:p>
        </w:tc>
        <w:tc>
          <w:tcPr>
            <w:tcW w:w="78" w:type="dxa"/>
            <w:shd w:val="clear" w:color="auto" w:fill="auto"/>
          </w:tcPr>
          <w:p w14:paraId="36695081" w14:textId="77777777" w:rsidR="00546113" w:rsidRPr="00B07790" w:rsidRDefault="00546113" w:rsidP="00546113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14237D0" w14:textId="4BB0F086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71963" w:rsidRPr="00B0779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463DCF5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209E43" w14:textId="1106AE25" w:rsidR="00546113" w:rsidRPr="00B07790" w:rsidRDefault="00546113" w:rsidP="00546113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644DEE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0E51EA" w14:textId="44BEECC9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63696F86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E848B6" w14:textId="33DED0C3" w:rsidR="00546113" w:rsidRPr="00B07790" w:rsidRDefault="00546113" w:rsidP="00546113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3A5094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831E4CE" w14:textId="536BDA6D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(10,17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6113" w:rsidRPr="00B07790" w14:paraId="67F9FFCE" w14:textId="77777777" w:rsidTr="008B5AC4">
        <w:tc>
          <w:tcPr>
            <w:tcW w:w="2790" w:type="dxa"/>
          </w:tcPr>
          <w:p w14:paraId="7B1F2459" w14:textId="3F1543EF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24" w:type="dxa"/>
            <w:shd w:val="clear" w:color="auto" w:fill="auto"/>
          </w:tcPr>
          <w:p w14:paraId="74C25540" w14:textId="324ED094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(4,50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E4D803E" w14:textId="77777777" w:rsidR="00546113" w:rsidRPr="00B07790" w:rsidRDefault="00546113" w:rsidP="00546113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E3DBE70" w14:textId="13FA5A9B" w:rsidR="00546113" w:rsidRPr="00B07790" w:rsidRDefault="00546113" w:rsidP="006676D2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BFA875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AE34D8" w14:textId="41CC950F" w:rsidR="00546113" w:rsidRPr="00B07790" w:rsidRDefault="00546113" w:rsidP="00546113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2E1FFC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8DC509" w14:textId="08F51CB3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3CCD6D8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5AD784" w14:textId="50444789" w:rsidR="00546113" w:rsidRPr="00B07790" w:rsidRDefault="00546113" w:rsidP="00546113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0A9B87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2DFD42D7" w14:textId="11E139E0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(4,54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6113" w:rsidRPr="00B07790" w14:paraId="4EA5ED8A" w14:textId="77777777" w:rsidTr="008B5AC4">
        <w:tc>
          <w:tcPr>
            <w:tcW w:w="2790" w:type="dxa"/>
          </w:tcPr>
          <w:p w14:paraId="75BF12B3" w14:textId="1E3277C7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824" w:type="dxa"/>
            <w:shd w:val="clear" w:color="auto" w:fill="auto"/>
          </w:tcPr>
          <w:p w14:paraId="3E3D6027" w14:textId="07A11AC5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(13,69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39E8D36" w14:textId="77777777" w:rsidR="00546113" w:rsidRPr="00B07790" w:rsidRDefault="00546113" w:rsidP="00546113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49C30AE" w14:textId="7A4E26D0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676D2" w:rsidRPr="00B077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7043170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998A9" w14:textId="286F2D79" w:rsidR="00546113" w:rsidRPr="00B07790" w:rsidRDefault="00546113" w:rsidP="00546113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9278B6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2DDEEB" w14:textId="6FCE25DB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ACDC080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5ED441" w14:textId="5A6BE255" w:rsidR="00546113" w:rsidRPr="00B07790" w:rsidRDefault="00546113" w:rsidP="00546113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(419)</w:t>
            </w:r>
          </w:p>
        </w:tc>
        <w:tc>
          <w:tcPr>
            <w:tcW w:w="90" w:type="dxa"/>
            <w:shd w:val="clear" w:color="auto" w:fill="auto"/>
          </w:tcPr>
          <w:p w14:paraId="2B018EB7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5CCD8CB" w14:textId="2F90303D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(13,61</w:t>
            </w:r>
            <w:r w:rsidR="00671963" w:rsidRPr="00B07790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C4A8E" w:rsidRPr="00B07790" w14:paraId="1A6BECEF" w14:textId="77777777" w:rsidTr="008B5AC4">
        <w:tc>
          <w:tcPr>
            <w:tcW w:w="2790" w:type="dxa"/>
          </w:tcPr>
          <w:p w14:paraId="4E96A278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24" w:type="dxa"/>
            <w:shd w:val="clear" w:color="auto" w:fill="auto"/>
          </w:tcPr>
          <w:p w14:paraId="03E3BF8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  <w:tc>
          <w:tcPr>
            <w:tcW w:w="78" w:type="dxa"/>
            <w:shd w:val="clear" w:color="auto" w:fill="auto"/>
          </w:tcPr>
          <w:p w14:paraId="53380B31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8122C85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C42BC5D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111A8" w14:textId="77777777" w:rsidR="006C4A8E" w:rsidRPr="00B07790" w:rsidRDefault="006C4A8E" w:rsidP="008B5AC4">
            <w:pPr>
              <w:tabs>
                <w:tab w:val="decimal" w:pos="63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64F13A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B1BB4C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90" w:type="dxa"/>
          </w:tcPr>
          <w:p w14:paraId="776B0CF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DDBFC4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12B72B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709B4DB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(2,225)</w:t>
            </w:r>
          </w:p>
        </w:tc>
      </w:tr>
      <w:tr w:rsidR="006C4A8E" w:rsidRPr="00B07790" w14:paraId="2237B93D" w14:textId="77777777" w:rsidTr="008B5AC4">
        <w:tc>
          <w:tcPr>
            <w:tcW w:w="2790" w:type="dxa"/>
          </w:tcPr>
          <w:p w14:paraId="396D4938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24" w:type="dxa"/>
            <w:shd w:val="clear" w:color="auto" w:fill="auto"/>
          </w:tcPr>
          <w:p w14:paraId="309EAC42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(850) </w:t>
            </w:r>
          </w:p>
        </w:tc>
        <w:tc>
          <w:tcPr>
            <w:tcW w:w="78" w:type="dxa"/>
            <w:shd w:val="clear" w:color="auto" w:fill="auto"/>
          </w:tcPr>
          <w:p w14:paraId="52431B52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37BED3B" w14:textId="77777777" w:rsidR="006C4A8E" w:rsidRPr="00B07790" w:rsidRDefault="006C4A8E" w:rsidP="008B5AC4">
            <w:pPr>
              <w:tabs>
                <w:tab w:val="clear" w:pos="907"/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90" w:type="dxa"/>
            <w:shd w:val="clear" w:color="auto" w:fill="auto"/>
          </w:tcPr>
          <w:p w14:paraId="7448E578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8224F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90" w:type="dxa"/>
            <w:shd w:val="clear" w:color="auto" w:fill="auto"/>
          </w:tcPr>
          <w:p w14:paraId="0668F1F7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174C3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D40917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</w:tcPr>
          <w:p w14:paraId="746D7DCA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277F9556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490CDE5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(947)</w:t>
            </w:r>
          </w:p>
        </w:tc>
      </w:tr>
      <w:tr w:rsidR="00546113" w:rsidRPr="00B07790" w14:paraId="4DF0B66C" w14:textId="77777777" w:rsidTr="008B5AC4">
        <w:tc>
          <w:tcPr>
            <w:tcW w:w="2790" w:type="dxa"/>
          </w:tcPr>
          <w:p w14:paraId="4ECA13FA" w14:textId="77777777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D4E37" w14:textId="43DE6A02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(31,49</w:t>
            </w:r>
            <w:r w:rsidR="00205D1C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78" w:type="dxa"/>
            <w:shd w:val="clear" w:color="auto" w:fill="auto"/>
          </w:tcPr>
          <w:p w14:paraId="315E5924" w14:textId="77777777" w:rsidR="00546113" w:rsidRPr="00B07790" w:rsidRDefault="00546113" w:rsidP="00546113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E86A9" w14:textId="4A58B4A0" w:rsidR="00546113" w:rsidRPr="00B07790" w:rsidRDefault="00205D1C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75D0A6EE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0F8BD" w14:textId="5A27A914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90" w:type="dxa"/>
            <w:shd w:val="clear" w:color="auto" w:fill="auto"/>
          </w:tcPr>
          <w:p w14:paraId="1A73434E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9B63D" w14:textId="76976DF0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B01371F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</w:tcPr>
          <w:p w14:paraId="28AC8EDC" w14:textId="79243E25" w:rsidR="00546113" w:rsidRPr="00B07790" w:rsidRDefault="00546113" w:rsidP="00546113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(526)</w:t>
            </w:r>
          </w:p>
        </w:tc>
        <w:tc>
          <w:tcPr>
            <w:tcW w:w="90" w:type="dxa"/>
            <w:shd w:val="clear" w:color="auto" w:fill="auto"/>
          </w:tcPr>
          <w:p w14:paraId="7EF1454A" w14:textId="77777777" w:rsidR="00546113" w:rsidRPr="00B07790" w:rsidRDefault="00546113" w:rsidP="00546113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08FC3101" w14:textId="51A7E54F" w:rsidR="00546113" w:rsidRPr="00B07790" w:rsidRDefault="00546113" w:rsidP="00546113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(31,508)</w:t>
            </w:r>
          </w:p>
        </w:tc>
      </w:tr>
      <w:tr w:rsidR="006C4A8E" w:rsidRPr="00B07790" w14:paraId="3D892FE4" w14:textId="77777777" w:rsidTr="008B5AC4">
        <w:tc>
          <w:tcPr>
            <w:tcW w:w="2790" w:type="dxa"/>
          </w:tcPr>
          <w:p w14:paraId="26933CE1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79934FF0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" w:type="dxa"/>
            <w:shd w:val="clear" w:color="auto" w:fill="auto"/>
          </w:tcPr>
          <w:p w14:paraId="236E9FFA" w14:textId="77777777" w:rsidR="006C4A8E" w:rsidRPr="00B07790" w:rsidRDefault="006C4A8E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65FC01F9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E4AA97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271235E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66B60C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62CF96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DC2968A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D161F4C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BB877E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1949C14C" w14:textId="77777777" w:rsidR="006C4A8E" w:rsidRPr="00B07790" w:rsidRDefault="006C4A8E" w:rsidP="008B5AC4">
            <w:pPr>
              <w:tabs>
                <w:tab w:val="decimal" w:pos="870"/>
              </w:tabs>
              <w:spacing w:line="240" w:lineRule="auto"/>
              <w:ind w:right="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4A8E" w:rsidRPr="00B07790" w14:paraId="2F7F9B44" w14:textId="77777777" w:rsidTr="008B5AC4">
        <w:tc>
          <w:tcPr>
            <w:tcW w:w="2790" w:type="dxa"/>
          </w:tcPr>
          <w:p w14:paraId="52FF08E8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1D058646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(16,898)</w:t>
            </w:r>
          </w:p>
        </w:tc>
        <w:tc>
          <w:tcPr>
            <w:tcW w:w="78" w:type="dxa"/>
            <w:shd w:val="clear" w:color="auto" w:fill="auto"/>
          </w:tcPr>
          <w:p w14:paraId="77FCE4AC" w14:textId="77777777" w:rsidR="006C4A8E" w:rsidRPr="00B07790" w:rsidRDefault="006C4A8E" w:rsidP="008B5AC4">
            <w:pPr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3BDD91FF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3E36B2B0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371D59D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1,411</w:t>
            </w:r>
          </w:p>
        </w:tc>
        <w:tc>
          <w:tcPr>
            <w:tcW w:w="90" w:type="dxa"/>
            <w:shd w:val="clear" w:color="auto" w:fill="auto"/>
          </w:tcPr>
          <w:p w14:paraId="511CD368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E721C9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(143)</w:t>
            </w:r>
          </w:p>
        </w:tc>
        <w:tc>
          <w:tcPr>
            <w:tcW w:w="90" w:type="dxa"/>
          </w:tcPr>
          <w:p w14:paraId="1307F02B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295546C" w14:textId="77777777" w:rsidR="006C4A8E" w:rsidRPr="00B07790" w:rsidRDefault="006C4A8E" w:rsidP="008B5AC4">
            <w:pPr>
              <w:tabs>
                <w:tab w:val="clear" w:pos="680"/>
                <w:tab w:val="decimal" w:pos="87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(472)</w:t>
            </w:r>
          </w:p>
        </w:tc>
        <w:tc>
          <w:tcPr>
            <w:tcW w:w="90" w:type="dxa"/>
            <w:shd w:val="clear" w:color="auto" w:fill="auto"/>
          </w:tcPr>
          <w:p w14:paraId="25D492EB" w14:textId="77777777" w:rsidR="006C4A8E" w:rsidRPr="00B07790" w:rsidRDefault="006C4A8E" w:rsidP="008B5AC4">
            <w:pPr>
              <w:tabs>
                <w:tab w:val="decimal" w:pos="870"/>
              </w:tabs>
              <w:spacing w:line="320" w:lineRule="exact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6715197C" w14:textId="77777777" w:rsidR="006C4A8E" w:rsidRPr="00B07790" w:rsidRDefault="006C4A8E" w:rsidP="008B5AC4">
            <w:pPr>
              <w:tabs>
                <w:tab w:val="clear" w:pos="907"/>
              </w:tabs>
              <w:spacing w:line="32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(15,661)</w:t>
            </w:r>
          </w:p>
        </w:tc>
      </w:tr>
    </w:tbl>
    <w:p w14:paraId="72A277F7" w14:textId="7C180AF6" w:rsidR="00B31BAE" w:rsidRPr="00B07790" w:rsidRDefault="00B31BAE" w:rsidP="00BD0AF9">
      <w:pPr>
        <w:spacing w:line="240" w:lineRule="auto"/>
        <w:ind w:left="547" w:right="-14" w:hanging="547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293F336D" w14:textId="77777777" w:rsidR="00E02E52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A444816" w14:textId="77777777" w:rsidR="00CA3EBC" w:rsidRPr="00B07790" w:rsidRDefault="00CA3EBC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153DFBB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241501A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CCD0F30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DD2F2EE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404D85F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A08408F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87A853A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DA876E2" w14:textId="77777777" w:rsidR="00E02E52" w:rsidRPr="00B07790" w:rsidRDefault="00E02E52" w:rsidP="001F7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36"/>
        <w:gridCol w:w="1114"/>
        <w:gridCol w:w="6"/>
        <w:gridCol w:w="264"/>
        <w:gridCol w:w="1080"/>
      </w:tblGrid>
      <w:tr w:rsidR="00A955BB" w:rsidRPr="00B07790" w14:paraId="26295877" w14:textId="77777777" w:rsidTr="00A955BB">
        <w:tc>
          <w:tcPr>
            <w:tcW w:w="4050" w:type="dxa"/>
          </w:tcPr>
          <w:p w14:paraId="01B447E2" w14:textId="77777777" w:rsidR="00A955BB" w:rsidRPr="00B07790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130" w:type="dxa"/>
            <w:gridSpan w:val="8"/>
            <w:shd w:val="clear" w:color="auto" w:fill="auto"/>
          </w:tcPr>
          <w:p w14:paraId="652060AA" w14:textId="7B380B2E" w:rsidR="00A955BB" w:rsidRPr="00B07790" w:rsidRDefault="00A955BB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A955BB" w:rsidRPr="00B07790" w14:paraId="0EB607F1" w14:textId="77777777" w:rsidTr="00A955BB">
        <w:tc>
          <w:tcPr>
            <w:tcW w:w="4050" w:type="dxa"/>
          </w:tcPr>
          <w:p w14:paraId="3BD1809F" w14:textId="77777777" w:rsidR="00A955BB" w:rsidRPr="00B07790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F4027FB" w14:textId="77777777" w:rsidR="00A955BB" w:rsidRPr="00B07790" w:rsidRDefault="00A955BB" w:rsidP="00952745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4AA852" w14:textId="77777777" w:rsidR="00A955BB" w:rsidRPr="00B07790" w:rsidRDefault="00A955BB" w:rsidP="0095274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280710" w14:textId="01B8269E" w:rsidR="00A955BB" w:rsidRPr="00B07790" w:rsidRDefault="00A955BB" w:rsidP="00A955BB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44" w:type="dxa"/>
            <w:gridSpan w:val="2"/>
          </w:tcPr>
          <w:p w14:paraId="6345FADE" w14:textId="5779D5ED" w:rsidR="00A955BB" w:rsidRPr="00B07790" w:rsidRDefault="00A955BB" w:rsidP="0095274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55BB" w:rsidRPr="00B07790" w14:paraId="7C4FBE87" w14:textId="77777777" w:rsidTr="00A955BB">
        <w:tc>
          <w:tcPr>
            <w:tcW w:w="4050" w:type="dxa"/>
          </w:tcPr>
          <w:p w14:paraId="785B749A" w14:textId="77777777" w:rsidR="00A955BB" w:rsidRPr="00B07790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51FCB" w14:textId="17D92473" w:rsidR="00A955BB" w:rsidRPr="00B07790" w:rsidRDefault="00A955BB" w:rsidP="00A1185D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8AD058" w14:textId="64AA2135" w:rsidR="00A955BB" w:rsidRPr="00B07790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304F70" w14:textId="77777777" w:rsidR="00A955BB" w:rsidRPr="00B07790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D01FC" w14:textId="70AEAD03" w:rsidR="00A955BB" w:rsidRPr="00B07790" w:rsidRDefault="00A955BB" w:rsidP="00A1185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F2063A" w14:textId="77777777" w:rsidR="00A955BB" w:rsidRPr="00B07790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E5A546" w14:textId="77777777" w:rsidR="00A955BB" w:rsidRPr="00B07790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4B027633" w14:textId="77777777" w:rsidR="00A955BB" w:rsidRPr="00B07790" w:rsidRDefault="00A955BB" w:rsidP="00A1185D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87D6176" w14:textId="77777777" w:rsidR="00A955BB" w:rsidRPr="00B07790" w:rsidRDefault="00A955BB" w:rsidP="00A1185D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88C739" w14:textId="4E1108CC" w:rsidR="00A955BB" w:rsidRPr="00B07790" w:rsidRDefault="00A955BB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955BB" w:rsidRPr="00B07790" w14:paraId="009850D7" w14:textId="77777777" w:rsidTr="00A955BB">
        <w:tc>
          <w:tcPr>
            <w:tcW w:w="4050" w:type="dxa"/>
          </w:tcPr>
          <w:p w14:paraId="29BD10EB" w14:textId="77777777" w:rsidR="00A955BB" w:rsidRPr="00B07790" w:rsidRDefault="00A955BB" w:rsidP="00952745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8"/>
            <w:shd w:val="clear" w:color="auto" w:fill="auto"/>
            <w:vAlign w:val="bottom"/>
          </w:tcPr>
          <w:p w14:paraId="1F00E685" w14:textId="106E2FFA" w:rsidR="00A955BB" w:rsidRPr="00B07790" w:rsidRDefault="00A955BB" w:rsidP="00A1185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955BB" w:rsidRPr="00B07790" w14:paraId="51702365" w14:textId="77777777" w:rsidTr="00A955BB">
        <w:tc>
          <w:tcPr>
            <w:tcW w:w="4050" w:type="dxa"/>
          </w:tcPr>
          <w:p w14:paraId="6BB12F4E" w14:textId="77777777" w:rsidR="00A955BB" w:rsidRPr="00B07790" w:rsidRDefault="00A955BB" w:rsidP="00952745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770BA8D" w14:textId="77777777" w:rsidR="00A955BB" w:rsidRPr="00B07790" w:rsidRDefault="00A955BB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AB16667" w14:textId="77777777" w:rsidR="00A955BB" w:rsidRPr="00B07790" w:rsidRDefault="00A955BB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B23337" w14:textId="77777777" w:rsidR="00A955BB" w:rsidRPr="00B07790" w:rsidRDefault="00A955BB" w:rsidP="00952745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963AEDB" w14:textId="77777777" w:rsidR="00A955BB" w:rsidRPr="00B07790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2037D44A" w14:textId="77777777" w:rsidR="00A955BB" w:rsidRPr="00B07790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8D7CE5C" w14:textId="77777777" w:rsidR="00A955BB" w:rsidRPr="00B07790" w:rsidRDefault="00A955BB" w:rsidP="00952745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437F1B" w14:textId="4F2780E8" w:rsidR="00A955BB" w:rsidRPr="00B07790" w:rsidRDefault="00A955BB" w:rsidP="00952745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C85120" w:rsidRPr="00B07790" w14:paraId="44B8F511" w14:textId="77777777" w:rsidTr="00A955BB">
        <w:trPr>
          <w:trHeight w:val="353"/>
        </w:trPr>
        <w:tc>
          <w:tcPr>
            <w:tcW w:w="4050" w:type="dxa"/>
            <w:vAlign w:val="bottom"/>
          </w:tcPr>
          <w:p w14:paraId="560ACBCE" w14:textId="77777777" w:rsidR="00C85120" w:rsidRPr="00B07790" w:rsidRDefault="00C85120" w:rsidP="00C85120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7739902C" w14:textId="3BE579EC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70" w:type="dxa"/>
            <w:shd w:val="clear" w:color="auto" w:fill="auto"/>
          </w:tcPr>
          <w:p w14:paraId="765CEF3A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527F07" w14:textId="6D832D78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05E00C3C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42015B" w14:textId="49CA88E8" w:rsidR="00C85120" w:rsidRPr="00B07790" w:rsidRDefault="00546113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3AFCAB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53D9A" w14:textId="1AA10B8C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205D1C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85120" w:rsidRPr="00B07790" w14:paraId="67D0CD4B" w14:textId="77777777" w:rsidTr="00A955BB">
        <w:tc>
          <w:tcPr>
            <w:tcW w:w="4050" w:type="dxa"/>
          </w:tcPr>
          <w:p w14:paraId="069E68E4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062AB2E5" w14:textId="1F51C41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793 </w:t>
            </w:r>
          </w:p>
        </w:tc>
        <w:tc>
          <w:tcPr>
            <w:tcW w:w="270" w:type="dxa"/>
            <w:shd w:val="clear" w:color="auto" w:fill="auto"/>
          </w:tcPr>
          <w:p w14:paraId="2F1DBA48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8033C0" w14:textId="1EDBB01F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236" w:type="dxa"/>
            <w:shd w:val="clear" w:color="auto" w:fill="auto"/>
          </w:tcPr>
          <w:p w14:paraId="2B4E0D3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5CCC5E" w14:textId="6D0056F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191B7F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11EA0" w14:textId="610E43F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E339FD" w:rsidRPr="00B0779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85120" w:rsidRPr="00B07790" w14:paraId="39AC3D72" w14:textId="77777777" w:rsidTr="00A955BB">
        <w:tc>
          <w:tcPr>
            <w:tcW w:w="4050" w:type="dxa"/>
          </w:tcPr>
          <w:p w14:paraId="5060A91C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27448279" w14:textId="726CD5D0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3,929  </w:t>
            </w:r>
          </w:p>
        </w:tc>
        <w:tc>
          <w:tcPr>
            <w:tcW w:w="270" w:type="dxa"/>
            <w:shd w:val="clear" w:color="auto" w:fill="auto"/>
          </w:tcPr>
          <w:p w14:paraId="0A4E13A2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53DFC0" w14:textId="5453944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5CBBC7E7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AF0CC33" w14:textId="256B8005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D68DDA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7E1304" w14:textId="281B03B4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4,678</w:t>
            </w:r>
          </w:p>
        </w:tc>
      </w:tr>
      <w:tr w:rsidR="00C85120" w:rsidRPr="00B07790" w14:paraId="1AC03D2B" w14:textId="77777777" w:rsidTr="00A955BB">
        <w:tc>
          <w:tcPr>
            <w:tcW w:w="4050" w:type="dxa"/>
          </w:tcPr>
          <w:p w14:paraId="1FBE12B7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  <w:shd w:val="clear" w:color="auto" w:fill="auto"/>
          </w:tcPr>
          <w:p w14:paraId="59E0A7DB" w14:textId="0ACD87D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2,536 </w:t>
            </w:r>
          </w:p>
        </w:tc>
        <w:tc>
          <w:tcPr>
            <w:tcW w:w="270" w:type="dxa"/>
            <w:shd w:val="clear" w:color="auto" w:fill="auto"/>
          </w:tcPr>
          <w:p w14:paraId="1A94714D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CB4A4C" w14:textId="09E0307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50EE2FB5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CA91462" w14:textId="78B059BC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7FE770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99CFA9" w14:textId="00A0BB0C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339FD" w:rsidRPr="00B0779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85120" w:rsidRPr="00B07790" w14:paraId="4EA50092" w14:textId="77777777" w:rsidTr="00A955BB">
        <w:tc>
          <w:tcPr>
            <w:tcW w:w="4050" w:type="dxa"/>
          </w:tcPr>
          <w:p w14:paraId="5BF76BFE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F6D327" w14:textId="54261596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1,486 </w:t>
            </w:r>
          </w:p>
        </w:tc>
        <w:tc>
          <w:tcPr>
            <w:tcW w:w="270" w:type="dxa"/>
            <w:shd w:val="clear" w:color="auto" w:fill="auto"/>
          </w:tcPr>
          <w:p w14:paraId="410F5DE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914AFF" w14:textId="54170E35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31F6CC57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409E5D1" w14:textId="1388E49E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27650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F3237C" w14:textId="05B74151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</w:p>
        </w:tc>
      </w:tr>
      <w:tr w:rsidR="00C85120" w:rsidRPr="00B07790" w14:paraId="0273A71B" w14:textId="77777777" w:rsidTr="00A955BB">
        <w:trPr>
          <w:trHeight w:val="70"/>
        </w:trPr>
        <w:tc>
          <w:tcPr>
            <w:tcW w:w="4050" w:type="dxa"/>
          </w:tcPr>
          <w:p w14:paraId="2B13C78B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AE58E" w14:textId="697F1A9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9,484</w:t>
            </w:r>
          </w:p>
        </w:tc>
        <w:tc>
          <w:tcPr>
            <w:tcW w:w="270" w:type="dxa"/>
            <w:shd w:val="clear" w:color="auto" w:fill="auto"/>
          </w:tcPr>
          <w:p w14:paraId="58A54C0E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39C43" w14:textId="4C2C45A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2,107</w:t>
            </w:r>
          </w:p>
        </w:tc>
        <w:tc>
          <w:tcPr>
            <w:tcW w:w="236" w:type="dxa"/>
            <w:shd w:val="clear" w:color="auto" w:fill="auto"/>
          </w:tcPr>
          <w:p w14:paraId="006E94C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D5E7F" w14:textId="597840D3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EF253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6713E8" w14:textId="755BCAD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12,126</w:t>
            </w:r>
          </w:p>
        </w:tc>
      </w:tr>
      <w:tr w:rsidR="00A955BB" w:rsidRPr="00B07790" w14:paraId="6A7F315F" w14:textId="77777777" w:rsidTr="00A955BB">
        <w:tc>
          <w:tcPr>
            <w:tcW w:w="4050" w:type="dxa"/>
          </w:tcPr>
          <w:p w14:paraId="29DE6B09" w14:textId="77777777" w:rsidR="00A955BB" w:rsidRPr="00B07790" w:rsidRDefault="00A955BB" w:rsidP="006C4A8E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BD02E6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251F19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26F15A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05D97F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575A1C6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CBEB18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E751A" w14:textId="14C6486A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55BB" w:rsidRPr="00B07790" w14:paraId="3647C38F" w14:textId="77777777" w:rsidTr="00A955BB">
        <w:tc>
          <w:tcPr>
            <w:tcW w:w="4050" w:type="dxa"/>
          </w:tcPr>
          <w:p w14:paraId="2C95FBEE" w14:textId="77777777" w:rsidR="00A955BB" w:rsidRPr="00B07790" w:rsidRDefault="00A955BB" w:rsidP="006C4A8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0EE9AF4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B2CAD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ADBEDE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801234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B4740A3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7878EB2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31DB7" w14:textId="1F55298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5120" w:rsidRPr="00B07790" w14:paraId="76149381" w14:textId="77777777" w:rsidTr="00A955BB">
        <w:tc>
          <w:tcPr>
            <w:tcW w:w="4050" w:type="dxa"/>
          </w:tcPr>
          <w:p w14:paraId="7A2602C3" w14:textId="0A9495C6" w:rsidR="00C85120" w:rsidRPr="00B07790" w:rsidRDefault="00C85120" w:rsidP="00C85120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F44ED6D" w14:textId="6D08E130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4,247)</w:t>
            </w:r>
          </w:p>
        </w:tc>
        <w:tc>
          <w:tcPr>
            <w:tcW w:w="270" w:type="dxa"/>
            <w:shd w:val="clear" w:color="auto" w:fill="auto"/>
          </w:tcPr>
          <w:p w14:paraId="3255285E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FA79B7" w14:textId="08B3D64B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(797)</w:t>
            </w:r>
          </w:p>
        </w:tc>
        <w:tc>
          <w:tcPr>
            <w:tcW w:w="236" w:type="dxa"/>
            <w:shd w:val="clear" w:color="auto" w:fill="auto"/>
          </w:tcPr>
          <w:p w14:paraId="2F1C139C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3290F00" w14:textId="7630B0D1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317035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0D912" w14:textId="44FC3D4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(5,044)</w:t>
            </w:r>
          </w:p>
        </w:tc>
      </w:tr>
      <w:tr w:rsidR="00C85120" w:rsidRPr="00B07790" w14:paraId="77C44504" w14:textId="77777777" w:rsidTr="00A955BB">
        <w:tc>
          <w:tcPr>
            <w:tcW w:w="4050" w:type="dxa"/>
          </w:tcPr>
          <w:p w14:paraId="2446AFFF" w14:textId="387AB2A2" w:rsidR="00C85120" w:rsidRPr="00B07790" w:rsidRDefault="00C85120" w:rsidP="00C85120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46DA81C2" w14:textId="35438410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3,667)</w:t>
            </w:r>
          </w:p>
        </w:tc>
        <w:tc>
          <w:tcPr>
            <w:tcW w:w="270" w:type="dxa"/>
            <w:shd w:val="clear" w:color="auto" w:fill="auto"/>
          </w:tcPr>
          <w:p w14:paraId="47B0CB30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6FD6DD" w14:textId="43B5179B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(68</w:t>
            </w:r>
            <w:r w:rsidR="00E339FD" w:rsidRPr="00B077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192C1BD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61F4740" w14:textId="55DD093E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D490D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859A8" w14:textId="1BB86193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(4,349)</w:t>
            </w:r>
          </w:p>
        </w:tc>
      </w:tr>
      <w:tr w:rsidR="00C85120" w:rsidRPr="00B07790" w14:paraId="249CC7AD" w14:textId="77777777" w:rsidTr="00A955BB">
        <w:tc>
          <w:tcPr>
            <w:tcW w:w="4050" w:type="dxa"/>
          </w:tcPr>
          <w:p w14:paraId="0E6BA165" w14:textId="6030EB43" w:rsidR="00C85120" w:rsidRPr="00B07790" w:rsidRDefault="00C85120" w:rsidP="00C85120">
            <w:pPr>
              <w:tabs>
                <w:tab w:val="left" w:pos="540"/>
              </w:tabs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1B57F6" w14:textId="550F403F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2,739)</w:t>
            </w:r>
          </w:p>
        </w:tc>
        <w:tc>
          <w:tcPr>
            <w:tcW w:w="270" w:type="dxa"/>
            <w:shd w:val="clear" w:color="auto" w:fill="auto"/>
          </w:tcPr>
          <w:p w14:paraId="7E0A6203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5F11A3" w14:textId="45209DD5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36" w:type="dxa"/>
            <w:shd w:val="clear" w:color="auto" w:fill="auto"/>
          </w:tcPr>
          <w:p w14:paraId="2D34807E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232395D" w14:textId="0F53D244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CF8B96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30A7A8" w14:textId="2C3C435E" w:rsidR="00C85120" w:rsidRPr="00B07790" w:rsidRDefault="00546113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(2,422)</w:t>
            </w:r>
          </w:p>
        </w:tc>
      </w:tr>
      <w:tr w:rsidR="00C85120" w:rsidRPr="00B07790" w14:paraId="32851917" w14:textId="77777777" w:rsidTr="00A955BB">
        <w:tc>
          <w:tcPr>
            <w:tcW w:w="4050" w:type="dxa"/>
          </w:tcPr>
          <w:p w14:paraId="2DA5040D" w14:textId="662CEDA4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993626" w14:textId="410ADB8A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10,653)</w:t>
            </w:r>
          </w:p>
        </w:tc>
        <w:tc>
          <w:tcPr>
            <w:tcW w:w="270" w:type="dxa"/>
            <w:shd w:val="clear" w:color="auto" w:fill="auto"/>
          </w:tcPr>
          <w:p w14:paraId="46BF17F6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70F23" w14:textId="589507D6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(1,192)</w:t>
            </w:r>
          </w:p>
        </w:tc>
        <w:tc>
          <w:tcPr>
            <w:tcW w:w="236" w:type="dxa"/>
            <w:shd w:val="clear" w:color="auto" w:fill="auto"/>
          </w:tcPr>
          <w:p w14:paraId="25DC723B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03F9" w14:textId="685A7A40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002653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C04E9" w14:textId="7210DD76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(11,815)</w:t>
            </w:r>
          </w:p>
        </w:tc>
      </w:tr>
      <w:tr w:rsidR="00A955BB" w:rsidRPr="00B07790" w14:paraId="661C100E" w14:textId="77777777" w:rsidTr="00A955BB">
        <w:trPr>
          <w:trHeight w:val="47"/>
        </w:trPr>
        <w:tc>
          <w:tcPr>
            <w:tcW w:w="4050" w:type="dxa"/>
          </w:tcPr>
          <w:p w14:paraId="372054E8" w14:textId="77777777" w:rsidR="00A955BB" w:rsidRPr="00B07790" w:rsidRDefault="00A955BB" w:rsidP="006C4A8E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E66220B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4F110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D10D067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17ADDF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C763586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DF05D00" w14:textId="77777777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B4E0AC" w14:textId="5AA15C28" w:rsidR="00A955BB" w:rsidRPr="00B07790" w:rsidRDefault="00A955BB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5120" w:rsidRPr="00B07790" w14:paraId="76DFF4DB" w14:textId="77777777" w:rsidTr="00A955BB">
        <w:tc>
          <w:tcPr>
            <w:tcW w:w="4050" w:type="dxa"/>
          </w:tcPr>
          <w:p w14:paraId="5DA0E6BD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C0D1F5" w14:textId="69C3B38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(1,169)</w:t>
            </w:r>
          </w:p>
        </w:tc>
        <w:tc>
          <w:tcPr>
            <w:tcW w:w="270" w:type="dxa"/>
            <w:shd w:val="clear" w:color="auto" w:fill="auto"/>
          </w:tcPr>
          <w:p w14:paraId="004349B2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6EF327" w14:textId="0042538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2B72FB1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5168BB9" w14:textId="0B8B248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FB1C28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642B5A" w14:textId="7404471F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</w:tr>
    </w:tbl>
    <w:p w14:paraId="4FF9B394" w14:textId="396B2156" w:rsidR="009E63A8" w:rsidRPr="00B07790" w:rsidRDefault="009E63A8" w:rsidP="009E63A8">
      <w:pPr>
        <w:spacing w:line="240" w:lineRule="auto"/>
        <w:ind w:right="-14"/>
        <w:rPr>
          <w:rFonts w:asciiTheme="majorBidi" w:hAnsiTheme="majorBidi" w:cstheme="majorBidi"/>
          <w:b/>
          <w:bCs/>
          <w:sz w:val="30"/>
          <w:szCs w:val="30"/>
        </w:rPr>
      </w:pPr>
    </w:p>
    <w:p w14:paraId="5DEAC1A6" w14:textId="1213DC3E" w:rsidR="009E63A8" w:rsidRPr="00B07790" w:rsidRDefault="009E63A8" w:rsidP="00AA0F54">
      <w:pPr>
        <w:spacing w:line="240" w:lineRule="auto"/>
        <w:ind w:left="547" w:right="-14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1EF4EF52" w14:textId="047B7661" w:rsidR="00B31BAE" w:rsidRPr="00B07790" w:rsidRDefault="00B31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95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1080"/>
        <w:gridCol w:w="236"/>
        <w:gridCol w:w="1114"/>
        <w:gridCol w:w="6"/>
        <w:gridCol w:w="264"/>
        <w:gridCol w:w="6"/>
        <w:gridCol w:w="1074"/>
        <w:gridCol w:w="6"/>
        <w:gridCol w:w="264"/>
        <w:gridCol w:w="6"/>
        <w:gridCol w:w="1074"/>
      </w:tblGrid>
      <w:tr w:rsidR="006C4A8E" w:rsidRPr="00B07790" w14:paraId="604C7DBD" w14:textId="77777777" w:rsidTr="008B5AC4">
        <w:tc>
          <w:tcPr>
            <w:tcW w:w="3060" w:type="dxa"/>
          </w:tcPr>
          <w:p w14:paraId="19E5CA69" w14:textId="77777777" w:rsidR="006C4A8E" w:rsidRPr="00B07790" w:rsidRDefault="006C4A8E" w:rsidP="008B5AC4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1F92DD9C" w14:textId="0888B90A" w:rsidR="006C4A8E" w:rsidRPr="00B07790" w:rsidRDefault="006C4A8E" w:rsidP="008B5AC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A8E" w:rsidRPr="00B07790" w14:paraId="5CC9BD7F" w14:textId="77777777" w:rsidTr="008B5AC4">
        <w:tc>
          <w:tcPr>
            <w:tcW w:w="3060" w:type="dxa"/>
          </w:tcPr>
          <w:p w14:paraId="7180B438" w14:textId="77777777" w:rsidR="006C4A8E" w:rsidRPr="00B07790" w:rsidRDefault="006C4A8E" w:rsidP="008B5AC4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18EAC25" w14:textId="77777777" w:rsidR="006C4A8E" w:rsidRPr="00B07790" w:rsidRDefault="006C4A8E" w:rsidP="008B5AC4">
            <w:pPr>
              <w:tabs>
                <w:tab w:val="left" w:pos="540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96F058D" w14:textId="77777777" w:rsidR="006C4A8E" w:rsidRPr="00B07790" w:rsidRDefault="006C4A8E" w:rsidP="008B5AC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0A95C" w14:textId="2048F5BF" w:rsidR="006C4A8E" w:rsidRPr="00B07790" w:rsidRDefault="006C4A8E" w:rsidP="00A955BB">
            <w:pPr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3DEE09" w14:textId="77777777" w:rsidR="006C4A8E" w:rsidRPr="00B07790" w:rsidRDefault="006C4A8E" w:rsidP="008B5AC4">
            <w:pPr>
              <w:tabs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8E1C848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58CD330B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4" w:type="dxa"/>
          </w:tcPr>
          <w:p w14:paraId="532C1260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C4A8E" w:rsidRPr="00B07790" w14:paraId="1C0F588E" w14:textId="77777777" w:rsidTr="008B5AC4">
        <w:tc>
          <w:tcPr>
            <w:tcW w:w="3060" w:type="dxa"/>
          </w:tcPr>
          <w:p w14:paraId="42779C0F" w14:textId="77777777" w:rsidR="006C4A8E" w:rsidRPr="00B07790" w:rsidRDefault="006C4A8E" w:rsidP="008B5AC4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AACD03" w14:textId="77777777" w:rsidR="006C4A8E" w:rsidRPr="00B07790" w:rsidRDefault="006C4A8E" w:rsidP="008B5AC4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878C3D" w14:textId="77777777" w:rsidR="006C4A8E" w:rsidRPr="00B07790" w:rsidRDefault="006C4A8E" w:rsidP="008B5AC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BB0B7" w14:textId="77777777" w:rsidR="006C4A8E" w:rsidRPr="00B07790" w:rsidRDefault="006C4A8E" w:rsidP="008B5AC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741EF" w14:textId="77777777" w:rsidR="006C4A8E" w:rsidRPr="00B07790" w:rsidRDefault="006C4A8E" w:rsidP="008B5AC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89456B" w14:textId="77777777" w:rsidR="006C4A8E" w:rsidRPr="00B07790" w:rsidRDefault="006C4A8E" w:rsidP="008B5AC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38DA50" w14:textId="77777777" w:rsidR="006C4A8E" w:rsidRPr="00B07790" w:rsidRDefault="006C4A8E" w:rsidP="008B5AC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071BEAA2" w14:textId="77777777" w:rsidR="006C4A8E" w:rsidRPr="00B07790" w:rsidRDefault="006C4A8E" w:rsidP="008B5AC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5050BD6" w14:textId="77777777" w:rsidR="006C4A8E" w:rsidRPr="00B07790" w:rsidRDefault="006C4A8E" w:rsidP="008B5AC4">
            <w:pPr>
              <w:tabs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A44E31" w14:textId="20DCCD33" w:rsidR="006C4A8E" w:rsidRPr="00B07790" w:rsidRDefault="006C4A8E" w:rsidP="00A955BB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ได้มาจากการรับโอนกิจการ</w:t>
            </w:r>
          </w:p>
        </w:tc>
        <w:tc>
          <w:tcPr>
            <w:tcW w:w="270" w:type="dxa"/>
            <w:gridSpan w:val="2"/>
            <w:vAlign w:val="bottom"/>
          </w:tcPr>
          <w:p w14:paraId="7858A336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7A40A8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4A8E" w:rsidRPr="00B07790" w14:paraId="28452FB3" w14:textId="77777777" w:rsidTr="008B5AC4">
        <w:tc>
          <w:tcPr>
            <w:tcW w:w="3060" w:type="dxa"/>
          </w:tcPr>
          <w:p w14:paraId="13C50C3E" w14:textId="77777777" w:rsidR="006C4A8E" w:rsidRPr="00B07790" w:rsidRDefault="006C4A8E" w:rsidP="008B5AC4">
            <w:pPr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480" w:type="dxa"/>
            <w:gridSpan w:val="13"/>
          </w:tcPr>
          <w:p w14:paraId="09735309" w14:textId="77777777" w:rsidR="006C4A8E" w:rsidRPr="00B07790" w:rsidRDefault="006C4A8E" w:rsidP="008B5AC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4A8E" w:rsidRPr="00B07790" w14:paraId="645E7F34" w14:textId="77777777" w:rsidTr="008B5AC4">
        <w:tc>
          <w:tcPr>
            <w:tcW w:w="3060" w:type="dxa"/>
          </w:tcPr>
          <w:p w14:paraId="0143BF0C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F04DABF" w14:textId="77777777" w:rsidR="006C4A8E" w:rsidRPr="00B07790" w:rsidRDefault="006C4A8E" w:rsidP="008B5AC4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488B63" w14:textId="77777777" w:rsidR="006C4A8E" w:rsidRPr="00B07790" w:rsidRDefault="006C4A8E" w:rsidP="008B5AC4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180435" w14:textId="77777777" w:rsidR="006C4A8E" w:rsidRPr="00B07790" w:rsidRDefault="006C4A8E" w:rsidP="008B5AC4">
            <w:pPr>
              <w:tabs>
                <w:tab w:val="decimal" w:pos="79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E664007" w14:textId="77777777" w:rsidR="006C4A8E" w:rsidRPr="00B07790" w:rsidRDefault="006C4A8E" w:rsidP="008B5AC4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13B33BC7" w14:textId="77777777" w:rsidR="006C4A8E" w:rsidRPr="00B07790" w:rsidRDefault="006C4A8E" w:rsidP="008B5AC4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08FA63" w14:textId="77777777" w:rsidR="006C4A8E" w:rsidRPr="00B07790" w:rsidRDefault="006C4A8E" w:rsidP="008B5AC4">
            <w:pPr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97A918B" w14:textId="77777777" w:rsidR="006C4A8E" w:rsidRPr="00B07790" w:rsidRDefault="006C4A8E" w:rsidP="008B5AC4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E2E325A" w14:textId="77777777" w:rsidR="006C4A8E" w:rsidRPr="00B07790" w:rsidRDefault="006C4A8E" w:rsidP="008B5AC4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D4E6AA8" w14:textId="77777777" w:rsidR="006C4A8E" w:rsidRPr="00B07790" w:rsidRDefault="006C4A8E" w:rsidP="008B5AC4">
            <w:pPr>
              <w:tabs>
                <w:tab w:val="decimal" w:pos="793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C4A8E" w:rsidRPr="00B07790" w14:paraId="14D8731A" w14:textId="77777777" w:rsidTr="008B5AC4">
        <w:tc>
          <w:tcPr>
            <w:tcW w:w="3060" w:type="dxa"/>
            <w:vAlign w:val="bottom"/>
          </w:tcPr>
          <w:p w14:paraId="1842D55F" w14:textId="77777777" w:rsidR="006C4A8E" w:rsidRPr="00B07790" w:rsidRDefault="006C4A8E" w:rsidP="00967277">
            <w:pPr>
              <w:tabs>
                <w:tab w:val="clear" w:pos="227"/>
                <w:tab w:val="left" w:pos="528"/>
              </w:tabs>
              <w:ind w:left="258" w:right="-108" w:hanging="174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57004B11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4CB5CD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270" w:type="dxa"/>
            <w:shd w:val="clear" w:color="auto" w:fill="auto"/>
          </w:tcPr>
          <w:p w14:paraId="36E73F28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6EB885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9C21A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588159F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B234C1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E883B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DD4183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626FEA7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04321F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14:paraId="0903A6DB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24DFFF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B21B91" w14:textId="77777777" w:rsidR="006C4A8E" w:rsidRPr="00B07790" w:rsidRDefault="006C4A8E" w:rsidP="00A95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</w:tr>
      <w:tr w:rsidR="006C4A8E" w:rsidRPr="00B07790" w14:paraId="49BF9329" w14:textId="77777777" w:rsidTr="008B5AC4">
        <w:tc>
          <w:tcPr>
            <w:tcW w:w="3060" w:type="dxa"/>
          </w:tcPr>
          <w:p w14:paraId="4EC475B9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1E52CC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2FF3775B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36A637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41 </w:t>
            </w:r>
          </w:p>
        </w:tc>
        <w:tc>
          <w:tcPr>
            <w:tcW w:w="236" w:type="dxa"/>
            <w:shd w:val="clear" w:color="auto" w:fill="auto"/>
          </w:tcPr>
          <w:p w14:paraId="0D9362C0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A402043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22933D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777063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249 </w:t>
            </w:r>
          </w:p>
        </w:tc>
        <w:tc>
          <w:tcPr>
            <w:tcW w:w="270" w:type="dxa"/>
            <w:gridSpan w:val="2"/>
          </w:tcPr>
          <w:p w14:paraId="471F6F0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F2B968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793 </w:t>
            </w:r>
          </w:p>
        </w:tc>
      </w:tr>
      <w:tr w:rsidR="00C85120" w:rsidRPr="00B07790" w14:paraId="0E8D0C31" w14:textId="77777777" w:rsidTr="008B5AC4">
        <w:tc>
          <w:tcPr>
            <w:tcW w:w="3060" w:type="dxa"/>
          </w:tcPr>
          <w:p w14:paraId="557D7791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4960D030" w14:textId="2D253E01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3,389</w:t>
            </w:r>
          </w:p>
        </w:tc>
        <w:tc>
          <w:tcPr>
            <w:tcW w:w="270" w:type="dxa"/>
            <w:shd w:val="clear" w:color="auto" w:fill="auto"/>
          </w:tcPr>
          <w:p w14:paraId="221FAB77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01A888" w14:textId="0AC3C4C3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62 </w:t>
            </w:r>
          </w:p>
        </w:tc>
        <w:tc>
          <w:tcPr>
            <w:tcW w:w="236" w:type="dxa"/>
            <w:shd w:val="clear" w:color="auto" w:fill="auto"/>
          </w:tcPr>
          <w:p w14:paraId="3EAB3B0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0367C9" w14:textId="6BA77F5E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B15C5D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2314D87" w14:textId="6924C752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478 </w:t>
            </w:r>
          </w:p>
        </w:tc>
        <w:tc>
          <w:tcPr>
            <w:tcW w:w="270" w:type="dxa"/>
            <w:gridSpan w:val="2"/>
          </w:tcPr>
          <w:p w14:paraId="487803B1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327A5D" w14:textId="5E85AE2A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3,929 </w:t>
            </w:r>
          </w:p>
        </w:tc>
      </w:tr>
      <w:tr w:rsidR="006C4A8E" w:rsidRPr="00B07790" w14:paraId="0D5BDC1F" w14:textId="77777777" w:rsidTr="008B5AC4">
        <w:tc>
          <w:tcPr>
            <w:tcW w:w="3060" w:type="dxa"/>
          </w:tcPr>
          <w:p w14:paraId="54197570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080" w:type="dxa"/>
            <w:shd w:val="clear" w:color="auto" w:fill="auto"/>
          </w:tcPr>
          <w:p w14:paraId="6FBB280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3,411</w:t>
            </w:r>
          </w:p>
        </w:tc>
        <w:tc>
          <w:tcPr>
            <w:tcW w:w="270" w:type="dxa"/>
            <w:shd w:val="clear" w:color="auto" w:fill="auto"/>
          </w:tcPr>
          <w:p w14:paraId="79FB3BF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37EE76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(875)</w:t>
            </w:r>
          </w:p>
        </w:tc>
        <w:tc>
          <w:tcPr>
            <w:tcW w:w="236" w:type="dxa"/>
            <w:shd w:val="clear" w:color="auto" w:fill="auto"/>
          </w:tcPr>
          <w:p w14:paraId="1AC3F139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A09CEB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4BB5A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8538A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55DAA50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FAA369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2,536 </w:t>
            </w:r>
          </w:p>
        </w:tc>
      </w:tr>
      <w:tr w:rsidR="006C4A8E" w:rsidRPr="00B07790" w14:paraId="5E1EF185" w14:textId="77777777" w:rsidTr="008B5AC4">
        <w:tc>
          <w:tcPr>
            <w:tcW w:w="3060" w:type="dxa"/>
          </w:tcPr>
          <w:p w14:paraId="18185719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D218A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2F08657B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29FD1E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(308)</w:t>
            </w:r>
          </w:p>
        </w:tc>
        <w:tc>
          <w:tcPr>
            <w:tcW w:w="236" w:type="dxa"/>
            <w:shd w:val="clear" w:color="auto" w:fill="auto"/>
          </w:tcPr>
          <w:p w14:paraId="15E05526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A2F3FF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B694B1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4732497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gridSpan w:val="2"/>
          </w:tcPr>
          <w:p w14:paraId="404F89F9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66CFC7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1,486 </w:t>
            </w:r>
          </w:p>
        </w:tc>
      </w:tr>
      <w:tr w:rsidR="00C85120" w:rsidRPr="00B07790" w14:paraId="028BCA82" w14:textId="77777777" w:rsidTr="008B5AC4">
        <w:trPr>
          <w:trHeight w:val="70"/>
        </w:trPr>
        <w:tc>
          <w:tcPr>
            <w:tcW w:w="3060" w:type="dxa"/>
          </w:tcPr>
          <w:p w14:paraId="6424584D" w14:textId="77777777" w:rsidR="00C85120" w:rsidRPr="00B07790" w:rsidRDefault="00C85120" w:rsidP="00C85120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C6BC5" w14:textId="0D803F2D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8,509</w:t>
            </w:r>
          </w:p>
        </w:tc>
        <w:tc>
          <w:tcPr>
            <w:tcW w:w="270" w:type="dxa"/>
            <w:shd w:val="clear" w:color="auto" w:fill="auto"/>
          </w:tcPr>
          <w:p w14:paraId="319F50B0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74DE6" w14:textId="20A96CA0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(1,074)</w:t>
            </w:r>
          </w:p>
        </w:tc>
        <w:tc>
          <w:tcPr>
            <w:tcW w:w="236" w:type="dxa"/>
            <w:shd w:val="clear" w:color="auto" w:fill="auto"/>
          </w:tcPr>
          <w:p w14:paraId="0FA441DB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F251C" w14:textId="36F4E9F9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BF5FA4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C4E076" w14:textId="38B5AC9F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270" w:type="dxa"/>
            <w:gridSpan w:val="2"/>
          </w:tcPr>
          <w:p w14:paraId="02E3C618" w14:textId="77777777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33352C" w14:textId="64C77EFA" w:rsidR="00C85120" w:rsidRPr="00B07790" w:rsidRDefault="00C85120" w:rsidP="00C8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9,484</w:t>
            </w:r>
          </w:p>
        </w:tc>
      </w:tr>
      <w:tr w:rsidR="006C4A8E" w:rsidRPr="00B07790" w14:paraId="4B95AD4B" w14:textId="77777777" w:rsidTr="008B5AC4">
        <w:tc>
          <w:tcPr>
            <w:tcW w:w="3060" w:type="dxa"/>
          </w:tcPr>
          <w:p w14:paraId="47E48876" w14:textId="77777777" w:rsidR="006C4A8E" w:rsidRPr="00B07790" w:rsidRDefault="006C4A8E" w:rsidP="008B5AC4">
            <w:pPr>
              <w:spacing w:line="240" w:lineRule="auto"/>
              <w:ind w:left="165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553E94B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29A53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B4B11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FB4F7E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D258A30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4331F31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84066C8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9B3C12D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006AFDD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4A8E" w:rsidRPr="00B07790" w14:paraId="05E72D95" w14:textId="77777777" w:rsidTr="008B5AC4">
        <w:tc>
          <w:tcPr>
            <w:tcW w:w="3060" w:type="dxa"/>
          </w:tcPr>
          <w:p w14:paraId="4825E166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044E702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F399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0B45D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84263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BA919A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708C53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C41BA7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65A4C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D6FD26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A8E" w:rsidRPr="00B07790" w14:paraId="7E15965A" w14:textId="77777777" w:rsidTr="008B5AC4">
        <w:tc>
          <w:tcPr>
            <w:tcW w:w="3060" w:type="dxa"/>
          </w:tcPr>
          <w:p w14:paraId="10CC6C26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0D5D9811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(3,440)</w:t>
            </w:r>
          </w:p>
        </w:tc>
        <w:tc>
          <w:tcPr>
            <w:tcW w:w="270" w:type="dxa"/>
            <w:shd w:val="clear" w:color="auto" w:fill="auto"/>
          </w:tcPr>
          <w:p w14:paraId="5A9F88B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4D75DB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(754)</w:t>
            </w:r>
          </w:p>
        </w:tc>
        <w:tc>
          <w:tcPr>
            <w:tcW w:w="236" w:type="dxa"/>
            <w:shd w:val="clear" w:color="auto" w:fill="auto"/>
          </w:tcPr>
          <w:p w14:paraId="77AF1910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3617818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48FF2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71F548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270" w:type="dxa"/>
            <w:gridSpan w:val="2"/>
          </w:tcPr>
          <w:p w14:paraId="72DB8AC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B678992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(4,247)</w:t>
            </w:r>
          </w:p>
        </w:tc>
      </w:tr>
      <w:tr w:rsidR="00546113" w:rsidRPr="00B07790" w14:paraId="2567B53E" w14:textId="77777777" w:rsidTr="008B5AC4">
        <w:tc>
          <w:tcPr>
            <w:tcW w:w="3060" w:type="dxa"/>
          </w:tcPr>
          <w:p w14:paraId="709D9FDE" w14:textId="2AECD4B5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</w:tcPr>
          <w:p w14:paraId="6A0AF57E" w14:textId="1FAB26AE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(3,263)</w:t>
            </w:r>
          </w:p>
        </w:tc>
        <w:tc>
          <w:tcPr>
            <w:tcW w:w="270" w:type="dxa"/>
            <w:shd w:val="clear" w:color="auto" w:fill="auto"/>
          </w:tcPr>
          <w:p w14:paraId="4178C7B4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921191" w14:textId="4BD95811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6BB8C4F6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A68F0AD" w14:textId="6492AF2F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E5F87D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7A8C82" w14:textId="3ACDC49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(421)</w:t>
            </w:r>
          </w:p>
        </w:tc>
        <w:tc>
          <w:tcPr>
            <w:tcW w:w="270" w:type="dxa"/>
            <w:gridSpan w:val="2"/>
          </w:tcPr>
          <w:p w14:paraId="6B6D1A6F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9C11E7" w14:textId="0D442A83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(3,667)</w:t>
            </w:r>
          </w:p>
        </w:tc>
      </w:tr>
      <w:tr w:rsidR="00546113" w:rsidRPr="00B07790" w14:paraId="283D629C" w14:textId="77777777" w:rsidTr="008B5AC4">
        <w:tc>
          <w:tcPr>
            <w:tcW w:w="3060" w:type="dxa"/>
          </w:tcPr>
          <w:p w14:paraId="1D3605B1" w14:textId="54F09B7B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508AE" w14:textId="12A773E5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(2,532)</w:t>
            </w:r>
          </w:p>
        </w:tc>
        <w:tc>
          <w:tcPr>
            <w:tcW w:w="270" w:type="dxa"/>
            <w:shd w:val="clear" w:color="auto" w:fill="auto"/>
          </w:tcPr>
          <w:p w14:paraId="56AAC996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4592E" w14:textId="06FCBEC4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  <w:tc>
          <w:tcPr>
            <w:tcW w:w="236" w:type="dxa"/>
            <w:shd w:val="clear" w:color="auto" w:fill="auto"/>
          </w:tcPr>
          <w:p w14:paraId="4EDE23CF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B109DD5" w14:textId="0C76F80B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3C1DC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4B0C15A" w14:textId="3A30DC6B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gridSpan w:val="2"/>
          </w:tcPr>
          <w:p w14:paraId="6BF68EE1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CD4513C" w14:textId="2476B3BD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(2,739)</w:t>
            </w:r>
          </w:p>
        </w:tc>
      </w:tr>
      <w:tr w:rsidR="00546113" w:rsidRPr="00B07790" w14:paraId="74E00FD2" w14:textId="77777777" w:rsidTr="008B5AC4">
        <w:tc>
          <w:tcPr>
            <w:tcW w:w="3060" w:type="dxa"/>
          </w:tcPr>
          <w:p w14:paraId="55FCBF3B" w14:textId="658F0BD3" w:rsidR="00546113" w:rsidRPr="00B07790" w:rsidRDefault="00546113" w:rsidP="00546113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11BFD" w14:textId="2676B58B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(9,235)</w:t>
            </w:r>
          </w:p>
        </w:tc>
        <w:tc>
          <w:tcPr>
            <w:tcW w:w="270" w:type="dxa"/>
            <w:shd w:val="clear" w:color="auto" w:fill="auto"/>
          </w:tcPr>
          <w:p w14:paraId="48DBA5C8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3C093" w14:textId="5666DA4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(900)</w:t>
            </w:r>
          </w:p>
        </w:tc>
        <w:tc>
          <w:tcPr>
            <w:tcW w:w="236" w:type="dxa"/>
            <w:shd w:val="clear" w:color="auto" w:fill="auto"/>
          </w:tcPr>
          <w:p w14:paraId="4CAF95DA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4ACDB" w14:textId="5C531B7C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380D2C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5E32FD" w14:textId="20F412E9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(487)</w:t>
            </w:r>
          </w:p>
        </w:tc>
        <w:tc>
          <w:tcPr>
            <w:tcW w:w="270" w:type="dxa"/>
            <w:gridSpan w:val="2"/>
          </w:tcPr>
          <w:p w14:paraId="0CD7043B" w14:textId="77777777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CA09A0" w14:textId="0D2DEE62" w:rsidR="00546113" w:rsidRPr="00B07790" w:rsidRDefault="00546113" w:rsidP="0054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(10,653)</w:t>
            </w:r>
          </w:p>
        </w:tc>
      </w:tr>
      <w:tr w:rsidR="006C4A8E" w:rsidRPr="00B07790" w14:paraId="1E6F6D31" w14:textId="77777777" w:rsidTr="008B5AC4">
        <w:trPr>
          <w:trHeight w:val="47"/>
        </w:trPr>
        <w:tc>
          <w:tcPr>
            <w:tcW w:w="3060" w:type="dxa"/>
          </w:tcPr>
          <w:p w14:paraId="52CBDD2E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1F10B2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4577B0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F0D6E7B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5452D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2AFA694E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A6AA74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0BE60B2C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3474119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F9912B5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4A8E" w:rsidRPr="00B07790" w14:paraId="505736A9" w14:textId="77777777" w:rsidTr="008B5AC4">
        <w:tc>
          <w:tcPr>
            <w:tcW w:w="3060" w:type="dxa"/>
          </w:tcPr>
          <w:p w14:paraId="33BCB68F" w14:textId="77777777" w:rsidR="006C4A8E" w:rsidRPr="00B07790" w:rsidRDefault="006C4A8E" w:rsidP="008B5AC4">
            <w:pPr>
              <w:tabs>
                <w:tab w:val="left" w:pos="540"/>
              </w:tabs>
              <w:spacing w:line="340" w:lineRule="exact"/>
              <w:ind w:left="174" w:right="-108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9B469E8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(726)</w:t>
            </w:r>
          </w:p>
        </w:tc>
        <w:tc>
          <w:tcPr>
            <w:tcW w:w="270" w:type="dxa"/>
            <w:shd w:val="clear" w:color="auto" w:fill="auto"/>
          </w:tcPr>
          <w:p w14:paraId="494FE0F1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755A77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(1,974)</w:t>
            </w:r>
          </w:p>
        </w:tc>
        <w:tc>
          <w:tcPr>
            <w:tcW w:w="236" w:type="dxa"/>
            <w:shd w:val="clear" w:color="auto" w:fill="auto"/>
          </w:tcPr>
          <w:p w14:paraId="691C43B2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7C5DF3E7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62E8DE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5C8C618A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  <w:tc>
          <w:tcPr>
            <w:tcW w:w="270" w:type="dxa"/>
            <w:gridSpan w:val="2"/>
          </w:tcPr>
          <w:p w14:paraId="1086E39F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1D7013D" w14:textId="77777777" w:rsidR="006C4A8E" w:rsidRPr="00B07790" w:rsidRDefault="006C4A8E" w:rsidP="008B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9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(1,169)</w:t>
            </w:r>
          </w:p>
        </w:tc>
      </w:tr>
    </w:tbl>
    <w:p w14:paraId="477F2881" w14:textId="77777777" w:rsidR="001F74A0" w:rsidRPr="00B07790" w:rsidRDefault="001F74A0" w:rsidP="00817992">
      <w:pPr>
        <w:pStyle w:val="ListParagraph"/>
        <w:tabs>
          <w:tab w:val="left" w:pos="207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DE9B4C0" w14:textId="051128EC" w:rsidR="00817992" w:rsidRPr="00B07790" w:rsidRDefault="00817992" w:rsidP="00817992">
      <w:pPr>
        <w:pStyle w:val="ListParagraph"/>
        <w:tabs>
          <w:tab w:val="left" w:pos="2070"/>
        </w:tabs>
        <w:ind w:left="540"/>
        <w:rPr>
          <w:rFonts w:asciiTheme="majorBidi" w:eastAsia="MS Mincho" w:hAnsiTheme="majorBidi" w:cstheme="majorBidi"/>
          <w:sz w:val="28"/>
          <w:szCs w:val="28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ผลกระทบของการปฏิรูปภาษีระหว่างประเทศ</w:t>
      </w: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- </w:t>
      </w: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ก</w:t>
      </w:r>
      <w:r w:rsidR="00795096">
        <w:rPr>
          <w:rFonts w:asciiTheme="majorBidi" w:hAnsiTheme="majorBidi" w:cstheme="majorBidi" w:hint="cs"/>
          <w:b/>
          <w:bCs/>
          <w:sz w:val="30"/>
          <w:szCs w:val="30"/>
          <w:cs/>
        </w:rPr>
        <w:t>ฎ</w:t>
      </w: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การคำนวณภาษีเงินได้เสาหลักที่สอง</w:t>
      </w: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B07790">
        <w:rPr>
          <w:rFonts w:asciiTheme="majorBidi" w:hAnsiTheme="majorBidi" w:cstheme="majorBidi"/>
          <w:b/>
          <w:bCs/>
          <w:sz w:val="30"/>
          <w:szCs w:val="30"/>
        </w:rPr>
        <w:t>Pillar Two)</w:t>
      </w:r>
    </w:p>
    <w:p w14:paraId="79C7EEFB" w14:textId="77777777" w:rsidR="00817992" w:rsidRPr="00B07790" w:rsidRDefault="00817992" w:rsidP="00817992">
      <w:pPr>
        <w:pStyle w:val="ListParagraph"/>
        <w:tabs>
          <w:tab w:val="left" w:pos="2070"/>
        </w:tabs>
        <w:ind w:left="540"/>
        <w:rPr>
          <w:rFonts w:asciiTheme="majorBidi" w:eastAsia="MS Mincho" w:hAnsiTheme="majorBidi" w:cstheme="majorBidi"/>
          <w:sz w:val="28"/>
          <w:szCs w:val="28"/>
        </w:rPr>
      </w:pPr>
    </w:p>
    <w:p w14:paraId="1BCA2298" w14:textId="69173328" w:rsidR="00B7028E" w:rsidRPr="00B7028E" w:rsidRDefault="00B7028E" w:rsidP="00B7028E">
      <w:pPr>
        <w:pStyle w:val="ListParagraph"/>
        <w:tabs>
          <w:tab w:val="left" w:pos="2070"/>
        </w:tabs>
        <w:ind w:left="540"/>
        <w:jc w:val="thaiDistribute"/>
        <w:rPr>
          <w:rFonts w:asciiTheme="majorBidi" w:eastAsia="MS Mincho" w:hAnsiTheme="majorBidi"/>
          <w:spacing w:val="2"/>
          <w:sz w:val="30"/>
          <w:szCs w:val="30"/>
        </w:rPr>
      </w:pPr>
      <w:r w:rsidRPr="00B7028E">
        <w:rPr>
          <w:rFonts w:asciiTheme="majorBidi" w:eastAsia="MS Mincho" w:hAnsiTheme="majorBidi"/>
          <w:spacing w:val="2"/>
          <w:sz w:val="30"/>
          <w:szCs w:val="30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Pillar Two model rule)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ที่เผยแพร่โดยองค์การเพื่อความร่วมมือทางเศรษฐกิจและการพัฒนา (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OECD)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ซึ่งจะมีการจัดเก็บภาษีส่วนเพิ่ม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 15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กลุ่มบริษัทจึงได้ถือปฏิบัติตามข้อยกเว้นที่กำหนดให้กิจการต้องไม่รับรู้แล</w:t>
      </w:r>
      <w:r>
        <w:rPr>
          <w:rFonts w:asciiTheme="majorBidi" w:eastAsia="MS Mincho" w:hAnsiTheme="majorBidi" w:hint="cs"/>
          <w:spacing w:val="2"/>
          <w:sz w:val="30"/>
          <w:szCs w:val="30"/>
          <w:cs/>
        </w:rPr>
        <w:t>ะ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>Pillar Two)</w:t>
      </w:r>
    </w:p>
    <w:p w14:paraId="3DE6D76E" w14:textId="349DF1C5" w:rsidR="00CA3EBC" w:rsidRDefault="00CA3EBC" w:rsidP="00B7028E">
      <w:pPr>
        <w:pStyle w:val="ListParagraph"/>
        <w:tabs>
          <w:tab w:val="left" w:pos="2070"/>
        </w:tabs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>
        <w:rPr>
          <w:rFonts w:asciiTheme="majorBidi" w:hAnsiTheme="majorBidi"/>
          <w:spacing w:val="2"/>
          <w:sz w:val="30"/>
          <w:szCs w:val="30"/>
        </w:rPr>
        <w:br w:type="page"/>
      </w:r>
    </w:p>
    <w:p w14:paraId="264EFE34" w14:textId="6039F08C" w:rsidR="00B7028E" w:rsidRPr="00B7028E" w:rsidRDefault="00B7028E" w:rsidP="00B7028E">
      <w:pPr>
        <w:pStyle w:val="ListParagraph"/>
        <w:tabs>
          <w:tab w:val="left" w:pos="2070"/>
        </w:tabs>
        <w:ind w:left="540"/>
        <w:jc w:val="thaiDistribute"/>
        <w:rPr>
          <w:rFonts w:asciiTheme="majorBidi" w:eastAsia="MS Mincho" w:hAnsiTheme="majorBidi"/>
          <w:spacing w:val="2"/>
          <w:sz w:val="30"/>
          <w:szCs w:val="30"/>
        </w:rPr>
      </w:pPr>
      <w:r w:rsidRPr="00B7028E">
        <w:rPr>
          <w:rFonts w:asciiTheme="majorBidi" w:eastAsia="MS Mincho" w:hAnsiTheme="majorBidi"/>
          <w:spacing w:val="2"/>
          <w:sz w:val="30"/>
          <w:szCs w:val="30"/>
          <w:cs/>
        </w:rPr>
        <w:lastRenderedPageBreak/>
        <w:t>ทั้งนี้กลุ่มบริษัทมีการดำเนินธุรกิจอยู่ในหลายประเทศที่ได้มีการออกกฎหมายดังกล่าวและมีผลบังคับใช้แล้วตั้งแต</w:t>
      </w:r>
      <w:r>
        <w:rPr>
          <w:rFonts w:asciiTheme="majorBidi" w:eastAsia="MS Mincho" w:hAnsiTheme="majorBidi" w:hint="cs"/>
          <w:spacing w:val="2"/>
          <w:sz w:val="30"/>
          <w:szCs w:val="30"/>
          <w:cs/>
        </w:rPr>
        <w:t>่</w:t>
      </w:r>
      <w:r w:rsidRPr="00B7028E">
        <w:rPr>
          <w:rFonts w:asciiTheme="majorBidi" w:eastAsia="MS Mincho" w:hAnsiTheme="majorBidi"/>
          <w:spacing w:val="2"/>
          <w:sz w:val="30"/>
          <w:szCs w:val="30"/>
          <w:cs/>
        </w:rPr>
        <w:t xml:space="preserve">วันที่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1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มกราคม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2567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โดยฝ่ายบริหารของกลุ่มบริษัทพิจารณาว่า โดยส่วนใหญ่จะได้รับประโยชน์จากมาตรการผ่อนปรน “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>Transitional Safe</w:t>
      </w:r>
      <w:r>
        <w:rPr>
          <w:rFonts w:asciiTheme="majorBidi" w:eastAsia="MS Mincho" w:hAnsiTheme="majorBidi"/>
          <w:spacing w:val="2"/>
          <w:sz w:val="30"/>
          <w:szCs w:val="30"/>
        </w:rPr>
        <w:t xml:space="preserve"> </w:t>
      </w:r>
      <w:proofErr w:type="spellStart"/>
      <w:r w:rsidRPr="00B7028E">
        <w:rPr>
          <w:rFonts w:asciiTheme="majorBidi" w:eastAsia="MS Mincho" w:hAnsiTheme="majorBidi"/>
          <w:spacing w:val="2"/>
          <w:sz w:val="30"/>
          <w:szCs w:val="30"/>
        </w:rPr>
        <w:t>Harbour</w:t>
      </w:r>
      <w:proofErr w:type="spellEnd"/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”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กลุ่มบริษัทจึงยังไม่มีการรับรู้ประมาณการหนี้สินภาษีส่วนเพิ่มในงบการเงินสำหรับปีสิ้นสุดวันที่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 31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ธันวาคม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>2567</w:t>
      </w:r>
    </w:p>
    <w:p w14:paraId="3BF00D65" w14:textId="77777777" w:rsidR="00817992" w:rsidRPr="00B07790" w:rsidRDefault="00817992" w:rsidP="00B7028E">
      <w:pPr>
        <w:pStyle w:val="ListParagraph"/>
        <w:tabs>
          <w:tab w:val="left" w:pos="2070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78246EDA" w14:textId="3FC30681" w:rsidR="00B7028E" w:rsidRPr="00B7028E" w:rsidRDefault="00B7028E" w:rsidP="00B7028E">
      <w:pPr>
        <w:pStyle w:val="ListParagraph"/>
        <w:tabs>
          <w:tab w:val="left" w:pos="2070"/>
        </w:tabs>
        <w:ind w:left="540"/>
        <w:jc w:val="thaiDistribute"/>
        <w:rPr>
          <w:rFonts w:asciiTheme="majorBidi" w:eastAsia="MS Mincho" w:hAnsiTheme="majorBidi"/>
          <w:spacing w:val="2"/>
          <w:sz w:val="30"/>
          <w:szCs w:val="30"/>
        </w:rPr>
      </w:pPr>
      <w:r w:rsidRPr="00B7028E">
        <w:rPr>
          <w:rFonts w:asciiTheme="majorBidi" w:eastAsia="MS Mincho" w:hAnsiTheme="majorBidi"/>
          <w:spacing w:val="2"/>
          <w:sz w:val="30"/>
          <w:szCs w:val="30"/>
          <w:cs/>
        </w:rPr>
        <w:t xml:space="preserve">นอกจากนี้ เมื่อวันที่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26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ธันวาคม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2567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ประเทศไทยได้มีการออกกฎหมายดังกล่าวแล้ว และจะมีผลบังคับใช้ตั้งแต่วันที่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1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มกราคม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2568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>เป็นต้นไป ซึ่งปัจจุบันฝ่ายบริหารของกลุ่มบริษัทอยู่ระหว่างการประเมินผลกระทบที่อาจเกิดขึ้นเพิ่มเติมของภาษีเงินได้เสาหลักที่สองต่องบการเงิน ฝ่ายบริหารคา</w:t>
      </w:r>
      <w:r w:rsidR="002B76C5">
        <w:rPr>
          <w:rFonts w:asciiTheme="majorBidi" w:eastAsia="MS Mincho" w:hAnsiTheme="majorBidi" w:hint="cs"/>
          <w:spacing w:val="2"/>
          <w:sz w:val="30"/>
          <w:szCs w:val="30"/>
          <w:cs/>
        </w:rPr>
        <w:t>ด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ว่ากฎหมายดังกล่าวจะไม่มีผลกระทบอย่างเป็นสาระสำคัญต่องบการเงินของกลุ่มบริษัทสำหรับปีสิ้นสุดวันที่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 xml:space="preserve">31 </w:t>
      </w:r>
      <w:r w:rsidRPr="00B7028E">
        <w:rPr>
          <w:rFonts w:asciiTheme="majorBidi" w:eastAsia="MS Mincho" w:hAnsiTheme="majorBidi" w:hint="cs"/>
          <w:spacing w:val="2"/>
          <w:sz w:val="30"/>
          <w:szCs w:val="30"/>
          <w:cs/>
        </w:rPr>
        <w:t xml:space="preserve">ธันวาคม </w:t>
      </w:r>
      <w:r w:rsidRPr="00B7028E">
        <w:rPr>
          <w:rFonts w:asciiTheme="majorBidi" w:eastAsia="MS Mincho" w:hAnsiTheme="majorBidi"/>
          <w:spacing w:val="2"/>
          <w:sz w:val="30"/>
          <w:szCs w:val="30"/>
        </w:rPr>
        <w:t>2568</w:t>
      </w:r>
    </w:p>
    <w:p w14:paraId="2F1DFD9A" w14:textId="77777777" w:rsidR="00817992" w:rsidRPr="00B7028E" w:rsidRDefault="00817992" w:rsidP="0046590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BA78FD1" w14:textId="7AD95487" w:rsidR="00BA279F" w:rsidRPr="00B07790" w:rsidRDefault="00BA279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3" w:name="_Hlk188190419"/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  <w:bookmarkEnd w:id="13"/>
    </w:p>
    <w:p w14:paraId="06450358" w14:textId="77777777" w:rsidR="00BA279F" w:rsidRPr="00B07790" w:rsidRDefault="00BA279F" w:rsidP="00BA279F">
      <w:pPr>
        <w:tabs>
          <w:tab w:val="left" w:pos="2070"/>
        </w:tabs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p w14:paraId="209E0636" w14:textId="12AF90DF" w:rsidR="00BA279F" w:rsidRPr="00B07790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07790">
        <w:rPr>
          <w:rFonts w:asciiTheme="majorBidi" w:hAnsiTheme="majorBidi" w:hint="cs"/>
          <w:spacing w:val="2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บริษัทได้รับบัตรส่งเสริมการลงทุนจากสำนักงานคณะกรรมการส่งเสริมการลงทุนสำหรับการผลิตผลิตภัณฑ์</w:t>
      </w:r>
      <w:r w:rsidR="000D574C" w:rsidRPr="00B07790">
        <w:rPr>
          <w:rFonts w:asciiTheme="majorBidi" w:hAnsiTheme="majorBidi" w:hint="cs"/>
          <w:spacing w:val="2"/>
          <w:sz w:val="30"/>
          <w:szCs w:val="30"/>
          <w:cs/>
        </w:rPr>
        <w:t xml:space="preserve">              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ปิโตรเคมีขั้นต้น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ขั้นกลางและขั้นปลาย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กิจการผลิตสาธารณูปการ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กิจการให้บริการท่าเทียบเรือสำหรับขนถ่ายสินค้าเหลวและคลังเก็บสินค้าเหลว กิจการบริการขนส่งสินค้าส</w:t>
      </w:r>
      <w:r w:rsidR="00D44546" w:rsidRPr="00B07790">
        <w:rPr>
          <w:rFonts w:asciiTheme="majorBidi" w:hAnsiTheme="majorBidi" w:hint="cs"/>
          <w:spacing w:val="2"/>
          <w:sz w:val="30"/>
          <w:szCs w:val="30"/>
          <w:cs/>
        </w:rPr>
        <w:t>ำ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หรับเดินทะเล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และกิจการผลิตผลิตภัณฑ์เคมีจากปิโตรเลียม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>/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ตามระยะเวลา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เงื่อนไขและข้อกำหนดที่ระบุในบัตรส่งเสริมการลงทุน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ซึ่งบริษัทต้องถือปฏิบัติตาม</w:t>
      </w:r>
    </w:p>
    <w:p w14:paraId="696104C8" w14:textId="77777777" w:rsidR="00BA279F" w:rsidRPr="00B07790" w:rsidRDefault="00BA279F" w:rsidP="00BA279F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261"/>
        <w:gridCol w:w="976"/>
        <w:gridCol w:w="236"/>
        <w:gridCol w:w="955"/>
        <w:gridCol w:w="264"/>
        <w:gridCol w:w="905"/>
        <w:gridCol w:w="270"/>
        <w:gridCol w:w="961"/>
        <w:gridCol w:w="32"/>
        <w:gridCol w:w="204"/>
        <w:gridCol w:w="32"/>
        <w:gridCol w:w="934"/>
      </w:tblGrid>
      <w:tr w:rsidR="00BA279F" w:rsidRPr="00B07790" w14:paraId="18F5B8B4" w14:textId="77777777" w:rsidTr="008B0D77">
        <w:trPr>
          <w:trHeight w:val="229"/>
        </w:trPr>
        <w:tc>
          <w:tcPr>
            <w:tcW w:w="2070" w:type="dxa"/>
          </w:tcPr>
          <w:p w14:paraId="4A014B37" w14:textId="77777777" w:rsidR="00BA279F" w:rsidRPr="00B0779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3"/>
          </w:tcPr>
          <w:p w14:paraId="2EAF5FAA" w14:textId="77777777" w:rsidR="00BA279F" w:rsidRPr="00B07790" w:rsidRDefault="00BA279F" w:rsidP="008B0D77">
            <w:pPr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A279F" w:rsidRPr="00B07790" w14:paraId="6027B4FA" w14:textId="77777777" w:rsidTr="00F11682">
        <w:tc>
          <w:tcPr>
            <w:tcW w:w="2070" w:type="dxa"/>
          </w:tcPr>
          <w:p w14:paraId="25BB90DB" w14:textId="77777777" w:rsidR="00BA279F" w:rsidRPr="00B0779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8" w:type="dxa"/>
            <w:gridSpan w:val="5"/>
            <w:tcBorders>
              <w:bottom w:val="single" w:sz="4" w:space="0" w:color="auto"/>
            </w:tcBorders>
          </w:tcPr>
          <w:p w14:paraId="27B0F5A1" w14:textId="56AC4E9E" w:rsidR="00BA279F" w:rsidRPr="00B07790" w:rsidRDefault="002E2425" w:rsidP="008B0D77">
            <w:pPr>
              <w:tabs>
                <w:tab w:val="clear" w:pos="454"/>
                <w:tab w:val="decimal" w:pos="477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4" w:type="dxa"/>
          </w:tcPr>
          <w:p w14:paraId="4ACBF3AF" w14:textId="77777777" w:rsidR="00BA279F" w:rsidRPr="00B07790" w:rsidRDefault="00BA279F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338" w:type="dxa"/>
            <w:gridSpan w:val="7"/>
            <w:tcBorders>
              <w:bottom w:val="single" w:sz="4" w:space="0" w:color="auto"/>
            </w:tcBorders>
          </w:tcPr>
          <w:p w14:paraId="0D506462" w14:textId="5CDC8835" w:rsidR="00BA279F" w:rsidRPr="00B07790" w:rsidRDefault="006C4A8E" w:rsidP="008B0D77">
            <w:pPr>
              <w:tabs>
                <w:tab w:val="decimal" w:pos="-108"/>
              </w:tabs>
              <w:spacing w:line="240" w:lineRule="auto"/>
              <w:ind w:left="-63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F11682" w:rsidRPr="00B07790" w14:paraId="7FEFFC29" w14:textId="77777777" w:rsidTr="00695933">
        <w:tc>
          <w:tcPr>
            <w:tcW w:w="2070" w:type="dxa"/>
          </w:tcPr>
          <w:p w14:paraId="6E56CF8E" w14:textId="77777777" w:rsidR="00F11682" w:rsidRPr="00B07790" w:rsidRDefault="00F11682" w:rsidP="00F11682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3657AA4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371EA964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E552391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3423B09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DF7513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vAlign w:val="bottom"/>
          </w:tcPr>
          <w:p w14:paraId="0D9B4B92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AEE8A6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vAlign w:val="bottom"/>
          </w:tcPr>
          <w:p w14:paraId="661FDC27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905" w:type="dxa"/>
            <w:vAlign w:val="bottom"/>
          </w:tcPr>
          <w:p w14:paraId="6F4DB8AE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กิจการที่ได้</w:t>
            </w:r>
          </w:p>
          <w:p w14:paraId="13B2D65D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รับการส่งเสริม</w:t>
            </w:r>
          </w:p>
        </w:tc>
        <w:tc>
          <w:tcPr>
            <w:tcW w:w="270" w:type="dxa"/>
            <w:vAlign w:val="bottom"/>
          </w:tcPr>
          <w:p w14:paraId="40A9687E" w14:textId="0EDBF161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0FEE2992" w14:textId="57FA1584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B0779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ไม่ได้รับการ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  <w:gridSpan w:val="2"/>
            <w:vAlign w:val="bottom"/>
          </w:tcPr>
          <w:p w14:paraId="7A24C7D1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46A5FF5" w14:textId="77777777" w:rsidR="00F11682" w:rsidRPr="00B07790" w:rsidRDefault="00F11682" w:rsidP="00F11682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A279F" w:rsidRPr="00B07790" w14:paraId="4E391E7C" w14:textId="77777777" w:rsidTr="008B0D77">
        <w:tc>
          <w:tcPr>
            <w:tcW w:w="2070" w:type="dxa"/>
          </w:tcPr>
          <w:p w14:paraId="34A9C002" w14:textId="77777777" w:rsidR="00BA279F" w:rsidRPr="00B07790" w:rsidRDefault="00BA279F" w:rsidP="008B0D77">
            <w:pPr>
              <w:spacing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0" w:type="dxa"/>
            <w:gridSpan w:val="13"/>
            <w:vAlign w:val="bottom"/>
          </w:tcPr>
          <w:p w14:paraId="6F37E42A" w14:textId="77777777" w:rsidR="00BA279F" w:rsidRPr="00B07790" w:rsidRDefault="00BA279F" w:rsidP="008B0D7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4A8E" w:rsidRPr="00B07790" w14:paraId="5B401F7A" w14:textId="77777777" w:rsidTr="00F11682">
        <w:tc>
          <w:tcPr>
            <w:tcW w:w="2070" w:type="dxa"/>
          </w:tcPr>
          <w:p w14:paraId="00536560" w14:textId="77777777" w:rsidR="006C4A8E" w:rsidRPr="00B07790" w:rsidRDefault="006C4A8E" w:rsidP="006C4A8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1A64BDB0" w14:textId="597277F4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21,560</w:t>
            </w:r>
          </w:p>
        </w:tc>
        <w:tc>
          <w:tcPr>
            <w:tcW w:w="261" w:type="dxa"/>
          </w:tcPr>
          <w:p w14:paraId="25CDCA0E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62CD3702" w14:textId="62A338B8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84,619</w:t>
            </w:r>
          </w:p>
        </w:tc>
        <w:tc>
          <w:tcPr>
            <w:tcW w:w="236" w:type="dxa"/>
          </w:tcPr>
          <w:p w14:paraId="75C4356B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03424715" w14:textId="6B8292E9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106,179</w:t>
            </w:r>
          </w:p>
        </w:tc>
        <w:tc>
          <w:tcPr>
            <w:tcW w:w="264" w:type="dxa"/>
          </w:tcPr>
          <w:p w14:paraId="20AD91D3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DC0110A" w14:textId="43C3C0CB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16,970</w:t>
            </w:r>
          </w:p>
        </w:tc>
        <w:tc>
          <w:tcPr>
            <w:tcW w:w="270" w:type="dxa"/>
          </w:tcPr>
          <w:p w14:paraId="0C5A7EC2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06BD8EF4" w14:textId="60403504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80,293</w:t>
            </w:r>
          </w:p>
        </w:tc>
        <w:tc>
          <w:tcPr>
            <w:tcW w:w="236" w:type="dxa"/>
            <w:gridSpan w:val="2"/>
          </w:tcPr>
          <w:p w14:paraId="3121DC24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7B071F13" w14:textId="73DC444D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97,263</w:t>
            </w:r>
          </w:p>
        </w:tc>
      </w:tr>
      <w:tr w:rsidR="006C4A8E" w:rsidRPr="00B07790" w14:paraId="7FA09EBB" w14:textId="77777777" w:rsidTr="00F11682">
        <w:tc>
          <w:tcPr>
            <w:tcW w:w="2070" w:type="dxa"/>
          </w:tcPr>
          <w:p w14:paraId="460463A9" w14:textId="77777777" w:rsidR="006C4A8E" w:rsidRPr="00B07790" w:rsidRDefault="006C4A8E" w:rsidP="006C4A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31702A27" w14:textId="2B82C166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49,897</w:t>
            </w:r>
          </w:p>
        </w:tc>
        <w:tc>
          <w:tcPr>
            <w:tcW w:w="261" w:type="dxa"/>
          </w:tcPr>
          <w:p w14:paraId="370DF941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2E1FF959" w14:textId="729EC116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330,921</w:t>
            </w:r>
          </w:p>
        </w:tc>
        <w:tc>
          <w:tcPr>
            <w:tcW w:w="236" w:type="dxa"/>
          </w:tcPr>
          <w:p w14:paraId="1BAD90CB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6C987DD5" w14:textId="323E04B3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380,818</w:t>
            </w:r>
          </w:p>
        </w:tc>
        <w:tc>
          <w:tcPr>
            <w:tcW w:w="264" w:type="dxa"/>
          </w:tcPr>
          <w:p w14:paraId="31203629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BCA9E62" w14:textId="68C1C020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41,806</w:t>
            </w:r>
          </w:p>
        </w:tc>
        <w:tc>
          <w:tcPr>
            <w:tcW w:w="270" w:type="dxa"/>
          </w:tcPr>
          <w:p w14:paraId="672AE71F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73F18213" w14:textId="1D7A4EA6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355,859</w:t>
            </w:r>
          </w:p>
        </w:tc>
        <w:tc>
          <w:tcPr>
            <w:tcW w:w="236" w:type="dxa"/>
            <w:gridSpan w:val="2"/>
          </w:tcPr>
          <w:p w14:paraId="13180FBC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1D206A74" w14:textId="3267FF7B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397,665</w:t>
            </w:r>
          </w:p>
        </w:tc>
      </w:tr>
      <w:tr w:rsidR="006C4A8E" w:rsidRPr="00B07790" w14:paraId="7BA34AD6" w14:textId="77777777" w:rsidTr="00F11682">
        <w:tc>
          <w:tcPr>
            <w:tcW w:w="2070" w:type="dxa"/>
          </w:tcPr>
          <w:p w14:paraId="4FF66DC9" w14:textId="77777777" w:rsidR="006C4A8E" w:rsidRPr="00B07790" w:rsidRDefault="006C4A8E" w:rsidP="006C4A8E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DE899E" w14:textId="43776429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35244D1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626FEA2" w14:textId="3C2E2231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36" w:type="dxa"/>
          </w:tcPr>
          <w:p w14:paraId="01037E99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5" w:type="dxa"/>
          </w:tcPr>
          <w:p w14:paraId="7E1C5CB7" w14:textId="7E994259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64" w:type="dxa"/>
          </w:tcPr>
          <w:p w14:paraId="211DCDF9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F738148" w14:textId="31BCF788" w:rsidR="006C4A8E" w:rsidRPr="00B07790" w:rsidRDefault="006C4A8E" w:rsidP="006C4A8E">
            <w:pPr>
              <w:tabs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366FE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031530" w14:textId="3BBAF68B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236" w:type="dxa"/>
            <w:gridSpan w:val="2"/>
          </w:tcPr>
          <w:p w14:paraId="49509007" w14:textId="77777777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gridSpan w:val="2"/>
          </w:tcPr>
          <w:p w14:paraId="32B24239" w14:textId="6F03005C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6C4A8E" w:rsidRPr="00B07790" w14:paraId="0D97CA10" w14:textId="77777777" w:rsidTr="00F11682">
        <w:tc>
          <w:tcPr>
            <w:tcW w:w="2070" w:type="dxa"/>
          </w:tcPr>
          <w:p w14:paraId="427AF48B" w14:textId="77777777" w:rsidR="006C4A8E" w:rsidRPr="00B07790" w:rsidRDefault="006C4A8E" w:rsidP="006C4A8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45BA1" w14:textId="17EA3A6D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71,457</w:t>
            </w:r>
          </w:p>
        </w:tc>
        <w:tc>
          <w:tcPr>
            <w:tcW w:w="261" w:type="dxa"/>
          </w:tcPr>
          <w:p w14:paraId="7C3BEEE0" w14:textId="77777777" w:rsidR="006C4A8E" w:rsidRPr="00B07790" w:rsidRDefault="006C4A8E" w:rsidP="006C4A8E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247FAD8" w14:textId="2E6B6CCF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416,025</w:t>
            </w:r>
          </w:p>
        </w:tc>
        <w:tc>
          <w:tcPr>
            <w:tcW w:w="236" w:type="dxa"/>
          </w:tcPr>
          <w:p w14:paraId="3E6EF76D" w14:textId="77777777" w:rsidR="006C4A8E" w:rsidRPr="00B07790" w:rsidRDefault="006C4A8E" w:rsidP="006C4A8E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4216EAF6" w14:textId="12E74A32" w:rsidR="006C4A8E" w:rsidRPr="00B07790" w:rsidRDefault="004A29C3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487,482</w:t>
            </w:r>
          </w:p>
        </w:tc>
        <w:tc>
          <w:tcPr>
            <w:tcW w:w="264" w:type="dxa"/>
          </w:tcPr>
          <w:p w14:paraId="0440BB75" w14:textId="77777777" w:rsidR="006C4A8E" w:rsidRPr="00B07790" w:rsidRDefault="006C4A8E" w:rsidP="006C4A8E">
            <w:pPr>
              <w:tabs>
                <w:tab w:val="left" w:pos="540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4264340C" w14:textId="49AFC34F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58,776</w:t>
            </w:r>
          </w:p>
        </w:tc>
        <w:tc>
          <w:tcPr>
            <w:tcW w:w="270" w:type="dxa"/>
          </w:tcPr>
          <w:p w14:paraId="192D8136" w14:textId="77777777" w:rsidR="006C4A8E" w:rsidRPr="00B07790" w:rsidRDefault="006C4A8E" w:rsidP="006C4A8E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1C2A7B9" w14:textId="388F668A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436,626</w:t>
            </w:r>
          </w:p>
        </w:tc>
        <w:tc>
          <w:tcPr>
            <w:tcW w:w="236" w:type="dxa"/>
            <w:gridSpan w:val="2"/>
          </w:tcPr>
          <w:p w14:paraId="23A9130A" w14:textId="77777777" w:rsidR="006C4A8E" w:rsidRPr="00B07790" w:rsidRDefault="006C4A8E" w:rsidP="006C4A8E">
            <w:pPr>
              <w:tabs>
                <w:tab w:val="left" w:pos="540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C2E45" w14:textId="4E1EE7DB" w:rsidR="006C4A8E" w:rsidRPr="00B07790" w:rsidRDefault="006C4A8E" w:rsidP="006C4A8E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495,402</w:t>
            </w:r>
          </w:p>
        </w:tc>
      </w:tr>
    </w:tbl>
    <w:p w14:paraId="132F75BF" w14:textId="77777777" w:rsidR="00BA279F" w:rsidRPr="00B07790" w:rsidRDefault="00BA279F" w:rsidP="00BA279F">
      <w:pPr>
        <w:pStyle w:val="ListParagraph"/>
        <w:ind w:left="28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4E121" w14:textId="77777777" w:rsidR="00BA279F" w:rsidRPr="00B07790" w:rsidRDefault="00BA279F" w:rsidP="00BA279F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07790">
        <w:rPr>
          <w:rFonts w:asciiTheme="majorBidi" w:hAnsiTheme="majorBidi"/>
          <w:spacing w:val="2"/>
          <w:sz w:val="30"/>
          <w:szCs w:val="30"/>
          <w:cs/>
        </w:rPr>
        <w:t>บริษัทย่อยบางแห่งในกลุ่มบริษัทได้รับสิทธิประโยชน์การส่งเสริมการลงทุนเช่นเดียวกับบริษัทดังกล่าวข้างต้น</w:t>
      </w:r>
    </w:p>
    <w:p w14:paraId="54C81A58" w14:textId="5ED2A5D3" w:rsidR="00BA279F" w:rsidRPr="00B07790" w:rsidRDefault="00BA279F" w:rsidP="00BA279F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24"/>
          <w:szCs w:val="24"/>
          <w:lang w:val="th-TH"/>
        </w:rPr>
      </w:pPr>
    </w:p>
    <w:p w14:paraId="68036510" w14:textId="790E06DB" w:rsidR="00CA3EBC" w:rsidRDefault="00CA3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A4E27DF" w14:textId="2DDCD551" w:rsidR="003968AF" w:rsidRPr="00B07790" w:rsidRDefault="003968AF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1503D0"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B077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77DC4A1F" w14:textId="35DC99F1" w:rsidR="00C016C5" w:rsidRPr="00B07790" w:rsidRDefault="00C016C5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22"/>
          <w:szCs w:val="22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0B6DAD" w:rsidRPr="00B07790" w14:paraId="65FE1765" w14:textId="77777777" w:rsidTr="00FA41B8">
        <w:trPr>
          <w:trHeight w:val="20"/>
          <w:tblHeader/>
        </w:trPr>
        <w:tc>
          <w:tcPr>
            <w:tcW w:w="2233" w:type="pct"/>
          </w:tcPr>
          <w:p w14:paraId="0F316492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74EBFACB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C014212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77507DFC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DAD" w:rsidRPr="00B07790" w14:paraId="361A70CE" w14:textId="77777777" w:rsidTr="00FA41B8">
        <w:trPr>
          <w:trHeight w:val="20"/>
          <w:tblHeader/>
        </w:trPr>
        <w:tc>
          <w:tcPr>
            <w:tcW w:w="2233" w:type="pct"/>
          </w:tcPr>
          <w:p w14:paraId="5FD4586E" w14:textId="16DF7913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0514C86" w14:textId="3C0F12C9" w:rsidR="000B6DAD" w:rsidRPr="00B07790" w:rsidRDefault="008F1522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9F1A557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660F3C4" w14:textId="0D0D0DE3" w:rsidR="000B6DAD" w:rsidRPr="00B07790" w:rsidRDefault="008F1522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1074751B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EBD4A8C" w14:textId="54A88168" w:rsidR="000B6DAD" w:rsidRPr="00B07790" w:rsidRDefault="008F1522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544F"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EE1D07A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079636" w14:textId="18D29FEA" w:rsidR="000B6DAD" w:rsidRPr="00B07790" w:rsidRDefault="008F1522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04A4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B6DAD" w:rsidRPr="00B07790" w14:paraId="2091748A" w14:textId="77777777" w:rsidTr="00FA41B8">
        <w:trPr>
          <w:trHeight w:val="20"/>
          <w:tblHeader/>
        </w:trPr>
        <w:tc>
          <w:tcPr>
            <w:tcW w:w="2233" w:type="pct"/>
          </w:tcPr>
          <w:p w14:paraId="2F666AD9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071DE2C6" w14:textId="77777777" w:rsidR="000B6DAD" w:rsidRPr="00B07790" w:rsidRDefault="000B6DAD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C4A8E" w:rsidRPr="00B07790" w14:paraId="65665C01" w14:textId="77777777" w:rsidTr="006D7C07">
        <w:trPr>
          <w:trHeight w:val="20"/>
        </w:trPr>
        <w:tc>
          <w:tcPr>
            <w:tcW w:w="2233" w:type="pct"/>
            <w:shd w:val="clear" w:color="auto" w:fill="auto"/>
          </w:tcPr>
          <w:p w14:paraId="4356F540" w14:textId="454F202B" w:rsidR="006C4A8E" w:rsidRPr="00B07790" w:rsidRDefault="006C4A8E" w:rsidP="00FA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</w:t>
            </w:r>
            <w:r w:rsidR="00A955BB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ที่เป็นของ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ผู้ถือหุ้นสามัญของบริษัท </w:t>
            </w:r>
          </w:p>
        </w:tc>
        <w:tc>
          <w:tcPr>
            <w:tcW w:w="581" w:type="pct"/>
            <w:shd w:val="clear" w:color="auto" w:fill="auto"/>
          </w:tcPr>
          <w:p w14:paraId="44575D35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0B5EAE" w14:textId="5130AA69" w:rsidR="002C0941" w:rsidRPr="00B07790" w:rsidRDefault="002C0941" w:rsidP="0063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(29,810.55)</w:t>
            </w:r>
          </w:p>
        </w:tc>
        <w:tc>
          <w:tcPr>
            <w:tcW w:w="146" w:type="pct"/>
          </w:tcPr>
          <w:p w14:paraId="213C2F86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A01F43E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F7FA54" w14:textId="1803E390" w:rsidR="006C4A8E" w:rsidRPr="00B07790" w:rsidRDefault="006C4A8E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999.13</w:t>
            </w:r>
          </w:p>
        </w:tc>
        <w:tc>
          <w:tcPr>
            <w:tcW w:w="137" w:type="pct"/>
            <w:shd w:val="clear" w:color="auto" w:fill="auto"/>
          </w:tcPr>
          <w:p w14:paraId="704B2967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4BDB7FB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8039CD" w14:textId="5ECC300A" w:rsidR="002C0941" w:rsidRPr="00B07790" w:rsidRDefault="002C0941" w:rsidP="00DB3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(21,336.9)</w:t>
            </w:r>
          </w:p>
        </w:tc>
        <w:tc>
          <w:tcPr>
            <w:tcW w:w="142" w:type="pct"/>
            <w:shd w:val="clear" w:color="auto" w:fill="auto"/>
          </w:tcPr>
          <w:p w14:paraId="683617CE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30E9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3C2BB9" w14:textId="22D525E0" w:rsidR="006C4A8E" w:rsidRPr="00B07790" w:rsidRDefault="006C4A8E" w:rsidP="00513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20,264.71</w:t>
            </w:r>
          </w:p>
        </w:tc>
      </w:tr>
      <w:tr w:rsidR="00637FF3" w:rsidRPr="00B07790" w14:paraId="24B51CBD" w14:textId="77777777" w:rsidTr="006D7C07">
        <w:trPr>
          <w:trHeight w:val="20"/>
        </w:trPr>
        <w:tc>
          <w:tcPr>
            <w:tcW w:w="2233" w:type="pct"/>
            <w:shd w:val="clear" w:color="auto" w:fill="auto"/>
          </w:tcPr>
          <w:p w14:paraId="3EA3AF7A" w14:textId="21CB26F3" w:rsidR="00982D06" w:rsidRPr="00B07790" w:rsidRDefault="00637FF3" w:rsidP="00E5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ดอกเบี้ยจ่ายสำหรับ</w:t>
            </w:r>
            <w:r w:rsidR="00E531FE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ปีของ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  <w:r w:rsidR="00780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ด้อยสิทธิ</w:t>
            </w:r>
          </w:p>
          <w:p w14:paraId="446939CF" w14:textId="09A1EC35" w:rsidR="00637FF3" w:rsidRPr="00B07790" w:rsidRDefault="00982D06" w:rsidP="00E53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 </w:t>
            </w:r>
            <w:r w:rsidR="00637FF3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ที่มีลักษณะคล้ายทุน</w:t>
            </w:r>
            <w:r w:rsidR="00780BCC">
              <w:rPr>
                <w:rFonts w:asciiTheme="majorBidi" w:hAnsiTheme="majorBidi" w:cstheme="majorBidi" w:hint="cs"/>
                <w:sz w:val="30"/>
                <w:szCs w:val="30"/>
                <w:cs/>
              </w:rPr>
              <w:t>ฯ</w:t>
            </w:r>
            <w:r w:rsidR="00E531FE"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สุทธิจากภาษี 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D1B9B79" w14:textId="77777777" w:rsidR="00637FF3" w:rsidRPr="00B07790" w:rsidRDefault="00637FF3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DB8EDF" w14:textId="3E524575" w:rsidR="00637FF3" w:rsidRPr="00B07790" w:rsidRDefault="00DB3643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(37.17)</w:t>
            </w:r>
          </w:p>
        </w:tc>
        <w:tc>
          <w:tcPr>
            <w:tcW w:w="146" w:type="pct"/>
          </w:tcPr>
          <w:p w14:paraId="6904BE3A" w14:textId="77777777" w:rsidR="00637FF3" w:rsidRPr="00B07790" w:rsidRDefault="00637FF3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BD9532C" w14:textId="77777777" w:rsidR="00637FF3" w:rsidRPr="00B07790" w:rsidRDefault="00637FF3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2A044" w14:textId="6A904150" w:rsidR="00637FF3" w:rsidRPr="00B07790" w:rsidRDefault="00DB3643" w:rsidP="00513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37FF3"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DCB51CE" w14:textId="77777777" w:rsidR="00637FF3" w:rsidRPr="00B07790" w:rsidRDefault="00637FF3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4EAFA49" w14:textId="77777777" w:rsidR="00637FF3" w:rsidRPr="00B07790" w:rsidRDefault="00637FF3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E247A" w14:textId="1C37A351" w:rsidR="00637FF3" w:rsidRPr="00B07790" w:rsidRDefault="00DB3643" w:rsidP="0024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(37.17)</w:t>
            </w:r>
          </w:p>
        </w:tc>
        <w:tc>
          <w:tcPr>
            <w:tcW w:w="142" w:type="pct"/>
            <w:shd w:val="clear" w:color="auto" w:fill="auto"/>
          </w:tcPr>
          <w:p w14:paraId="259A3197" w14:textId="77777777" w:rsidR="00637FF3" w:rsidRPr="00B07790" w:rsidRDefault="00637FF3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65597E8" w14:textId="77777777" w:rsidR="00637FF3" w:rsidRPr="00B07790" w:rsidRDefault="00637FF3" w:rsidP="00513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D3C75" w14:textId="05EC0EB2" w:rsidR="00637FF3" w:rsidRPr="00B07790" w:rsidRDefault="00DB3643" w:rsidP="00513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37FF3"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A41B8" w:rsidRPr="00B07790" w14:paraId="3FE2022F" w14:textId="77777777" w:rsidTr="006D7C07">
        <w:trPr>
          <w:trHeight w:val="20"/>
        </w:trPr>
        <w:tc>
          <w:tcPr>
            <w:tcW w:w="2233" w:type="pct"/>
            <w:shd w:val="clear" w:color="auto" w:fill="auto"/>
          </w:tcPr>
          <w:p w14:paraId="3B5D8B15" w14:textId="070CF070" w:rsidR="00FA41B8" w:rsidRPr="00B07790" w:rsidRDefault="00FA41B8" w:rsidP="00FA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b/>
                <w:bCs/>
                <w:iCs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2F1B7" w14:textId="77777777" w:rsidR="00FA41B8" w:rsidRPr="00B07790" w:rsidRDefault="00FA41B8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AD6538" w14:textId="1395E072" w:rsidR="00FA41B8" w:rsidRPr="00B07790" w:rsidRDefault="00DB3643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(29,847.72)</w:t>
            </w:r>
          </w:p>
        </w:tc>
        <w:tc>
          <w:tcPr>
            <w:tcW w:w="146" w:type="pct"/>
          </w:tcPr>
          <w:p w14:paraId="2D10DEDA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6198CC7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420BF0" w14:textId="2D3A8F1A" w:rsidR="00FA41B8" w:rsidRPr="00B07790" w:rsidRDefault="00FA41B8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999.13</w:t>
            </w:r>
          </w:p>
        </w:tc>
        <w:tc>
          <w:tcPr>
            <w:tcW w:w="137" w:type="pct"/>
            <w:shd w:val="clear" w:color="auto" w:fill="auto"/>
          </w:tcPr>
          <w:p w14:paraId="2FD0DF9D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5C74B" w14:textId="77777777" w:rsidR="00FA41B8" w:rsidRPr="00B07790" w:rsidRDefault="00FA41B8" w:rsidP="00073316">
            <w:pPr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1F5363" w14:textId="1C526E4E" w:rsidR="00FA41B8" w:rsidRPr="00B07790" w:rsidRDefault="00DB3643" w:rsidP="00247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(21,374.07)</w:t>
            </w:r>
          </w:p>
        </w:tc>
        <w:tc>
          <w:tcPr>
            <w:tcW w:w="142" w:type="pct"/>
            <w:shd w:val="clear" w:color="auto" w:fill="auto"/>
          </w:tcPr>
          <w:p w14:paraId="7BCEF67F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0A5FF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DD357F4" w14:textId="5A3D0166" w:rsidR="00FA41B8" w:rsidRPr="00B07790" w:rsidRDefault="00FA41B8" w:rsidP="00513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20,264.71</w:t>
            </w:r>
          </w:p>
        </w:tc>
      </w:tr>
      <w:tr w:rsidR="006C4A8E" w:rsidRPr="00B07790" w14:paraId="3058ED38" w14:textId="77777777" w:rsidTr="00FA41B8">
        <w:trPr>
          <w:trHeight w:val="20"/>
        </w:trPr>
        <w:tc>
          <w:tcPr>
            <w:tcW w:w="2233" w:type="pct"/>
            <w:shd w:val="clear" w:color="auto" w:fill="auto"/>
          </w:tcPr>
          <w:p w14:paraId="1D3670C8" w14:textId="77777777" w:rsidR="00FA41B8" w:rsidRPr="00B07790" w:rsidRDefault="00FA41B8" w:rsidP="00FA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3752A13A" w14:textId="1FDFB897" w:rsidR="006C4A8E" w:rsidRPr="00B07790" w:rsidRDefault="00FA41B8" w:rsidP="00FA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71963" w:rsidRPr="00B07790">
              <w:rPr>
                <w:rFonts w:asciiTheme="majorBidi" w:hAnsiTheme="majorBidi"/>
                <w:sz w:val="30"/>
                <w:szCs w:val="30"/>
              </w:rPr>
              <w:t>31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259DD5A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000D60" w14:textId="061E5555" w:rsidR="00FA41B8" w:rsidRPr="00B07790" w:rsidRDefault="002C0941" w:rsidP="0063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350E1DE0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41F682E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CF9E8" w14:textId="65478753" w:rsidR="006C4A8E" w:rsidRPr="00B07790" w:rsidRDefault="006C4A8E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62C29D4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85D1D5D" w14:textId="77777777" w:rsidR="006C4A8E" w:rsidRPr="00B07790" w:rsidRDefault="006C4A8E" w:rsidP="00DA1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4D56E6" w14:textId="2B825BCA" w:rsidR="00FA41B8" w:rsidRPr="00B07790" w:rsidRDefault="002C0941" w:rsidP="00DA1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D0B87D4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D8C2A9C" w14:textId="77777777" w:rsidR="00FA41B8" w:rsidRPr="00B07790" w:rsidRDefault="00FA41B8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6946D" w14:textId="43EC5BD7" w:rsidR="006C4A8E" w:rsidRPr="00B07790" w:rsidRDefault="006C4A8E" w:rsidP="00DB3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4,508.85</w:t>
            </w:r>
          </w:p>
        </w:tc>
      </w:tr>
      <w:tr w:rsidR="006C4A8E" w:rsidRPr="00B07790" w14:paraId="49DC1291" w14:textId="77777777" w:rsidTr="003A4E50">
        <w:trPr>
          <w:trHeight w:val="20"/>
        </w:trPr>
        <w:tc>
          <w:tcPr>
            <w:tcW w:w="2233" w:type="pct"/>
            <w:shd w:val="clear" w:color="auto" w:fill="auto"/>
          </w:tcPr>
          <w:p w14:paraId="45095716" w14:textId="3EB1CD5B" w:rsidR="006C4A8E" w:rsidRPr="00B07790" w:rsidRDefault="006C4A8E" w:rsidP="00FA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5EB871" w14:textId="4014DF48" w:rsidR="006C4A8E" w:rsidRPr="00B07790" w:rsidRDefault="002C0941" w:rsidP="0063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(6.6</w:t>
            </w:r>
            <w:r w:rsidR="00DB3643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6D68B89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B3E15B" w14:textId="51C06123" w:rsidR="006C4A8E" w:rsidRPr="00B07790" w:rsidRDefault="006C4A8E" w:rsidP="00DB3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137" w:type="pct"/>
            <w:shd w:val="clear" w:color="auto" w:fill="auto"/>
          </w:tcPr>
          <w:p w14:paraId="32D9510D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073644" w14:textId="3EAA5B0D" w:rsidR="006C4A8E" w:rsidRPr="00B07790" w:rsidRDefault="002C0941" w:rsidP="00DB3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(4.7</w:t>
            </w:r>
            <w:r w:rsidR="00DB3643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6DB9A0AC" w14:textId="77777777" w:rsidR="006C4A8E" w:rsidRPr="00B07790" w:rsidRDefault="006C4A8E" w:rsidP="00FA4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55DBC0" w14:textId="20E78A3D" w:rsidR="006C4A8E" w:rsidRPr="00B07790" w:rsidRDefault="006C4A8E" w:rsidP="00DB3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4.49</w:t>
            </w:r>
          </w:p>
        </w:tc>
      </w:tr>
    </w:tbl>
    <w:p w14:paraId="6B0A8F89" w14:textId="77777777" w:rsidR="000B6DAD" w:rsidRPr="00B07790" w:rsidRDefault="000B6DAD" w:rsidP="00B1061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7AF5B127" w14:textId="5693D9FA" w:rsidR="00D44546" w:rsidRPr="00B07790" w:rsidRDefault="00B1061C" w:rsidP="00EC6587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B07790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764FA0" w:rsidRPr="00B07790">
        <w:rPr>
          <w:rFonts w:asciiTheme="majorBidi" w:hAnsiTheme="majorBidi" w:hint="cs"/>
          <w:spacing w:val="2"/>
          <w:sz w:val="30"/>
          <w:szCs w:val="30"/>
          <w:cs/>
        </w:rPr>
        <w:t>ปี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764FA0" w:rsidRPr="00B07790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764FA0" w:rsidRPr="00B07790">
        <w:rPr>
          <w:rFonts w:asciiTheme="majorBidi" w:hAnsiTheme="majorBidi" w:hint="cs"/>
          <w:spacing w:val="2"/>
          <w:sz w:val="30"/>
          <w:szCs w:val="30"/>
          <w:cs/>
        </w:rPr>
        <w:t>ธันวาคม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825EA4" w:rsidRPr="00B07790">
        <w:rPr>
          <w:rFonts w:asciiTheme="majorBidi" w:hAnsiTheme="majorBidi"/>
          <w:spacing w:val="2"/>
          <w:sz w:val="30"/>
          <w:szCs w:val="30"/>
        </w:rPr>
        <w:t>256</w:t>
      </w:r>
      <w:r w:rsidR="006C4A8E" w:rsidRPr="00B07790">
        <w:rPr>
          <w:rFonts w:asciiTheme="majorBidi" w:hAnsiTheme="majorBidi"/>
          <w:spacing w:val="2"/>
          <w:sz w:val="30"/>
          <w:szCs w:val="30"/>
        </w:rPr>
        <w:t>7</w:t>
      </w:r>
      <w:r w:rsidR="00825EA4" w:rsidRPr="00B07790">
        <w:rPr>
          <w:rFonts w:asciiTheme="majorBidi" w:hAnsiTheme="majorBidi"/>
          <w:spacing w:val="2"/>
          <w:sz w:val="30"/>
          <w:szCs w:val="30"/>
        </w:rPr>
        <w:t xml:space="preserve"> </w:t>
      </w:r>
      <w:r w:rsidR="00825EA4" w:rsidRPr="00B07790">
        <w:rPr>
          <w:rFonts w:asciiTheme="majorBidi" w:hAnsiTheme="majorBidi"/>
          <w:spacing w:val="2"/>
          <w:sz w:val="30"/>
          <w:szCs w:val="30"/>
          <w:cs/>
        </w:rPr>
        <w:t xml:space="preserve">และ </w:t>
      </w:r>
      <w:r w:rsidR="00825EA4" w:rsidRPr="00B07790">
        <w:rPr>
          <w:rFonts w:asciiTheme="majorBidi" w:hAnsiTheme="majorBidi"/>
          <w:spacing w:val="2"/>
          <w:sz w:val="30"/>
          <w:szCs w:val="30"/>
        </w:rPr>
        <w:t>256</w:t>
      </w:r>
      <w:r w:rsidR="006C4A8E" w:rsidRPr="00B07790">
        <w:rPr>
          <w:rFonts w:asciiTheme="majorBidi" w:hAnsiTheme="majorBidi"/>
          <w:spacing w:val="2"/>
          <w:sz w:val="30"/>
          <w:szCs w:val="30"/>
        </w:rPr>
        <w:t>6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="00EC6587"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EC6587" w:rsidRPr="00B07790">
        <w:rPr>
          <w:rFonts w:asciiTheme="majorBidi" w:hAnsiTheme="majorBidi"/>
          <w:spacing w:val="2"/>
          <w:sz w:val="30"/>
          <w:szCs w:val="30"/>
          <w:cs/>
        </w:rPr>
        <w:t xml:space="preserve"> (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EC6587" w:rsidRPr="00B07790">
        <w:rPr>
          <w:rFonts w:asciiTheme="majorBidi" w:hAnsiTheme="majorBidi"/>
          <w:spacing w:val="2"/>
          <w:sz w:val="30"/>
          <w:szCs w:val="30"/>
          <w:cs/>
        </w:rPr>
        <w:t xml:space="preserve">) 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ต่อหุ้นปรับลดจึงเท่ากับกำไร</w:t>
      </w:r>
      <w:r w:rsidR="00EC6587" w:rsidRPr="00B07790">
        <w:rPr>
          <w:rFonts w:asciiTheme="majorBidi" w:hAnsiTheme="majorBidi"/>
          <w:spacing w:val="2"/>
          <w:sz w:val="30"/>
          <w:szCs w:val="30"/>
          <w:cs/>
        </w:rPr>
        <w:t xml:space="preserve"> (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EC6587" w:rsidRPr="00B07790">
        <w:rPr>
          <w:rFonts w:asciiTheme="majorBidi" w:hAnsiTheme="majorBidi"/>
          <w:spacing w:val="2"/>
          <w:sz w:val="30"/>
          <w:szCs w:val="30"/>
          <w:cs/>
        </w:rPr>
        <w:t xml:space="preserve">) </w:t>
      </w:r>
      <w:r w:rsidR="00EC6587" w:rsidRPr="00B07790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7AE20346" w14:textId="77777777" w:rsidR="00EC6587" w:rsidRPr="00B07790" w:rsidRDefault="00EC6587" w:rsidP="00EC6587">
      <w:pPr>
        <w:tabs>
          <w:tab w:val="clear" w:pos="227"/>
          <w:tab w:val="clear" w:pos="454"/>
          <w:tab w:val="left" w:pos="54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6AC155F" w14:textId="56A1316C" w:rsidR="00DC3519" w:rsidRPr="00B07790" w:rsidRDefault="00DC3519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46BC6BC7" w14:textId="2A49D13F" w:rsidR="00DC3519" w:rsidRPr="00B07790" w:rsidRDefault="00DC3519" w:rsidP="004207F0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DC3519" w:rsidRPr="00B07790" w14:paraId="7602FB79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457F9D6A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pct"/>
            <w:shd w:val="clear" w:color="auto" w:fill="auto"/>
            <w:vAlign w:val="bottom"/>
          </w:tcPr>
          <w:p w14:paraId="4BC6C978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0" w:type="pct"/>
          </w:tcPr>
          <w:p w14:paraId="242BD1E5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401FF4BD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0" w:type="pct"/>
          </w:tcPr>
          <w:p w14:paraId="24FCD97E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vAlign w:val="bottom"/>
          </w:tcPr>
          <w:p w14:paraId="133080A8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0" w:type="pct"/>
            <w:shd w:val="clear" w:color="auto" w:fill="auto"/>
          </w:tcPr>
          <w:p w14:paraId="46C46441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746E66E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C3519" w:rsidRPr="00B07790" w14:paraId="6F2A0C6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6B76585A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pct"/>
            <w:shd w:val="clear" w:color="auto" w:fill="auto"/>
          </w:tcPr>
          <w:p w14:paraId="3628573A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4A72084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A9736A0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178DAF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00A3728E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shd w:val="clear" w:color="auto" w:fill="auto"/>
          </w:tcPr>
          <w:p w14:paraId="196E6E5B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3C8C5873" w14:textId="77777777" w:rsidR="00DC3519" w:rsidRPr="00B07790" w:rsidRDefault="00DC3519" w:rsidP="00C27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2"/>
              </w:tabs>
              <w:spacing w:after="0" w:line="36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3519" w:rsidRPr="00B07790" w14:paraId="648A8FE1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B29CA3E" w14:textId="1DE00BC2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C4A8E"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85" w:type="pct"/>
            <w:shd w:val="clear" w:color="auto" w:fill="auto"/>
          </w:tcPr>
          <w:p w14:paraId="4D4080AB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E94F949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742C4533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67B401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62717B94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69EC837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0473AB98" w14:textId="77777777" w:rsidR="00DC3519" w:rsidRPr="00B07790" w:rsidRDefault="00DC3519" w:rsidP="00C2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34A8" w:rsidRPr="00B07790" w14:paraId="39B96E50" w14:textId="77777777" w:rsidTr="003C22A7">
        <w:trPr>
          <w:trHeight w:val="432"/>
        </w:trPr>
        <w:tc>
          <w:tcPr>
            <w:tcW w:w="1469" w:type="pct"/>
            <w:shd w:val="clear" w:color="auto" w:fill="auto"/>
          </w:tcPr>
          <w:p w14:paraId="32BE8447" w14:textId="431E82B6" w:rsidR="003C34A8" w:rsidRPr="00B0779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85" w:type="pct"/>
            <w:shd w:val="clear" w:color="auto" w:fill="auto"/>
          </w:tcPr>
          <w:p w14:paraId="51E573F4" w14:textId="4E9E12CF" w:rsidR="003C34A8" w:rsidRPr="00B07790" w:rsidRDefault="00195429" w:rsidP="00195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C34A8" w:rsidRPr="00B0779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3C34A8"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C34A8" w:rsidRPr="00B0779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6A9E4183" w14:textId="77777777" w:rsidR="003C34A8" w:rsidRPr="00B0779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544431AE" w14:textId="2C17F4BC" w:rsidR="003C34A8" w:rsidRPr="00B07790" w:rsidRDefault="00195429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 xml:space="preserve">24 </w:t>
            </w:r>
            <w:r w:rsidR="006C4A8E" w:rsidRPr="00B0779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6C4A8E"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C4A8E"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5732BA0D" w14:textId="77777777" w:rsidR="003C34A8" w:rsidRPr="00B0779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50185665" w14:textId="44456E65" w:rsidR="003C34A8" w:rsidRPr="00B07790" w:rsidRDefault="00195429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130" w:type="pct"/>
            <w:shd w:val="clear" w:color="auto" w:fill="auto"/>
          </w:tcPr>
          <w:p w14:paraId="50B73A15" w14:textId="77777777" w:rsidR="003C34A8" w:rsidRPr="00B07790" w:rsidRDefault="003C34A8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03C05DB" w14:textId="1CE53051" w:rsidR="003C34A8" w:rsidRPr="00B07790" w:rsidRDefault="00195429" w:rsidP="003C3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EF1BAF"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74D54A7" w14:textId="3CB532E8" w:rsidR="008F1522" w:rsidRPr="00B07790" w:rsidRDefault="008F1522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625"/>
        <w:gridCol w:w="239"/>
        <w:gridCol w:w="1652"/>
        <w:gridCol w:w="239"/>
        <w:gridCol w:w="1199"/>
        <w:gridCol w:w="239"/>
        <w:gridCol w:w="1289"/>
      </w:tblGrid>
      <w:tr w:rsidR="006C4A8E" w:rsidRPr="00B07790" w14:paraId="1689A544" w14:textId="77777777" w:rsidTr="00393DBD">
        <w:trPr>
          <w:trHeight w:val="432"/>
        </w:trPr>
        <w:tc>
          <w:tcPr>
            <w:tcW w:w="1469" w:type="pct"/>
            <w:shd w:val="clear" w:color="auto" w:fill="auto"/>
          </w:tcPr>
          <w:p w14:paraId="092EBC8F" w14:textId="1AC0AAD4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5" w:type="pct"/>
            <w:shd w:val="clear" w:color="auto" w:fill="auto"/>
          </w:tcPr>
          <w:p w14:paraId="6104754A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1492B2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74C5EFA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E46C05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7110EC6E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14B3864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shd w:val="clear" w:color="auto" w:fill="auto"/>
          </w:tcPr>
          <w:p w14:paraId="2DBF14B1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A8E" w:rsidRPr="00B07790" w14:paraId="5C0B9569" w14:textId="77777777" w:rsidTr="00C00993">
        <w:trPr>
          <w:trHeight w:val="432"/>
        </w:trPr>
        <w:tc>
          <w:tcPr>
            <w:tcW w:w="1469" w:type="pct"/>
            <w:shd w:val="clear" w:color="auto" w:fill="auto"/>
          </w:tcPr>
          <w:p w14:paraId="50148682" w14:textId="28E48530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85" w:type="pct"/>
            <w:shd w:val="clear" w:color="auto" w:fill="auto"/>
          </w:tcPr>
          <w:p w14:paraId="3E78FC9F" w14:textId="765170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42803FF8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pct"/>
          </w:tcPr>
          <w:p w14:paraId="4D22EFA0" w14:textId="1B65298B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04FA17E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19F34CD9" w14:textId="3BC59F7B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30" w:type="pct"/>
            <w:shd w:val="clear" w:color="auto" w:fill="auto"/>
          </w:tcPr>
          <w:p w14:paraId="25D7CDCA" w14:textId="77777777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line="360" w:lineRule="exac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nil"/>
            </w:tcBorders>
            <w:shd w:val="clear" w:color="auto" w:fill="auto"/>
          </w:tcPr>
          <w:p w14:paraId="62FE979F" w14:textId="0D062486" w:rsidR="006C4A8E" w:rsidRPr="00B07790" w:rsidRDefault="006C4A8E" w:rsidP="006C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</w:tbl>
    <w:p w14:paraId="69632B57" w14:textId="77777777" w:rsidR="00F16300" w:rsidRPr="00B07790" w:rsidRDefault="00F16300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74F938" w14:textId="77777777" w:rsidR="003A5B58" w:rsidRPr="00B07790" w:rsidRDefault="003A5B58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D819CE1" w14:textId="77777777" w:rsidR="009733C2" w:rsidRPr="00B07790" w:rsidRDefault="009733C2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EBCE533" w14:textId="77777777" w:rsidR="00967277" w:rsidRPr="00B07790" w:rsidRDefault="0096727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F1195C7" w14:textId="77777777" w:rsidR="00967277" w:rsidRPr="00B07790" w:rsidRDefault="00967277" w:rsidP="0019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4AF3892C" w:rsidR="005116B7" w:rsidRPr="00B07790" w:rsidRDefault="00C016C5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FC2A0D0" w14:textId="77777777" w:rsidR="00DE3288" w:rsidRPr="00B07790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3CFCE906" w:rsidR="00C016C5" w:rsidRPr="00B07790" w:rsidRDefault="006D3600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B0779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(ก) </w:t>
      </w:r>
      <w:r w:rsidRPr="00B07790">
        <w:rPr>
          <w:rFonts w:asciiTheme="majorBidi" w:hAnsiTheme="majorBidi"/>
          <w:i/>
          <w:iCs/>
          <w:spacing w:val="2"/>
          <w:sz w:val="30"/>
          <w:szCs w:val="30"/>
          <w:cs/>
        </w:rPr>
        <w:tab/>
      </w:r>
      <w:r w:rsidR="00C016C5" w:rsidRPr="00B0779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</w:p>
    <w:p w14:paraId="4D845ECD" w14:textId="77777777" w:rsidR="00444C54" w:rsidRPr="00B07790" w:rsidRDefault="00444C54" w:rsidP="006D3600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</w:p>
    <w:p w14:paraId="43A0925A" w14:textId="5E47C6EF" w:rsidR="00F50C02" w:rsidRPr="00B07790" w:rsidRDefault="00F50C02" w:rsidP="00F50C0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19449F" w:rsidRPr="00B0779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อื่น เงินให้กู้ยืมระยะสั้นแก่กิจการที่เกี่ยวข้องกัน เงินกู้ยืมระยะสั้นจากสถาบันการเงิน เจ้าหนี้การค้า 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เจ้าหนี้</w:t>
      </w:r>
      <w:r w:rsidR="0019449F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หมุนเวียน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อื่น เจ้าหนี้ผู้รับเหมาก่อสร้าง และเงินกู้ยืมระยะสั้นจากกิจการที่เกี่ยวข้องกันซึ่งวัดมูลค่าด้วยราคาทุน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ตัดจำหน่าย มีมูลค่าใกล้เคียงกับมูลค่ายุติธรรมเนื่องจากมีระยะเวลาครบกำหนดที่สั้น</w:t>
      </w:r>
    </w:p>
    <w:p w14:paraId="021B5945" w14:textId="77777777" w:rsidR="00F50C02" w:rsidRPr="00B07790" w:rsidRDefault="00F50C02" w:rsidP="00F50C02">
      <w:pPr>
        <w:rPr>
          <w:rFonts w:asciiTheme="majorBidi" w:hAnsiTheme="majorBidi" w:cstheme="majorBidi"/>
          <w:spacing w:val="-5"/>
          <w:sz w:val="30"/>
          <w:szCs w:val="30"/>
          <w:cs/>
        </w:rPr>
      </w:pPr>
    </w:p>
    <w:p w14:paraId="6E3C65FC" w14:textId="77777777" w:rsidR="00F50C02" w:rsidRPr="00B07790" w:rsidRDefault="00F50C02" w:rsidP="00F50C02">
      <w:pPr>
        <w:spacing w:line="240" w:lineRule="auto"/>
        <w:ind w:left="567" w:right="11" w:firstLine="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7790">
        <w:rPr>
          <w:rFonts w:asciiTheme="majorBidi" w:hAnsiTheme="majorBidi" w:cstheme="majorBidi"/>
          <w:spacing w:val="-5"/>
          <w:sz w:val="30"/>
          <w:szCs w:val="30"/>
          <w:cs/>
        </w:rPr>
        <w:t>มูลค่าตามบัญชีของเงินให้กู้ยืมระยะยาวแก่กิจการที่เกี่ยวข้องกัน สินทรัพย์ไม่หมุนเวียนอื่น เงินกู้ยืมระยะยาวจากสถาบันการเงินที่มีอัตราดอกเบี้ยลอยตัว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5"/>
          <w:sz w:val="30"/>
          <w:szCs w:val="30"/>
          <w:cs/>
        </w:rPr>
        <w:t>เงินกู้ยืมระยะยาวจากกิจการอื่น เงินกู้ยืมระยะยาวจากกิจการที่เกี่ยวข้องกันที่มีอัตราดอกเบี้ยลอยตัว หนี้สินตามสัญญาเช่า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และหนี้สิน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ไม่หมุนเวียนอื่นซึ่งวัดมูลค่าด้วยราคาทุนตัดจำหน่าย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3596F22" w14:textId="77777777" w:rsidR="00C016C5" w:rsidRPr="00B07790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550F9FAE" w14:textId="77777777" w:rsidR="000E21DC" w:rsidRPr="00B07790" w:rsidRDefault="00C016C5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pacing w:val="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07790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4"/>
          <w:sz w:val="30"/>
          <w:szCs w:val="30"/>
          <w:cs/>
        </w:rPr>
        <w:t>รวมถึง</w:t>
      </w:r>
      <w:r w:rsidRPr="00B07790">
        <w:rPr>
          <w:rFonts w:asciiTheme="majorBidi" w:hAnsiTheme="majorBidi" w:hint="cs"/>
          <w:sz w:val="30"/>
          <w:szCs w:val="30"/>
          <w:cs/>
        </w:rPr>
        <w:t>ลำดับชั้นมูลค่ายุติธรรม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CB7C32" w:rsidRPr="00B07790">
        <w:rPr>
          <w:rFonts w:asciiTheme="majorBidi" w:hAnsiTheme="majorBidi" w:hint="cs"/>
          <w:sz w:val="30"/>
          <w:szCs w:val="30"/>
          <w:cs/>
        </w:rPr>
        <w:t>ล</w:t>
      </w:r>
    </w:p>
    <w:p w14:paraId="43A75590" w14:textId="77777777" w:rsidR="00373B51" w:rsidRPr="00B07790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3A62F44" w14:textId="2C2FDFBE" w:rsidR="00373B51" w:rsidRPr="00B07790" w:rsidRDefault="00373B51" w:rsidP="00CB7C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73B51" w:rsidRPr="00B07790" w:rsidSect="00695933">
          <w:headerReference w:type="default" r:id="rId21"/>
          <w:footerReference w:type="default" r:id="rId22"/>
          <w:headerReference w:type="first" r:id="rId23"/>
          <w:pgSz w:w="11808" w:h="16834" w:orient="landscape" w:code="9"/>
          <w:pgMar w:top="691" w:right="828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195EF2" w:rsidRPr="00B07790" w14:paraId="77E8564F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01C619D8" w14:textId="59FDAA44" w:rsidR="00195EF2" w:rsidRPr="00B07790" w:rsidRDefault="00195EF2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4298536" w14:textId="4837EEC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95EF2" w:rsidRPr="00B07790" w14:paraId="25F229C1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274411E8" w14:textId="77777777" w:rsidR="00195EF2" w:rsidRPr="00B07790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E12D57D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394FE0B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5E2B979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95EF2" w:rsidRPr="00B07790" w14:paraId="4F363E01" w14:textId="77777777" w:rsidTr="00195EF2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56389FF0" w14:textId="08D7C646" w:rsidR="00195EF2" w:rsidRPr="00B07790" w:rsidRDefault="00195EF2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47494"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4207F0"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 w:rsidR="00B47494"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4207F0"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774F1"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61C86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21248F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8460A9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7CFDA6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1BA35F" w14:textId="77777777" w:rsidR="00195EF2" w:rsidRPr="00B07790" w:rsidRDefault="00195EF2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D5733B9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5683398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9043EF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E8AE916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1CD2D9" w14:textId="77777777" w:rsidR="00195EF2" w:rsidRPr="00B0779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69B65BA" w14:textId="77777777" w:rsidR="00CB7C32" w:rsidRPr="00B0779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6D1B15E" w14:textId="02483163" w:rsidR="00195EF2" w:rsidRPr="00B07790" w:rsidRDefault="00195EF2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8E1128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34F33D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8643E7B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8BDCDED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91BD63" w14:textId="77777777" w:rsidR="00195EF2" w:rsidRPr="00B0779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61B52F6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014A7299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01B1926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4AA077CF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9211D9A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6794D33" w14:textId="77777777" w:rsidR="00195EF2" w:rsidRPr="00B0779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06937679" w14:textId="77777777" w:rsidR="00195EF2" w:rsidRPr="00B07790" w:rsidRDefault="00195EF2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34A45F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892B4FE" w14:textId="77777777" w:rsidR="00195EF2" w:rsidRPr="00B07790" w:rsidRDefault="00195EF2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5EF2" w:rsidRPr="00B07790" w14:paraId="1E289EC9" w14:textId="77777777" w:rsidTr="00195EF2">
        <w:trPr>
          <w:trHeight w:val="261"/>
          <w:tblHeader/>
        </w:trPr>
        <w:tc>
          <w:tcPr>
            <w:tcW w:w="3420" w:type="dxa"/>
            <w:vAlign w:val="bottom"/>
          </w:tcPr>
          <w:p w14:paraId="6EF57C02" w14:textId="5AFE4294" w:rsidR="00195EF2" w:rsidRPr="00B07790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48130EB9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95EF2" w:rsidRPr="00B07790" w14:paraId="170C9F53" w14:textId="77777777" w:rsidTr="00195EF2">
        <w:trPr>
          <w:trHeight w:val="261"/>
        </w:trPr>
        <w:tc>
          <w:tcPr>
            <w:tcW w:w="3420" w:type="dxa"/>
            <w:vAlign w:val="bottom"/>
            <w:hideMark/>
          </w:tcPr>
          <w:p w14:paraId="400F0D3A" w14:textId="77777777" w:rsidR="00195EF2" w:rsidRPr="00B07790" w:rsidRDefault="00195EF2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22239B6" w14:textId="77777777" w:rsidR="00195EF2" w:rsidRPr="00B0779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CCA2B" w14:textId="77777777" w:rsidR="00195EF2" w:rsidRPr="00B0779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3B49F4D" w14:textId="77777777" w:rsidR="00195EF2" w:rsidRPr="00B07790" w:rsidRDefault="00195EF2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5011FB" w14:textId="77777777" w:rsidR="00195EF2" w:rsidRPr="00B0779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CEAF31" w14:textId="77777777" w:rsidR="00195EF2" w:rsidRPr="00B0779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239895" w14:textId="77777777" w:rsidR="00195EF2" w:rsidRPr="00B07790" w:rsidRDefault="00195EF2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A1654C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B7CDEF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63FB94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7279F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77C3D8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12171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8CBC26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71ADE50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CCF7B1B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B27EB1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B33BDF" w14:textId="77777777" w:rsidR="00195EF2" w:rsidRPr="00B07790" w:rsidRDefault="00195EF2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4462" w:rsidRPr="00B07790" w14:paraId="232211F0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53706549" w14:textId="01970948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2F8B0B0" w14:textId="0D2FEDA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9F3BB0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C18A0E" w14:textId="02BCDC5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DA20F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63064F2" w14:textId="225E943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99D8C5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C1E3CE0" w14:textId="2168867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32,740</w:t>
            </w:r>
          </w:p>
        </w:tc>
        <w:tc>
          <w:tcPr>
            <w:tcW w:w="236" w:type="dxa"/>
          </w:tcPr>
          <w:p w14:paraId="3F123198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5745A" w14:textId="41FBE34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  <w:tc>
          <w:tcPr>
            <w:tcW w:w="236" w:type="dxa"/>
          </w:tcPr>
          <w:p w14:paraId="444D7C42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BA4C877" w14:textId="774A859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AB6AED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31DCF0" w14:textId="00F3BC3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15F5D109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6104B0" w14:textId="2187381C" w:rsidR="000E4462" w:rsidRPr="00B07790" w:rsidRDefault="000E4462" w:rsidP="000E446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FD932E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040AE0" w14:textId="5B80464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E4462" w:rsidRPr="00B07790" w14:paraId="0A597A6F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B37193D" w14:textId="6B6665BE" w:rsidR="000E4462" w:rsidRPr="00B07790" w:rsidRDefault="000E4462" w:rsidP="000E4462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66EECA42" w14:textId="6314779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D236BE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8AFF07" w14:textId="233D4FD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6678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00BB" w14:textId="022C155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</w:tcPr>
          <w:p w14:paraId="7E8ECE6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909E9B" w14:textId="703A78B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122176DB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D95B2B" w14:textId="0E36492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358B4F86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76856C" w14:textId="53A1E00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E94D7D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4E724C" w14:textId="041CF5A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3A83CF29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AF33FB" w14:textId="660860C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6A0716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9ECE33" w14:textId="6A75A81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0E4462" w:rsidRPr="00B07790" w14:paraId="21E43715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7C60AB0" w14:textId="0DA3D2E0" w:rsidR="000E4462" w:rsidRPr="00B07790" w:rsidRDefault="000E4462" w:rsidP="000E4462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318F7EF" w14:textId="3EBDF5C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FEC7A44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1B78DE" w14:textId="188AF6C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6EF8A15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30F8D" w14:textId="262A63E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8878D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2911ADC" w14:textId="4347311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57B1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4F0FF30" w14:textId="1D33249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C7A9EC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29A63C" w14:textId="4E0F512E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DB2E54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A8D20E3" w14:textId="3CAA1E8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33336C2C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C9A74E" w14:textId="65616865" w:rsidR="000E4462" w:rsidRPr="00B07790" w:rsidRDefault="000E4462" w:rsidP="000E4462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1243494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01D20E" w14:textId="64EEDE9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0E4462" w:rsidRPr="00B07790" w14:paraId="0B65590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6CCB221A" w14:textId="7F66D857" w:rsidR="000E4462" w:rsidRPr="00B07790" w:rsidRDefault="000E4462" w:rsidP="000E4462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3601ABE" w14:textId="3ADEBA1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EEC0E5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6ACAD0" w14:textId="0D95359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vAlign w:val="bottom"/>
          </w:tcPr>
          <w:p w14:paraId="7DF35B2F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FE212B" w14:textId="303658D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13,094</w:t>
            </w:r>
          </w:p>
        </w:tc>
        <w:tc>
          <w:tcPr>
            <w:tcW w:w="236" w:type="dxa"/>
            <w:vAlign w:val="bottom"/>
          </w:tcPr>
          <w:p w14:paraId="5F4B5BA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78781" w14:textId="2FFA3E2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E65367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1A73B3" w14:textId="2E2EBA5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  <w:tc>
          <w:tcPr>
            <w:tcW w:w="236" w:type="dxa"/>
            <w:vAlign w:val="bottom"/>
          </w:tcPr>
          <w:p w14:paraId="34D59FB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25C71AB" w14:textId="51AFEF4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11,068</w:t>
            </w:r>
          </w:p>
        </w:tc>
        <w:tc>
          <w:tcPr>
            <w:tcW w:w="236" w:type="dxa"/>
            <w:vAlign w:val="bottom"/>
          </w:tcPr>
          <w:p w14:paraId="2F816638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3B358F" w14:textId="657B55C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vAlign w:val="bottom"/>
          </w:tcPr>
          <w:p w14:paraId="048276CF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C149E18" w14:textId="47977F9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236" w:type="dxa"/>
            <w:vAlign w:val="bottom"/>
          </w:tcPr>
          <w:p w14:paraId="5E01CFB7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8A86E3" w14:textId="1A07008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</w:tr>
      <w:tr w:rsidR="000E4462" w:rsidRPr="00B07790" w14:paraId="2EC34F4C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150A93A9" w14:textId="0005E1F9" w:rsidR="000E4462" w:rsidRPr="00B07790" w:rsidRDefault="000E4462" w:rsidP="000E4462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FCD7DA2" w14:textId="19ABFCC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5963A1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FDEAB" w14:textId="760C5D6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441E356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F30D0D" w14:textId="53689B8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488FC0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BFA565" w14:textId="6F2352C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8FC11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2AF2FE" w14:textId="392C444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70B8B371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8E697" w14:textId="7243846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432877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1742F95" w14:textId="233B108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61520C24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A8B6F2" w14:textId="2BF5CC0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7F1624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812DB6" w14:textId="0FA02EB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0E4462" w:rsidRPr="00B07790" w14:paraId="79E1D0BE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194ADE0D" w14:textId="77777777" w:rsidR="000E4462" w:rsidRPr="00B07790" w:rsidRDefault="000E4462" w:rsidP="000E4462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683567FF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63E38238" w14:textId="77777777" w:rsidR="000E4462" w:rsidRPr="00B07790" w:rsidRDefault="000E4462" w:rsidP="000E4462"/>
        </w:tc>
        <w:tc>
          <w:tcPr>
            <w:tcW w:w="1204" w:type="dxa"/>
            <w:vAlign w:val="bottom"/>
          </w:tcPr>
          <w:p w14:paraId="2A077D5B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7C60CBD2" w14:textId="77777777" w:rsidR="000E4462" w:rsidRPr="00B07790" w:rsidRDefault="000E4462" w:rsidP="000E4462"/>
        </w:tc>
        <w:tc>
          <w:tcPr>
            <w:tcW w:w="1204" w:type="dxa"/>
            <w:vAlign w:val="bottom"/>
          </w:tcPr>
          <w:p w14:paraId="2878273C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2485EAA9" w14:textId="77777777" w:rsidR="000E4462" w:rsidRPr="00B07790" w:rsidRDefault="000E4462" w:rsidP="000E4462"/>
        </w:tc>
        <w:tc>
          <w:tcPr>
            <w:tcW w:w="1114" w:type="dxa"/>
            <w:vAlign w:val="bottom"/>
          </w:tcPr>
          <w:p w14:paraId="40882245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419798D8" w14:textId="77777777" w:rsidR="000E4462" w:rsidRPr="00B07790" w:rsidRDefault="000E4462" w:rsidP="000E4462"/>
        </w:tc>
        <w:tc>
          <w:tcPr>
            <w:tcW w:w="1024" w:type="dxa"/>
            <w:vAlign w:val="bottom"/>
          </w:tcPr>
          <w:p w14:paraId="6FCF5FE5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019ED4B3" w14:textId="77777777" w:rsidR="000E4462" w:rsidRPr="00B07790" w:rsidRDefault="000E4462" w:rsidP="000E4462"/>
        </w:tc>
        <w:tc>
          <w:tcPr>
            <w:tcW w:w="1024" w:type="dxa"/>
            <w:vAlign w:val="bottom"/>
          </w:tcPr>
          <w:p w14:paraId="455277EC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07CF689D" w14:textId="77777777" w:rsidR="000E4462" w:rsidRPr="00B07790" w:rsidRDefault="000E4462" w:rsidP="000E4462"/>
        </w:tc>
        <w:tc>
          <w:tcPr>
            <w:tcW w:w="1024" w:type="dxa"/>
            <w:vAlign w:val="bottom"/>
          </w:tcPr>
          <w:p w14:paraId="3AECFFBD" w14:textId="77777777" w:rsidR="000E4462" w:rsidRPr="00B07790" w:rsidRDefault="000E4462" w:rsidP="000E4462"/>
        </w:tc>
        <w:tc>
          <w:tcPr>
            <w:tcW w:w="236" w:type="dxa"/>
            <w:vAlign w:val="bottom"/>
          </w:tcPr>
          <w:p w14:paraId="311BD20C" w14:textId="77777777" w:rsidR="000E4462" w:rsidRPr="00B07790" w:rsidRDefault="000E4462" w:rsidP="000E4462"/>
        </w:tc>
        <w:tc>
          <w:tcPr>
            <w:tcW w:w="934" w:type="dxa"/>
            <w:vAlign w:val="bottom"/>
          </w:tcPr>
          <w:p w14:paraId="1355EEC7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608A8" w14:textId="77777777" w:rsidR="000E4462" w:rsidRPr="00B07790" w:rsidRDefault="000E4462" w:rsidP="000E4462"/>
        </w:tc>
        <w:tc>
          <w:tcPr>
            <w:tcW w:w="1024" w:type="dxa"/>
            <w:vAlign w:val="bottom"/>
          </w:tcPr>
          <w:p w14:paraId="7C76EFFE" w14:textId="77777777" w:rsidR="000E4462" w:rsidRPr="00B07790" w:rsidRDefault="000E4462" w:rsidP="000E4462"/>
        </w:tc>
      </w:tr>
      <w:tr w:rsidR="000E4462" w:rsidRPr="00B07790" w14:paraId="51C9F270" w14:textId="77777777" w:rsidTr="00195EF2">
        <w:trPr>
          <w:trHeight w:val="261"/>
        </w:trPr>
        <w:tc>
          <w:tcPr>
            <w:tcW w:w="3420" w:type="dxa"/>
            <w:vAlign w:val="bottom"/>
          </w:tcPr>
          <w:p w14:paraId="7DDF6DCB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072BEB1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E76E7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B855DD0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6CD03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C13F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7941F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9A407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A872A6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2F41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9BE40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871B02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240659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147062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28103B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037CDB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D9AAB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F77CB96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4462" w:rsidRPr="00B07790" w14:paraId="34F813E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4B668E53" w14:textId="7FF8812D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16B7B40" w14:textId="324275E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3F71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D0B8AC6" w14:textId="558FD3D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0ED777B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B197522" w14:textId="3630E8C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AAF93A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CBF9879" w14:textId="0D5F788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494601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F0F6B5B" w14:textId="781FA72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4D96577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BA6BFDC" w14:textId="67023A5E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B1AE9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5E43B22" w14:textId="2262F4B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FBD3CB3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49CE8574" w14:textId="4481D979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E298A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A07B6AF" w14:textId="746E37E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0E4462" w:rsidRPr="00B07790" w14:paraId="65AD0152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C1FF423" w14:textId="0C9D876C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648B92C7" w14:textId="1A58D07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98AD4D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E149300" w14:textId="5C43455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583EB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26BCD65" w14:textId="1BC7229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CB39BBF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16AB233" w14:textId="6265A46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754310C3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8E6F890" w14:textId="7ECAB92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</w:t>
            </w:r>
            <w:r w:rsidR="007F7D2F"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3FDA64B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575185" w14:textId="540A89E1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DF3143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57197ED" w14:textId="33584D3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40*</w:t>
            </w:r>
          </w:p>
        </w:tc>
        <w:tc>
          <w:tcPr>
            <w:tcW w:w="236" w:type="dxa"/>
            <w:vAlign w:val="bottom"/>
          </w:tcPr>
          <w:p w14:paraId="21DE4EF8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68883AE9" w14:textId="5D96ED9A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48ED09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1BA5DCC" w14:textId="022616C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0E4462" w:rsidRPr="00B07790" w14:paraId="7CBF2794" w14:textId="77777777" w:rsidTr="003A0CAF">
        <w:trPr>
          <w:trHeight w:val="261"/>
        </w:trPr>
        <w:tc>
          <w:tcPr>
            <w:tcW w:w="3420" w:type="dxa"/>
            <w:vAlign w:val="bottom"/>
            <w:hideMark/>
          </w:tcPr>
          <w:p w14:paraId="289E0E8E" w14:textId="0199F986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CCCCE4D" w14:textId="0A43632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312A0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EBE55DE" w14:textId="563F606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F12C5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D4002C4" w14:textId="586237B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BB6F34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49F5E48" w14:textId="4B0005A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10F0BD30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7E96836B" w14:textId="5AE69F6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F3CADC8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5E3D310" w14:textId="5C7E1F4A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24B49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B313CBA" w14:textId="6D8330C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  <w:tc>
          <w:tcPr>
            <w:tcW w:w="236" w:type="dxa"/>
            <w:vAlign w:val="bottom"/>
          </w:tcPr>
          <w:p w14:paraId="5AF3A208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34" w:type="dxa"/>
            <w:vAlign w:val="bottom"/>
          </w:tcPr>
          <w:p w14:paraId="4F9BED7D" w14:textId="5CF3F6EC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F2B36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8D9F600" w14:textId="16549C7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</w:tr>
      <w:tr w:rsidR="000E4462" w:rsidRPr="00B07790" w14:paraId="766A08DA" w14:textId="77777777" w:rsidTr="003A0CAF">
        <w:trPr>
          <w:trHeight w:val="261"/>
        </w:trPr>
        <w:tc>
          <w:tcPr>
            <w:tcW w:w="3420" w:type="dxa"/>
            <w:vAlign w:val="bottom"/>
          </w:tcPr>
          <w:p w14:paraId="4C5E40D7" w14:textId="08DAFF6A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72424A0" w14:textId="47036E2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9E01F7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8BE33AE" w14:textId="69A6923B" w:rsidR="000E4462" w:rsidRPr="00B07790" w:rsidRDefault="000E4462" w:rsidP="000E4462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03D1509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6A577F2" w14:textId="3644D22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F75AC8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7834D8" w14:textId="093DF6A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90224D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280CA07" w14:textId="292C6D7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1D3314D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8D576CD" w14:textId="287121D0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3B8AFC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F24755A" w14:textId="172AF46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04B6AF60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0458CAA" w14:textId="65EE7346" w:rsidR="000E4462" w:rsidRPr="00B07790" w:rsidRDefault="000E4462" w:rsidP="000E446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3256A3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CC1EB3B" w14:textId="07C9213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</w:tr>
      <w:tr w:rsidR="000E4462" w:rsidRPr="00B07790" w14:paraId="4395248A" w14:textId="77777777" w:rsidTr="00195EF2">
        <w:trPr>
          <w:trHeight w:val="261"/>
        </w:trPr>
        <w:tc>
          <w:tcPr>
            <w:tcW w:w="15030" w:type="dxa"/>
            <w:gridSpan w:val="18"/>
            <w:vAlign w:val="bottom"/>
          </w:tcPr>
          <w:p w14:paraId="35B032AF" w14:textId="28E6E0C4" w:rsidR="000E4462" w:rsidRPr="00B07790" w:rsidRDefault="000E4462" w:rsidP="000E4462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B0779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79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B07790" w:rsidRDefault="00195EF2">
      <w:r w:rsidRPr="00B07790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4774F1" w:rsidRPr="00B07790" w14:paraId="2345DF57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1C8FE6CA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5795A774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774F1" w:rsidRPr="00B07790" w14:paraId="3B9436BC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4A95CA0C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6F750619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7777E1D1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4D1F0F21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774F1" w:rsidRPr="00B07790" w14:paraId="467987F1" w14:textId="77777777" w:rsidTr="008B5AC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004AAA8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13B924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B23FD8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4809E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0B1955F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BC5A45" w14:textId="77777777" w:rsidR="004774F1" w:rsidRPr="00B07790" w:rsidRDefault="004774F1" w:rsidP="008B5AC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FDFCD1A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7CC3596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0309ED9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44ABF20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29315BA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FB55802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AFE43F5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81D1F7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3A60C0E8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CD54565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CD4079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D34D64C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F0DE74B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36EFF3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4429C95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A7DB64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23C78E54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9ABE4A3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26F1CEE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BB59686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05C7823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774F1" w:rsidRPr="00B07790" w14:paraId="79F4D079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3F610F5A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0996D1A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774F1" w:rsidRPr="00B07790" w14:paraId="6C3BAC8C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3FEE9AA2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FAF094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02B24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DC8A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86678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3DC7B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2350B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DCF7F0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20A28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07136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80C09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7686C9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9D41D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5EB236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BA9344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8B077E9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F5082D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477AB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4F1" w:rsidRPr="00B07790" w14:paraId="0F043E5E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4857708B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D855DB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69DBF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827CD4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FAC1A9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3E431F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45D5B6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871D8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37,318</w:t>
            </w:r>
          </w:p>
        </w:tc>
        <w:tc>
          <w:tcPr>
            <w:tcW w:w="236" w:type="dxa"/>
          </w:tcPr>
          <w:p w14:paraId="4685CCD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60F4DE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37,319</w:t>
            </w:r>
          </w:p>
        </w:tc>
        <w:tc>
          <w:tcPr>
            <w:tcW w:w="236" w:type="dxa"/>
          </w:tcPr>
          <w:p w14:paraId="642CB145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9984C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88730F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B2BDF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E2EC3C9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319D70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5BF02E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19E21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4774F1" w:rsidRPr="00B07790" w14:paraId="5BEF765A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30D948BB" w14:textId="77777777" w:rsidR="004774F1" w:rsidRPr="00B07790" w:rsidRDefault="004774F1" w:rsidP="008B5AC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AC80AB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4F239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13F71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FA4A6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70420B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2468D7A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52668E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8,133</w:t>
            </w:r>
          </w:p>
        </w:tc>
        <w:tc>
          <w:tcPr>
            <w:tcW w:w="236" w:type="dxa"/>
          </w:tcPr>
          <w:p w14:paraId="0D933F16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E7E84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236" w:type="dxa"/>
          </w:tcPr>
          <w:p w14:paraId="2FC81D2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14389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CAD7C3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C4197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bottom"/>
          </w:tcPr>
          <w:p w14:paraId="071120CE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24320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9F794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FB762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</w:tr>
      <w:tr w:rsidR="004774F1" w:rsidRPr="00B07790" w14:paraId="09B8DFD4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0C9C4B8A" w14:textId="77777777" w:rsidR="004774F1" w:rsidRPr="00B07790" w:rsidRDefault="004774F1" w:rsidP="008B5AC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30AB5B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2CEAEDE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BB4788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658097D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14D701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2E90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43230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A3FA85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CE898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717E9EE9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A34A8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6FF172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18E5D4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  <w:vAlign w:val="bottom"/>
          </w:tcPr>
          <w:p w14:paraId="3D9E70B2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56441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7E0D2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8CA735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4774F1" w:rsidRPr="00B07790" w14:paraId="5AE43B24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146F731A" w14:textId="77777777" w:rsidR="004774F1" w:rsidRPr="00B07790" w:rsidRDefault="004774F1" w:rsidP="008B5AC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29F70E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BC350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44BFE5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  <w:tc>
          <w:tcPr>
            <w:tcW w:w="236" w:type="dxa"/>
            <w:vAlign w:val="bottom"/>
          </w:tcPr>
          <w:p w14:paraId="4269993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8288B2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16,118</w:t>
            </w:r>
          </w:p>
        </w:tc>
        <w:tc>
          <w:tcPr>
            <w:tcW w:w="236" w:type="dxa"/>
            <w:vAlign w:val="bottom"/>
          </w:tcPr>
          <w:p w14:paraId="766E664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55895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83354F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A0FBF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16,693</w:t>
            </w:r>
          </w:p>
        </w:tc>
        <w:tc>
          <w:tcPr>
            <w:tcW w:w="236" w:type="dxa"/>
            <w:vAlign w:val="bottom"/>
          </w:tcPr>
          <w:p w14:paraId="4EEE9AD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B6930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14,012</w:t>
            </w:r>
          </w:p>
        </w:tc>
        <w:tc>
          <w:tcPr>
            <w:tcW w:w="236" w:type="dxa"/>
            <w:vAlign w:val="bottom"/>
          </w:tcPr>
          <w:p w14:paraId="21334F7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7CF6A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vAlign w:val="bottom"/>
          </w:tcPr>
          <w:p w14:paraId="7D0F3DC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CC1143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1,839</w:t>
            </w:r>
          </w:p>
        </w:tc>
        <w:tc>
          <w:tcPr>
            <w:tcW w:w="236" w:type="dxa"/>
            <w:vAlign w:val="bottom"/>
          </w:tcPr>
          <w:p w14:paraId="2630780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79E21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16,693</w:t>
            </w:r>
          </w:p>
        </w:tc>
      </w:tr>
      <w:tr w:rsidR="004774F1" w:rsidRPr="00B07790" w14:paraId="091335B9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00BDAE4C" w14:textId="77777777" w:rsidR="004774F1" w:rsidRPr="00B07790" w:rsidRDefault="004774F1" w:rsidP="008B5AC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7D4416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DDAAD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6EFD5B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0779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09</w:t>
            </w:r>
          </w:p>
        </w:tc>
        <w:tc>
          <w:tcPr>
            <w:tcW w:w="236" w:type="dxa"/>
          </w:tcPr>
          <w:p w14:paraId="69E649A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A4A83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D54AC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A35CA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259B9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CF3A3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</w:tcPr>
          <w:p w14:paraId="7DFA011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089B6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ECCB6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40133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5D2D3E0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BB17CB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0A6114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3B2BF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4774F1" w:rsidRPr="00B07790" w14:paraId="0D8B917B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41009F26" w14:textId="77777777" w:rsidR="004774F1" w:rsidRPr="00B07790" w:rsidRDefault="004774F1" w:rsidP="008B5AC4">
            <w:pPr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4FE63D56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4ECBDF7D" w14:textId="77777777" w:rsidR="004774F1" w:rsidRPr="00B07790" w:rsidRDefault="004774F1" w:rsidP="008B5AC4"/>
        </w:tc>
        <w:tc>
          <w:tcPr>
            <w:tcW w:w="1204" w:type="dxa"/>
            <w:vAlign w:val="bottom"/>
          </w:tcPr>
          <w:p w14:paraId="7E4990AE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67404DFB" w14:textId="77777777" w:rsidR="004774F1" w:rsidRPr="00B07790" w:rsidRDefault="004774F1" w:rsidP="008B5AC4"/>
        </w:tc>
        <w:tc>
          <w:tcPr>
            <w:tcW w:w="1204" w:type="dxa"/>
            <w:vAlign w:val="bottom"/>
          </w:tcPr>
          <w:p w14:paraId="28FC903E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7C36703D" w14:textId="77777777" w:rsidR="004774F1" w:rsidRPr="00B07790" w:rsidRDefault="004774F1" w:rsidP="008B5AC4"/>
        </w:tc>
        <w:tc>
          <w:tcPr>
            <w:tcW w:w="1114" w:type="dxa"/>
            <w:vAlign w:val="bottom"/>
          </w:tcPr>
          <w:p w14:paraId="4F7CCC92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01C0D2FC" w14:textId="77777777" w:rsidR="004774F1" w:rsidRPr="00B07790" w:rsidRDefault="004774F1" w:rsidP="008B5AC4"/>
        </w:tc>
        <w:tc>
          <w:tcPr>
            <w:tcW w:w="1024" w:type="dxa"/>
            <w:vAlign w:val="bottom"/>
          </w:tcPr>
          <w:p w14:paraId="5D6ACE22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6572DE38" w14:textId="77777777" w:rsidR="004774F1" w:rsidRPr="00B07790" w:rsidRDefault="004774F1" w:rsidP="008B5AC4"/>
        </w:tc>
        <w:tc>
          <w:tcPr>
            <w:tcW w:w="1024" w:type="dxa"/>
            <w:vAlign w:val="bottom"/>
          </w:tcPr>
          <w:p w14:paraId="02C40275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349EFC80" w14:textId="77777777" w:rsidR="004774F1" w:rsidRPr="00B07790" w:rsidRDefault="004774F1" w:rsidP="008B5AC4"/>
        </w:tc>
        <w:tc>
          <w:tcPr>
            <w:tcW w:w="1024" w:type="dxa"/>
            <w:vAlign w:val="bottom"/>
          </w:tcPr>
          <w:p w14:paraId="5249849B" w14:textId="77777777" w:rsidR="004774F1" w:rsidRPr="00B07790" w:rsidRDefault="004774F1" w:rsidP="008B5AC4"/>
        </w:tc>
        <w:tc>
          <w:tcPr>
            <w:tcW w:w="236" w:type="dxa"/>
            <w:vAlign w:val="bottom"/>
          </w:tcPr>
          <w:p w14:paraId="69711170" w14:textId="77777777" w:rsidR="004774F1" w:rsidRPr="00B07790" w:rsidRDefault="004774F1" w:rsidP="008B5AC4"/>
        </w:tc>
        <w:tc>
          <w:tcPr>
            <w:tcW w:w="934" w:type="dxa"/>
            <w:vAlign w:val="bottom"/>
          </w:tcPr>
          <w:p w14:paraId="31B6DB7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F0D4B27" w14:textId="77777777" w:rsidR="004774F1" w:rsidRPr="00B07790" w:rsidRDefault="004774F1" w:rsidP="008B5AC4"/>
        </w:tc>
        <w:tc>
          <w:tcPr>
            <w:tcW w:w="1024" w:type="dxa"/>
            <w:vAlign w:val="bottom"/>
          </w:tcPr>
          <w:p w14:paraId="4C08ED7C" w14:textId="77777777" w:rsidR="004774F1" w:rsidRPr="00B07790" w:rsidRDefault="004774F1" w:rsidP="008B5AC4"/>
        </w:tc>
      </w:tr>
      <w:tr w:rsidR="004774F1" w:rsidRPr="00B07790" w14:paraId="59A4BC2B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3E58D095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046C71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5154F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9364341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BEEA2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2AD12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A7D62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D0A85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D5B35E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A4F00B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DBC8C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1B2084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F570F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FBFC1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02CCF5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7D9B3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B92A89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A1862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4F1" w:rsidRPr="00B07790" w14:paraId="3CF01FD3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1FD39F54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14942DF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B4050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32463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2FBBC5C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9F466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5D82F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C76F10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08D668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016373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1F50EDE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C2B3D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7B316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2309A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0636C961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D8430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9198D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A0B29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</w:tr>
      <w:tr w:rsidR="004774F1" w:rsidRPr="00B07790" w14:paraId="755EDDE9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6301BAE4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546BA37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6B79A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627D37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E7579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618F97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27964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4BC533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47D06A3F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88DED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1ADA6DF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B8B67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3C5C4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3ADDFD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B07790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307154A3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C8ABA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6E3FF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9800A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4774F1" w:rsidRPr="00B07790" w14:paraId="6AAA66F1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53743784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C82B72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B9BBE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6A20C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7782AF1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8141F5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02300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9F87E7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6D1773FD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C9A0E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4D2F933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52F8D2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46174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F72AE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  <w:tc>
          <w:tcPr>
            <w:tcW w:w="236" w:type="dxa"/>
            <w:vAlign w:val="bottom"/>
          </w:tcPr>
          <w:p w14:paraId="50349C6E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D6205A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7E808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16684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</w:tr>
      <w:tr w:rsidR="004774F1" w:rsidRPr="00B07790" w14:paraId="2D6148DD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263C29E2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6D1F800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7F0D2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128094C" w14:textId="77777777" w:rsidR="004774F1" w:rsidRPr="00B07790" w:rsidRDefault="004774F1" w:rsidP="008B5AC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57F9A61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6689E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C4C41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6A4C05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748739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67494F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41827F26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54A4F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49F24C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E1218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62D022A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5CEBFC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A118D4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A42527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4774F1" w:rsidRPr="00B07790" w14:paraId="753E89E9" w14:textId="77777777" w:rsidTr="008B5AC4">
        <w:trPr>
          <w:trHeight w:val="261"/>
        </w:trPr>
        <w:tc>
          <w:tcPr>
            <w:tcW w:w="15030" w:type="dxa"/>
            <w:gridSpan w:val="18"/>
            <w:vAlign w:val="bottom"/>
          </w:tcPr>
          <w:p w14:paraId="08350647" w14:textId="77777777" w:rsidR="004774F1" w:rsidRPr="00B07790" w:rsidRDefault="004774F1" w:rsidP="008B5AC4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B0779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0779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246A496F" w14:textId="77777777" w:rsidR="004774F1" w:rsidRPr="00B07790" w:rsidRDefault="004774F1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E6E6E" w:rsidRPr="00B07790" w14:paraId="0C35BDBD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7FC4A62C" w14:textId="77777777" w:rsidR="00EE6E6E" w:rsidRPr="00B07790" w:rsidRDefault="00EE6E6E" w:rsidP="00755A56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0B433D8" w14:textId="4CAECA9D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E6E" w:rsidRPr="00B07790" w14:paraId="47DA23B7" w14:textId="77777777" w:rsidTr="00AF67EA">
        <w:trPr>
          <w:trHeight w:val="261"/>
          <w:tblHeader/>
        </w:trPr>
        <w:tc>
          <w:tcPr>
            <w:tcW w:w="3420" w:type="dxa"/>
            <w:vAlign w:val="bottom"/>
          </w:tcPr>
          <w:p w14:paraId="04BCAE17" w14:textId="77777777" w:rsidR="00EE6E6E" w:rsidRPr="00B07790" w:rsidRDefault="00EE6E6E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2D8A1BE3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265C9C72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49EA981B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E13BD" w:rsidRPr="00B07790" w14:paraId="4D21080B" w14:textId="77777777" w:rsidTr="00AF67EA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6991081" w14:textId="458DEA0E" w:rsidR="00EE6E6E" w:rsidRPr="00B07790" w:rsidRDefault="006D3600" w:rsidP="00755A5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774F1"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90E044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F8721C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3E7B1B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0599F9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F08CCC" w14:textId="77777777" w:rsidR="00EE6E6E" w:rsidRPr="00B07790" w:rsidRDefault="00EE6E6E" w:rsidP="00755A56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45562F72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667113E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B0D2F6C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E1090B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B24B76C" w14:textId="77777777" w:rsidR="00EE6E6E" w:rsidRPr="00B0779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CC997C7" w14:textId="77777777" w:rsidR="00CB7C32" w:rsidRPr="00B0779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A9D8E91" w14:textId="37A41515" w:rsidR="00EE6E6E" w:rsidRPr="00B07790" w:rsidRDefault="00EE6E6E" w:rsidP="00CB7C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59730C78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DB22F7C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7D4845C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1EE68EDF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E03C580" w14:textId="77777777" w:rsidR="00EE6E6E" w:rsidRPr="00B0779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1BC73BA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B07132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0CF38813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5B7EC95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FC0C5D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F73058D" w14:textId="77777777" w:rsidR="00EE6E6E" w:rsidRPr="00B0779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AA8F425" w14:textId="77777777" w:rsidR="00EE6E6E" w:rsidRPr="00B07790" w:rsidRDefault="00EE6E6E" w:rsidP="00755A5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EAB2E72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821A0C2" w14:textId="77777777" w:rsidR="00EE6E6E" w:rsidRPr="00B07790" w:rsidRDefault="00EE6E6E" w:rsidP="00755A5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E13BD" w:rsidRPr="00B07790" w14:paraId="3513FFCC" w14:textId="77777777" w:rsidTr="00D9787B">
        <w:trPr>
          <w:trHeight w:val="261"/>
          <w:tblHeader/>
        </w:trPr>
        <w:tc>
          <w:tcPr>
            <w:tcW w:w="3420" w:type="dxa"/>
            <w:vAlign w:val="bottom"/>
          </w:tcPr>
          <w:p w14:paraId="073E7879" w14:textId="77777777" w:rsidR="00EE6E6E" w:rsidRPr="00B0779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6036E59F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E13BD" w:rsidRPr="00B07790" w14:paraId="61EF722B" w14:textId="77777777" w:rsidTr="00AF67EA">
        <w:trPr>
          <w:trHeight w:val="261"/>
        </w:trPr>
        <w:tc>
          <w:tcPr>
            <w:tcW w:w="3420" w:type="dxa"/>
            <w:vAlign w:val="bottom"/>
            <w:hideMark/>
          </w:tcPr>
          <w:p w14:paraId="407E3B46" w14:textId="77777777" w:rsidR="00EE6E6E" w:rsidRPr="00B07790" w:rsidRDefault="00EE6E6E" w:rsidP="00755A5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DC9C9D" w14:textId="77777777" w:rsidR="00EE6E6E" w:rsidRPr="00B0779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7110EC" w14:textId="77777777" w:rsidR="00EE6E6E" w:rsidRPr="00B0779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A2F810" w14:textId="77777777" w:rsidR="00EE6E6E" w:rsidRPr="00B07790" w:rsidRDefault="00EE6E6E" w:rsidP="00755A5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135ED9" w14:textId="77777777" w:rsidR="00EE6E6E" w:rsidRPr="00B0779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2A66EC" w14:textId="77777777" w:rsidR="00EE6E6E" w:rsidRPr="00B0779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BB5F7F" w14:textId="77777777" w:rsidR="00EE6E6E" w:rsidRPr="00B07790" w:rsidRDefault="00EE6E6E" w:rsidP="00755A5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C4B7D53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13D277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E7DD5B4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C3640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3A299D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5B4953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18AE18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DBD0B9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3E30260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6DF0D6A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12951F" w14:textId="77777777" w:rsidR="00EE6E6E" w:rsidRPr="00B07790" w:rsidRDefault="00EE6E6E" w:rsidP="00755A5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4462" w:rsidRPr="00B07790" w14:paraId="7E27F37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39FBC665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CA19FD0" w14:textId="11396E7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7CC4BB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940F6E" w14:textId="634F2F8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20AC1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7743AD" w14:textId="6FDE601F" w:rsidR="000E4462" w:rsidRPr="00B07790" w:rsidRDefault="000E4462" w:rsidP="000E4462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2D6C22B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87C51F2" w14:textId="411A738E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12,712</w:t>
            </w:r>
          </w:p>
        </w:tc>
        <w:tc>
          <w:tcPr>
            <w:tcW w:w="236" w:type="dxa"/>
          </w:tcPr>
          <w:p w14:paraId="446082BC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5844D9F" w14:textId="2ECFF6D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12,717</w:t>
            </w:r>
          </w:p>
        </w:tc>
        <w:tc>
          <w:tcPr>
            <w:tcW w:w="236" w:type="dxa"/>
            <w:gridSpan w:val="2"/>
          </w:tcPr>
          <w:p w14:paraId="7FA2B91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A433AD" w14:textId="7B3C567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5F38DB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0E90" w14:textId="54CCEE7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28DC7E75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EC27AC" w14:textId="54E514B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BAAACE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3778F4" w14:textId="7359516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E4462" w:rsidRPr="00B07790" w14:paraId="13FF5E4E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5DB51438" w14:textId="725A6FE1" w:rsidR="000E4462" w:rsidRPr="00B07790" w:rsidRDefault="000E4462" w:rsidP="000E4462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AD7731" w14:textId="4494C5D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C26418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B86EFFE" w14:textId="1A76B8D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B1C61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909C3C3" w14:textId="579D49D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36A7F46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79763" w14:textId="4825EEF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57A2DC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00F88FF" w14:textId="724CF58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5F07658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CE72B6" w14:textId="0D745C0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0139053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94A2AF" w14:textId="43FAD7C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6631E7F1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39BF69F" w14:textId="09359ED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510515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CCFDF" w14:textId="691BE0B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0E4462" w:rsidRPr="00B07790" w14:paraId="0A80DB96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46D183F8" w14:textId="77777777" w:rsidR="000E4462" w:rsidRPr="00B07790" w:rsidRDefault="000E4462" w:rsidP="000E4462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BD40DB6" w14:textId="6D87DBC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EFCEC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D9C2AC" w14:textId="1007A70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290E31A1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092AB9B" w14:textId="109F9ED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5CE230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0230648" w14:textId="569E96FE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4D538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6648FC0" w14:textId="1D13812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</w:tcPr>
          <w:p w14:paraId="7AEB7A62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6C3064D" w14:textId="104E070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D585D2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7BBEEE" w14:textId="1C6FDC2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  <w:vAlign w:val="bottom"/>
          </w:tcPr>
          <w:p w14:paraId="1A586AD5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D0733F6" w14:textId="0A5C8FE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8614241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3781F1" w14:textId="1C08F69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0E4462" w:rsidRPr="00B07790" w14:paraId="14F56ED7" w14:textId="77777777" w:rsidTr="00AF67EA">
        <w:trPr>
          <w:trHeight w:val="261"/>
        </w:trPr>
        <w:tc>
          <w:tcPr>
            <w:tcW w:w="3420" w:type="dxa"/>
            <w:vAlign w:val="bottom"/>
          </w:tcPr>
          <w:p w14:paraId="76CCD8E4" w14:textId="7D2BB62C" w:rsidR="000E4462" w:rsidRPr="00B07790" w:rsidRDefault="000E4462" w:rsidP="000E4462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23C6B3C4" w14:textId="1EE9EE9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B1C9B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EB514D8" w14:textId="0F7376A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vAlign w:val="bottom"/>
          </w:tcPr>
          <w:p w14:paraId="53ED4E3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1DEE3E8" w14:textId="5B9C471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11,321</w:t>
            </w:r>
          </w:p>
        </w:tc>
        <w:tc>
          <w:tcPr>
            <w:tcW w:w="236" w:type="dxa"/>
            <w:gridSpan w:val="2"/>
            <w:vAlign w:val="bottom"/>
          </w:tcPr>
          <w:p w14:paraId="6EDA172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FB6B471" w14:textId="1560872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353056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68C328E" w14:textId="332D29A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  <w:tc>
          <w:tcPr>
            <w:tcW w:w="236" w:type="dxa"/>
            <w:gridSpan w:val="2"/>
            <w:vAlign w:val="bottom"/>
          </w:tcPr>
          <w:p w14:paraId="1B7C26D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BA562" w14:textId="66A2A5C8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11,061</w:t>
            </w:r>
          </w:p>
        </w:tc>
        <w:tc>
          <w:tcPr>
            <w:tcW w:w="236" w:type="dxa"/>
            <w:gridSpan w:val="2"/>
            <w:vAlign w:val="bottom"/>
          </w:tcPr>
          <w:p w14:paraId="5F3463D0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E5F9C7" w14:textId="08BECE8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gridSpan w:val="2"/>
            <w:vAlign w:val="bottom"/>
          </w:tcPr>
          <w:p w14:paraId="4CAC319E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4F84AA7" w14:textId="1B053DC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44548A63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4DC7C3" w14:textId="33209C8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</w:tr>
      <w:tr w:rsidR="000E4462" w:rsidRPr="00B07790" w14:paraId="45C2E7C5" w14:textId="77777777" w:rsidTr="009924CD">
        <w:trPr>
          <w:trHeight w:val="261"/>
        </w:trPr>
        <w:tc>
          <w:tcPr>
            <w:tcW w:w="3420" w:type="dxa"/>
            <w:vAlign w:val="bottom"/>
          </w:tcPr>
          <w:p w14:paraId="26A9F045" w14:textId="77777777" w:rsidR="000E4462" w:rsidRPr="00B07790" w:rsidRDefault="000E4462" w:rsidP="000E4462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1D5BE6F" w14:textId="052152E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F77341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0D50AB" w14:textId="6A75AD9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00DC719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3FF3E12" w14:textId="3F92A0D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FD0E90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4245702" w14:textId="7730A65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12ABBC2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F71E360" w14:textId="206AB386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</w:tcPr>
          <w:p w14:paraId="1F2C864F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A295387" w14:textId="3875D3A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E7618D0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A2DB4C" w14:textId="1B457B7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59C3D6A3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90E17DC" w14:textId="539D8CB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CB63B4C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60DAD6C" w14:textId="5E2C538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0E4462" w:rsidRPr="00B07790" w14:paraId="37974B03" w14:textId="77777777" w:rsidTr="001C0A66">
        <w:trPr>
          <w:trHeight w:val="261"/>
        </w:trPr>
        <w:tc>
          <w:tcPr>
            <w:tcW w:w="3420" w:type="dxa"/>
            <w:vAlign w:val="bottom"/>
          </w:tcPr>
          <w:p w14:paraId="6898B0E5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4C734CE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41A717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B3F88B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52C882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E2FF29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263C339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845614F" w14:textId="77777777" w:rsidR="000E4462" w:rsidRPr="00B07790" w:rsidRDefault="000E4462" w:rsidP="000E446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2FA6E" w14:textId="77777777" w:rsidR="000E4462" w:rsidRPr="00B07790" w:rsidRDefault="000E4462" w:rsidP="000E4462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</w:tcPr>
          <w:p w14:paraId="253E02A3" w14:textId="77777777" w:rsidR="000E4462" w:rsidRPr="00B07790" w:rsidRDefault="000E4462" w:rsidP="000E446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6F7F54A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189FC11" w14:textId="77777777" w:rsidR="000E4462" w:rsidRPr="00B07790" w:rsidRDefault="000E4462" w:rsidP="000E446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597C609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A95010A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155C3B2" w14:textId="77777777" w:rsidR="000E4462" w:rsidRPr="00B07790" w:rsidRDefault="000E4462" w:rsidP="000E4462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2416AC3" w14:textId="77777777" w:rsidR="000E4462" w:rsidRPr="00B07790" w:rsidRDefault="000E4462" w:rsidP="000E4462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A9B8A6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41D6ACE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4462" w:rsidRPr="00B07790" w14:paraId="1EC1A120" w14:textId="77777777" w:rsidTr="001C0A66">
        <w:trPr>
          <w:trHeight w:val="261"/>
        </w:trPr>
        <w:tc>
          <w:tcPr>
            <w:tcW w:w="3420" w:type="dxa"/>
            <w:vAlign w:val="bottom"/>
          </w:tcPr>
          <w:p w14:paraId="07127F81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C246691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F83A6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5EA28E8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302F8F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9D74A4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907C70" w14:textId="77777777" w:rsidR="000E4462" w:rsidRPr="00B07790" w:rsidRDefault="000E4462" w:rsidP="000E4462">
            <w:pPr>
              <w:pStyle w:val="acctfourfigures"/>
              <w:tabs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02ABC1" w14:textId="77777777" w:rsidR="000E4462" w:rsidRPr="00B07790" w:rsidRDefault="000E4462" w:rsidP="000E446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83E781" w14:textId="77777777" w:rsidR="000E4462" w:rsidRPr="00B07790" w:rsidRDefault="000E4462" w:rsidP="000E4462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754F1EA" w14:textId="77777777" w:rsidR="000E4462" w:rsidRPr="00B07790" w:rsidRDefault="000E4462" w:rsidP="000E4462">
            <w:pPr>
              <w:pStyle w:val="acctfourfigures"/>
              <w:tabs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0D184BD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0DDFB43" w14:textId="77777777" w:rsidR="000E4462" w:rsidRPr="00B07790" w:rsidRDefault="000E4462" w:rsidP="000E4462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FD0071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B06FDB7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402953" w14:textId="77777777" w:rsidR="000E4462" w:rsidRPr="00B07790" w:rsidRDefault="000E4462" w:rsidP="000E4462">
            <w:pPr>
              <w:tabs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467E38CF" w14:textId="77777777" w:rsidR="000E4462" w:rsidRPr="00B07790" w:rsidRDefault="000E4462" w:rsidP="000E4462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65"/>
              </w:tabs>
              <w:ind w:left="-43" w:right="-86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562700" w14:textId="77777777" w:rsidR="000E4462" w:rsidRPr="00B07790" w:rsidRDefault="000E4462" w:rsidP="000E4462">
            <w:pPr>
              <w:pStyle w:val="acctfourfigures"/>
              <w:tabs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2327FB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4462" w:rsidRPr="00B07790" w14:paraId="01C94503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054F1368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1E85348" w14:textId="658E007E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CFE72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AE439AF" w14:textId="13B5CB6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vAlign w:val="bottom"/>
          </w:tcPr>
          <w:p w14:paraId="3085B8FB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51636D3" w14:textId="4049CC6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041F4A1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D526BE6" w14:textId="6A340B1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024539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268069" w14:textId="6999A87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28191AC8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252DF1" w14:textId="46E027B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6054B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9F967F" w14:textId="2061169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7A5D7D0B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F931963" w14:textId="47AD4B2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941D7AF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DFC43FD" w14:textId="5E298B0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0E4462" w:rsidRPr="00B07790" w14:paraId="59022E57" w14:textId="77777777" w:rsidTr="00F13345">
        <w:trPr>
          <w:trHeight w:val="261"/>
        </w:trPr>
        <w:tc>
          <w:tcPr>
            <w:tcW w:w="3420" w:type="dxa"/>
            <w:vAlign w:val="bottom"/>
            <w:hideMark/>
          </w:tcPr>
          <w:p w14:paraId="51EE1B42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88D91" w14:textId="7AC8A180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CBBDC7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3C6DC9" w14:textId="7DE8B0A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4C8079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E99499" w14:textId="62CDA19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AF687FA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ECB45DC" w14:textId="05BD6DEF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vAlign w:val="bottom"/>
          </w:tcPr>
          <w:p w14:paraId="7743B9B2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C37EB61" w14:textId="4F2F2D4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gridSpan w:val="2"/>
            <w:vAlign w:val="bottom"/>
          </w:tcPr>
          <w:p w14:paraId="084DE30D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F0C121C" w14:textId="5FE8291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1F9256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DE919" w14:textId="6622CB0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 w:rsidR="00A6229B" w:rsidRPr="00B07790">
              <w:rPr>
                <w:rFonts w:ascii="Angsana New" w:hAnsi="Angsana New"/>
                <w:sz w:val="26"/>
                <w:szCs w:val="26"/>
              </w:rPr>
              <w:t>2</w:t>
            </w:r>
            <w:r w:rsidRPr="00B07790">
              <w:rPr>
                <w:rFonts w:ascii="Angsana New" w:hAnsi="Angsana New"/>
                <w:sz w:val="26"/>
                <w:szCs w:val="26"/>
              </w:rPr>
              <w:t>,648*</w:t>
            </w:r>
          </w:p>
        </w:tc>
        <w:tc>
          <w:tcPr>
            <w:tcW w:w="236" w:type="dxa"/>
            <w:gridSpan w:val="2"/>
            <w:vAlign w:val="bottom"/>
          </w:tcPr>
          <w:p w14:paraId="452447A9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BDE0799" w14:textId="31F2B14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FD62CF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878B92" w14:textId="14059314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 w:rsidR="00F13345" w:rsidRPr="00B0779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B07790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0E4462" w:rsidRPr="00B07790" w14:paraId="16DFA36C" w14:textId="77777777" w:rsidTr="00D20CCC">
        <w:trPr>
          <w:trHeight w:val="261"/>
        </w:trPr>
        <w:tc>
          <w:tcPr>
            <w:tcW w:w="3420" w:type="dxa"/>
            <w:vAlign w:val="bottom"/>
            <w:hideMark/>
          </w:tcPr>
          <w:p w14:paraId="43B89254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FAE5C6" w14:textId="79EA4C5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4D8790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15686B6" w14:textId="2C8055A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7AE76E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90D55B5" w14:textId="5263387E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9DC63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C9EE11" w14:textId="437B1C8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vAlign w:val="bottom"/>
          </w:tcPr>
          <w:p w14:paraId="77BEE41B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141C928" w14:textId="65025051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gridSpan w:val="2"/>
            <w:vAlign w:val="bottom"/>
          </w:tcPr>
          <w:p w14:paraId="03CEEC5C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4E3D65" w14:textId="24D01522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961978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5BD8E6" w14:textId="5DC78DCB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  <w:tc>
          <w:tcPr>
            <w:tcW w:w="236" w:type="dxa"/>
            <w:gridSpan w:val="2"/>
            <w:vAlign w:val="bottom"/>
          </w:tcPr>
          <w:p w14:paraId="6B9CD442" w14:textId="77777777" w:rsidR="000E4462" w:rsidRPr="00B07790" w:rsidRDefault="000E4462" w:rsidP="000E446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87C69C" w14:textId="4B9799C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5DB3865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60F5FEC" w14:textId="11F38339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</w:tr>
      <w:tr w:rsidR="000E4462" w:rsidRPr="00B07790" w14:paraId="4766003D" w14:textId="77777777" w:rsidTr="00513893">
        <w:trPr>
          <w:trHeight w:val="261"/>
        </w:trPr>
        <w:tc>
          <w:tcPr>
            <w:tcW w:w="3420" w:type="dxa"/>
            <w:vAlign w:val="bottom"/>
          </w:tcPr>
          <w:p w14:paraId="1C8D330A" w14:textId="77777777" w:rsidR="000E4462" w:rsidRPr="00B07790" w:rsidRDefault="000E4462" w:rsidP="000E446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25AE9D1" w14:textId="45FDD4F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C8D0C4" w14:textId="77777777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DC0E1" w14:textId="35DF9E2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1FDD2AC4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BE6F6F" w14:textId="5EC2641A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EC59AB6" w14:textId="77777777" w:rsidR="000E4462" w:rsidRPr="00B07790" w:rsidRDefault="000E4462" w:rsidP="000E446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DCD2A75" w14:textId="62872CE8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E2C264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4841C7" w14:textId="76D2BCF5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1F106C20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10D2C7" w14:textId="0DA80CC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472FD41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A6A5BBC" w14:textId="02FFC973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0D4E3330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C0E5D88" w14:textId="29E0045D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26DA83" w14:textId="77777777" w:rsidR="000E4462" w:rsidRPr="00B07790" w:rsidRDefault="000E4462" w:rsidP="000E446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99E98" w14:textId="1214377C" w:rsidR="000E4462" w:rsidRPr="00B07790" w:rsidRDefault="000E4462" w:rsidP="000E4462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0E4462" w:rsidRPr="00B07790" w14:paraId="222B6879" w14:textId="77777777" w:rsidTr="008D5E02">
        <w:trPr>
          <w:trHeight w:val="594"/>
        </w:trPr>
        <w:tc>
          <w:tcPr>
            <w:tcW w:w="15030" w:type="dxa"/>
            <w:gridSpan w:val="28"/>
            <w:vAlign w:val="bottom"/>
          </w:tcPr>
          <w:p w14:paraId="46706423" w14:textId="77777777" w:rsidR="000E4462" w:rsidRPr="00B07790" w:rsidRDefault="000E4462" w:rsidP="000E446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5081E497" w14:textId="19F77C83" w:rsidR="000E4462" w:rsidRPr="00B07790" w:rsidRDefault="000E4462" w:rsidP="000E4462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B07790">
              <w:rPr>
                <w:sz w:val="36"/>
                <w:szCs w:val="32"/>
              </w:rPr>
              <w:t xml:space="preserve"> </w:t>
            </w:r>
            <w:r w:rsidRPr="00B0779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B07790" w:rsidRDefault="00C40A17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4774F1" w:rsidRPr="00B07790" w14:paraId="0F9825A1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1AEE0027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3788A113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B0779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774F1" w:rsidRPr="00B07790" w14:paraId="13866789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5AE84F27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1D3177D1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0DCE4EF1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3EB72800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774F1" w:rsidRPr="00B07790" w14:paraId="5796DBBE" w14:textId="77777777" w:rsidTr="008B5AC4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63EBCF3" w14:textId="77777777" w:rsidR="004774F1" w:rsidRPr="00B07790" w:rsidRDefault="004774F1" w:rsidP="008B5AC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E3895F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719EC35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87A044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61C49F0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4D51FA" w14:textId="77777777" w:rsidR="004774F1" w:rsidRPr="00B07790" w:rsidRDefault="004774F1" w:rsidP="008B5AC4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0F4EE334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06EED46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A9176CA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986ED7C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2851A08A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E889696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905EB22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31A4DBF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3255C6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B577261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04CBB03C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5349BBB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1E4715A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28173EE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ED5E2F7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0E70E18B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1B8953BC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7E5E1CA6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7B7E05D6" w14:textId="77777777" w:rsidR="004774F1" w:rsidRPr="00B07790" w:rsidRDefault="004774F1" w:rsidP="008B5AC4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2CB2D48F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391487D" w14:textId="77777777" w:rsidR="004774F1" w:rsidRPr="00B07790" w:rsidRDefault="004774F1" w:rsidP="008B5AC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774F1" w:rsidRPr="00B07790" w14:paraId="0A0C7061" w14:textId="77777777" w:rsidTr="008B5AC4">
        <w:trPr>
          <w:trHeight w:val="261"/>
          <w:tblHeader/>
        </w:trPr>
        <w:tc>
          <w:tcPr>
            <w:tcW w:w="3420" w:type="dxa"/>
            <w:vAlign w:val="bottom"/>
          </w:tcPr>
          <w:p w14:paraId="5178FD49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2999BDA0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774F1" w:rsidRPr="00B07790" w14:paraId="57084C96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1A3FF722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2F8882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8D025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A05F5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77216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48D26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BD2BA9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740D59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D4F3B4D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3A2E850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BB74244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76188C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9897C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03ED8F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BD643C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BBB311C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57B473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B258DF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4F1" w:rsidRPr="00B07790" w14:paraId="74D5E27E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746EEDB5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5EA2231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28868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6BD3E0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01AF1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CA60A2D" w14:textId="77777777" w:rsidR="004774F1" w:rsidRPr="00B07790" w:rsidRDefault="004774F1" w:rsidP="008B5AC4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78E1228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FF5BDF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17,273</w:t>
            </w:r>
          </w:p>
        </w:tc>
        <w:tc>
          <w:tcPr>
            <w:tcW w:w="236" w:type="dxa"/>
          </w:tcPr>
          <w:p w14:paraId="4185F743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B6B9E4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36" w:type="dxa"/>
            <w:gridSpan w:val="2"/>
          </w:tcPr>
          <w:p w14:paraId="7AA3FAE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DE874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6F98525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758CC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21A6417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22AABF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A147AAD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EB3050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4774F1" w:rsidRPr="00B07790" w14:paraId="351AF34C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4C5EF801" w14:textId="77777777" w:rsidR="004774F1" w:rsidRPr="00B07790" w:rsidRDefault="004774F1" w:rsidP="008B5AC4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25D1E7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67C9B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B1B0A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D3657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CE85BC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</w:tcPr>
          <w:p w14:paraId="79168B9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0F5B15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  <w:lang w:val="en-US" w:bidi="th-TH"/>
              </w:rPr>
              <w:t>4,088</w:t>
            </w:r>
          </w:p>
        </w:tc>
        <w:tc>
          <w:tcPr>
            <w:tcW w:w="236" w:type="dxa"/>
          </w:tcPr>
          <w:p w14:paraId="1CA03058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86B513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4,885</w:t>
            </w:r>
          </w:p>
        </w:tc>
        <w:tc>
          <w:tcPr>
            <w:tcW w:w="236" w:type="dxa"/>
            <w:gridSpan w:val="2"/>
          </w:tcPr>
          <w:p w14:paraId="5816D1F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81D2A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7B86BE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ED0FD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  <w:vAlign w:val="bottom"/>
          </w:tcPr>
          <w:p w14:paraId="6785D61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4731DA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F46503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8003B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797</w:t>
            </w:r>
          </w:p>
        </w:tc>
      </w:tr>
      <w:tr w:rsidR="004774F1" w:rsidRPr="00B07790" w14:paraId="263536DC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65F47B74" w14:textId="77777777" w:rsidR="004774F1" w:rsidRPr="00B07790" w:rsidRDefault="004774F1" w:rsidP="008B5AC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F3110F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64CF4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71119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32BCA12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80149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11A2A52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7A6507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68A3E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3652FE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</w:tcPr>
          <w:p w14:paraId="0BECBB3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3D618DA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8412B4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CE3D0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  <w:vAlign w:val="bottom"/>
          </w:tcPr>
          <w:p w14:paraId="430769B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E6F723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47D6E90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B07683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4774F1" w:rsidRPr="00B07790" w14:paraId="740DA0AC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62865097" w14:textId="77777777" w:rsidR="004774F1" w:rsidRPr="00B07790" w:rsidRDefault="004774F1" w:rsidP="008B5AC4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55CE934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0F6317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FD46E0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316</w:t>
            </w:r>
          </w:p>
        </w:tc>
        <w:tc>
          <w:tcPr>
            <w:tcW w:w="236" w:type="dxa"/>
            <w:vAlign w:val="bottom"/>
          </w:tcPr>
          <w:p w14:paraId="038F086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41E77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14,529</w:t>
            </w:r>
          </w:p>
        </w:tc>
        <w:tc>
          <w:tcPr>
            <w:tcW w:w="236" w:type="dxa"/>
            <w:gridSpan w:val="2"/>
            <w:vAlign w:val="bottom"/>
          </w:tcPr>
          <w:p w14:paraId="7859220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E7B856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B92A2A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193691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  <w:tc>
          <w:tcPr>
            <w:tcW w:w="236" w:type="dxa"/>
            <w:gridSpan w:val="2"/>
            <w:vAlign w:val="bottom"/>
          </w:tcPr>
          <w:p w14:paraId="6F34984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C21F8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13,991</w:t>
            </w:r>
          </w:p>
        </w:tc>
        <w:tc>
          <w:tcPr>
            <w:tcW w:w="236" w:type="dxa"/>
            <w:gridSpan w:val="2"/>
            <w:vAlign w:val="bottom"/>
          </w:tcPr>
          <w:p w14:paraId="65413C90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BD401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gridSpan w:val="2"/>
            <w:vAlign w:val="bottom"/>
          </w:tcPr>
          <w:p w14:paraId="014FD1A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E29ADD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4FFF9662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B38FB4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</w:tr>
      <w:tr w:rsidR="004774F1" w:rsidRPr="00B07790" w14:paraId="2DC95F9A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49D9CF4F" w14:textId="77777777" w:rsidR="004774F1" w:rsidRPr="00B07790" w:rsidRDefault="004774F1" w:rsidP="008B5AC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3F2E80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BC6F0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FFCE7AA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3450497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71F128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E15A22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FA69F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C0F51C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0882A1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22C34B9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93778C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0226356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2498E5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3AE59C7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5B0F97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15F41D1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E6CC4D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4774F1" w:rsidRPr="00B07790" w14:paraId="264851D0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2165609A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937BCA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A4C274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204" w:type="dxa"/>
            <w:vAlign w:val="bottom"/>
          </w:tcPr>
          <w:p w14:paraId="568CCBB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2708A1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114" w:type="dxa"/>
            <w:vAlign w:val="bottom"/>
          </w:tcPr>
          <w:p w14:paraId="626E874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493AA9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5C4D3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10C3A48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D24D88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93EDB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B1264A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AD6F35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79011B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0505BB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4B9A5C2" w14:textId="77777777" w:rsidR="004774F1" w:rsidRPr="00B07790" w:rsidRDefault="004774F1" w:rsidP="008B5AC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18E09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0"/>
              </w:rPr>
            </w:pPr>
          </w:p>
        </w:tc>
        <w:tc>
          <w:tcPr>
            <w:tcW w:w="934" w:type="dxa"/>
            <w:vAlign w:val="bottom"/>
          </w:tcPr>
          <w:p w14:paraId="626DB86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</w:tr>
      <w:tr w:rsidR="004774F1" w:rsidRPr="00B07790" w14:paraId="7FC38A0F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3F775ED8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7E6CD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22754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FA2AB1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44927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B44BC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2CBFBF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68F0BE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C9560C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EF6C0C2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DA75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1AB9A1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5058B1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6733D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3DED57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C72236" w14:textId="77777777" w:rsidR="004774F1" w:rsidRPr="00B07790" w:rsidRDefault="004774F1" w:rsidP="008B5AC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7831F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color w:val="C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A22452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color w:val="C00000"/>
                <w:sz w:val="26"/>
                <w:szCs w:val="26"/>
              </w:rPr>
            </w:pPr>
          </w:p>
        </w:tc>
      </w:tr>
      <w:tr w:rsidR="004774F1" w:rsidRPr="00B07790" w14:paraId="73030BBC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0B9457B1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54F4C6B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774047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E9C4A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0D2AF55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413ECC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B6FF2D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0C362A5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AC0D31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D82BB9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3B633878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87A2F4E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75A9C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6FE834A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4CFFABD6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770178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244116D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5D6BF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4774F1" w:rsidRPr="00B07790" w14:paraId="59839879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56E62FEB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C937B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6A5BAA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4B64D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68955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63754B9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3BA16B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507798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vAlign w:val="bottom"/>
          </w:tcPr>
          <w:p w14:paraId="0ACED9BD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C83CE0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gridSpan w:val="2"/>
            <w:vAlign w:val="bottom"/>
          </w:tcPr>
          <w:p w14:paraId="27839605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E1F0F7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A207CE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B1211C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66,995*</w:t>
            </w:r>
          </w:p>
        </w:tc>
        <w:tc>
          <w:tcPr>
            <w:tcW w:w="236" w:type="dxa"/>
            <w:gridSpan w:val="2"/>
            <w:vAlign w:val="bottom"/>
          </w:tcPr>
          <w:p w14:paraId="0F40ABA7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F05ED8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760EE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27DE3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66,995</w:t>
            </w:r>
          </w:p>
        </w:tc>
      </w:tr>
      <w:tr w:rsidR="004774F1" w:rsidRPr="00B07790" w14:paraId="58054AE3" w14:textId="77777777" w:rsidTr="008B5AC4">
        <w:trPr>
          <w:trHeight w:val="261"/>
        </w:trPr>
        <w:tc>
          <w:tcPr>
            <w:tcW w:w="3420" w:type="dxa"/>
            <w:vAlign w:val="bottom"/>
            <w:hideMark/>
          </w:tcPr>
          <w:p w14:paraId="287D4D46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0A3ECF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1876E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95238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80B5B4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3C7950D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AAE0BAF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2030B13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vAlign w:val="bottom"/>
          </w:tcPr>
          <w:p w14:paraId="19CC8ADB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6F7BAD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gridSpan w:val="2"/>
            <w:vAlign w:val="bottom"/>
          </w:tcPr>
          <w:p w14:paraId="78C6B3CC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EC8B1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A03C63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39456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  <w:tc>
          <w:tcPr>
            <w:tcW w:w="236" w:type="dxa"/>
            <w:gridSpan w:val="2"/>
            <w:vAlign w:val="bottom"/>
          </w:tcPr>
          <w:p w14:paraId="28287D67" w14:textId="77777777" w:rsidR="004774F1" w:rsidRPr="00B07790" w:rsidRDefault="004774F1" w:rsidP="008B5A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45FA20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D69BB6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B207A6B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</w:tr>
      <w:tr w:rsidR="004774F1" w:rsidRPr="00B07790" w14:paraId="51AFE09D" w14:textId="77777777" w:rsidTr="008B5AC4">
        <w:trPr>
          <w:trHeight w:val="261"/>
        </w:trPr>
        <w:tc>
          <w:tcPr>
            <w:tcW w:w="3420" w:type="dxa"/>
            <w:vAlign w:val="bottom"/>
          </w:tcPr>
          <w:p w14:paraId="5E16D595" w14:textId="77777777" w:rsidR="004774F1" w:rsidRPr="00B07790" w:rsidRDefault="004774F1" w:rsidP="008B5AC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2D0C9D48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FA9910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CEE6B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vAlign w:val="bottom"/>
          </w:tcPr>
          <w:p w14:paraId="73759D2B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21B7EA6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3D65BE0" w14:textId="77777777" w:rsidR="004774F1" w:rsidRPr="00B07790" w:rsidRDefault="004774F1" w:rsidP="008B5A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8F9BB7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55EEB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F275A5A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33C2132D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666F14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FC021E9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8E1EB12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4E03DC18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51F544C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F19757" w14:textId="77777777" w:rsidR="004774F1" w:rsidRPr="00B07790" w:rsidRDefault="004774F1" w:rsidP="008B5AC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47B321" w14:textId="77777777" w:rsidR="004774F1" w:rsidRPr="00B07790" w:rsidRDefault="004774F1" w:rsidP="008B5AC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774F1" w:rsidRPr="00B07790" w14:paraId="5EE79F0C" w14:textId="77777777" w:rsidTr="008B5AC4">
        <w:trPr>
          <w:trHeight w:val="594"/>
        </w:trPr>
        <w:tc>
          <w:tcPr>
            <w:tcW w:w="15030" w:type="dxa"/>
            <w:gridSpan w:val="28"/>
            <w:vAlign w:val="bottom"/>
          </w:tcPr>
          <w:p w14:paraId="6348C8E4" w14:textId="77777777" w:rsidR="004774F1" w:rsidRPr="00B07790" w:rsidRDefault="004774F1" w:rsidP="008B5AC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7A4FB535" w14:textId="77777777" w:rsidR="004774F1" w:rsidRPr="00B07790" w:rsidRDefault="004774F1" w:rsidP="008B5AC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0779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B07790">
              <w:rPr>
                <w:sz w:val="36"/>
                <w:szCs w:val="32"/>
              </w:rPr>
              <w:t xml:space="preserve"> </w:t>
            </w:r>
            <w:r w:rsidRPr="00B0779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58D3EA1A" w14:textId="716CD9AC" w:rsidR="006A0FCA" w:rsidRPr="00B07790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/>
        </w:rPr>
        <w:sectPr w:rsidR="006A0FCA" w:rsidRPr="00B07790" w:rsidSect="000A30D8">
          <w:headerReference w:type="default" r:id="rId24"/>
          <w:footerReference w:type="default" r:id="rId25"/>
          <w:pgSz w:w="16840" w:h="11907" w:code="9"/>
          <w:pgMar w:top="1152" w:right="576" w:bottom="1152" w:left="691" w:header="720" w:footer="720" w:gutter="0"/>
          <w:cols w:space="708"/>
          <w:docGrid w:linePitch="360"/>
        </w:sectPr>
      </w:pPr>
    </w:p>
    <w:p w14:paraId="49A80323" w14:textId="77777777" w:rsidR="00CD3319" w:rsidRPr="00B07790" w:rsidRDefault="00CD3319" w:rsidP="00CD3319">
      <w:pPr>
        <w:spacing w:line="240" w:lineRule="auto"/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7790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การวัดมูลค่ายุติธรรม</w:t>
      </w:r>
    </w:p>
    <w:p w14:paraId="4D8D2643" w14:textId="77777777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3B01BC4B" w14:textId="77777777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มูลค่ายุติธรรมระดับ 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ำหรับเงินลงทุนในตราสารหนี้ที่วัดมูลค่าด้วยมูลค่ายุติธรรมผ่านกำไรหรือขาดทุนใช้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สำหรับเงินลงทุนในตราสารทุนที่วัดมูลค่าด้วยมูลค่ายุติธรรมผ่านกำไรขาดทุนเบ็ดเสร็จอื่นใช้ราคาปิดล่าสุดในตลาดหลักทรัพย์แห่งประเทศไทย หรือตลาดหลักทรัพย์นิวยอร์ก ณ วันทำการสุดท้ายของวันสิ้นรอบระยะเวลารายงาน</w:t>
      </w:r>
    </w:p>
    <w:p w14:paraId="4CA16EEC" w14:textId="77777777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29403A" w14:textId="71324FAD" w:rsidR="00CD3319" w:rsidRPr="00B07790" w:rsidRDefault="00CD3319" w:rsidP="00890092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มูลค่ายุติธรรมระดับ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 2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สำหรับเงินลงทุนในตราสารหนี้ที่วัดมูลค่าด้วยมูลค่ายุติธรรมผ่านกำไรขาดทุนเบ็ดเสร็จอื่น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8"/>
          <w:sz w:val="30"/>
          <w:szCs w:val="30"/>
          <w:cs/>
        </w:rPr>
        <w:t>คำนวณโดยใช้อัตราผลตอบแทนที่ประกาศโดยสมาคมตลาดตราสารหนี้ไทย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หรือตลาดอื่น สำหรับตราสารอนุพันธ์ทางการเงิน อ้างอิงราคาจากนายหน้า ซึ่งได้มีการทดสอบ</w:t>
      </w:r>
      <w:r w:rsidRPr="00B07790">
        <w:rPr>
          <w:rFonts w:asciiTheme="majorBidi" w:hAnsiTheme="majorBidi" w:cstheme="majorBidi"/>
          <w:sz w:val="30"/>
          <w:szCs w:val="30"/>
          <w:cs/>
        </w:rPr>
        <w:t>ความสมเหตุสมผลของราคาเหล่านั้น โดยการคิดลด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กระแส</w:t>
      </w:r>
      <w:r w:rsidR="00967277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      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ได้รวมการปรับปรุงความเสี่ยงด้านเครดิตของกลุ่มบริษัทและคู่สัญญาตามความเหมาะสม</w:t>
      </w:r>
      <w:r w:rsidR="00444C54" w:rsidRPr="00B0779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678BD" w:rsidRPr="00B07790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444C54" w:rsidRPr="00B07790">
        <w:rPr>
          <w:rFonts w:ascii="Angsana New" w:hAnsi="Angsana New"/>
          <w:spacing w:val="-4"/>
          <w:sz w:val="30"/>
          <w:szCs w:val="30"/>
          <w:cs/>
        </w:rPr>
        <w:t>ตราสารอนุพันธ์สินค้าโภคภัณฑ์</w:t>
      </w:r>
      <w:r w:rsidR="00444C54" w:rsidRPr="00B07790">
        <w:rPr>
          <w:rFonts w:ascii="Angsana New" w:hAnsi="Angsana New"/>
          <w:spacing w:val="-4"/>
          <w:sz w:val="30"/>
          <w:szCs w:val="30"/>
          <w:cs/>
        </w:rPr>
        <w:br/>
        <w:t>ที่ซื้อขายนอกตลาดหลักทรัพย์  อ้างอิงจากราคาประมาณการโดยองค์กรกลางซึ่งเป็นผู้เชี่ยวชาญด้านปิโตรเลียมและ</w:t>
      </w:r>
      <w:r w:rsidR="00230029" w:rsidRPr="00B077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B07790">
        <w:rPr>
          <w:rFonts w:ascii="Angsana New" w:hAnsi="Angsana New"/>
          <w:spacing w:val="-4"/>
          <w:sz w:val="30"/>
          <w:szCs w:val="30"/>
          <w:cs/>
        </w:rPr>
        <w:t>ปิโตรเคมีที่ได้รับความเชื่อถือจากผู้ซื้อและผู้ขายในตลาด โดยการประมาณการราคาในอนาคตจะประเมินจากปัจจัยพื้นฐานทั้งอุปสงค์ อุปทาน และปัจจัยอื่น</w:t>
      </w:r>
      <w:r w:rsidR="00230029" w:rsidRPr="00B0779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44C54" w:rsidRPr="00B07790">
        <w:rPr>
          <w:rFonts w:ascii="Angsana New" w:hAnsi="Angsana New"/>
          <w:spacing w:val="-4"/>
          <w:sz w:val="30"/>
          <w:szCs w:val="30"/>
          <w:cs/>
        </w:rPr>
        <w:t>ๆ ที่จะมีผลกระทบต่อทิศทางราคาในอนาคตมาประกอบ</w:t>
      </w:r>
      <w:r w:rsidR="00890092" w:rsidRPr="00B0779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สำหรับเงินกู้ยืมระยะยาว</w:t>
      </w:r>
      <w:r w:rsidRPr="00B07790">
        <w:rPr>
          <w:rFonts w:asciiTheme="majorBidi" w:hAnsiTheme="majorBidi" w:cstheme="majorBidi"/>
          <w:sz w:val="30"/>
          <w:szCs w:val="30"/>
          <w:cs/>
        </w:rPr>
        <w:t>ที่มีอัตราดอกเบี้ยคงที่ คำนวณโดยใช้วิธีกระแสเงินสดในอนาคตตลอดอายุสัญญาที่เหลืออยู่คิดลดด้วยอัตรา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ดอกเบี้ยในตลาดสำหรับเครื่องมือทางการเงินที่สามารถเทียบเคียงกัน ณ วันที่ซื้อขายสุดท้าย ณ วันที่วัดมูลค่า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สำหรับหุ้นกู้ 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1191F1E0" w14:textId="77777777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3F8F9F6" w14:textId="1B07AE2D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มูลค่ายุติธรรมระดับ</w:t>
      </w:r>
      <w:r w:rsidRPr="00B07790">
        <w:rPr>
          <w:rFonts w:asciiTheme="majorBidi" w:hAnsiTheme="majorBidi" w:cstheme="majorBidi"/>
          <w:sz w:val="30"/>
          <w:szCs w:val="30"/>
        </w:rPr>
        <w:t xml:space="preserve"> 3 </w:t>
      </w:r>
      <w:r w:rsidRPr="00B07790">
        <w:rPr>
          <w:rFonts w:asciiTheme="majorBidi" w:hAnsiTheme="majorBidi" w:cstheme="majorBidi"/>
          <w:sz w:val="30"/>
          <w:szCs w:val="30"/>
          <w:cs/>
        </w:rPr>
        <w:t>สำหรับเงินลงทุนในตราสารหนี้</w:t>
      </w:r>
      <w:r w:rsidR="00C83040" w:rsidRPr="00B07790">
        <w:rPr>
          <w:rFonts w:asciiTheme="majorBidi" w:hAnsiTheme="majorBidi" w:cstheme="majorBidi"/>
          <w:sz w:val="30"/>
          <w:szCs w:val="30"/>
          <w:cs/>
        </w:rPr>
        <w:t>และตราสารทุน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ที่วัดมูลค่าด้วยมูลค่ายุติธรรมผ่านกำไรขาดทุนประเมินได้ดังนี้ </w:t>
      </w:r>
    </w:p>
    <w:p w14:paraId="41542DCC" w14:textId="6FA1EC68" w:rsidR="00CD3319" w:rsidRPr="00B0779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 xml:space="preserve">- 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B07790">
        <w:rPr>
          <w:rFonts w:asciiTheme="majorBidi" w:hAnsiTheme="majorBidi" w:cstheme="majorBidi"/>
          <w:sz w:val="30"/>
          <w:szCs w:val="30"/>
        </w:rPr>
        <w:t xml:space="preserve">Startup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ประเมินมูลค่ายุติธรรมโดยอ้างอิงราคาซื้อขายจาก </w:t>
      </w:r>
      <w:r w:rsidRPr="00B07790">
        <w:rPr>
          <w:rFonts w:asciiTheme="majorBidi" w:hAnsiTheme="majorBidi" w:cstheme="majorBidi"/>
          <w:sz w:val="30"/>
          <w:szCs w:val="30"/>
        </w:rPr>
        <w:t xml:space="preserve">Valuation </w:t>
      </w:r>
      <w:r w:rsidRPr="00B07790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6DD223" w14:textId="77777777" w:rsidR="00CD3319" w:rsidRPr="00B0779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</w:rPr>
        <w:t xml:space="preserve">-      </w:t>
      </w:r>
      <w:r w:rsidRPr="00B0779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ด้วยอัตราดอกเบี้ย</w:t>
      </w:r>
      <w:r w:rsidRPr="00B07790">
        <w:rPr>
          <w:rFonts w:asciiTheme="majorBidi" w:hAnsiTheme="majorBidi" w:cstheme="majorBidi"/>
          <w:sz w:val="30"/>
          <w:szCs w:val="30"/>
          <w:cs/>
        </w:rPr>
        <w:t>ที่เหมาะสม</w:t>
      </w:r>
    </w:p>
    <w:p w14:paraId="7123592F" w14:textId="77777777" w:rsidR="00CD3319" w:rsidRPr="00B07790" w:rsidRDefault="00CD3319" w:rsidP="00CD3319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FF0101C" w14:textId="43D7812A" w:rsidR="00CD3319" w:rsidRPr="00B07790" w:rsidRDefault="00CD3319" w:rsidP="00444C5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77A6CEF8" w14:textId="77777777" w:rsidR="00CD3319" w:rsidRPr="00B0779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 xml:space="preserve">- 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กรณีการลงทุนใน </w:t>
      </w:r>
      <w:r w:rsidRPr="00B07790">
        <w:rPr>
          <w:rFonts w:asciiTheme="majorBidi" w:hAnsiTheme="majorBidi" w:cstheme="majorBidi"/>
          <w:sz w:val="30"/>
          <w:szCs w:val="30"/>
        </w:rPr>
        <w:t xml:space="preserve">Startup 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อ้างอิงราคาซื้อขายจาก </w:t>
      </w:r>
      <w:r w:rsidRPr="00B07790">
        <w:rPr>
          <w:rFonts w:asciiTheme="majorBidi" w:hAnsiTheme="majorBidi" w:cstheme="majorBidi"/>
          <w:sz w:val="30"/>
          <w:szCs w:val="30"/>
        </w:rPr>
        <w:t xml:space="preserve">Valuation </w:t>
      </w:r>
      <w:r w:rsidRPr="00B07790">
        <w:rPr>
          <w:rFonts w:asciiTheme="majorBidi" w:hAnsiTheme="majorBidi" w:cstheme="majorBidi"/>
          <w:sz w:val="30"/>
          <w:szCs w:val="30"/>
          <w:cs/>
        </w:rPr>
        <w:t>ของบริษัทในการระดมทุนครั้งล่าสุด</w:t>
      </w:r>
    </w:p>
    <w:p w14:paraId="555F0743" w14:textId="77777777" w:rsidR="00CD3319" w:rsidRPr="00B0779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>-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44EC5C61" w14:textId="31F7550F" w:rsidR="00CD3319" w:rsidRPr="00B07790" w:rsidRDefault="00CD3319" w:rsidP="00CD3319">
      <w:pPr>
        <w:spacing w:line="240" w:lineRule="auto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>-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>กรณีการลงทุนในหน่วยลงทุน ใช้ข้อมูลมูลค่าสินทรัพย์สุทธิ (</w:t>
      </w:r>
      <w:r w:rsidRPr="00B07790">
        <w:rPr>
          <w:rFonts w:asciiTheme="majorBidi" w:hAnsiTheme="majorBidi" w:cstheme="majorBidi"/>
          <w:sz w:val="30"/>
          <w:szCs w:val="30"/>
        </w:rPr>
        <w:t xml:space="preserve">Net Asset Value) </w:t>
      </w:r>
    </w:p>
    <w:p w14:paraId="775559A9" w14:textId="7D373243" w:rsidR="00CD3319" w:rsidRPr="00B07790" w:rsidRDefault="00CD3319" w:rsidP="00F50C0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8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0"/>
        <w:gridCol w:w="811"/>
        <w:gridCol w:w="985"/>
        <w:gridCol w:w="182"/>
        <w:gridCol w:w="982"/>
        <w:gridCol w:w="9"/>
        <w:gridCol w:w="167"/>
        <w:gridCol w:w="9"/>
        <w:gridCol w:w="1081"/>
        <w:gridCol w:w="174"/>
        <w:gridCol w:w="1078"/>
      </w:tblGrid>
      <w:tr w:rsidR="000E344F" w:rsidRPr="00B07790" w14:paraId="1357EEDB" w14:textId="20521237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39D11B73" w14:textId="122F6BBF" w:rsidR="000E344F" w:rsidRPr="00B07790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6" w:type="pct"/>
          </w:tcPr>
          <w:p w14:paraId="7B75255F" w14:textId="68FECDF0" w:rsidR="000E344F" w:rsidRPr="00B0779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2" w:type="pct"/>
            <w:gridSpan w:val="3"/>
          </w:tcPr>
          <w:p w14:paraId="54957131" w14:textId="29C65143" w:rsidR="000E344F" w:rsidRPr="00B07790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57F9CB4F" w14:textId="2E4CD508" w:rsidR="000E344F" w:rsidRPr="00B07790" w:rsidRDefault="000E344F" w:rsidP="00C278B6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4"/>
          </w:tcPr>
          <w:p w14:paraId="0791996E" w14:textId="2991DDBD" w:rsidR="000E344F" w:rsidRPr="00B0779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4F1" w:rsidRPr="00B07790" w14:paraId="535C3CC4" w14:textId="77B7D571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9D4C8F8" w14:textId="6D27FB19" w:rsidR="004774F1" w:rsidRPr="00B07790" w:rsidRDefault="004774F1" w:rsidP="004774F1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กการกระทบยอดมูลค่ายุติธรรมระดับ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446" w:type="pct"/>
          </w:tcPr>
          <w:p w14:paraId="632EA1D1" w14:textId="7CAD3C0A" w:rsidR="004774F1" w:rsidRPr="00B07790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0F02B2F5" w14:textId="09EFB04B" w:rsidR="004774F1" w:rsidRPr="00B07790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0" w:type="pct"/>
          </w:tcPr>
          <w:p w14:paraId="0C6E93FF" w14:textId="77777777" w:rsidR="004774F1" w:rsidRPr="00B07790" w:rsidRDefault="004774F1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5982749" w14:textId="1145DA46" w:rsidR="004774F1" w:rsidRPr="00B07790" w:rsidRDefault="004774F1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7" w:type="pct"/>
            <w:gridSpan w:val="2"/>
          </w:tcPr>
          <w:p w14:paraId="692803E4" w14:textId="77777777" w:rsidR="004774F1" w:rsidRPr="00B07790" w:rsidRDefault="004774F1" w:rsidP="004774F1">
            <w:pPr>
              <w:spacing w:line="240" w:lineRule="auto"/>
              <w:ind w:left="-128" w:right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F2A4314" w14:textId="5396266E" w:rsidR="004774F1" w:rsidRPr="00B07790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6" w:type="pct"/>
          </w:tcPr>
          <w:p w14:paraId="10A5CE29" w14:textId="77777777" w:rsidR="004774F1" w:rsidRPr="00B07790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845100" w14:textId="22DF329B" w:rsidR="004774F1" w:rsidRPr="00B07790" w:rsidRDefault="004774F1" w:rsidP="004774F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344F" w:rsidRPr="00B07790" w14:paraId="04C2C4F2" w14:textId="09245E12" w:rsidTr="00336059">
        <w:trPr>
          <w:cantSplit/>
          <w:trHeight w:val="131"/>
          <w:tblHeader/>
        </w:trPr>
        <w:tc>
          <w:tcPr>
            <w:tcW w:w="1986" w:type="pct"/>
            <w:vAlign w:val="bottom"/>
          </w:tcPr>
          <w:p w14:paraId="2F72FFD5" w14:textId="77777777" w:rsidR="000E344F" w:rsidRPr="00B07790" w:rsidRDefault="000E344F" w:rsidP="00C278B6">
            <w:pPr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6" w:type="pct"/>
          </w:tcPr>
          <w:p w14:paraId="028E3645" w14:textId="77777777" w:rsidR="000E344F" w:rsidRPr="00B07790" w:rsidRDefault="000E344F" w:rsidP="00C278B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68" w:type="pct"/>
            <w:gridSpan w:val="9"/>
          </w:tcPr>
          <w:p w14:paraId="53398FAF" w14:textId="43E2A707" w:rsidR="000E344F" w:rsidRPr="00B07790" w:rsidRDefault="000E344F" w:rsidP="0026469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344F" w:rsidRPr="00B07790" w14:paraId="7341C738" w14:textId="624A20C9" w:rsidTr="00336059">
        <w:trPr>
          <w:cantSplit/>
        </w:trPr>
        <w:tc>
          <w:tcPr>
            <w:tcW w:w="1986" w:type="pct"/>
            <w:vAlign w:val="bottom"/>
          </w:tcPr>
          <w:p w14:paraId="3F0A37C1" w14:textId="2AE0DB23" w:rsidR="000E344F" w:rsidRPr="00B07790" w:rsidRDefault="000E344F" w:rsidP="00C278B6">
            <w:pPr>
              <w:spacing w:line="240" w:lineRule="auto"/>
              <w:ind w:right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446" w:type="pct"/>
          </w:tcPr>
          <w:p w14:paraId="273AD168" w14:textId="77777777" w:rsidR="000E344F" w:rsidRPr="00B07790" w:rsidRDefault="000E344F" w:rsidP="00BB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609B7AA" w14:textId="24C4A6AC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" w:type="pct"/>
          </w:tcPr>
          <w:p w14:paraId="707F888E" w14:textId="77777777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7DC173C0" w14:textId="037667FA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3DD7B259" w14:textId="3AF901A9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16E1E603" w14:textId="77777777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AEB2796" w14:textId="77777777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50D8B4A8" w14:textId="3A780F2E" w:rsidR="000E344F" w:rsidRPr="00B07790" w:rsidRDefault="000E344F" w:rsidP="0037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74F1" w:rsidRPr="00B07790" w14:paraId="4C1BFF26" w14:textId="2497719E" w:rsidTr="00336059">
        <w:trPr>
          <w:cantSplit/>
        </w:trPr>
        <w:tc>
          <w:tcPr>
            <w:tcW w:w="1986" w:type="pct"/>
            <w:vAlign w:val="bottom"/>
            <w:hideMark/>
          </w:tcPr>
          <w:p w14:paraId="3D84B025" w14:textId="55321F1E" w:rsidR="004774F1" w:rsidRPr="00B07790" w:rsidRDefault="004774F1" w:rsidP="004774F1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46" w:type="pct"/>
          </w:tcPr>
          <w:p w14:paraId="5140C18B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665E93" w14:textId="400431C2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1,839</w:t>
            </w:r>
          </w:p>
        </w:tc>
        <w:tc>
          <w:tcPr>
            <w:tcW w:w="100" w:type="pct"/>
          </w:tcPr>
          <w:p w14:paraId="002B9023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A184AF0" w14:textId="2DE9609A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97" w:type="pct"/>
            <w:gridSpan w:val="2"/>
          </w:tcPr>
          <w:p w14:paraId="4046ECCB" w14:textId="01829845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6F4D8" w14:textId="2B805920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6" w:type="pct"/>
          </w:tcPr>
          <w:p w14:paraId="1AB18A20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0EE730B" w14:textId="198B6FF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4774F1" w:rsidRPr="00B07790" w14:paraId="176275A4" w14:textId="36C05320" w:rsidTr="00336059">
        <w:trPr>
          <w:cantSplit/>
        </w:trPr>
        <w:tc>
          <w:tcPr>
            <w:tcW w:w="1986" w:type="pct"/>
            <w:hideMark/>
          </w:tcPr>
          <w:p w14:paraId="6918383B" w14:textId="77777777" w:rsidR="004774F1" w:rsidRPr="00B07790" w:rsidRDefault="004774F1" w:rsidP="004774F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ยอดรวมกำไรหรือ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):</w:t>
            </w:r>
          </w:p>
        </w:tc>
        <w:tc>
          <w:tcPr>
            <w:tcW w:w="446" w:type="pct"/>
          </w:tcPr>
          <w:p w14:paraId="0F33B748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132310F" w14:textId="3C4DC963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" w:type="pct"/>
          </w:tcPr>
          <w:p w14:paraId="563FC104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784CA44" w14:textId="2245439E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5D90EF6E" w14:textId="60FF91AF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3E26C8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09D799BD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41BC35" w14:textId="280CB063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74F1" w:rsidRPr="00B07790" w14:paraId="6AE20444" w14:textId="77777777" w:rsidTr="00336059">
        <w:trPr>
          <w:cantSplit/>
        </w:trPr>
        <w:tc>
          <w:tcPr>
            <w:tcW w:w="1986" w:type="pct"/>
          </w:tcPr>
          <w:p w14:paraId="5074D990" w14:textId="2211D7FF" w:rsidR="004774F1" w:rsidRPr="00B07790" w:rsidRDefault="004774F1" w:rsidP="004774F1">
            <w:pPr>
              <w:spacing w:line="240" w:lineRule="auto"/>
              <w:ind w:left="227"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446" w:type="pct"/>
          </w:tcPr>
          <w:p w14:paraId="2DCB4600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A493BEC" w14:textId="797C376D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0" w:type="pct"/>
          </w:tcPr>
          <w:p w14:paraId="168CC958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3214EB11" w14:textId="4285A095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97" w:type="pct"/>
            <w:gridSpan w:val="2"/>
          </w:tcPr>
          <w:p w14:paraId="678ACA8F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89B28E" w14:textId="5430B115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793CCED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2963AF" w14:textId="4B742E9A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4F1" w:rsidRPr="00B07790" w14:paraId="4E8DC8D9" w14:textId="449835ED" w:rsidTr="00336059">
        <w:trPr>
          <w:cantSplit/>
        </w:trPr>
        <w:tc>
          <w:tcPr>
            <w:tcW w:w="1986" w:type="pct"/>
            <w:hideMark/>
          </w:tcPr>
          <w:p w14:paraId="2A798C4D" w14:textId="77777777" w:rsidR="004774F1" w:rsidRPr="00B07790" w:rsidRDefault="004774F1" w:rsidP="004774F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446" w:type="pct"/>
          </w:tcPr>
          <w:p w14:paraId="02C5900F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40828D0" w14:textId="4C352E05" w:rsidR="004774F1" w:rsidRPr="00B07790" w:rsidRDefault="00804FF6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0" w:type="pct"/>
          </w:tcPr>
          <w:p w14:paraId="3B375686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48A4D45C" w14:textId="71B7B481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97" w:type="pct"/>
            <w:gridSpan w:val="2"/>
          </w:tcPr>
          <w:p w14:paraId="18127EF1" w14:textId="2A4C3548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9CB30D" w14:textId="6B0649EB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28582FE" w14:textId="21464421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98DC8" w14:textId="20861F5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774F1" w:rsidRPr="00B07790" w14:paraId="4ABB52C8" w14:textId="3EA517DB" w:rsidTr="00336059">
        <w:trPr>
          <w:cantSplit/>
        </w:trPr>
        <w:tc>
          <w:tcPr>
            <w:tcW w:w="1986" w:type="pct"/>
            <w:hideMark/>
          </w:tcPr>
          <w:p w14:paraId="7CCA5B38" w14:textId="77777777" w:rsidR="004774F1" w:rsidRPr="00B07790" w:rsidRDefault="004774F1" w:rsidP="004774F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การออกใหม่</w:t>
            </w:r>
          </w:p>
        </w:tc>
        <w:tc>
          <w:tcPr>
            <w:tcW w:w="446" w:type="pct"/>
          </w:tcPr>
          <w:p w14:paraId="132A417A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A1A6036" w14:textId="3D8C806C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00" w:type="pct"/>
          </w:tcPr>
          <w:p w14:paraId="64299CDE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0EFDF7D7" w14:textId="763F21E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97" w:type="pct"/>
            <w:gridSpan w:val="2"/>
          </w:tcPr>
          <w:p w14:paraId="60E9F4F8" w14:textId="6A4C5FA4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A67C9F4" w14:textId="6B4EADA9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5C27D7A7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E90F935" w14:textId="151F216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4AB" w:rsidRPr="00B07790" w14:paraId="45B68E36" w14:textId="77777777" w:rsidTr="00336059">
        <w:trPr>
          <w:cantSplit/>
        </w:trPr>
        <w:tc>
          <w:tcPr>
            <w:tcW w:w="1986" w:type="pct"/>
          </w:tcPr>
          <w:p w14:paraId="0CFD9BEF" w14:textId="3180D943" w:rsidR="006624AB" w:rsidRPr="00B07790" w:rsidRDefault="006624AB" w:rsidP="004774F1">
            <w:pPr>
              <w:spacing w:line="240" w:lineRule="auto"/>
              <w:ind w:righ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446" w:type="pct"/>
          </w:tcPr>
          <w:p w14:paraId="7853CA61" w14:textId="77777777" w:rsidR="006624AB" w:rsidRPr="00B07790" w:rsidRDefault="006624AB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187F209" w14:textId="3255619B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00" w:type="pct"/>
          </w:tcPr>
          <w:p w14:paraId="175D146B" w14:textId="77777777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</w:tcPr>
          <w:p w14:paraId="68E51BD8" w14:textId="108E32CE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gridSpan w:val="2"/>
          </w:tcPr>
          <w:p w14:paraId="386A188B" w14:textId="77777777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3C55A0" w14:textId="44691ECF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AADBFC0" w14:textId="77777777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6A226C7" w14:textId="275889B6" w:rsidR="006624AB" w:rsidRPr="00B07790" w:rsidRDefault="00436D87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4F1" w:rsidRPr="00B07790" w14:paraId="43615891" w14:textId="519E33CA" w:rsidTr="00695933">
        <w:trPr>
          <w:cantSplit/>
        </w:trPr>
        <w:tc>
          <w:tcPr>
            <w:tcW w:w="1986" w:type="pct"/>
            <w:hideMark/>
          </w:tcPr>
          <w:p w14:paraId="5E5AB5E5" w14:textId="43503090" w:rsidR="004774F1" w:rsidRPr="00B07790" w:rsidRDefault="004774F1" w:rsidP="004774F1">
            <w:pPr>
              <w:spacing w:line="240" w:lineRule="auto"/>
              <w:ind w:left="280" w:right="9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ผลต่างจากการแปลงอัตราแลกเปลี่ยนเงินตรา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446" w:type="pct"/>
          </w:tcPr>
          <w:p w14:paraId="7B63A1CB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FCBFE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0EC54" w14:textId="3C65795A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804FF6"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0" w:type="pct"/>
          </w:tcPr>
          <w:p w14:paraId="0D343B7E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14:paraId="395F3374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981BA" w14:textId="1445B5C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7" w:type="pct"/>
            <w:gridSpan w:val="2"/>
          </w:tcPr>
          <w:p w14:paraId="13774010" w14:textId="4E47FBF3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349FE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16EB7" w14:textId="549A672B" w:rsidR="006624AB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</w:tcPr>
          <w:p w14:paraId="6B2C0633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B5E35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5BD3A" w14:textId="47D9FA9C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182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74F1" w:rsidRPr="00B07790" w14:paraId="17018CA6" w14:textId="51A922AD" w:rsidTr="00695933">
        <w:trPr>
          <w:cantSplit/>
          <w:trHeight w:val="54"/>
        </w:trPr>
        <w:tc>
          <w:tcPr>
            <w:tcW w:w="1986" w:type="pct"/>
            <w:vAlign w:val="bottom"/>
            <w:hideMark/>
          </w:tcPr>
          <w:p w14:paraId="088F96B5" w14:textId="25D16B1B" w:rsidR="004774F1" w:rsidRPr="00B07790" w:rsidRDefault="004774F1" w:rsidP="004774F1">
            <w:pPr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46" w:type="pct"/>
          </w:tcPr>
          <w:p w14:paraId="78FE0EE2" w14:textId="77777777" w:rsidR="004774F1" w:rsidRPr="00B07790" w:rsidRDefault="004774F1" w:rsidP="004774F1">
            <w:pPr>
              <w:tabs>
                <w:tab w:val="decimal" w:pos="1344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5640A" w14:textId="34E51A5A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1,970</w:t>
            </w:r>
          </w:p>
        </w:tc>
        <w:tc>
          <w:tcPr>
            <w:tcW w:w="100" w:type="pct"/>
          </w:tcPr>
          <w:p w14:paraId="1BCB340F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51BE1C" w14:textId="516A2631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8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1,839</w:t>
            </w:r>
          </w:p>
        </w:tc>
        <w:tc>
          <w:tcPr>
            <w:tcW w:w="97" w:type="pct"/>
            <w:gridSpan w:val="2"/>
          </w:tcPr>
          <w:p w14:paraId="092B95A6" w14:textId="2E129E5A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8B5C1" w14:textId="15995B3C" w:rsidR="004774F1" w:rsidRPr="00B07790" w:rsidRDefault="006624AB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D73A83" w14:textId="77777777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4210F" w14:textId="34CDD893" w:rsidR="004774F1" w:rsidRPr="00B07790" w:rsidRDefault="004774F1" w:rsidP="00477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9" w:righ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</w:tbl>
    <w:p w14:paraId="4A4EFC32" w14:textId="70EE140B" w:rsidR="00CE3809" w:rsidRPr="00B07790" w:rsidRDefault="00CE3809" w:rsidP="00725813">
      <w:pPr>
        <w:tabs>
          <w:tab w:val="clear" w:pos="227"/>
          <w:tab w:val="clear" w:pos="454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03ACE9" w14:textId="43C8837B" w:rsidR="00725813" w:rsidRPr="00B07790" w:rsidRDefault="009733C2" w:rsidP="00AA0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/>
          <w:i/>
          <w:iCs/>
          <w:spacing w:val="2"/>
          <w:sz w:val="30"/>
          <w:szCs w:val="30"/>
        </w:rPr>
      </w:pPr>
      <w:r w:rsidRPr="00B0779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 </w:t>
      </w:r>
      <w:r w:rsidR="00725813" w:rsidRPr="00B07790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(ข)</w:t>
      </w:r>
      <w:r w:rsidR="00725813" w:rsidRPr="00B07790">
        <w:rPr>
          <w:rFonts w:asciiTheme="majorBidi" w:hAnsiTheme="majorBidi"/>
          <w:i/>
          <w:iCs/>
          <w:spacing w:val="2"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000D321A" w14:textId="77777777" w:rsidR="00725813" w:rsidRPr="00B07790" w:rsidRDefault="00725813" w:rsidP="00725813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5824A29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7790">
        <w:rPr>
          <w:rFonts w:asciiTheme="majorBidi" w:hAnsi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263D57F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B02315F" w14:textId="49B8A2AD" w:rsidR="00725813" w:rsidRPr="00B0779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</w:t>
      </w:r>
      <w:r w:rsidR="000E0468" w:rsidRPr="00B07790">
        <w:rPr>
          <w:rFonts w:asciiTheme="majorBidi" w:hAnsiTheme="majorBidi" w:hint="cs"/>
          <w:sz w:val="30"/>
          <w:szCs w:val="30"/>
          <w:cs/>
        </w:rPr>
        <w:t>ศ ราคาสินค้าโภคภัณฑ์</w:t>
      </w:r>
      <w:r w:rsidRPr="00B07790">
        <w:rPr>
          <w:rFonts w:asciiTheme="majorBidi" w:hAnsiTheme="majorBidi"/>
          <w:sz w:val="30"/>
          <w:szCs w:val="30"/>
          <w:cs/>
        </w:rPr>
        <w:t xml:space="preserve">และจากการไม่ปฏิบัติตามข้อกำหนดตามสัญญาของคู่สัญญา </w:t>
      </w:r>
      <w:r w:rsidR="008F7CFC"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>บริษัทไม่มีการถือหรือออกตราสารอนุพันธ์ เพื่อการเก็งกำไรหรือการค้า</w:t>
      </w:r>
    </w:p>
    <w:p w14:paraId="3E2CC0E2" w14:textId="77777777" w:rsidR="00725813" w:rsidRPr="00B0779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55F080DB" w14:textId="1882D220" w:rsidR="00725813" w:rsidRPr="00B0779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8F7CFC"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8F7CFC" w:rsidRPr="00B07790">
        <w:rPr>
          <w:rFonts w:asciiTheme="majorBidi" w:hAnsiTheme="majorBidi" w:hint="cs"/>
          <w:sz w:val="30"/>
          <w:szCs w:val="30"/>
          <w:cs/>
        </w:rPr>
        <w:t>กลุ่ม</w:t>
      </w:r>
      <w:r w:rsidRPr="00B07790">
        <w:rPr>
          <w:rFonts w:asciiTheme="majorBidi" w:hAnsiTheme="majorBidi"/>
          <w:sz w:val="30"/>
          <w:szCs w:val="30"/>
          <w:cs/>
        </w:rPr>
        <w:t>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</w:p>
    <w:p w14:paraId="068C3AD6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2"/>
          <w:szCs w:val="22"/>
          <w:cs/>
        </w:rPr>
      </w:pPr>
    </w:p>
    <w:p w14:paraId="4CB9DF16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7790">
        <w:rPr>
          <w:rFonts w:asciiTheme="majorBidi" w:hAnsiTheme="majorBidi"/>
          <w:i/>
          <w:iCs/>
          <w:sz w:val="30"/>
          <w:szCs w:val="30"/>
          <w:cs/>
        </w:rPr>
        <w:t>การบริหารจัดการทุน</w:t>
      </w:r>
    </w:p>
    <w:p w14:paraId="11B02371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22"/>
          <w:szCs w:val="22"/>
        </w:rPr>
      </w:pPr>
    </w:p>
    <w:p w14:paraId="636714FC" w14:textId="48DF33E7" w:rsidR="00725813" w:rsidRPr="00B0779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hint="cs"/>
          <w:spacing w:val="2"/>
          <w:sz w:val="30"/>
          <w:szCs w:val="30"/>
          <w:cs/>
        </w:rPr>
        <w:t>นโยบายของคณะกรรมการบริษัท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คือ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</w:t>
      </w:r>
      <w:r w:rsidRPr="00B07790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2"/>
          <w:sz w:val="30"/>
          <w:szCs w:val="30"/>
          <w:cs/>
        </w:rPr>
        <w:t>เจ้าหนี้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คู่ค้าและผู้มีส่วนได้เสียทุกฝ่าย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รวมถึงการกำกับดูแลผลตอบแทนจากการลงทุน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และระดับการจ่ายเงินปันผลที่เหมาะสม</w:t>
      </w:r>
      <w:r w:rsidRPr="00B07790">
        <w:rPr>
          <w:rFonts w:asciiTheme="majorBidi" w:hAnsiTheme="majorBidi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เพื่อให้ธุรกิจเติบโตอย่างยั่งยืน</w:t>
      </w:r>
    </w:p>
    <w:p w14:paraId="5886D287" w14:textId="77777777" w:rsidR="003722C7" w:rsidRPr="00B07790" w:rsidRDefault="003722C7" w:rsidP="0072581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1A4812DA" w14:textId="77777777" w:rsidR="009733C2" w:rsidRPr="00B07790" w:rsidRDefault="009733C2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936ABB" w14:textId="6CBAC606" w:rsidR="00725813" w:rsidRPr="00B07790" w:rsidRDefault="00725813" w:rsidP="006F6469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7C8140F3" w14:textId="77777777" w:rsidR="00725813" w:rsidRPr="00B07790" w:rsidRDefault="00725813" w:rsidP="00725813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05A597FA" w14:textId="77777777" w:rsidR="00725813" w:rsidRPr="00B07790" w:rsidRDefault="00725813" w:rsidP="00725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8817A82" w14:textId="77777777" w:rsidR="003E2935" w:rsidRPr="00B07790" w:rsidRDefault="003E2935" w:rsidP="003E2935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4" w:name="_Hlk60232071"/>
      <w:r w:rsidRPr="00B07790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FEE3F50" w14:textId="77777777" w:rsidR="006E09C3" w:rsidRPr="00B07790" w:rsidRDefault="006E09C3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</w:rPr>
      </w:pPr>
    </w:p>
    <w:p w14:paraId="7AE91C5B" w14:textId="4D772054" w:rsidR="002E0198" w:rsidRPr="00B07790" w:rsidRDefault="002E0198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</w:rPr>
        <w:t>(</w:t>
      </w:r>
      <w:r w:rsidRPr="00B07790">
        <w:rPr>
          <w:rFonts w:ascii="Angsana New" w:hAnsi="Angsana New" w:hint="cs"/>
          <w:sz w:val="30"/>
          <w:szCs w:val="30"/>
          <w:cs/>
        </w:rPr>
        <w:t>ข</w:t>
      </w:r>
      <w:r w:rsidRPr="00B07790">
        <w:rPr>
          <w:rFonts w:ascii="Angsana New" w:hAnsi="Angsana New"/>
          <w:sz w:val="30"/>
          <w:szCs w:val="30"/>
        </w:rPr>
        <w:t xml:space="preserve">.1.1) </w:t>
      </w:r>
      <w:r w:rsidRPr="00B07790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6E2023D5" w14:textId="77777777" w:rsidR="00F028E0" w:rsidRPr="00B07790" w:rsidRDefault="00F028E0" w:rsidP="00725813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22"/>
          <w:szCs w:val="22"/>
          <w:cs/>
        </w:rPr>
      </w:pPr>
    </w:p>
    <w:bookmarkEnd w:id="14"/>
    <w:p w14:paraId="66708EFC" w14:textId="77777777" w:rsidR="003E2935" w:rsidRPr="00B07790" w:rsidRDefault="003E2935" w:rsidP="00B40CA3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AE2D3B9" w14:textId="77777777" w:rsidR="007851DF" w:rsidRPr="00B07790" w:rsidRDefault="007851DF" w:rsidP="003E2935">
      <w:pPr>
        <w:jc w:val="thaiDistribute"/>
        <w:rPr>
          <w:rFonts w:ascii="Cordia New" w:hAnsi="Cordia New" w:cs="Cordia New"/>
          <w:color w:val="2F5597"/>
          <w:spacing w:val="-2"/>
          <w:sz w:val="22"/>
          <w:szCs w:val="22"/>
        </w:rPr>
      </w:pPr>
    </w:p>
    <w:p w14:paraId="7C18AB12" w14:textId="4B9ED8ED" w:rsidR="003E2935" w:rsidRPr="00B07790" w:rsidRDefault="003E2935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/>
          <w:spacing w:val="-2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 ไม่พบว่ามีความเสี่ยงจากสินเชื่อที่เป็นสาระสำคัญและการกระจุกตัวของความเสี่ยงด้านเครดิตของกลุ่มบริษัท ความเสี่ยงสูงสุดทางด้านสินเชื่อแสดงไว้ในราคาตามบัญชีของสินทรัพย์</w:t>
      </w:r>
      <w:r w:rsidR="00980ECF" w:rsidRPr="00B07790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B07790">
        <w:rPr>
          <w:rFonts w:ascii="Angsana New" w:hAnsi="Angsana New"/>
          <w:spacing w:val="-2"/>
          <w:sz w:val="30"/>
          <w:szCs w:val="30"/>
          <w:cs/>
        </w:rPr>
        <w:t>ทางการเงินแต่ละรายการใน</w:t>
      </w:r>
      <w:r w:rsidR="00D904A4" w:rsidRPr="00B07790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อย่างไรก็ตาม เนื่องจากลูกค้าส่วนใหญ่มีสัญญาผูกพันกันในระยะยาวและบางส่วนเป็นผู้ถือหุ้นของบริษัท บริษัทจึงได้รับการชำระเงินค่าสินค้าและบริการมาโดยสม่ำเสมอ สำหรับลูกค้าภายในประเทศที่ไม่มีสัญญาผูกพันระยะยาว 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สำหรับการส่งออกจะพิจารณาความน่าเชื่อถือของคู่ค้าและอาจเลือกวิธีการตกลงชำระเงินเป็นรายกรณี และมีการทำประกันภัยสินเชื่อทางการค้าร่วมด้วย ดังนั้น ฝ่ายบริหารคาดว่าจะไม่เกิดผลเสียหายที่มีสาระสำคัญจากการเก็บหนี้ไม่ได้</w:t>
      </w:r>
    </w:p>
    <w:p w14:paraId="5967BC89" w14:textId="77777777" w:rsidR="003E2935" w:rsidRPr="00B07790" w:rsidRDefault="003E2935" w:rsidP="009210D5">
      <w:pPr>
        <w:tabs>
          <w:tab w:val="clear" w:pos="907"/>
        </w:tabs>
        <w:ind w:left="1620"/>
        <w:jc w:val="thaiDistribute"/>
        <w:rPr>
          <w:rFonts w:ascii="Cordia New" w:hAnsi="Cordia New" w:cs="Cordia New"/>
          <w:color w:val="2F5597"/>
          <w:sz w:val="22"/>
          <w:szCs w:val="22"/>
        </w:rPr>
      </w:pPr>
    </w:p>
    <w:p w14:paraId="7BB8BC4B" w14:textId="77777777" w:rsidR="003E2935" w:rsidRPr="00B07790" w:rsidRDefault="003E2935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กลุ่มบริษัทได้ใช้วิธีการอย่างง่ายตามมาตรฐานการรายงานทางการเงินฉบับที่ </w:t>
      </w:r>
      <w:r w:rsidRPr="00B07790">
        <w:rPr>
          <w:rFonts w:ascii="Angsana New" w:hAnsi="Angsana New"/>
          <w:spacing w:val="-2"/>
          <w:sz w:val="30"/>
          <w:szCs w:val="30"/>
        </w:rPr>
        <w:t>9 </w:t>
      </w:r>
      <w:r w:rsidRPr="00B07790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เพื่อวัดมูลค่าผลขาดทุนด้านเครดิตที่คาดว่าจะเกิดขึ้นตลอดอายุ 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ซึ่งประมาณการจากประสบการณ์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</w:t>
      </w:r>
    </w:p>
    <w:p w14:paraId="13C4E019" w14:textId="77777777" w:rsidR="009733C2" w:rsidRPr="00B07790" w:rsidRDefault="009733C2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31D858A" w14:textId="77777777" w:rsidR="009733C2" w:rsidRPr="00B07790" w:rsidRDefault="009733C2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8E28FF8" w14:textId="77777777" w:rsidR="009733C2" w:rsidRPr="00B07790" w:rsidRDefault="009733C2" w:rsidP="009210D5">
      <w:pPr>
        <w:tabs>
          <w:tab w:val="clear" w:pos="454"/>
          <w:tab w:val="clear" w:pos="907"/>
        </w:tabs>
        <w:spacing w:line="240" w:lineRule="auto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AF1BB1" w14:textId="77777777" w:rsidR="003E2935" w:rsidRPr="00B07790" w:rsidRDefault="003E2935" w:rsidP="00F028E0">
      <w:pPr>
        <w:pStyle w:val="ListParagraph"/>
        <w:tabs>
          <w:tab w:val="left" w:pos="540"/>
        </w:tabs>
        <w:ind w:left="1620"/>
        <w:jc w:val="thaiDistribute"/>
        <w:rPr>
          <w:rFonts w:ascii="Angsana New" w:hAnsi="Angsana New"/>
        </w:rPr>
      </w:pPr>
    </w:p>
    <w:p w14:paraId="6E65092C" w14:textId="41480F1A" w:rsidR="002E0198" w:rsidRPr="00B07790" w:rsidRDefault="002E0198" w:rsidP="003722C7">
      <w:pPr>
        <w:tabs>
          <w:tab w:val="clear" w:pos="1644"/>
          <w:tab w:val="left" w:pos="540"/>
          <w:tab w:val="left" w:pos="1800"/>
        </w:tabs>
        <w:ind w:left="1087"/>
        <w:jc w:val="thaiDistribute"/>
        <w:rPr>
          <w:rFonts w:ascii="Angsana New" w:hAnsi="Angsana New"/>
          <w:spacing w:val="-5"/>
          <w:sz w:val="30"/>
          <w:szCs w:val="30"/>
        </w:rPr>
      </w:pPr>
      <w:r w:rsidRPr="00B07790">
        <w:rPr>
          <w:rFonts w:ascii="Angsana New" w:hAnsi="Angsana New"/>
          <w:sz w:val="30"/>
          <w:szCs w:val="30"/>
        </w:rPr>
        <w:lastRenderedPageBreak/>
        <w:t>(</w:t>
      </w:r>
      <w:r w:rsidRPr="00B07790">
        <w:rPr>
          <w:rFonts w:ascii="Angsana New" w:hAnsi="Angsana New" w:hint="cs"/>
          <w:sz w:val="30"/>
          <w:szCs w:val="30"/>
          <w:cs/>
        </w:rPr>
        <w:t>ข</w:t>
      </w:r>
      <w:r w:rsidRPr="00B07790">
        <w:rPr>
          <w:rFonts w:ascii="Angsana New" w:hAnsi="Angsana New"/>
          <w:sz w:val="30"/>
          <w:szCs w:val="30"/>
        </w:rPr>
        <w:t xml:space="preserve">.1.2) </w:t>
      </w:r>
      <w:r w:rsidR="003722C7"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</w:t>
      </w:r>
      <w:r w:rsidRPr="00B07790">
        <w:rPr>
          <w:rFonts w:ascii="Angsana New" w:hAnsi="Angsana New" w:hint="cs"/>
          <w:spacing w:val="-5"/>
          <w:sz w:val="30"/>
          <w:szCs w:val="30"/>
          <w:cs/>
        </w:rPr>
        <w:t>กู้ยืมแก่กิจการที่เกี่ยวข้องกัน</w:t>
      </w:r>
    </w:p>
    <w:p w14:paraId="4938CDE3" w14:textId="77777777" w:rsidR="00F028E0" w:rsidRPr="00B07790" w:rsidRDefault="00F028E0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22"/>
          <w:szCs w:val="22"/>
        </w:rPr>
      </w:pPr>
    </w:p>
    <w:p w14:paraId="160C2CF5" w14:textId="77777777" w:rsidR="00725813" w:rsidRPr="00B07790" w:rsidRDefault="00725813" w:rsidP="00725813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6C256727" w14:textId="5467C633" w:rsidR="00725813" w:rsidRPr="00B07790" w:rsidRDefault="00725813" w:rsidP="003722C7">
      <w:pPr>
        <w:pStyle w:val="ListParagraph"/>
        <w:ind w:left="171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bookmarkStart w:id="15" w:name="_Hlk60860371"/>
      <w:r w:rsidRPr="00B07790">
        <w:rPr>
          <w:rFonts w:ascii="Angsana New" w:eastAsia="MS Mincho" w:hAnsi="Angsana New" w:hint="cs"/>
          <w:spacing w:val="-5"/>
          <w:sz w:val="30"/>
          <w:szCs w:val="30"/>
          <w:cs/>
        </w:rPr>
        <w:t>จากการประเมินความเสี่ยงด้านเครดิต</w:t>
      </w:r>
      <w:r w:rsidR="003E2935" w:rsidRPr="00B07790">
        <w:rPr>
          <w:rFonts w:ascii="Angsana New" w:eastAsia="MS Mincho" w:hAnsi="Angsana New" w:hint="cs"/>
          <w:spacing w:val="-5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5"/>
          <w:sz w:val="30"/>
          <w:szCs w:val="30"/>
          <w:cs/>
        </w:rPr>
        <w:t>บริษัทเห็นว่า</w:t>
      </w:r>
      <w:r w:rsidRPr="00B07790">
        <w:rPr>
          <w:rFonts w:ascii="Angsana New" w:eastAsia="MS Mincho" w:hAnsi="Angsana New"/>
          <w:spacing w:val="-5"/>
          <w:sz w:val="30"/>
          <w:szCs w:val="30"/>
          <w:cs/>
        </w:rPr>
        <w:t>บริษัทย่อย</w:t>
      </w: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>และ</w:t>
      </w:r>
      <w:r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การร่วมค้า</w:t>
      </w: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>ที่กู้ยืมเงินจากบริษัท</w:t>
      </w:r>
      <w:r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โดยส่วนใหญ่มีความสามารถในการชำระเงิน</w:t>
      </w: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>คืนเงินกู้ยืม</w:t>
      </w:r>
      <w:r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ภายใต้ข้อตกลงที่กำหนดไว้</w:t>
      </w: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ทั้งนี้</w:t>
      </w: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บริษัทได้มี</w:t>
      </w:r>
      <w:r w:rsidR="003E2935"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กระบวน</w:t>
      </w:r>
      <w:r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การติดตามความสามารถในการชำระเงินจากคู่สัญญาอย่างสม่ำเสมอ</w:t>
      </w:r>
    </w:p>
    <w:p w14:paraId="3C532101" w14:textId="77777777" w:rsidR="006E09C3" w:rsidRPr="00B07790" w:rsidRDefault="006E09C3" w:rsidP="00F028E0">
      <w:pPr>
        <w:pStyle w:val="ListParagraph"/>
        <w:ind w:left="1620"/>
        <w:jc w:val="thaiDistribute"/>
        <w:rPr>
          <w:rFonts w:ascii="Angsana New" w:eastAsia="MS Mincho" w:hAnsi="Angsana New"/>
          <w:spacing w:val="-6"/>
          <w:cs/>
        </w:rPr>
      </w:pPr>
    </w:p>
    <w:p w14:paraId="3CC56C71" w14:textId="047841F3" w:rsidR="002E0198" w:rsidRPr="00B07790" w:rsidRDefault="002E0198" w:rsidP="002E0198">
      <w:pPr>
        <w:tabs>
          <w:tab w:val="left" w:pos="540"/>
        </w:tabs>
        <w:ind w:left="1087"/>
        <w:jc w:val="thaiDistribute"/>
        <w:rPr>
          <w:rFonts w:ascii="Angsana New" w:hAnsi="Angsana New"/>
          <w:sz w:val="30"/>
          <w:szCs w:val="30"/>
          <w:cs/>
        </w:rPr>
      </w:pPr>
      <w:r w:rsidRPr="00B07790">
        <w:rPr>
          <w:rFonts w:ascii="Angsana New" w:hAnsi="Angsana New"/>
          <w:sz w:val="30"/>
          <w:szCs w:val="30"/>
        </w:rPr>
        <w:t>(</w:t>
      </w:r>
      <w:r w:rsidRPr="00B07790">
        <w:rPr>
          <w:rFonts w:ascii="Angsana New" w:hAnsi="Angsana New" w:hint="cs"/>
          <w:sz w:val="30"/>
          <w:szCs w:val="30"/>
          <w:cs/>
        </w:rPr>
        <w:t>ข</w:t>
      </w:r>
      <w:r w:rsidRPr="00B07790">
        <w:rPr>
          <w:rFonts w:ascii="Angsana New" w:hAnsi="Angsana New"/>
          <w:sz w:val="30"/>
          <w:szCs w:val="30"/>
        </w:rPr>
        <w:t xml:space="preserve">.1.3) </w:t>
      </w:r>
      <w:r w:rsidR="003722C7" w:rsidRPr="00B07790">
        <w:rPr>
          <w:rFonts w:ascii="Angsana New" w:hAnsi="Angsana New" w:hint="cs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เงิน</w:t>
      </w:r>
      <w:r w:rsidRPr="00B07790">
        <w:rPr>
          <w:rFonts w:ascii="Angsana New" w:hAnsi="Angsana New" w:hint="cs"/>
          <w:spacing w:val="-5"/>
          <w:sz w:val="30"/>
          <w:szCs w:val="30"/>
          <w:cs/>
        </w:rPr>
        <w:t>สดและรายการเทียบเท่าเงินสด</w:t>
      </w:r>
    </w:p>
    <w:p w14:paraId="45AE1B52" w14:textId="77777777" w:rsidR="00F028E0" w:rsidRPr="00B07790" w:rsidRDefault="00F028E0" w:rsidP="00F028E0">
      <w:pPr>
        <w:pStyle w:val="ListParagraph"/>
        <w:ind w:left="1170"/>
        <w:jc w:val="thaiDistribute"/>
        <w:rPr>
          <w:rFonts w:ascii="Angsana New" w:eastAsia="MS Mincho" w:hAnsi="Angsana New"/>
          <w:spacing w:val="-6"/>
        </w:rPr>
      </w:pPr>
    </w:p>
    <w:p w14:paraId="19198B8B" w14:textId="6EF9F846" w:rsidR="00725813" w:rsidRPr="00B07790" w:rsidRDefault="002E0198" w:rsidP="00F028E0">
      <w:pPr>
        <w:pStyle w:val="ListParagraph"/>
        <w:ind w:left="1710"/>
        <w:jc w:val="thaiDistribute"/>
        <w:rPr>
          <w:rFonts w:ascii="Angsana New" w:eastAsia="MS Mincho" w:hAnsi="Angsana New"/>
          <w:spacing w:val="-6"/>
          <w:sz w:val="30"/>
          <w:szCs w:val="30"/>
        </w:rPr>
      </w:pPr>
      <w:r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ความเสี่ยงด้านเครดิต</w:t>
      </w:r>
      <w:r w:rsidR="00EF3B3A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ของ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</w:t>
      </w:r>
      <w:r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ที่เกิดจา</w:t>
      </w:r>
      <w:r w:rsidR="00EF3B3A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ก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เงินฝากและสินทรัพย์ทางการเงิน</w:t>
      </w:r>
      <w:r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มีจำกัดเนื่องจาก</w:t>
      </w:r>
      <w:r w:rsidR="00EF3B3A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คู่</w:t>
      </w:r>
      <w:r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สัญญาเป็น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สถาบันการเงินและบริษัทที่มีอันดับความน่าเชื่อถืออยู่ในระดับ</w:t>
      </w:r>
      <w:r w:rsidR="00725813" w:rsidRPr="00B07790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B07790">
        <w:rPr>
          <w:rFonts w:ascii="Angsana New" w:eastAsia="MS Mincho" w:hAnsi="Angsana New"/>
          <w:spacing w:val="-6"/>
          <w:sz w:val="30"/>
          <w:szCs w:val="30"/>
        </w:rPr>
        <w:t xml:space="preserve">Investment Grade 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ทั้งนี้</w:t>
      </w:r>
      <w:r w:rsidR="00725813" w:rsidRPr="00B07790">
        <w:rPr>
          <w:rFonts w:ascii="Angsana New" w:eastAsia="MS Mincho" w:hAnsi="Angsana New"/>
          <w:spacing w:val="-6"/>
          <w:sz w:val="30"/>
          <w:szCs w:val="30"/>
          <w:cs/>
        </w:rPr>
        <w:t xml:space="preserve"> 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กลุ่มบริษัทได้มีการประเมินสถานะทางการเงินและ</w:t>
      </w:r>
      <w:r w:rsidR="00725813"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ความมั่นคงของสถาบันการเงินและบริษัทเหล่านี้อย่างสม่ำเสมอ</w:t>
      </w:r>
      <w:r w:rsidR="00725813" w:rsidRPr="00B07790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725813" w:rsidRPr="00B07790">
        <w:rPr>
          <w:rFonts w:ascii="Angsana New" w:eastAsia="MS Mincho" w:hAnsi="Angsana New" w:hint="cs"/>
          <w:spacing w:val="-2"/>
          <w:sz w:val="30"/>
          <w:szCs w:val="30"/>
          <w:cs/>
        </w:rPr>
        <w:t>เพื่อเป็นการบริหารความเสี่ยงในการ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ฝากเงินและการลงทุนต่าง</w:t>
      </w:r>
      <w:r w:rsidR="003E2935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 xml:space="preserve"> </w:t>
      </w:r>
      <w:r w:rsidR="00725813" w:rsidRPr="00B07790">
        <w:rPr>
          <w:rFonts w:ascii="Angsana New" w:eastAsia="MS Mincho" w:hAnsi="Angsana New" w:hint="cs"/>
          <w:spacing w:val="-6"/>
          <w:sz w:val="30"/>
          <w:szCs w:val="30"/>
          <w:cs/>
        </w:rPr>
        <w:t>ๆ</w:t>
      </w:r>
    </w:p>
    <w:bookmarkEnd w:id="15"/>
    <w:p w14:paraId="22B4DD69" w14:textId="77777777" w:rsidR="009210D5" w:rsidRPr="00B07790" w:rsidRDefault="009210D5" w:rsidP="002E0198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66217A49" w14:textId="68D59DD2" w:rsidR="00033586" w:rsidRPr="00B07790" w:rsidRDefault="008D72E4" w:rsidP="00F028E0">
      <w:pPr>
        <w:tabs>
          <w:tab w:val="left" w:pos="540"/>
        </w:tabs>
        <w:ind w:left="1087"/>
        <w:jc w:val="thaiDistribute"/>
        <w:rPr>
          <w:rFonts w:asciiTheme="majorBidi" w:hAnsi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>(</w:t>
      </w:r>
      <w:r w:rsidRPr="00B07790">
        <w:rPr>
          <w:rFonts w:asciiTheme="majorBidi" w:hAnsiTheme="majorBidi" w:cstheme="majorBidi"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sz w:val="30"/>
          <w:szCs w:val="30"/>
        </w:rPr>
        <w:t>.1.</w:t>
      </w:r>
      <w:r w:rsidR="002E0198" w:rsidRPr="00B07790">
        <w:rPr>
          <w:rFonts w:asciiTheme="majorBidi" w:hAnsiTheme="majorBidi" w:cstheme="majorBidi"/>
          <w:sz w:val="30"/>
          <w:szCs w:val="30"/>
        </w:rPr>
        <w:t>4</w:t>
      </w:r>
      <w:r w:rsidRPr="00B07790">
        <w:rPr>
          <w:rFonts w:asciiTheme="majorBidi" w:hAnsiTheme="majorBidi" w:cstheme="majorBidi"/>
          <w:sz w:val="30"/>
          <w:szCs w:val="30"/>
        </w:rPr>
        <w:t>)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07790">
        <w:rPr>
          <w:rFonts w:asciiTheme="majorBidi" w:hAnsiTheme="majorBidi" w:hint="cs"/>
          <w:sz w:val="30"/>
          <w:szCs w:val="30"/>
          <w:cs/>
        </w:rPr>
        <w:t>เงินลงทุนในตราสารหนี้</w:t>
      </w:r>
    </w:p>
    <w:p w14:paraId="5067A1AD" w14:textId="755CE030" w:rsidR="008D72E4" w:rsidRPr="00B07790" w:rsidRDefault="008D72E4" w:rsidP="008D72E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/>
          <w:sz w:val="22"/>
          <w:szCs w:val="22"/>
        </w:rPr>
      </w:pPr>
    </w:p>
    <w:p w14:paraId="635DDABA" w14:textId="270AAD42" w:rsidR="006B07BB" w:rsidRPr="00B07790" w:rsidRDefault="008D72E4" w:rsidP="008252EA">
      <w:pPr>
        <w:pStyle w:val="ListParagraph"/>
        <w:ind w:left="171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07790">
        <w:rPr>
          <w:rFonts w:ascii="Angsana New" w:eastAsia="MS Mincho" w:hAnsi="Angsana New"/>
          <w:spacing w:val="-2"/>
          <w:sz w:val="30"/>
          <w:szCs w:val="30"/>
          <w:cs/>
        </w:rPr>
        <w:t>กลุ่ม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สำหรับตราสารหนี้ที่อยู่ในความต้องการของตลาด</w:t>
      </w:r>
      <w:r w:rsidR="008252EA" w:rsidRPr="00B07790">
        <w:rPr>
          <w:rFonts w:asciiTheme="majorBidi" w:hAnsiTheme="majorBidi" w:cstheme="majorBidi" w:hint="cs"/>
          <w:spacing w:val="-2"/>
          <w:sz w:val="30"/>
          <w:szCs w:val="30"/>
          <w:cs/>
        </w:rPr>
        <w:t>จะ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พิจารณาจากอันดับเครดิตที่อยู่ในระดับน่าลงทุน (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Investment grade credit rating)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จากหน่วยงานจัดอันดับเครดิตภายนอกที่มีการเผยแพร่ 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สำหรับตราสารหนี้อื่น</w:t>
      </w:r>
      <w:r w:rsidR="008252EA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ๆ</w:t>
      </w:r>
      <w:r w:rsidR="006B07BB"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ที่ไม่อยู่ในความต้องการของตลาด</w:t>
      </w:r>
      <w:r w:rsidR="006B07BB"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จะพิจารณาว่ามีความเสี่ยงด้านเครดิตต่ำ</w:t>
      </w:r>
      <w:r w:rsidR="008252EA" w:rsidRPr="00B07790">
        <w:rPr>
          <w:rFonts w:asciiTheme="majorBidi" w:hAnsiTheme="majorBidi" w:hint="cs"/>
          <w:spacing w:val="-2"/>
          <w:sz w:val="30"/>
          <w:szCs w:val="30"/>
          <w:cs/>
        </w:rPr>
        <w:t>จาก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ความเสี่ยงการผิดนัดชำระหนี้</w:t>
      </w:r>
      <w:r w:rsidR="008252EA" w:rsidRPr="00B07790">
        <w:rPr>
          <w:rFonts w:asciiTheme="majorBidi" w:hAnsiTheme="majorBidi" w:hint="cs"/>
          <w:spacing w:val="-2"/>
          <w:sz w:val="30"/>
          <w:szCs w:val="30"/>
          <w:cs/>
        </w:rPr>
        <w:t>ที่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อยู่ในระดับต่ำ</w:t>
      </w:r>
      <w:r w:rsidR="006B07BB" w:rsidRPr="00B07790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6B07BB" w:rsidRPr="00B07790">
        <w:rPr>
          <w:rFonts w:asciiTheme="majorBidi" w:hAnsiTheme="majorBidi" w:hint="cs"/>
          <w:spacing w:val="-2"/>
          <w:sz w:val="30"/>
          <w:szCs w:val="30"/>
          <w:cs/>
        </w:rPr>
        <w:t>และผู้ออกตราสารมีความสามารถทางการเงินที่จะปฏิบัติตามภาระผูกพันตามสัญญาได้</w:t>
      </w:r>
    </w:p>
    <w:p w14:paraId="5415B397" w14:textId="77777777" w:rsidR="00FD3988" w:rsidRPr="00B07790" w:rsidRDefault="00FD3988" w:rsidP="00CD56CE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54AAF23" w14:textId="1AB5B13D" w:rsidR="00CD56CE" w:rsidRPr="00B07790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0A38" w:rsidRPr="00B0779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AF0A38" w:rsidRPr="00B07790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3DE0564C" w14:textId="625B65B8" w:rsidR="00CD56CE" w:rsidRPr="00B07790" w:rsidRDefault="00CD56CE" w:rsidP="00CD56CE">
      <w:pPr>
        <w:spacing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174A284" w14:textId="7311D09C" w:rsidR="00CD56CE" w:rsidRPr="00B07790" w:rsidRDefault="00CD56CE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</w:rPr>
      </w:pPr>
      <w:r w:rsidRPr="00B07790">
        <w:rPr>
          <w:rFonts w:ascii="Angsana New" w:hAnsi="Angsana New"/>
          <w:spacing w:val="2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</w:t>
      </w:r>
    </w:p>
    <w:p w14:paraId="1CC03798" w14:textId="3AF4FFB1" w:rsidR="003E2935" w:rsidRPr="00B07790" w:rsidRDefault="003E2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6BBBB233" w14:textId="3A792E92" w:rsidR="00E4670A" w:rsidRPr="00B07790" w:rsidRDefault="00F028E0" w:rsidP="00CD56CE">
      <w:pPr>
        <w:tabs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pacing w:val="2"/>
          <w:sz w:val="30"/>
          <w:szCs w:val="30"/>
        </w:rPr>
      </w:pPr>
      <w:r w:rsidRPr="00B07790">
        <w:rPr>
          <w:rFonts w:ascii="Angsana New" w:hAnsi="Angsana New" w:hint="cs"/>
          <w:spacing w:val="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07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ณ</w:t>
      </w:r>
      <w:r w:rsidRPr="00B07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วันที่รายงาน</w:t>
      </w:r>
      <w:r w:rsidRPr="00B07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โดยแสดงจำนวนขั้นต้นซึ่งไม่ได้คิดลด</w:t>
      </w:r>
      <w:r w:rsidRPr="00B07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2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55FC7B11" w14:textId="052DCCBC" w:rsidR="00E4670A" w:rsidRPr="00B07790" w:rsidRDefault="00E46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cs/>
        </w:rPr>
      </w:pP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11"/>
        <w:gridCol w:w="136"/>
        <w:gridCol w:w="1162"/>
        <w:gridCol w:w="93"/>
        <w:gridCol w:w="1167"/>
        <w:gridCol w:w="93"/>
        <w:gridCol w:w="1167"/>
      </w:tblGrid>
      <w:tr w:rsidR="000E0468" w:rsidRPr="00B07790" w14:paraId="2D64F841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06F8B4E" w14:textId="06C99AF1" w:rsidR="000E0468" w:rsidRPr="00B0779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4240074D" w14:textId="79B591B0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0E0468" w:rsidRPr="00B07790" w14:paraId="796DBCCE" w14:textId="77777777" w:rsidTr="000C247B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77205BA" w14:textId="77777777" w:rsidR="000E0468" w:rsidRPr="00B07790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594A2F1" w14:textId="1E978FBD" w:rsidR="000E0468" w:rsidRPr="00B07790" w:rsidRDefault="000E0468" w:rsidP="00535743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" w:type="dxa"/>
          </w:tcPr>
          <w:p w14:paraId="48B7DF36" w14:textId="77777777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0FAF701" w14:textId="40CC673D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136" w:type="dxa"/>
          </w:tcPr>
          <w:p w14:paraId="46E2D0C8" w14:textId="77777777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6706652" w14:textId="544F18D0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21120D37" w14:textId="77777777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C91BE03" w14:textId="03AF52D1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0E335A6D" w14:textId="77777777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6320B933" w14:textId="030F8ADB" w:rsidR="000E0468" w:rsidRPr="00B07790" w:rsidRDefault="000E0468" w:rsidP="00535743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E0468" w:rsidRPr="00B07790" w14:paraId="477CA5FD" w14:textId="77777777" w:rsidTr="00E4670A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01F11E88" w14:textId="77777777" w:rsidR="000E0468" w:rsidRPr="00B0779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1A2CE5E8" w14:textId="40932A9B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E0468" w:rsidRPr="00B07790" w14:paraId="03EB398A" w14:textId="77777777" w:rsidTr="000C247B">
        <w:trPr>
          <w:trHeight w:val="173"/>
        </w:trPr>
        <w:tc>
          <w:tcPr>
            <w:tcW w:w="3690" w:type="dxa"/>
            <w:shd w:val="clear" w:color="auto" w:fill="auto"/>
          </w:tcPr>
          <w:p w14:paraId="13F8A7F1" w14:textId="220E069A" w:rsidR="000E0468" w:rsidRPr="00B0779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6" w:name="_Hlk90627124"/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774F1"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1" w:type="dxa"/>
          </w:tcPr>
          <w:p w14:paraId="13C37C53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D8530AD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09A9435A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D8999C1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62DC5495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9A5BF4E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6A8F1BF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A4F0122" w14:textId="77777777" w:rsidR="000E0468" w:rsidRPr="00B07790" w:rsidRDefault="000E046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E0468" w:rsidRPr="00B07790" w14:paraId="5BDB9D7D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418E3360" w14:textId="73D11B10" w:rsidR="000E0468" w:rsidRPr="00B0779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01C623B3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95429CC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1CD4518D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4961EC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23E4A17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AAD2667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FA7134A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79BB780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bookmarkEnd w:id="16"/>
      <w:tr w:rsidR="00CD76F3" w:rsidRPr="00B07790" w14:paraId="03EE85D7" w14:textId="77777777" w:rsidTr="00234273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720B21D8" w14:textId="2F9FB6B2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17E084F6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B598B11" w14:textId="2CE34131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364A1E" w:rsidRPr="00B077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6" w:type="dxa"/>
          </w:tcPr>
          <w:p w14:paraId="5538B968" w14:textId="77777777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C2DA764" w14:textId="73DB0118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E7B94A5" w14:textId="77777777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6027EBE" w14:textId="4D63E5E0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08C52228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DBC17ED" w14:textId="7637EE7F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364A1E" w:rsidRPr="00B077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D76F3" w:rsidRPr="00B07790" w14:paraId="3AA24FB5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091390F" w14:textId="7CD6A0EA" w:rsidR="00CD76F3" w:rsidRPr="00B07790" w:rsidRDefault="00CD76F3" w:rsidP="00CD76F3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4ED4AE13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026F8DA" w14:textId="469BC431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62,154</w:t>
            </w:r>
          </w:p>
        </w:tc>
        <w:tc>
          <w:tcPr>
            <w:tcW w:w="136" w:type="dxa"/>
          </w:tcPr>
          <w:p w14:paraId="022596E5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71A7E8B" w14:textId="60C27752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4E7592E8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F91BB28" w14:textId="1F6877BB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64C59E15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C4E8072" w14:textId="05C60CD7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62,154</w:t>
            </w:r>
          </w:p>
        </w:tc>
      </w:tr>
      <w:tr w:rsidR="00CD76F3" w:rsidRPr="00B07790" w14:paraId="6914B02C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FD8B8BA" w14:textId="4BF2129E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63B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1" w:type="dxa"/>
            <w:vAlign w:val="bottom"/>
          </w:tcPr>
          <w:p w14:paraId="34574A82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3D21B6C" w14:textId="432393CA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C792E" w:rsidRPr="00B0779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C792E" w:rsidRPr="00B07790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36" w:type="dxa"/>
          </w:tcPr>
          <w:p w14:paraId="7E72A891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FB9B492" w14:textId="58B4D0AC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6250FC1C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7E4AB6B" w14:textId="2BB62BC1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7A90FB43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7043FEA" w14:textId="73DE6A13" w:rsidR="00CD76F3" w:rsidRPr="00B07790" w:rsidRDefault="005C792E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16,005</w:t>
            </w:r>
          </w:p>
        </w:tc>
      </w:tr>
      <w:tr w:rsidR="00CD76F3" w:rsidRPr="00B07790" w14:paraId="64AC2C71" w14:textId="77777777" w:rsidTr="000A778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59B782B7" w14:textId="6FE510F6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6035B88B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7F585BD" w14:textId="7475A717" w:rsidR="00CD76F3" w:rsidRPr="00B07790" w:rsidRDefault="005C792E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36" w:type="dxa"/>
          </w:tcPr>
          <w:p w14:paraId="711863F2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FBF3545" w14:textId="75B6E8D9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56B89BB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98FB9D4" w14:textId="050FD5F4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93" w:type="dxa"/>
          </w:tcPr>
          <w:p w14:paraId="59D8CD42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D47559C" w14:textId="2C3A5B18" w:rsidR="00CD76F3" w:rsidRPr="00B07790" w:rsidRDefault="005C792E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CD76F3" w:rsidRPr="00B07790" w14:paraId="0006C982" w14:textId="77777777" w:rsidTr="000A778A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3C31E51C" w14:textId="3400EF5E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6BA654DF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712EB3E" w14:textId="14E5A362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4C534A" w:rsidRPr="00B07790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36" w:type="dxa"/>
          </w:tcPr>
          <w:p w14:paraId="5BD789A8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6C8CD97" w14:textId="21E0BC0A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9,7</w:t>
            </w:r>
            <w:r w:rsidR="004C534A" w:rsidRPr="00B077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3" w:type="dxa"/>
          </w:tcPr>
          <w:p w14:paraId="108418B6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6B4C586" w14:textId="36B60F5D" w:rsidR="00CD76F3" w:rsidRPr="00B07790" w:rsidRDefault="00CD76F3" w:rsidP="00CD76F3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24,249 </w:t>
            </w:r>
          </w:p>
        </w:tc>
        <w:tc>
          <w:tcPr>
            <w:tcW w:w="93" w:type="dxa"/>
          </w:tcPr>
          <w:p w14:paraId="500A837D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E633C22" w14:textId="01782AF2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37,638</w:t>
            </w:r>
          </w:p>
        </w:tc>
      </w:tr>
      <w:tr w:rsidR="00CD76F3" w:rsidRPr="00B07790" w14:paraId="74C949BF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F6D3BF2" w14:textId="2373B9F4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1B4B96D0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DE57CE2" w14:textId="7474A84D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25,133</w:t>
            </w:r>
          </w:p>
        </w:tc>
        <w:tc>
          <w:tcPr>
            <w:tcW w:w="136" w:type="dxa"/>
          </w:tcPr>
          <w:p w14:paraId="27F4C358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F6C741" w14:textId="7D592E44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80,255</w:t>
            </w:r>
          </w:p>
        </w:tc>
        <w:tc>
          <w:tcPr>
            <w:tcW w:w="93" w:type="dxa"/>
          </w:tcPr>
          <w:p w14:paraId="5D4702F8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849D5C4" w14:textId="14989595" w:rsidR="00CD76F3" w:rsidRPr="00B07790" w:rsidRDefault="00CD76F3" w:rsidP="00CD76F3">
            <w:pPr>
              <w:tabs>
                <w:tab w:val="decimal" w:pos="12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11,068 </w:t>
            </w:r>
          </w:p>
        </w:tc>
        <w:tc>
          <w:tcPr>
            <w:tcW w:w="93" w:type="dxa"/>
          </w:tcPr>
          <w:p w14:paraId="139A6260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4BCA9C2" w14:textId="04E43A90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116,456</w:t>
            </w:r>
          </w:p>
        </w:tc>
      </w:tr>
      <w:tr w:rsidR="00CD76F3" w:rsidRPr="00B07790" w14:paraId="0D4AFE7E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91F0F28" w14:textId="5B0BC5C4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6A4D5592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3D8BA73" w14:textId="2B8AF0C5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36" w:type="dxa"/>
          </w:tcPr>
          <w:p w14:paraId="1C75A3A6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813D0EC" w14:textId="12FBE755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3" w:type="dxa"/>
          </w:tcPr>
          <w:p w14:paraId="5B42E1B9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FDA56F1" w14:textId="75CF9245" w:rsidR="00CD76F3" w:rsidRPr="00B07790" w:rsidRDefault="00CD76F3" w:rsidP="00CD76F3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242 </w:t>
            </w:r>
          </w:p>
        </w:tc>
        <w:tc>
          <w:tcPr>
            <w:tcW w:w="93" w:type="dxa"/>
          </w:tcPr>
          <w:p w14:paraId="66462222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B98503D" w14:textId="134B67C1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CD76F3" w:rsidRPr="00B07790" w14:paraId="2AAB6F7E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1111E272" w14:textId="249D1D4B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1ADFA7A1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12E9765" w14:textId="562A42E4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4,25</w:t>
            </w:r>
            <w:r w:rsidR="004C534A" w:rsidRPr="00B0779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4372B13E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206702A" w14:textId="62D0D9EA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62,9</w:t>
            </w:r>
            <w:r w:rsidR="004C534A" w:rsidRPr="00B0779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3" w:type="dxa"/>
          </w:tcPr>
          <w:p w14:paraId="6C09D086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4F9199A4" w14:textId="12C438FD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101,179 </w:t>
            </w:r>
          </w:p>
        </w:tc>
        <w:tc>
          <w:tcPr>
            <w:tcW w:w="93" w:type="dxa"/>
          </w:tcPr>
          <w:p w14:paraId="1FC01740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748B098" w14:textId="0CCAF17E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168,401</w:t>
            </w:r>
          </w:p>
        </w:tc>
      </w:tr>
      <w:tr w:rsidR="00CD76F3" w:rsidRPr="00B07790" w14:paraId="10762F33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0DE0F810" w14:textId="4B49FFFE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32AB6E0E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A9DFA2" w14:textId="609F2F5C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10F52DCF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8EB1DAA" w14:textId="55E8CC4A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3" w:type="dxa"/>
          </w:tcPr>
          <w:p w14:paraId="5EDDD6D3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F875535" w14:textId="5EF213FD" w:rsidR="00CD76F3" w:rsidRPr="00B07790" w:rsidRDefault="00CD76F3" w:rsidP="00CD76F3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3" w:type="dxa"/>
          </w:tcPr>
          <w:p w14:paraId="05DCDC6D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500F2FB" w14:textId="07F5BA57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CD76F3" w:rsidRPr="00B07790" w14:paraId="65A3BF6F" w14:textId="77777777" w:rsidTr="000A778A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20FD6ADB" w14:textId="48ED19D6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52FF79E0" w14:textId="77777777" w:rsidR="00CD76F3" w:rsidRPr="00B07790" w:rsidRDefault="00CD76F3" w:rsidP="00CD76F3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2DF37A37" w14:textId="6516C6BA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113,40</w:t>
            </w:r>
            <w:r w:rsidR="00364A1E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" w:type="dxa"/>
          </w:tcPr>
          <w:p w14:paraId="70A462C6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D6E3B1D" w14:textId="333D66E2" w:rsidR="00CD76F3" w:rsidRPr="00B07790" w:rsidRDefault="00CD76F3" w:rsidP="00CD76F3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152,990</w:t>
            </w:r>
          </w:p>
        </w:tc>
        <w:tc>
          <w:tcPr>
            <w:tcW w:w="93" w:type="dxa"/>
          </w:tcPr>
          <w:p w14:paraId="38DECB09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61FE9B7" w14:textId="55A0BB99" w:rsidR="00CD76F3" w:rsidRPr="00B07790" w:rsidRDefault="00CD76F3" w:rsidP="00CD76F3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136,757</w:t>
            </w:r>
          </w:p>
        </w:tc>
        <w:tc>
          <w:tcPr>
            <w:tcW w:w="93" w:type="dxa"/>
          </w:tcPr>
          <w:p w14:paraId="2155FC55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ABDFD1A" w14:textId="59FCC71F" w:rsidR="00CD76F3" w:rsidRPr="00B07790" w:rsidRDefault="00CD76F3" w:rsidP="00CD76F3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403,1</w:t>
            </w:r>
            <w:r w:rsidR="00364A1E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</w:tr>
      <w:tr w:rsidR="000E0468" w:rsidRPr="00B07790" w14:paraId="1A548237" w14:textId="77777777" w:rsidTr="000C247B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55F4023B" w14:textId="77777777" w:rsidR="00980ECF" w:rsidRPr="00B07790" w:rsidRDefault="00980ECF" w:rsidP="009733C2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49205BAE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796A0650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73811EAD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3B82B72D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20BA1B95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EC0DBA1" w14:textId="77777777" w:rsidR="000E0468" w:rsidRPr="00B07790" w:rsidRDefault="000E0468" w:rsidP="00E52A1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7B66150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AC0323F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247B" w:rsidRPr="00B07790" w14:paraId="4D912DEF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1BFEC04F" w14:textId="38CA52D4" w:rsidR="000C247B" w:rsidRPr="00B07790" w:rsidRDefault="00671963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1" w:type="dxa"/>
          </w:tcPr>
          <w:p w14:paraId="17245ABD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8B9B570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7726D0B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BCE134A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6BC6E4FB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84B6EFD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0EDB8DA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AD94DFA" w14:textId="77777777" w:rsidR="000C247B" w:rsidRPr="00B07790" w:rsidRDefault="000C247B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E0468" w:rsidRPr="00B07790" w14:paraId="6446A94F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48D51234" w14:textId="177B7690" w:rsidR="000E0468" w:rsidRPr="00B07790" w:rsidRDefault="000E0468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70670D24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C701F41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46BE026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2982DBFC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C3E25A5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736EF47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31864372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6D63F4A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E0468" w:rsidRPr="00B07790" w14:paraId="4BE1EC3A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2854A87A" w14:textId="3A6F9FCC" w:rsidR="000E0468" w:rsidRPr="00B07790" w:rsidRDefault="000E0468" w:rsidP="007668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1333E381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8AB985D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7A011314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645EAAB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348541A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8CF22D7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1D787131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09B2B89" w14:textId="77777777" w:rsidR="000E0468" w:rsidRPr="00B07790" w:rsidRDefault="000E0468" w:rsidP="00E52A1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67B0" w:rsidRPr="00B07790" w14:paraId="6DA5D170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6999C6E4" w14:textId="46853258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259723ED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04E7" w14:textId="19828E46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6,145 </w:t>
            </w:r>
          </w:p>
        </w:tc>
        <w:tc>
          <w:tcPr>
            <w:tcW w:w="136" w:type="dxa"/>
          </w:tcPr>
          <w:p w14:paraId="5CAAE88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A8B6" w14:textId="6FA2CD73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</w:p>
        </w:tc>
        <w:tc>
          <w:tcPr>
            <w:tcW w:w="93" w:type="dxa"/>
          </w:tcPr>
          <w:p w14:paraId="720018E5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8C7EDAD" w14:textId="38F442C8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8F5A94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5281" w14:textId="7A39AD6F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6,325 </w:t>
            </w:r>
          </w:p>
        </w:tc>
      </w:tr>
      <w:tr w:rsidR="004267B0" w:rsidRPr="00B07790" w14:paraId="716A7A05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27D4358A" w14:textId="5F185DB7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693D6BC0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BA1CD" w14:textId="4098D95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4,075 </w:t>
            </w:r>
          </w:p>
        </w:tc>
        <w:tc>
          <w:tcPr>
            <w:tcW w:w="136" w:type="dxa"/>
          </w:tcPr>
          <w:p w14:paraId="7A5B3BBE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FD50C" w14:textId="53B09941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10,683 </w:t>
            </w:r>
          </w:p>
        </w:tc>
        <w:tc>
          <w:tcPr>
            <w:tcW w:w="93" w:type="dxa"/>
          </w:tcPr>
          <w:p w14:paraId="0F6CEBEE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0A3B046" w14:textId="0DB2C94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02AE4AB8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52DC9" w14:textId="11BF7AEE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14,758 </w:t>
            </w:r>
          </w:p>
        </w:tc>
      </w:tr>
      <w:tr w:rsidR="004267B0" w:rsidRPr="00B07790" w14:paraId="0EA14F40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56570B00" w14:textId="34F0B99E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1CAC3D70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6BDC3F6" w14:textId="6221ED18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6" w:type="dxa"/>
            <w:vAlign w:val="bottom"/>
          </w:tcPr>
          <w:p w14:paraId="091378C8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B0D3DEA" w14:textId="530B9C04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60D08C2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4D15D0A5" w14:textId="7F6D22E3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8F21F6F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5BACC8D4" w14:textId="0D3249CD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267B0" w:rsidRPr="00B07790" w14:paraId="004F83A9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3F2D1008" w14:textId="7F4B53E4" w:rsidR="004267B0" w:rsidRPr="00B07790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" w:type="dxa"/>
          </w:tcPr>
          <w:p w14:paraId="548DD970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0DB76C7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5E688902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B5CEDF6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721E735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1AAFCB60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519E3A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D3FB6A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67B0" w:rsidRPr="00B07790" w14:paraId="67927AAE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642C206F" w14:textId="263C2C60" w:rsidR="004267B0" w:rsidRPr="00B07790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720B6B2F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B1BCEB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</w:tcPr>
          <w:p w14:paraId="34D5A722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37991B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9D86642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DD7DC1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4D22A68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55BA33F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267B0" w:rsidRPr="00B07790" w14:paraId="762BE3A8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4DC5C1A1" w14:textId="44031DE9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06C6FC4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2EB" w14:textId="62739D41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(6,163)</w:t>
            </w:r>
          </w:p>
        </w:tc>
        <w:tc>
          <w:tcPr>
            <w:tcW w:w="136" w:type="dxa"/>
            <w:vAlign w:val="bottom"/>
          </w:tcPr>
          <w:p w14:paraId="14879D47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96058" w14:textId="192C9B01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93" w:type="dxa"/>
            <w:vAlign w:val="bottom"/>
          </w:tcPr>
          <w:p w14:paraId="49E1E89C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AA57DF0" w14:textId="3907542D" w:rsidR="004267B0" w:rsidRPr="00B07790" w:rsidRDefault="000C247B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14:paraId="39DD5527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88178" w14:textId="327F8F90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(6,350)</w:t>
            </w:r>
          </w:p>
        </w:tc>
      </w:tr>
      <w:tr w:rsidR="004267B0" w:rsidRPr="00B07790" w14:paraId="29F0AD22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3C9BF677" w14:textId="46123273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495AF08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AA34B" w14:textId="0864BAE8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(3,872)</w:t>
            </w:r>
          </w:p>
        </w:tc>
        <w:tc>
          <w:tcPr>
            <w:tcW w:w="136" w:type="dxa"/>
            <w:vAlign w:val="bottom"/>
          </w:tcPr>
          <w:p w14:paraId="38E740D3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AA8F" w14:textId="5F433700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(10,550)</w:t>
            </w:r>
          </w:p>
        </w:tc>
        <w:tc>
          <w:tcPr>
            <w:tcW w:w="93" w:type="dxa"/>
            <w:vAlign w:val="bottom"/>
          </w:tcPr>
          <w:p w14:paraId="39D1E380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4117E24" w14:textId="69351CC9" w:rsidR="004267B0" w:rsidRPr="00B07790" w:rsidRDefault="000C247B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  <w:vAlign w:val="bottom"/>
          </w:tcPr>
          <w:p w14:paraId="6E210058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24F0" w14:textId="62B35C0E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(14,422)</w:t>
            </w:r>
          </w:p>
        </w:tc>
      </w:tr>
      <w:tr w:rsidR="004267B0" w:rsidRPr="00B07790" w14:paraId="321DD5D1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3BAD5B3A" w14:textId="482454FF" w:rsidR="004267B0" w:rsidRPr="00B07790" w:rsidRDefault="004267B0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5E40AE8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274EE86" w14:textId="6D8156B3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36" w:type="dxa"/>
            <w:vAlign w:val="bottom"/>
          </w:tcPr>
          <w:p w14:paraId="0AEF775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FC193AE" w14:textId="25B1A9C9" w:rsidR="004267B0" w:rsidRPr="00B07790" w:rsidRDefault="004267B0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04B3C99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416090E0" w14:textId="2BCB5BE9" w:rsidR="004267B0" w:rsidRPr="00B07790" w:rsidRDefault="004267B0" w:rsidP="00436D87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30A2AC4E" w14:textId="77777777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BB8F863" w14:textId="7E057785" w:rsidR="004267B0" w:rsidRPr="00B07790" w:rsidRDefault="004267B0" w:rsidP="00EB2B0C">
            <w:pPr>
              <w:tabs>
                <w:tab w:val="clear" w:pos="907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4267B0" w:rsidRPr="00B07790" w14:paraId="45D318AE" w14:textId="77777777" w:rsidTr="000C247B">
        <w:trPr>
          <w:trHeight w:val="153"/>
        </w:trPr>
        <w:tc>
          <w:tcPr>
            <w:tcW w:w="3690" w:type="dxa"/>
            <w:shd w:val="clear" w:color="auto" w:fill="auto"/>
          </w:tcPr>
          <w:p w14:paraId="6A18FBAE" w14:textId="77777777" w:rsidR="004267B0" w:rsidRPr="00B07790" w:rsidRDefault="004267B0" w:rsidP="004267B0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" w:type="dxa"/>
          </w:tcPr>
          <w:p w14:paraId="458336E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5DEA88A" w14:textId="3A8EBCBF" w:rsidR="004267B0" w:rsidRPr="00B07790" w:rsidRDefault="000C247B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254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6" w:type="dxa"/>
          </w:tcPr>
          <w:p w14:paraId="59F4A7CC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19D62C02" w14:textId="6492D48B" w:rsidR="004267B0" w:rsidRPr="00B07790" w:rsidRDefault="000C247B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126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3" w:type="dxa"/>
          </w:tcPr>
          <w:p w14:paraId="4862F59C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77533F2" w14:textId="66146F86" w:rsidR="004267B0" w:rsidRPr="00B07790" w:rsidRDefault="000C247B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06568F5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1C536C6" w14:textId="7BCD1412" w:rsidR="004267B0" w:rsidRPr="00B07790" w:rsidRDefault="000C247B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380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498DEAD4" w14:textId="647693E4" w:rsidR="00005F24" w:rsidRPr="00B07790" w:rsidRDefault="00005F24"/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1"/>
        <w:gridCol w:w="1149"/>
        <w:gridCol w:w="98"/>
        <w:gridCol w:w="1162"/>
        <w:gridCol w:w="93"/>
        <w:gridCol w:w="1167"/>
        <w:gridCol w:w="93"/>
        <w:gridCol w:w="1167"/>
      </w:tblGrid>
      <w:tr w:rsidR="004774F1" w:rsidRPr="00B07790" w14:paraId="6A6F6413" w14:textId="77777777" w:rsidTr="008B5AC4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47EA4413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01426027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4774F1" w:rsidRPr="00B07790" w14:paraId="118530E5" w14:textId="77777777" w:rsidTr="008B5AC4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4E5F17AD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11C26EF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1" w:type="dxa"/>
          </w:tcPr>
          <w:p w14:paraId="200E658F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35AE468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98" w:type="dxa"/>
          </w:tcPr>
          <w:p w14:paraId="30F9523C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7D48337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5EBAB064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3B0DDD3F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3" w:type="dxa"/>
            <w:vAlign w:val="bottom"/>
          </w:tcPr>
          <w:p w14:paraId="1DED8977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3CBF49F6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74F1" w:rsidRPr="00B07790" w14:paraId="6E7C8204" w14:textId="77777777" w:rsidTr="008B5AC4">
        <w:trPr>
          <w:trHeight w:val="153"/>
          <w:tblHeader/>
        </w:trPr>
        <w:tc>
          <w:tcPr>
            <w:tcW w:w="3690" w:type="dxa"/>
            <w:shd w:val="clear" w:color="auto" w:fill="auto"/>
          </w:tcPr>
          <w:p w14:paraId="3DB18274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5DE67DFF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4F1" w:rsidRPr="00B07790" w14:paraId="204D8E94" w14:textId="77777777" w:rsidTr="008B5AC4">
        <w:trPr>
          <w:trHeight w:val="173"/>
        </w:trPr>
        <w:tc>
          <w:tcPr>
            <w:tcW w:w="3690" w:type="dxa"/>
            <w:shd w:val="clear" w:color="auto" w:fill="auto"/>
          </w:tcPr>
          <w:p w14:paraId="3994C040" w14:textId="48131D59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B34BF"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1" w:type="dxa"/>
          </w:tcPr>
          <w:p w14:paraId="1AA02733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D0CA21A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38B3795E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43CE48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3C4D96C5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79DCBA7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4B9A6F1A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EA52370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343D2754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5A63863A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21" w:type="dxa"/>
          </w:tcPr>
          <w:p w14:paraId="37213D5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113AACB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12FFA85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4EADC1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710B26B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3D82C5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729EFE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EE64DA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6924EF10" w14:textId="77777777" w:rsidTr="008B5AC4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291A9570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" w:type="dxa"/>
            <w:vAlign w:val="bottom"/>
          </w:tcPr>
          <w:p w14:paraId="7BE3ADF2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89508F5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  <w:tc>
          <w:tcPr>
            <w:tcW w:w="98" w:type="dxa"/>
            <w:vAlign w:val="bottom"/>
          </w:tcPr>
          <w:p w14:paraId="38859C82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8D20A94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2CECCA6D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1E786A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2FE328F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CE64655" w14:textId="77777777" w:rsidR="004774F1" w:rsidRPr="00B07790" w:rsidRDefault="004774F1" w:rsidP="00FF65B8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2,248</w:t>
            </w:r>
          </w:p>
        </w:tc>
      </w:tr>
      <w:tr w:rsidR="004774F1" w:rsidRPr="00B07790" w14:paraId="349B2746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48F41DE4" w14:textId="77777777" w:rsidR="004774F1" w:rsidRPr="00B07790" w:rsidRDefault="004774F1" w:rsidP="008B5AC4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" w:type="dxa"/>
            <w:vAlign w:val="bottom"/>
          </w:tcPr>
          <w:p w14:paraId="582B8EF1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A178899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71,163</w:t>
            </w:r>
          </w:p>
        </w:tc>
        <w:tc>
          <w:tcPr>
            <w:tcW w:w="98" w:type="dxa"/>
            <w:vAlign w:val="bottom"/>
          </w:tcPr>
          <w:p w14:paraId="13E00F48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5B6EB64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25711194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DBC21B8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35669092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AC50D47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71,163</w:t>
            </w:r>
          </w:p>
        </w:tc>
      </w:tr>
      <w:tr w:rsidR="004774F1" w:rsidRPr="00B07790" w14:paraId="1F3A3306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3F3E7109" w14:textId="34350238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63B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1" w:type="dxa"/>
            <w:vAlign w:val="bottom"/>
          </w:tcPr>
          <w:p w14:paraId="5983407B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B4DA333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19,501</w:t>
            </w:r>
          </w:p>
        </w:tc>
        <w:tc>
          <w:tcPr>
            <w:tcW w:w="98" w:type="dxa"/>
            <w:vAlign w:val="bottom"/>
          </w:tcPr>
          <w:p w14:paraId="0C7AA051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764ED29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5EB1E67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7FA2D76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3AECBC1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3CB7452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19,501</w:t>
            </w:r>
          </w:p>
        </w:tc>
      </w:tr>
      <w:tr w:rsidR="004774F1" w:rsidRPr="00B07790" w14:paraId="0711057D" w14:textId="77777777" w:rsidTr="008B5AC4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16C440BA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21" w:type="dxa"/>
            <w:vAlign w:val="bottom"/>
          </w:tcPr>
          <w:p w14:paraId="01F3E75B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4FF41FD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2,493</w:t>
            </w:r>
          </w:p>
        </w:tc>
        <w:tc>
          <w:tcPr>
            <w:tcW w:w="98" w:type="dxa"/>
            <w:vAlign w:val="bottom"/>
          </w:tcPr>
          <w:p w14:paraId="4F9335AB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D7EB8C7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18388C7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E231602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73100ACA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97ACCD6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2,493</w:t>
            </w:r>
          </w:p>
        </w:tc>
      </w:tr>
      <w:tr w:rsidR="004774F1" w:rsidRPr="00B07790" w14:paraId="29F869FB" w14:textId="77777777" w:rsidTr="008B5AC4">
        <w:trPr>
          <w:trHeight w:val="58"/>
        </w:trPr>
        <w:tc>
          <w:tcPr>
            <w:tcW w:w="3690" w:type="dxa"/>
            <w:shd w:val="clear" w:color="auto" w:fill="auto"/>
            <w:vAlign w:val="bottom"/>
          </w:tcPr>
          <w:p w14:paraId="330C346C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1" w:type="dxa"/>
            <w:vAlign w:val="bottom"/>
          </w:tcPr>
          <w:p w14:paraId="7643ECEC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6E503D6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3,005</w:t>
            </w:r>
          </w:p>
        </w:tc>
        <w:tc>
          <w:tcPr>
            <w:tcW w:w="98" w:type="dxa"/>
            <w:vAlign w:val="bottom"/>
          </w:tcPr>
          <w:p w14:paraId="3AD0E403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AC81490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8,892</w:t>
            </w:r>
          </w:p>
        </w:tc>
        <w:tc>
          <w:tcPr>
            <w:tcW w:w="93" w:type="dxa"/>
            <w:vAlign w:val="bottom"/>
          </w:tcPr>
          <w:p w14:paraId="68C9D178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175DDDC" w14:textId="77777777" w:rsidR="004774F1" w:rsidRPr="00B07790" w:rsidRDefault="004774F1" w:rsidP="008B5AC4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19,772</w:t>
            </w:r>
          </w:p>
        </w:tc>
        <w:tc>
          <w:tcPr>
            <w:tcW w:w="93" w:type="dxa"/>
            <w:vAlign w:val="bottom"/>
          </w:tcPr>
          <w:p w14:paraId="41CCFEAA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0528D02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31,669</w:t>
            </w:r>
          </w:p>
        </w:tc>
      </w:tr>
      <w:tr w:rsidR="004774F1" w:rsidRPr="00B07790" w14:paraId="4BEA0D30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3A069D86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" w:type="dxa"/>
            <w:vAlign w:val="bottom"/>
          </w:tcPr>
          <w:p w14:paraId="2AD5E144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A2FC165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262</w:t>
            </w:r>
          </w:p>
        </w:tc>
        <w:tc>
          <w:tcPr>
            <w:tcW w:w="98" w:type="dxa"/>
            <w:vAlign w:val="bottom"/>
          </w:tcPr>
          <w:p w14:paraId="451B3BC6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0D0ECFA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92,043</w:t>
            </w:r>
          </w:p>
        </w:tc>
        <w:tc>
          <w:tcPr>
            <w:tcW w:w="93" w:type="dxa"/>
            <w:vAlign w:val="bottom"/>
          </w:tcPr>
          <w:p w14:paraId="2A2008B1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9FA27EC" w14:textId="77777777" w:rsidR="004774F1" w:rsidRPr="00B07790" w:rsidRDefault="004774F1" w:rsidP="008B5AC4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12,936</w:t>
            </w:r>
          </w:p>
        </w:tc>
        <w:tc>
          <w:tcPr>
            <w:tcW w:w="93" w:type="dxa"/>
            <w:vAlign w:val="bottom"/>
          </w:tcPr>
          <w:p w14:paraId="7CDA565B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F2FE827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117,241</w:t>
            </w:r>
          </w:p>
        </w:tc>
      </w:tr>
      <w:tr w:rsidR="004774F1" w:rsidRPr="00B07790" w14:paraId="75836A26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D08CF4A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21" w:type="dxa"/>
            <w:vAlign w:val="bottom"/>
          </w:tcPr>
          <w:p w14:paraId="06053675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106E1A0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8" w:type="dxa"/>
            <w:vAlign w:val="bottom"/>
          </w:tcPr>
          <w:p w14:paraId="500A76AA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C7732CC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93" w:type="dxa"/>
            <w:vAlign w:val="bottom"/>
          </w:tcPr>
          <w:p w14:paraId="43E48A2F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961141" w14:textId="77777777" w:rsidR="004774F1" w:rsidRPr="00B07790" w:rsidRDefault="004774F1" w:rsidP="008B5AC4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3" w:type="dxa"/>
            <w:vAlign w:val="bottom"/>
          </w:tcPr>
          <w:p w14:paraId="6520BED5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445D183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4774F1" w:rsidRPr="00B07790" w14:paraId="0CF36EE6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4D8C32A8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" w:type="dxa"/>
            <w:vAlign w:val="bottom"/>
          </w:tcPr>
          <w:p w14:paraId="168044CE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1DC4A48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555</w:t>
            </w:r>
          </w:p>
        </w:tc>
        <w:tc>
          <w:tcPr>
            <w:tcW w:w="98" w:type="dxa"/>
            <w:vAlign w:val="bottom"/>
          </w:tcPr>
          <w:p w14:paraId="0B1A95E2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5F4BDE5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47,855</w:t>
            </w:r>
          </w:p>
        </w:tc>
        <w:tc>
          <w:tcPr>
            <w:tcW w:w="93" w:type="dxa"/>
            <w:vAlign w:val="bottom"/>
          </w:tcPr>
          <w:p w14:paraId="6925B5E8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6C07C91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164,211</w:t>
            </w:r>
          </w:p>
        </w:tc>
        <w:tc>
          <w:tcPr>
            <w:tcW w:w="93" w:type="dxa"/>
            <w:vAlign w:val="bottom"/>
          </w:tcPr>
          <w:p w14:paraId="0177A71D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652AE3E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229,621</w:t>
            </w:r>
          </w:p>
        </w:tc>
      </w:tr>
      <w:tr w:rsidR="004774F1" w:rsidRPr="00B07790" w14:paraId="743F1D76" w14:textId="77777777" w:rsidTr="008B5AC4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71F21B7C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1" w:type="dxa"/>
            <w:vAlign w:val="bottom"/>
          </w:tcPr>
          <w:p w14:paraId="70154B25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F0C83E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dxa"/>
            <w:vAlign w:val="bottom"/>
          </w:tcPr>
          <w:p w14:paraId="5F3EF1D3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CD01CDF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93" w:type="dxa"/>
            <w:vAlign w:val="bottom"/>
          </w:tcPr>
          <w:p w14:paraId="26F05C19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E09F0B0" w14:textId="77777777" w:rsidR="004774F1" w:rsidRPr="00B07790" w:rsidRDefault="004774F1" w:rsidP="008B5AC4">
            <w:pPr>
              <w:tabs>
                <w:tab w:val="decimal" w:pos="9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3" w:type="dxa"/>
            <w:vAlign w:val="bottom"/>
          </w:tcPr>
          <w:p w14:paraId="0E638654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B24F7B2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4774F1" w:rsidRPr="00B07790" w14:paraId="6DFEF983" w14:textId="77777777" w:rsidTr="00CD76F3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345A21BE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00CD42D4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97975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128,276</w:t>
            </w:r>
          </w:p>
        </w:tc>
        <w:tc>
          <w:tcPr>
            <w:tcW w:w="98" w:type="dxa"/>
            <w:vAlign w:val="bottom"/>
          </w:tcPr>
          <w:p w14:paraId="7E05716A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CFB1A" w14:textId="77777777" w:rsidR="004774F1" w:rsidRPr="00B07790" w:rsidRDefault="004774F1" w:rsidP="008B5AC4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148,960</w:t>
            </w:r>
          </w:p>
        </w:tc>
        <w:tc>
          <w:tcPr>
            <w:tcW w:w="93" w:type="dxa"/>
            <w:vAlign w:val="bottom"/>
          </w:tcPr>
          <w:p w14:paraId="0599D736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1E005" w14:textId="77777777" w:rsidR="004774F1" w:rsidRPr="00B07790" w:rsidRDefault="004774F1" w:rsidP="008B5AC4">
            <w:pPr>
              <w:tabs>
                <w:tab w:val="decimal" w:pos="95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197,049</w:t>
            </w:r>
          </w:p>
        </w:tc>
        <w:tc>
          <w:tcPr>
            <w:tcW w:w="93" w:type="dxa"/>
            <w:vAlign w:val="bottom"/>
          </w:tcPr>
          <w:p w14:paraId="695C22DD" w14:textId="77777777" w:rsidR="004774F1" w:rsidRPr="00B07790" w:rsidRDefault="004774F1" w:rsidP="008B5AC4">
            <w:pPr>
              <w:tabs>
                <w:tab w:val="decimal" w:pos="8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26CA7" w14:textId="77777777" w:rsidR="004774F1" w:rsidRPr="00B07790" w:rsidRDefault="004774F1" w:rsidP="008B5AC4">
            <w:pPr>
              <w:tabs>
                <w:tab w:val="decimal" w:pos="99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474,285</w:t>
            </w:r>
          </w:p>
        </w:tc>
      </w:tr>
      <w:tr w:rsidR="00CD76F3" w:rsidRPr="00B07790" w14:paraId="4C1C43A9" w14:textId="77777777" w:rsidTr="00CD76F3">
        <w:trPr>
          <w:trHeight w:val="324"/>
        </w:trPr>
        <w:tc>
          <w:tcPr>
            <w:tcW w:w="3690" w:type="dxa"/>
            <w:shd w:val="clear" w:color="auto" w:fill="auto"/>
            <w:vAlign w:val="bottom"/>
          </w:tcPr>
          <w:p w14:paraId="6A20F0DF" w14:textId="77777777" w:rsidR="00CD76F3" w:rsidRPr="00B07790" w:rsidRDefault="00CD76F3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732A439" w14:textId="5FC02A3B" w:rsidR="00CD76F3" w:rsidRPr="00B07790" w:rsidRDefault="00CD76F3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1" w:type="dxa"/>
            <w:vAlign w:val="bottom"/>
          </w:tcPr>
          <w:p w14:paraId="7CD2ED27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2E0F830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4B9E2F90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0E939742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4F1E80B0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03BC53D" w14:textId="77777777" w:rsidR="00CD76F3" w:rsidRPr="00B07790" w:rsidRDefault="00CD76F3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700AA52D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636F9E64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4F1" w:rsidRPr="00B07790" w14:paraId="5EB37789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3CBF2D74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21" w:type="dxa"/>
          </w:tcPr>
          <w:p w14:paraId="0D3F7E5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7DF19E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24F1E9F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6FA99F4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94FDB2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79847B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5803B5F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2169461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1A3AB5DE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25FDBB08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21" w:type="dxa"/>
          </w:tcPr>
          <w:p w14:paraId="11FCE9D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EA39EF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56165CF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2F97DD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285E9D7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0CAD23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</w:tcPr>
          <w:p w14:paraId="0FEE68F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83E547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13CDA03E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595FC350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49D4C0B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01F1C82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10,270</w:t>
            </w:r>
          </w:p>
        </w:tc>
        <w:tc>
          <w:tcPr>
            <w:tcW w:w="98" w:type="dxa"/>
          </w:tcPr>
          <w:p w14:paraId="339774C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468BC0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93" w:type="dxa"/>
          </w:tcPr>
          <w:p w14:paraId="510179E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0AEA9A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07B0170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96F744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10,802</w:t>
            </w:r>
          </w:p>
        </w:tc>
      </w:tr>
      <w:tr w:rsidR="004774F1" w:rsidRPr="00B07790" w14:paraId="4DEB63E0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52891E13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7153978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2EE984C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1,602</w:t>
            </w:r>
          </w:p>
        </w:tc>
        <w:tc>
          <w:tcPr>
            <w:tcW w:w="98" w:type="dxa"/>
          </w:tcPr>
          <w:p w14:paraId="4F9721F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73FE63C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32,427</w:t>
            </w:r>
          </w:p>
        </w:tc>
        <w:tc>
          <w:tcPr>
            <w:tcW w:w="93" w:type="dxa"/>
          </w:tcPr>
          <w:p w14:paraId="0147D1B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B4456E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47C5DEF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D06836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34,029</w:t>
            </w:r>
          </w:p>
        </w:tc>
      </w:tr>
      <w:tr w:rsidR="004774F1" w:rsidRPr="00B07790" w14:paraId="4E0E96E2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5A636C54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333FB83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2E8A1C4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8" w:type="dxa"/>
            <w:vAlign w:val="bottom"/>
          </w:tcPr>
          <w:p w14:paraId="036C6A0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12D316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DCD8E4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1D8A48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6F2D457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36CF697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774F1" w:rsidRPr="00B07790" w14:paraId="780E02EC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20BF37F7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" w:type="dxa"/>
          </w:tcPr>
          <w:p w14:paraId="62D2CCB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C04FF2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76BD06C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4CBA066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1794EFB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47BE20B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3F909E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63FCE5F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2298BC61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4C9316AA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21" w:type="dxa"/>
          </w:tcPr>
          <w:p w14:paraId="41D9463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</w:tcPr>
          <w:p w14:paraId="47673FE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5F0BB39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EF6BCC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3AB49B8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DBF21D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" w:type="dxa"/>
            <w:vAlign w:val="bottom"/>
          </w:tcPr>
          <w:p w14:paraId="688338B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0D2369A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1059ED5E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587F9C1F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1" w:type="dxa"/>
          </w:tcPr>
          <w:p w14:paraId="329524A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EAC213E" w14:textId="77777777" w:rsidR="004774F1" w:rsidRPr="00B07790" w:rsidRDefault="004774F1" w:rsidP="008B5AC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(10,049)</w:t>
            </w:r>
          </w:p>
        </w:tc>
        <w:tc>
          <w:tcPr>
            <w:tcW w:w="98" w:type="dxa"/>
            <w:vAlign w:val="bottom"/>
          </w:tcPr>
          <w:p w14:paraId="4C8403B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F8E71AB" w14:textId="77777777" w:rsidR="004774F1" w:rsidRPr="00B07790" w:rsidRDefault="004774F1" w:rsidP="008B5AC4">
            <w:pPr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93" w:type="dxa"/>
            <w:vAlign w:val="bottom"/>
          </w:tcPr>
          <w:p w14:paraId="16AB9B3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506D7A32" w14:textId="77777777" w:rsidR="004774F1" w:rsidRPr="00B07790" w:rsidRDefault="004774F1" w:rsidP="00436D87">
            <w:pPr>
              <w:tabs>
                <w:tab w:val="decimal" w:pos="7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2F5B06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767C0F0A" w14:textId="77777777" w:rsidR="004774F1" w:rsidRPr="00B07790" w:rsidRDefault="004774F1" w:rsidP="008B5AC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(10,573)</w:t>
            </w:r>
          </w:p>
        </w:tc>
      </w:tr>
      <w:tr w:rsidR="004774F1" w:rsidRPr="00B07790" w14:paraId="0DCDD20D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64F3F701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1" w:type="dxa"/>
          </w:tcPr>
          <w:p w14:paraId="7E57C29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7D21EC3" w14:textId="77777777" w:rsidR="004774F1" w:rsidRPr="00B07790" w:rsidRDefault="004774F1" w:rsidP="008B5AC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(1,209)</w:t>
            </w:r>
          </w:p>
        </w:tc>
        <w:tc>
          <w:tcPr>
            <w:tcW w:w="98" w:type="dxa"/>
            <w:vAlign w:val="bottom"/>
          </w:tcPr>
          <w:p w14:paraId="22F2DFF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A86678F" w14:textId="77777777" w:rsidR="004774F1" w:rsidRPr="00B07790" w:rsidRDefault="004774F1" w:rsidP="008B5AC4">
            <w:pPr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(31,499)</w:t>
            </w:r>
          </w:p>
        </w:tc>
        <w:tc>
          <w:tcPr>
            <w:tcW w:w="93" w:type="dxa"/>
            <w:vAlign w:val="bottom"/>
          </w:tcPr>
          <w:p w14:paraId="713FC39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</w:tcPr>
          <w:p w14:paraId="363EA41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C29B72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</w:tcPr>
          <w:p w14:paraId="076376B6" w14:textId="77777777" w:rsidR="004774F1" w:rsidRPr="00B07790" w:rsidRDefault="004774F1" w:rsidP="008B5AC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(32,708)</w:t>
            </w:r>
          </w:p>
        </w:tc>
      </w:tr>
      <w:tr w:rsidR="004774F1" w:rsidRPr="00B07790" w14:paraId="7D8F4228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2BFFFD76" w14:textId="77777777" w:rsidR="004774F1" w:rsidRPr="00B07790" w:rsidRDefault="004774F1" w:rsidP="003722C7">
            <w:pPr>
              <w:spacing w:line="240" w:lineRule="auto"/>
              <w:ind w:left="17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21" w:type="dxa"/>
          </w:tcPr>
          <w:p w14:paraId="16AB6F5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DA0290" w14:textId="77777777" w:rsidR="004774F1" w:rsidRPr="00B07790" w:rsidRDefault="004774F1" w:rsidP="008B5AC4">
            <w:pPr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8" w:type="dxa"/>
            <w:vAlign w:val="bottom"/>
          </w:tcPr>
          <w:p w14:paraId="4BA1387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300D5A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52110AA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2D2C89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vAlign w:val="bottom"/>
          </w:tcPr>
          <w:p w14:paraId="1B6544F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17143704" w14:textId="77777777" w:rsidR="004774F1" w:rsidRPr="00B07790" w:rsidRDefault="004774F1" w:rsidP="008B5AC4">
            <w:pPr>
              <w:spacing w:line="240" w:lineRule="auto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4774F1" w:rsidRPr="00B07790" w14:paraId="549A5A12" w14:textId="77777777" w:rsidTr="008B5AC4">
        <w:trPr>
          <w:trHeight w:val="153"/>
        </w:trPr>
        <w:tc>
          <w:tcPr>
            <w:tcW w:w="3690" w:type="dxa"/>
            <w:shd w:val="clear" w:color="auto" w:fill="auto"/>
          </w:tcPr>
          <w:p w14:paraId="7BE9F116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1" w:type="dxa"/>
          </w:tcPr>
          <w:p w14:paraId="58D2E33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D64539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98" w:type="dxa"/>
          </w:tcPr>
          <w:p w14:paraId="7CE74C5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068EEA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936</w:t>
            </w:r>
          </w:p>
        </w:tc>
        <w:tc>
          <w:tcPr>
            <w:tcW w:w="93" w:type="dxa"/>
          </w:tcPr>
          <w:p w14:paraId="6497CA3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E367CF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dxa"/>
          </w:tcPr>
          <w:p w14:paraId="7B661F9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7D8009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1,571</w:t>
            </w:r>
          </w:p>
        </w:tc>
      </w:tr>
    </w:tbl>
    <w:p w14:paraId="51CC1F47" w14:textId="2C5A41D1" w:rsidR="00CD56CE" w:rsidRPr="00B07790" w:rsidRDefault="00CD56CE" w:rsidP="00CD56C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321C98" w:rsidRPr="00B07790" w14:paraId="6B851006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2D770750" w14:textId="77777777" w:rsidR="00321C98" w:rsidRPr="00B0779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4A604D5F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C98" w:rsidRPr="00B07790" w14:paraId="7B73B886" w14:textId="77777777" w:rsidTr="00AA0F54">
        <w:trPr>
          <w:trHeight w:val="151"/>
          <w:tblHeader/>
        </w:trPr>
        <w:tc>
          <w:tcPr>
            <w:tcW w:w="3690" w:type="dxa"/>
            <w:shd w:val="clear" w:color="auto" w:fill="auto"/>
          </w:tcPr>
          <w:p w14:paraId="125D8B1C" w14:textId="77777777" w:rsidR="00F737D4" w:rsidRPr="00B07790" w:rsidRDefault="00F737D4" w:rsidP="005E24F9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  <w:p w14:paraId="6AC4A033" w14:textId="5C3C5A35" w:rsidR="00321C98" w:rsidRPr="00B07790" w:rsidRDefault="00F737D4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" w:type="dxa"/>
          </w:tcPr>
          <w:p w14:paraId="1442C5A2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0A48A20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2353E942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5285793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57B490FF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452B645F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2CB67345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E70E0FA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1C98" w:rsidRPr="00B07790" w14:paraId="030E7C11" w14:textId="77777777" w:rsidTr="00AA0F5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217AE77D" w14:textId="77777777" w:rsidR="00321C98" w:rsidRPr="00B0779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030F752A" w14:textId="77777777" w:rsidR="00321C98" w:rsidRPr="00B07790" w:rsidRDefault="00321C98" w:rsidP="005E24F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21C98" w:rsidRPr="00B07790" w14:paraId="33853811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5DBA474E" w14:textId="60629CBA" w:rsidR="00321C98" w:rsidRPr="00B0779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774F1"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1" w:type="dxa"/>
          </w:tcPr>
          <w:p w14:paraId="4E4E75D7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30B8AA1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CD20DF1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16DAD06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79363D1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1C694250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0D21BFE5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62CB7CF2" w14:textId="77777777" w:rsidR="00321C98" w:rsidRPr="00B07790" w:rsidRDefault="00321C98" w:rsidP="005E24F9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21C98" w:rsidRPr="00B07790" w14:paraId="65D0C5E9" w14:textId="77777777" w:rsidTr="00AA0F54">
        <w:trPr>
          <w:trHeight w:val="151"/>
        </w:trPr>
        <w:tc>
          <w:tcPr>
            <w:tcW w:w="3690" w:type="dxa"/>
            <w:shd w:val="clear" w:color="auto" w:fill="auto"/>
          </w:tcPr>
          <w:p w14:paraId="18C4AA16" w14:textId="77777777" w:rsidR="00321C98" w:rsidRPr="00B07790" w:rsidRDefault="00321C98" w:rsidP="005E24F9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4BBDD386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4C68AB19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6678BBBE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0C743D0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37814998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75F12D8C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06D5230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3CF6DEDE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D76F3" w:rsidRPr="00B07790" w14:paraId="55905065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7079F9C0" w14:textId="77777777" w:rsidR="00CD76F3" w:rsidRPr="00B07790" w:rsidRDefault="00CD76F3" w:rsidP="00CD76F3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126F3CD4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07D5114" w14:textId="4DB9408F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48,342</w:t>
            </w:r>
          </w:p>
        </w:tc>
        <w:tc>
          <w:tcPr>
            <w:tcW w:w="92" w:type="dxa"/>
          </w:tcPr>
          <w:p w14:paraId="729C51B7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1F7D76F" w14:textId="56EE9C65" w:rsidR="00CD76F3" w:rsidRPr="00B07790" w:rsidRDefault="00CD76F3" w:rsidP="00CD76F3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C10A433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782181" w14:textId="1AF2B57F" w:rsidR="00CD76F3" w:rsidRPr="00B07790" w:rsidRDefault="00CD76F3" w:rsidP="00CD76F3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CAA17B2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45BEC99" w14:textId="6C2984B4" w:rsidR="00CD76F3" w:rsidRPr="00B07790" w:rsidRDefault="00CD76F3" w:rsidP="00CD76F3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48,342</w:t>
            </w:r>
          </w:p>
        </w:tc>
      </w:tr>
      <w:tr w:rsidR="00CD76F3" w:rsidRPr="00B07790" w14:paraId="1630F0F4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C690FFB" w14:textId="469E2914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63B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1" w:type="dxa"/>
            <w:vAlign w:val="bottom"/>
          </w:tcPr>
          <w:p w14:paraId="0596C922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4AED2A1" w14:textId="1B77F016" w:rsidR="00CD76F3" w:rsidRPr="00B07790" w:rsidRDefault="005C792E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D76F3"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92" w:type="dxa"/>
          </w:tcPr>
          <w:p w14:paraId="41D32395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8F4B4" w14:textId="733EF97B" w:rsidR="00CD76F3" w:rsidRPr="00B07790" w:rsidRDefault="00CD76F3" w:rsidP="00CD76F3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5EA0749B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CA648A2" w14:textId="51F5E84E" w:rsidR="00CD76F3" w:rsidRPr="00B07790" w:rsidRDefault="00CD76F3" w:rsidP="00CD76F3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223D3F07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2A7B0A8" w14:textId="06B51CB5" w:rsidR="00CD76F3" w:rsidRPr="00B07790" w:rsidRDefault="005C792E" w:rsidP="00CD76F3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D76F3"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CD76F3" w:rsidRPr="00B07790" w14:paraId="2F381EBA" w14:textId="77777777" w:rsidTr="0067024C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6E9884E6" w14:textId="77777777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6C2F5799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6F408616" w14:textId="6EC2A692" w:rsidR="00CD76F3" w:rsidRPr="00B07790" w:rsidRDefault="005C792E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76F3"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92" w:type="dxa"/>
          </w:tcPr>
          <w:p w14:paraId="1964DD6D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D8F5392" w14:textId="214056C8" w:rsidR="00CD76F3" w:rsidRPr="00B07790" w:rsidRDefault="00CD76F3" w:rsidP="00CD76F3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0E85F1FE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3A14A9B" w14:textId="3C4DF333" w:rsidR="00CD76F3" w:rsidRPr="00B07790" w:rsidRDefault="00CD76F3" w:rsidP="00CD76F3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DB7F207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4CCC897" w14:textId="2074BD1D" w:rsidR="00CD76F3" w:rsidRPr="00B07790" w:rsidRDefault="005C792E" w:rsidP="00CD76F3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76F3" w:rsidRPr="00B077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</w:tr>
      <w:tr w:rsidR="00CD76F3" w:rsidRPr="00B07790" w14:paraId="3DA70E85" w14:textId="77777777" w:rsidTr="0067024C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16FF7F31" w14:textId="77777777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62BF486D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F4A5E54" w14:textId="256E53D1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2,56</w:t>
            </w:r>
            <w:r w:rsidR="00F04214"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4311A976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179EF1C1" w14:textId="4BE88199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7,52</w:t>
            </w:r>
            <w:r w:rsidR="00F04214"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47AD4371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D012715" w14:textId="5C69EE1A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21,143</w:t>
            </w:r>
          </w:p>
        </w:tc>
        <w:tc>
          <w:tcPr>
            <w:tcW w:w="92" w:type="dxa"/>
          </w:tcPr>
          <w:p w14:paraId="10453317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9C5A065" w14:textId="66E04E29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31,233</w:t>
            </w:r>
          </w:p>
        </w:tc>
      </w:tr>
      <w:tr w:rsidR="00CD76F3" w:rsidRPr="00B07790" w14:paraId="2C67DD5B" w14:textId="77777777" w:rsidTr="0067024C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4CE4D743" w14:textId="77777777" w:rsidR="00CD76F3" w:rsidRPr="00B07790" w:rsidRDefault="00CD76F3" w:rsidP="00CD76F3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0223021B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4147458" w14:textId="54FD9BE4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92" w:type="dxa"/>
          </w:tcPr>
          <w:p w14:paraId="6FBFFFBA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3C27669" w14:textId="11077CCE" w:rsidR="00CD76F3" w:rsidRPr="00B07790" w:rsidRDefault="00CD76F3" w:rsidP="00CD76F3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6456D17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076E81D" w14:textId="5CD9BFA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1CB39BCB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16C8CF2" w14:textId="43DCE43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</w:tr>
      <w:tr w:rsidR="00CD76F3" w:rsidRPr="00B07790" w14:paraId="7DEE28AA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27A3C3CD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509B5DD9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36C2785" w14:textId="0A1CDED2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21,538</w:t>
            </w:r>
          </w:p>
        </w:tc>
        <w:tc>
          <w:tcPr>
            <w:tcW w:w="92" w:type="dxa"/>
          </w:tcPr>
          <w:p w14:paraId="1735036B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7D0DB23" w14:textId="6BF9F46F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41,309</w:t>
            </w:r>
          </w:p>
        </w:tc>
        <w:tc>
          <w:tcPr>
            <w:tcW w:w="92" w:type="dxa"/>
          </w:tcPr>
          <w:p w14:paraId="5273C18E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DD53762" w14:textId="326D5362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4,908</w:t>
            </w:r>
          </w:p>
        </w:tc>
        <w:tc>
          <w:tcPr>
            <w:tcW w:w="92" w:type="dxa"/>
          </w:tcPr>
          <w:p w14:paraId="37BA796D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07D127BD" w14:textId="4186DF48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67,755</w:t>
            </w:r>
          </w:p>
        </w:tc>
      </w:tr>
      <w:tr w:rsidR="00CD76F3" w:rsidRPr="00B07790" w14:paraId="18745E4D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49B0C00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3B283AC9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164023F" w14:textId="598F2CCF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3,220</w:t>
            </w:r>
          </w:p>
        </w:tc>
        <w:tc>
          <w:tcPr>
            <w:tcW w:w="92" w:type="dxa"/>
          </w:tcPr>
          <w:p w14:paraId="44B6DA77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5E7EE2F" w14:textId="005C6C26" w:rsidR="00CD76F3" w:rsidRPr="00B07790" w:rsidRDefault="00CD76F3" w:rsidP="00CD76F3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10,725</w:t>
            </w:r>
          </w:p>
        </w:tc>
        <w:tc>
          <w:tcPr>
            <w:tcW w:w="92" w:type="dxa"/>
          </w:tcPr>
          <w:p w14:paraId="1DA94A95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29EF0E0" w14:textId="25DA595C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69,568</w:t>
            </w:r>
          </w:p>
        </w:tc>
        <w:tc>
          <w:tcPr>
            <w:tcW w:w="92" w:type="dxa"/>
          </w:tcPr>
          <w:p w14:paraId="268B8470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516485F8" w14:textId="394F08B4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83,513</w:t>
            </w:r>
          </w:p>
        </w:tc>
      </w:tr>
      <w:tr w:rsidR="00CD76F3" w:rsidRPr="00B07790" w14:paraId="3BF373A2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43527655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4D9263DC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040DC59E" w14:textId="280DC1FA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2,379</w:t>
            </w:r>
          </w:p>
        </w:tc>
        <w:tc>
          <w:tcPr>
            <w:tcW w:w="92" w:type="dxa"/>
          </w:tcPr>
          <w:p w14:paraId="1F62F7F2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2CEC593" w14:textId="32D74C78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55,475</w:t>
            </w:r>
          </w:p>
        </w:tc>
        <w:tc>
          <w:tcPr>
            <w:tcW w:w="92" w:type="dxa"/>
          </w:tcPr>
          <w:p w14:paraId="417E56E5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D85567" w14:textId="089D575D" w:rsidR="00CD76F3" w:rsidRPr="00B07790" w:rsidRDefault="00CD76F3" w:rsidP="00CD76F3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34,467</w:t>
            </w:r>
          </w:p>
        </w:tc>
        <w:tc>
          <w:tcPr>
            <w:tcW w:w="92" w:type="dxa"/>
          </w:tcPr>
          <w:p w14:paraId="54510B76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4318CCD" w14:textId="172D2E01" w:rsidR="00CD76F3" w:rsidRPr="00B07790" w:rsidRDefault="00CD76F3" w:rsidP="00CD76F3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92,321</w:t>
            </w:r>
          </w:p>
        </w:tc>
      </w:tr>
      <w:tr w:rsidR="00CD76F3" w:rsidRPr="00B07790" w14:paraId="2FB52EF8" w14:textId="77777777" w:rsidTr="0067024C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5A7DB8E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139E97ED" w14:textId="77777777" w:rsidR="00CD76F3" w:rsidRPr="00B07790" w:rsidRDefault="00CD76F3" w:rsidP="00CD76F3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637218F" w14:textId="3B4A9E13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</w:tcPr>
          <w:p w14:paraId="4C0F4935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0178636E" w14:textId="389F2435" w:rsidR="00CD76F3" w:rsidRPr="00B07790" w:rsidRDefault="00CD76F3" w:rsidP="00CD76F3">
            <w:pPr>
              <w:tabs>
                <w:tab w:val="clear" w:pos="680"/>
                <w:tab w:val="decimal" w:pos="63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92" w:type="dxa"/>
          </w:tcPr>
          <w:p w14:paraId="028B1907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D4BDF83" w14:textId="4C3CCEE8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2" w:type="dxa"/>
          </w:tcPr>
          <w:p w14:paraId="52CA6BE2" w14:textId="77777777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14:paraId="3A998CA3" w14:textId="53DA8953" w:rsidR="00CD76F3" w:rsidRPr="00B07790" w:rsidRDefault="00CD76F3" w:rsidP="00CD76F3">
            <w:pPr>
              <w:tabs>
                <w:tab w:val="clear" w:pos="680"/>
                <w:tab w:val="decimal" w:pos="670"/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D76F3" w:rsidRPr="00B07790" w14:paraId="047DFDB7" w14:textId="77777777" w:rsidTr="00CD76F3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4D7AD32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711C2D7B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6109AB1D" w14:textId="2790F63F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89,64</w:t>
            </w:r>
            <w:r w:rsidR="005C792E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4AF652DF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6D61EF5" w14:textId="0254308C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115,03</w:t>
            </w:r>
            <w:r w:rsidR="00F04214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3F6E9710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0A61689" w14:textId="7313619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130,103</w:t>
            </w:r>
          </w:p>
        </w:tc>
        <w:tc>
          <w:tcPr>
            <w:tcW w:w="92" w:type="dxa"/>
          </w:tcPr>
          <w:p w14:paraId="4EBB3174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650501" w14:textId="5C7CB4FD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334,78</w:t>
            </w:r>
            <w:r w:rsidR="005C792E"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CD76F3" w:rsidRPr="00B07790" w14:paraId="6FBB54C5" w14:textId="77777777" w:rsidTr="00CD76F3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6146534D" w14:textId="77777777" w:rsidR="00CD76F3" w:rsidRPr="00B07790" w:rsidRDefault="00CD76F3" w:rsidP="00CD76F3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61F688C9" w14:textId="77777777" w:rsidR="00CD76F3" w:rsidRPr="00B07790" w:rsidRDefault="00CD76F3" w:rsidP="00CD76F3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49EA82BA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4A5EF23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14:paraId="2CD3FC30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B7E9B8C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3222918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08F5263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</w:tcPr>
          <w:p w14:paraId="4558838B" w14:textId="77777777" w:rsidR="00CD76F3" w:rsidRPr="00B07790" w:rsidRDefault="00CD76F3" w:rsidP="00CD76F3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D76F3" w:rsidRPr="00B07790" w14:paraId="6CB6434B" w14:textId="77777777" w:rsidTr="00CD76F3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6749DF01" w14:textId="3D554A11" w:rsidR="00CD76F3" w:rsidRPr="00B07790" w:rsidRDefault="00671963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61" w:type="dxa"/>
            <w:vAlign w:val="bottom"/>
          </w:tcPr>
          <w:p w14:paraId="17FD25F9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5A68304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3FFD2E2F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E192F8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5ED02263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1C41830" w14:textId="77777777" w:rsidR="00CD76F3" w:rsidRPr="00B07790" w:rsidRDefault="00CD76F3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vAlign w:val="bottom"/>
          </w:tcPr>
          <w:p w14:paraId="0AE0DCAE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F7EC0C5" w14:textId="77777777" w:rsidR="00CD76F3" w:rsidRPr="00B07790" w:rsidRDefault="00CD76F3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1C98" w:rsidRPr="00B07790" w14:paraId="387E0D44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6FA763D" w14:textId="77777777" w:rsidR="00321C98" w:rsidRPr="00B0779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4196C885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0975F4C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A2FBD4D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47E12E1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23A72EC3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FB9AD67" w14:textId="77777777" w:rsidR="00321C98" w:rsidRPr="00B0779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713E3BF4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B8F0349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C98" w:rsidRPr="00B07790" w14:paraId="724957CC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56CFCC62" w14:textId="77777777" w:rsidR="00321C98" w:rsidRPr="00B07790" w:rsidRDefault="00321C98" w:rsidP="005E24F9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7CE0ADE7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27C831C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0DBE9D52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4A60597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031518A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11F340" w14:textId="77777777" w:rsidR="00321C98" w:rsidRPr="00B07790" w:rsidRDefault="00321C98" w:rsidP="005E24F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EADA91B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73D35E5" w14:textId="77777777" w:rsidR="00321C98" w:rsidRPr="00B07790" w:rsidRDefault="00321C98" w:rsidP="005E24F9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B0" w:rsidRPr="00B07790" w14:paraId="7B100BA3" w14:textId="77777777" w:rsidTr="008318F9">
        <w:trPr>
          <w:trHeight w:val="320"/>
        </w:trPr>
        <w:tc>
          <w:tcPr>
            <w:tcW w:w="3690" w:type="dxa"/>
            <w:shd w:val="clear" w:color="auto" w:fill="auto"/>
          </w:tcPr>
          <w:p w14:paraId="02BA2380" w14:textId="77777777" w:rsidR="004267B0" w:rsidRPr="00B07790" w:rsidRDefault="004267B0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39F098AD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E0103" w14:textId="1A6B1429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1,597 </w:t>
            </w:r>
          </w:p>
        </w:tc>
        <w:tc>
          <w:tcPr>
            <w:tcW w:w="92" w:type="dxa"/>
            <w:vAlign w:val="bottom"/>
          </w:tcPr>
          <w:p w14:paraId="4019AA9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3B2BFF8" w14:textId="575DC5AD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B7B67C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8484F12" w14:textId="0A4CAE9C" w:rsidR="004267B0" w:rsidRPr="00B07790" w:rsidRDefault="004267B0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90E5E67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84873" w14:textId="4CE4CA34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1,597 </w:t>
            </w:r>
          </w:p>
        </w:tc>
      </w:tr>
      <w:tr w:rsidR="004267B0" w:rsidRPr="00B07790" w14:paraId="3E2D8958" w14:textId="77777777" w:rsidTr="008318F9">
        <w:trPr>
          <w:trHeight w:val="320"/>
        </w:trPr>
        <w:tc>
          <w:tcPr>
            <w:tcW w:w="3690" w:type="dxa"/>
            <w:shd w:val="clear" w:color="auto" w:fill="auto"/>
          </w:tcPr>
          <w:p w14:paraId="319B5E55" w14:textId="77777777" w:rsidR="004267B0" w:rsidRPr="00B07790" w:rsidRDefault="004267B0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307EAEEF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9C851" w14:textId="18F1237E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3,975 </w:t>
            </w:r>
          </w:p>
        </w:tc>
        <w:tc>
          <w:tcPr>
            <w:tcW w:w="92" w:type="dxa"/>
            <w:vAlign w:val="bottom"/>
          </w:tcPr>
          <w:p w14:paraId="1D567577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8E505E3" w14:textId="42EC2276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10,142</w:t>
            </w:r>
          </w:p>
        </w:tc>
        <w:tc>
          <w:tcPr>
            <w:tcW w:w="92" w:type="dxa"/>
            <w:vAlign w:val="bottom"/>
          </w:tcPr>
          <w:p w14:paraId="251F9D06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8D7B490" w14:textId="57322114" w:rsidR="004267B0" w:rsidRPr="00B07790" w:rsidRDefault="004267B0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636D9CC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E26A6" w14:textId="002E0E2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14,117 </w:t>
            </w:r>
          </w:p>
        </w:tc>
      </w:tr>
      <w:tr w:rsidR="00DA5CEA" w:rsidRPr="00B07790" w14:paraId="17DD3E31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73FAC30B" w14:textId="77777777" w:rsidR="00DA5CEA" w:rsidRPr="00B07790" w:rsidRDefault="00DA5CEA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7619612C" w14:textId="777777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6B1CFA4" w14:textId="47454E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2" w:type="dxa"/>
            <w:vAlign w:val="bottom"/>
          </w:tcPr>
          <w:p w14:paraId="2E77ADC1" w14:textId="777777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051A386" w14:textId="48E01614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6FB206D" w14:textId="777777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B17B9C8" w14:textId="57BBD7DA" w:rsidR="00DA5CEA" w:rsidRPr="00B07790" w:rsidRDefault="00DA5CEA" w:rsidP="00DA5CEA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183F12BD" w14:textId="777777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6BE9169" w14:textId="5C54B730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267B0" w:rsidRPr="00B07790" w14:paraId="5704668A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1DA7977F" w14:textId="77777777" w:rsidR="004267B0" w:rsidRPr="00B07790" w:rsidRDefault="004267B0" w:rsidP="004267B0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416BB7B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C745D8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7358AD0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1B4E4A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1E97491F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CDCF4BE" w14:textId="77777777" w:rsidR="004267B0" w:rsidRPr="00B07790" w:rsidRDefault="004267B0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3A5E5A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E672BB3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B0" w:rsidRPr="00B07790" w14:paraId="74C41F71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5EDEA75B" w14:textId="77777777" w:rsidR="004267B0" w:rsidRPr="00B07790" w:rsidRDefault="004267B0" w:rsidP="004267B0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1EC7252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8E81903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B14608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37C71B97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6C7A4AD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A952166" w14:textId="77777777" w:rsidR="004267B0" w:rsidRPr="00B07790" w:rsidRDefault="004267B0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62F081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5554EFD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67B0" w:rsidRPr="00B07790" w14:paraId="39A7B2D4" w14:textId="77777777" w:rsidTr="00796783">
        <w:trPr>
          <w:trHeight w:val="320"/>
        </w:trPr>
        <w:tc>
          <w:tcPr>
            <w:tcW w:w="3690" w:type="dxa"/>
            <w:shd w:val="clear" w:color="auto" w:fill="auto"/>
          </w:tcPr>
          <w:p w14:paraId="22F72298" w14:textId="77777777" w:rsidR="004267B0" w:rsidRPr="00B07790" w:rsidRDefault="004267B0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7DF6F476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4B81" w14:textId="33789AA7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(1,595)</w:t>
            </w:r>
          </w:p>
        </w:tc>
        <w:tc>
          <w:tcPr>
            <w:tcW w:w="92" w:type="dxa"/>
            <w:vAlign w:val="bottom"/>
          </w:tcPr>
          <w:p w14:paraId="4716586C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F4B08CB" w14:textId="023BF3EA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C9D1A4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050687" w14:textId="63B0053C" w:rsidR="004267B0" w:rsidRPr="00B07790" w:rsidRDefault="004267B0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5D85DDB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57B4B" w14:textId="5CABF65D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(1,595)</w:t>
            </w:r>
          </w:p>
        </w:tc>
      </w:tr>
      <w:tr w:rsidR="004267B0" w:rsidRPr="00B07790" w14:paraId="2CA58B88" w14:textId="77777777" w:rsidTr="00796783">
        <w:trPr>
          <w:trHeight w:val="320"/>
        </w:trPr>
        <w:tc>
          <w:tcPr>
            <w:tcW w:w="3690" w:type="dxa"/>
            <w:shd w:val="clear" w:color="auto" w:fill="auto"/>
          </w:tcPr>
          <w:p w14:paraId="71844CE6" w14:textId="77777777" w:rsidR="004267B0" w:rsidRPr="00B07790" w:rsidRDefault="004267B0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7B87043E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AC5EC" w14:textId="34D1DA3A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(3,769)</w:t>
            </w:r>
          </w:p>
        </w:tc>
        <w:tc>
          <w:tcPr>
            <w:tcW w:w="92" w:type="dxa"/>
            <w:vAlign w:val="bottom"/>
          </w:tcPr>
          <w:p w14:paraId="6947AAE6" w14:textId="77777777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D743449" w14:textId="21202784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(9,971)</w:t>
            </w:r>
          </w:p>
        </w:tc>
        <w:tc>
          <w:tcPr>
            <w:tcW w:w="92" w:type="dxa"/>
            <w:vAlign w:val="bottom"/>
          </w:tcPr>
          <w:p w14:paraId="6E06C296" w14:textId="77777777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63EE41" w14:textId="26D46501" w:rsidR="004267B0" w:rsidRPr="00B07790" w:rsidRDefault="004267B0" w:rsidP="00B8228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58B7ED88" w14:textId="77777777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063E8" w14:textId="4C1730C4" w:rsidR="004267B0" w:rsidRPr="00B07790" w:rsidRDefault="004267B0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(13,740)</w:t>
            </w:r>
          </w:p>
        </w:tc>
      </w:tr>
      <w:tr w:rsidR="00DA5CEA" w:rsidRPr="00B07790" w14:paraId="00170F82" w14:textId="77777777" w:rsidTr="00AA0F54">
        <w:trPr>
          <w:trHeight w:val="320"/>
        </w:trPr>
        <w:tc>
          <w:tcPr>
            <w:tcW w:w="3690" w:type="dxa"/>
            <w:shd w:val="clear" w:color="auto" w:fill="auto"/>
          </w:tcPr>
          <w:p w14:paraId="65E6A87C" w14:textId="77777777" w:rsidR="00DA5CEA" w:rsidRPr="00B07790" w:rsidRDefault="00DA5CEA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5CDA9335" w14:textId="77777777" w:rsidR="00DA5CEA" w:rsidRPr="00B07790" w:rsidRDefault="00DA5CEA" w:rsidP="00DA5CEA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484E4340" w14:textId="757DEE8F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92" w:type="dxa"/>
            <w:vAlign w:val="bottom"/>
          </w:tcPr>
          <w:p w14:paraId="7D76D6C6" w14:textId="77777777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31A52AE" w14:textId="7B35CFFE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3E2B4A7" w14:textId="77777777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B394389" w14:textId="5A7940C7" w:rsidR="00DA5CEA" w:rsidRPr="00B07790" w:rsidRDefault="00DA5CEA" w:rsidP="00B82289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EE0A293" w14:textId="77777777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0AC9F05E" w14:textId="78B6F5B8" w:rsidR="00DA5CEA" w:rsidRPr="00B07790" w:rsidRDefault="00DA5CEA" w:rsidP="00B82289">
            <w:pPr>
              <w:tabs>
                <w:tab w:val="clear" w:pos="907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4267B0" w:rsidRPr="00B07790" w14:paraId="00635DEB" w14:textId="77777777" w:rsidTr="00AA0F5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FBA9B09" w14:textId="77777777" w:rsidR="004267B0" w:rsidRPr="00B07790" w:rsidRDefault="004267B0" w:rsidP="004267B0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04DA7394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0A497" w14:textId="722835E8" w:rsidR="004267B0" w:rsidRPr="00B07790" w:rsidRDefault="00DA5CEA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277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2" w:type="dxa"/>
            <w:vAlign w:val="bottom"/>
          </w:tcPr>
          <w:p w14:paraId="07070281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7C15E" w14:textId="6C1970D3" w:rsidR="004267B0" w:rsidRPr="00B07790" w:rsidRDefault="00DA5CEA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171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92" w:type="dxa"/>
            <w:vAlign w:val="bottom"/>
          </w:tcPr>
          <w:p w14:paraId="65C1F6F5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BFD9A" w14:textId="418915F3" w:rsidR="004267B0" w:rsidRPr="00B07790" w:rsidRDefault="00DA5CEA" w:rsidP="004267B0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ACECA9" w14:textId="77777777" w:rsidR="004267B0" w:rsidRPr="00B07790" w:rsidRDefault="004267B0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008EE" w14:textId="4B681053" w:rsidR="004267B0" w:rsidRPr="00B07790" w:rsidRDefault="00DA5CEA" w:rsidP="004267B0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SUM(ABOVE)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 w:rsidR="00671963" w:rsidRPr="00B07790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448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C762A38" w14:textId="77777777" w:rsidR="00321C98" w:rsidRPr="00B07790" w:rsidRDefault="00321C98" w:rsidP="00CD56C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65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61"/>
        <w:gridCol w:w="1122"/>
        <w:gridCol w:w="92"/>
        <w:gridCol w:w="1155"/>
        <w:gridCol w:w="92"/>
        <w:gridCol w:w="1168"/>
        <w:gridCol w:w="92"/>
        <w:gridCol w:w="1178"/>
        <w:gridCol w:w="6"/>
      </w:tblGrid>
      <w:tr w:rsidR="004774F1" w:rsidRPr="00B07790" w14:paraId="638D228C" w14:textId="77777777" w:rsidTr="008B5AC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11056448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16E4D35C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74F1" w:rsidRPr="00B07790" w14:paraId="1CA47DE2" w14:textId="77777777" w:rsidTr="008B5AC4">
        <w:trPr>
          <w:trHeight w:val="151"/>
          <w:tblHeader/>
        </w:trPr>
        <w:tc>
          <w:tcPr>
            <w:tcW w:w="3690" w:type="dxa"/>
            <w:shd w:val="clear" w:color="auto" w:fill="auto"/>
          </w:tcPr>
          <w:p w14:paraId="3873428E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</w:p>
          <w:p w14:paraId="38CD186E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" w:type="dxa"/>
          </w:tcPr>
          <w:p w14:paraId="2F2EFB72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87102D5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92" w:type="dxa"/>
          </w:tcPr>
          <w:p w14:paraId="6286649E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8CEE6ED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147DF0A9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14:paraId="3E863FB6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2" w:type="dxa"/>
            <w:vAlign w:val="bottom"/>
          </w:tcPr>
          <w:p w14:paraId="3F470B6C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38E1410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774F1" w:rsidRPr="00B07790" w14:paraId="44EF2640" w14:textId="77777777" w:rsidTr="008B5AC4">
        <w:trPr>
          <w:gridAfter w:val="1"/>
          <w:wAfter w:w="6" w:type="dxa"/>
          <w:trHeight w:val="151"/>
          <w:tblHeader/>
        </w:trPr>
        <w:tc>
          <w:tcPr>
            <w:tcW w:w="3690" w:type="dxa"/>
            <w:shd w:val="clear" w:color="auto" w:fill="auto"/>
          </w:tcPr>
          <w:p w14:paraId="6D7E194C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960" w:type="dxa"/>
            <w:gridSpan w:val="8"/>
            <w:shd w:val="clear" w:color="auto" w:fill="auto"/>
          </w:tcPr>
          <w:p w14:paraId="199D5C6B" w14:textId="77777777" w:rsidR="004774F1" w:rsidRPr="00B07790" w:rsidRDefault="004774F1" w:rsidP="008B5AC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4F1" w:rsidRPr="00B07790" w14:paraId="7D8344E7" w14:textId="77777777" w:rsidTr="008B5AC4">
        <w:trPr>
          <w:trHeight w:val="151"/>
        </w:trPr>
        <w:tc>
          <w:tcPr>
            <w:tcW w:w="3690" w:type="dxa"/>
            <w:shd w:val="clear" w:color="auto" w:fill="auto"/>
          </w:tcPr>
          <w:p w14:paraId="259B33A0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1" w:type="dxa"/>
          </w:tcPr>
          <w:p w14:paraId="4E185AD0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760C7AA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76D88006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AB45A04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23EE44C4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06D0C99B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12D2EDD8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40FB233A" w14:textId="77777777" w:rsidR="004774F1" w:rsidRPr="00B07790" w:rsidRDefault="004774F1" w:rsidP="008B5AC4">
            <w:pPr>
              <w:spacing w:line="240" w:lineRule="auto"/>
              <w:ind w:right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7121323E" w14:textId="77777777" w:rsidTr="008B5AC4">
        <w:trPr>
          <w:trHeight w:val="151"/>
        </w:trPr>
        <w:tc>
          <w:tcPr>
            <w:tcW w:w="3690" w:type="dxa"/>
            <w:shd w:val="clear" w:color="auto" w:fill="auto"/>
          </w:tcPr>
          <w:p w14:paraId="2FF75425" w14:textId="77777777" w:rsidR="004774F1" w:rsidRPr="00B07790" w:rsidRDefault="004774F1" w:rsidP="008B5AC4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61" w:type="dxa"/>
          </w:tcPr>
          <w:p w14:paraId="3E63DD9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2" w:type="dxa"/>
          </w:tcPr>
          <w:p w14:paraId="1838D50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5750577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0382A6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45BE7CE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14:paraId="37CB074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dxa"/>
          </w:tcPr>
          <w:p w14:paraId="02E2383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4" w:type="dxa"/>
            <w:gridSpan w:val="2"/>
          </w:tcPr>
          <w:p w14:paraId="3B92284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774F1" w:rsidRPr="00B07790" w14:paraId="3FF877C0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219179AC" w14:textId="77777777" w:rsidR="004774F1" w:rsidRPr="00B07790" w:rsidRDefault="004774F1" w:rsidP="008B5AC4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1" w:type="dxa"/>
            <w:vAlign w:val="bottom"/>
          </w:tcPr>
          <w:p w14:paraId="64F58CC8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B26B191" w14:textId="77777777" w:rsidR="004774F1" w:rsidRPr="00B07790" w:rsidRDefault="004774F1" w:rsidP="008B5AC4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,024</w:t>
            </w:r>
          </w:p>
        </w:tc>
        <w:tc>
          <w:tcPr>
            <w:tcW w:w="92" w:type="dxa"/>
            <w:vAlign w:val="bottom"/>
          </w:tcPr>
          <w:p w14:paraId="5676EA81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B0F471C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427B466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405B84" w14:textId="77777777" w:rsidR="004774F1" w:rsidRPr="00B07790" w:rsidRDefault="004774F1" w:rsidP="008B5AC4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A037BBD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2AF08FB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,024</w:t>
            </w:r>
          </w:p>
        </w:tc>
      </w:tr>
      <w:tr w:rsidR="004774F1" w:rsidRPr="00B07790" w14:paraId="3D573E8B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A16D040" w14:textId="318BCA9D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63B4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61" w:type="dxa"/>
            <w:vAlign w:val="bottom"/>
          </w:tcPr>
          <w:p w14:paraId="183FF661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8DB9385" w14:textId="77777777" w:rsidR="004774F1" w:rsidRPr="00B07790" w:rsidRDefault="004774F1" w:rsidP="008B5AC4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8,982</w:t>
            </w:r>
          </w:p>
        </w:tc>
        <w:tc>
          <w:tcPr>
            <w:tcW w:w="92" w:type="dxa"/>
            <w:vAlign w:val="bottom"/>
          </w:tcPr>
          <w:p w14:paraId="4AB73C91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29B6C0D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F8D25B5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4EC7BAC" w14:textId="77777777" w:rsidR="004774F1" w:rsidRPr="00B07790" w:rsidRDefault="004774F1" w:rsidP="008B5AC4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F517D68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444C570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8,982</w:t>
            </w:r>
          </w:p>
        </w:tc>
      </w:tr>
      <w:tr w:rsidR="004774F1" w:rsidRPr="00B07790" w14:paraId="6D95857A" w14:textId="77777777" w:rsidTr="008B5AC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570720B4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เจ้าหนี้ผู้รับเหมาก่อสร้าง</w:t>
            </w:r>
          </w:p>
        </w:tc>
        <w:tc>
          <w:tcPr>
            <w:tcW w:w="61" w:type="dxa"/>
            <w:vAlign w:val="bottom"/>
          </w:tcPr>
          <w:p w14:paraId="477E7ACC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A39C30B" w14:textId="77777777" w:rsidR="004774F1" w:rsidRPr="00B07790" w:rsidRDefault="004774F1" w:rsidP="008B5AC4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3,230</w:t>
            </w:r>
          </w:p>
        </w:tc>
        <w:tc>
          <w:tcPr>
            <w:tcW w:w="92" w:type="dxa"/>
            <w:vAlign w:val="bottom"/>
          </w:tcPr>
          <w:p w14:paraId="74FC5C2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068383C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942173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7813C0C" w14:textId="77777777" w:rsidR="004774F1" w:rsidRPr="00B07790" w:rsidRDefault="004774F1" w:rsidP="008B5AC4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3E97280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DDA5FAE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3,230</w:t>
            </w:r>
          </w:p>
        </w:tc>
      </w:tr>
      <w:tr w:rsidR="004774F1" w:rsidRPr="00B07790" w14:paraId="05E5097B" w14:textId="77777777" w:rsidTr="008B5AC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1C2E8F7C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1" w:type="dxa"/>
            <w:vAlign w:val="bottom"/>
          </w:tcPr>
          <w:p w14:paraId="41434CC2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DE4779B" w14:textId="77777777" w:rsidR="004774F1" w:rsidRPr="00B07790" w:rsidRDefault="004774F1" w:rsidP="008B5AC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1,849</w:t>
            </w:r>
          </w:p>
        </w:tc>
        <w:tc>
          <w:tcPr>
            <w:tcW w:w="92" w:type="dxa"/>
            <w:vAlign w:val="bottom"/>
          </w:tcPr>
          <w:p w14:paraId="50CD59F0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710023DA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6,419</w:t>
            </w:r>
          </w:p>
        </w:tc>
        <w:tc>
          <w:tcPr>
            <w:tcW w:w="92" w:type="dxa"/>
            <w:vAlign w:val="bottom"/>
          </w:tcPr>
          <w:p w14:paraId="2D6C4FF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F44949E" w14:textId="77777777" w:rsidR="004774F1" w:rsidRPr="00B07790" w:rsidRDefault="004774F1" w:rsidP="008B5AC4">
            <w:pPr>
              <w:tabs>
                <w:tab w:val="decimal" w:pos="953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16,708</w:t>
            </w:r>
          </w:p>
        </w:tc>
        <w:tc>
          <w:tcPr>
            <w:tcW w:w="92" w:type="dxa"/>
            <w:vAlign w:val="bottom"/>
          </w:tcPr>
          <w:p w14:paraId="75063BB9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B2E2F9B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24,976</w:t>
            </w:r>
          </w:p>
        </w:tc>
      </w:tr>
      <w:tr w:rsidR="004774F1" w:rsidRPr="00B07790" w14:paraId="638DF957" w14:textId="77777777" w:rsidTr="008B5AC4">
        <w:trPr>
          <w:trHeight w:val="57"/>
        </w:trPr>
        <w:tc>
          <w:tcPr>
            <w:tcW w:w="3690" w:type="dxa"/>
            <w:shd w:val="clear" w:color="auto" w:fill="auto"/>
            <w:vAlign w:val="bottom"/>
          </w:tcPr>
          <w:p w14:paraId="3EA961B1" w14:textId="77777777" w:rsidR="004774F1" w:rsidRPr="00B07790" w:rsidRDefault="004774F1" w:rsidP="008B5AC4">
            <w:pPr>
              <w:spacing w:line="240" w:lineRule="auto"/>
              <w:ind w:left="141" w:right="115" w:hanging="141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03158B03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C829F0B" w14:textId="77777777" w:rsidR="004774F1" w:rsidRPr="00B07790" w:rsidRDefault="004774F1" w:rsidP="008B5AC4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  <w:tc>
          <w:tcPr>
            <w:tcW w:w="92" w:type="dxa"/>
            <w:vAlign w:val="bottom"/>
          </w:tcPr>
          <w:p w14:paraId="6A1C6899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EE5B33C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D19F61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8029C68" w14:textId="77777777" w:rsidR="004774F1" w:rsidRPr="00B07790" w:rsidRDefault="004774F1" w:rsidP="008B5AC4">
            <w:pPr>
              <w:tabs>
                <w:tab w:val="decimal" w:pos="76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73729A1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A44FC41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1,580</w:t>
            </w:r>
          </w:p>
        </w:tc>
      </w:tr>
      <w:tr w:rsidR="004774F1" w:rsidRPr="00B07790" w14:paraId="07BD8BF8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58A3737E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" w:type="dxa"/>
            <w:vAlign w:val="bottom"/>
          </w:tcPr>
          <w:p w14:paraId="1192906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EBA7AE9" w14:textId="77777777" w:rsidR="004774F1" w:rsidRPr="00B07790" w:rsidRDefault="004774F1" w:rsidP="008B5AC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8,112</w:t>
            </w:r>
          </w:p>
        </w:tc>
        <w:tc>
          <w:tcPr>
            <w:tcW w:w="92" w:type="dxa"/>
            <w:vAlign w:val="bottom"/>
          </w:tcPr>
          <w:p w14:paraId="130A1F0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65515FB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43,246</w:t>
            </w:r>
          </w:p>
        </w:tc>
        <w:tc>
          <w:tcPr>
            <w:tcW w:w="92" w:type="dxa"/>
            <w:vAlign w:val="bottom"/>
          </w:tcPr>
          <w:p w14:paraId="0938E7C6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7204323" w14:textId="77777777" w:rsidR="004774F1" w:rsidRPr="00B07790" w:rsidRDefault="004774F1" w:rsidP="008B5AC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7,512</w:t>
            </w:r>
          </w:p>
        </w:tc>
        <w:tc>
          <w:tcPr>
            <w:tcW w:w="92" w:type="dxa"/>
            <w:vAlign w:val="bottom"/>
          </w:tcPr>
          <w:p w14:paraId="5BBC75FF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807A122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58,870</w:t>
            </w:r>
          </w:p>
        </w:tc>
      </w:tr>
      <w:tr w:rsidR="004774F1" w:rsidRPr="00B07790" w14:paraId="3301CB2A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0DAF4AD1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" w:type="dxa"/>
            <w:vAlign w:val="bottom"/>
          </w:tcPr>
          <w:p w14:paraId="18D5DD5D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5F99FD6B" w14:textId="77777777" w:rsidR="004774F1" w:rsidRPr="00B07790" w:rsidRDefault="004774F1" w:rsidP="008B5AC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3,471</w:t>
            </w:r>
          </w:p>
        </w:tc>
        <w:tc>
          <w:tcPr>
            <w:tcW w:w="92" w:type="dxa"/>
            <w:vAlign w:val="bottom"/>
          </w:tcPr>
          <w:p w14:paraId="319BDA66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3163D71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13,884</w:t>
            </w:r>
          </w:p>
        </w:tc>
        <w:tc>
          <w:tcPr>
            <w:tcW w:w="92" w:type="dxa"/>
            <w:vAlign w:val="bottom"/>
          </w:tcPr>
          <w:p w14:paraId="473FEF58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CDCDE5" w14:textId="77777777" w:rsidR="004774F1" w:rsidRPr="00B07790" w:rsidRDefault="004774F1" w:rsidP="008B5AC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112,001</w:t>
            </w:r>
          </w:p>
        </w:tc>
        <w:tc>
          <w:tcPr>
            <w:tcW w:w="92" w:type="dxa"/>
            <w:vAlign w:val="bottom"/>
          </w:tcPr>
          <w:p w14:paraId="4460BC9B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E306E3C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129,356</w:t>
            </w:r>
          </w:p>
        </w:tc>
      </w:tr>
      <w:tr w:rsidR="004774F1" w:rsidRPr="00B07790" w14:paraId="02B61375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66DBDC27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1" w:type="dxa"/>
            <w:vAlign w:val="bottom"/>
          </w:tcPr>
          <w:p w14:paraId="1B99B277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2604117" w14:textId="77777777" w:rsidR="004774F1" w:rsidRPr="00B07790" w:rsidRDefault="004774F1" w:rsidP="008B5AC4">
            <w:pPr>
              <w:tabs>
                <w:tab w:val="clear" w:pos="680"/>
                <w:tab w:val="decimal" w:pos="6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14,508</w:t>
            </w:r>
          </w:p>
        </w:tc>
        <w:tc>
          <w:tcPr>
            <w:tcW w:w="92" w:type="dxa"/>
            <w:vAlign w:val="bottom"/>
          </w:tcPr>
          <w:p w14:paraId="71AE0298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BA66925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35,666</w:t>
            </w:r>
          </w:p>
        </w:tc>
        <w:tc>
          <w:tcPr>
            <w:tcW w:w="92" w:type="dxa"/>
            <w:vAlign w:val="bottom"/>
          </w:tcPr>
          <w:p w14:paraId="7A1C87E1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95C1F8" w14:textId="77777777" w:rsidR="004774F1" w:rsidRPr="00B07790" w:rsidRDefault="004774F1" w:rsidP="008B5AC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56,655</w:t>
            </w:r>
          </w:p>
        </w:tc>
        <w:tc>
          <w:tcPr>
            <w:tcW w:w="92" w:type="dxa"/>
            <w:vAlign w:val="bottom"/>
          </w:tcPr>
          <w:p w14:paraId="133F0B0F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497E842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106,829</w:t>
            </w:r>
          </w:p>
        </w:tc>
      </w:tr>
      <w:tr w:rsidR="004774F1" w:rsidRPr="00B07790" w14:paraId="6A78C686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E151D23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1" w:type="dxa"/>
            <w:vAlign w:val="bottom"/>
          </w:tcPr>
          <w:p w14:paraId="2B0B92F2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7611267A" w14:textId="77777777" w:rsidR="004774F1" w:rsidRPr="00B07790" w:rsidRDefault="004774F1" w:rsidP="008B5AC4">
            <w:pPr>
              <w:tabs>
                <w:tab w:val="decimal" w:pos="9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AFE0AFD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4EF83858" w14:textId="77777777" w:rsidR="004774F1" w:rsidRPr="00B07790" w:rsidRDefault="004774F1" w:rsidP="008B5AC4">
            <w:pPr>
              <w:tabs>
                <w:tab w:val="decimal" w:pos="63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92" w:type="dxa"/>
            <w:vAlign w:val="bottom"/>
          </w:tcPr>
          <w:p w14:paraId="239656CC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98C86E1" w14:textId="77777777" w:rsidR="004774F1" w:rsidRPr="00B07790" w:rsidRDefault="004774F1" w:rsidP="008B5AC4">
            <w:pPr>
              <w:tabs>
                <w:tab w:val="decimal" w:pos="953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92" w:type="dxa"/>
            <w:vAlign w:val="bottom"/>
          </w:tcPr>
          <w:p w14:paraId="7F1F5D78" w14:textId="77777777" w:rsidR="004774F1" w:rsidRPr="00B07790" w:rsidRDefault="004774F1" w:rsidP="008B5AC4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7151CED5" w14:textId="77777777" w:rsidR="004774F1" w:rsidRPr="00B07790" w:rsidRDefault="004774F1" w:rsidP="008B5AC4">
            <w:pPr>
              <w:tabs>
                <w:tab w:val="decimal" w:pos="97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4774F1" w:rsidRPr="00B07790" w14:paraId="5C33AB0B" w14:textId="77777777" w:rsidTr="00CD76F3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3664FA57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5AE4B88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38782C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99,756</w:t>
            </w:r>
          </w:p>
        </w:tc>
        <w:tc>
          <w:tcPr>
            <w:tcW w:w="92" w:type="dxa"/>
            <w:vAlign w:val="bottom"/>
          </w:tcPr>
          <w:p w14:paraId="50B122E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3694AF2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99,237</w:t>
            </w:r>
          </w:p>
        </w:tc>
        <w:tc>
          <w:tcPr>
            <w:tcW w:w="92" w:type="dxa"/>
            <w:vAlign w:val="bottom"/>
          </w:tcPr>
          <w:p w14:paraId="010FCCE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6345EB5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192,893</w:t>
            </w:r>
          </w:p>
        </w:tc>
        <w:tc>
          <w:tcPr>
            <w:tcW w:w="92" w:type="dxa"/>
            <w:vAlign w:val="bottom"/>
          </w:tcPr>
          <w:p w14:paraId="322226B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vAlign w:val="bottom"/>
          </w:tcPr>
          <w:p w14:paraId="6333FB1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391,886</w:t>
            </w:r>
          </w:p>
        </w:tc>
      </w:tr>
      <w:tr w:rsidR="00CD76F3" w:rsidRPr="00B07790" w14:paraId="62B8D54A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1F003365" w14:textId="7E7AEE0A" w:rsidR="00CD76F3" w:rsidRPr="00B07790" w:rsidRDefault="00CD76F3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" w:type="dxa"/>
            <w:vAlign w:val="bottom"/>
          </w:tcPr>
          <w:p w14:paraId="65C06A34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vAlign w:val="bottom"/>
          </w:tcPr>
          <w:p w14:paraId="21B735CB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vAlign w:val="bottom"/>
          </w:tcPr>
          <w:p w14:paraId="0C976B9D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80828B9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vAlign w:val="bottom"/>
          </w:tcPr>
          <w:p w14:paraId="5C0F0E02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48994389" w14:textId="77777777" w:rsidR="00CD76F3" w:rsidRPr="00B07790" w:rsidRDefault="00CD76F3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" w:type="dxa"/>
            <w:vAlign w:val="bottom"/>
          </w:tcPr>
          <w:p w14:paraId="3AC0AC52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double" w:sz="4" w:space="0" w:color="auto"/>
            </w:tcBorders>
            <w:vAlign w:val="bottom"/>
          </w:tcPr>
          <w:p w14:paraId="0C9F9F8E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774F1" w:rsidRPr="00B07790" w14:paraId="3A6F552A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48EB4C35" w14:textId="232FDE96" w:rsidR="004774F1" w:rsidRPr="00B07790" w:rsidRDefault="00CD76F3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1" w:type="dxa"/>
            <w:vAlign w:val="bottom"/>
          </w:tcPr>
          <w:p w14:paraId="05D75A3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1AC6BA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EAA118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D6F1C3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4A996DD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171250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F267F0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2E3DBA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6F3" w:rsidRPr="00B07790" w14:paraId="03A04BB0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39FD294B" w14:textId="13525DBD" w:rsidR="00CD76F3" w:rsidRPr="00B07790" w:rsidRDefault="00CD76F3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61" w:type="dxa"/>
            <w:vAlign w:val="bottom"/>
          </w:tcPr>
          <w:p w14:paraId="4025F485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0B2256BB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F65F131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4E2B38D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480EFE64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24217D3" w14:textId="77777777" w:rsidR="00CD76F3" w:rsidRPr="00B07790" w:rsidRDefault="00CD76F3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C98B6CB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9A96BFB" w14:textId="77777777" w:rsidR="00CD76F3" w:rsidRPr="00B07790" w:rsidRDefault="00CD76F3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4F1" w:rsidRPr="00B07790" w14:paraId="19F837EA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5C22F383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กระแสเงินสดรับจาก</w:t>
            </w:r>
          </w:p>
        </w:tc>
        <w:tc>
          <w:tcPr>
            <w:tcW w:w="61" w:type="dxa"/>
            <w:vAlign w:val="bottom"/>
          </w:tcPr>
          <w:p w14:paraId="43E4DED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3E45369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004D2FC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C2FB49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3D30255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B15D8C4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1029C6B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DB87F4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4F1" w:rsidRPr="00B07790" w14:paraId="68D4EAAE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6285D36A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430C675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DE4782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5,983</w:t>
            </w:r>
          </w:p>
        </w:tc>
        <w:tc>
          <w:tcPr>
            <w:tcW w:w="92" w:type="dxa"/>
            <w:vAlign w:val="bottom"/>
          </w:tcPr>
          <w:p w14:paraId="50E22EF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10304F1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92" w:type="dxa"/>
            <w:vAlign w:val="bottom"/>
          </w:tcPr>
          <w:p w14:paraId="2856CFE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732471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D49D41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45B97A2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6,159</w:t>
            </w:r>
          </w:p>
        </w:tc>
      </w:tr>
      <w:tr w:rsidR="004774F1" w:rsidRPr="00B07790" w14:paraId="43187469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4B3C0454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587EF2A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1930500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1,508</w:t>
            </w:r>
          </w:p>
        </w:tc>
        <w:tc>
          <w:tcPr>
            <w:tcW w:w="92" w:type="dxa"/>
            <w:vAlign w:val="bottom"/>
          </w:tcPr>
          <w:p w14:paraId="6D7B087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3FFA01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31,748</w:t>
            </w:r>
          </w:p>
        </w:tc>
        <w:tc>
          <w:tcPr>
            <w:tcW w:w="92" w:type="dxa"/>
            <w:vAlign w:val="bottom"/>
          </w:tcPr>
          <w:p w14:paraId="20AE098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FB0FC40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53CA0C8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94F526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33,256</w:t>
            </w:r>
          </w:p>
        </w:tc>
      </w:tr>
      <w:tr w:rsidR="004774F1" w:rsidRPr="00B07790" w14:paraId="2B2AC1E3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1C36AED2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78DD7D7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6423FE0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92" w:type="dxa"/>
            <w:vAlign w:val="bottom"/>
          </w:tcPr>
          <w:p w14:paraId="53D50F4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FB92F7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E5E423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1201AD8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7B28D8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7EC9C0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4774F1" w:rsidRPr="00B07790" w14:paraId="63F39CB5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225CF948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63D4147F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5A23481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6909EA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4523246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7038D5BD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F6CAEB1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1776A00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CE623A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4F1" w:rsidRPr="00B07790" w14:paraId="5159D891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13CFA512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กระแสเงินสดจ่ายจาก</w:t>
            </w:r>
          </w:p>
        </w:tc>
        <w:tc>
          <w:tcPr>
            <w:tcW w:w="61" w:type="dxa"/>
            <w:vAlign w:val="bottom"/>
          </w:tcPr>
          <w:p w14:paraId="1FFC6AC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</w:tcPr>
          <w:p w14:paraId="3199E3F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7CC062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914C435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5CB80E6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0C7303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vAlign w:val="bottom"/>
          </w:tcPr>
          <w:p w14:paraId="24A4F06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6A7E06E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4F1" w:rsidRPr="00B07790" w14:paraId="00F82CFF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7ED60F22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1" w:type="dxa"/>
            <w:vAlign w:val="bottom"/>
          </w:tcPr>
          <w:p w14:paraId="750F911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713E4EC3" w14:textId="77777777" w:rsidR="004774F1" w:rsidRPr="00B07790" w:rsidRDefault="004774F1" w:rsidP="008B5AC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(5,765)</w:t>
            </w:r>
          </w:p>
        </w:tc>
        <w:tc>
          <w:tcPr>
            <w:tcW w:w="92" w:type="dxa"/>
            <w:vAlign w:val="bottom"/>
          </w:tcPr>
          <w:p w14:paraId="7E60713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4E45E37" w14:textId="77777777" w:rsidR="004774F1" w:rsidRPr="00B07790" w:rsidRDefault="004774F1" w:rsidP="008B5AC4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(187)</w:t>
            </w:r>
          </w:p>
        </w:tc>
        <w:tc>
          <w:tcPr>
            <w:tcW w:w="92" w:type="dxa"/>
            <w:vAlign w:val="bottom"/>
          </w:tcPr>
          <w:p w14:paraId="57FF3AF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58637DF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91A68E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5379912" w14:textId="77777777" w:rsidR="004774F1" w:rsidRPr="00B07790" w:rsidRDefault="004774F1" w:rsidP="008B5AC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(5,952)</w:t>
            </w:r>
          </w:p>
        </w:tc>
      </w:tr>
      <w:tr w:rsidR="004774F1" w:rsidRPr="00B07790" w14:paraId="0CDE87EC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4BE2E3DD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61" w:type="dxa"/>
            <w:vAlign w:val="bottom"/>
          </w:tcPr>
          <w:p w14:paraId="5A4C7C1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vAlign w:val="bottom"/>
          </w:tcPr>
          <w:p w14:paraId="43414563" w14:textId="77777777" w:rsidR="004774F1" w:rsidRPr="00B07790" w:rsidRDefault="004774F1" w:rsidP="008B5AC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(1,110)</w:t>
            </w:r>
          </w:p>
        </w:tc>
        <w:tc>
          <w:tcPr>
            <w:tcW w:w="92" w:type="dxa"/>
            <w:vAlign w:val="bottom"/>
          </w:tcPr>
          <w:p w14:paraId="3A0FC84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A83E394" w14:textId="77777777" w:rsidR="004774F1" w:rsidRPr="00B07790" w:rsidRDefault="004774F1" w:rsidP="008B5AC4">
            <w:pPr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(30,807)</w:t>
            </w:r>
          </w:p>
        </w:tc>
        <w:tc>
          <w:tcPr>
            <w:tcW w:w="92" w:type="dxa"/>
            <w:vAlign w:val="bottom"/>
          </w:tcPr>
          <w:p w14:paraId="00BE61B0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2B643E7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557B9C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517EE9DC" w14:textId="77777777" w:rsidR="004774F1" w:rsidRPr="00B07790" w:rsidRDefault="004774F1" w:rsidP="008B5AC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(31,917)</w:t>
            </w:r>
          </w:p>
        </w:tc>
      </w:tr>
      <w:tr w:rsidR="004774F1" w:rsidRPr="00B07790" w14:paraId="4853B84C" w14:textId="77777777" w:rsidTr="008B5AC4">
        <w:trPr>
          <w:trHeight w:val="320"/>
        </w:trPr>
        <w:tc>
          <w:tcPr>
            <w:tcW w:w="3690" w:type="dxa"/>
            <w:shd w:val="clear" w:color="auto" w:fill="auto"/>
          </w:tcPr>
          <w:p w14:paraId="50112AE5" w14:textId="77777777" w:rsidR="004774F1" w:rsidRPr="00B07790" w:rsidRDefault="004774F1" w:rsidP="003722C7">
            <w:pPr>
              <w:tabs>
                <w:tab w:val="left" w:pos="12987"/>
              </w:tabs>
              <w:spacing w:line="240" w:lineRule="auto"/>
              <w:ind w:left="17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สัญญาซื้อขายสินค้าโภคภัณฑ์ล่วงหน้า</w:t>
            </w:r>
          </w:p>
        </w:tc>
        <w:tc>
          <w:tcPr>
            <w:tcW w:w="61" w:type="dxa"/>
            <w:vAlign w:val="bottom"/>
          </w:tcPr>
          <w:p w14:paraId="3DA77BF1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D4AA3D7" w14:textId="77777777" w:rsidR="004774F1" w:rsidRPr="00B07790" w:rsidRDefault="004774F1" w:rsidP="008B5AC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2" w:type="dxa"/>
            <w:vAlign w:val="bottom"/>
          </w:tcPr>
          <w:p w14:paraId="137C6066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58AF51C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5EE9F4A8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05BC7CB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6C0C8CC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388102C3" w14:textId="77777777" w:rsidR="004774F1" w:rsidRPr="00B07790" w:rsidRDefault="004774F1" w:rsidP="008B5AC4">
            <w:pPr>
              <w:spacing w:line="240" w:lineRule="auto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4774F1" w:rsidRPr="00B07790" w14:paraId="550CD6AF" w14:textId="77777777" w:rsidTr="008B5AC4">
        <w:trPr>
          <w:trHeight w:val="320"/>
        </w:trPr>
        <w:tc>
          <w:tcPr>
            <w:tcW w:w="3690" w:type="dxa"/>
            <w:shd w:val="clear" w:color="auto" w:fill="auto"/>
            <w:vAlign w:val="bottom"/>
          </w:tcPr>
          <w:p w14:paraId="4ED2240F" w14:textId="77777777" w:rsidR="004774F1" w:rsidRPr="00B07790" w:rsidRDefault="004774F1" w:rsidP="008B5AC4">
            <w:pPr>
              <w:tabs>
                <w:tab w:val="left" w:pos="12987"/>
              </w:tabs>
              <w:spacing w:line="240" w:lineRule="auto"/>
              <w:ind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dxa"/>
            <w:vAlign w:val="bottom"/>
          </w:tcPr>
          <w:p w14:paraId="6EBE353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CF3D9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92" w:type="dxa"/>
            <w:vAlign w:val="bottom"/>
          </w:tcPr>
          <w:p w14:paraId="15F39663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D238A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92" w:type="dxa"/>
            <w:vAlign w:val="bottom"/>
          </w:tcPr>
          <w:p w14:paraId="0AA93B3B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1EE99" w14:textId="77777777" w:rsidR="004774F1" w:rsidRPr="00B07790" w:rsidRDefault="004774F1" w:rsidP="008B5AC4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773B24D7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15454" w14:textId="77777777" w:rsidR="004774F1" w:rsidRPr="00B07790" w:rsidRDefault="004774F1" w:rsidP="008B5AC4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1,567</w:t>
            </w:r>
          </w:p>
        </w:tc>
      </w:tr>
    </w:tbl>
    <w:p w14:paraId="1BA17425" w14:textId="77777777" w:rsidR="00005F24" w:rsidRPr="00B07790" w:rsidRDefault="00005F24">
      <w:pPr>
        <w:rPr>
          <w:sz w:val="14"/>
          <w:szCs w:val="14"/>
        </w:rPr>
      </w:pPr>
    </w:p>
    <w:p w14:paraId="74852D81" w14:textId="77777777" w:rsidR="009733C2" w:rsidRPr="00B07790" w:rsidRDefault="009733C2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4865D" w14:textId="77777777" w:rsidR="009733C2" w:rsidRPr="00B07790" w:rsidRDefault="009733C2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2024BE" w14:textId="77777777" w:rsidR="009733C2" w:rsidRPr="00B07790" w:rsidRDefault="009733C2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69291" w14:textId="373353BC" w:rsidR="00CD56CE" w:rsidRPr="00B07790" w:rsidRDefault="00024C52" w:rsidP="008B13CC">
      <w:pPr>
        <w:tabs>
          <w:tab w:val="clear" w:pos="454"/>
          <w:tab w:val="clear" w:pos="907"/>
        </w:tabs>
        <w:spacing w:line="240" w:lineRule="auto"/>
        <w:ind w:left="630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lastRenderedPageBreak/>
        <w:t>กระแสเงินสดเข้า</w:t>
      </w:r>
      <w:r w:rsidRPr="00B07790">
        <w:rPr>
          <w:rFonts w:asciiTheme="majorBidi" w:hAnsiTheme="majorBidi" w:cstheme="majorBidi"/>
          <w:sz w:val="30"/>
          <w:szCs w:val="30"/>
        </w:rPr>
        <w:t>/</w:t>
      </w:r>
      <w:r w:rsidRPr="00B07790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7173C89A" w14:textId="77777777" w:rsidR="008A2033" w:rsidRPr="00B07790" w:rsidRDefault="008A2033" w:rsidP="00E4670A">
      <w:pPr>
        <w:tabs>
          <w:tab w:val="clear" w:pos="454"/>
          <w:tab w:val="clear" w:pos="907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6CE8D629" w14:textId="690A81AE" w:rsidR="00952ABF" w:rsidRPr="00B07790" w:rsidRDefault="00952ABF" w:rsidP="002D4E7D">
      <w:pPr>
        <w:spacing w:line="240" w:lineRule="auto"/>
        <w:ind w:left="540" w:right="-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0779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B07790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4DEC3642" w14:textId="77777777" w:rsidR="00952ABF" w:rsidRPr="00B07790" w:rsidRDefault="00952ABF" w:rsidP="00D86E41">
      <w:pPr>
        <w:spacing w:line="240" w:lineRule="auto"/>
        <w:ind w:right="-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290DB150" w14:textId="471C66E4" w:rsidR="00952ABF" w:rsidRPr="00B07790" w:rsidRDefault="00952ABF" w:rsidP="002D4E7D">
      <w:pPr>
        <w:tabs>
          <w:tab w:val="clear" w:pos="454"/>
          <w:tab w:val="clear" w:pos="907"/>
          <w:tab w:val="left" w:pos="900"/>
        </w:tabs>
        <w:spacing w:line="240" w:lineRule="auto"/>
        <w:ind w:left="990"/>
        <w:jc w:val="thaiDistribute"/>
        <w:rPr>
          <w:rFonts w:ascii="Times New Roman" w:hAnsi="Times New Roman"/>
          <w:spacing w:val="4"/>
          <w:sz w:val="30"/>
          <w:szCs w:val="30"/>
        </w:rPr>
      </w:pPr>
      <w:r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D581FDC" w14:textId="77777777" w:rsidR="00952ABF" w:rsidRPr="00B07790" w:rsidRDefault="00952ABF" w:rsidP="00952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6AC212B" w14:textId="10C720BD" w:rsidR="00055A7F" w:rsidRPr="00B0779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>(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sz w:val="30"/>
          <w:szCs w:val="30"/>
          <w:lang w:bidi="ar-SA"/>
        </w:rPr>
        <w:t>.3.1)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6346DDA" w14:textId="5528CF39" w:rsidR="00055A7F" w:rsidRPr="00B0779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EB6485" w14:textId="1D911691" w:rsidR="00037FF3" w:rsidRPr="00B07790" w:rsidRDefault="00037FF3" w:rsidP="00695933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 xml:space="preserve">เนื่องจากกลุ่มบริษัทมีความเสี่ยงจากความผันผวนของอัตราแลกเปลี่ยนในสินทรัพย์และหนี้สิน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รวมถึงกำไรขั้นต้น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Product to Feed margin - P2F)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ของกลุ่มบริษัทที่อ้างอิงสกุลเงินตราต่างประเทศ กลุ่มบริษัท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มีนโยบายในการบริหารความเสี่ยงดังกล่าว </w:t>
      </w:r>
      <w:r w:rsidR="00355C27" w:rsidRPr="00B0779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07790">
        <w:rPr>
          <w:rFonts w:asciiTheme="majorBidi" w:hAnsiTheme="majorBidi" w:cstheme="majorBidi"/>
          <w:sz w:val="30"/>
          <w:szCs w:val="30"/>
          <w:cs/>
        </w:rPr>
        <w:t>เน้นการป้องกันความเสี่ยงแบบธรรมชาติ (</w:t>
      </w:r>
      <w:r w:rsidRPr="00B07790">
        <w:rPr>
          <w:rFonts w:asciiTheme="majorBidi" w:hAnsiTheme="majorBidi" w:cstheme="majorBidi"/>
          <w:sz w:val="30"/>
          <w:szCs w:val="30"/>
        </w:rPr>
        <w:t xml:space="preserve">Natural Hedge) </w:t>
      </w:r>
      <w:r w:rsidR="00355C27" w:rsidRPr="00B07790">
        <w:rPr>
          <w:rFonts w:asciiTheme="majorBidi" w:hAnsiTheme="majorBidi" w:cstheme="majorBidi" w:hint="cs"/>
          <w:sz w:val="30"/>
          <w:szCs w:val="30"/>
          <w:cs/>
        </w:rPr>
        <w:t>ซึ่งเป็น</w:t>
      </w:r>
      <w:r w:rsidRPr="00B07790">
        <w:rPr>
          <w:rFonts w:asciiTheme="majorBidi" w:hAnsiTheme="majorBidi" w:cstheme="majorBidi"/>
          <w:sz w:val="30"/>
          <w:szCs w:val="30"/>
          <w:cs/>
        </w:rPr>
        <w:t>การรักษาสมดุลระหว่างสินทรัพย์และหนี้สินสกุลเงินตราต่างประเทศ รวมถึงกำไรขั้นต้น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(</w:t>
      </w:r>
      <w:r w:rsidRPr="00B07790">
        <w:rPr>
          <w:rFonts w:asciiTheme="majorBidi" w:hAnsiTheme="majorBidi" w:cstheme="majorBidi"/>
          <w:sz w:val="30"/>
          <w:szCs w:val="30"/>
        </w:rPr>
        <w:t xml:space="preserve">P2F) </w:t>
      </w:r>
      <w:r w:rsidRPr="00B07790">
        <w:rPr>
          <w:rFonts w:asciiTheme="majorBidi" w:hAnsiTheme="majorBidi" w:cstheme="majorBidi"/>
          <w:sz w:val="30"/>
          <w:szCs w:val="30"/>
          <w:cs/>
        </w:rPr>
        <w:t>ของกลุ่มบริษัทที่อ้างอิงสกุลเงินตราต่างประเทศ</w:t>
      </w:r>
    </w:p>
    <w:p w14:paraId="277C509B" w14:textId="77777777" w:rsidR="00037FF3" w:rsidRPr="00B07790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2D21BF" w14:textId="785B944F" w:rsidR="00037FF3" w:rsidRPr="00B07790" w:rsidRDefault="00037FF3" w:rsidP="00D87731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ทั้งนี้ ในส่วนความเสี่ยงคงเหลือ (</w:t>
      </w:r>
      <w:r w:rsidRPr="00B07790">
        <w:rPr>
          <w:rFonts w:asciiTheme="majorBidi" w:hAnsiTheme="majorBidi" w:cstheme="majorBidi"/>
          <w:sz w:val="30"/>
          <w:szCs w:val="30"/>
        </w:rPr>
        <w:t xml:space="preserve">Residual Risk) </w:t>
      </w:r>
      <w:r w:rsidRPr="00B07790">
        <w:rPr>
          <w:rFonts w:asciiTheme="majorBidi" w:hAnsiTheme="majorBidi" w:cstheme="majorBidi"/>
          <w:sz w:val="30"/>
          <w:szCs w:val="30"/>
          <w:cs/>
        </w:rPr>
        <w:t>กลุ่มบริษัทจ</w:t>
      </w:r>
      <w:r w:rsidR="00355C27" w:rsidRPr="00B0779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07790">
        <w:rPr>
          <w:rFonts w:asciiTheme="majorBidi" w:hAnsiTheme="majorBidi" w:cstheme="majorBidi"/>
          <w:sz w:val="30"/>
          <w:szCs w:val="30"/>
          <w:cs/>
        </w:rPr>
        <w:t>ใช้ตราสารอนุพันธ์ (</w:t>
      </w:r>
      <w:r w:rsidRPr="00B07790">
        <w:rPr>
          <w:rFonts w:asciiTheme="majorBidi" w:hAnsiTheme="majorBidi" w:cstheme="majorBidi"/>
          <w:sz w:val="30"/>
          <w:szCs w:val="30"/>
        </w:rPr>
        <w:t xml:space="preserve">Derivative Hedge) </w:t>
      </w:r>
      <w:r w:rsidRPr="00B07790">
        <w:rPr>
          <w:rFonts w:asciiTheme="majorBidi" w:hAnsiTheme="majorBidi" w:cstheme="majorBidi"/>
          <w:sz w:val="30"/>
          <w:szCs w:val="30"/>
          <w:cs/>
        </w:rPr>
        <w:t>เพื่อป้องกันความเสี่ยงเพิ่มเติม โดยเข้าทำสัญญาซื้อขายเงินตราต่างประเทศล่วงหน้าเพื่อจัดการความเสี่ยงดังกล่าว</w:t>
      </w:r>
      <w:bookmarkStart w:id="17" w:name="_Hlk87271376"/>
      <w:r w:rsidRPr="00B07790">
        <w:rPr>
          <w:rFonts w:asciiTheme="majorBidi" w:hAnsiTheme="majorBidi" w:cstheme="majorBidi"/>
          <w:sz w:val="30"/>
          <w:szCs w:val="30"/>
          <w:cs/>
        </w:rPr>
        <w:t>ตามกรอบที่ได้รับอนุมัติจากคณะกรรมการบริหารความเสี่ยงของกลุ่มบริษัท</w:t>
      </w:r>
      <w:bookmarkEnd w:id="17"/>
      <w:r w:rsidRPr="00B07790">
        <w:rPr>
          <w:rFonts w:asciiTheme="majorBidi" w:hAnsiTheme="majorBidi" w:cstheme="majorBidi"/>
          <w:sz w:val="30"/>
          <w:szCs w:val="30"/>
          <w:cs/>
        </w:rPr>
        <w:t xml:space="preserve"> ซึ่งจะส่งผลให้กลุ่มบริษัทมีกำไร (ขาดทุน) จากตราสารอนุพันธ์ นำมาชดเชยกับกำไรขั้นต้น (</w:t>
      </w:r>
      <w:r w:rsidRPr="00B07790">
        <w:rPr>
          <w:rFonts w:asciiTheme="majorBidi" w:hAnsiTheme="majorBidi" w:cstheme="majorBidi"/>
          <w:sz w:val="30"/>
          <w:szCs w:val="30"/>
        </w:rPr>
        <w:t xml:space="preserve">P2F) </w:t>
      </w:r>
      <w:r w:rsidRPr="00B07790">
        <w:rPr>
          <w:rFonts w:asciiTheme="majorBidi" w:hAnsiTheme="majorBidi" w:cstheme="majorBidi"/>
          <w:sz w:val="30"/>
          <w:szCs w:val="30"/>
          <w:cs/>
        </w:rPr>
        <w:t>เพื่อให้กลุ่มบริษัท</w:t>
      </w:r>
      <w:r w:rsidR="00355C27" w:rsidRPr="00B07790">
        <w:rPr>
          <w:rFonts w:asciiTheme="majorBidi" w:hAnsiTheme="majorBidi" w:cstheme="majorBidi" w:hint="cs"/>
          <w:sz w:val="30"/>
          <w:szCs w:val="30"/>
          <w:cs/>
        </w:rPr>
        <w:t>สามารถ</w:t>
      </w:r>
      <w:r w:rsidRPr="00B07790">
        <w:rPr>
          <w:rFonts w:asciiTheme="majorBidi" w:hAnsiTheme="majorBidi" w:cstheme="majorBidi"/>
          <w:sz w:val="30"/>
          <w:szCs w:val="30"/>
          <w:cs/>
        </w:rPr>
        <w:t>รักษาระดับกำไรสุทธิตามอัตราแลกเปลี่ยนที่กำหนดไว้ตามแผนธุรกิจ ดังนี้</w:t>
      </w:r>
    </w:p>
    <w:p w14:paraId="49749B9D" w14:textId="77777777" w:rsidR="00037FF3" w:rsidRPr="00B07790" w:rsidRDefault="00037FF3" w:rsidP="00037F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982C036" w14:textId="77777777" w:rsidR="00037FF3" w:rsidRPr="00B07790" w:rsidRDefault="00037FF3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ในกรณีที่เงินบาทแข็งค่ากว่าอัตราแลกเปลี่ยนในสัญญาซื้อขายเงินตราต่างประเทศล่วงหน้า</w:t>
      </w:r>
      <w:r w:rsidRPr="00B0779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จะส่งผลให้ตราสารอนุพันธ์ดังกล่าวมีผลกำไร</w:t>
      </w:r>
      <w:r w:rsidRPr="00B0779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ในขณะที่กำไรขั้นต้น</w:t>
      </w:r>
      <w:r w:rsidRPr="00B07790">
        <w:rPr>
          <w:rFonts w:asciiTheme="majorBidi" w:hAnsiTheme="majorBidi" w:cstheme="majorBidi"/>
          <w:sz w:val="30"/>
          <w:szCs w:val="30"/>
          <w:cs/>
          <w:lang w:val="en-GB" w:bidi="ar-SA"/>
        </w:rPr>
        <w:t xml:space="preserve"> (</w:t>
      </w:r>
      <w:r w:rsidRPr="00B07790">
        <w:rPr>
          <w:rFonts w:asciiTheme="majorBidi" w:hAnsiTheme="majorBidi" w:cstheme="majorBidi"/>
          <w:sz w:val="30"/>
          <w:szCs w:val="30"/>
          <w:lang w:val="en-GB" w:bidi="ar-SA"/>
        </w:rPr>
        <w:t>P</w:t>
      </w:r>
      <w:r w:rsidRPr="00B07790">
        <w:rPr>
          <w:rFonts w:asciiTheme="majorBidi" w:hAnsiTheme="majorBidi" w:cstheme="majorBidi"/>
          <w:sz w:val="30"/>
          <w:szCs w:val="30"/>
        </w:rPr>
        <w:t>2</w:t>
      </w:r>
      <w:r w:rsidRPr="00B07790">
        <w:rPr>
          <w:rFonts w:asciiTheme="majorBidi" w:hAnsiTheme="majorBidi" w:cstheme="majorBidi"/>
          <w:sz w:val="30"/>
          <w:szCs w:val="30"/>
          <w:lang w:val="en-GB" w:bidi="ar-SA"/>
        </w:rPr>
        <w:t xml:space="preserve">F) 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ที่กลุ่มบริษัทได้รับเป็นเงินสดจะมีมูลค่าลดลงจากค่าเงินบาทที่แข็งค่า</w:t>
      </w:r>
    </w:p>
    <w:p w14:paraId="595F2FEA" w14:textId="77777777" w:rsidR="00037FF3" w:rsidRPr="00B07790" w:rsidRDefault="00037FF3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B07790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ในทางตรงกันข้าม กรณีที่เงินบาทอ่อนค่ามากกว่าอัตราแลกเปลี่ยนในสัญญาซื้อขายเงินตราต่างประเทศล่วงหน้า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จะส่งผลให้ตราสารอนุพันธ์ดังกล่าวมีผลขาดทุน ในขณะที่กำไรขั้นต้น (</w:t>
      </w:r>
      <w:r w:rsidRPr="00B07790">
        <w:rPr>
          <w:rFonts w:asciiTheme="majorBidi" w:hAnsiTheme="majorBidi" w:cstheme="majorBidi"/>
          <w:spacing w:val="-4"/>
          <w:sz w:val="30"/>
          <w:szCs w:val="30"/>
          <w:lang w:bidi="ar-SA"/>
        </w:rPr>
        <w:t>P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B07790">
        <w:rPr>
          <w:rFonts w:asciiTheme="majorBidi" w:hAnsiTheme="majorBidi" w:cstheme="majorBidi"/>
          <w:spacing w:val="-4"/>
          <w:sz w:val="30"/>
          <w:szCs w:val="30"/>
          <w:lang w:bidi="ar-SA"/>
        </w:rPr>
        <w:t xml:space="preserve">F)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ที่กลุ่มบริษัทได้รับเป็นเงินสด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จะมีมูลค่าสูงขึ้นจากเงินบาทที่อ่อนค่า</w:t>
      </w:r>
    </w:p>
    <w:p w14:paraId="33BDF72E" w14:textId="77777777" w:rsidR="00037FF3" w:rsidRPr="00B07790" w:rsidRDefault="00037FF3" w:rsidP="00037FF3">
      <w:pPr>
        <w:spacing w:line="240" w:lineRule="auto"/>
        <w:ind w:left="900"/>
        <w:jc w:val="thaiDistribute"/>
        <w:rPr>
          <w:rFonts w:asciiTheme="majorBidi" w:hAnsiTheme="majorBidi" w:cstheme="majorBidi"/>
          <w:cs/>
          <w:lang w:val="en-GB"/>
        </w:rPr>
      </w:pPr>
    </w:p>
    <w:p w14:paraId="19C06B04" w14:textId="0BE21E12" w:rsidR="00037FF3" w:rsidRPr="00B07790" w:rsidRDefault="00037FF3" w:rsidP="00037FF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B07790">
        <w:rPr>
          <w:rFonts w:asciiTheme="majorBidi" w:hAnsiTheme="majorBidi" w:cstheme="majorBidi"/>
          <w:sz w:val="30"/>
          <w:szCs w:val="30"/>
          <w:cs/>
        </w:rPr>
        <w:t>หากมองในภาพรวม จะเห็นว่า วิธีการป้องกันความเสี่ยงด้วยการใช้ตราสารอนุพันธ์</w:t>
      </w:r>
      <w:r w:rsidRPr="00B07790">
        <w:rPr>
          <w:rFonts w:asciiTheme="majorBidi" w:hAnsiTheme="majorBidi" w:cstheme="majorBidi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z w:val="30"/>
          <w:szCs w:val="30"/>
          <w:cs/>
        </w:rPr>
        <w:t>สามารถลดผลกระทบจากความผันผวนของอัตราแลกเปลี่ยนต่อผลการดำเนินงานของกลุ่มบริษัทลงได้</w:t>
      </w:r>
    </w:p>
    <w:p w14:paraId="29ED0D60" w14:textId="732F535F" w:rsidR="00055A7F" w:rsidRPr="00B07790" w:rsidRDefault="00055A7F" w:rsidP="003D0A38">
      <w:pPr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154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5"/>
        <w:gridCol w:w="957"/>
        <w:gridCol w:w="180"/>
        <w:gridCol w:w="958"/>
        <w:gridCol w:w="180"/>
        <w:gridCol w:w="957"/>
        <w:gridCol w:w="180"/>
        <w:gridCol w:w="957"/>
      </w:tblGrid>
      <w:tr w:rsidR="00ED48F3" w:rsidRPr="00B07790" w14:paraId="2CD8A4B4" w14:textId="77777777" w:rsidTr="008B13CC">
        <w:trPr>
          <w:cantSplit/>
          <w:trHeight w:val="20"/>
        </w:trPr>
        <w:tc>
          <w:tcPr>
            <w:tcW w:w="3785" w:type="dxa"/>
          </w:tcPr>
          <w:p w14:paraId="7B1F2E14" w14:textId="42E4F861" w:rsidR="00ED48F3" w:rsidRPr="00B07790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ความเสี่ยงจากเงินตราต่างประเทศ</w:t>
            </w:r>
          </w:p>
        </w:tc>
        <w:tc>
          <w:tcPr>
            <w:tcW w:w="2095" w:type="dxa"/>
            <w:gridSpan w:val="3"/>
          </w:tcPr>
          <w:p w14:paraId="3A07E806" w14:textId="5EB2B587" w:rsidR="00ED48F3" w:rsidRPr="00B0779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C5D0459" w14:textId="77777777" w:rsidR="00ED48F3" w:rsidRPr="00B0779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4" w:type="dxa"/>
            <w:gridSpan w:val="3"/>
          </w:tcPr>
          <w:p w14:paraId="08C5F1C4" w14:textId="08EADE9D" w:rsidR="00ED48F3" w:rsidRPr="00B0779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4F1" w:rsidRPr="00B07790" w14:paraId="393B30CC" w14:textId="77777777" w:rsidTr="008B13CC">
        <w:trPr>
          <w:cantSplit/>
          <w:trHeight w:val="20"/>
        </w:trPr>
        <w:tc>
          <w:tcPr>
            <w:tcW w:w="3785" w:type="dxa"/>
          </w:tcPr>
          <w:p w14:paraId="6200F284" w14:textId="65197BAD" w:rsidR="004774F1" w:rsidRPr="00B07790" w:rsidRDefault="004774F1" w:rsidP="004774F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57" w:type="dxa"/>
          </w:tcPr>
          <w:p w14:paraId="596492FC" w14:textId="3E6403EE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267B002" w14:textId="77777777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5ED7E3C3" w14:textId="3D7B3CC0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1B49A209" w14:textId="77777777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72D9F6DA" w14:textId="2419EFE2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EE00341" w14:textId="77777777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2E9AA68" w14:textId="38B01665" w:rsidR="004774F1" w:rsidRPr="00B07790" w:rsidRDefault="004774F1" w:rsidP="004774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ED48F3" w:rsidRPr="00B07790" w14:paraId="4ECAEB5D" w14:textId="77777777" w:rsidTr="008B13CC">
        <w:trPr>
          <w:cantSplit/>
          <w:trHeight w:val="20"/>
        </w:trPr>
        <w:tc>
          <w:tcPr>
            <w:tcW w:w="3785" w:type="dxa"/>
          </w:tcPr>
          <w:p w14:paraId="3844BEDA" w14:textId="77777777" w:rsidR="00ED48F3" w:rsidRPr="00B07790" w:rsidRDefault="00ED48F3" w:rsidP="00ED48F3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369" w:type="dxa"/>
            <w:gridSpan w:val="7"/>
          </w:tcPr>
          <w:p w14:paraId="5AAA3548" w14:textId="47FC14FB" w:rsidR="00ED48F3" w:rsidRPr="00B07790" w:rsidRDefault="00ED48F3" w:rsidP="00ED48F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48F3" w:rsidRPr="00B07790" w14:paraId="6EDAA7D8" w14:textId="77777777" w:rsidTr="008B13CC">
        <w:trPr>
          <w:cantSplit/>
          <w:trHeight w:val="20"/>
        </w:trPr>
        <w:tc>
          <w:tcPr>
            <w:tcW w:w="3785" w:type="dxa"/>
          </w:tcPr>
          <w:p w14:paraId="0D77AB7C" w14:textId="603C004C" w:rsidR="00ED48F3" w:rsidRPr="00B0779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957" w:type="dxa"/>
          </w:tcPr>
          <w:p w14:paraId="42FA5F21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205FD7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7096F54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00DA81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6BCB83C4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98AEE9C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61F0D2FA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</w:tr>
      <w:tr w:rsidR="00BB0EA6" w:rsidRPr="00B07790" w14:paraId="69B63CF5" w14:textId="77777777" w:rsidTr="008B13CC">
        <w:trPr>
          <w:cantSplit/>
          <w:trHeight w:val="20"/>
        </w:trPr>
        <w:tc>
          <w:tcPr>
            <w:tcW w:w="3785" w:type="dxa"/>
          </w:tcPr>
          <w:p w14:paraId="51BB6684" w14:textId="78E45D24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8A89A" w14:textId="728AAEE6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24,463</w:t>
            </w:r>
          </w:p>
        </w:tc>
        <w:tc>
          <w:tcPr>
            <w:tcW w:w="180" w:type="dxa"/>
          </w:tcPr>
          <w:p w14:paraId="6D48DCD5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1F4CBCC2" w14:textId="182BFB8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35,243</w:t>
            </w:r>
          </w:p>
        </w:tc>
        <w:tc>
          <w:tcPr>
            <w:tcW w:w="180" w:type="dxa"/>
          </w:tcPr>
          <w:p w14:paraId="5DF22F2C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89CE0" w14:textId="5C4DB780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19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885</w:t>
            </w:r>
          </w:p>
        </w:tc>
        <w:tc>
          <w:tcPr>
            <w:tcW w:w="180" w:type="dxa"/>
          </w:tcPr>
          <w:p w14:paraId="78771ACF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0C4C6473" w14:textId="550A0E3A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28,940</w:t>
            </w:r>
          </w:p>
        </w:tc>
      </w:tr>
      <w:tr w:rsidR="00BB0EA6" w:rsidRPr="00B07790" w14:paraId="13E27CF7" w14:textId="77777777" w:rsidTr="008B13CC">
        <w:trPr>
          <w:cantSplit/>
          <w:trHeight w:val="20"/>
        </w:trPr>
        <w:tc>
          <w:tcPr>
            <w:tcW w:w="3785" w:type="dxa"/>
          </w:tcPr>
          <w:p w14:paraId="75D2B17C" w14:textId="6BD61FBE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EEFEA0B" w14:textId="4D64B10E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(14,675)</w:t>
            </w:r>
          </w:p>
        </w:tc>
        <w:tc>
          <w:tcPr>
            <w:tcW w:w="180" w:type="dxa"/>
          </w:tcPr>
          <w:p w14:paraId="44F2758C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49455A0" w14:textId="1483E37D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16</w:t>
            </w: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872</w:t>
            </w: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9A5A5D4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2D79387" w14:textId="2C858A75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(55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lang w:bidi="th-TH"/>
              </w:rPr>
              <w:t>,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855)</w:t>
            </w:r>
          </w:p>
        </w:tc>
        <w:tc>
          <w:tcPr>
            <w:tcW w:w="180" w:type="dxa"/>
          </w:tcPr>
          <w:p w14:paraId="73436FE4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D287376" w14:textId="47861EA5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(80,367)</w:t>
            </w:r>
          </w:p>
        </w:tc>
      </w:tr>
      <w:tr w:rsidR="00BB0EA6" w:rsidRPr="00B07790" w14:paraId="2D18021F" w14:textId="77777777" w:rsidTr="008B13CC">
        <w:trPr>
          <w:cantSplit/>
          <w:trHeight w:val="20"/>
        </w:trPr>
        <w:tc>
          <w:tcPr>
            <w:tcW w:w="3785" w:type="dxa"/>
          </w:tcPr>
          <w:p w14:paraId="3FDE3C13" w14:textId="2096FB16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BB3888E" w14:textId="585706B1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B07790">
              <w:rPr>
                <w:rFonts w:asciiTheme="majorBidi" w:hAnsiTheme="majorBidi" w:cstheme="majorBidi"/>
                <w:noProof/>
                <w:sz w:val="30"/>
                <w:szCs w:val="30"/>
                <w:lang w:val="en-US"/>
              </w:rPr>
              <w:t>9,788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80" w:type="dxa"/>
          </w:tcPr>
          <w:p w14:paraId="418A9FC1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7E1F85BA" w14:textId="762091FF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18,371</w:t>
            </w:r>
          </w:p>
        </w:tc>
        <w:tc>
          <w:tcPr>
            <w:tcW w:w="180" w:type="dxa"/>
          </w:tcPr>
          <w:p w14:paraId="1A5A2FE0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0EB6F3B" w14:textId="466673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begin"/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instrText xml:space="preserve"> =SUM(ABOVE) </w:instrTex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separate"/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(35,970)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180" w:type="dxa"/>
          </w:tcPr>
          <w:p w14:paraId="3316EF85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1EF86EE" w14:textId="19A3C481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(51,427)</w:t>
            </w:r>
          </w:p>
        </w:tc>
      </w:tr>
      <w:tr w:rsidR="00BB0EA6" w:rsidRPr="00B07790" w14:paraId="1BDB0E64" w14:textId="77777777" w:rsidTr="008B13CC">
        <w:trPr>
          <w:cantSplit/>
          <w:trHeight w:val="20"/>
        </w:trPr>
        <w:tc>
          <w:tcPr>
            <w:tcW w:w="3785" w:type="dxa"/>
          </w:tcPr>
          <w:p w14:paraId="3C2FCC3E" w14:textId="25573412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10BB38F3" w14:textId="59296E98" w:rsidR="00BB0EA6" w:rsidRPr="00B07790" w:rsidRDefault="00DE254D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12,756</w:t>
            </w:r>
          </w:p>
        </w:tc>
        <w:tc>
          <w:tcPr>
            <w:tcW w:w="180" w:type="dxa"/>
          </w:tcPr>
          <w:p w14:paraId="79846E42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  <w:bottom w:val="double" w:sz="4" w:space="0" w:color="auto"/>
            </w:tcBorders>
          </w:tcPr>
          <w:p w14:paraId="6886CBB7" w14:textId="107BC014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24,333</w:t>
            </w:r>
          </w:p>
        </w:tc>
        <w:tc>
          <w:tcPr>
            <w:tcW w:w="180" w:type="dxa"/>
          </w:tcPr>
          <w:p w14:paraId="1642217F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020BBBD7" w14:textId="0FFAB7FC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11,962</w:t>
            </w:r>
          </w:p>
        </w:tc>
        <w:tc>
          <w:tcPr>
            <w:tcW w:w="180" w:type="dxa"/>
          </w:tcPr>
          <w:p w14:paraId="1731CB26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6C4B3271" w14:textId="7DDF1422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24,707</w:t>
            </w:r>
          </w:p>
        </w:tc>
      </w:tr>
    </w:tbl>
    <w:p w14:paraId="0D609C0C" w14:textId="4E4F228B" w:rsidR="008B6B5F" w:rsidRPr="00B07790" w:rsidRDefault="008B6B5F" w:rsidP="00AA0F54">
      <w:pPr>
        <w:spacing w:line="340" w:lineRule="atLeast"/>
      </w:pPr>
    </w:p>
    <w:tbl>
      <w:tblPr>
        <w:tblW w:w="8154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5"/>
        <w:gridCol w:w="957"/>
        <w:gridCol w:w="180"/>
        <w:gridCol w:w="958"/>
        <w:gridCol w:w="180"/>
        <w:gridCol w:w="957"/>
        <w:gridCol w:w="180"/>
        <w:gridCol w:w="957"/>
      </w:tblGrid>
      <w:tr w:rsidR="00ED48F3" w:rsidRPr="00B07790" w14:paraId="47F06D34" w14:textId="77777777" w:rsidTr="008B13CC">
        <w:trPr>
          <w:cantSplit/>
          <w:trHeight w:val="20"/>
        </w:trPr>
        <w:tc>
          <w:tcPr>
            <w:tcW w:w="3785" w:type="dxa"/>
          </w:tcPr>
          <w:p w14:paraId="3F74C7B1" w14:textId="34902101" w:rsidR="00ED48F3" w:rsidRPr="00B07790" w:rsidRDefault="00ED48F3" w:rsidP="00ED48F3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957" w:type="dxa"/>
          </w:tcPr>
          <w:p w14:paraId="7E1DA37E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1622F1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36474F4B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B9BE9E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</w:tcPr>
          <w:p w14:paraId="38D2B374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3B2CE1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</w:tcPr>
          <w:p w14:paraId="27356F02" w14:textId="77777777" w:rsidR="00ED48F3" w:rsidRPr="00B07790" w:rsidRDefault="00ED48F3" w:rsidP="00ED48F3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BB0EA6" w:rsidRPr="00B07790" w14:paraId="7182AE31" w14:textId="77777777" w:rsidTr="008B13CC">
        <w:trPr>
          <w:cantSplit/>
          <w:trHeight w:val="20"/>
        </w:trPr>
        <w:tc>
          <w:tcPr>
            <w:tcW w:w="3785" w:type="dxa"/>
          </w:tcPr>
          <w:p w14:paraId="07DE0956" w14:textId="13587A6A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8D19A" w14:textId="0ADCFC06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288</w:t>
            </w:r>
          </w:p>
        </w:tc>
        <w:tc>
          <w:tcPr>
            <w:tcW w:w="180" w:type="dxa"/>
          </w:tcPr>
          <w:p w14:paraId="0F2DE4FA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</w:tcPr>
          <w:p w14:paraId="6EB6112D" w14:textId="5929FDD0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59BDDAB1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B8F24" w14:textId="77F41E9A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47,480</w:t>
            </w:r>
          </w:p>
        </w:tc>
        <w:tc>
          <w:tcPr>
            <w:tcW w:w="180" w:type="dxa"/>
          </w:tcPr>
          <w:p w14:paraId="162F45ED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2E9A5384" w14:textId="17F15791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51,495</w:t>
            </w:r>
          </w:p>
        </w:tc>
      </w:tr>
      <w:tr w:rsidR="00BB0EA6" w:rsidRPr="00B07790" w14:paraId="10CC273F" w14:textId="77777777" w:rsidTr="008B13CC">
        <w:trPr>
          <w:cantSplit/>
          <w:trHeight w:val="20"/>
        </w:trPr>
        <w:tc>
          <w:tcPr>
            <w:tcW w:w="3785" w:type="dxa"/>
          </w:tcPr>
          <w:p w14:paraId="78A0CA30" w14:textId="445CE224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798C99" w14:textId="5ABD377D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(487)</w:t>
            </w:r>
          </w:p>
        </w:tc>
        <w:tc>
          <w:tcPr>
            <w:tcW w:w="180" w:type="dxa"/>
          </w:tcPr>
          <w:p w14:paraId="1113987C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37CD8ACA" w14:textId="48031DC5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(268)</w:t>
            </w:r>
          </w:p>
        </w:tc>
        <w:tc>
          <w:tcPr>
            <w:tcW w:w="180" w:type="dxa"/>
          </w:tcPr>
          <w:p w14:paraId="635234A2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3BA0F1B" w14:textId="6B46EBC2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(45)</w:t>
            </w:r>
          </w:p>
        </w:tc>
        <w:tc>
          <w:tcPr>
            <w:tcW w:w="180" w:type="dxa"/>
          </w:tcPr>
          <w:p w14:paraId="73E259FE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DA367A6" w14:textId="78F6A86D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(39)</w:t>
            </w:r>
          </w:p>
        </w:tc>
      </w:tr>
      <w:tr w:rsidR="00BB0EA6" w:rsidRPr="00B07790" w14:paraId="5C4818BF" w14:textId="77777777" w:rsidTr="008B13CC">
        <w:trPr>
          <w:cantSplit/>
          <w:trHeight w:val="20"/>
        </w:trPr>
        <w:tc>
          <w:tcPr>
            <w:tcW w:w="3785" w:type="dxa"/>
          </w:tcPr>
          <w:p w14:paraId="6CF112AC" w14:textId="22A84302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ยอดบัญชีในงบฐานะการเงินที่มีความเสี่ยง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</w:t>
            </w: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7664525" w14:textId="1476DA6A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begin"/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instrText xml:space="preserve"> =SUM(ABOVE) </w:instrTex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separate"/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(199)</w:t>
            </w: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180" w:type="dxa"/>
          </w:tcPr>
          <w:p w14:paraId="2977959A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6BB303D8" w14:textId="3C563C63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80" w:type="dxa"/>
          </w:tcPr>
          <w:p w14:paraId="4DA75993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82429A8" w14:textId="092BAF14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fldChar w:fldCharType="begin"/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instrText xml:space="preserve"> =SUM(ABOVE) </w:instrTex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fldChar w:fldCharType="separate"/>
            </w:r>
            <w:r w:rsidRPr="00B07790">
              <w:rPr>
                <w:rFonts w:asciiTheme="majorBidi" w:hAnsiTheme="majorBidi" w:cstheme="majorBidi"/>
                <w:bCs/>
                <w:noProof/>
                <w:sz w:val="30"/>
                <w:szCs w:val="30"/>
                <w:lang w:bidi="th-TH"/>
              </w:rPr>
              <w:t>47,435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fldChar w:fldCharType="end"/>
            </w:r>
          </w:p>
        </w:tc>
        <w:tc>
          <w:tcPr>
            <w:tcW w:w="180" w:type="dxa"/>
          </w:tcPr>
          <w:p w14:paraId="0E5ECFED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65B6BEC" w14:textId="3B9EEDBC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51,456</w:t>
            </w:r>
          </w:p>
        </w:tc>
      </w:tr>
      <w:tr w:rsidR="00BB0EA6" w:rsidRPr="00B07790" w14:paraId="7AD83C0B" w14:textId="77777777" w:rsidTr="008B13CC">
        <w:trPr>
          <w:cantSplit/>
          <w:trHeight w:val="20"/>
        </w:trPr>
        <w:tc>
          <w:tcPr>
            <w:tcW w:w="3785" w:type="dxa"/>
          </w:tcPr>
          <w:p w14:paraId="72E0D663" w14:textId="019B7A44" w:rsidR="00BB0EA6" w:rsidRPr="00B07790" w:rsidRDefault="00BB0EA6" w:rsidP="00BB0EA6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ตราสารอนุพันธ์สุทธิ</w:t>
            </w: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368D78D2" w14:textId="00712CE3" w:rsidR="00BB0EA6" w:rsidRPr="00B07790" w:rsidRDefault="00DE254D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6C60D6A5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  <w:bottom w:val="double" w:sz="4" w:space="0" w:color="auto"/>
            </w:tcBorders>
          </w:tcPr>
          <w:p w14:paraId="5A176749" w14:textId="5CA8B15A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1,233</w:t>
            </w:r>
          </w:p>
        </w:tc>
        <w:tc>
          <w:tcPr>
            <w:tcW w:w="180" w:type="dxa"/>
          </w:tcPr>
          <w:p w14:paraId="4EE2325C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56B2E144" w14:textId="6BE8357B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778D27C" w14:textId="77777777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double" w:sz="4" w:space="0" w:color="auto"/>
              <w:bottom w:val="double" w:sz="4" w:space="0" w:color="auto"/>
            </w:tcBorders>
          </w:tcPr>
          <w:p w14:paraId="612F9E49" w14:textId="0614851C" w:rsidR="00BB0EA6" w:rsidRPr="00B07790" w:rsidRDefault="00BB0EA6" w:rsidP="00BB0EA6">
            <w:pPr>
              <w:pStyle w:val="acctmergecolhdg"/>
              <w:tabs>
                <w:tab w:val="decimal" w:pos="743"/>
              </w:tabs>
              <w:spacing w:line="240" w:lineRule="auto"/>
              <w:ind w:right="-10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</w:tbl>
    <w:p w14:paraId="06067E72" w14:textId="77777777" w:rsidR="00006112" w:rsidRPr="00B07790" w:rsidRDefault="00006112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18" w:name="_Hlk60231012"/>
    </w:p>
    <w:p w14:paraId="513C4D35" w14:textId="32166F02" w:rsidR="00055A7F" w:rsidRPr="00B07790" w:rsidRDefault="00055A7F" w:rsidP="008B13CC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16ADD32" w14:textId="77777777" w:rsidR="00055A7F" w:rsidRPr="00B07790" w:rsidRDefault="00055A7F" w:rsidP="008B13CC">
      <w:pPr>
        <w:tabs>
          <w:tab w:val="clear" w:pos="454"/>
          <w:tab w:val="clear" w:pos="680"/>
          <w:tab w:val="clear" w:pos="1644"/>
          <w:tab w:val="left" w:pos="720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908112F" w14:textId="6CC07756" w:rsidR="00055A7F" w:rsidRPr="00B07790" w:rsidRDefault="00B955E4" w:rsidP="008B13CC">
      <w:pPr>
        <w:tabs>
          <w:tab w:val="clear" w:pos="454"/>
          <w:tab w:val="clear" w:pos="680"/>
          <w:tab w:val="clear" w:pos="907"/>
          <w:tab w:val="clear" w:pos="1644"/>
          <w:tab w:val="left" w:pos="990"/>
          <w:tab w:val="left" w:pos="1080"/>
        </w:tabs>
        <w:spacing w:line="240" w:lineRule="auto"/>
        <w:ind w:left="45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การแข็งค่า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(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การอ่อนค่า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)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วันที่รายงาน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B07790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07790">
        <w:rPr>
          <w:rFonts w:asciiTheme="majorBidi" w:hAnsiTheme="majorBidi" w:hint="cs"/>
          <w:spacing w:val="-4"/>
          <w:sz w:val="30"/>
          <w:szCs w:val="30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2C99A631" w14:textId="27C8A748" w:rsidR="00B955E4" w:rsidRPr="00B07790" w:rsidRDefault="00B955E4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B955E4" w:rsidRPr="00B07790" w14:paraId="60FAED46" w14:textId="77777777" w:rsidTr="00980ECF">
        <w:trPr>
          <w:trHeight w:val="218"/>
          <w:tblHeader/>
        </w:trPr>
        <w:tc>
          <w:tcPr>
            <w:tcW w:w="3600" w:type="dxa"/>
          </w:tcPr>
          <w:p w14:paraId="762A3EBD" w14:textId="2ED871B2" w:rsidR="00B955E4" w:rsidRPr="00B07790" w:rsidRDefault="00B955E4" w:rsidP="0095274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4DB5BE6A" w14:textId="77777777" w:rsidR="00B955E4" w:rsidRPr="00B07790" w:rsidRDefault="00B955E4" w:rsidP="00952745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056B5C2" w14:textId="4A08B949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987B7BB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56A05C1F" w14:textId="2174C05C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7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55E4" w:rsidRPr="00B07790" w14:paraId="6EF87BAD" w14:textId="77777777" w:rsidTr="00980ECF">
        <w:trPr>
          <w:tblHeader/>
        </w:trPr>
        <w:tc>
          <w:tcPr>
            <w:tcW w:w="3600" w:type="dxa"/>
          </w:tcPr>
          <w:p w14:paraId="156D725F" w14:textId="77777777" w:rsidR="00B955E4" w:rsidRPr="00B07790" w:rsidRDefault="00B955E4" w:rsidP="0095274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22C9551F" w14:textId="777C19C9" w:rsidR="007851DF" w:rsidRPr="00B07790" w:rsidRDefault="00B955E4" w:rsidP="00980ECF">
            <w:pPr>
              <w:pStyle w:val="acctmergecolhdg"/>
              <w:spacing w:line="240" w:lineRule="auto"/>
              <w:ind w:left="-83" w:right="-8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0D338FE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23E1AA0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0390485E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5134E243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74D9134E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6C697EA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4BBEBA28" w14:textId="77777777" w:rsidR="00B955E4" w:rsidRPr="00B07790" w:rsidRDefault="00B955E4" w:rsidP="0095274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B955E4" w:rsidRPr="00B07790" w14:paraId="78B81F62" w14:textId="77777777" w:rsidTr="00980ECF">
        <w:trPr>
          <w:tblHeader/>
        </w:trPr>
        <w:tc>
          <w:tcPr>
            <w:tcW w:w="3600" w:type="dxa"/>
          </w:tcPr>
          <w:p w14:paraId="4DAD924F" w14:textId="77777777" w:rsidR="00B955E4" w:rsidRPr="00B07790" w:rsidRDefault="00B955E4" w:rsidP="0095274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2C149" w14:textId="58A9C2D2" w:rsidR="00B955E4" w:rsidRPr="00B07790" w:rsidRDefault="00BF4772" w:rsidP="009527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  <w:r w:rsidRPr="00B07790" w:rsidDel="007851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626" w:type="dxa"/>
            <w:gridSpan w:val="7"/>
            <w:hideMark/>
          </w:tcPr>
          <w:p w14:paraId="2E4DC62B" w14:textId="77777777" w:rsidR="00B955E4" w:rsidRPr="00B07790" w:rsidRDefault="00B955E4" w:rsidP="0095274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955E4" w:rsidRPr="00B07790" w14:paraId="1DBAABB2" w14:textId="77777777" w:rsidTr="00980ECF">
        <w:tc>
          <w:tcPr>
            <w:tcW w:w="3600" w:type="dxa"/>
          </w:tcPr>
          <w:p w14:paraId="4A98E28B" w14:textId="1D48CDCF" w:rsidR="00B955E4" w:rsidRPr="00B07790" w:rsidRDefault="006851BF" w:rsidP="0095274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87F65"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6637D6B8" w14:textId="2CA4B9ED" w:rsidR="00B955E4" w:rsidRPr="00B07790" w:rsidRDefault="00B955E4" w:rsidP="00BB0EA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354416" w14:textId="77777777" w:rsidR="00B955E4" w:rsidRPr="00B0779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81C168" w14:textId="77777777" w:rsidR="00B955E4" w:rsidRPr="00B0779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E57C37" w14:textId="77777777" w:rsidR="00B955E4" w:rsidRPr="00B0779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DAFDC2" w14:textId="77777777" w:rsidR="00B955E4" w:rsidRPr="00B0779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4345C2A9" w14:textId="77777777" w:rsidR="00B955E4" w:rsidRPr="00B0779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649964C" w14:textId="77777777" w:rsidR="00B955E4" w:rsidRPr="00B07790" w:rsidRDefault="00B955E4" w:rsidP="009527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017D7B3" w14:textId="77777777" w:rsidR="00B955E4" w:rsidRPr="00B07790" w:rsidRDefault="00B955E4" w:rsidP="009527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B07790" w14:paraId="27A894C9" w14:textId="77777777" w:rsidTr="00980ECF">
        <w:tc>
          <w:tcPr>
            <w:tcW w:w="3600" w:type="dxa"/>
            <w:hideMark/>
          </w:tcPr>
          <w:p w14:paraId="1D5991F3" w14:textId="77777777" w:rsidR="00E25601" w:rsidRPr="00B07790" w:rsidRDefault="00E25601" w:rsidP="00E2560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40D94B" w14:textId="77372739" w:rsidR="00E25601" w:rsidRPr="00B07790" w:rsidRDefault="00862E5E" w:rsidP="00862E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2DCC6B3" w14:textId="23875BDD" w:rsidR="00E25601" w:rsidRPr="00B0779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F7A34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EBFC0B4" w14:textId="1EA4636F" w:rsidR="00E25601" w:rsidRPr="00B0779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50B2D9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BEA199B" w14:textId="1C084162" w:rsidR="00E25601" w:rsidRPr="00B0779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E522EE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779D336" w14:textId="27B9C005" w:rsidR="00E25601" w:rsidRPr="00B07790" w:rsidRDefault="00E25601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5601" w:rsidRPr="00B07790" w14:paraId="468EE8CB" w14:textId="77777777" w:rsidTr="00980ECF">
        <w:tc>
          <w:tcPr>
            <w:tcW w:w="3600" w:type="dxa"/>
          </w:tcPr>
          <w:p w14:paraId="51FF9836" w14:textId="0A1EA04F" w:rsidR="00E25601" w:rsidRPr="00B07790" w:rsidRDefault="00E25601" w:rsidP="003722C7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557F20EA" w14:textId="77777777" w:rsidR="00E25601" w:rsidRPr="00B07790" w:rsidRDefault="00E25601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091E8DEC" w14:textId="08868190" w:rsidR="00E25601" w:rsidRPr="00B07790" w:rsidRDefault="00DE254D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(2,254)</w:t>
            </w:r>
          </w:p>
        </w:tc>
        <w:tc>
          <w:tcPr>
            <w:tcW w:w="180" w:type="dxa"/>
          </w:tcPr>
          <w:p w14:paraId="74375333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97FBBC6" w14:textId="3C8DD23C" w:rsidR="00E25601" w:rsidRPr="00B07790" w:rsidRDefault="00DE254D" w:rsidP="00EE7CF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  <w:tc>
          <w:tcPr>
            <w:tcW w:w="180" w:type="dxa"/>
          </w:tcPr>
          <w:p w14:paraId="0453524E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B8936BB" w14:textId="760E9A35" w:rsidR="00E25601" w:rsidRPr="00B07790" w:rsidRDefault="00BB0EA6" w:rsidP="0083705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180" w:type="dxa"/>
          </w:tcPr>
          <w:p w14:paraId="2A0566D9" w14:textId="77777777" w:rsidR="00E25601" w:rsidRPr="00B07790" w:rsidRDefault="00E25601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474E2D" w14:textId="03FA3F2A" w:rsidR="00E25601" w:rsidRPr="00B07790" w:rsidRDefault="00BB0EA6" w:rsidP="00AA0F5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(2,401)</w:t>
            </w:r>
          </w:p>
        </w:tc>
      </w:tr>
      <w:tr w:rsidR="00BB0EA6" w:rsidRPr="00B07790" w14:paraId="4CCE914C" w14:textId="77777777" w:rsidTr="00980ECF">
        <w:tc>
          <w:tcPr>
            <w:tcW w:w="3600" w:type="dxa"/>
          </w:tcPr>
          <w:p w14:paraId="3A719003" w14:textId="185E9374" w:rsidR="00BB0EA6" w:rsidRPr="00B07790" w:rsidRDefault="00BB0EA6" w:rsidP="00BB0EA6">
            <w:pPr>
              <w:ind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1AEA912" w14:textId="77777777" w:rsidR="00BB0EA6" w:rsidRPr="00B07790" w:rsidRDefault="00BB0EA6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98D32F" w14:textId="5B4D2296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EA7C07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FA4FD19" w14:textId="01DECC38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8E78C9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FBC5C2E" w14:textId="2CB6F4EC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295482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9BEC8C" w14:textId="2DE7B27B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0EA6" w:rsidRPr="00B07790" w14:paraId="4D0B9A11" w14:textId="77777777" w:rsidTr="00980ECF">
        <w:tc>
          <w:tcPr>
            <w:tcW w:w="3600" w:type="dxa"/>
          </w:tcPr>
          <w:p w14:paraId="7CD51529" w14:textId="7F4B7C77" w:rsidR="00BB0EA6" w:rsidRPr="00B07790" w:rsidRDefault="00BB0EA6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599BF22" w14:textId="0DF2CB55" w:rsidR="00BB0EA6" w:rsidRPr="00B07790" w:rsidRDefault="00BB0EA6" w:rsidP="00BB0EA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46462AEE" w14:textId="77777777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CE9D36A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0" w:type="dxa"/>
          </w:tcPr>
          <w:p w14:paraId="01605304" w14:textId="77777777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75D7B32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3" w:type="dxa"/>
          </w:tcPr>
          <w:p w14:paraId="084C1698" w14:textId="77777777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A0B7399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3" w:type="dxa"/>
          </w:tcPr>
          <w:p w14:paraId="545E9F21" w14:textId="77777777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B0EA6" w:rsidRPr="00B07790" w14:paraId="5124D886" w14:textId="77777777" w:rsidTr="00980ECF">
        <w:tc>
          <w:tcPr>
            <w:tcW w:w="3600" w:type="dxa"/>
            <w:hideMark/>
          </w:tcPr>
          <w:p w14:paraId="0960B884" w14:textId="63A37A47" w:rsidR="00BB0EA6" w:rsidRPr="00B07790" w:rsidRDefault="00BB0EA6" w:rsidP="00C3049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5E935D18" w14:textId="1196EEF5" w:rsidR="00BB0EA6" w:rsidRPr="00B07790" w:rsidRDefault="00BB0EA6" w:rsidP="0069593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66743F3" w14:textId="487E7544" w:rsidR="00BB0EA6" w:rsidRPr="00B07790" w:rsidRDefault="00DE254D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(80)</w:t>
            </w:r>
          </w:p>
        </w:tc>
        <w:tc>
          <w:tcPr>
            <w:tcW w:w="180" w:type="dxa"/>
          </w:tcPr>
          <w:p w14:paraId="52A6A023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D5A36E7" w14:textId="040501F6" w:rsidR="00BB0EA6" w:rsidRPr="00B07790" w:rsidRDefault="00DE254D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0" w:type="dxa"/>
          </w:tcPr>
          <w:p w14:paraId="68F9341A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50B0C6" w14:textId="1B3B3DB4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(4,743)</w:t>
            </w:r>
          </w:p>
        </w:tc>
        <w:tc>
          <w:tcPr>
            <w:tcW w:w="180" w:type="dxa"/>
          </w:tcPr>
          <w:p w14:paraId="219A61EA" w14:textId="77777777" w:rsidR="00BB0EA6" w:rsidRPr="00B07790" w:rsidRDefault="00BB0EA6" w:rsidP="00C3049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AB1A83" w14:textId="41B6877C" w:rsidR="00BB0EA6" w:rsidRPr="00B07790" w:rsidRDefault="00BB0EA6" w:rsidP="00C3049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</w:tr>
      <w:tr w:rsidR="00BB0EA6" w:rsidRPr="00B07790" w14:paraId="78961796" w14:textId="77777777" w:rsidTr="00980ECF">
        <w:tc>
          <w:tcPr>
            <w:tcW w:w="3600" w:type="dxa"/>
          </w:tcPr>
          <w:p w14:paraId="57CE03E0" w14:textId="77777777" w:rsidR="00BB0EA6" w:rsidRPr="00B07790" w:rsidRDefault="00BB0EA6" w:rsidP="00DE254D">
            <w:pPr>
              <w:pStyle w:val="ListParagraph"/>
              <w:ind w:left="19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17FA0" w14:textId="77777777" w:rsidR="009733C2" w:rsidRPr="00B07790" w:rsidRDefault="009733C2" w:rsidP="00DE254D">
            <w:pPr>
              <w:pStyle w:val="ListParagraph"/>
              <w:ind w:left="19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500120" w14:textId="70B54C2A" w:rsidR="009733C2" w:rsidRPr="00B07790" w:rsidRDefault="009733C2" w:rsidP="00DE254D">
            <w:pPr>
              <w:pStyle w:val="ListParagraph"/>
              <w:ind w:left="19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47F2BA" w14:textId="77777777" w:rsidR="00BB0EA6" w:rsidRPr="00B07790" w:rsidRDefault="00BB0EA6" w:rsidP="00E2560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7BC10" w14:textId="09433831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7367A45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3FFD7558" w14:textId="176498B6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8B875C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8D4BED1" w14:textId="0A23B85E" w:rsidR="00BB0EA6" w:rsidRPr="00B07790" w:rsidRDefault="00BB0EA6" w:rsidP="00AA0F5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A9556F" w14:textId="77777777" w:rsidR="00BB0EA6" w:rsidRPr="00B07790" w:rsidRDefault="00BB0EA6" w:rsidP="00E2560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F3F4064" w14:textId="351F3AE8" w:rsidR="00BB0EA6" w:rsidRPr="00B07790" w:rsidRDefault="00BB0EA6" w:rsidP="00E2560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F65" w:rsidRPr="00B07790" w14:paraId="0454E7DA" w14:textId="77777777" w:rsidTr="00980ECF">
        <w:tc>
          <w:tcPr>
            <w:tcW w:w="3600" w:type="dxa"/>
          </w:tcPr>
          <w:p w14:paraId="6DAE7ECA" w14:textId="354668D0" w:rsidR="00E87F65" w:rsidRPr="00B07790" w:rsidRDefault="00E87F65" w:rsidP="00E87F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2566</w:t>
            </w:r>
          </w:p>
        </w:tc>
        <w:tc>
          <w:tcPr>
            <w:tcW w:w="1080" w:type="dxa"/>
          </w:tcPr>
          <w:p w14:paraId="5A430F1B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9A7653C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E39441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6BB32D8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9A48E8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7EBCE36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52D6F8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10DAA8F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F65" w:rsidRPr="00B07790" w14:paraId="2D856EA0" w14:textId="77777777" w:rsidTr="00980ECF">
        <w:tc>
          <w:tcPr>
            <w:tcW w:w="3600" w:type="dxa"/>
            <w:hideMark/>
          </w:tcPr>
          <w:p w14:paraId="484F36A4" w14:textId="66588316" w:rsidR="00E87F65" w:rsidRPr="00B07790" w:rsidRDefault="00E87F65" w:rsidP="00E87F65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1F00981" w14:textId="20AC600F" w:rsidR="00E87F65" w:rsidRPr="00B07790" w:rsidRDefault="00E87F65" w:rsidP="00E87F6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10A95EE0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A97604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C214B9A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5E05BF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60F5011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7F9AA7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5CE9E2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F65" w:rsidRPr="00B07790" w14:paraId="0AA58777" w14:textId="77777777" w:rsidTr="00980ECF">
        <w:tc>
          <w:tcPr>
            <w:tcW w:w="3600" w:type="dxa"/>
          </w:tcPr>
          <w:p w14:paraId="72F1BCB3" w14:textId="46FA6656" w:rsidR="00E87F65" w:rsidRPr="00B07790" w:rsidRDefault="00E87F65" w:rsidP="003722C7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3EE1114B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61443C" w14:textId="35E92FEB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(4,182)</w:t>
            </w:r>
          </w:p>
        </w:tc>
        <w:tc>
          <w:tcPr>
            <w:tcW w:w="180" w:type="dxa"/>
          </w:tcPr>
          <w:p w14:paraId="3D839168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6E13ED" w14:textId="2C3E6D41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4,182</w:t>
            </w:r>
          </w:p>
        </w:tc>
        <w:tc>
          <w:tcPr>
            <w:tcW w:w="180" w:type="dxa"/>
          </w:tcPr>
          <w:p w14:paraId="48FF606F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8236D8D" w14:textId="7150F9CC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2,672</w:t>
            </w:r>
          </w:p>
        </w:tc>
        <w:tc>
          <w:tcPr>
            <w:tcW w:w="180" w:type="dxa"/>
          </w:tcPr>
          <w:p w14:paraId="522E6AED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9C8E27C" w14:textId="74B18B78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(2,672)</w:t>
            </w:r>
          </w:p>
        </w:tc>
      </w:tr>
      <w:tr w:rsidR="00E87F65" w:rsidRPr="00B07790" w14:paraId="632409FA" w14:textId="77777777" w:rsidTr="00980ECF">
        <w:tc>
          <w:tcPr>
            <w:tcW w:w="3600" w:type="dxa"/>
          </w:tcPr>
          <w:p w14:paraId="0B4AA099" w14:textId="75D8C7E3" w:rsidR="00E87F65" w:rsidRPr="00B07790" w:rsidRDefault="00E87F65" w:rsidP="003722C7">
            <w:pPr>
              <w:pStyle w:val="ListParagraph"/>
              <w:numPr>
                <w:ilvl w:val="0"/>
                <w:numId w:val="9"/>
              </w:numPr>
              <w:ind w:left="193" w:right="-7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ส่วนของผู้ถือหุ้นอื่น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 (ขาดทุน) จากเครื่องมือป้องกันความเสี่ยงกระแสเงินสด</w:t>
            </w:r>
          </w:p>
        </w:tc>
        <w:tc>
          <w:tcPr>
            <w:tcW w:w="1080" w:type="dxa"/>
          </w:tcPr>
          <w:p w14:paraId="48FFC22E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A67942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56BF0" w14:textId="4886C94B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0" w:type="dxa"/>
          </w:tcPr>
          <w:p w14:paraId="149A937B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679688D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E9C67C" w14:textId="2AACD50C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0" w:type="dxa"/>
          </w:tcPr>
          <w:p w14:paraId="7E704DD2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FF32578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214B26" w14:textId="1DF13786" w:rsidR="00E87F65" w:rsidRPr="00B07790" w:rsidRDefault="00E87F65" w:rsidP="00E87F6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4CC9BF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C14FB6C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695665" w14:textId="6BFE0DF6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7F65" w:rsidRPr="00B07790" w14:paraId="73E4C58F" w14:textId="77777777" w:rsidTr="00980ECF">
        <w:tc>
          <w:tcPr>
            <w:tcW w:w="3600" w:type="dxa"/>
          </w:tcPr>
          <w:p w14:paraId="789F98E1" w14:textId="77777777" w:rsidR="00E87F65" w:rsidRPr="00B07790" w:rsidRDefault="00E87F65" w:rsidP="00E87F65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B8E082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899CF0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256887E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0" w:type="dxa"/>
          </w:tcPr>
          <w:p w14:paraId="3CBF136E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09592BA5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3" w:type="dxa"/>
          </w:tcPr>
          <w:p w14:paraId="3CEC13C3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</w:tcPr>
          <w:p w14:paraId="47BEE9DE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3" w:type="dxa"/>
          </w:tcPr>
          <w:p w14:paraId="021ED52D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87F65" w:rsidRPr="00B07790" w14:paraId="3240E6BD" w14:textId="77777777" w:rsidTr="00980ECF">
        <w:tc>
          <w:tcPr>
            <w:tcW w:w="3600" w:type="dxa"/>
            <w:hideMark/>
          </w:tcPr>
          <w:p w14:paraId="2A7BF138" w14:textId="7EA1FF81" w:rsidR="00E87F65" w:rsidRPr="00B07790" w:rsidRDefault="00E87F65" w:rsidP="00E87F65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FE1BBE5" w14:textId="6E6D243D" w:rsidR="00E87F65" w:rsidRPr="00B07790" w:rsidRDefault="00E87F65" w:rsidP="00E87F6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41F23621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413663C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745C1E4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C4D93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20A8E316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1C7EF0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3E7CA8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7F65" w:rsidRPr="00B07790" w14:paraId="2CF92D8B" w14:textId="77777777" w:rsidTr="00980ECF">
        <w:tc>
          <w:tcPr>
            <w:tcW w:w="3600" w:type="dxa"/>
          </w:tcPr>
          <w:p w14:paraId="7EE0B2DB" w14:textId="0B984210" w:rsidR="00E87F65" w:rsidRPr="00B07790" w:rsidRDefault="00E87F65" w:rsidP="003722C7">
            <w:pPr>
              <w:pStyle w:val="ListParagraph"/>
              <w:numPr>
                <w:ilvl w:val="0"/>
                <w:numId w:val="9"/>
              </w:num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0D3A765F" w14:textId="77777777" w:rsidR="00E87F65" w:rsidRPr="00B07790" w:rsidRDefault="00E87F65" w:rsidP="00E87F6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DBC2E7" w14:textId="5A36EDFC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(122)</w:t>
            </w:r>
          </w:p>
        </w:tc>
        <w:tc>
          <w:tcPr>
            <w:tcW w:w="180" w:type="dxa"/>
          </w:tcPr>
          <w:p w14:paraId="07D0C7BA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F8AD9B3" w14:textId="3416CEF3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14:paraId="3CCE8B88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ACBC2A3" w14:textId="387494EF" w:rsidR="00E87F65" w:rsidRPr="00B07790" w:rsidRDefault="00E87F65" w:rsidP="00E87F6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(4,631)</w:t>
            </w:r>
          </w:p>
        </w:tc>
        <w:tc>
          <w:tcPr>
            <w:tcW w:w="180" w:type="dxa"/>
          </w:tcPr>
          <w:p w14:paraId="55F6C613" w14:textId="77777777" w:rsidR="00E87F65" w:rsidRPr="00B07790" w:rsidRDefault="00E87F65" w:rsidP="00E87F6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7199F17" w14:textId="0740B166" w:rsidR="00E87F65" w:rsidRPr="00B07790" w:rsidRDefault="00E87F65" w:rsidP="00E87F6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4,631</w:t>
            </w:r>
          </w:p>
        </w:tc>
      </w:tr>
    </w:tbl>
    <w:p w14:paraId="02AC4CAC" w14:textId="77777777" w:rsidR="009329CF" w:rsidRPr="00B07790" w:rsidRDefault="009329CF" w:rsidP="009329CF">
      <w:pPr>
        <w:rPr>
          <w:rFonts w:asciiTheme="majorBidi" w:hAnsiTheme="majorBidi" w:cstheme="majorBidi"/>
          <w:sz w:val="16"/>
          <w:szCs w:val="16"/>
        </w:rPr>
      </w:pPr>
    </w:p>
    <w:bookmarkEnd w:id="18"/>
    <w:p w14:paraId="6051BF57" w14:textId="5B154712" w:rsidR="003C08BD" w:rsidRPr="00B07790" w:rsidRDefault="00055A7F" w:rsidP="008B13CC">
      <w:pPr>
        <w:tabs>
          <w:tab w:val="clear" w:pos="454"/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นอกจากการทำสัญญาซื้อและขายเงินตราต่างประเทศล่วงหน้าแล้ว กลุ่มบริษัทได้ใช้เครื่องมือทางการเงินเพื่อป้องกันความเสี่ยงจากความผันผวนของอัตราแลกเปลี่ยนและอัตราดอกเบี้ย ได้แก่ การทำสัญญาแลกเปลี่ยนสกุลเงินและอัตราดอกเบี้ย โดย ณ วันที่ 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 ธันวาคม </w:t>
      </w:r>
      <w:r w:rsidRPr="00B07790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E87F65" w:rsidRPr="00B07790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กลุ่มบริษัทมีสัญญาแลกเปลี่ยนสกุลเงินและอัตราดอกเบี้ยจำนว</w:t>
      </w:r>
      <w:r w:rsidR="00D246B4" w:rsidRPr="00B07790">
        <w:rPr>
          <w:rFonts w:asciiTheme="majorBidi" w:hAnsiTheme="majorBidi" w:cstheme="majorBidi"/>
          <w:spacing w:val="4"/>
          <w:sz w:val="30"/>
          <w:szCs w:val="30"/>
          <w:cs/>
        </w:rPr>
        <w:t>น</w:t>
      </w:r>
      <w:r w:rsidR="00BB0EA6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BB0EA6" w:rsidRPr="00B07790">
        <w:rPr>
          <w:rFonts w:asciiTheme="majorBidi" w:hAnsiTheme="majorBidi" w:cstheme="majorBidi"/>
          <w:spacing w:val="4"/>
          <w:sz w:val="30"/>
          <w:szCs w:val="30"/>
        </w:rPr>
        <w:t>13,8</w:t>
      </w:r>
      <w:r w:rsidR="00D4655D" w:rsidRPr="00B07790">
        <w:rPr>
          <w:rFonts w:asciiTheme="majorBidi" w:hAnsiTheme="majorBidi" w:cstheme="majorBidi"/>
          <w:spacing w:val="4"/>
          <w:sz w:val="30"/>
          <w:szCs w:val="30"/>
        </w:rPr>
        <w:t>4</w:t>
      </w:r>
      <w:r w:rsidR="00BB0EA6" w:rsidRPr="00B07790">
        <w:rPr>
          <w:rFonts w:asciiTheme="majorBidi" w:hAnsiTheme="majorBidi" w:cstheme="majorBidi"/>
          <w:spacing w:val="4"/>
          <w:sz w:val="30"/>
          <w:szCs w:val="30"/>
        </w:rPr>
        <w:t>7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E87F6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6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="00E87F65" w:rsidRPr="00B07790">
        <w:rPr>
          <w:rFonts w:asciiTheme="majorBidi" w:hAnsiTheme="majorBidi"/>
          <w:i/>
          <w:iCs/>
          <w:spacing w:val="4"/>
          <w:sz w:val="30"/>
          <w:szCs w:val="30"/>
        </w:rPr>
        <w:t>30</w:t>
      </w:r>
      <w:r w:rsidR="00006112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,</w:t>
      </w:r>
      <w:r w:rsidR="00E87F65" w:rsidRPr="00B07790">
        <w:rPr>
          <w:rFonts w:asciiTheme="majorBidi" w:hAnsiTheme="majorBidi" w:cstheme="majorBidi"/>
          <w:i/>
          <w:iCs/>
          <w:spacing w:val="4"/>
          <w:sz w:val="30"/>
          <w:szCs w:val="30"/>
        </w:rPr>
        <w:t>690</w:t>
      </w:r>
      <w:r w:rsidRPr="00B0779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ล้านบาท)</w:t>
      </w:r>
      <w:r w:rsidR="00BD74DA" w:rsidRPr="00B0779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30D7A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>โดย</w:t>
      </w:r>
      <w:r w:rsidR="00BB5002" w:rsidRPr="00B07790">
        <w:rPr>
          <w:rFonts w:asciiTheme="majorBidi" w:hAnsiTheme="majorBidi" w:hint="cs"/>
          <w:spacing w:val="4"/>
          <w:sz w:val="30"/>
          <w:szCs w:val="30"/>
          <w:cs/>
        </w:rPr>
        <w:t>สัญญาบางส่วนเป็นสัญญาป้องกันความเสี่ยงจากความผันผวนของอัตราแลกเปลี่ยนและอัตราดอกเบี้ยประเภทที่เชื่อมโยงกับการดำเนินงานด้านความยั่งยืน</w:t>
      </w:r>
    </w:p>
    <w:p w14:paraId="36749093" w14:textId="77777777" w:rsidR="009733C2" w:rsidRPr="00B07790" w:rsidRDefault="009733C2" w:rsidP="008B13CC">
      <w:pPr>
        <w:tabs>
          <w:tab w:val="clear" w:pos="454"/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/>
          <w:spacing w:val="4"/>
        </w:rPr>
      </w:pPr>
    </w:p>
    <w:p w14:paraId="10ECD1D3" w14:textId="559E3730" w:rsidR="00ED6983" w:rsidRPr="00B07790" w:rsidRDefault="00ED6983" w:rsidP="009733C2">
      <w:pPr>
        <w:tabs>
          <w:tab w:val="clear" w:pos="907"/>
          <w:tab w:val="left" w:pos="108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7790">
        <w:rPr>
          <w:rFonts w:asciiTheme="majorBidi" w:hAnsiTheme="majorBidi" w:cstheme="majorBidi"/>
          <w:sz w:val="30"/>
          <w:szCs w:val="30"/>
          <w:cs/>
        </w:rPr>
        <w:t>ตารางต่อไปนี้แสดงรายละเอียดของสัญญาซื้อขายเงินตราต่างประเทศล่วงหน้าที่คงค้าง ณ วันที่รายงาน สำหรับรายการป้องกันความเสี่ยง สินทรัพย์และหนี้สินตามสัญญาซื้อขาย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เงินตราต่างประเทศล่วงหน้าแสดงอยู่ในบรรทัด </w:t>
      </w:r>
      <w:r w:rsidR="0081406A" w:rsidRPr="00B07790">
        <w:rPr>
          <w:rFonts w:asciiTheme="majorBidi" w:hAnsiTheme="majorBidi" w:cstheme="majorBidi" w:hint="cs"/>
          <w:spacing w:val="2"/>
          <w:sz w:val="30"/>
          <w:szCs w:val="30"/>
          <w:cs/>
        </w:rPr>
        <w:t>“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ตราสารอนุพันธ์</w:t>
      </w:r>
      <w:r w:rsidR="0081406A" w:rsidRPr="00B07790">
        <w:rPr>
          <w:rFonts w:asciiTheme="majorBidi" w:hAnsiTheme="majorBidi" w:cstheme="majorBidi" w:hint="cs"/>
          <w:spacing w:val="2"/>
          <w:sz w:val="30"/>
          <w:szCs w:val="30"/>
          <w:cs/>
        </w:rPr>
        <w:t>”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 xml:space="preserve"> (ทั้งสินทรัพย์หรือหนี้สิน) ภายใน</w:t>
      </w:r>
      <w:r w:rsidR="00D904A4" w:rsidRPr="00B07790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B0779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225259B" w14:textId="77777777" w:rsidR="005B3AC5" w:rsidRPr="00B07790" w:rsidRDefault="005B3AC5" w:rsidP="00ED698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"/>
        <w:gridCol w:w="990"/>
        <w:gridCol w:w="90"/>
        <w:gridCol w:w="1440"/>
        <w:gridCol w:w="90"/>
        <w:gridCol w:w="1440"/>
        <w:gridCol w:w="90"/>
        <w:gridCol w:w="2070"/>
      </w:tblGrid>
      <w:tr w:rsidR="00ED6983" w:rsidRPr="00B07790" w14:paraId="64CED29C" w14:textId="77777777" w:rsidTr="0081406A">
        <w:trPr>
          <w:trHeight w:val="80"/>
          <w:tblHeader/>
        </w:trPr>
        <w:tc>
          <w:tcPr>
            <w:tcW w:w="3060" w:type="dxa"/>
            <w:shd w:val="clear" w:color="auto" w:fill="auto"/>
          </w:tcPr>
          <w:p w14:paraId="1E18E0B7" w14:textId="77777777" w:rsidR="00ED6983" w:rsidRPr="00B07790" w:rsidRDefault="00ED6983" w:rsidP="00EB301D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181C1" w14:textId="77777777" w:rsidR="00ED6983" w:rsidRPr="00B07790" w:rsidRDefault="00ED6983" w:rsidP="003722C7">
            <w:pPr>
              <w:numPr>
                <w:ilvl w:val="0"/>
                <w:numId w:val="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6210" w:type="dxa"/>
            <w:gridSpan w:val="7"/>
            <w:shd w:val="clear" w:color="auto" w:fill="auto"/>
          </w:tcPr>
          <w:p w14:paraId="0C8BA893" w14:textId="77777777" w:rsidR="00ED6983" w:rsidRPr="00B0779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6983" w:rsidRPr="00B07790" w14:paraId="640122BB" w14:textId="77777777" w:rsidTr="0081406A">
        <w:trPr>
          <w:trHeight w:val="385"/>
          <w:tblHeader/>
        </w:trPr>
        <w:tc>
          <w:tcPr>
            <w:tcW w:w="3060" w:type="dxa"/>
            <w:shd w:val="clear" w:color="auto" w:fill="auto"/>
          </w:tcPr>
          <w:p w14:paraId="62AD8992" w14:textId="0A23DEF3" w:rsidR="00ED6983" w:rsidRPr="00B07790" w:rsidRDefault="00ED6983" w:rsidP="0081406A">
            <w:pPr>
              <w:spacing w:line="240" w:lineRule="auto"/>
              <w:ind w:left="94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839CA7" w14:textId="77777777" w:rsidR="00ED6983" w:rsidRPr="00B07790" w:rsidRDefault="00ED6983" w:rsidP="003722C7">
            <w:pPr>
              <w:numPr>
                <w:ilvl w:val="0"/>
                <w:numId w:val="4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o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53F3AF" w14:textId="77777777" w:rsidR="00EC4D56" w:rsidRPr="00B0779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1D76CC" w14:textId="77777777" w:rsidR="00980ECF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</w:t>
            </w:r>
          </w:p>
          <w:p w14:paraId="721D7ABF" w14:textId="1655013E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เปลี่ยนเฉลี่ย</w:t>
            </w:r>
          </w:p>
        </w:tc>
        <w:tc>
          <w:tcPr>
            <w:tcW w:w="90" w:type="dxa"/>
            <w:vAlign w:val="bottom"/>
          </w:tcPr>
          <w:p w14:paraId="6FFAE78C" w14:textId="77777777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91D0F0" w14:textId="21C10073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  <w:p w14:paraId="00092A09" w14:textId="6439A387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90" w:type="dxa"/>
            <w:vAlign w:val="bottom"/>
          </w:tcPr>
          <w:p w14:paraId="7A9E3A23" w14:textId="77777777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CEABF5" w14:textId="77777777" w:rsidR="00EC4D56" w:rsidRPr="00B07790" w:rsidRDefault="00EC4D56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94AA0" w14:textId="687CEE4B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มูลค่าตามสัญญา</w:t>
            </w:r>
          </w:p>
          <w:p w14:paraId="0220B19F" w14:textId="12436270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สกุลเงินท้องถิ่น</w:t>
            </w:r>
          </w:p>
        </w:tc>
        <w:tc>
          <w:tcPr>
            <w:tcW w:w="90" w:type="dxa"/>
            <w:vAlign w:val="bottom"/>
          </w:tcPr>
          <w:p w14:paraId="3B4ADDE7" w14:textId="77777777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BA0EB3E" w14:textId="42F36A45" w:rsidR="00ED6983" w:rsidRPr="00B07790" w:rsidRDefault="00ED6983" w:rsidP="0081406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มูลค่าตามบัญชีของเครื่องมือป้องกันความเสี่ยง</w:t>
            </w:r>
          </w:p>
          <w:p w14:paraId="176DA289" w14:textId="77777777" w:rsidR="00ED6983" w:rsidRPr="00B07790" w:rsidRDefault="00ED6983" w:rsidP="00C10EA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</w:t>
            </w:r>
          </w:p>
        </w:tc>
      </w:tr>
      <w:tr w:rsidR="00ED6983" w:rsidRPr="00B07790" w14:paraId="1D8F8FB9" w14:textId="77777777" w:rsidTr="0081406A">
        <w:trPr>
          <w:trHeight w:val="510"/>
          <w:tblHeader/>
        </w:trPr>
        <w:tc>
          <w:tcPr>
            <w:tcW w:w="3060" w:type="dxa"/>
            <w:shd w:val="clear" w:color="auto" w:fill="auto"/>
          </w:tcPr>
          <w:p w14:paraId="1A9E4C48" w14:textId="77777777" w:rsidR="00ED6983" w:rsidRPr="00B0779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E132A8" w14:textId="77777777" w:rsidR="00ED6983" w:rsidRPr="00B07790" w:rsidRDefault="00ED6983" w:rsidP="00EB301D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57688F" w14:textId="77777777" w:rsidR="00EC4D56" w:rsidRPr="00B0779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B614254" w14:textId="59EB6E72" w:rsidR="00ED6983" w:rsidRPr="00B0779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ED6983"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อัตรา</w:t>
            </w: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3A6E8E" w14:textId="77777777" w:rsidR="00ED6983" w:rsidRPr="00B0779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864713" w14:textId="4B5826D7" w:rsidR="00ED6983" w:rsidRPr="00B07790" w:rsidRDefault="00ED698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216A7"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193231"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</w:t>
            </w: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สกุลเงินต่างประเทศ</w:t>
            </w:r>
            <w:r w:rsidR="00D216A7"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615C9F" w14:textId="77777777" w:rsidR="00ED6983" w:rsidRPr="00B0779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235E9E" w14:textId="77777777" w:rsidR="00EC4D56" w:rsidRPr="00B0779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52B2CDB" w14:textId="0BA507A8" w:rsidR="00ED6983" w:rsidRPr="00B0779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="00ED6983"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464B961" w14:textId="77777777" w:rsidR="00ED6983" w:rsidRPr="00B07790" w:rsidRDefault="00ED6983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FAFAE5D" w14:textId="77777777" w:rsidR="00EC4D56" w:rsidRPr="00B07790" w:rsidRDefault="00EC4D56" w:rsidP="00695933">
            <w:pPr>
              <w:spacing w:line="240" w:lineRule="auto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</w:pPr>
          </w:p>
          <w:p w14:paraId="6728A6B0" w14:textId="294FB919" w:rsidR="00ED6983" w:rsidRPr="00B07790" w:rsidRDefault="00D216A7" w:rsidP="00EB30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</w:rPr>
              <w:t>)</w:t>
            </w:r>
          </w:p>
        </w:tc>
      </w:tr>
      <w:tr w:rsidR="00E87F65" w:rsidRPr="00B07790" w14:paraId="64BC3DDD" w14:textId="77777777" w:rsidTr="0081406A">
        <w:tc>
          <w:tcPr>
            <w:tcW w:w="3060" w:type="dxa"/>
            <w:shd w:val="clear" w:color="auto" w:fill="auto"/>
          </w:tcPr>
          <w:p w14:paraId="244D96C0" w14:textId="7C1CE8FD" w:rsidR="00E87F65" w:rsidRPr="00B07790" w:rsidRDefault="00E87F65" w:rsidP="00E87F65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F9CFF78" w14:textId="77777777" w:rsidR="00E87F65" w:rsidRPr="00B07790" w:rsidRDefault="00E87F65" w:rsidP="00E87F65">
            <w:pPr>
              <w:spacing w:line="240" w:lineRule="auto"/>
              <w:ind w:left="-144" w:firstLine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016F84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331FFB63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FBD609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144F05A4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6982D7C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0" w:type="dxa"/>
          </w:tcPr>
          <w:p w14:paraId="0715BDC6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1E1298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E87F65" w:rsidRPr="00B07790" w14:paraId="3902D01D" w14:textId="77777777" w:rsidTr="0081406A">
        <w:tc>
          <w:tcPr>
            <w:tcW w:w="4140" w:type="dxa"/>
            <w:gridSpan w:val="3"/>
            <w:shd w:val="clear" w:color="auto" w:fill="auto"/>
          </w:tcPr>
          <w:p w14:paraId="249E2FAA" w14:textId="6B498B3F" w:rsidR="00E87F65" w:rsidRPr="00B07790" w:rsidRDefault="00E87F65" w:rsidP="00E87F65">
            <w:pPr>
              <w:spacing w:line="240" w:lineRule="auto"/>
              <w:ind w:right="144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0" w:type="dxa"/>
            <w:vAlign w:val="bottom"/>
          </w:tcPr>
          <w:p w14:paraId="63974135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AD6DCA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459A88F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A46F68" w14:textId="77777777" w:rsidR="00E87F65" w:rsidRPr="00B07790" w:rsidRDefault="00E87F65" w:rsidP="00E87F65">
            <w:pPr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552D37A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587E256" w14:textId="77777777" w:rsidR="00E87F65" w:rsidRPr="00B07790" w:rsidRDefault="00E87F65" w:rsidP="00E87F65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7F65" w:rsidRPr="00B07790" w14:paraId="6AC71BE0" w14:textId="77777777" w:rsidTr="0081406A">
        <w:tc>
          <w:tcPr>
            <w:tcW w:w="3060" w:type="dxa"/>
            <w:shd w:val="clear" w:color="auto" w:fill="auto"/>
          </w:tcPr>
          <w:p w14:paraId="3BF6BE54" w14:textId="00B71E02" w:rsidR="00E87F65" w:rsidRPr="00B07790" w:rsidRDefault="00E87F65" w:rsidP="00E87F65">
            <w:pPr>
              <w:spacing w:line="240" w:lineRule="auto"/>
              <w:ind w:left="144" w:hanging="14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ขาย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สกุลเงินเหรียญสหรัฐอเมริกา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F07589" w14:textId="77777777" w:rsidR="00E87F65" w:rsidRPr="00B07790" w:rsidRDefault="00E87F65" w:rsidP="00E87F6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D9B427" w14:textId="7F97AC1D" w:rsidR="00E87F65" w:rsidRPr="00B07790" w:rsidRDefault="00E87F65" w:rsidP="00E87F65">
            <w:pPr>
              <w:tabs>
                <w:tab w:val="decimal" w:pos="1116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35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</w:p>
        </w:tc>
        <w:tc>
          <w:tcPr>
            <w:tcW w:w="90" w:type="dxa"/>
            <w:vAlign w:val="bottom"/>
          </w:tcPr>
          <w:p w14:paraId="4CE11C86" w14:textId="77777777" w:rsidR="00E87F65" w:rsidRPr="00B07790" w:rsidRDefault="00E87F65" w:rsidP="00E87F65">
            <w:pPr>
              <w:tabs>
                <w:tab w:val="decimal" w:pos="11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103125" w14:textId="7D29D471" w:rsidR="00E87F65" w:rsidRPr="00B07790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</w:p>
        </w:tc>
        <w:tc>
          <w:tcPr>
            <w:tcW w:w="90" w:type="dxa"/>
            <w:vAlign w:val="bottom"/>
          </w:tcPr>
          <w:p w14:paraId="4F3A4AEE" w14:textId="77777777" w:rsidR="00E87F65" w:rsidRPr="00B07790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A597B49" w14:textId="3708B62D" w:rsidR="00E87F65" w:rsidRPr="00B07790" w:rsidRDefault="00E87F65" w:rsidP="00E87F65">
            <w:pPr>
              <w:tabs>
                <w:tab w:val="decimal" w:pos="1390"/>
              </w:tabs>
              <w:spacing w:line="240" w:lineRule="auto"/>
              <w:ind w:left="-5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916</w:t>
            </w:r>
          </w:p>
        </w:tc>
        <w:tc>
          <w:tcPr>
            <w:tcW w:w="90" w:type="dxa"/>
            <w:vAlign w:val="bottom"/>
          </w:tcPr>
          <w:p w14:paraId="25DB456F" w14:textId="77777777" w:rsidR="00E87F65" w:rsidRPr="00B07790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0389B7" w14:textId="45A41BE1" w:rsidR="00E87F65" w:rsidRPr="00B07790" w:rsidRDefault="00E87F65" w:rsidP="00E87F65">
            <w:pPr>
              <w:tabs>
                <w:tab w:val="decimal" w:pos="135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</w:tr>
    </w:tbl>
    <w:p w14:paraId="0C4FDCD5" w14:textId="77777777" w:rsidR="003722C7" w:rsidRPr="00B07790" w:rsidRDefault="003722C7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869491B" w14:textId="77777777" w:rsidR="003722C7" w:rsidRPr="00B07790" w:rsidRDefault="003722C7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7A18AE9F" w14:textId="5BD513E6" w:rsidR="000E0468" w:rsidRPr="00B07790" w:rsidRDefault="000E0468" w:rsidP="00C10EA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กลุ่มบริษัทจะประเมินประสิทธิผลโดยการเปรียบเทียบจำนวนเงินตามสัญญาของสินทรัพย์</w:t>
      </w:r>
      <w:r w:rsidR="008F2DE6" w:rsidRPr="00B07790">
        <w:rPr>
          <w:rFonts w:asciiTheme="majorBidi" w:hAnsiTheme="majorBidi" w:cstheme="majorBidi"/>
          <w:spacing w:val="4"/>
          <w:sz w:val="30"/>
          <w:szCs w:val="30"/>
        </w:rPr>
        <w:t xml:space="preserve"> (</w:t>
      </w:r>
      <w:r w:rsidR="008F2DE6" w:rsidRPr="00B0779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หนี้สิน) </w:t>
      </w:r>
      <w:r w:rsidRPr="00B07790">
        <w:rPr>
          <w:rFonts w:asciiTheme="majorBidi" w:hAnsiTheme="majorBidi" w:cstheme="majorBidi"/>
          <w:spacing w:val="4"/>
          <w:sz w:val="30"/>
          <w:szCs w:val="30"/>
          <w:cs/>
        </w:rPr>
        <w:t>สุทธิที่กำหนด</w:t>
      </w:r>
      <w:r w:rsidRPr="00B07790">
        <w:rPr>
          <w:rFonts w:asciiTheme="majorBidi" w:hAnsiTheme="majorBidi" w:cstheme="majorBidi"/>
          <w:sz w:val="30"/>
          <w:szCs w:val="30"/>
          <w:cs/>
        </w:rPr>
        <w:t>ในความสัมพันธ์ป้องกันความเสี่ยงกับจำนวนเงินตามสัญญาของเครื่องมือที่ใช้ป้องกันความเสี่ยง ทั้งนี้เป็น</w:t>
      </w:r>
      <w:r w:rsidRPr="00B07790">
        <w:rPr>
          <w:rFonts w:asciiTheme="majorBidi" w:hAnsiTheme="majorBidi" w:cstheme="majorBidi"/>
          <w:spacing w:val="2"/>
          <w:sz w:val="30"/>
          <w:szCs w:val="30"/>
          <w:cs/>
        </w:rPr>
        <w:t>วิธีการอย่างง่ายเนื่องจากสกุลเงินของความเสี่ยงที่เปิดเผยและเครื่องมือป้องกันความเสี่ยงนั้นสอดคล้องกันอย่าง</w:t>
      </w:r>
      <w:r w:rsidRPr="00B07790">
        <w:rPr>
          <w:rFonts w:asciiTheme="majorBidi" w:hAnsiTheme="majorBidi" w:cstheme="majorBidi"/>
          <w:sz w:val="30"/>
          <w:szCs w:val="30"/>
          <w:cs/>
        </w:rPr>
        <w:t>สมบูรณ์ และพบว่าไม่มีการเปลี่ยนแปลงมูลค่ายุติธรรมสำหรับการรับรู้การป้องกันความเสี่ยงที่ไม่มีประสิทธิผลที่รับรู้ในงบกำไรขาดทุน</w:t>
      </w:r>
    </w:p>
    <w:p w14:paraId="79343431" w14:textId="62C3248C" w:rsidR="000E0468" w:rsidRPr="00B07790" w:rsidRDefault="000E0468" w:rsidP="0082005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AC356E" w14:textId="4B671716" w:rsidR="00055A7F" w:rsidRPr="00B07790" w:rsidRDefault="00055A7F" w:rsidP="00C10EAA">
      <w:pPr>
        <w:tabs>
          <w:tab w:val="clear" w:pos="454"/>
          <w:tab w:val="clear" w:pos="907"/>
          <w:tab w:val="clear" w:pos="1644"/>
          <w:tab w:val="left" w:pos="1530"/>
        </w:tabs>
        <w:spacing w:line="240" w:lineRule="auto"/>
        <w:ind w:left="990" w:right="-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t>(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sz w:val="30"/>
          <w:szCs w:val="30"/>
          <w:lang w:bidi="ar-SA"/>
        </w:rPr>
        <w:t>.3.</w:t>
      </w:r>
      <w:r w:rsidR="00CB3C87" w:rsidRPr="00B07790">
        <w:rPr>
          <w:rFonts w:asciiTheme="majorBidi" w:hAnsiTheme="majorBidi" w:cstheme="majorBidi"/>
          <w:sz w:val="30"/>
          <w:szCs w:val="30"/>
          <w:lang w:bidi="ar-SA"/>
        </w:rPr>
        <w:t>2</w:t>
      </w:r>
      <w:r w:rsidRPr="00B07790">
        <w:rPr>
          <w:rFonts w:asciiTheme="majorBidi" w:hAnsiTheme="majorBidi" w:cstheme="majorBidi"/>
          <w:sz w:val="30"/>
          <w:szCs w:val="30"/>
          <w:lang w:bidi="ar-SA"/>
        </w:rPr>
        <w:t>)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</w:p>
    <w:p w14:paraId="4F8A6D37" w14:textId="77777777" w:rsidR="00055A7F" w:rsidRPr="00B07790" w:rsidRDefault="00055A7F" w:rsidP="00055A7F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22"/>
          <w:szCs w:val="22"/>
        </w:rPr>
      </w:pPr>
    </w:p>
    <w:p w14:paraId="398B4B13" w14:textId="77777777" w:rsidR="00055A7F" w:rsidRPr="00B0779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 ซึ่งส่งผลกระทบต่อการดำเนินงานและกระแสเงินสดของกลุ่มบริษัท เนื่องจากกลุ่มบริษัทต้องชำระอัตราดอกเบี้ยเงินกู้ยืมเพื่อใช้ในการดำเนินงานทั้งแบบคงที่และลอยตัว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B07790">
        <w:rPr>
          <w:rFonts w:ascii="Angsana New" w:hAnsi="Angsana New"/>
          <w:sz w:val="30"/>
          <w:szCs w:val="30"/>
        </w:rPr>
        <w:t xml:space="preserve"> </w:t>
      </w:r>
    </w:p>
    <w:p w14:paraId="26FC2222" w14:textId="77777777" w:rsidR="00842648" w:rsidRPr="00B07790" w:rsidRDefault="00842648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7B5CD7C0" w14:textId="127605A0" w:rsidR="00055A7F" w:rsidRPr="00B0779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B07790">
        <w:rPr>
          <w:rFonts w:ascii="Angsana New" w:hAnsi="Angsana New"/>
          <w:sz w:val="30"/>
          <w:szCs w:val="30"/>
        </w:rPr>
        <w:t xml:space="preserve">31 </w:t>
      </w:r>
      <w:r w:rsidRPr="00B07790">
        <w:rPr>
          <w:rFonts w:ascii="Angsana New" w:hAnsi="Angsana New"/>
          <w:sz w:val="30"/>
          <w:szCs w:val="30"/>
          <w:cs/>
        </w:rPr>
        <w:t xml:space="preserve">ธันวาคม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D904A4" w:rsidRPr="00B07790">
        <w:rPr>
          <w:rFonts w:ascii="Angsana New" w:hAnsi="Angsana New"/>
          <w:sz w:val="30"/>
          <w:szCs w:val="30"/>
        </w:rPr>
        <w:t>7</w:t>
      </w:r>
      <w:r w:rsidR="00825EA4" w:rsidRPr="00B07790">
        <w:rPr>
          <w:rFonts w:ascii="Angsana New" w:hAnsi="Angsana New"/>
          <w:sz w:val="30"/>
          <w:szCs w:val="30"/>
        </w:rPr>
        <w:t xml:space="preserve"> </w:t>
      </w:r>
      <w:r w:rsidR="00825EA4" w:rsidRPr="00B07790">
        <w:rPr>
          <w:rFonts w:ascii="Angsana New" w:hAnsi="Angsana New"/>
          <w:sz w:val="30"/>
          <w:szCs w:val="30"/>
          <w:cs/>
        </w:rPr>
        <w:t xml:space="preserve">และ </w:t>
      </w:r>
      <w:r w:rsidR="00825EA4" w:rsidRPr="00B07790">
        <w:rPr>
          <w:rFonts w:ascii="Angsana New" w:hAnsi="Angsana New"/>
          <w:sz w:val="30"/>
          <w:szCs w:val="30"/>
        </w:rPr>
        <w:t>256</w:t>
      </w:r>
      <w:r w:rsidR="00D904A4" w:rsidRPr="00B07790">
        <w:rPr>
          <w:rFonts w:ascii="Angsana New" w:hAnsi="Angsana New"/>
          <w:sz w:val="30"/>
          <w:szCs w:val="30"/>
        </w:rPr>
        <w:t>6</w:t>
      </w:r>
      <w:r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/>
          <w:sz w:val="30"/>
          <w:szCs w:val="30"/>
          <w:cs/>
        </w:rPr>
        <w:t>และระยะเวลาที่ครบกำหนดชำระหรือกำหนดอัตราใหม่ได้เปิดเผยไว้แล้วในหมายเหตุ</w:t>
      </w:r>
      <w:r w:rsidRPr="00B07790">
        <w:rPr>
          <w:rFonts w:ascii="Angsana New" w:hAnsi="Angsana New" w:hint="cs"/>
          <w:sz w:val="30"/>
          <w:szCs w:val="30"/>
          <w:cs/>
        </w:rPr>
        <w:t>ประกอบ</w:t>
      </w:r>
      <w:r w:rsidR="00006112" w:rsidRPr="00B07790">
        <w:rPr>
          <w:rFonts w:ascii="Angsana New" w:hAnsi="Angsana New"/>
          <w:sz w:val="30"/>
          <w:szCs w:val="30"/>
        </w:rPr>
        <w:t xml:space="preserve">              </w:t>
      </w:r>
      <w:r w:rsidRPr="00B07790">
        <w:rPr>
          <w:rFonts w:ascii="Angsana New" w:hAnsi="Angsana New" w:hint="cs"/>
          <w:sz w:val="30"/>
          <w:szCs w:val="30"/>
          <w:cs/>
        </w:rPr>
        <w:t>งบการเงินข้อ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bookmarkStart w:id="19" w:name="_Hlk60230654"/>
      <w:r w:rsidR="00585B1E" w:rsidRPr="00B07790">
        <w:rPr>
          <w:rFonts w:ascii="Angsana New" w:hAnsi="Angsana New"/>
          <w:sz w:val="30"/>
          <w:szCs w:val="30"/>
        </w:rPr>
        <w:t>1</w:t>
      </w:r>
      <w:r w:rsidR="00671963" w:rsidRPr="00B07790">
        <w:rPr>
          <w:rFonts w:ascii="Angsana New" w:hAnsi="Angsana New" w:hint="cs"/>
          <w:sz w:val="30"/>
          <w:szCs w:val="30"/>
        </w:rPr>
        <w:t>6</w:t>
      </w:r>
    </w:p>
    <w:p w14:paraId="5888DDA3" w14:textId="48EEDB6B" w:rsidR="00006112" w:rsidRPr="00B07790" w:rsidRDefault="00006112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7DD3F005" w14:textId="1CAED7C9" w:rsidR="00055A7F" w:rsidRPr="00B07790" w:rsidRDefault="00E31FDC" w:rsidP="00E31FDC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53CFA52A" w14:textId="77777777" w:rsidR="00E31FDC" w:rsidRPr="00B07790" w:rsidRDefault="00E31FDC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2"/>
          <w:szCs w:val="22"/>
        </w:rPr>
      </w:pPr>
    </w:p>
    <w:p w14:paraId="46ABECCC" w14:textId="4B7668C1" w:rsidR="00055A7F" w:rsidRPr="00B07790" w:rsidRDefault="00055A7F" w:rsidP="00055A7F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B07790">
        <w:rPr>
          <w:rFonts w:ascii="Angsana New" w:hAnsi="Angsana New" w:hint="cs"/>
          <w:sz w:val="30"/>
          <w:szCs w:val="30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การวิเคราะห์ความอ่อนไหวด้านล่างได้พิจารณาจากความเสี่ยงต่ออัตราดอกเบี้ยของหนี้สินทางการเงิน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ณ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วันที่</w:t>
      </w:r>
      <w:r w:rsidRPr="00B07790">
        <w:rPr>
          <w:rFonts w:ascii="Angsana New" w:hAnsi="Angsana New" w:hint="cs"/>
          <w:spacing w:val="6"/>
          <w:sz w:val="30"/>
          <w:szCs w:val="30"/>
          <w:cs/>
        </w:rPr>
        <w:t>รายงาน</w:t>
      </w:r>
      <w:r w:rsidRPr="00B0779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6"/>
          <w:sz w:val="30"/>
          <w:szCs w:val="30"/>
          <w:cs/>
        </w:rPr>
        <w:t>สำหรับหนี้สินที่มีอัตราดอกเบี้ยลอยตัว</w:t>
      </w:r>
      <w:r w:rsidRPr="00B0779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pacing w:val="6"/>
          <w:sz w:val="30"/>
          <w:szCs w:val="30"/>
          <w:cs/>
        </w:rPr>
        <w:t>การวิเคราะห์จัดทำขึ้นโดยสมมติว่าจำนวนหนี้สินคงค้าง</w:t>
      </w:r>
      <w:r w:rsidRPr="00B0779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ณ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วันที่รายงานเป็นยอดคงค้างสำหรับทั้งปี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D00356" w:rsidRPr="00B07790" w14:paraId="0CD28EE7" w14:textId="77777777" w:rsidTr="00691A48">
        <w:tc>
          <w:tcPr>
            <w:tcW w:w="2610" w:type="dxa"/>
          </w:tcPr>
          <w:p w14:paraId="49BD6147" w14:textId="77777777" w:rsidR="00D00356" w:rsidRPr="00B07790" w:rsidRDefault="00D00356" w:rsidP="00691A48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149BB9C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4AF08D9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9F310A6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356" w:rsidRPr="00B07790" w14:paraId="044E1B56" w14:textId="77777777" w:rsidTr="00691A48">
        <w:tc>
          <w:tcPr>
            <w:tcW w:w="2610" w:type="dxa"/>
            <w:vAlign w:val="bottom"/>
            <w:hideMark/>
          </w:tcPr>
          <w:p w14:paraId="04C0D8F0" w14:textId="77777777" w:rsidR="00D00356" w:rsidRPr="00B07790" w:rsidRDefault="00D00356" w:rsidP="00691A4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54F1852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7664F746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A6F3171" w14:textId="77777777" w:rsidR="00D00356" w:rsidRPr="00B07790" w:rsidRDefault="00D00356" w:rsidP="00691A4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6C87D04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470C870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5C63D31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2645BD" w14:textId="77777777" w:rsidR="00D00356" w:rsidRPr="00B07790" w:rsidRDefault="00D00356" w:rsidP="00691A4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B07790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D00356" w:rsidRPr="00B07790" w14:paraId="5C5192A3" w14:textId="77777777" w:rsidTr="00691A48">
        <w:tc>
          <w:tcPr>
            <w:tcW w:w="2610" w:type="dxa"/>
          </w:tcPr>
          <w:p w14:paraId="437B6425" w14:textId="77777777" w:rsidR="00D00356" w:rsidRPr="00B07790" w:rsidRDefault="00D00356" w:rsidP="00691A4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6FBDB83B" w14:textId="77777777" w:rsidR="00D00356" w:rsidRPr="00B07790" w:rsidRDefault="00D00356" w:rsidP="00691A4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0356" w:rsidRPr="00B07790" w14:paraId="1E44C349" w14:textId="77777777" w:rsidTr="00691A48">
        <w:tc>
          <w:tcPr>
            <w:tcW w:w="2610" w:type="dxa"/>
          </w:tcPr>
          <w:p w14:paraId="407363F0" w14:textId="7BD0085F" w:rsidR="00D00356" w:rsidRPr="00B07790" w:rsidRDefault="00D00356" w:rsidP="00691A4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25CDB72B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F8C350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9B3F8" w14:textId="77777777" w:rsidR="00D00356" w:rsidRPr="00B07790" w:rsidRDefault="00D00356" w:rsidP="00691A4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2A1E1E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22364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4798A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75E2D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356" w:rsidRPr="00B07790" w14:paraId="4D0E0271" w14:textId="77777777" w:rsidTr="00691A48">
        <w:tc>
          <w:tcPr>
            <w:tcW w:w="2610" w:type="dxa"/>
          </w:tcPr>
          <w:p w14:paraId="4F048051" w14:textId="77777777" w:rsidR="00D00356" w:rsidRPr="00B07790" w:rsidRDefault="00D00356" w:rsidP="00691A48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7ABB7120" w14:textId="3A8D1D13" w:rsidR="00D00356" w:rsidRPr="00B07790" w:rsidRDefault="00881171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1,014</w:t>
            </w:r>
          </w:p>
        </w:tc>
        <w:tc>
          <w:tcPr>
            <w:tcW w:w="180" w:type="dxa"/>
          </w:tcPr>
          <w:p w14:paraId="03EFC054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218FB" w14:textId="6FFB83D2" w:rsidR="00D00356" w:rsidRPr="00B07790" w:rsidRDefault="00881171" w:rsidP="00691A4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(1,014)</w:t>
            </w:r>
          </w:p>
        </w:tc>
        <w:tc>
          <w:tcPr>
            <w:tcW w:w="180" w:type="dxa"/>
          </w:tcPr>
          <w:p w14:paraId="0E750D15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3A570" w14:textId="667A56DC" w:rsidR="00D00356" w:rsidRPr="00B07790" w:rsidRDefault="00881171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446E861D" w14:textId="77777777" w:rsidR="00D00356" w:rsidRPr="00B07790" w:rsidRDefault="00D00356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1BEADD" w14:textId="712414F3" w:rsidR="00D00356" w:rsidRPr="00B07790" w:rsidRDefault="00881171" w:rsidP="00691A48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(650)</w:t>
            </w:r>
          </w:p>
        </w:tc>
      </w:tr>
    </w:tbl>
    <w:p w14:paraId="2D8080F1" w14:textId="77777777" w:rsidR="00D00356" w:rsidRPr="00B07790" w:rsidRDefault="00D00356" w:rsidP="00D00356"/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180"/>
        <w:gridCol w:w="1260"/>
        <w:gridCol w:w="180"/>
        <w:gridCol w:w="1260"/>
        <w:gridCol w:w="180"/>
        <w:gridCol w:w="1260"/>
      </w:tblGrid>
      <w:tr w:rsidR="00D00356" w:rsidRPr="00B07790" w14:paraId="1E0ED9A5" w14:textId="77777777" w:rsidTr="00691A48">
        <w:tc>
          <w:tcPr>
            <w:tcW w:w="2610" w:type="dxa"/>
          </w:tcPr>
          <w:p w14:paraId="35DF79DD" w14:textId="4EA17DCA" w:rsidR="00D00356" w:rsidRPr="00B07790" w:rsidRDefault="00D00356" w:rsidP="00D0035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5952E4BB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1DC4C8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13073E" w14:textId="77777777" w:rsidR="00D00356" w:rsidRPr="00B07790" w:rsidRDefault="00D00356" w:rsidP="00D0035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9C684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18C7F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47B61C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221F13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0356" w:rsidRPr="00B07790" w14:paraId="582753A0" w14:textId="77777777" w:rsidTr="00691A48">
        <w:tc>
          <w:tcPr>
            <w:tcW w:w="2610" w:type="dxa"/>
          </w:tcPr>
          <w:p w14:paraId="3AC05C31" w14:textId="1D0E3A9C" w:rsidR="00D00356" w:rsidRPr="00B07790" w:rsidRDefault="00D00356" w:rsidP="00D00356">
            <w:pPr>
              <w:pStyle w:val="NoSpacing"/>
              <w:ind w:left="103" w:hanging="103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009DA80F" w14:textId="6ACF9E34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</w:t>
            </w:r>
          </w:p>
        </w:tc>
        <w:tc>
          <w:tcPr>
            <w:tcW w:w="180" w:type="dxa"/>
          </w:tcPr>
          <w:p w14:paraId="3B44FC46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8EE571" w14:textId="0E4F58B5" w:rsidR="00D00356" w:rsidRPr="00B07790" w:rsidRDefault="00D00356" w:rsidP="00D00356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(991)</w:t>
            </w:r>
          </w:p>
        </w:tc>
        <w:tc>
          <w:tcPr>
            <w:tcW w:w="180" w:type="dxa"/>
          </w:tcPr>
          <w:p w14:paraId="65050773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BBA18" w14:textId="5BF7F306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527</w:t>
            </w:r>
          </w:p>
        </w:tc>
        <w:tc>
          <w:tcPr>
            <w:tcW w:w="180" w:type="dxa"/>
          </w:tcPr>
          <w:p w14:paraId="301EF31A" w14:textId="77777777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0F1C1" w14:textId="0D615CCF" w:rsidR="00D00356" w:rsidRPr="00B07790" w:rsidRDefault="00D00356" w:rsidP="00D00356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</w:tr>
      <w:bookmarkEnd w:id="19"/>
    </w:tbl>
    <w:p w14:paraId="52829F72" w14:textId="77777777" w:rsidR="00980ECF" w:rsidRPr="00B07790" w:rsidRDefault="00980ECF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A4B8FE" w14:textId="77777777" w:rsidR="00671963" w:rsidRPr="00B07790" w:rsidRDefault="00671963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0CF15D" w14:textId="498D7307" w:rsidR="00CB3C87" w:rsidRPr="00B07790" w:rsidRDefault="00CB3C87" w:rsidP="00CB3C87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7790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07790">
        <w:rPr>
          <w:rFonts w:asciiTheme="majorBidi" w:hAnsiTheme="majorBidi" w:cstheme="majorBidi"/>
          <w:sz w:val="30"/>
          <w:szCs w:val="30"/>
        </w:rPr>
        <w:t>.3.3)</w:t>
      </w:r>
      <w:r w:rsidRPr="00B07790">
        <w:rPr>
          <w:rFonts w:asciiTheme="majorBidi" w:hAnsiTheme="majorBidi" w:cstheme="majorBidi"/>
          <w:sz w:val="30"/>
          <w:szCs w:val="30"/>
        </w:rPr>
        <w:tab/>
      </w:r>
      <w:r w:rsidRPr="00B07790">
        <w:rPr>
          <w:rFonts w:asciiTheme="majorBidi" w:hAnsiTheme="majorBidi" w:cstheme="majorBidi" w:hint="cs"/>
          <w:sz w:val="30"/>
          <w:szCs w:val="30"/>
          <w:cs/>
        </w:rPr>
        <w:t>ความเสี่ยงด้านราคาสินค้าโภคภัณฑ์</w:t>
      </w:r>
    </w:p>
    <w:p w14:paraId="49891CC3" w14:textId="4EE8797B" w:rsidR="006006BB" w:rsidRPr="00B07790" w:rsidRDefault="006006BB" w:rsidP="006006BB">
      <w:p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BED44E5" w14:textId="071CBBFC" w:rsidR="00936F40" w:rsidRPr="00B07790" w:rsidRDefault="00936F40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0779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กลุ่มบริษัทมีความเสี่ยงจากราคาสินค้าโภคภัณฑ์ ซึ่งเกิดจากการซื้อวัตถุดิบและการขายผลิตภัณฑ์ ทั้งนี้กลุ่มบริษัทมีการบริหารจัดการความเสี่ยงโดยติดตามสถานการณ์เศรษฐกิจ ราคาวัตถุดิบและผลิตภัณฑ์อย่างใกล้ชิดเพื่อทบทวนแผนการผลิตและแผนการขายตลอด </w:t>
      </w:r>
      <w:r w:rsidRPr="00B07790">
        <w:rPr>
          <w:rFonts w:asciiTheme="majorBidi" w:hAnsiTheme="majorBidi" w:cstheme="majorBidi"/>
          <w:spacing w:val="-3"/>
          <w:sz w:val="30"/>
          <w:szCs w:val="30"/>
        </w:rPr>
        <w:t xml:space="preserve">Value Chain </w:t>
      </w:r>
      <w:r w:rsidRPr="00B07790">
        <w:rPr>
          <w:rFonts w:asciiTheme="majorBidi" w:hAnsiTheme="majorBidi" w:cstheme="majorBidi"/>
          <w:spacing w:val="-3"/>
          <w:sz w:val="30"/>
          <w:szCs w:val="30"/>
          <w:cs/>
        </w:rPr>
        <w:t>ให้มีความสอดคล้องกับสถานการณ์ตลาด อีกทั้ง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ได้ทำการบริหารความเสี่ยงจากความผันผวนด้านราคาน้ำมันดิบและส่วนต่างราคาของสินค้าโภคภัณฑ์โดยการทำ</w:t>
      </w:r>
      <w:r w:rsidRPr="00B07790">
        <w:rPr>
          <w:rFonts w:asciiTheme="majorBidi" w:hAnsiTheme="majorBidi" w:cstheme="majorBidi"/>
          <w:spacing w:val="-12"/>
          <w:sz w:val="30"/>
          <w:szCs w:val="30"/>
          <w:cs/>
        </w:rPr>
        <w:t>สัญญาซื้อขายล่วงหน้าและ</w:t>
      </w:r>
      <w:r w:rsidRPr="00B07790">
        <w:rPr>
          <w:rFonts w:asciiTheme="majorBidi" w:hAnsiTheme="majorBidi" w:cstheme="majorBidi"/>
          <w:spacing w:val="-12"/>
          <w:sz w:val="30"/>
          <w:szCs w:val="30"/>
        </w:rPr>
        <w:t>/</w:t>
      </w:r>
      <w:r w:rsidRPr="00B07790">
        <w:rPr>
          <w:rFonts w:asciiTheme="majorBidi" w:hAnsiTheme="majorBidi" w:cstheme="majorBidi"/>
          <w:spacing w:val="-12"/>
          <w:sz w:val="30"/>
          <w:szCs w:val="30"/>
          <w:cs/>
        </w:rPr>
        <w:t>หรือการทำตราสารอนุพันธ์ตามกรอบที่ได้รับอนุมัติจากคณะกรรมการบริหารความเสี่ยงของ</w:t>
      </w:r>
      <w:r w:rsidRPr="00B07790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 โดยมีวัตถุประสงค์เพื่อป้องกันความเสี่ยงของราคาน้ำมันดิบและ</w:t>
      </w:r>
      <w:r w:rsidRPr="00B07790">
        <w:rPr>
          <w:rFonts w:asciiTheme="majorBidi" w:hAnsiTheme="majorBidi" w:cstheme="majorBidi"/>
          <w:spacing w:val="-6"/>
          <w:sz w:val="30"/>
          <w:szCs w:val="30"/>
          <w:cs/>
        </w:rPr>
        <w:t>ส่วนต่างราคาของสินค้าโภคภัณฑ์</w:t>
      </w:r>
      <w:r w:rsidRPr="00B07790">
        <w:rPr>
          <w:rFonts w:asciiTheme="majorBidi" w:hAnsiTheme="majorBidi" w:cstheme="majorBidi"/>
          <w:spacing w:val="-8"/>
          <w:sz w:val="30"/>
          <w:szCs w:val="30"/>
          <w:cs/>
        </w:rPr>
        <w:t>ให้อยู่ในระดับไม่ต่ำกว่า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แผนธุรกิจ ซึ่งการป้องกันความเสี่ยงดังกล่าวจะส่งผลให้เกิดกำไร (ขาดทุน) จากตราสารอนุพันธ์ในทิศทางตรงข้าม</w:t>
      </w:r>
      <w:r w:rsidRPr="00B07790">
        <w:rPr>
          <w:rFonts w:asciiTheme="majorBidi" w:hAnsiTheme="majorBidi" w:cstheme="majorBidi"/>
          <w:spacing w:val="-3"/>
          <w:sz w:val="30"/>
          <w:szCs w:val="30"/>
          <w:cs/>
        </w:rPr>
        <w:t>กับระดับราคาของน้ำมันดิบและผลิตภัณฑ์ เพื่อรักษากำไรขั้นต้นและกำไรสุทธิให้มีเสถียรภาพตามแผนธุรกิจ ดังนี้</w:t>
      </w:r>
    </w:p>
    <w:p w14:paraId="3213CA9B" w14:textId="77777777" w:rsidR="00006112" w:rsidRPr="00B07790" w:rsidRDefault="00006112" w:rsidP="00936F4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3"/>
          <w:sz w:val="20"/>
          <w:szCs w:val="20"/>
        </w:rPr>
      </w:pPr>
    </w:p>
    <w:p w14:paraId="1053249B" w14:textId="77777777" w:rsidR="00936F40" w:rsidRPr="00B07790" w:rsidRDefault="00936F40" w:rsidP="003722C7">
      <w:pPr>
        <w:pStyle w:val="ListParagraph"/>
        <w:numPr>
          <w:ilvl w:val="0"/>
          <w:numId w:val="5"/>
        </w:numPr>
        <w:tabs>
          <w:tab w:val="left" w:pos="1080"/>
        </w:tabs>
        <w:spacing w:after="240"/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ในกรณีที่ราคาน้ำมันดิบหรือส่วนต่างราคาสินค้าโภคภัณฑ์ในตลาดต่ำกว่าราคาในสัญญาซื้อขายล่วงหน้า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จะส่งผลให้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ตราสารอนุพันธ์ดังกล่าวมีผลกำไร ในขณะที่กำไรขั้นต้นที่กลุ่มบริษัทได้รับเป็นเงินสดจะมีมูลค่าลดลงจากราคาหรือส่วนต่างราคาในตลาดที่ต่ำลง</w:t>
      </w:r>
    </w:p>
    <w:p w14:paraId="5E3B0B6B" w14:textId="77777777" w:rsidR="00936F40" w:rsidRPr="00B07790" w:rsidRDefault="00936F40" w:rsidP="003722C7">
      <w:pPr>
        <w:pStyle w:val="ListParagraph"/>
        <w:numPr>
          <w:ilvl w:val="0"/>
          <w:numId w:val="5"/>
        </w:numPr>
        <w:tabs>
          <w:tab w:val="left" w:pos="1080"/>
        </w:tabs>
        <w:ind w:left="1800" w:hanging="270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ในทางตรงกันข้าม ในกรณีที่ราคาน้ำมันดิบหรือส่วนต่างราคาสินค้าโภคภัณฑ์ในตลาดสูงกว่าราคาในสัญญาซื้อขายล่วงหน้า</w:t>
      </w:r>
      <w:r w:rsidRPr="00B07790">
        <w:rPr>
          <w:rFonts w:asciiTheme="majorBidi" w:hAnsiTheme="majorBidi" w:cstheme="majorBidi"/>
          <w:spacing w:val="-5"/>
          <w:sz w:val="30"/>
          <w:szCs w:val="30"/>
          <w:cs/>
          <w:lang w:val="en-GB"/>
        </w:rPr>
        <w:t xml:space="preserve"> จะส่งผลให้ตราสารอนุพันธ์ดังกล่าวมีผลขาดทุน ในขณะที่กำไรขั้นต้นที่กลุ่มบริษัทได้รับเป็นเงินสด</w:t>
      </w:r>
      <w:r w:rsidRPr="00B07790">
        <w:rPr>
          <w:rFonts w:asciiTheme="majorBidi" w:hAnsiTheme="majorBidi" w:cstheme="majorBidi"/>
          <w:sz w:val="30"/>
          <w:szCs w:val="30"/>
          <w:cs/>
          <w:lang w:val="en-GB"/>
        </w:rPr>
        <w:t>จะมีมูลค่าสูงขึ้นจากราคาหรือส่วนต่างราคาในตลาดที่สูงขึ้น</w:t>
      </w:r>
    </w:p>
    <w:p w14:paraId="1A31F5B8" w14:textId="77777777" w:rsidR="00936F40" w:rsidRPr="00B07790" w:rsidRDefault="00936F40" w:rsidP="00936F40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242DFD9" w14:textId="432A597A" w:rsidR="001448FF" w:rsidRPr="00B07790" w:rsidRDefault="00936F40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ซึ่งหากมองในภาพรวม จะเห็นว่า วิธีการป้องกันความเสี่ยงโดยการทำสัญญาซื้อขายล่วงหน้าและ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หรือการทำตราสารอนุพันธ์</w:t>
      </w:r>
      <w:r w:rsidRPr="00B0779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7790">
        <w:rPr>
          <w:rFonts w:asciiTheme="majorBidi" w:hAnsiTheme="majorBidi" w:cstheme="majorBidi"/>
          <w:spacing w:val="-4"/>
          <w:sz w:val="30"/>
          <w:szCs w:val="30"/>
          <w:cs/>
        </w:rPr>
        <w:t>สามารถลดผลกระทบจากความผันผวนของผลการดำเนินงานของกลุ่มบริษัทลงได้</w:t>
      </w:r>
    </w:p>
    <w:p w14:paraId="4AB76E51" w14:textId="41ED61A1" w:rsidR="00D51ECE" w:rsidRPr="00B07790" w:rsidRDefault="00D51ECE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C735E7" w14:textId="501F30F7" w:rsidR="00244709" w:rsidRPr="00B07790" w:rsidRDefault="00105F2B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B07790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="00B61F8B" w:rsidRPr="00B07790">
        <w:rPr>
          <w:rFonts w:asciiTheme="majorBidi" w:hAnsiTheme="majorBidi" w:hint="cs"/>
          <w:spacing w:val="-2"/>
          <w:sz w:val="30"/>
          <w:szCs w:val="30"/>
          <w:cs/>
        </w:rPr>
        <w:t>และบริษัท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รับรู้ผล</w:t>
      </w:r>
      <w:r w:rsidR="00744C6A" w:rsidRPr="00B07790">
        <w:rPr>
          <w:rFonts w:asciiTheme="majorBidi" w:hAnsiTheme="majorBidi" w:hint="cs"/>
          <w:spacing w:val="-2"/>
          <w:sz w:val="30"/>
          <w:szCs w:val="30"/>
          <w:cs/>
        </w:rPr>
        <w:t>กำไร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จากตราสารอนุพันธ์เพื่อป</w:t>
      </w:r>
      <w:r w:rsidR="00585D6F" w:rsidRPr="00B07790">
        <w:rPr>
          <w:rFonts w:asciiTheme="majorBidi" w:hAnsiTheme="majorBidi" w:hint="cs"/>
          <w:spacing w:val="-2"/>
          <w:sz w:val="30"/>
          <w:szCs w:val="30"/>
          <w:cs/>
        </w:rPr>
        <w:t>้อง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กันความเสี่ยงด้านราคาสินค้าโภคภัณฑ์จำนว</w:t>
      </w:r>
      <w:r w:rsidR="00744C6A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น </w:t>
      </w:r>
      <w:r w:rsidR="00744C6A" w:rsidRPr="00B07790">
        <w:rPr>
          <w:rFonts w:asciiTheme="majorBidi" w:hAnsiTheme="majorBidi"/>
          <w:spacing w:val="-2"/>
          <w:sz w:val="30"/>
          <w:szCs w:val="30"/>
        </w:rPr>
        <w:t>1,467</w:t>
      </w:r>
      <w:r w:rsidR="00244709" w:rsidRPr="00B077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B61F8B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B61F8B" w:rsidRPr="00B07790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B61F8B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ธันวาคม </w:t>
      </w:r>
      <w:r w:rsidR="00B61F8B" w:rsidRPr="00B07790">
        <w:rPr>
          <w:rFonts w:asciiTheme="majorBidi" w:hAnsiTheme="majorBidi"/>
          <w:spacing w:val="-2"/>
          <w:sz w:val="30"/>
          <w:szCs w:val="30"/>
        </w:rPr>
        <w:t>256</w:t>
      </w:r>
      <w:r w:rsidR="00E87F65" w:rsidRPr="00B07790">
        <w:rPr>
          <w:rFonts w:asciiTheme="majorBidi" w:hAnsiTheme="majorBidi"/>
          <w:spacing w:val="-2"/>
          <w:sz w:val="30"/>
          <w:szCs w:val="30"/>
        </w:rPr>
        <w:t>7</w:t>
      </w:r>
      <w:r w:rsidR="00C01B70" w:rsidRPr="00B0779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01B70" w:rsidRPr="00B07790">
        <w:rPr>
          <w:rFonts w:asciiTheme="majorBidi" w:hAnsiTheme="majorBidi"/>
          <w:i/>
          <w:iCs/>
          <w:spacing w:val="-2"/>
          <w:sz w:val="30"/>
          <w:szCs w:val="30"/>
        </w:rPr>
        <w:t>(256</w:t>
      </w:r>
      <w:r w:rsidR="00E87F65" w:rsidRPr="00B07790">
        <w:rPr>
          <w:rFonts w:asciiTheme="majorBidi" w:hAnsiTheme="majorBidi"/>
          <w:i/>
          <w:iCs/>
          <w:spacing w:val="-2"/>
          <w:sz w:val="30"/>
          <w:szCs w:val="30"/>
        </w:rPr>
        <w:t>6</w:t>
      </w:r>
      <w:r w:rsidR="00C01B70" w:rsidRPr="00B0779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 </w:t>
      </w:r>
      <w:r w:rsidR="00C01B70" w:rsidRPr="00B07790">
        <w:rPr>
          <w:rFonts w:asciiTheme="majorBidi" w:hAnsiTheme="majorBidi"/>
          <w:i/>
          <w:iCs/>
          <w:spacing w:val="-2"/>
          <w:sz w:val="30"/>
          <w:szCs w:val="30"/>
        </w:rPr>
        <w:t xml:space="preserve">: </w:t>
      </w:r>
      <w:r w:rsidR="00006112" w:rsidRPr="00B0779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รับรู้ผลขาดทุนจำนวน </w:t>
      </w:r>
      <w:r w:rsidR="00E87F65" w:rsidRPr="00B07790">
        <w:rPr>
          <w:rFonts w:asciiTheme="majorBidi" w:hAnsiTheme="majorBidi"/>
          <w:i/>
          <w:iCs/>
          <w:spacing w:val="-2"/>
          <w:sz w:val="30"/>
          <w:szCs w:val="30"/>
        </w:rPr>
        <w:t>62</w:t>
      </w:r>
      <w:r w:rsidR="00006112" w:rsidRPr="00B07790">
        <w:rPr>
          <w:rFonts w:asciiTheme="majorBidi" w:hAnsiTheme="majorBidi"/>
          <w:i/>
          <w:iCs/>
          <w:spacing w:val="-2"/>
          <w:sz w:val="30"/>
          <w:szCs w:val="30"/>
        </w:rPr>
        <w:t>7</w:t>
      </w:r>
      <w:r w:rsidR="00C01B70" w:rsidRPr="00B07790">
        <w:rPr>
          <w:rFonts w:asciiTheme="majorBidi" w:hAnsiTheme="majorBidi"/>
          <w:i/>
          <w:iCs/>
          <w:spacing w:val="-2"/>
          <w:sz w:val="30"/>
          <w:szCs w:val="30"/>
        </w:rPr>
        <w:t xml:space="preserve"> </w:t>
      </w:r>
      <w:r w:rsidR="00671963" w:rsidRPr="00B0779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 xml:space="preserve">           </w:t>
      </w:r>
      <w:r w:rsidR="00C01B70" w:rsidRPr="00B07790">
        <w:rPr>
          <w:rFonts w:asciiTheme="majorBidi" w:hAnsiTheme="majorBidi" w:hint="cs"/>
          <w:i/>
          <w:iCs/>
          <w:spacing w:val="-2"/>
          <w:sz w:val="30"/>
          <w:szCs w:val="30"/>
          <w:cs/>
        </w:rPr>
        <w:t>ล้านบาท</w:t>
      </w:r>
      <w:r w:rsidR="00C01B70" w:rsidRPr="00B07790">
        <w:rPr>
          <w:rFonts w:asciiTheme="majorBidi" w:hAnsiTheme="majorBidi"/>
          <w:i/>
          <w:iCs/>
          <w:spacing w:val="-2"/>
          <w:sz w:val="30"/>
          <w:szCs w:val="30"/>
        </w:rPr>
        <w:t>)</w:t>
      </w:r>
      <w:r w:rsidR="00B61F8B" w:rsidRPr="00B07790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ซึ่งมีสาเหตุหลักจากส่วนต่างราคาผลิตภัณฑ์ที่เกิดขึ้นจริง</w:t>
      </w:r>
      <w:r w:rsidR="0041672C" w:rsidRPr="00B07790">
        <w:rPr>
          <w:rFonts w:asciiTheme="majorBidi" w:hAnsiTheme="majorBidi" w:hint="cs"/>
          <w:spacing w:val="-2"/>
          <w:sz w:val="30"/>
          <w:szCs w:val="30"/>
          <w:cs/>
        </w:rPr>
        <w:t>ต่ำ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กว่าราคาที่ทำป</w:t>
      </w:r>
      <w:r w:rsidR="00585D6F" w:rsidRPr="00B07790">
        <w:rPr>
          <w:rFonts w:asciiTheme="majorBidi" w:hAnsiTheme="majorBidi" w:hint="cs"/>
          <w:spacing w:val="-2"/>
          <w:sz w:val="30"/>
          <w:szCs w:val="30"/>
          <w:cs/>
        </w:rPr>
        <w:t>้อง</w:t>
      </w:r>
      <w:r w:rsidR="00244709" w:rsidRPr="00B07790">
        <w:rPr>
          <w:rFonts w:asciiTheme="majorBidi" w:hAnsiTheme="majorBidi" w:hint="cs"/>
          <w:spacing w:val="-2"/>
          <w:sz w:val="30"/>
          <w:szCs w:val="30"/>
          <w:cs/>
        </w:rPr>
        <w:t>กันความเสี่ยงไว้</w:t>
      </w:r>
      <w:r w:rsidR="00B61F8B" w:rsidRPr="00B07790">
        <w:rPr>
          <w:rFonts w:asciiTheme="majorBidi" w:hAnsiTheme="majorBidi"/>
          <w:spacing w:val="-2"/>
          <w:sz w:val="30"/>
          <w:szCs w:val="30"/>
        </w:rPr>
        <w:t xml:space="preserve"> </w:t>
      </w:r>
    </w:p>
    <w:p w14:paraId="4634E9FD" w14:textId="77777777" w:rsidR="00980ECF" w:rsidRPr="00B07790" w:rsidRDefault="00980ECF" w:rsidP="001D018A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CB2A5B" w14:textId="4D8AC90D" w:rsidR="00CB3C87" w:rsidRPr="00B07790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07790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การวิเคราะห์ความอ่อนไหวของราคาสินค้าโภคภัณฑ์</w:t>
      </w:r>
    </w:p>
    <w:p w14:paraId="01249CCF" w14:textId="77777777" w:rsidR="00CB3C87" w:rsidRPr="00B07790" w:rsidRDefault="00CB3C87" w:rsidP="00CB3C8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4A06A11" w14:textId="6AEADB55" w:rsidR="00C10EAA" w:rsidRPr="00B07790" w:rsidRDefault="00CB3C87" w:rsidP="00CB3C87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</w:rPr>
      </w:pPr>
      <w:r w:rsidRPr="00B07790">
        <w:rPr>
          <w:rFonts w:ascii="Angsana New" w:hAnsi="Angsana New"/>
          <w:spacing w:val="-6"/>
          <w:sz w:val="30"/>
          <w:szCs w:val="30"/>
          <w:cs/>
        </w:rPr>
        <w:t>ตารางต่อไปนี้แสดงรายละเอียดความอ่อนไหวของกลุ่ม</w:t>
      </w:r>
      <w:r w:rsidRPr="00B07790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07790">
        <w:rPr>
          <w:rFonts w:ascii="Angsana New" w:hAnsi="Angsana New"/>
          <w:spacing w:val="-6"/>
          <w:sz w:val="30"/>
          <w:szCs w:val="30"/>
          <w:cs/>
        </w:rPr>
        <w:t>ต่อการเพิ่มขึ้น และการลดลงของ</w:t>
      </w:r>
      <w:r w:rsidRPr="00B07790">
        <w:rPr>
          <w:rFonts w:ascii="Angsana New" w:hAnsi="Angsana New" w:hint="cs"/>
          <w:spacing w:val="-6"/>
          <w:sz w:val="30"/>
          <w:szCs w:val="30"/>
          <w:cs/>
        </w:rPr>
        <w:t>ราคาสินค้าโภคภัณฑ์</w:t>
      </w:r>
      <w:r w:rsidRPr="00B07790">
        <w:rPr>
          <w:rFonts w:ascii="Angsana New" w:hAnsi="Angsana New"/>
          <w:sz w:val="30"/>
          <w:szCs w:val="30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การวิเคราะห์ความอ่อนไหว</w:t>
      </w:r>
      <w:r w:rsidRPr="00B07790">
        <w:rPr>
          <w:rFonts w:ascii="Angsana New" w:hAnsi="Angsana New"/>
          <w:sz w:val="30"/>
          <w:szCs w:val="30"/>
          <w:cs/>
        </w:rPr>
        <w:t>จะรวมเฉพาะ</w:t>
      </w:r>
      <w:r w:rsidRPr="00B07790">
        <w:rPr>
          <w:rFonts w:ascii="Angsana New" w:hAnsi="Angsana New" w:hint="cs"/>
          <w:sz w:val="30"/>
          <w:szCs w:val="30"/>
          <w:cs/>
        </w:rPr>
        <w:t>ยอดคงเหลือของรายการตราสารอนุพันธ์สินค้าโภคภัณฑ์</w:t>
      </w:r>
      <w:r w:rsidRPr="00B07790">
        <w:rPr>
          <w:rFonts w:ascii="Angsana New" w:hAnsi="Angsana New"/>
          <w:sz w:val="30"/>
          <w:szCs w:val="30"/>
          <w:cs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</w:rPr>
        <w:t>ณ วันที่</w:t>
      </w:r>
      <w:r w:rsidRPr="00B07790">
        <w:rPr>
          <w:rFonts w:ascii="Angsana New" w:hAnsi="Angsana New" w:hint="cs"/>
          <w:spacing w:val="4"/>
          <w:sz w:val="30"/>
          <w:szCs w:val="30"/>
          <w:cs/>
        </w:rPr>
        <w:t>รายงาน และใช้อัตราที่เพิ่มขึ้นหรือลดลงโดยพิจารณาถึงการเปลี่ยนแปลงของราคาสินค้าโภคภัณฑ์ในตลาด</w:t>
      </w:r>
      <w:r w:rsidRPr="00B07790">
        <w:rPr>
          <w:rFonts w:ascii="Angsana New" w:hAnsi="Angsana New" w:hint="cs"/>
          <w:sz w:val="30"/>
          <w:szCs w:val="30"/>
          <w:cs/>
        </w:rPr>
        <w:t>ที่เป็นไปได้อย่างสมเหตุสมผล</w:t>
      </w:r>
    </w:p>
    <w:p w14:paraId="4EED3FF1" w14:textId="741B50F8" w:rsidR="00C10EAA" w:rsidRPr="00B07790" w:rsidRDefault="00C10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tbl>
      <w:tblPr>
        <w:tblW w:w="0" w:type="auto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42"/>
        <w:gridCol w:w="992"/>
        <w:gridCol w:w="142"/>
        <w:gridCol w:w="992"/>
        <w:gridCol w:w="142"/>
        <w:gridCol w:w="992"/>
        <w:gridCol w:w="142"/>
        <w:gridCol w:w="995"/>
      </w:tblGrid>
      <w:tr w:rsidR="00CB3C87" w:rsidRPr="00B07790" w14:paraId="4C5A5C5B" w14:textId="77777777" w:rsidTr="009733C2">
        <w:trPr>
          <w:tblHeader/>
        </w:trPr>
        <w:tc>
          <w:tcPr>
            <w:tcW w:w="4410" w:type="dxa"/>
            <w:shd w:val="clear" w:color="auto" w:fill="auto"/>
          </w:tcPr>
          <w:p w14:paraId="50A32282" w14:textId="1B5EF9F9" w:rsidR="00CB3C87" w:rsidRPr="00B0779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D6FBB35" w14:textId="77777777" w:rsidR="00CB3C87" w:rsidRPr="00B0779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14:paraId="626D9BE5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029083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29" w:type="dxa"/>
            <w:gridSpan w:val="3"/>
          </w:tcPr>
          <w:p w14:paraId="576EAFC7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3C87" w:rsidRPr="00B07790" w14:paraId="22645116" w14:textId="77777777" w:rsidTr="009733C2">
        <w:trPr>
          <w:tblHeader/>
        </w:trPr>
        <w:tc>
          <w:tcPr>
            <w:tcW w:w="4410" w:type="dxa"/>
            <w:shd w:val="clear" w:color="auto" w:fill="auto"/>
          </w:tcPr>
          <w:p w14:paraId="4195DA96" w14:textId="77777777" w:rsidR="00CB3C87" w:rsidRPr="00B0779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CEF89EE" w14:textId="77777777" w:rsidR="00CB3C87" w:rsidRPr="00B0779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C8B3657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3B0A15E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2B4D12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</w:tcPr>
          <w:p w14:paraId="5A386EAC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1FAB319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49B58E2A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5" w:type="dxa"/>
          </w:tcPr>
          <w:p w14:paraId="551BB10E" w14:textId="77777777" w:rsidR="00CB3C87" w:rsidRPr="00B07790" w:rsidRDefault="00CB3C87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ลดลง</w:t>
            </w:r>
          </w:p>
        </w:tc>
      </w:tr>
      <w:tr w:rsidR="00CB3C87" w:rsidRPr="00B07790" w14:paraId="23EB416E" w14:textId="77777777" w:rsidTr="009733C2">
        <w:trPr>
          <w:tblHeader/>
        </w:trPr>
        <w:tc>
          <w:tcPr>
            <w:tcW w:w="4410" w:type="dxa"/>
            <w:shd w:val="clear" w:color="auto" w:fill="auto"/>
          </w:tcPr>
          <w:p w14:paraId="7D877B27" w14:textId="77777777" w:rsidR="00CB3C87" w:rsidRPr="00B0779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18C6FEB" w14:textId="77777777" w:rsidR="00CB3C87" w:rsidRPr="00B0779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397" w:type="dxa"/>
            <w:gridSpan w:val="7"/>
            <w:shd w:val="clear" w:color="auto" w:fill="auto"/>
          </w:tcPr>
          <w:p w14:paraId="13AE61D1" w14:textId="46AB22CE" w:rsidR="00CB3C87" w:rsidRPr="00B07790" w:rsidRDefault="00CC6D88" w:rsidP="00C278B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3C87" w:rsidRPr="00B07790" w14:paraId="02A2EE94" w14:textId="77777777" w:rsidTr="009733C2">
        <w:tc>
          <w:tcPr>
            <w:tcW w:w="4410" w:type="dxa"/>
            <w:shd w:val="clear" w:color="auto" w:fill="auto"/>
          </w:tcPr>
          <w:p w14:paraId="1339DCC6" w14:textId="6E8421BA" w:rsidR="00CB3C87" w:rsidRPr="00B07790" w:rsidRDefault="00CB3C87" w:rsidP="00C278B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bookmarkStart w:id="20" w:name="_Hlk141886623"/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</w:t>
            </w:r>
            <w:r w:rsidR="00E87F65"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DD75A2B" w14:textId="77777777" w:rsidR="00CB3C87" w:rsidRPr="00B07790" w:rsidRDefault="00CB3C87" w:rsidP="00C278B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9AAECFA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6D5205FD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BCAC93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2735725F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87180CD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670D97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1D8140E2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CB3C87" w:rsidRPr="00B07790" w14:paraId="00A6A950" w14:textId="77777777" w:rsidTr="009733C2">
        <w:tc>
          <w:tcPr>
            <w:tcW w:w="4410" w:type="dxa"/>
            <w:shd w:val="clear" w:color="auto" w:fill="auto"/>
          </w:tcPr>
          <w:p w14:paraId="3FA75A64" w14:textId="77777777" w:rsidR="00CB3C87" w:rsidRPr="00B07790" w:rsidRDefault="00CB3C87" w:rsidP="00C278B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สุทธิจากตราสารอนุพันธ์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371C5" w14:textId="77777777" w:rsidR="00CB3C87" w:rsidRPr="00B07790" w:rsidRDefault="00CB3C87" w:rsidP="00C278B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7048F7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EAC00A0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A0CC40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C869BA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8CBA12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6CB128A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17931559" w14:textId="77777777" w:rsidR="00CB3C87" w:rsidRPr="00B07790" w:rsidRDefault="00CB3C87" w:rsidP="0041681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45A1" w:rsidRPr="00B07790" w14:paraId="2D62B23D" w14:textId="77777777" w:rsidTr="009733C2">
        <w:tc>
          <w:tcPr>
            <w:tcW w:w="4410" w:type="dxa"/>
            <w:shd w:val="clear" w:color="auto" w:fill="auto"/>
          </w:tcPr>
          <w:p w14:paraId="14BA1B76" w14:textId="77777777" w:rsidR="003C45A1" w:rsidRPr="00B07790" w:rsidRDefault="003C45A1" w:rsidP="003C45A1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C3697" w14:textId="77777777" w:rsidR="003C45A1" w:rsidRPr="00B07790" w:rsidRDefault="003C45A1" w:rsidP="003C45A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871117" w14:textId="7F2EE461" w:rsidR="003C45A1" w:rsidRPr="00B07790" w:rsidRDefault="00D1253E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42" w:type="dxa"/>
            <w:vAlign w:val="bottom"/>
          </w:tcPr>
          <w:p w14:paraId="5DA7736C" w14:textId="77777777" w:rsidR="003C45A1" w:rsidRPr="00B0779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C03EECA" w14:textId="224EC3C1" w:rsidR="003C45A1" w:rsidRPr="00B07790" w:rsidRDefault="00D1253E" w:rsidP="003C45A1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bottom"/>
          </w:tcPr>
          <w:p w14:paraId="3DECC58D" w14:textId="77777777" w:rsidR="003C45A1" w:rsidRPr="00B0779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6389F7" w14:textId="22E10F9F" w:rsidR="003C45A1" w:rsidRPr="00B07790" w:rsidRDefault="00D1253E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42" w:type="dxa"/>
            <w:vAlign w:val="bottom"/>
          </w:tcPr>
          <w:p w14:paraId="68B0971A" w14:textId="77777777" w:rsidR="003C45A1" w:rsidRPr="00B07790" w:rsidRDefault="003C45A1" w:rsidP="003C45A1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59A1C07F" w14:textId="39C42F5D" w:rsidR="003C45A1" w:rsidRPr="00B07790" w:rsidRDefault="00D1253E" w:rsidP="003C45A1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D1253E" w:rsidRPr="00B07790" w14:paraId="65AE22E1" w14:textId="77777777" w:rsidTr="009733C2">
        <w:tc>
          <w:tcPr>
            <w:tcW w:w="4410" w:type="dxa"/>
            <w:shd w:val="clear" w:color="auto" w:fill="auto"/>
          </w:tcPr>
          <w:p w14:paraId="2BB7B29B" w14:textId="2F1429EA" w:rsidR="00D1253E" w:rsidRPr="00B07790" w:rsidRDefault="00D1253E" w:rsidP="00D1253E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ส่วนต่างราคาของสินค้าโภคภัณฑ์ผลิตภัณฑ์ปิโตรเคมี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เพิ่ม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ลด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4BA3FF" w14:textId="77777777" w:rsidR="00D1253E" w:rsidRPr="00B07790" w:rsidRDefault="00D1253E" w:rsidP="00D1253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DF569D" w14:textId="1A5E837C" w:rsidR="00D1253E" w:rsidRPr="00B07790" w:rsidRDefault="00D1253E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4C0A8ADE" w14:textId="77777777" w:rsidR="00D1253E" w:rsidRPr="00B07790" w:rsidRDefault="00D1253E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7E4B94" w14:textId="36E6DD6D" w:rsidR="00D1253E" w:rsidRPr="00B07790" w:rsidRDefault="00D1253E" w:rsidP="00D1253E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472639F1" w14:textId="77777777" w:rsidR="00D1253E" w:rsidRPr="00B07790" w:rsidRDefault="00D1253E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089AFD7" w14:textId="51C96CF9" w:rsidR="00D1253E" w:rsidRPr="00B07790" w:rsidRDefault="00D1253E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5D2B840D" w14:textId="77777777" w:rsidR="00D1253E" w:rsidRPr="00B07790" w:rsidRDefault="00D1253E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6975C25C" w14:textId="37666626" w:rsidR="00D1253E" w:rsidRPr="00B07790" w:rsidRDefault="00D1253E" w:rsidP="00D1253E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733C2" w:rsidRPr="00B07790" w14:paraId="2B69D0F8" w14:textId="77777777" w:rsidTr="009733C2">
        <w:tc>
          <w:tcPr>
            <w:tcW w:w="4410" w:type="dxa"/>
            <w:shd w:val="clear" w:color="auto" w:fill="auto"/>
          </w:tcPr>
          <w:p w14:paraId="2E2CBD92" w14:textId="77777777" w:rsidR="009733C2" w:rsidRPr="00B07790" w:rsidRDefault="009733C2" w:rsidP="00D1253E">
            <w:pPr>
              <w:spacing w:line="240" w:lineRule="auto"/>
              <w:ind w:left="141" w:right="115" w:hanging="141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71606F" w14:textId="77777777" w:rsidR="009733C2" w:rsidRPr="00B07790" w:rsidRDefault="009733C2" w:rsidP="00D1253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8D465B" w14:textId="77777777" w:rsidR="009733C2" w:rsidRPr="00B07790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BD10E90" w14:textId="77777777" w:rsidR="009733C2" w:rsidRPr="00B07790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288DAB" w14:textId="77777777" w:rsidR="009733C2" w:rsidRPr="00B07790" w:rsidRDefault="009733C2" w:rsidP="00D1253E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CFAD92" w14:textId="77777777" w:rsidR="009733C2" w:rsidRPr="00B07790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42625A" w14:textId="77777777" w:rsidR="009733C2" w:rsidRPr="00B07790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C3E5E5" w14:textId="77777777" w:rsidR="009733C2" w:rsidRPr="00B07790" w:rsidRDefault="009733C2" w:rsidP="00D1253E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D575BCE" w14:textId="77777777" w:rsidR="009733C2" w:rsidRPr="00B07790" w:rsidRDefault="009733C2" w:rsidP="00D1253E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0"/>
      <w:tr w:rsidR="00BD1D46" w:rsidRPr="00B07790" w14:paraId="44CC90E8" w14:textId="77777777" w:rsidTr="009733C2">
        <w:tc>
          <w:tcPr>
            <w:tcW w:w="4410" w:type="dxa"/>
            <w:shd w:val="clear" w:color="auto" w:fill="auto"/>
          </w:tcPr>
          <w:p w14:paraId="5DB47D5D" w14:textId="49296B7F" w:rsidR="00BD1D46" w:rsidRPr="00B07790" w:rsidRDefault="00BD1D46" w:rsidP="00BD1D46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703A4341" w14:textId="77777777" w:rsidR="00BD1D46" w:rsidRPr="00B07790" w:rsidRDefault="00BD1D46" w:rsidP="00BD1D46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6331917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71564039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</w:tcPr>
          <w:p w14:paraId="14EAC5BE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B0C765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1DE181A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2" w:type="dxa"/>
          </w:tcPr>
          <w:p w14:paraId="504F6FF1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128649DE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</w:tr>
      <w:tr w:rsidR="00BD1D46" w:rsidRPr="00B07790" w14:paraId="072A7DCE" w14:textId="77777777" w:rsidTr="009733C2">
        <w:tc>
          <w:tcPr>
            <w:tcW w:w="4410" w:type="dxa"/>
            <w:shd w:val="clear" w:color="auto" w:fill="auto"/>
          </w:tcPr>
          <w:p w14:paraId="76DFE427" w14:textId="0D07191B" w:rsidR="00BD1D46" w:rsidRPr="00B07790" w:rsidRDefault="00BD1D46" w:rsidP="00BD1D4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B077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สุทธิจากตราสารอนุพันธ์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409E23" w14:textId="77777777" w:rsidR="00BD1D46" w:rsidRPr="00B07790" w:rsidRDefault="00BD1D46" w:rsidP="00BD1D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7FF62D4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7F4F1C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E0AB4D1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C7B959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1E7C40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9172E7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5AF1BE9D" w14:textId="77777777" w:rsidR="00BD1D46" w:rsidRPr="00B07790" w:rsidRDefault="00BD1D46" w:rsidP="00BD1D46">
            <w:pPr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46" w:rsidRPr="00B07790" w14:paraId="205AD0CC" w14:textId="77777777" w:rsidTr="009733C2">
        <w:tc>
          <w:tcPr>
            <w:tcW w:w="4410" w:type="dxa"/>
            <w:shd w:val="clear" w:color="auto" w:fill="auto"/>
          </w:tcPr>
          <w:p w14:paraId="0429097A" w14:textId="0CBC989E" w:rsidR="00BD1D46" w:rsidRPr="00B07790" w:rsidRDefault="00BD1D46" w:rsidP="00BD1D4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ส่วนต่างราคาของสินค้าโภคภัณฑ์ผลิตภัณฑ์ปิโตรเลียม เพิ่ม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 </w:t>
            </w:r>
            <w:r w:rsidRPr="00B077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0779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เหรียญสหรัฐอเมริกาต่อบาเรล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5D454B" w14:textId="77777777" w:rsidR="00BD1D46" w:rsidRPr="00B07790" w:rsidRDefault="00BD1D46" w:rsidP="00BD1D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81C05" w14:textId="19D94598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142" w:type="dxa"/>
            <w:vAlign w:val="bottom"/>
          </w:tcPr>
          <w:p w14:paraId="4197DA7C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9A5ABBF" w14:textId="6B0ACDAF" w:rsidR="00BD1D46" w:rsidRPr="00B07790" w:rsidRDefault="00BD1D46" w:rsidP="00BD1D46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vAlign w:val="bottom"/>
          </w:tcPr>
          <w:p w14:paraId="63BAC362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E67054" w14:textId="42A5EEC3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142" w:type="dxa"/>
            <w:vAlign w:val="bottom"/>
          </w:tcPr>
          <w:p w14:paraId="3970054E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988636B" w14:textId="1E757442" w:rsidR="00BD1D46" w:rsidRPr="00B07790" w:rsidRDefault="00BD1D46" w:rsidP="00BD1D46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BD1D46" w:rsidRPr="00B07790" w14:paraId="559CA378" w14:textId="77777777" w:rsidTr="009733C2">
        <w:tc>
          <w:tcPr>
            <w:tcW w:w="4410" w:type="dxa"/>
            <w:shd w:val="clear" w:color="auto" w:fill="auto"/>
          </w:tcPr>
          <w:p w14:paraId="2073E61F" w14:textId="3A378DB6" w:rsidR="00BD1D46" w:rsidRPr="00B07790" w:rsidRDefault="00BD1D46" w:rsidP="00BD1D46">
            <w:pPr>
              <w:spacing w:line="240" w:lineRule="auto"/>
              <w:ind w:left="141" w:right="115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ส่วนต่างราคาของสินค้าโภคภัณฑ์ผลิตภัณฑ์ปิโตรเคมี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เพิ่ม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ลด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/>
                <w:sz w:val="28"/>
                <w:szCs w:val="28"/>
              </w:rPr>
              <w:t>1</w:t>
            </w:r>
            <w:r w:rsidRPr="00B077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28"/>
                <w:szCs w:val="28"/>
                <w:cs/>
              </w:rPr>
              <w:t>เหรียญสหรัฐอเมริกาต่อตัน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4FE77D" w14:textId="77777777" w:rsidR="00BD1D46" w:rsidRPr="00B07790" w:rsidRDefault="00BD1D46" w:rsidP="00BD1D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70710A" w14:textId="1AF9BFCD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59AD632C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C28751" w14:textId="7A3FDB4F" w:rsidR="00BD1D46" w:rsidRPr="00B07790" w:rsidRDefault="00BD1D46" w:rsidP="00BD1D46">
            <w:pPr>
              <w:tabs>
                <w:tab w:val="decimal" w:pos="88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20CE23B1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F3BFB1E" w14:textId="7ECD5C9B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42" w:type="dxa"/>
            <w:vAlign w:val="bottom"/>
          </w:tcPr>
          <w:p w14:paraId="5B1D821E" w14:textId="77777777" w:rsidR="00BD1D46" w:rsidRPr="00B07790" w:rsidRDefault="00BD1D46" w:rsidP="00BD1D46">
            <w:pPr>
              <w:tabs>
                <w:tab w:val="decimal" w:pos="81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6159909" w14:textId="2766B0B4" w:rsidR="00BD1D46" w:rsidRPr="00B07790" w:rsidRDefault="00BD1D46" w:rsidP="00BD1D46">
            <w:pPr>
              <w:tabs>
                <w:tab w:val="decimal" w:pos="87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77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AD173BD" w14:textId="77777777" w:rsidR="009733C2" w:rsidRPr="00B07790" w:rsidRDefault="00973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B1718C4" w14:textId="3425E763" w:rsidR="00F03B2B" w:rsidRPr="00B07790" w:rsidRDefault="00F03B2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B0779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B07790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tbl>
      <w:tblPr>
        <w:tblW w:w="9198" w:type="dxa"/>
        <w:tblInd w:w="504" w:type="dxa"/>
        <w:tblLayout w:type="fixed"/>
        <w:tblLook w:val="04A0" w:firstRow="1" w:lastRow="0" w:firstColumn="1" w:lastColumn="0" w:noHBand="0" w:noVBand="1"/>
      </w:tblPr>
      <w:tblGrid>
        <w:gridCol w:w="4175"/>
        <w:gridCol w:w="997"/>
        <w:gridCol w:w="269"/>
        <w:gridCol w:w="1085"/>
        <w:gridCol w:w="267"/>
        <w:gridCol w:w="1080"/>
        <w:gridCol w:w="267"/>
        <w:gridCol w:w="1058"/>
      </w:tblGrid>
      <w:tr w:rsidR="00044C4D" w:rsidRPr="00B07790" w14:paraId="7058865D" w14:textId="77777777" w:rsidTr="00C278B6">
        <w:trPr>
          <w:tblHeader/>
        </w:trPr>
        <w:tc>
          <w:tcPr>
            <w:tcW w:w="2270" w:type="pct"/>
          </w:tcPr>
          <w:p w14:paraId="4972FA41" w14:textId="7777777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5AF75BF7" w14:textId="7777777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5E8FF017" w14:textId="7777777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7" w:type="pct"/>
            <w:gridSpan w:val="3"/>
          </w:tcPr>
          <w:p w14:paraId="52FA88A2" w14:textId="7777777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E87F65" w:rsidRPr="00B07790" w14:paraId="5A6204FD" w14:textId="77777777" w:rsidTr="003904C1">
        <w:trPr>
          <w:tblHeader/>
        </w:trPr>
        <w:tc>
          <w:tcPr>
            <w:tcW w:w="2270" w:type="pct"/>
          </w:tcPr>
          <w:p w14:paraId="0F27A3FC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ECABA4F" w14:textId="5906C563" w:rsidR="00E87F65" w:rsidRPr="00B07790" w:rsidRDefault="00E87F65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center"/>
          </w:tcPr>
          <w:p w14:paraId="425A58A4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1F0773CE" w14:textId="72FB593A" w:rsidR="00E87F65" w:rsidRPr="00B07790" w:rsidRDefault="00E87F65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5" w:type="pct"/>
            <w:vAlign w:val="center"/>
          </w:tcPr>
          <w:p w14:paraId="7BF272B6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F2797E5" w14:textId="6C9254D5" w:rsidR="00E87F65" w:rsidRPr="00B07790" w:rsidRDefault="00E87F65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center"/>
          </w:tcPr>
          <w:p w14:paraId="4CFAF5B2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52B08EC5" w14:textId="13593144" w:rsidR="00E87F65" w:rsidRPr="00B07790" w:rsidRDefault="00E87F65" w:rsidP="00E87F65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2566</w:t>
            </w:r>
          </w:p>
        </w:tc>
      </w:tr>
      <w:tr w:rsidR="00044C4D" w:rsidRPr="00B07790" w14:paraId="748970E1" w14:textId="77777777" w:rsidTr="00C278B6">
        <w:trPr>
          <w:tblHeader/>
        </w:trPr>
        <w:tc>
          <w:tcPr>
            <w:tcW w:w="2270" w:type="pct"/>
          </w:tcPr>
          <w:p w14:paraId="7D664D8D" w14:textId="7777777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0" w:type="pct"/>
            <w:gridSpan w:val="7"/>
            <w:vAlign w:val="center"/>
          </w:tcPr>
          <w:p w14:paraId="58BA0CC9" w14:textId="77777777" w:rsidR="00044C4D" w:rsidRPr="00B07790" w:rsidRDefault="00044C4D" w:rsidP="00C278B6">
            <w:pPr>
              <w:tabs>
                <w:tab w:val="left" w:pos="720"/>
                <w:tab w:val="decimal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07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4C4D" w:rsidRPr="00B07790" w14:paraId="608D7B15" w14:textId="77777777" w:rsidTr="00C278B6">
        <w:tc>
          <w:tcPr>
            <w:tcW w:w="2270" w:type="pct"/>
            <w:hideMark/>
          </w:tcPr>
          <w:p w14:paraId="57BC5D3A" w14:textId="22AEFEC7" w:rsidR="00044C4D" w:rsidRPr="00B07790" w:rsidRDefault="00044C4D" w:rsidP="00C278B6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  <w:r w:rsidR="00957B1E" w:rsidRPr="00B0779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ตามสัญญาที่ยังไม่ได้รับรู้</w:t>
            </w:r>
          </w:p>
        </w:tc>
        <w:tc>
          <w:tcPr>
            <w:tcW w:w="542" w:type="pct"/>
          </w:tcPr>
          <w:p w14:paraId="70514CB7" w14:textId="77777777" w:rsidR="00044C4D" w:rsidRPr="00B07790" w:rsidRDefault="00044C4D" w:rsidP="00C278B6">
            <w:pPr>
              <w:tabs>
                <w:tab w:val="clear" w:pos="680"/>
                <w:tab w:val="decimal" w:pos="700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F8EFBA" w14:textId="77777777" w:rsidR="00044C4D" w:rsidRPr="00B07790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11BE76" w14:textId="77777777" w:rsidR="00044C4D" w:rsidRPr="00B07790" w:rsidRDefault="00044C4D" w:rsidP="00C278B6">
            <w:pPr>
              <w:tabs>
                <w:tab w:val="decimal" w:pos="629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9C49380" w14:textId="77777777" w:rsidR="00044C4D" w:rsidRPr="00B07790" w:rsidRDefault="00044C4D" w:rsidP="00C278B6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5B7F26" w14:textId="77777777" w:rsidR="00044C4D" w:rsidRPr="00B07790" w:rsidRDefault="00044C4D" w:rsidP="00C278B6">
            <w:pPr>
              <w:tabs>
                <w:tab w:val="decimal" w:pos="54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29B2FE" w14:textId="77777777" w:rsidR="00044C4D" w:rsidRPr="00B07790" w:rsidRDefault="00044C4D" w:rsidP="00C278B6">
            <w:pPr>
              <w:tabs>
                <w:tab w:val="decimal" w:pos="873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4C47A1C" w14:textId="77777777" w:rsidR="00044C4D" w:rsidRPr="00B07790" w:rsidRDefault="00044C4D" w:rsidP="00C278B6">
            <w:pPr>
              <w:tabs>
                <w:tab w:val="decimal" w:pos="531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F65" w:rsidRPr="00B07790" w14:paraId="3A90053A" w14:textId="77777777" w:rsidTr="00C278B6">
        <w:tc>
          <w:tcPr>
            <w:tcW w:w="2270" w:type="pct"/>
            <w:hideMark/>
          </w:tcPr>
          <w:p w14:paraId="0AC2E9A8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542" w:type="pct"/>
          </w:tcPr>
          <w:p w14:paraId="728A8940" w14:textId="525BAEE9" w:rsidR="00E87F65" w:rsidRPr="00B07790" w:rsidRDefault="00972AE5" w:rsidP="00E87F65">
            <w:pPr>
              <w:tabs>
                <w:tab w:val="decimal" w:pos="78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7C0576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8E7087A" w14:textId="1D870E7E" w:rsidR="00E87F65" w:rsidRPr="00B07790" w:rsidRDefault="00E87F65" w:rsidP="00E87F65">
            <w:pPr>
              <w:tabs>
                <w:tab w:val="clear" w:pos="907"/>
                <w:tab w:val="decimal" w:pos="780"/>
                <w:tab w:val="left" w:pos="875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23D1148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CCAC48" w14:textId="027AF569" w:rsidR="00E87F65" w:rsidRPr="00B07790" w:rsidRDefault="00972AE5" w:rsidP="00E87F65">
            <w:pPr>
              <w:tabs>
                <w:tab w:val="clear" w:pos="907"/>
                <w:tab w:val="decimal" w:pos="780"/>
                <w:tab w:val="left" w:pos="863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5FA17A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66B39A9" w14:textId="7EA87FB5" w:rsidR="00E87F65" w:rsidRPr="00B07790" w:rsidRDefault="00E87F65" w:rsidP="00E87F65">
            <w:pPr>
              <w:tabs>
                <w:tab w:val="decimal" w:pos="841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87F65" w:rsidRPr="00B07790" w14:paraId="6389BE31" w14:textId="77777777" w:rsidTr="00C278B6">
        <w:tc>
          <w:tcPr>
            <w:tcW w:w="2270" w:type="pct"/>
            <w:hideMark/>
          </w:tcPr>
          <w:p w14:paraId="42254D13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542" w:type="pct"/>
          </w:tcPr>
          <w:p w14:paraId="2C0AA4ED" w14:textId="1437CC64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3,868</w:t>
            </w:r>
          </w:p>
        </w:tc>
        <w:tc>
          <w:tcPr>
            <w:tcW w:w="146" w:type="pct"/>
          </w:tcPr>
          <w:p w14:paraId="2F65D57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BB0700" w14:textId="7F2CA3F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3,994</w:t>
            </w:r>
          </w:p>
        </w:tc>
        <w:tc>
          <w:tcPr>
            <w:tcW w:w="145" w:type="pct"/>
          </w:tcPr>
          <w:p w14:paraId="520883DC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B76850" w14:textId="1E9384C3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3,19</w:t>
            </w:r>
            <w:r w:rsidR="003C7BAE" w:rsidRPr="00B077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629934A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40449A2" w14:textId="030C49C2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</w:tr>
      <w:tr w:rsidR="00E87F65" w:rsidRPr="00B07790" w14:paraId="4D8C4F28" w14:textId="77777777" w:rsidTr="00C278B6">
        <w:tc>
          <w:tcPr>
            <w:tcW w:w="2270" w:type="pct"/>
            <w:hideMark/>
          </w:tcPr>
          <w:p w14:paraId="36523ED5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B077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542" w:type="pct"/>
          </w:tcPr>
          <w:p w14:paraId="0C4153D7" w14:textId="64536FBE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6" w:type="pct"/>
          </w:tcPr>
          <w:p w14:paraId="413A0625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A0A8544" w14:textId="54E8AC4B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5" w:type="pct"/>
          </w:tcPr>
          <w:p w14:paraId="30A77B03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26FEDA" w14:textId="198552CE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70BC618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BB327A" w14:textId="1857792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87F65" w:rsidRPr="00B07790" w14:paraId="78B2CFB5" w14:textId="77777777" w:rsidTr="00C278B6">
        <w:tc>
          <w:tcPr>
            <w:tcW w:w="2270" w:type="pct"/>
            <w:hideMark/>
          </w:tcPr>
          <w:p w14:paraId="1AC58D65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E29B2" w14:textId="3F12BC0E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6" w:type="pct"/>
          </w:tcPr>
          <w:p w14:paraId="2B224883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44A1EE" w14:textId="4D9A7102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5" w:type="pct"/>
          </w:tcPr>
          <w:p w14:paraId="2D050739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CE6E" w14:textId="64B93CE1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45" w:type="pct"/>
          </w:tcPr>
          <w:p w14:paraId="61E618B1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34E2A1F" w14:textId="179AFE0C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E87F65" w:rsidRPr="00B07790" w14:paraId="403D3C27" w14:textId="77777777" w:rsidTr="00C278B6">
        <w:tc>
          <w:tcPr>
            <w:tcW w:w="2270" w:type="pct"/>
            <w:hideMark/>
          </w:tcPr>
          <w:p w14:paraId="7ED75AE5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C7050B" w14:textId="1F5881DD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4,671</w:t>
            </w:r>
          </w:p>
        </w:tc>
        <w:tc>
          <w:tcPr>
            <w:tcW w:w="146" w:type="pct"/>
          </w:tcPr>
          <w:p w14:paraId="3C194898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2C1A4" w14:textId="234EA998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4,355</w:t>
            </w:r>
          </w:p>
        </w:tc>
        <w:tc>
          <w:tcPr>
            <w:tcW w:w="145" w:type="pct"/>
          </w:tcPr>
          <w:p w14:paraId="51CB82EC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97B" w14:textId="1D6ADE02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3,64</w:t>
            </w:r>
            <w:r w:rsidR="003C7BAE"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D28DCD2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C336A" w14:textId="0E5A363A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3,100</w:t>
            </w:r>
          </w:p>
        </w:tc>
      </w:tr>
      <w:tr w:rsidR="00E87F65" w:rsidRPr="00B07790" w14:paraId="322B617F" w14:textId="77777777" w:rsidTr="00C278B6">
        <w:tc>
          <w:tcPr>
            <w:tcW w:w="2270" w:type="pct"/>
          </w:tcPr>
          <w:p w14:paraId="08398B6C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22A66D40" w14:textId="77777777" w:rsidR="00E87F65" w:rsidRPr="00B07790" w:rsidRDefault="00E87F65" w:rsidP="00E87F65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BA00D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2BC055F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</w:tcPr>
          <w:p w14:paraId="0CAD9362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9FBDD1B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</w:tcPr>
          <w:p w14:paraId="4E5E521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13800AC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</w:tr>
      <w:tr w:rsidR="00E87F65" w:rsidRPr="00B07790" w14:paraId="4D208F14" w14:textId="77777777" w:rsidTr="00C278B6">
        <w:tc>
          <w:tcPr>
            <w:tcW w:w="2270" w:type="pct"/>
            <w:hideMark/>
          </w:tcPr>
          <w:p w14:paraId="454804C0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6EB1BC1" w14:textId="77777777" w:rsidR="00E87F65" w:rsidRPr="00B07790" w:rsidRDefault="00E87F65" w:rsidP="00E87F65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494AB6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46817F9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1089B85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2432B15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8C8E1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89F2A25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F65" w:rsidRPr="00B07790" w14:paraId="2D92F453" w14:textId="77777777" w:rsidTr="00C278B6">
        <w:tc>
          <w:tcPr>
            <w:tcW w:w="2270" w:type="pct"/>
            <w:hideMark/>
          </w:tcPr>
          <w:p w14:paraId="751DD099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13D871B9" w14:textId="2765F3F8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46" w:type="pct"/>
          </w:tcPr>
          <w:p w14:paraId="718F8EA9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B60DC09" w14:textId="205AA28F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5" w:type="pct"/>
          </w:tcPr>
          <w:p w14:paraId="3DE61BD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FC5CC89" w14:textId="5AFE72BA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45" w:type="pct"/>
          </w:tcPr>
          <w:p w14:paraId="224472AC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36EFEE3A" w14:textId="4A45E5F1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E87F65" w:rsidRPr="00B07790" w14:paraId="36EBF503" w14:textId="77777777" w:rsidTr="00C278B6">
        <w:tc>
          <w:tcPr>
            <w:tcW w:w="2270" w:type="pct"/>
            <w:hideMark/>
          </w:tcPr>
          <w:p w14:paraId="79B3D20A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028DCB30" w14:textId="675A0D65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14B8A62A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ACB55CE" w14:textId="38993A56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5" w:type="pct"/>
          </w:tcPr>
          <w:p w14:paraId="35A78153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76191D8C" w14:textId="1A553208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5" w:type="pct"/>
          </w:tcPr>
          <w:p w14:paraId="3C8F803E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68379214" w14:textId="06089B6F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E87F65" w:rsidRPr="00B07790" w14:paraId="21C1267C" w14:textId="77777777" w:rsidTr="00C278B6">
        <w:trPr>
          <w:trHeight w:val="224"/>
        </w:trPr>
        <w:tc>
          <w:tcPr>
            <w:tcW w:w="2270" w:type="pct"/>
            <w:hideMark/>
          </w:tcPr>
          <w:p w14:paraId="15235593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A7F2" w14:textId="31A10701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46" w:type="pct"/>
          </w:tcPr>
          <w:p w14:paraId="39B5A39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A5EF" w14:textId="1A5BF88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45" w:type="pct"/>
          </w:tcPr>
          <w:p w14:paraId="3F577FA4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88ACD" w14:textId="1DCD83CF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5" w:type="pct"/>
          </w:tcPr>
          <w:p w14:paraId="1A81943F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0EA15" w14:textId="0E81FD0A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E87F65" w:rsidRPr="00B07790" w14:paraId="6EE7A4DD" w14:textId="77777777" w:rsidTr="00C278B6">
        <w:trPr>
          <w:trHeight w:val="274"/>
        </w:trPr>
        <w:tc>
          <w:tcPr>
            <w:tcW w:w="2270" w:type="pct"/>
          </w:tcPr>
          <w:p w14:paraId="09EE2A75" w14:textId="77777777" w:rsidR="00E87F65" w:rsidRPr="00B07790" w:rsidRDefault="00E87F65" w:rsidP="00E87F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</w:tcPr>
          <w:p w14:paraId="10DF81F4" w14:textId="77777777" w:rsidR="00E87F65" w:rsidRPr="00B07790" w:rsidRDefault="00E87F65" w:rsidP="00E87F65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6989310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</w:tcPr>
          <w:p w14:paraId="4F29B22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0DA46441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6A6BC2B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758DC46A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</w:tcPr>
          <w:p w14:paraId="5AB50E04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87F65" w:rsidRPr="00B07790" w14:paraId="023F2F19" w14:textId="77777777" w:rsidTr="00C278B6">
        <w:trPr>
          <w:trHeight w:val="274"/>
        </w:trPr>
        <w:tc>
          <w:tcPr>
            <w:tcW w:w="2270" w:type="pct"/>
            <w:hideMark/>
          </w:tcPr>
          <w:p w14:paraId="47ACA453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4528EFAD" w14:textId="77777777" w:rsidR="00E87F65" w:rsidRPr="00B07790" w:rsidRDefault="00E87F65" w:rsidP="00E87F65">
            <w:pPr>
              <w:tabs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7F8C6C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0E3AFD81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F16B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3094826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21AF14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55463A8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7F65" w:rsidRPr="00B07790" w14:paraId="67458843" w14:textId="77777777" w:rsidTr="00C278B6">
        <w:tc>
          <w:tcPr>
            <w:tcW w:w="2270" w:type="pct"/>
            <w:hideMark/>
          </w:tcPr>
          <w:p w14:paraId="4CFE8974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5BEC09E6" w14:textId="0363BF13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6" w:type="pct"/>
          </w:tcPr>
          <w:p w14:paraId="09449679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274D523C" w14:textId="7E5938B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5" w:type="pct"/>
          </w:tcPr>
          <w:p w14:paraId="5C589D1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4E8E63C6" w14:textId="69F077BC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5" w:type="pct"/>
          </w:tcPr>
          <w:p w14:paraId="47969186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6599F69" w14:textId="2C72CF8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E87F65" w:rsidRPr="00B07790" w14:paraId="009903D1" w14:textId="77777777" w:rsidTr="00C278B6">
        <w:tc>
          <w:tcPr>
            <w:tcW w:w="2270" w:type="pct"/>
            <w:hideMark/>
          </w:tcPr>
          <w:p w14:paraId="71895BC3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3D92377C" w14:textId="6C531693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7,630</w:t>
            </w:r>
          </w:p>
        </w:tc>
        <w:tc>
          <w:tcPr>
            <w:tcW w:w="146" w:type="pct"/>
          </w:tcPr>
          <w:p w14:paraId="2D675C66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7150926A" w14:textId="407757D0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10,155</w:t>
            </w:r>
          </w:p>
        </w:tc>
        <w:tc>
          <w:tcPr>
            <w:tcW w:w="145" w:type="pct"/>
          </w:tcPr>
          <w:p w14:paraId="3B0DD2C9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1C5C409D" w14:textId="434A216A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4,588</w:t>
            </w:r>
          </w:p>
        </w:tc>
        <w:tc>
          <w:tcPr>
            <w:tcW w:w="145" w:type="pct"/>
          </w:tcPr>
          <w:p w14:paraId="1A27877A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79850EE3" w14:textId="62E6FAD6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</w:tr>
      <w:tr w:rsidR="00E87F65" w:rsidRPr="00B07790" w14:paraId="2F452178" w14:textId="77777777" w:rsidTr="00C278B6">
        <w:tc>
          <w:tcPr>
            <w:tcW w:w="2270" w:type="pct"/>
          </w:tcPr>
          <w:p w14:paraId="07481C3B" w14:textId="4F535555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2" w:type="pct"/>
            <w:tcBorders>
              <w:left w:val="nil"/>
              <w:right w:val="nil"/>
            </w:tcBorders>
          </w:tcPr>
          <w:p w14:paraId="746FB436" w14:textId="04086CF3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46" w:type="pct"/>
          </w:tcPr>
          <w:p w14:paraId="7C615EF8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</w:tcPr>
          <w:p w14:paraId="3E854AE7" w14:textId="24BDC17B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45" w:type="pct"/>
          </w:tcPr>
          <w:p w14:paraId="1A974EAC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39B1CC4A" w14:textId="34EB0454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1,886</w:t>
            </w:r>
          </w:p>
        </w:tc>
        <w:tc>
          <w:tcPr>
            <w:tcW w:w="145" w:type="pct"/>
          </w:tcPr>
          <w:p w14:paraId="74F70860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</w:tcPr>
          <w:p w14:paraId="44092E61" w14:textId="5D30E189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</w:tr>
      <w:tr w:rsidR="00E87F65" w:rsidRPr="00B07790" w14:paraId="1667A934" w14:textId="77777777" w:rsidTr="00C278B6">
        <w:tc>
          <w:tcPr>
            <w:tcW w:w="2270" w:type="pct"/>
            <w:hideMark/>
          </w:tcPr>
          <w:p w14:paraId="09342B64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การค้ำประกันให้แก่บริษัทย่อยและ</w:t>
            </w:r>
          </w:p>
          <w:p w14:paraId="3171533A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B07790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กิจการร่วมค้าสำหรับเงินกู้ยืม การออกหุ้นกู้ </w:t>
            </w:r>
          </w:p>
          <w:p w14:paraId="6392AA61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542" w:type="pct"/>
            <w:tcBorders>
              <w:left w:val="nil"/>
              <w:right w:val="nil"/>
            </w:tcBorders>
            <w:vAlign w:val="bottom"/>
          </w:tcPr>
          <w:p w14:paraId="0C9F2651" w14:textId="31C2570B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5,948</w:t>
            </w:r>
          </w:p>
        </w:tc>
        <w:tc>
          <w:tcPr>
            <w:tcW w:w="146" w:type="pct"/>
            <w:vAlign w:val="bottom"/>
          </w:tcPr>
          <w:p w14:paraId="508DAFC4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vAlign w:val="bottom"/>
          </w:tcPr>
          <w:p w14:paraId="669CD0D6" w14:textId="05B0E502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4,600</w:t>
            </w:r>
          </w:p>
        </w:tc>
        <w:tc>
          <w:tcPr>
            <w:tcW w:w="145" w:type="pct"/>
            <w:vAlign w:val="bottom"/>
          </w:tcPr>
          <w:p w14:paraId="29048B65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vAlign w:val="bottom"/>
          </w:tcPr>
          <w:p w14:paraId="2E645984" w14:textId="5051E016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59,234</w:t>
            </w:r>
          </w:p>
        </w:tc>
        <w:tc>
          <w:tcPr>
            <w:tcW w:w="145" w:type="pct"/>
          </w:tcPr>
          <w:p w14:paraId="5ACADCCA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vAlign w:val="bottom"/>
          </w:tcPr>
          <w:p w14:paraId="3385284C" w14:textId="0D66FE7B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86,706</w:t>
            </w:r>
          </w:p>
        </w:tc>
      </w:tr>
      <w:tr w:rsidR="00E87F65" w:rsidRPr="00B07790" w14:paraId="1A86E69A" w14:textId="77777777" w:rsidTr="00C278B6">
        <w:tc>
          <w:tcPr>
            <w:tcW w:w="2270" w:type="pct"/>
            <w:hideMark/>
          </w:tcPr>
          <w:p w14:paraId="21D2EF35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สัญญาอื่น ๆ 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</w:tcPr>
          <w:p w14:paraId="342F8A63" w14:textId="5A8A9B16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46" w:type="pct"/>
          </w:tcPr>
          <w:p w14:paraId="1EDCD268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</w:tcPr>
          <w:p w14:paraId="18809C7A" w14:textId="483B4FA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145" w:type="pct"/>
          </w:tcPr>
          <w:p w14:paraId="18FFACBE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2392C63F" w14:textId="16775696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45" w:type="pct"/>
          </w:tcPr>
          <w:p w14:paraId="50CC34D4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  <w:right w:val="nil"/>
            </w:tcBorders>
          </w:tcPr>
          <w:p w14:paraId="45138FF8" w14:textId="28B75D3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E87F65" w:rsidRPr="00B07790" w14:paraId="41FBAFBD" w14:textId="77777777" w:rsidTr="00C278B6">
        <w:tc>
          <w:tcPr>
            <w:tcW w:w="2270" w:type="pct"/>
            <w:hideMark/>
          </w:tcPr>
          <w:p w14:paraId="44495CB0" w14:textId="77777777" w:rsidR="00E87F65" w:rsidRPr="00B07790" w:rsidRDefault="00E87F65" w:rsidP="00E87F65">
            <w:pPr>
              <w:tabs>
                <w:tab w:val="left" w:pos="720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5B55C" w14:textId="132F2080" w:rsidR="00E87F65" w:rsidRPr="00B07790" w:rsidRDefault="00972AE5" w:rsidP="00E87F65">
            <w:pPr>
              <w:tabs>
                <w:tab w:val="decimal" w:pos="718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20,201</w:t>
            </w:r>
          </w:p>
        </w:tc>
        <w:tc>
          <w:tcPr>
            <w:tcW w:w="146" w:type="pct"/>
          </w:tcPr>
          <w:p w14:paraId="37BB7A11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6AA61" w14:textId="7700F7F4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28,253</w:t>
            </w:r>
          </w:p>
        </w:tc>
        <w:tc>
          <w:tcPr>
            <w:tcW w:w="145" w:type="pct"/>
          </w:tcPr>
          <w:p w14:paraId="68031AA9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2B3EA" w14:textId="48CF0488" w:rsidR="00E87F65" w:rsidRPr="00B07790" w:rsidRDefault="00972AE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66,383</w:t>
            </w:r>
          </w:p>
        </w:tc>
        <w:tc>
          <w:tcPr>
            <w:tcW w:w="145" w:type="pct"/>
          </w:tcPr>
          <w:p w14:paraId="005CEEC7" w14:textId="7777777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108CF" w14:textId="387420B7" w:rsidR="00E87F65" w:rsidRPr="00B07790" w:rsidRDefault="00E87F65" w:rsidP="00E87F65">
            <w:pPr>
              <w:tabs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100,516</w:t>
            </w:r>
          </w:p>
        </w:tc>
      </w:tr>
    </w:tbl>
    <w:p w14:paraId="5F1E87ED" w14:textId="659410EA" w:rsidR="001B6859" w:rsidRPr="00B07790" w:rsidRDefault="001B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1536A192" w14:textId="2E9D0159" w:rsidR="00E14C36" w:rsidRPr="00B07790" w:rsidRDefault="00141A93" w:rsidP="00044C4D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  <w:r w:rsidRPr="00B07790">
        <w:rPr>
          <w:rFonts w:ascii="Angsana New" w:hAnsi="Angsana New" w:hint="cs"/>
          <w:sz w:val="30"/>
          <w:szCs w:val="30"/>
          <w:cs/>
          <w:lang w:val="en-GB"/>
        </w:rPr>
        <w:t>บริษัทจะให้การสนับสนุนทางการเงินทางตรง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หรือทางอ้อม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ให้แก่บริษัทการร่วมค้าทางอ้อม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สำหรับการก่อสร้างโครงการ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ในกรณีที่มีการลงทุนในโครงการเกินกว่ากำหนดไว้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(“</w:t>
      </w:r>
      <w:r w:rsidRPr="00B07790">
        <w:rPr>
          <w:rFonts w:ascii="Angsana New" w:hAnsi="Angsana New"/>
          <w:sz w:val="30"/>
          <w:szCs w:val="30"/>
          <w:lang w:val="en-GB"/>
        </w:rPr>
        <w:t xml:space="preserve">Cost overrun”)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ตามสัดส่วนการถือหุ้นในวงเงินไม่เกิน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71963" w:rsidRPr="00B07790">
        <w:rPr>
          <w:rFonts w:ascii="Angsana New" w:hAnsi="Angsana New"/>
          <w:sz w:val="30"/>
          <w:szCs w:val="30"/>
        </w:rPr>
        <w:t>486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นอกจากนี้บริษัทจะให้การสนับสนุนทางการเงินทางตรง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แก่บริษัทการร่วมค้าทางอ้อม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ในกรณีที่มีการขาดสภาพคล่อง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(“</w:t>
      </w:r>
      <w:r w:rsidRPr="00B07790">
        <w:rPr>
          <w:rFonts w:ascii="Angsana New" w:hAnsi="Angsana New"/>
          <w:sz w:val="30"/>
          <w:szCs w:val="30"/>
          <w:lang w:val="en-GB"/>
        </w:rPr>
        <w:t xml:space="preserve">Cash deficiency”)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แก่บริษัทการร่วมค้าทางอ้อม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แห่งหนึ่งตามสัดส่วนการถือหุ้นแต่เมื่อรวม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/>
          <w:sz w:val="30"/>
          <w:szCs w:val="30"/>
          <w:lang w:val="en-GB"/>
        </w:rPr>
        <w:t xml:space="preserve">Cost overrun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แล้วจะไม่เกินวงเงิน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71963" w:rsidRPr="00B07790">
        <w:rPr>
          <w:rFonts w:ascii="Angsana New" w:hAnsi="Angsana New"/>
          <w:sz w:val="30"/>
          <w:szCs w:val="30"/>
          <w:lang w:val="en-GB"/>
        </w:rPr>
        <w:t>990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val="en-GB"/>
        </w:rPr>
        <w:t>ระหว่างช่วงที่ดำเนินการเชิงพาณิชย์</w:t>
      </w:r>
    </w:p>
    <w:p w14:paraId="6C5E2795" w14:textId="77777777" w:rsidR="00E14C36" w:rsidRPr="00B07790" w:rsidRDefault="00E14C36" w:rsidP="00044C4D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F1E3349" w14:textId="2725B359" w:rsidR="00044C4D" w:rsidRPr="00B07790" w:rsidRDefault="00044C4D" w:rsidP="00044C4D">
      <w:pPr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790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สัญญาซื้อสาธารณูปการและบริการอื่น ๆ ที่มีปริมาณซื้อขั้นต่ำ</w:t>
      </w:r>
    </w:p>
    <w:p w14:paraId="34A251E2" w14:textId="77777777" w:rsidR="00044C4D" w:rsidRPr="00B07790" w:rsidRDefault="00044C4D" w:rsidP="00044C4D">
      <w:pPr>
        <w:spacing w:line="240" w:lineRule="auto"/>
        <w:ind w:left="567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7C59BD04" w14:textId="312EDC7A" w:rsidR="00044C4D" w:rsidRPr="00B07790" w:rsidRDefault="00044C4D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กลุ่มบริษัทมีสัญญาซื้อสาธารณูปการและบริการอื่น ๆ ที่มีปริมาณซื้อขั้นต่ำจำนวนรวม </w:t>
      </w:r>
      <w:r w:rsidR="00671963" w:rsidRPr="00B07790">
        <w:rPr>
          <w:rFonts w:ascii="Angsana New" w:hAnsi="Angsana New" w:hint="cs"/>
          <w:sz w:val="30"/>
          <w:szCs w:val="30"/>
        </w:rPr>
        <w:t>34</w:t>
      </w:r>
      <w:r w:rsidRPr="00B07790">
        <w:rPr>
          <w:rFonts w:ascii="Angsana New" w:hAnsi="Angsana New"/>
          <w:sz w:val="30"/>
          <w:szCs w:val="30"/>
          <w:cs/>
          <w:lang w:val="en-GB"/>
        </w:rPr>
        <w:t xml:space="preserve"> ฉบับกับกิจการหลายแห่ง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สัญญามี</w:t>
      </w:r>
      <w:r w:rsidRPr="00B07790">
        <w:rPr>
          <w:rFonts w:ascii="Angsana New" w:hAnsi="Angsana New"/>
          <w:spacing w:val="-4"/>
          <w:sz w:val="30"/>
          <w:szCs w:val="30"/>
          <w:cs/>
          <w:lang w:val="en-GB"/>
        </w:rPr>
        <w:t>ระยะเวลา</w:t>
      </w:r>
      <w:r w:rsidRPr="00B07790">
        <w:rPr>
          <w:rFonts w:ascii="Angsana New" w:hAnsi="Angsana New"/>
          <w:spacing w:val="-2"/>
          <w:sz w:val="30"/>
          <w:szCs w:val="30"/>
          <w:cs/>
          <w:lang w:val="en-GB"/>
        </w:rPr>
        <w:t>ตั้งแต่</w:t>
      </w:r>
      <w:r w:rsidR="00C73D04" w:rsidRPr="00B0779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="00C73D04" w:rsidRPr="00B07790">
        <w:rPr>
          <w:rFonts w:ascii="Angsana New" w:hAnsi="Angsana New"/>
          <w:spacing w:val="-2"/>
          <w:sz w:val="30"/>
          <w:szCs w:val="30"/>
        </w:rPr>
        <w:t>3</w:t>
      </w:r>
      <w:r w:rsidRPr="00B0779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ปี ถึง </w:t>
      </w:r>
      <w:r w:rsidRPr="00B07790">
        <w:rPr>
          <w:rFonts w:ascii="Angsana New" w:hAnsi="Angsana New"/>
          <w:spacing w:val="-2"/>
          <w:sz w:val="30"/>
          <w:szCs w:val="30"/>
        </w:rPr>
        <w:t>30</w:t>
      </w:r>
      <w:r w:rsidRPr="00B07790">
        <w:rPr>
          <w:rFonts w:ascii="Angsana New" w:hAnsi="Angsana New"/>
          <w:spacing w:val="-2"/>
          <w:sz w:val="30"/>
          <w:szCs w:val="30"/>
          <w:lang w:val="en-GB" w:bidi="ar-SA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ปี นับจากวันที่ที่มีผลบังคับตามที่ระบุไว้ในแต่ละสัญญา </w:t>
      </w:r>
      <w:r w:rsidRPr="00B07790">
        <w:rPr>
          <w:rFonts w:ascii="Angsana New" w:hAnsi="Angsana New"/>
          <w:spacing w:val="-2"/>
          <w:sz w:val="30"/>
          <w:szCs w:val="30"/>
          <w:cs/>
        </w:rPr>
        <w:t>และจะมีผลสิ้นสุดในเดือน</w:t>
      </w:r>
      <w:r w:rsidR="00F17667" w:rsidRPr="00B07790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 256</w:t>
      </w:r>
      <w:r w:rsidR="00F17667" w:rsidRPr="00B07790">
        <w:rPr>
          <w:rFonts w:ascii="Angsana New" w:hAnsi="Angsana New"/>
          <w:spacing w:val="-2"/>
          <w:sz w:val="30"/>
          <w:szCs w:val="30"/>
        </w:rPr>
        <w:t>7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cs/>
        </w:rPr>
        <w:t>ถึงเดือนมีนา</w:t>
      </w:r>
      <w:r w:rsidR="00F17667" w:rsidRPr="00B07790">
        <w:rPr>
          <w:rFonts w:ascii="Angsana New" w:hAnsi="Angsana New" w:hint="cs"/>
          <w:spacing w:val="-2"/>
          <w:sz w:val="30"/>
          <w:szCs w:val="30"/>
          <w:cs/>
        </w:rPr>
        <w:t>คม</w:t>
      </w:r>
      <w:r w:rsidRPr="00B07790">
        <w:rPr>
          <w:rFonts w:ascii="Angsana New" w:hAnsi="Angsana New"/>
          <w:spacing w:val="-2"/>
          <w:sz w:val="30"/>
          <w:szCs w:val="30"/>
        </w:rPr>
        <w:t xml:space="preserve"> 25</w:t>
      </w:r>
      <w:r w:rsidR="00141A93" w:rsidRPr="00B07790">
        <w:rPr>
          <w:rFonts w:ascii="Angsana New" w:hAnsi="Angsana New"/>
          <w:spacing w:val="-2"/>
          <w:sz w:val="30"/>
          <w:szCs w:val="30"/>
        </w:rPr>
        <w:t>87</w:t>
      </w:r>
      <w:r w:rsidRPr="00B07790">
        <w:rPr>
          <w:rFonts w:ascii="Angsana New" w:hAnsi="Angsana New"/>
          <w:spacing w:val="-2"/>
          <w:sz w:val="30"/>
          <w:szCs w:val="30"/>
          <w:cs/>
        </w:rPr>
        <w:t xml:space="preserve"> 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4F04D244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4483BC2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50DEBE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ADD969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D215379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53C7C7D" w14:textId="77777777" w:rsidR="00671963" w:rsidRPr="00B07790" w:rsidRDefault="00671963" w:rsidP="00044C4D">
      <w:pPr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1B7528" w14:textId="77777777" w:rsidR="00044C4D" w:rsidRPr="00B07790" w:rsidRDefault="00044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2"/>
          <w:szCs w:val="22"/>
        </w:rPr>
      </w:pPr>
    </w:p>
    <w:p w14:paraId="49E61363" w14:textId="0606AA2B" w:rsidR="00F03B2B" w:rsidRPr="00B07790" w:rsidRDefault="00F03B2B" w:rsidP="003722C7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0779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763D388A" w14:textId="77777777" w:rsidR="00D90054" w:rsidRPr="00B07790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47FDA9A9" w14:textId="77777777" w:rsidR="006F6469" w:rsidRPr="00B07790" w:rsidRDefault="006F6469" w:rsidP="003722C7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21" w:name="_Hlk7173166"/>
      <w:bookmarkStart w:id="22" w:name="_Hlk7192586"/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962A5F0" w14:textId="77777777" w:rsidR="006F6469" w:rsidRPr="00B0779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23" w:name="_Hlk7192634"/>
    </w:p>
    <w:p w14:paraId="0884D776" w14:textId="77777777" w:rsidR="006F6469" w:rsidRPr="00B0779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ในระหว่างไตรมาสที่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2557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สิงหาคม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พฤษภาคม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6B4A733A" w14:textId="77777777" w:rsidR="006F6469" w:rsidRPr="00B0779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bookmarkEnd w:id="21"/>
    <w:bookmarkEnd w:id="22"/>
    <w:bookmarkEnd w:id="23"/>
    <w:p w14:paraId="22335C1A" w14:textId="3C351089" w:rsidR="006F6469" w:rsidRPr="00B07790" w:rsidRDefault="006F6469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38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71963" w:rsidRPr="00B07790">
        <w:rPr>
          <w:rFonts w:asciiTheme="majorBidi" w:hAnsiTheme="majorBidi" w:cstheme="majorBidi"/>
          <w:spacing w:val="-2"/>
          <w:sz w:val="30"/>
          <w:szCs w:val="30"/>
        </w:rPr>
        <w:t xml:space="preserve">               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กุมภาพันธ์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ต่อม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า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เพิ่มเติมในวันที่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26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พฤศจิกายน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มีนาคม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19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="008013FC"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="008013FC"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="008013FC"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13 </w:t>
      </w:r>
      <w:r w:rsidR="008013FC"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="008013FC"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="008013FC"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2565 </w:t>
      </w:r>
      <w:r w:rsidR="002A4F3E"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              </w:t>
      </w:r>
      <w:r w:rsidR="008013FC"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200B2BD7" w14:textId="77777777" w:rsidR="004A731D" w:rsidRPr="00B07790" w:rsidRDefault="004A731D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</w:p>
    <w:p w14:paraId="040C5DAF" w14:textId="77777777" w:rsidR="002A4F3E" w:rsidRPr="00B07790" w:rsidRDefault="0085769B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cs/>
          <w:lang w:val="en-US" w:bidi="th-TH"/>
        </w:rPr>
        <w:sectPr w:rsidR="002A4F3E" w:rsidRPr="00B07790" w:rsidSect="000A30D8">
          <w:headerReference w:type="default" r:id="rId26"/>
          <w:footerReference w:type="default" r:id="rId27"/>
          <w:headerReference w:type="first" r:id="rId28"/>
          <w:pgSz w:w="11907" w:h="16840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28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กรกฎาคม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2566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สัตว์ป่า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และพันธุ์พืช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และให้ชดใช้ค่าเสียหาย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2556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หลักฐาน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และข้อกฎหมายที่</w:t>
      </w:r>
    </w:p>
    <w:p w14:paraId="048CEF45" w14:textId="34C6D837" w:rsidR="0085769B" w:rsidRPr="00B07790" w:rsidRDefault="0085769B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lastRenderedPageBreak/>
        <w:t>เกี่ยวข้องแล้ว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เห็นว่า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บริษัทได้ชดใช้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เยียวยา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หลังจากเกิดเหตุ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ดังนั้น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40051C5A" w14:textId="77777777" w:rsidR="002A4F3E" w:rsidRPr="00B07790" w:rsidRDefault="002A4F3E" w:rsidP="006F646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26"/>
          <w:szCs w:val="26"/>
          <w:lang w:val="en-US" w:bidi="th-TH"/>
        </w:rPr>
      </w:pPr>
    </w:p>
    <w:p w14:paraId="52DB02D1" w14:textId="77777777" w:rsidR="006F6469" w:rsidRPr="00B07790" w:rsidRDefault="006F6469" w:rsidP="003722C7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3707E29E" w14:textId="77777777" w:rsidR="006F6469" w:rsidRPr="00B07790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</w:pPr>
    </w:p>
    <w:p w14:paraId="448DA74F" w14:textId="46A4FEFD" w:rsidR="006F6469" w:rsidRPr="00B07790" w:rsidRDefault="006F6469" w:rsidP="003722C7">
      <w:pPr>
        <w:pStyle w:val="block"/>
        <w:numPr>
          <w:ilvl w:val="1"/>
          <w:numId w:val="2"/>
        </w:numPr>
        <w:tabs>
          <w:tab w:val="left" w:pos="1170"/>
          <w:tab w:val="left" w:pos="126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B0779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B07790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B0779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B07790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B0779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บริษัท อนัตตา กรีน จำกัด ต่อมาเปลี่ยนชื่อเป็น บริษัท ไทย ไบโอ </w:t>
      </w:r>
      <w:r w:rsidR="00671963" w:rsidRPr="00B07790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               </w:t>
      </w:r>
      <w:r w:rsidRPr="00B07790">
        <w:rPr>
          <w:rFonts w:ascii="Angsana New" w:hAnsi="Angsana New" w:hint="cs"/>
          <w:spacing w:val="4"/>
          <w:sz w:val="30"/>
          <w:szCs w:val="30"/>
          <w:cs/>
          <w:lang w:bidi="th-TH"/>
        </w:rPr>
        <w:t>อินโนเวชั่น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B0779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B0779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B0779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B0779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B07790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0958485C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1ADCAFEA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1F556A38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6"/>
          <w:szCs w:val="26"/>
          <w:lang w:bidi="th-TH"/>
        </w:rPr>
      </w:pPr>
    </w:p>
    <w:p w14:paraId="2AD8A164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B07790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B07790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53B431E6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6"/>
          <w:szCs w:val="26"/>
          <w:lang w:bidi="th-TH"/>
        </w:rPr>
      </w:pPr>
    </w:p>
    <w:p w14:paraId="42EB23B7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เมื่อวันที่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B07790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B07790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267A9285" w14:textId="77777777" w:rsidR="004A731D" w:rsidRPr="00B07790" w:rsidRDefault="004A731D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26"/>
          <w:szCs w:val="26"/>
          <w:lang w:bidi="th-TH"/>
        </w:rPr>
      </w:pPr>
    </w:p>
    <w:p w14:paraId="2C15C67B" w14:textId="18AE5DE1" w:rsidR="004A731D" w:rsidRPr="00B07790" w:rsidRDefault="004A731D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24" w:name="_Hlk110412512"/>
      <w:bookmarkStart w:id="25" w:name="_Hlk110412473"/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</w:rPr>
        <w:t xml:space="preserve">20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</w:rPr>
        <w:t xml:space="preserve">2565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ทั้งนี้ บริษัทย่อยได้ตั้งสำรองความเสียหายจากคดีดังกล่าวจำนวน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</w:rPr>
        <w:t>44</w:t>
      </w:r>
      <w:r w:rsidRPr="00B07790">
        <w:rPr>
          <w:rFonts w:ascii="Angsana New" w:hAnsi="Angsana New"/>
          <w:spacing w:val="-4"/>
          <w:sz w:val="30"/>
          <w:szCs w:val="30"/>
          <w:lang w:val="en-US" w:bidi="th-TH"/>
        </w:rPr>
        <w:t>3.57</w:t>
      </w:r>
      <w:r w:rsidRPr="00B07790">
        <w:rPr>
          <w:rFonts w:ascii="Angsana New" w:hAnsi="Angsana New"/>
          <w:spacing w:val="-4"/>
          <w:sz w:val="30"/>
          <w:szCs w:val="30"/>
        </w:rPr>
        <w:t xml:space="preserve"> </w:t>
      </w:r>
      <w:r w:rsidRPr="00B07790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B077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24"/>
    <w:bookmarkEnd w:id="25"/>
    <w:p w14:paraId="07ECF9F9" w14:textId="77777777" w:rsidR="006F6469" w:rsidRPr="00B07790" w:rsidRDefault="006F6469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</w:p>
    <w:p w14:paraId="293E7D5B" w14:textId="54261FDD" w:rsidR="006F6469" w:rsidRPr="00B07790" w:rsidRDefault="004A731D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bookmarkStart w:id="26" w:name="_Hlk110434480"/>
      <w:r w:rsidRPr="00B07790">
        <w:rPr>
          <w:rFonts w:ascii="Angsana New" w:hAnsi="Angsana New" w:hint="cs"/>
          <w:sz w:val="30"/>
          <w:szCs w:val="30"/>
          <w:cs/>
          <w:lang w:bidi="th-TH"/>
        </w:rPr>
        <w:lastRenderedPageBreak/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31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2565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17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2565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503.31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p w14:paraId="52E6B9D0" w14:textId="77777777" w:rsidR="002A4F3E" w:rsidRPr="00B07790" w:rsidRDefault="002A4F3E" w:rsidP="00671963">
      <w:pPr>
        <w:pStyle w:val="block"/>
        <w:tabs>
          <w:tab w:val="left" w:pos="1170"/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09781211" w14:textId="28EFA7B5" w:rsidR="0085769B" w:rsidRPr="00B07790" w:rsidRDefault="004A731D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B07790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ศาลฎีกามีคําสั่งรับฎีกาของบริษัทย่อยไว้พิจารณา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และต่อมาเมื่อวันที่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671963" w:rsidRPr="00B07790">
        <w:rPr>
          <w:rFonts w:ascii="Angsana New" w:hAnsi="Angsana New"/>
          <w:sz w:val="30"/>
          <w:szCs w:val="30"/>
          <w:lang w:bidi="th-TH"/>
        </w:rPr>
        <w:t xml:space="preserve">                3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2567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ศาลฎีกามีคำพิพากษาแก้เป็นว่าให้บริษัทย่อยชดใช้ค่าเสียหายให้แก่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เป็นเงินจำนวน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289.56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พร้อมดอกเบี้ยร้อยละ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7.5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ต่อปี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นับแต่วันผิดนัดแต่ละสัญญา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จนถึงวันที่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10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2564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และร้อยละ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5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ต่อปี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นับแต่วันที่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11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2564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จนถึงวันที่จะชำระเสร็จ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ทำให้บริษัทย่อยต้องชำระเงินให้แก่โจทก์จำนวนประมาณ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400.61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บริษัทย่อยได้ชำระหนี้ตามคำพิพากษาดังกล่าวครบถ้วนแล้วเมื่อวันที่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6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2567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พร้อมทั้งส่งหนังสือสัญญาค้ำประกันคืนให้แก่บริษัทย่อยและรับรู้การกลับรายการค่าความเสียหายจากคดีความในงบกำไรขาดทุนจำนวน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846311" w:rsidRPr="00B07790">
        <w:rPr>
          <w:rFonts w:ascii="Angsana New" w:hAnsi="Angsana New"/>
          <w:sz w:val="30"/>
          <w:szCs w:val="30"/>
          <w:lang w:val="en-US" w:bidi="th-TH"/>
        </w:rPr>
        <w:t>42.96</w:t>
      </w:r>
      <w:r w:rsidRPr="00B0779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07790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</w:p>
    <w:p w14:paraId="7A2E49E3" w14:textId="77777777" w:rsidR="004A731D" w:rsidRPr="00B07790" w:rsidRDefault="004A731D" w:rsidP="006F6469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28"/>
          <w:szCs w:val="28"/>
          <w:lang w:bidi="th-TH"/>
        </w:rPr>
      </w:pPr>
    </w:p>
    <w:bookmarkEnd w:id="26"/>
    <w:p w14:paraId="5F72B0D4" w14:textId="2595648E" w:rsidR="0085769B" w:rsidRPr="00B07790" w:rsidRDefault="00117824" w:rsidP="003722C7">
      <w:pPr>
        <w:pStyle w:val="ListParagraph"/>
        <w:numPr>
          <w:ilvl w:val="1"/>
          <w:numId w:val="2"/>
        </w:numPr>
        <w:ind w:left="1170" w:hanging="630"/>
        <w:rPr>
          <w:rFonts w:ascii="Angsana New" w:eastAsia="MS Mincho" w:hAnsi="Angsana New"/>
          <w:spacing w:val="-4"/>
          <w:sz w:val="30"/>
          <w:szCs w:val="30"/>
        </w:rPr>
      </w:pP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ในปี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/>
          <w:spacing w:val="-4"/>
          <w:sz w:val="30"/>
          <w:szCs w:val="30"/>
        </w:rPr>
        <w:t>2563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บริษัทแห่งหนึ่ง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ซึ่งเป็นคู่ค้าเดิมของบริษัทย่อยได้ยื่นฟ้องบริษัทย่อยเป็นคดีแพ่งในข้อหาผิดสัญญา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เรียกเงินคืน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และเรียกค่าเสียหาย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รวม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/>
          <w:spacing w:val="-4"/>
          <w:sz w:val="30"/>
          <w:szCs w:val="30"/>
        </w:rPr>
        <w:t>3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คดี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เป็นเงินต้นและดอกเบี้ยทั้งสิ้น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/>
          <w:spacing w:val="-4"/>
          <w:sz w:val="30"/>
          <w:szCs w:val="30"/>
        </w:rPr>
        <w:t>1,069.23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ทั้งนี้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บริษัทย่อยมิได้กระทำผิดสัญญาตามฟ้อง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บริษัทย่อยจึงไม่มีหน้าที่ต้องชำระเงินและค่าเสียหาย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โดยได้แต่งตั้งทนายความเพื่อยื่นคำให้การต่อสู้คดี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ทั้งนี้</w:t>
      </w:r>
      <w:r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477CEB"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คดีหนึ่งศาลชั้นต้นได้มีคำพิพากษายกฟ้อง</w:t>
      </w:r>
      <w:r w:rsidR="00477CEB"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477CEB"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อีกคดีหนึ่งอยู่ระหว่างรอศาลนัดอ่านคำพิพากษา</w:t>
      </w:r>
      <w:r w:rsidR="00477CEB" w:rsidRPr="00B07790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477CEB" w:rsidRPr="00B07790">
        <w:rPr>
          <w:rFonts w:ascii="Angsana New" w:eastAsia="MS Mincho" w:hAnsi="Angsana New" w:hint="cs"/>
          <w:spacing w:val="-4"/>
          <w:sz w:val="30"/>
          <w:szCs w:val="30"/>
          <w:cs/>
        </w:rPr>
        <w:t>และอีกคดีหนึ่งอยู่ระหว่างการพิจารณาของศาลอุทธรณ์</w:t>
      </w:r>
    </w:p>
    <w:p w14:paraId="57459E72" w14:textId="77777777" w:rsidR="00F9366B" w:rsidRPr="00B07790" w:rsidRDefault="00F9366B" w:rsidP="00F9366B">
      <w:pPr>
        <w:pStyle w:val="ListParagraph"/>
        <w:ind w:left="1170"/>
        <w:rPr>
          <w:rFonts w:ascii="Angsana New" w:eastAsia="MS Mincho" w:hAnsi="Angsana New"/>
          <w:spacing w:val="-4"/>
          <w:sz w:val="28"/>
          <w:szCs w:val="28"/>
        </w:rPr>
      </w:pPr>
    </w:p>
    <w:p w14:paraId="736ED596" w14:textId="4C9E386E" w:rsidR="006F6469" w:rsidRPr="00B07790" w:rsidRDefault="006F6469" w:rsidP="003722C7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</w:t>
      </w:r>
      <w:r w:rsidRPr="00B0779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B0779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7E04D9BE" w14:textId="77777777" w:rsidR="006F6469" w:rsidRPr="00B07790" w:rsidRDefault="006F6469" w:rsidP="006F6469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8FBD85E" w14:textId="416EB332" w:rsidR="0085769B" w:rsidRPr="00B07790" w:rsidRDefault="00F8101D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28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2564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449.77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7.5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29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พฤษภาคม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ศาลอุทธรณ์พิพากษายืนตามศาลชั้นต้น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ต่อมาโจทก์ได้ยื่นขออนุญาตฎีกา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แต่ศาลฎีกามีคำสั่งไม่รับฎีกาของโจทก์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เป็นผลให้คดีถึงที่สุด</w:t>
      </w:r>
    </w:p>
    <w:p w14:paraId="7721F7AC" w14:textId="77777777" w:rsidR="0085769B" w:rsidRPr="00B07790" w:rsidRDefault="0085769B" w:rsidP="003722C7">
      <w:pPr>
        <w:pStyle w:val="block"/>
        <w:numPr>
          <w:ilvl w:val="0"/>
          <w:numId w:val="1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คดีความเกี่ยวกับกรณีท่อรับน้ำมันดิบรั่วในปี</w:t>
      </w: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6D27679C" w14:textId="77777777" w:rsidR="0085769B" w:rsidRPr="00B07790" w:rsidRDefault="0085769B" w:rsidP="0085769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31EF402" w14:textId="103E5631" w:rsidR="0085769B" w:rsidRPr="00B07790" w:rsidRDefault="0093436C" w:rsidP="0085769B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846311"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950E1CD" w14:textId="2B1A832E" w:rsidR="00E740DC" w:rsidRPr="00B07790" w:rsidRDefault="00E740DC" w:rsidP="000B3878">
      <w:pPr>
        <w:pStyle w:val="block"/>
        <w:spacing w:after="0" w:line="240" w:lineRule="auto"/>
        <w:ind w:left="0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032D68A9" w14:textId="77777777" w:rsidR="000B3878" w:rsidRPr="00744380" w:rsidRDefault="000B3878" w:rsidP="000B3878">
      <w:pPr>
        <w:pStyle w:val="ListParagraph"/>
        <w:numPr>
          <w:ilvl w:val="0"/>
          <w:numId w:val="7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14DB3D" w14:textId="50BA8D38" w:rsidR="000B3878" w:rsidRPr="00744380" w:rsidRDefault="000B3878" w:rsidP="000B387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 w:hint="cs"/>
          <w:sz w:val="30"/>
          <w:szCs w:val="30"/>
        </w:rPr>
      </w:pPr>
      <w:r w:rsidRPr="0074438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B37D33">
        <w:rPr>
          <w:rFonts w:asciiTheme="majorBidi" w:hAnsiTheme="majorBidi" w:hint="cs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z w:val="30"/>
          <w:szCs w:val="30"/>
        </w:rPr>
        <w:t>17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B37D33">
        <w:rPr>
          <w:rFonts w:asciiTheme="majorBidi" w:hAnsiTheme="majorBidi"/>
          <w:sz w:val="30"/>
          <w:szCs w:val="30"/>
        </w:rPr>
        <w:t xml:space="preserve"> 2568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ที่ประชุมคณะกรรมการบริษัทได้มีมติเห็นชอบให้เสนอที่ประชุมสามัญผู้ถือหุ้นเพื่ออนุมัติจ่ายเงินปันผลสำหรับปี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z w:val="30"/>
          <w:szCs w:val="30"/>
        </w:rPr>
        <w:t>2567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z w:val="30"/>
          <w:szCs w:val="30"/>
        </w:rPr>
        <w:t>0.50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บาท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เป็นจำนวน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z w:val="30"/>
          <w:szCs w:val="30"/>
        </w:rPr>
        <w:t>2,254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ล้านบาท</w:t>
      </w:r>
      <w:r w:rsidRPr="00744380">
        <w:rPr>
          <w:rFonts w:asciiTheme="majorBidi" w:hAnsiTheme="majorBidi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z w:val="30"/>
          <w:szCs w:val="30"/>
          <w:cs/>
        </w:rPr>
        <w:t>ให้แก่ผู้ถือหุ้นเฉพาะผู้ที่มี</w:t>
      </w:r>
      <w:r w:rsidRPr="00744380">
        <w:rPr>
          <w:rFonts w:asciiTheme="majorBidi" w:hAnsiTheme="majorBidi" w:hint="cs"/>
          <w:spacing w:val="-8"/>
          <w:sz w:val="30"/>
          <w:szCs w:val="30"/>
          <w:cs/>
        </w:rPr>
        <w:t>สิทธิรับเงินปันผล</w:t>
      </w:r>
      <w:r w:rsidRPr="0074438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pacing w:val="-8"/>
          <w:sz w:val="30"/>
          <w:szCs w:val="30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ทั้งนี้การจ่ายเงินปันผลดังกล่าวขึ้นอยู่กับการอนุมัติจากที่ประชุมสามัญผู้ถือหุ้นในวันที่</w:t>
      </w:r>
      <w:r w:rsidRPr="0074438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pacing w:val="-8"/>
          <w:sz w:val="30"/>
          <w:szCs w:val="30"/>
        </w:rPr>
        <w:t>8</w:t>
      </w:r>
      <w:r w:rsidRPr="0074438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744380">
        <w:rPr>
          <w:rFonts w:asciiTheme="majorBidi" w:hAnsiTheme="majorBidi" w:hint="cs"/>
          <w:spacing w:val="-8"/>
          <w:sz w:val="30"/>
          <w:szCs w:val="30"/>
          <w:cs/>
        </w:rPr>
        <w:t>เมษายน</w:t>
      </w:r>
      <w:r w:rsidRPr="0074438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B37D33">
        <w:rPr>
          <w:rFonts w:asciiTheme="majorBidi" w:hAnsiTheme="majorBidi"/>
          <w:spacing w:val="-8"/>
          <w:sz w:val="30"/>
          <w:szCs w:val="30"/>
        </w:rPr>
        <w:t>2568</w:t>
      </w:r>
    </w:p>
    <w:p w14:paraId="7AFD58ED" w14:textId="7F237071" w:rsidR="00AF0B42" w:rsidRDefault="00AF0B42" w:rsidP="00AF0B42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sz w:val="30"/>
          <w:szCs w:val="30"/>
          <w:lang w:bidi="th-TH"/>
        </w:rPr>
      </w:pPr>
    </w:p>
    <w:sectPr w:rsidR="00AF0B42" w:rsidSect="002A4F3E">
      <w:type w:val="continuous"/>
      <w:pgSz w:w="11907" w:h="16840" w:orient="landscape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18AE7" w14:textId="77777777" w:rsidR="00B719EB" w:rsidRDefault="00B719EB" w:rsidP="004956B4">
      <w:r>
        <w:separator/>
      </w:r>
    </w:p>
    <w:p w14:paraId="2EDAB5EE" w14:textId="77777777" w:rsidR="00B719EB" w:rsidRDefault="00B719EB"/>
    <w:p w14:paraId="17824899" w14:textId="77777777" w:rsidR="00B719EB" w:rsidRPr="00E661B8" w:rsidRDefault="00B719EB">
      <w:pPr>
        <w:rPr>
          <w:sz w:val="17"/>
          <w:szCs w:val="17"/>
        </w:rPr>
      </w:pPr>
    </w:p>
  </w:endnote>
  <w:endnote w:type="continuationSeparator" w:id="0">
    <w:p w14:paraId="21D40286" w14:textId="77777777" w:rsidR="00B719EB" w:rsidRDefault="00B719EB" w:rsidP="004956B4">
      <w:r>
        <w:continuationSeparator/>
      </w:r>
    </w:p>
    <w:p w14:paraId="5D718719" w14:textId="77777777" w:rsidR="00B719EB" w:rsidRDefault="00B719EB"/>
    <w:p w14:paraId="6758C1AA" w14:textId="77777777" w:rsidR="00B719EB" w:rsidRPr="00E661B8" w:rsidRDefault="00B719EB">
      <w:pPr>
        <w:rPr>
          <w:sz w:val="17"/>
          <w:szCs w:val="17"/>
        </w:rPr>
      </w:pPr>
    </w:p>
  </w:endnote>
  <w:endnote w:type="continuationNotice" w:id="1">
    <w:p w14:paraId="57B8B3C3" w14:textId="77777777" w:rsidR="00B719EB" w:rsidRDefault="00B719EB">
      <w:pPr>
        <w:spacing w:line="240" w:lineRule="auto"/>
      </w:pPr>
    </w:p>
    <w:p w14:paraId="63D52FB5" w14:textId="77777777" w:rsidR="00B719EB" w:rsidRDefault="00B719EB"/>
    <w:p w14:paraId="049413DD" w14:textId="77777777" w:rsidR="00B719EB" w:rsidRPr="00E661B8" w:rsidRDefault="00B719EB">
      <w:pPr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0865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731D03" w14:textId="77777777" w:rsidR="000B3878" w:rsidRPr="000945FC" w:rsidRDefault="000B38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986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F3435E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49598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BB5F45F" w14:textId="77777777" w:rsidR="00C841B7" w:rsidRPr="007A41C3" w:rsidRDefault="00C841B7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3307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5F031FD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438062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928DDF8" w14:textId="77777777" w:rsidR="002646AC" w:rsidRPr="007A41C3" w:rsidRDefault="002646AC" w:rsidP="007A41C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41C3">
          <w:rPr>
            <w:rFonts w:ascii="Angsana New" w:hAnsi="Angsana New" w:hint="cs"/>
            <w:sz w:val="30"/>
            <w:szCs w:val="30"/>
          </w:rPr>
          <w:fldChar w:fldCharType="begin"/>
        </w:r>
        <w:r w:rsidRPr="007A41C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7A41C3">
          <w:rPr>
            <w:rFonts w:ascii="Angsana New" w:hAnsi="Angsana New" w:hint="cs"/>
            <w:sz w:val="30"/>
            <w:szCs w:val="30"/>
          </w:rPr>
          <w:fldChar w:fldCharType="separate"/>
        </w:r>
        <w:r w:rsidRPr="007A41C3">
          <w:rPr>
            <w:rFonts w:ascii="Angsana New" w:hAnsi="Angsana New" w:hint="cs"/>
            <w:noProof/>
            <w:sz w:val="30"/>
            <w:szCs w:val="30"/>
          </w:rPr>
          <w:t>2</w:t>
        </w:r>
        <w:r w:rsidRPr="007A41C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410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7D1676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5A2B4" w14:textId="77777777" w:rsidR="00B719EB" w:rsidRDefault="00B719EB" w:rsidP="004956B4">
      <w:r>
        <w:separator/>
      </w:r>
    </w:p>
    <w:p w14:paraId="4EFF90AE" w14:textId="77777777" w:rsidR="00B719EB" w:rsidRDefault="00B719EB"/>
    <w:p w14:paraId="3D5E5361" w14:textId="77777777" w:rsidR="00B719EB" w:rsidRPr="00E661B8" w:rsidRDefault="00B719EB">
      <w:pPr>
        <w:rPr>
          <w:sz w:val="17"/>
          <w:szCs w:val="17"/>
        </w:rPr>
      </w:pPr>
    </w:p>
  </w:footnote>
  <w:footnote w:type="continuationSeparator" w:id="0">
    <w:p w14:paraId="438F5880" w14:textId="77777777" w:rsidR="00B719EB" w:rsidRDefault="00B719EB" w:rsidP="004956B4">
      <w:r>
        <w:continuationSeparator/>
      </w:r>
    </w:p>
    <w:p w14:paraId="6D42F147" w14:textId="77777777" w:rsidR="00B719EB" w:rsidRDefault="00B719EB"/>
    <w:p w14:paraId="3C2F1546" w14:textId="77777777" w:rsidR="00B719EB" w:rsidRPr="00E661B8" w:rsidRDefault="00B719EB">
      <w:pPr>
        <w:rPr>
          <w:sz w:val="17"/>
          <w:szCs w:val="17"/>
        </w:rPr>
      </w:pPr>
    </w:p>
  </w:footnote>
  <w:footnote w:type="continuationNotice" w:id="1">
    <w:p w14:paraId="158D1C6B" w14:textId="77777777" w:rsidR="00B719EB" w:rsidRDefault="00B719EB">
      <w:pPr>
        <w:spacing w:line="240" w:lineRule="auto"/>
      </w:pPr>
    </w:p>
    <w:p w14:paraId="6187E772" w14:textId="77777777" w:rsidR="00B719EB" w:rsidRDefault="00B719EB"/>
    <w:p w14:paraId="35C6F18F" w14:textId="77777777" w:rsidR="00B719EB" w:rsidRPr="00E661B8" w:rsidRDefault="00B719EB">
      <w:pPr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55EC" w14:textId="77777777" w:rsidR="000B3878" w:rsidRDefault="000B387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7CD00D2" w14:textId="77777777" w:rsidR="000B3878" w:rsidRDefault="000B387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EA55A12" w14:textId="77777777" w:rsidR="000B3878" w:rsidRDefault="000B387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687D4B6A" w14:textId="77777777" w:rsidR="000B3878" w:rsidRPr="000945FC" w:rsidRDefault="000B387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AF8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729640C3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093F5C6C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  <w:p w14:paraId="1EF65066" w14:textId="77777777" w:rsidR="000E7505" w:rsidRDefault="000E7505"/>
  <w:p w14:paraId="61CA320F" w14:textId="77777777" w:rsidR="000E7505" w:rsidRPr="00E661B8" w:rsidRDefault="000E7505">
    <w:pPr>
      <w:rPr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2FF83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573113A3" w14:textId="3BB14D1B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0CB4642" w14:textId="0BCA31A1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CD728B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D728B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42FBD">
      <w:rPr>
        <w:rFonts w:ascii="Angsana New" w:hAnsi="Angsana New"/>
        <w:b/>
        <w:bCs/>
        <w:sz w:val="32"/>
        <w:szCs w:val="32"/>
        <w:lang w:val="en-US"/>
      </w:rPr>
      <w:t>7</w:t>
    </w:r>
  </w:p>
  <w:p w14:paraId="615316FC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99B8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221E729" w14:textId="77777777" w:rsidR="00C841B7" w:rsidRPr="00887B43" w:rsidRDefault="00C841B7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09ADE466" w14:textId="3C05569A" w:rsidR="00C841B7" w:rsidRPr="00A85678" w:rsidRDefault="00C841B7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54544F">
      <w:rPr>
        <w:rFonts w:ascii="Angsana New" w:hAnsi="Angsana New"/>
        <w:b/>
        <w:bCs/>
        <w:sz w:val="32"/>
        <w:szCs w:val="32"/>
        <w:lang w:val="en-US"/>
      </w:rPr>
      <w:t>7</w:t>
    </w:r>
  </w:p>
  <w:p w14:paraId="6F1FD433" w14:textId="77777777" w:rsidR="00C841B7" w:rsidRPr="007A41C3" w:rsidRDefault="00C841B7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1DEA9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8079F16" w14:textId="77777777" w:rsidR="00B20FC4" w:rsidRPr="00887B43" w:rsidRDefault="00B20FC4" w:rsidP="007A41C3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6ED07B" w14:textId="621BE8A5" w:rsidR="00B20FC4" w:rsidRPr="00A85678" w:rsidRDefault="00B20FC4" w:rsidP="007A41C3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54544F">
      <w:rPr>
        <w:rFonts w:ascii="Angsana New" w:hAnsi="Angsana New"/>
        <w:b/>
        <w:bCs/>
        <w:sz w:val="32"/>
        <w:szCs w:val="32"/>
        <w:lang w:val="en-US"/>
      </w:rPr>
      <w:t>7</w:t>
    </w:r>
  </w:p>
  <w:p w14:paraId="0140CF16" w14:textId="77777777" w:rsidR="00B20FC4" w:rsidRPr="007A41C3" w:rsidRDefault="00B20FC4" w:rsidP="007A41C3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BC68C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val="x-none"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บริษัท พีทีที โกลบอล เคมิคอล จำกัด (มหาชน) และบริษัทย่อย</w:t>
    </w:r>
  </w:p>
  <w:p w14:paraId="296C9E6F" w14:textId="77777777" w:rsidR="00F45A8A" w:rsidRPr="00887B43" w:rsidRDefault="00F45A8A" w:rsidP="00C5223D">
    <w:pPr>
      <w:spacing w:line="240" w:lineRule="auto"/>
      <w:rPr>
        <w:rFonts w:ascii="Angsana New" w:hAnsi="Angsana New"/>
        <w:b/>
        <w:bCs/>
        <w:sz w:val="32"/>
        <w:szCs w:val="32"/>
        <w:lang w:eastAsia="x-none"/>
      </w:rPr>
    </w:pPr>
    <w:r w:rsidRPr="00887B43">
      <w:rPr>
        <w:rFonts w:ascii="Angsana New" w:hAnsi="Angsana New"/>
        <w:b/>
        <w:bCs/>
        <w:sz w:val="32"/>
        <w:szCs w:val="32"/>
        <w:cs/>
        <w:lang w:val="x-none" w:eastAsia="x-none"/>
      </w:rPr>
      <w:t>หมายเหตุประกอบงบการเงิน</w:t>
    </w:r>
  </w:p>
  <w:p w14:paraId="4706DD4B" w14:textId="01575BEC" w:rsidR="00F45A8A" w:rsidRPr="009039D2" w:rsidRDefault="00F45A8A" w:rsidP="00C5223D">
    <w:pPr>
      <w:pStyle w:val="Header"/>
      <w:spacing w:line="240" w:lineRule="auto"/>
      <w:jc w:val="both"/>
      <w:rPr>
        <w:rFonts w:ascii="Angsana New" w:hAnsi="Angsana New"/>
        <w:b/>
        <w:bCs/>
        <w:sz w:val="32"/>
        <w:szCs w:val="32"/>
        <w:lang w:val="en-US"/>
      </w:rPr>
    </w:pPr>
    <w:r w:rsidRPr="00887B43">
      <w:rPr>
        <w:rFonts w:ascii="Angsana New" w:hAnsi="Angsana New"/>
        <w:b/>
        <w:bCs/>
        <w:sz w:val="32"/>
        <w:szCs w:val="32"/>
        <w:cs/>
      </w:rPr>
      <w:t>สำหรับ</w:t>
    </w:r>
    <w:r w:rsidRPr="00887B43">
      <w:rPr>
        <w:rFonts w:ascii="Angsana New" w:hAnsi="Angsana New" w:hint="cs"/>
        <w:b/>
        <w:bCs/>
        <w:sz w:val="32"/>
        <w:szCs w:val="32"/>
        <w:cs/>
      </w:rPr>
      <w:t>ปี</w:t>
    </w:r>
    <w:r w:rsidRPr="00887B43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887B43">
      <w:rPr>
        <w:rFonts w:ascii="Angsana New" w:hAnsi="Angsana New"/>
        <w:b/>
        <w:bCs/>
        <w:sz w:val="32"/>
        <w:szCs w:val="32"/>
      </w:rPr>
      <w:t xml:space="preserve">31 </w:t>
    </w:r>
    <w:r w:rsidRPr="00887B43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887B43">
      <w:rPr>
        <w:rFonts w:ascii="Angsana New" w:hAnsi="Angsana New"/>
        <w:b/>
        <w:bCs/>
        <w:sz w:val="32"/>
        <w:szCs w:val="32"/>
      </w:rPr>
      <w:t xml:space="preserve"> 256</w:t>
    </w:r>
    <w:r w:rsidR="00486827">
      <w:rPr>
        <w:rFonts w:ascii="Angsana New" w:hAnsi="Angsana New"/>
        <w:b/>
        <w:bCs/>
        <w:sz w:val="32"/>
        <w:szCs w:val="32"/>
        <w:lang w:val="en-US"/>
      </w:rPr>
      <w:t>7</w:t>
    </w:r>
  </w:p>
  <w:p w14:paraId="6D645F55" w14:textId="77777777" w:rsidR="00F45A8A" w:rsidRPr="00C5223D" w:rsidRDefault="00F45A8A" w:rsidP="00C5223D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8124D88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19CAA61" w14:textId="7038994E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486827">
      <w:rPr>
        <w:rFonts w:ascii="Angsana New" w:hAnsi="Angsana New"/>
        <w:b/>
        <w:bCs/>
        <w:sz w:val="32"/>
        <w:szCs w:val="32"/>
        <w:lang w:val="en-US"/>
      </w:rPr>
      <w:t>7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47B124E9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1CD02AB" w14:textId="415EB87E" w:rsidR="00C463C8" w:rsidRDefault="00C463C8" w:rsidP="000945FC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0C182E">
      <w:rPr>
        <w:rFonts w:ascii="Angsana New" w:hAnsi="Angsana New"/>
        <w:b/>
        <w:bCs/>
        <w:sz w:val="32"/>
        <w:szCs w:val="32"/>
        <w:lang w:val="en-US"/>
      </w:rPr>
      <w:t>7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C235" w14:textId="77777777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3EB16A68" w14:textId="7683085D" w:rsidR="00C463C8" w:rsidRDefault="00C463C8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7E186E20" w14:textId="43FE9760" w:rsidR="00C463C8" w:rsidRDefault="00C463C8" w:rsidP="00BF6E26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4207F0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207F0"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4774F1">
      <w:rPr>
        <w:rFonts w:ascii="Angsana New" w:hAnsi="Angsana New"/>
        <w:b/>
        <w:bCs/>
        <w:sz w:val="32"/>
        <w:szCs w:val="32"/>
        <w:lang w:val="en-US"/>
      </w:rPr>
      <w:t>7</w:t>
    </w:r>
  </w:p>
  <w:p w14:paraId="0ADA5A0D" w14:textId="77777777" w:rsidR="00C463C8" w:rsidRPr="00BF6E26" w:rsidRDefault="00C463C8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185C3160"/>
    <w:multiLevelType w:val="multilevel"/>
    <w:tmpl w:val="58FA04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0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177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1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13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943194334">
    <w:abstractNumId w:val="4"/>
  </w:num>
  <w:num w:numId="2" w16cid:durableId="275987372">
    <w:abstractNumId w:val="0"/>
  </w:num>
  <w:num w:numId="3" w16cid:durableId="1664048786">
    <w:abstractNumId w:val="12"/>
  </w:num>
  <w:num w:numId="4" w16cid:durableId="677315233">
    <w:abstractNumId w:val="2"/>
  </w:num>
  <w:num w:numId="5" w16cid:durableId="1042440638">
    <w:abstractNumId w:val="10"/>
  </w:num>
  <w:num w:numId="6" w16cid:durableId="144861823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2502230">
    <w:abstractNumId w:val="11"/>
  </w:num>
  <w:num w:numId="8" w16cid:durableId="202714819">
    <w:abstractNumId w:val="9"/>
  </w:num>
  <w:num w:numId="9" w16cid:durableId="686323201">
    <w:abstractNumId w:val="3"/>
  </w:num>
  <w:num w:numId="10" w16cid:durableId="593442564">
    <w:abstractNumId w:val="8"/>
  </w:num>
  <w:num w:numId="11" w16cid:durableId="118912497">
    <w:abstractNumId w:val="5"/>
  </w:num>
  <w:num w:numId="12" w16cid:durableId="302777394">
    <w:abstractNumId w:val="1"/>
  </w:num>
  <w:num w:numId="13" w16cid:durableId="424619131">
    <w:abstractNumId w:val="6"/>
  </w:num>
  <w:num w:numId="14" w16cid:durableId="73474003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0C2"/>
    <w:rsid w:val="000002B7"/>
    <w:rsid w:val="00000383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1F7B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35D"/>
    <w:rsid w:val="0000544C"/>
    <w:rsid w:val="0000568B"/>
    <w:rsid w:val="00005746"/>
    <w:rsid w:val="000057E2"/>
    <w:rsid w:val="00005816"/>
    <w:rsid w:val="00005B82"/>
    <w:rsid w:val="00005D16"/>
    <w:rsid w:val="00005E67"/>
    <w:rsid w:val="00005F24"/>
    <w:rsid w:val="00006112"/>
    <w:rsid w:val="00006407"/>
    <w:rsid w:val="000064B5"/>
    <w:rsid w:val="00006729"/>
    <w:rsid w:val="0000692B"/>
    <w:rsid w:val="00006A9C"/>
    <w:rsid w:val="00006C64"/>
    <w:rsid w:val="00006EF7"/>
    <w:rsid w:val="0000752B"/>
    <w:rsid w:val="00007552"/>
    <w:rsid w:val="00007713"/>
    <w:rsid w:val="00007795"/>
    <w:rsid w:val="000079D7"/>
    <w:rsid w:val="00007B94"/>
    <w:rsid w:val="0001010F"/>
    <w:rsid w:val="00010395"/>
    <w:rsid w:val="00010506"/>
    <w:rsid w:val="000105D3"/>
    <w:rsid w:val="00010680"/>
    <w:rsid w:val="00010A72"/>
    <w:rsid w:val="00010B64"/>
    <w:rsid w:val="00010D91"/>
    <w:rsid w:val="00010F4A"/>
    <w:rsid w:val="00011194"/>
    <w:rsid w:val="00011357"/>
    <w:rsid w:val="000114E5"/>
    <w:rsid w:val="0001157F"/>
    <w:rsid w:val="000117A3"/>
    <w:rsid w:val="00011A0E"/>
    <w:rsid w:val="00011A50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9C2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82D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C1"/>
    <w:rsid w:val="00015369"/>
    <w:rsid w:val="000153CA"/>
    <w:rsid w:val="00015454"/>
    <w:rsid w:val="000154D8"/>
    <w:rsid w:val="000156FE"/>
    <w:rsid w:val="00015904"/>
    <w:rsid w:val="00015B35"/>
    <w:rsid w:val="00015BFD"/>
    <w:rsid w:val="00015EEC"/>
    <w:rsid w:val="000162DE"/>
    <w:rsid w:val="0001635D"/>
    <w:rsid w:val="000163A4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B86"/>
    <w:rsid w:val="00021E9A"/>
    <w:rsid w:val="00022108"/>
    <w:rsid w:val="00022291"/>
    <w:rsid w:val="00022605"/>
    <w:rsid w:val="000226BA"/>
    <w:rsid w:val="0002277D"/>
    <w:rsid w:val="00022944"/>
    <w:rsid w:val="000235AB"/>
    <w:rsid w:val="000235FE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402"/>
    <w:rsid w:val="000245CA"/>
    <w:rsid w:val="000246E7"/>
    <w:rsid w:val="0002475C"/>
    <w:rsid w:val="0002484E"/>
    <w:rsid w:val="000248B7"/>
    <w:rsid w:val="000249B5"/>
    <w:rsid w:val="00024B70"/>
    <w:rsid w:val="00024C52"/>
    <w:rsid w:val="00024DA3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BD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02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1AF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586"/>
    <w:rsid w:val="000336F7"/>
    <w:rsid w:val="00033747"/>
    <w:rsid w:val="000338A8"/>
    <w:rsid w:val="000339B8"/>
    <w:rsid w:val="00033E84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A65"/>
    <w:rsid w:val="00034BEA"/>
    <w:rsid w:val="00034CF9"/>
    <w:rsid w:val="00035561"/>
    <w:rsid w:val="00035580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D8A"/>
    <w:rsid w:val="00036E08"/>
    <w:rsid w:val="00036E5F"/>
    <w:rsid w:val="00037152"/>
    <w:rsid w:val="00037238"/>
    <w:rsid w:val="000373D5"/>
    <w:rsid w:val="000374F1"/>
    <w:rsid w:val="000375B1"/>
    <w:rsid w:val="00037798"/>
    <w:rsid w:val="0003793F"/>
    <w:rsid w:val="00037985"/>
    <w:rsid w:val="00037A58"/>
    <w:rsid w:val="00037A5C"/>
    <w:rsid w:val="00037B04"/>
    <w:rsid w:val="00037C76"/>
    <w:rsid w:val="00037CF6"/>
    <w:rsid w:val="00037D16"/>
    <w:rsid w:val="00037D2A"/>
    <w:rsid w:val="00037EE9"/>
    <w:rsid w:val="00037F1A"/>
    <w:rsid w:val="00037FF3"/>
    <w:rsid w:val="0004022C"/>
    <w:rsid w:val="00040243"/>
    <w:rsid w:val="00040379"/>
    <w:rsid w:val="00040417"/>
    <w:rsid w:val="0004082A"/>
    <w:rsid w:val="00040AFD"/>
    <w:rsid w:val="00040C31"/>
    <w:rsid w:val="00040E1C"/>
    <w:rsid w:val="00040F58"/>
    <w:rsid w:val="0004112F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9D2"/>
    <w:rsid w:val="00042C69"/>
    <w:rsid w:val="00042CF5"/>
    <w:rsid w:val="00042DCC"/>
    <w:rsid w:val="00042E0A"/>
    <w:rsid w:val="00042F0D"/>
    <w:rsid w:val="00043211"/>
    <w:rsid w:val="00043224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4D"/>
    <w:rsid w:val="00044C6A"/>
    <w:rsid w:val="00044D3E"/>
    <w:rsid w:val="00044EC4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5A7"/>
    <w:rsid w:val="00050753"/>
    <w:rsid w:val="000508F2"/>
    <w:rsid w:val="00050941"/>
    <w:rsid w:val="00050A95"/>
    <w:rsid w:val="00050AFE"/>
    <w:rsid w:val="00050E12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893"/>
    <w:rsid w:val="000529B4"/>
    <w:rsid w:val="00052C22"/>
    <w:rsid w:val="00052C60"/>
    <w:rsid w:val="00052EE8"/>
    <w:rsid w:val="00052F44"/>
    <w:rsid w:val="00052FBE"/>
    <w:rsid w:val="00052FED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A9"/>
    <w:rsid w:val="0005445F"/>
    <w:rsid w:val="0005461E"/>
    <w:rsid w:val="0005484B"/>
    <w:rsid w:val="00054949"/>
    <w:rsid w:val="00054D5B"/>
    <w:rsid w:val="00054FEE"/>
    <w:rsid w:val="000550BF"/>
    <w:rsid w:val="000550DC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A7F"/>
    <w:rsid w:val="00055B2E"/>
    <w:rsid w:val="00055B4B"/>
    <w:rsid w:val="00055D63"/>
    <w:rsid w:val="0005623E"/>
    <w:rsid w:val="00056288"/>
    <w:rsid w:val="0005634B"/>
    <w:rsid w:val="000563ED"/>
    <w:rsid w:val="00056640"/>
    <w:rsid w:val="00056741"/>
    <w:rsid w:val="000568F0"/>
    <w:rsid w:val="00056906"/>
    <w:rsid w:val="00056D6F"/>
    <w:rsid w:val="00056DE4"/>
    <w:rsid w:val="00057483"/>
    <w:rsid w:val="000574DA"/>
    <w:rsid w:val="00057991"/>
    <w:rsid w:val="00057A10"/>
    <w:rsid w:val="00057C6E"/>
    <w:rsid w:val="00057F65"/>
    <w:rsid w:val="0006029F"/>
    <w:rsid w:val="000602D8"/>
    <w:rsid w:val="00060457"/>
    <w:rsid w:val="00060649"/>
    <w:rsid w:val="00060890"/>
    <w:rsid w:val="00060908"/>
    <w:rsid w:val="00060A63"/>
    <w:rsid w:val="00060C8E"/>
    <w:rsid w:val="00061112"/>
    <w:rsid w:val="0006118E"/>
    <w:rsid w:val="00061324"/>
    <w:rsid w:val="0006151E"/>
    <w:rsid w:val="0006164F"/>
    <w:rsid w:val="0006180F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905"/>
    <w:rsid w:val="00063CE4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E11"/>
    <w:rsid w:val="0006619F"/>
    <w:rsid w:val="00066373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038"/>
    <w:rsid w:val="00070119"/>
    <w:rsid w:val="00070149"/>
    <w:rsid w:val="0007019A"/>
    <w:rsid w:val="00070222"/>
    <w:rsid w:val="00070286"/>
    <w:rsid w:val="00070488"/>
    <w:rsid w:val="000704DF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F88"/>
    <w:rsid w:val="00073040"/>
    <w:rsid w:val="000730B7"/>
    <w:rsid w:val="000730CF"/>
    <w:rsid w:val="00073109"/>
    <w:rsid w:val="0007310C"/>
    <w:rsid w:val="000732D1"/>
    <w:rsid w:val="00073316"/>
    <w:rsid w:val="0007334C"/>
    <w:rsid w:val="000733F6"/>
    <w:rsid w:val="0007369C"/>
    <w:rsid w:val="00073733"/>
    <w:rsid w:val="00073A4A"/>
    <w:rsid w:val="00073C01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847"/>
    <w:rsid w:val="000758DC"/>
    <w:rsid w:val="00075961"/>
    <w:rsid w:val="000759B4"/>
    <w:rsid w:val="00075BC7"/>
    <w:rsid w:val="00075CE3"/>
    <w:rsid w:val="00076225"/>
    <w:rsid w:val="000763BB"/>
    <w:rsid w:val="0007679B"/>
    <w:rsid w:val="00076A91"/>
    <w:rsid w:val="00076F55"/>
    <w:rsid w:val="0007717B"/>
    <w:rsid w:val="0007720D"/>
    <w:rsid w:val="00077520"/>
    <w:rsid w:val="0007765F"/>
    <w:rsid w:val="00077864"/>
    <w:rsid w:val="000778FF"/>
    <w:rsid w:val="00077B28"/>
    <w:rsid w:val="00077C04"/>
    <w:rsid w:val="00077D33"/>
    <w:rsid w:val="00080292"/>
    <w:rsid w:val="0008033F"/>
    <w:rsid w:val="00080387"/>
    <w:rsid w:val="000803BC"/>
    <w:rsid w:val="00080505"/>
    <w:rsid w:val="0008077E"/>
    <w:rsid w:val="000808B7"/>
    <w:rsid w:val="0008091A"/>
    <w:rsid w:val="00080B23"/>
    <w:rsid w:val="00080D09"/>
    <w:rsid w:val="00080FD5"/>
    <w:rsid w:val="0008107A"/>
    <w:rsid w:val="000810C5"/>
    <w:rsid w:val="0008114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3CC"/>
    <w:rsid w:val="000833FF"/>
    <w:rsid w:val="00083521"/>
    <w:rsid w:val="0008356D"/>
    <w:rsid w:val="000838F4"/>
    <w:rsid w:val="00083A8F"/>
    <w:rsid w:val="00083BF8"/>
    <w:rsid w:val="00083C90"/>
    <w:rsid w:val="0008430D"/>
    <w:rsid w:val="00084539"/>
    <w:rsid w:val="000846B6"/>
    <w:rsid w:val="00084966"/>
    <w:rsid w:val="000849DE"/>
    <w:rsid w:val="00084AE2"/>
    <w:rsid w:val="00084D2F"/>
    <w:rsid w:val="000850FF"/>
    <w:rsid w:val="000851B1"/>
    <w:rsid w:val="000851B8"/>
    <w:rsid w:val="0008527F"/>
    <w:rsid w:val="000852A2"/>
    <w:rsid w:val="00085519"/>
    <w:rsid w:val="0008577B"/>
    <w:rsid w:val="00085C8D"/>
    <w:rsid w:val="00085F06"/>
    <w:rsid w:val="000860D1"/>
    <w:rsid w:val="000860FD"/>
    <w:rsid w:val="00086151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90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6D7"/>
    <w:rsid w:val="00092704"/>
    <w:rsid w:val="0009275A"/>
    <w:rsid w:val="00092889"/>
    <w:rsid w:val="0009290E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9E"/>
    <w:rsid w:val="000930F7"/>
    <w:rsid w:val="00093258"/>
    <w:rsid w:val="0009349A"/>
    <w:rsid w:val="000936EF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4B"/>
    <w:rsid w:val="00095C5A"/>
    <w:rsid w:val="00095D26"/>
    <w:rsid w:val="00095D88"/>
    <w:rsid w:val="00095DB3"/>
    <w:rsid w:val="00095DED"/>
    <w:rsid w:val="00095F38"/>
    <w:rsid w:val="00095FF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11"/>
    <w:rsid w:val="00096CB5"/>
    <w:rsid w:val="00096E14"/>
    <w:rsid w:val="00096E8F"/>
    <w:rsid w:val="00096F67"/>
    <w:rsid w:val="000970F5"/>
    <w:rsid w:val="00097139"/>
    <w:rsid w:val="000971C3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80C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0D8"/>
    <w:rsid w:val="000A3218"/>
    <w:rsid w:val="000A324B"/>
    <w:rsid w:val="000A363B"/>
    <w:rsid w:val="000A3676"/>
    <w:rsid w:val="000A36F9"/>
    <w:rsid w:val="000A376B"/>
    <w:rsid w:val="000A387A"/>
    <w:rsid w:val="000A3D39"/>
    <w:rsid w:val="000A3DF7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33"/>
    <w:rsid w:val="000A518C"/>
    <w:rsid w:val="000A54FD"/>
    <w:rsid w:val="000A5531"/>
    <w:rsid w:val="000A55EF"/>
    <w:rsid w:val="000A5740"/>
    <w:rsid w:val="000A58A2"/>
    <w:rsid w:val="000A5929"/>
    <w:rsid w:val="000A5ADE"/>
    <w:rsid w:val="000A5E15"/>
    <w:rsid w:val="000A6177"/>
    <w:rsid w:val="000A62C5"/>
    <w:rsid w:val="000A63A1"/>
    <w:rsid w:val="000A64C0"/>
    <w:rsid w:val="000A6631"/>
    <w:rsid w:val="000A66C0"/>
    <w:rsid w:val="000A67A9"/>
    <w:rsid w:val="000A683D"/>
    <w:rsid w:val="000A6B65"/>
    <w:rsid w:val="000A6C35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620"/>
    <w:rsid w:val="000B18DC"/>
    <w:rsid w:val="000B1A08"/>
    <w:rsid w:val="000B1B2C"/>
    <w:rsid w:val="000B1B44"/>
    <w:rsid w:val="000B1B8B"/>
    <w:rsid w:val="000B1BD6"/>
    <w:rsid w:val="000B1D2C"/>
    <w:rsid w:val="000B1EB2"/>
    <w:rsid w:val="000B2008"/>
    <w:rsid w:val="000B201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878"/>
    <w:rsid w:val="000B3902"/>
    <w:rsid w:val="000B3C14"/>
    <w:rsid w:val="000B3E3C"/>
    <w:rsid w:val="000B4120"/>
    <w:rsid w:val="000B43F0"/>
    <w:rsid w:val="000B454C"/>
    <w:rsid w:val="000B4934"/>
    <w:rsid w:val="000B4AB0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DE3"/>
    <w:rsid w:val="000B6F36"/>
    <w:rsid w:val="000B6F46"/>
    <w:rsid w:val="000B6FEC"/>
    <w:rsid w:val="000B70EA"/>
    <w:rsid w:val="000B72E1"/>
    <w:rsid w:val="000B72E3"/>
    <w:rsid w:val="000B7719"/>
    <w:rsid w:val="000B7789"/>
    <w:rsid w:val="000B78AD"/>
    <w:rsid w:val="000B7A60"/>
    <w:rsid w:val="000B7CBC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82E"/>
    <w:rsid w:val="000C1A0D"/>
    <w:rsid w:val="000C1B87"/>
    <w:rsid w:val="000C1CC4"/>
    <w:rsid w:val="000C1E1C"/>
    <w:rsid w:val="000C2123"/>
    <w:rsid w:val="000C217C"/>
    <w:rsid w:val="000C231D"/>
    <w:rsid w:val="000C247B"/>
    <w:rsid w:val="000C24BA"/>
    <w:rsid w:val="000C266F"/>
    <w:rsid w:val="000C2869"/>
    <w:rsid w:val="000C2C79"/>
    <w:rsid w:val="000C300F"/>
    <w:rsid w:val="000C314F"/>
    <w:rsid w:val="000C3200"/>
    <w:rsid w:val="000C3258"/>
    <w:rsid w:val="000C32E5"/>
    <w:rsid w:val="000C341D"/>
    <w:rsid w:val="000C3500"/>
    <w:rsid w:val="000C3601"/>
    <w:rsid w:val="000C36B5"/>
    <w:rsid w:val="000C379B"/>
    <w:rsid w:val="000C3BB9"/>
    <w:rsid w:val="000C3CED"/>
    <w:rsid w:val="000C433A"/>
    <w:rsid w:val="000C4433"/>
    <w:rsid w:val="000C47AC"/>
    <w:rsid w:val="000C4E74"/>
    <w:rsid w:val="000C4F26"/>
    <w:rsid w:val="000C51C2"/>
    <w:rsid w:val="000C548C"/>
    <w:rsid w:val="000C5555"/>
    <w:rsid w:val="000C5587"/>
    <w:rsid w:val="000C55D7"/>
    <w:rsid w:val="000C5677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2F7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2CE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50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878"/>
    <w:rsid w:val="000D2AE6"/>
    <w:rsid w:val="000D2D97"/>
    <w:rsid w:val="000D318F"/>
    <w:rsid w:val="000D33AB"/>
    <w:rsid w:val="000D33B4"/>
    <w:rsid w:val="000D3725"/>
    <w:rsid w:val="000D3780"/>
    <w:rsid w:val="000D392C"/>
    <w:rsid w:val="000D3B06"/>
    <w:rsid w:val="000D3B38"/>
    <w:rsid w:val="000D3E10"/>
    <w:rsid w:val="000D41FB"/>
    <w:rsid w:val="000D4244"/>
    <w:rsid w:val="000D428C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6AD"/>
    <w:rsid w:val="000D571B"/>
    <w:rsid w:val="000D574C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97"/>
    <w:rsid w:val="000D667F"/>
    <w:rsid w:val="000D6779"/>
    <w:rsid w:val="000D6D8E"/>
    <w:rsid w:val="000D7485"/>
    <w:rsid w:val="000D748C"/>
    <w:rsid w:val="000D753C"/>
    <w:rsid w:val="000D75F9"/>
    <w:rsid w:val="000D79DC"/>
    <w:rsid w:val="000D7A29"/>
    <w:rsid w:val="000D7AA6"/>
    <w:rsid w:val="000D7B69"/>
    <w:rsid w:val="000D7CB7"/>
    <w:rsid w:val="000D7D2A"/>
    <w:rsid w:val="000D7E58"/>
    <w:rsid w:val="000D7FEE"/>
    <w:rsid w:val="000E0089"/>
    <w:rsid w:val="000E0246"/>
    <w:rsid w:val="000E0451"/>
    <w:rsid w:val="000E0468"/>
    <w:rsid w:val="000E0614"/>
    <w:rsid w:val="000E0641"/>
    <w:rsid w:val="000E0707"/>
    <w:rsid w:val="000E0795"/>
    <w:rsid w:val="000E0809"/>
    <w:rsid w:val="000E0861"/>
    <w:rsid w:val="000E0AF7"/>
    <w:rsid w:val="000E0D9D"/>
    <w:rsid w:val="000E0DD0"/>
    <w:rsid w:val="000E0DEF"/>
    <w:rsid w:val="000E0EB6"/>
    <w:rsid w:val="000E0F08"/>
    <w:rsid w:val="000E11F9"/>
    <w:rsid w:val="000E1299"/>
    <w:rsid w:val="000E14DD"/>
    <w:rsid w:val="000E19F6"/>
    <w:rsid w:val="000E1A58"/>
    <w:rsid w:val="000E1ADF"/>
    <w:rsid w:val="000E1C29"/>
    <w:rsid w:val="000E1DDA"/>
    <w:rsid w:val="000E1F0E"/>
    <w:rsid w:val="000E2039"/>
    <w:rsid w:val="000E2087"/>
    <w:rsid w:val="000E21B2"/>
    <w:rsid w:val="000E21DC"/>
    <w:rsid w:val="000E21FC"/>
    <w:rsid w:val="000E22A5"/>
    <w:rsid w:val="000E276B"/>
    <w:rsid w:val="000E2B53"/>
    <w:rsid w:val="000E2B60"/>
    <w:rsid w:val="000E2D2A"/>
    <w:rsid w:val="000E2EC4"/>
    <w:rsid w:val="000E302C"/>
    <w:rsid w:val="000E3122"/>
    <w:rsid w:val="000E335A"/>
    <w:rsid w:val="000E344F"/>
    <w:rsid w:val="000E3AD4"/>
    <w:rsid w:val="000E3AD6"/>
    <w:rsid w:val="000E3C79"/>
    <w:rsid w:val="000E4177"/>
    <w:rsid w:val="000E41EA"/>
    <w:rsid w:val="000E4462"/>
    <w:rsid w:val="000E44F2"/>
    <w:rsid w:val="000E49CB"/>
    <w:rsid w:val="000E4BAC"/>
    <w:rsid w:val="000E4D28"/>
    <w:rsid w:val="000E4F0B"/>
    <w:rsid w:val="000E50DA"/>
    <w:rsid w:val="000E511E"/>
    <w:rsid w:val="000E5367"/>
    <w:rsid w:val="000E53B4"/>
    <w:rsid w:val="000E5484"/>
    <w:rsid w:val="000E5493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08"/>
    <w:rsid w:val="000E652E"/>
    <w:rsid w:val="000E687C"/>
    <w:rsid w:val="000E6A6E"/>
    <w:rsid w:val="000E6CE2"/>
    <w:rsid w:val="000E6CEA"/>
    <w:rsid w:val="000E6D7E"/>
    <w:rsid w:val="000E71AA"/>
    <w:rsid w:val="000E7391"/>
    <w:rsid w:val="000E73FC"/>
    <w:rsid w:val="000E74E0"/>
    <w:rsid w:val="000E7505"/>
    <w:rsid w:val="000E7583"/>
    <w:rsid w:val="000E777A"/>
    <w:rsid w:val="000E7980"/>
    <w:rsid w:val="000E79EE"/>
    <w:rsid w:val="000E7A64"/>
    <w:rsid w:val="000E7E13"/>
    <w:rsid w:val="000E7EE4"/>
    <w:rsid w:val="000F025E"/>
    <w:rsid w:val="000F02B6"/>
    <w:rsid w:val="000F0369"/>
    <w:rsid w:val="000F053E"/>
    <w:rsid w:val="000F064D"/>
    <w:rsid w:val="000F082E"/>
    <w:rsid w:val="000F087B"/>
    <w:rsid w:val="000F089B"/>
    <w:rsid w:val="000F094F"/>
    <w:rsid w:val="000F0A0A"/>
    <w:rsid w:val="000F0C4B"/>
    <w:rsid w:val="000F0FAC"/>
    <w:rsid w:val="000F1175"/>
    <w:rsid w:val="000F1220"/>
    <w:rsid w:val="000F12B4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4D47"/>
    <w:rsid w:val="000F502B"/>
    <w:rsid w:val="000F5098"/>
    <w:rsid w:val="000F50BE"/>
    <w:rsid w:val="000F50CD"/>
    <w:rsid w:val="000F5134"/>
    <w:rsid w:val="000F5198"/>
    <w:rsid w:val="000F52B1"/>
    <w:rsid w:val="000F52CD"/>
    <w:rsid w:val="000F543E"/>
    <w:rsid w:val="000F54FB"/>
    <w:rsid w:val="000F54FD"/>
    <w:rsid w:val="000F5555"/>
    <w:rsid w:val="000F57A9"/>
    <w:rsid w:val="000F585C"/>
    <w:rsid w:val="000F587B"/>
    <w:rsid w:val="000F59CF"/>
    <w:rsid w:val="000F5CCD"/>
    <w:rsid w:val="000F604F"/>
    <w:rsid w:val="000F60D4"/>
    <w:rsid w:val="000F6235"/>
    <w:rsid w:val="000F6A40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A6"/>
    <w:rsid w:val="000F78BA"/>
    <w:rsid w:val="000F79E2"/>
    <w:rsid w:val="000F7CD0"/>
    <w:rsid w:val="00100166"/>
    <w:rsid w:val="001002CD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12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2DD5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4F0"/>
    <w:rsid w:val="00104539"/>
    <w:rsid w:val="001045D0"/>
    <w:rsid w:val="001045E1"/>
    <w:rsid w:val="00104907"/>
    <w:rsid w:val="0010492D"/>
    <w:rsid w:val="001049A3"/>
    <w:rsid w:val="00104B80"/>
    <w:rsid w:val="00104EFD"/>
    <w:rsid w:val="00104F76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5F2B"/>
    <w:rsid w:val="00106068"/>
    <w:rsid w:val="00106187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E6E"/>
    <w:rsid w:val="001070D3"/>
    <w:rsid w:val="00107247"/>
    <w:rsid w:val="0010727F"/>
    <w:rsid w:val="0010735B"/>
    <w:rsid w:val="001075E5"/>
    <w:rsid w:val="001077C4"/>
    <w:rsid w:val="00107886"/>
    <w:rsid w:val="00107A34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57"/>
    <w:rsid w:val="00110762"/>
    <w:rsid w:val="0011082E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51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235"/>
    <w:rsid w:val="0011628C"/>
    <w:rsid w:val="00116365"/>
    <w:rsid w:val="00116495"/>
    <w:rsid w:val="0011654B"/>
    <w:rsid w:val="0011656A"/>
    <w:rsid w:val="001166F7"/>
    <w:rsid w:val="00116BEF"/>
    <w:rsid w:val="00116FEE"/>
    <w:rsid w:val="00117218"/>
    <w:rsid w:val="00117274"/>
    <w:rsid w:val="001172B9"/>
    <w:rsid w:val="001174EC"/>
    <w:rsid w:val="001174F5"/>
    <w:rsid w:val="00117582"/>
    <w:rsid w:val="00117760"/>
    <w:rsid w:val="00117824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FF"/>
    <w:rsid w:val="0012079A"/>
    <w:rsid w:val="00120C73"/>
    <w:rsid w:val="00121026"/>
    <w:rsid w:val="00121097"/>
    <w:rsid w:val="001210B1"/>
    <w:rsid w:val="00121317"/>
    <w:rsid w:val="001213CF"/>
    <w:rsid w:val="001215BA"/>
    <w:rsid w:val="001216CD"/>
    <w:rsid w:val="0012173D"/>
    <w:rsid w:val="00121AB6"/>
    <w:rsid w:val="00121AF3"/>
    <w:rsid w:val="00121B1B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3008"/>
    <w:rsid w:val="0012309C"/>
    <w:rsid w:val="0012339B"/>
    <w:rsid w:val="00123513"/>
    <w:rsid w:val="0012384D"/>
    <w:rsid w:val="00123946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9D0"/>
    <w:rsid w:val="001259DC"/>
    <w:rsid w:val="00125A0F"/>
    <w:rsid w:val="00125B4C"/>
    <w:rsid w:val="00125D04"/>
    <w:rsid w:val="00125EB0"/>
    <w:rsid w:val="00126196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BDE"/>
    <w:rsid w:val="00126C10"/>
    <w:rsid w:val="00126C9F"/>
    <w:rsid w:val="00126D22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2C7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71"/>
    <w:rsid w:val="00130F96"/>
    <w:rsid w:val="00130FB4"/>
    <w:rsid w:val="00131136"/>
    <w:rsid w:val="001313D2"/>
    <w:rsid w:val="001314C0"/>
    <w:rsid w:val="00131664"/>
    <w:rsid w:val="001316A8"/>
    <w:rsid w:val="001317A3"/>
    <w:rsid w:val="00131C3F"/>
    <w:rsid w:val="00131C6B"/>
    <w:rsid w:val="00131EBC"/>
    <w:rsid w:val="00131FA0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D2"/>
    <w:rsid w:val="001400ED"/>
    <w:rsid w:val="001400FA"/>
    <w:rsid w:val="00140126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6E3"/>
    <w:rsid w:val="00141892"/>
    <w:rsid w:val="00141A93"/>
    <w:rsid w:val="00141BEB"/>
    <w:rsid w:val="00141CBA"/>
    <w:rsid w:val="0014229E"/>
    <w:rsid w:val="00142383"/>
    <w:rsid w:val="00142595"/>
    <w:rsid w:val="0014266C"/>
    <w:rsid w:val="00142757"/>
    <w:rsid w:val="00142848"/>
    <w:rsid w:val="00142AC5"/>
    <w:rsid w:val="00142D83"/>
    <w:rsid w:val="00142E74"/>
    <w:rsid w:val="00142FBF"/>
    <w:rsid w:val="001430FA"/>
    <w:rsid w:val="0014364B"/>
    <w:rsid w:val="001436A4"/>
    <w:rsid w:val="001439E9"/>
    <w:rsid w:val="00143B4C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8FF"/>
    <w:rsid w:val="00144C69"/>
    <w:rsid w:val="00144E44"/>
    <w:rsid w:val="001451BC"/>
    <w:rsid w:val="00145286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6BC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AF"/>
    <w:rsid w:val="001523B3"/>
    <w:rsid w:val="0015250E"/>
    <w:rsid w:val="001527D4"/>
    <w:rsid w:val="00152AFA"/>
    <w:rsid w:val="00152B69"/>
    <w:rsid w:val="0015329C"/>
    <w:rsid w:val="001532C8"/>
    <w:rsid w:val="001532D9"/>
    <w:rsid w:val="00153586"/>
    <w:rsid w:val="00153967"/>
    <w:rsid w:val="001540D8"/>
    <w:rsid w:val="00154113"/>
    <w:rsid w:val="001541B6"/>
    <w:rsid w:val="0015440C"/>
    <w:rsid w:val="00154633"/>
    <w:rsid w:val="0015478D"/>
    <w:rsid w:val="001547DD"/>
    <w:rsid w:val="00154842"/>
    <w:rsid w:val="00154848"/>
    <w:rsid w:val="00154989"/>
    <w:rsid w:val="00154B70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2"/>
    <w:rsid w:val="001559F5"/>
    <w:rsid w:val="00155B06"/>
    <w:rsid w:val="00155B88"/>
    <w:rsid w:val="0015642F"/>
    <w:rsid w:val="00156683"/>
    <w:rsid w:val="00156708"/>
    <w:rsid w:val="001569B1"/>
    <w:rsid w:val="00156B8D"/>
    <w:rsid w:val="00156CF3"/>
    <w:rsid w:val="00156FCD"/>
    <w:rsid w:val="0015745A"/>
    <w:rsid w:val="00157492"/>
    <w:rsid w:val="00157566"/>
    <w:rsid w:val="00157760"/>
    <w:rsid w:val="00157B40"/>
    <w:rsid w:val="00157DB5"/>
    <w:rsid w:val="00157F0E"/>
    <w:rsid w:val="00157FD3"/>
    <w:rsid w:val="001600FF"/>
    <w:rsid w:val="00160299"/>
    <w:rsid w:val="00160763"/>
    <w:rsid w:val="00160767"/>
    <w:rsid w:val="00160885"/>
    <w:rsid w:val="001608D9"/>
    <w:rsid w:val="00160970"/>
    <w:rsid w:val="00160B21"/>
    <w:rsid w:val="00160B3E"/>
    <w:rsid w:val="00160D14"/>
    <w:rsid w:val="00160F13"/>
    <w:rsid w:val="00160FCF"/>
    <w:rsid w:val="00161264"/>
    <w:rsid w:val="001613EF"/>
    <w:rsid w:val="001615A1"/>
    <w:rsid w:val="001615CD"/>
    <w:rsid w:val="00161714"/>
    <w:rsid w:val="001619EF"/>
    <w:rsid w:val="00161C60"/>
    <w:rsid w:val="001620B1"/>
    <w:rsid w:val="001620C9"/>
    <w:rsid w:val="00162212"/>
    <w:rsid w:val="00162261"/>
    <w:rsid w:val="00162436"/>
    <w:rsid w:val="00162487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1C9"/>
    <w:rsid w:val="0016422A"/>
    <w:rsid w:val="00164236"/>
    <w:rsid w:val="001647AD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8AE"/>
    <w:rsid w:val="001669C4"/>
    <w:rsid w:val="0016711F"/>
    <w:rsid w:val="00167696"/>
    <w:rsid w:val="00167820"/>
    <w:rsid w:val="001678B4"/>
    <w:rsid w:val="0016791E"/>
    <w:rsid w:val="00167955"/>
    <w:rsid w:val="00167984"/>
    <w:rsid w:val="00167AA3"/>
    <w:rsid w:val="00167BA6"/>
    <w:rsid w:val="00167BE3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987"/>
    <w:rsid w:val="00171D05"/>
    <w:rsid w:val="00171FC1"/>
    <w:rsid w:val="00172076"/>
    <w:rsid w:val="0017225B"/>
    <w:rsid w:val="00172479"/>
    <w:rsid w:val="00172885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717"/>
    <w:rsid w:val="00173A30"/>
    <w:rsid w:val="00173B5E"/>
    <w:rsid w:val="00173B80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070"/>
    <w:rsid w:val="001751B9"/>
    <w:rsid w:val="00175321"/>
    <w:rsid w:val="00175354"/>
    <w:rsid w:val="0017548F"/>
    <w:rsid w:val="00175706"/>
    <w:rsid w:val="001757E2"/>
    <w:rsid w:val="001758DA"/>
    <w:rsid w:val="00175964"/>
    <w:rsid w:val="0017597E"/>
    <w:rsid w:val="00175C3F"/>
    <w:rsid w:val="00175CAB"/>
    <w:rsid w:val="00175E31"/>
    <w:rsid w:val="001762AD"/>
    <w:rsid w:val="001762F1"/>
    <w:rsid w:val="001764F5"/>
    <w:rsid w:val="0017666C"/>
    <w:rsid w:val="001766B7"/>
    <w:rsid w:val="001766E3"/>
    <w:rsid w:val="001768FE"/>
    <w:rsid w:val="0017697D"/>
    <w:rsid w:val="00176985"/>
    <w:rsid w:val="00176AF2"/>
    <w:rsid w:val="00176BAA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CA0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9D7"/>
    <w:rsid w:val="00182C08"/>
    <w:rsid w:val="00182F97"/>
    <w:rsid w:val="0018305D"/>
    <w:rsid w:val="00183306"/>
    <w:rsid w:val="001833FE"/>
    <w:rsid w:val="00183413"/>
    <w:rsid w:val="001834F1"/>
    <w:rsid w:val="001836E9"/>
    <w:rsid w:val="00183798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A4"/>
    <w:rsid w:val="001846AE"/>
    <w:rsid w:val="00184731"/>
    <w:rsid w:val="00184878"/>
    <w:rsid w:val="0018495D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AAB"/>
    <w:rsid w:val="00187C6D"/>
    <w:rsid w:val="00187C9E"/>
    <w:rsid w:val="00187E9E"/>
    <w:rsid w:val="00187F42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35F"/>
    <w:rsid w:val="0019240B"/>
    <w:rsid w:val="001924D4"/>
    <w:rsid w:val="001925EF"/>
    <w:rsid w:val="00192674"/>
    <w:rsid w:val="0019290B"/>
    <w:rsid w:val="00192A84"/>
    <w:rsid w:val="00192B13"/>
    <w:rsid w:val="00192E81"/>
    <w:rsid w:val="00193231"/>
    <w:rsid w:val="00193249"/>
    <w:rsid w:val="00193336"/>
    <w:rsid w:val="001936F7"/>
    <w:rsid w:val="00193790"/>
    <w:rsid w:val="00193CA9"/>
    <w:rsid w:val="00193D18"/>
    <w:rsid w:val="00193DA4"/>
    <w:rsid w:val="00193F72"/>
    <w:rsid w:val="00193F8D"/>
    <w:rsid w:val="00193FE8"/>
    <w:rsid w:val="00194116"/>
    <w:rsid w:val="0019449F"/>
    <w:rsid w:val="00194501"/>
    <w:rsid w:val="0019462C"/>
    <w:rsid w:val="00194BD3"/>
    <w:rsid w:val="00194E49"/>
    <w:rsid w:val="00194ED3"/>
    <w:rsid w:val="00194FAB"/>
    <w:rsid w:val="00195104"/>
    <w:rsid w:val="00195429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5B9"/>
    <w:rsid w:val="0019667D"/>
    <w:rsid w:val="001967D1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4C"/>
    <w:rsid w:val="00197C72"/>
    <w:rsid w:val="00197EC9"/>
    <w:rsid w:val="00197F5D"/>
    <w:rsid w:val="001A01B1"/>
    <w:rsid w:val="001A0253"/>
    <w:rsid w:val="001A0643"/>
    <w:rsid w:val="001A0A11"/>
    <w:rsid w:val="001A0A35"/>
    <w:rsid w:val="001A0A60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440"/>
    <w:rsid w:val="001A247A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8"/>
    <w:rsid w:val="001A4B8E"/>
    <w:rsid w:val="001A4B99"/>
    <w:rsid w:val="001A4BBB"/>
    <w:rsid w:val="001A4CD0"/>
    <w:rsid w:val="001A4E1C"/>
    <w:rsid w:val="001A5180"/>
    <w:rsid w:val="001A548E"/>
    <w:rsid w:val="001A549A"/>
    <w:rsid w:val="001A5623"/>
    <w:rsid w:val="001A565D"/>
    <w:rsid w:val="001A57B7"/>
    <w:rsid w:val="001A586F"/>
    <w:rsid w:val="001A5AE3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D3A"/>
    <w:rsid w:val="001A7E45"/>
    <w:rsid w:val="001A7EE4"/>
    <w:rsid w:val="001B01A7"/>
    <w:rsid w:val="001B01DE"/>
    <w:rsid w:val="001B0805"/>
    <w:rsid w:val="001B09D4"/>
    <w:rsid w:val="001B09EC"/>
    <w:rsid w:val="001B0B8F"/>
    <w:rsid w:val="001B0D82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696"/>
    <w:rsid w:val="001B3705"/>
    <w:rsid w:val="001B3A56"/>
    <w:rsid w:val="001B3B9D"/>
    <w:rsid w:val="001B3BDB"/>
    <w:rsid w:val="001B3ED1"/>
    <w:rsid w:val="001B3F94"/>
    <w:rsid w:val="001B4014"/>
    <w:rsid w:val="001B40A8"/>
    <w:rsid w:val="001B40C1"/>
    <w:rsid w:val="001B4212"/>
    <w:rsid w:val="001B4287"/>
    <w:rsid w:val="001B4528"/>
    <w:rsid w:val="001B452F"/>
    <w:rsid w:val="001B45A2"/>
    <w:rsid w:val="001B472A"/>
    <w:rsid w:val="001B490D"/>
    <w:rsid w:val="001B4BA7"/>
    <w:rsid w:val="001B4DED"/>
    <w:rsid w:val="001B4F27"/>
    <w:rsid w:val="001B582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2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73"/>
    <w:rsid w:val="001C1B11"/>
    <w:rsid w:val="001C1DDE"/>
    <w:rsid w:val="001C1E56"/>
    <w:rsid w:val="001C2CCF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66C"/>
    <w:rsid w:val="001C471A"/>
    <w:rsid w:val="001C493C"/>
    <w:rsid w:val="001C4A1C"/>
    <w:rsid w:val="001C4E15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3D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635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8A"/>
    <w:rsid w:val="001D01C0"/>
    <w:rsid w:val="001D01D7"/>
    <w:rsid w:val="001D01DB"/>
    <w:rsid w:val="001D02B7"/>
    <w:rsid w:val="001D0418"/>
    <w:rsid w:val="001D052D"/>
    <w:rsid w:val="001D061B"/>
    <w:rsid w:val="001D079D"/>
    <w:rsid w:val="001D0974"/>
    <w:rsid w:val="001D097F"/>
    <w:rsid w:val="001D0A6E"/>
    <w:rsid w:val="001D0B7A"/>
    <w:rsid w:val="001D0BB3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996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A1"/>
    <w:rsid w:val="001D24DC"/>
    <w:rsid w:val="001D250B"/>
    <w:rsid w:val="001D2666"/>
    <w:rsid w:val="001D283E"/>
    <w:rsid w:val="001D2AA7"/>
    <w:rsid w:val="001D2B04"/>
    <w:rsid w:val="001D2B27"/>
    <w:rsid w:val="001D2C13"/>
    <w:rsid w:val="001D2C6C"/>
    <w:rsid w:val="001D2E87"/>
    <w:rsid w:val="001D2EB6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404"/>
    <w:rsid w:val="001D55F3"/>
    <w:rsid w:val="001D584B"/>
    <w:rsid w:val="001D5A9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EA"/>
    <w:rsid w:val="001D6D35"/>
    <w:rsid w:val="001D6DD4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613"/>
    <w:rsid w:val="001E5810"/>
    <w:rsid w:val="001E5884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0C9"/>
    <w:rsid w:val="001E73FD"/>
    <w:rsid w:val="001E76E7"/>
    <w:rsid w:val="001E77ED"/>
    <w:rsid w:val="001E789C"/>
    <w:rsid w:val="001E78E2"/>
    <w:rsid w:val="001E78EB"/>
    <w:rsid w:val="001E7CFF"/>
    <w:rsid w:val="001E7E16"/>
    <w:rsid w:val="001F006A"/>
    <w:rsid w:val="001F0077"/>
    <w:rsid w:val="001F009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1FCE"/>
    <w:rsid w:val="001F226F"/>
    <w:rsid w:val="001F23A9"/>
    <w:rsid w:val="001F29B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5EA"/>
    <w:rsid w:val="001F3630"/>
    <w:rsid w:val="001F3A47"/>
    <w:rsid w:val="001F3AC6"/>
    <w:rsid w:val="001F3B19"/>
    <w:rsid w:val="001F3B48"/>
    <w:rsid w:val="001F41EF"/>
    <w:rsid w:val="001F42FD"/>
    <w:rsid w:val="001F463E"/>
    <w:rsid w:val="001F4728"/>
    <w:rsid w:val="001F47B8"/>
    <w:rsid w:val="001F4924"/>
    <w:rsid w:val="001F4A6E"/>
    <w:rsid w:val="001F4D91"/>
    <w:rsid w:val="001F50D4"/>
    <w:rsid w:val="001F53E2"/>
    <w:rsid w:val="001F53F0"/>
    <w:rsid w:val="001F566F"/>
    <w:rsid w:val="001F56B3"/>
    <w:rsid w:val="001F5AB1"/>
    <w:rsid w:val="001F5C62"/>
    <w:rsid w:val="001F600D"/>
    <w:rsid w:val="001F6024"/>
    <w:rsid w:val="001F62AC"/>
    <w:rsid w:val="001F6495"/>
    <w:rsid w:val="001F6583"/>
    <w:rsid w:val="001F6617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A0"/>
    <w:rsid w:val="001F74F5"/>
    <w:rsid w:val="001F7667"/>
    <w:rsid w:val="001F7696"/>
    <w:rsid w:val="001F77D9"/>
    <w:rsid w:val="001F7BF4"/>
    <w:rsid w:val="001F7C47"/>
    <w:rsid w:val="001F7D5D"/>
    <w:rsid w:val="001F7EEC"/>
    <w:rsid w:val="00200060"/>
    <w:rsid w:val="00200118"/>
    <w:rsid w:val="0020058B"/>
    <w:rsid w:val="002005D8"/>
    <w:rsid w:val="002006A9"/>
    <w:rsid w:val="00200764"/>
    <w:rsid w:val="0020080D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8AF"/>
    <w:rsid w:val="00203B88"/>
    <w:rsid w:val="00203BD1"/>
    <w:rsid w:val="0020402B"/>
    <w:rsid w:val="0020440B"/>
    <w:rsid w:val="0020446A"/>
    <w:rsid w:val="00204789"/>
    <w:rsid w:val="00204B1D"/>
    <w:rsid w:val="00204B6D"/>
    <w:rsid w:val="00204C14"/>
    <w:rsid w:val="00204D72"/>
    <w:rsid w:val="00204D74"/>
    <w:rsid w:val="00204D9D"/>
    <w:rsid w:val="002051A2"/>
    <w:rsid w:val="002051F9"/>
    <w:rsid w:val="002052A9"/>
    <w:rsid w:val="002052D7"/>
    <w:rsid w:val="002054E4"/>
    <w:rsid w:val="002055CB"/>
    <w:rsid w:val="00205721"/>
    <w:rsid w:val="00205897"/>
    <w:rsid w:val="00205BAF"/>
    <w:rsid w:val="00205C27"/>
    <w:rsid w:val="00205CDD"/>
    <w:rsid w:val="00205D1C"/>
    <w:rsid w:val="00206035"/>
    <w:rsid w:val="0020604D"/>
    <w:rsid w:val="0020635E"/>
    <w:rsid w:val="002064A9"/>
    <w:rsid w:val="00206CBD"/>
    <w:rsid w:val="00206D00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0"/>
    <w:rsid w:val="00207C5A"/>
    <w:rsid w:val="00207D6E"/>
    <w:rsid w:val="00207E8B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B9B"/>
    <w:rsid w:val="00210D45"/>
    <w:rsid w:val="00210E78"/>
    <w:rsid w:val="00210F81"/>
    <w:rsid w:val="00210FB1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81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5C"/>
    <w:rsid w:val="00213EC2"/>
    <w:rsid w:val="00214001"/>
    <w:rsid w:val="00214189"/>
    <w:rsid w:val="0021429D"/>
    <w:rsid w:val="00214312"/>
    <w:rsid w:val="00214531"/>
    <w:rsid w:val="002145DE"/>
    <w:rsid w:val="00214606"/>
    <w:rsid w:val="002146F5"/>
    <w:rsid w:val="002148A6"/>
    <w:rsid w:val="00214AD9"/>
    <w:rsid w:val="00214B2B"/>
    <w:rsid w:val="00214DFD"/>
    <w:rsid w:val="00215008"/>
    <w:rsid w:val="00215062"/>
    <w:rsid w:val="002150D0"/>
    <w:rsid w:val="00215103"/>
    <w:rsid w:val="002151AC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142"/>
    <w:rsid w:val="00216236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D19"/>
    <w:rsid w:val="00216EF5"/>
    <w:rsid w:val="0021707F"/>
    <w:rsid w:val="00217142"/>
    <w:rsid w:val="00217868"/>
    <w:rsid w:val="00217895"/>
    <w:rsid w:val="00217E84"/>
    <w:rsid w:val="00217E88"/>
    <w:rsid w:val="00220014"/>
    <w:rsid w:val="0022003B"/>
    <w:rsid w:val="0022017F"/>
    <w:rsid w:val="002201EE"/>
    <w:rsid w:val="002202B9"/>
    <w:rsid w:val="0022030B"/>
    <w:rsid w:val="00220329"/>
    <w:rsid w:val="0022059F"/>
    <w:rsid w:val="00220696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648"/>
    <w:rsid w:val="00221691"/>
    <w:rsid w:val="002217EB"/>
    <w:rsid w:val="00221929"/>
    <w:rsid w:val="00221BC6"/>
    <w:rsid w:val="00221D70"/>
    <w:rsid w:val="00221DF1"/>
    <w:rsid w:val="00221E94"/>
    <w:rsid w:val="00221EE6"/>
    <w:rsid w:val="00222452"/>
    <w:rsid w:val="00222581"/>
    <w:rsid w:val="0022282B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4CDF"/>
    <w:rsid w:val="00224DF9"/>
    <w:rsid w:val="002250DC"/>
    <w:rsid w:val="00225103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B6B"/>
    <w:rsid w:val="00226C40"/>
    <w:rsid w:val="00226CAE"/>
    <w:rsid w:val="00226D1B"/>
    <w:rsid w:val="00226D96"/>
    <w:rsid w:val="00226DCC"/>
    <w:rsid w:val="00226F0C"/>
    <w:rsid w:val="00226FE4"/>
    <w:rsid w:val="002270F5"/>
    <w:rsid w:val="00227204"/>
    <w:rsid w:val="0022725C"/>
    <w:rsid w:val="002274F5"/>
    <w:rsid w:val="00227595"/>
    <w:rsid w:val="002276E6"/>
    <w:rsid w:val="00227865"/>
    <w:rsid w:val="00227B54"/>
    <w:rsid w:val="00227B9F"/>
    <w:rsid w:val="00227D0E"/>
    <w:rsid w:val="00227DC8"/>
    <w:rsid w:val="00230029"/>
    <w:rsid w:val="002300C6"/>
    <w:rsid w:val="00230204"/>
    <w:rsid w:val="00230590"/>
    <w:rsid w:val="002306BD"/>
    <w:rsid w:val="002307A9"/>
    <w:rsid w:val="00230847"/>
    <w:rsid w:val="002309EF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5DB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D33"/>
    <w:rsid w:val="002350C7"/>
    <w:rsid w:val="002350F6"/>
    <w:rsid w:val="002353A9"/>
    <w:rsid w:val="002353BA"/>
    <w:rsid w:val="002353C7"/>
    <w:rsid w:val="00235871"/>
    <w:rsid w:val="00235926"/>
    <w:rsid w:val="00235C4B"/>
    <w:rsid w:val="00235CB8"/>
    <w:rsid w:val="00235D2F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9A"/>
    <w:rsid w:val="002419B5"/>
    <w:rsid w:val="002419C1"/>
    <w:rsid w:val="00241A13"/>
    <w:rsid w:val="00241AD0"/>
    <w:rsid w:val="00241E59"/>
    <w:rsid w:val="0024208B"/>
    <w:rsid w:val="002421B0"/>
    <w:rsid w:val="00242298"/>
    <w:rsid w:val="00242941"/>
    <w:rsid w:val="00242948"/>
    <w:rsid w:val="00242AF3"/>
    <w:rsid w:val="00242B07"/>
    <w:rsid w:val="00242BE2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91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09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6F2"/>
    <w:rsid w:val="00245B02"/>
    <w:rsid w:val="00245C9D"/>
    <w:rsid w:val="00245D87"/>
    <w:rsid w:val="00245F60"/>
    <w:rsid w:val="002462BC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36C"/>
    <w:rsid w:val="00247441"/>
    <w:rsid w:val="0024762D"/>
    <w:rsid w:val="00247942"/>
    <w:rsid w:val="00247C78"/>
    <w:rsid w:val="00247DBE"/>
    <w:rsid w:val="00250164"/>
    <w:rsid w:val="00250469"/>
    <w:rsid w:val="002504BF"/>
    <w:rsid w:val="00250713"/>
    <w:rsid w:val="00250828"/>
    <w:rsid w:val="00250C69"/>
    <w:rsid w:val="00250D5A"/>
    <w:rsid w:val="00250D8B"/>
    <w:rsid w:val="00250DD9"/>
    <w:rsid w:val="00250DDA"/>
    <w:rsid w:val="00250ECB"/>
    <w:rsid w:val="00250F16"/>
    <w:rsid w:val="002510A2"/>
    <w:rsid w:val="0025119E"/>
    <w:rsid w:val="0025168B"/>
    <w:rsid w:val="00251754"/>
    <w:rsid w:val="00251931"/>
    <w:rsid w:val="00251965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42"/>
    <w:rsid w:val="00253535"/>
    <w:rsid w:val="002535D9"/>
    <w:rsid w:val="00253639"/>
    <w:rsid w:val="002536D5"/>
    <w:rsid w:val="002538AE"/>
    <w:rsid w:val="002538E8"/>
    <w:rsid w:val="00253981"/>
    <w:rsid w:val="00253BF6"/>
    <w:rsid w:val="00253F20"/>
    <w:rsid w:val="00253F7C"/>
    <w:rsid w:val="00253FCE"/>
    <w:rsid w:val="00254411"/>
    <w:rsid w:val="00254496"/>
    <w:rsid w:val="002546AC"/>
    <w:rsid w:val="00254766"/>
    <w:rsid w:val="00254783"/>
    <w:rsid w:val="002547C4"/>
    <w:rsid w:val="002548D0"/>
    <w:rsid w:val="00254A24"/>
    <w:rsid w:val="00254A95"/>
    <w:rsid w:val="00254AFC"/>
    <w:rsid w:val="00254D53"/>
    <w:rsid w:val="00254F3D"/>
    <w:rsid w:val="0025526A"/>
    <w:rsid w:val="00255379"/>
    <w:rsid w:val="0025544A"/>
    <w:rsid w:val="002555A1"/>
    <w:rsid w:val="00255A93"/>
    <w:rsid w:val="00255B71"/>
    <w:rsid w:val="00255C32"/>
    <w:rsid w:val="00255CA6"/>
    <w:rsid w:val="00255CB4"/>
    <w:rsid w:val="00255D92"/>
    <w:rsid w:val="00255DDF"/>
    <w:rsid w:val="00255E70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4D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642"/>
    <w:rsid w:val="00261D4B"/>
    <w:rsid w:val="00261D5A"/>
    <w:rsid w:val="00261F1B"/>
    <w:rsid w:val="002621C2"/>
    <w:rsid w:val="002621FF"/>
    <w:rsid w:val="00262267"/>
    <w:rsid w:val="002625A6"/>
    <w:rsid w:val="0026296B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69A"/>
    <w:rsid w:val="002646AC"/>
    <w:rsid w:val="00264CBF"/>
    <w:rsid w:val="00264D7D"/>
    <w:rsid w:val="00264E9E"/>
    <w:rsid w:val="00264F7A"/>
    <w:rsid w:val="002650F3"/>
    <w:rsid w:val="002654AB"/>
    <w:rsid w:val="00265759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67D6E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3F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5D4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FF4"/>
    <w:rsid w:val="0027411C"/>
    <w:rsid w:val="00274263"/>
    <w:rsid w:val="00274310"/>
    <w:rsid w:val="00274341"/>
    <w:rsid w:val="0027468F"/>
    <w:rsid w:val="00274823"/>
    <w:rsid w:val="00274836"/>
    <w:rsid w:val="00274A01"/>
    <w:rsid w:val="00274A8C"/>
    <w:rsid w:val="00274BE9"/>
    <w:rsid w:val="00274E70"/>
    <w:rsid w:val="00274FA5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6F4"/>
    <w:rsid w:val="00277CB8"/>
    <w:rsid w:val="00277CD2"/>
    <w:rsid w:val="00277D46"/>
    <w:rsid w:val="00277E51"/>
    <w:rsid w:val="00277EF7"/>
    <w:rsid w:val="00277FAA"/>
    <w:rsid w:val="002800B0"/>
    <w:rsid w:val="002801C3"/>
    <w:rsid w:val="002801CA"/>
    <w:rsid w:val="002802EC"/>
    <w:rsid w:val="00280329"/>
    <w:rsid w:val="002805E4"/>
    <w:rsid w:val="00280658"/>
    <w:rsid w:val="00280792"/>
    <w:rsid w:val="002807ED"/>
    <w:rsid w:val="002809CA"/>
    <w:rsid w:val="00280BF2"/>
    <w:rsid w:val="00281173"/>
    <w:rsid w:val="002811F5"/>
    <w:rsid w:val="00281224"/>
    <w:rsid w:val="00281458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67A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8E9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12B"/>
    <w:rsid w:val="00286228"/>
    <w:rsid w:val="002868A4"/>
    <w:rsid w:val="002868DD"/>
    <w:rsid w:val="00286AC6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4F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5EB"/>
    <w:rsid w:val="002907E0"/>
    <w:rsid w:val="0029096D"/>
    <w:rsid w:val="002909C8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1E06"/>
    <w:rsid w:val="002920FB"/>
    <w:rsid w:val="0029211F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2EE4"/>
    <w:rsid w:val="00292FCB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026"/>
    <w:rsid w:val="0029527C"/>
    <w:rsid w:val="00295365"/>
    <w:rsid w:val="00295566"/>
    <w:rsid w:val="002955C2"/>
    <w:rsid w:val="0029576F"/>
    <w:rsid w:val="00295A42"/>
    <w:rsid w:val="00295D26"/>
    <w:rsid w:val="00295DD3"/>
    <w:rsid w:val="00295E52"/>
    <w:rsid w:val="00295F30"/>
    <w:rsid w:val="00296005"/>
    <w:rsid w:val="002961C5"/>
    <w:rsid w:val="00296247"/>
    <w:rsid w:val="002963C8"/>
    <w:rsid w:val="00296552"/>
    <w:rsid w:val="002965B2"/>
    <w:rsid w:val="00296652"/>
    <w:rsid w:val="0029668A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9FA"/>
    <w:rsid w:val="00297C98"/>
    <w:rsid w:val="00297D6A"/>
    <w:rsid w:val="002A002B"/>
    <w:rsid w:val="002A00C0"/>
    <w:rsid w:val="002A0345"/>
    <w:rsid w:val="002A03B3"/>
    <w:rsid w:val="002A03CB"/>
    <w:rsid w:val="002A05E1"/>
    <w:rsid w:val="002A0968"/>
    <w:rsid w:val="002A0A6D"/>
    <w:rsid w:val="002A0B01"/>
    <w:rsid w:val="002A0C40"/>
    <w:rsid w:val="002A0E06"/>
    <w:rsid w:val="002A0E6B"/>
    <w:rsid w:val="002A1254"/>
    <w:rsid w:val="002A1295"/>
    <w:rsid w:val="002A130B"/>
    <w:rsid w:val="002A134E"/>
    <w:rsid w:val="002A1611"/>
    <w:rsid w:val="002A16EC"/>
    <w:rsid w:val="002A176B"/>
    <w:rsid w:val="002A17E0"/>
    <w:rsid w:val="002A17F9"/>
    <w:rsid w:val="002A1BF7"/>
    <w:rsid w:val="002A1D85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3E"/>
    <w:rsid w:val="002A4F61"/>
    <w:rsid w:val="002A4F72"/>
    <w:rsid w:val="002A5007"/>
    <w:rsid w:val="002A51CC"/>
    <w:rsid w:val="002A53CE"/>
    <w:rsid w:val="002A55A8"/>
    <w:rsid w:val="002A5770"/>
    <w:rsid w:val="002A577B"/>
    <w:rsid w:val="002A5807"/>
    <w:rsid w:val="002A5958"/>
    <w:rsid w:val="002A5A2F"/>
    <w:rsid w:val="002A5BB6"/>
    <w:rsid w:val="002A5BE1"/>
    <w:rsid w:val="002A5E93"/>
    <w:rsid w:val="002A5EA5"/>
    <w:rsid w:val="002A6004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6DB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4FE3"/>
    <w:rsid w:val="002B5187"/>
    <w:rsid w:val="002B5488"/>
    <w:rsid w:val="002B54EC"/>
    <w:rsid w:val="002B566E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2C"/>
    <w:rsid w:val="002B6BB9"/>
    <w:rsid w:val="002B6C75"/>
    <w:rsid w:val="002B6D76"/>
    <w:rsid w:val="002B6DF2"/>
    <w:rsid w:val="002B6E5E"/>
    <w:rsid w:val="002B7283"/>
    <w:rsid w:val="002B72C0"/>
    <w:rsid w:val="002B7329"/>
    <w:rsid w:val="002B76C5"/>
    <w:rsid w:val="002B77DD"/>
    <w:rsid w:val="002B798B"/>
    <w:rsid w:val="002B7AB2"/>
    <w:rsid w:val="002B7BE5"/>
    <w:rsid w:val="002B7CC3"/>
    <w:rsid w:val="002C00E1"/>
    <w:rsid w:val="002C028C"/>
    <w:rsid w:val="002C0292"/>
    <w:rsid w:val="002C062F"/>
    <w:rsid w:val="002C0813"/>
    <w:rsid w:val="002C0941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674"/>
    <w:rsid w:val="002C18E3"/>
    <w:rsid w:val="002C19B7"/>
    <w:rsid w:val="002C1AA1"/>
    <w:rsid w:val="002C1AFE"/>
    <w:rsid w:val="002C1C7D"/>
    <w:rsid w:val="002C1C83"/>
    <w:rsid w:val="002C1D36"/>
    <w:rsid w:val="002C1F35"/>
    <w:rsid w:val="002C2397"/>
    <w:rsid w:val="002C2475"/>
    <w:rsid w:val="002C2511"/>
    <w:rsid w:val="002C2584"/>
    <w:rsid w:val="002C261E"/>
    <w:rsid w:val="002C26E9"/>
    <w:rsid w:val="002C27AF"/>
    <w:rsid w:val="002C2977"/>
    <w:rsid w:val="002C29F6"/>
    <w:rsid w:val="002C2B6D"/>
    <w:rsid w:val="002C2D3A"/>
    <w:rsid w:val="002C2DA0"/>
    <w:rsid w:val="002C309B"/>
    <w:rsid w:val="002C328D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5"/>
    <w:rsid w:val="002C5A44"/>
    <w:rsid w:val="002C5C17"/>
    <w:rsid w:val="002C5C6C"/>
    <w:rsid w:val="002C5CD5"/>
    <w:rsid w:val="002C5E69"/>
    <w:rsid w:val="002C5E7C"/>
    <w:rsid w:val="002C5F8B"/>
    <w:rsid w:val="002C6234"/>
    <w:rsid w:val="002C6320"/>
    <w:rsid w:val="002C640B"/>
    <w:rsid w:val="002C649C"/>
    <w:rsid w:val="002C64F9"/>
    <w:rsid w:val="002C654F"/>
    <w:rsid w:val="002C662E"/>
    <w:rsid w:val="002C667D"/>
    <w:rsid w:val="002C66C3"/>
    <w:rsid w:val="002C6FAE"/>
    <w:rsid w:val="002C7045"/>
    <w:rsid w:val="002C7141"/>
    <w:rsid w:val="002C7159"/>
    <w:rsid w:val="002C71B3"/>
    <w:rsid w:val="002C720D"/>
    <w:rsid w:val="002C72B0"/>
    <w:rsid w:val="002C75B3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7A8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02A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7D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3F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198"/>
    <w:rsid w:val="002E027D"/>
    <w:rsid w:val="002E04DE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96D"/>
    <w:rsid w:val="002E1BDC"/>
    <w:rsid w:val="002E1C0D"/>
    <w:rsid w:val="002E1C52"/>
    <w:rsid w:val="002E2301"/>
    <w:rsid w:val="002E2425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A0C"/>
    <w:rsid w:val="002E3CAD"/>
    <w:rsid w:val="002E3CF4"/>
    <w:rsid w:val="002E3E43"/>
    <w:rsid w:val="002E40F9"/>
    <w:rsid w:val="002E467F"/>
    <w:rsid w:val="002E46E0"/>
    <w:rsid w:val="002E4846"/>
    <w:rsid w:val="002E48B9"/>
    <w:rsid w:val="002E49EA"/>
    <w:rsid w:val="002E4D59"/>
    <w:rsid w:val="002E513D"/>
    <w:rsid w:val="002E51D9"/>
    <w:rsid w:val="002E5486"/>
    <w:rsid w:val="002E5498"/>
    <w:rsid w:val="002E54FF"/>
    <w:rsid w:val="002E566B"/>
    <w:rsid w:val="002E57AC"/>
    <w:rsid w:val="002E57CB"/>
    <w:rsid w:val="002E595B"/>
    <w:rsid w:val="002E5964"/>
    <w:rsid w:val="002E5A66"/>
    <w:rsid w:val="002E5CE5"/>
    <w:rsid w:val="002E5D41"/>
    <w:rsid w:val="002E5D84"/>
    <w:rsid w:val="002E6023"/>
    <w:rsid w:val="002E6094"/>
    <w:rsid w:val="002E613A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8A4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8E7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B1"/>
    <w:rsid w:val="002F24FD"/>
    <w:rsid w:val="002F250B"/>
    <w:rsid w:val="002F25B4"/>
    <w:rsid w:val="002F27B5"/>
    <w:rsid w:val="002F29A6"/>
    <w:rsid w:val="002F2B02"/>
    <w:rsid w:val="002F2C7D"/>
    <w:rsid w:val="002F2D48"/>
    <w:rsid w:val="002F2EF5"/>
    <w:rsid w:val="002F2F70"/>
    <w:rsid w:val="002F2FA1"/>
    <w:rsid w:val="002F3066"/>
    <w:rsid w:val="002F312E"/>
    <w:rsid w:val="002F32B7"/>
    <w:rsid w:val="002F3393"/>
    <w:rsid w:val="002F3740"/>
    <w:rsid w:val="002F3A2C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52"/>
    <w:rsid w:val="002F7874"/>
    <w:rsid w:val="002F7984"/>
    <w:rsid w:val="002F7AB4"/>
    <w:rsid w:val="002F7DDE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66"/>
    <w:rsid w:val="003008BA"/>
    <w:rsid w:val="003008D2"/>
    <w:rsid w:val="003009DA"/>
    <w:rsid w:val="00300C20"/>
    <w:rsid w:val="00300C22"/>
    <w:rsid w:val="00300C69"/>
    <w:rsid w:val="003012A1"/>
    <w:rsid w:val="00301524"/>
    <w:rsid w:val="00301775"/>
    <w:rsid w:val="00301B7C"/>
    <w:rsid w:val="00301B89"/>
    <w:rsid w:val="00302038"/>
    <w:rsid w:val="0030208F"/>
    <w:rsid w:val="00302133"/>
    <w:rsid w:val="00302149"/>
    <w:rsid w:val="0030230E"/>
    <w:rsid w:val="0030232B"/>
    <w:rsid w:val="00302499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163"/>
    <w:rsid w:val="00304350"/>
    <w:rsid w:val="00304387"/>
    <w:rsid w:val="00304491"/>
    <w:rsid w:val="003044D0"/>
    <w:rsid w:val="003045C1"/>
    <w:rsid w:val="00304699"/>
    <w:rsid w:val="003046E8"/>
    <w:rsid w:val="0030491C"/>
    <w:rsid w:val="00304A96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AD9"/>
    <w:rsid w:val="00306B1E"/>
    <w:rsid w:val="00306C91"/>
    <w:rsid w:val="00306CFA"/>
    <w:rsid w:val="00306E02"/>
    <w:rsid w:val="003070E6"/>
    <w:rsid w:val="0030711A"/>
    <w:rsid w:val="0030722E"/>
    <w:rsid w:val="003073D1"/>
    <w:rsid w:val="00307430"/>
    <w:rsid w:val="003074E0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770"/>
    <w:rsid w:val="00311B86"/>
    <w:rsid w:val="00311E95"/>
    <w:rsid w:val="00311F59"/>
    <w:rsid w:val="00311FEC"/>
    <w:rsid w:val="0031215F"/>
    <w:rsid w:val="003121E0"/>
    <w:rsid w:val="0031222E"/>
    <w:rsid w:val="0031255B"/>
    <w:rsid w:val="00312719"/>
    <w:rsid w:val="00312875"/>
    <w:rsid w:val="00312DE5"/>
    <w:rsid w:val="00312E4E"/>
    <w:rsid w:val="00312F1C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1D"/>
    <w:rsid w:val="00317BEF"/>
    <w:rsid w:val="00317E99"/>
    <w:rsid w:val="00317F97"/>
    <w:rsid w:val="003200C4"/>
    <w:rsid w:val="0032016D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1C98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83"/>
    <w:rsid w:val="003237D5"/>
    <w:rsid w:val="003238BB"/>
    <w:rsid w:val="003238E4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952"/>
    <w:rsid w:val="00325ADD"/>
    <w:rsid w:val="00325AEF"/>
    <w:rsid w:val="00325B41"/>
    <w:rsid w:val="00325CE2"/>
    <w:rsid w:val="00325FE3"/>
    <w:rsid w:val="0032609C"/>
    <w:rsid w:val="003264D5"/>
    <w:rsid w:val="003266FC"/>
    <w:rsid w:val="0032679C"/>
    <w:rsid w:val="003267DA"/>
    <w:rsid w:val="0032693C"/>
    <w:rsid w:val="003269B6"/>
    <w:rsid w:val="00326CBE"/>
    <w:rsid w:val="00326DEB"/>
    <w:rsid w:val="00326F71"/>
    <w:rsid w:val="00327107"/>
    <w:rsid w:val="00327119"/>
    <w:rsid w:val="003271AC"/>
    <w:rsid w:val="003271F2"/>
    <w:rsid w:val="00327367"/>
    <w:rsid w:val="003273C5"/>
    <w:rsid w:val="003273E8"/>
    <w:rsid w:val="003274BB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90"/>
    <w:rsid w:val="003310AB"/>
    <w:rsid w:val="003310B0"/>
    <w:rsid w:val="003311A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9AF"/>
    <w:rsid w:val="00332BB8"/>
    <w:rsid w:val="00332C0A"/>
    <w:rsid w:val="00332C5C"/>
    <w:rsid w:val="00332C94"/>
    <w:rsid w:val="00332D30"/>
    <w:rsid w:val="00332D8D"/>
    <w:rsid w:val="0033323B"/>
    <w:rsid w:val="0033369C"/>
    <w:rsid w:val="0033374E"/>
    <w:rsid w:val="00333860"/>
    <w:rsid w:val="00333A4C"/>
    <w:rsid w:val="00333A79"/>
    <w:rsid w:val="00333B77"/>
    <w:rsid w:val="00333D3D"/>
    <w:rsid w:val="00333DF3"/>
    <w:rsid w:val="00333ED3"/>
    <w:rsid w:val="00333EE6"/>
    <w:rsid w:val="00333EF4"/>
    <w:rsid w:val="003345E7"/>
    <w:rsid w:val="0033465F"/>
    <w:rsid w:val="003349F2"/>
    <w:rsid w:val="00334BFA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813"/>
    <w:rsid w:val="00335B2B"/>
    <w:rsid w:val="00335BD3"/>
    <w:rsid w:val="00335C1F"/>
    <w:rsid w:val="00335CDB"/>
    <w:rsid w:val="00335D3E"/>
    <w:rsid w:val="00335E1D"/>
    <w:rsid w:val="00336059"/>
    <w:rsid w:val="003360B1"/>
    <w:rsid w:val="00336272"/>
    <w:rsid w:val="003362CA"/>
    <w:rsid w:val="003363A1"/>
    <w:rsid w:val="003363A5"/>
    <w:rsid w:val="003368FD"/>
    <w:rsid w:val="00336915"/>
    <w:rsid w:val="00336A49"/>
    <w:rsid w:val="00336BDE"/>
    <w:rsid w:val="00336CD7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888"/>
    <w:rsid w:val="00337D7E"/>
    <w:rsid w:val="00337E6A"/>
    <w:rsid w:val="00337F5C"/>
    <w:rsid w:val="003404B7"/>
    <w:rsid w:val="00340642"/>
    <w:rsid w:val="003406A9"/>
    <w:rsid w:val="003407E9"/>
    <w:rsid w:val="00340CD8"/>
    <w:rsid w:val="00340EFB"/>
    <w:rsid w:val="00340F33"/>
    <w:rsid w:val="0034128C"/>
    <w:rsid w:val="00341C02"/>
    <w:rsid w:val="00341CE4"/>
    <w:rsid w:val="00341D98"/>
    <w:rsid w:val="00341E26"/>
    <w:rsid w:val="00341E4F"/>
    <w:rsid w:val="00342009"/>
    <w:rsid w:val="00342114"/>
    <w:rsid w:val="003422F2"/>
    <w:rsid w:val="00342649"/>
    <w:rsid w:val="0034278A"/>
    <w:rsid w:val="003427B7"/>
    <w:rsid w:val="003427CE"/>
    <w:rsid w:val="00342854"/>
    <w:rsid w:val="00342E3C"/>
    <w:rsid w:val="00342FBD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31D"/>
    <w:rsid w:val="00344396"/>
    <w:rsid w:val="003443DA"/>
    <w:rsid w:val="00344567"/>
    <w:rsid w:val="00344606"/>
    <w:rsid w:val="00344735"/>
    <w:rsid w:val="00344B2A"/>
    <w:rsid w:val="00344D02"/>
    <w:rsid w:val="00345143"/>
    <w:rsid w:val="003452F2"/>
    <w:rsid w:val="00345377"/>
    <w:rsid w:val="003453ED"/>
    <w:rsid w:val="003454D5"/>
    <w:rsid w:val="003454F3"/>
    <w:rsid w:val="003456E7"/>
    <w:rsid w:val="00345848"/>
    <w:rsid w:val="00345900"/>
    <w:rsid w:val="00345ACE"/>
    <w:rsid w:val="00345B18"/>
    <w:rsid w:val="00345C74"/>
    <w:rsid w:val="00345D38"/>
    <w:rsid w:val="0034605B"/>
    <w:rsid w:val="00346147"/>
    <w:rsid w:val="0034624A"/>
    <w:rsid w:val="00346317"/>
    <w:rsid w:val="003465FE"/>
    <w:rsid w:val="00346987"/>
    <w:rsid w:val="00346B95"/>
    <w:rsid w:val="00347477"/>
    <w:rsid w:val="0034788B"/>
    <w:rsid w:val="003479CC"/>
    <w:rsid w:val="00347D18"/>
    <w:rsid w:val="00347D85"/>
    <w:rsid w:val="00347EB1"/>
    <w:rsid w:val="00350353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19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211"/>
    <w:rsid w:val="00354626"/>
    <w:rsid w:val="00354866"/>
    <w:rsid w:val="00354B28"/>
    <w:rsid w:val="00354F31"/>
    <w:rsid w:val="003550BF"/>
    <w:rsid w:val="00355246"/>
    <w:rsid w:val="003552BF"/>
    <w:rsid w:val="0035558F"/>
    <w:rsid w:val="003556DF"/>
    <w:rsid w:val="0035585D"/>
    <w:rsid w:val="00355C27"/>
    <w:rsid w:val="00355C74"/>
    <w:rsid w:val="00355C8C"/>
    <w:rsid w:val="00355CB8"/>
    <w:rsid w:val="00355D16"/>
    <w:rsid w:val="00356105"/>
    <w:rsid w:val="0035686E"/>
    <w:rsid w:val="003569B5"/>
    <w:rsid w:val="00356A46"/>
    <w:rsid w:val="00356A80"/>
    <w:rsid w:val="00356B2D"/>
    <w:rsid w:val="00356C1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2BB"/>
    <w:rsid w:val="003605CF"/>
    <w:rsid w:val="00360740"/>
    <w:rsid w:val="003607E7"/>
    <w:rsid w:val="003607FB"/>
    <w:rsid w:val="003608BC"/>
    <w:rsid w:val="00360958"/>
    <w:rsid w:val="0036096C"/>
    <w:rsid w:val="00360A80"/>
    <w:rsid w:val="00360BA5"/>
    <w:rsid w:val="00360DAC"/>
    <w:rsid w:val="00360E2D"/>
    <w:rsid w:val="00360F87"/>
    <w:rsid w:val="00360F95"/>
    <w:rsid w:val="00361057"/>
    <w:rsid w:val="003611E2"/>
    <w:rsid w:val="0036126D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17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980"/>
    <w:rsid w:val="00364A1E"/>
    <w:rsid w:val="00364BBF"/>
    <w:rsid w:val="00364C44"/>
    <w:rsid w:val="00364DB5"/>
    <w:rsid w:val="00364ED8"/>
    <w:rsid w:val="00364FAE"/>
    <w:rsid w:val="003657F5"/>
    <w:rsid w:val="003658C6"/>
    <w:rsid w:val="00365A93"/>
    <w:rsid w:val="00365B7F"/>
    <w:rsid w:val="00365CA5"/>
    <w:rsid w:val="00365D08"/>
    <w:rsid w:val="00366176"/>
    <w:rsid w:val="003662EE"/>
    <w:rsid w:val="00366B2E"/>
    <w:rsid w:val="0036709C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DDF"/>
    <w:rsid w:val="00367E27"/>
    <w:rsid w:val="00367ED6"/>
    <w:rsid w:val="00370007"/>
    <w:rsid w:val="003700CB"/>
    <w:rsid w:val="003701C6"/>
    <w:rsid w:val="0037025B"/>
    <w:rsid w:val="0037031D"/>
    <w:rsid w:val="003707E1"/>
    <w:rsid w:val="003707E7"/>
    <w:rsid w:val="0037089C"/>
    <w:rsid w:val="003708FF"/>
    <w:rsid w:val="00370ADF"/>
    <w:rsid w:val="00370C3B"/>
    <w:rsid w:val="00370C7E"/>
    <w:rsid w:val="00370DCB"/>
    <w:rsid w:val="00370F06"/>
    <w:rsid w:val="003710AD"/>
    <w:rsid w:val="003713C3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2C7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30F7"/>
    <w:rsid w:val="00373161"/>
    <w:rsid w:val="003733A8"/>
    <w:rsid w:val="00373594"/>
    <w:rsid w:val="00373B51"/>
    <w:rsid w:val="00373C0C"/>
    <w:rsid w:val="00373C18"/>
    <w:rsid w:val="00373CA6"/>
    <w:rsid w:val="00373D36"/>
    <w:rsid w:val="00373FB8"/>
    <w:rsid w:val="003740FC"/>
    <w:rsid w:val="00374451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915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01D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77D0A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AF"/>
    <w:rsid w:val="003837E9"/>
    <w:rsid w:val="00383A61"/>
    <w:rsid w:val="00383B57"/>
    <w:rsid w:val="00383BB1"/>
    <w:rsid w:val="00383D2E"/>
    <w:rsid w:val="00384057"/>
    <w:rsid w:val="00384639"/>
    <w:rsid w:val="00384672"/>
    <w:rsid w:val="00384C69"/>
    <w:rsid w:val="00385007"/>
    <w:rsid w:val="00385099"/>
    <w:rsid w:val="0038537F"/>
    <w:rsid w:val="003853E1"/>
    <w:rsid w:val="003857B5"/>
    <w:rsid w:val="00385847"/>
    <w:rsid w:val="003858BB"/>
    <w:rsid w:val="00385928"/>
    <w:rsid w:val="00385B0D"/>
    <w:rsid w:val="00385E3D"/>
    <w:rsid w:val="00385EB0"/>
    <w:rsid w:val="003860F7"/>
    <w:rsid w:val="00386208"/>
    <w:rsid w:val="00386268"/>
    <w:rsid w:val="0038626B"/>
    <w:rsid w:val="003863A4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9B"/>
    <w:rsid w:val="003903A7"/>
    <w:rsid w:val="003903F3"/>
    <w:rsid w:val="0039048C"/>
    <w:rsid w:val="003904C1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ED7"/>
    <w:rsid w:val="00391FA3"/>
    <w:rsid w:val="00392039"/>
    <w:rsid w:val="00392194"/>
    <w:rsid w:val="00392649"/>
    <w:rsid w:val="0039269E"/>
    <w:rsid w:val="00392A97"/>
    <w:rsid w:val="00392C44"/>
    <w:rsid w:val="00392D01"/>
    <w:rsid w:val="00392D0B"/>
    <w:rsid w:val="00392D40"/>
    <w:rsid w:val="00392D6F"/>
    <w:rsid w:val="00392E4D"/>
    <w:rsid w:val="00392EE3"/>
    <w:rsid w:val="00393182"/>
    <w:rsid w:val="0039323E"/>
    <w:rsid w:val="00393265"/>
    <w:rsid w:val="00393394"/>
    <w:rsid w:val="003933A2"/>
    <w:rsid w:val="00393464"/>
    <w:rsid w:val="00393740"/>
    <w:rsid w:val="00393873"/>
    <w:rsid w:val="0039399D"/>
    <w:rsid w:val="00393D4C"/>
    <w:rsid w:val="00393EC1"/>
    <w:rsid w:val="00394019"/>
    <w:rsid w:val="003941B0"/>
    <w:rsid w:val="003944C7"/>
    <w:rsid w:val="0039456E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9E9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0BE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0FCA"/>
    <w:rsid w:val="003A1032"/>
    <w:rsid w:val="003A13D0"/>
    <w:rsid w:val="003A1730"/>
    <w:rsid w:val="003A176B"/>
    <w:rsid w:val="003A187B"/>
    <w:rsid w:val="003A1BFA"/>
    <w:rsid w:val="003A1DF7"/>
    <w:rsid w:val="003A1E27"/>
    <w:rsid w:val="003A1E61"/>
    <w:rsid w:val="003A1F93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50"/>
    <w:rsid w:val="003A4E7E"/>
    <w:rsid w:val="003A4FC5"/>
    <w:rsid w:val="003A5193"/>
    <w:rsid w:val="003A5247"/>
    <w:rsid w:val="003A5431"/>
    <w:rsid w:val="003A5892"/>
    <w:rsid w:val="003A58A8"/>
    <w:rsid w:val="003A5B58"/>
    <w:rsid w:val="003A5C72"/>
    <w:rsid w:val="003A5E33"/>
    <w:rsid w:val="003A5E87"/>
    <w:rsid w:val="003A5E91"/>
    <w:rsid w:val="003A5ED0"/>
    <w:rsid w:val="003A5F8E"/>
    <w:rsid w:val="003A6358"/>
    <w:rsid w:val="003A6359"/>
    <w:rsid w:val="003A63B1"/>
    <w:rsid w:val="003A6447"/>
    <w:rsid w:val="003A64CD"/>
    <w:rsid w:val="003A64FE"/>
    <w:rsid w:val="003A65D1"/>
    <w:rsid w:val="003A6680"/>
    <w:rsid w:val="003A69D8"/>
    <w:rsid w:val="003A6C8F"/>
    <w:rsid w:val="003A6E9C"/>
    <w:rsid w:val="003A6F0C"/>
    <w:rsid w:val="003A6FF2"/>
    <w:rsid w:val="003A7015"/>
    <w:rsid w:val="003A7034"/>
    <w:rsid w:val="003A70F0"/>
    <w:rsid w:val="003A7349"/>
    <w:rsid w:val="003A78E0"/>
    <w:rsid w:val="003A79E6"/>
    <w:rsid w:val="003A7B8B"/>
    <w:rsid w:val="003A7BB6"/>
    <w:rsid w:val="003A7DE8"/>
    <w:rsid w:val="003B001A"/>
    <w:rsid w:val="003B0114"/>
    <w:rsid w:val="003B06A5"/>
    <w:rsid w:val="003B073D"/>
    <w:rsid w:val="003B0EB9"/>
    <w:rsid w:val="003B1077"/>
    <w:rsid w:val="003B107C"/>
    <w:rsid w:val="003B10BA"/>
    <w:rsid w:val="003B1B24"/>
    <w:rsid w:val="003B1C26"/>
    <w:rsid w:val="003B1C6F"/>
    <w:rsid w:val="003B1CD1"/>
    <w:rsid w:val="003B1CFF"/>
    <w:rsid w:val="003B1DB2"/>
    <w:rsid w:val="003B1DB9"/>
    <w:rsid w:val="003B1E4F"/>
    <w:rsid w:val="003B1EA6"/>
    <w:rsid w:val="003B2059"/>
    <w:rsid w:val="003B2086"/>
    <w:rsid w:val="003B22FF"/>
    <w:rsid w:val="003B262E"/>
    <w:rsid w:val="003B2652"/>
    <w:rsid w:val="003B2F9A"/>
    <w:rsid w:val="003B303C"/>
    <w:rsid w:val="003B3040"/>
    <w:rsid w:val="003B317E"/>
    <w:rsid w:val="003B3629"/>
    <w:rsid w:val="003B395F"/>
    <w:rsid w:val="003B3A19"/>
    <w:rsid w:val="003B3A5C"/>
    <w:rsid w:val="003B3B4A"/>
    <w:rsid w:val="003B3B74"/>
    <w:rsid w:val="003B3DC3"/>
    <w:rsid w:val="003B3E18"/>
    <w:rsid w:val="003B4193"/>
    <w:rsid w:val="003B4211"/>
    <w:rsid w:val="003B4278"/>
    <w:rsid w:val="003B4453"/>
    <w:rsid w:val="003B44C8"/>
    <w:rsid w:val="003B44E6"/>
    <w:rsid w:val="003B4525"/>
    <w:rsid w:val="003B47D1"/>
    <w:rsid w:val="003B4D8A"/>
    <w:rsid w:val="003B4E8C"/>
    <w:rsid w:val="003B4F0A"/>
    <w:rsid w:val="003B4F0B"/>
    <w:rsid w:val="003B4F6B"/>
    <w:rsid w:val="003B4FA3"/>
    <w:rsid w:val="003B5029"/>
    <w:rsid w:val="003B515F"/>
    <w:rsid w:val="003B5398"/>
    <w:rsid w:val="003B5A1D"/>
    <w:rsid w:val="003B5AC8"/>
    <w:rsid w:val="003B5E45"/>
    <w:rsid w:val="003B5E9D"/>
    <w:rsid w:val="003B6042"/>
    <w:rsid w:val="003B6229"/>
    <w:rsid w:val="003B6323"/>
    <w:rsid w:val="003B6345"/>
    <w:rsid w:val="003B655E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2FE"/>
    <w:rsid w:val="003B7590"/>
    <w:rsid w:val="003B789F"/>
    <w:rsid w:val="003B79B0"/>
    <w:rsid w:val="003B79F1"/>
    <w:rsid w:val="003B79FD"/>
    <w:rsid w:val="003B7BB4"/>
    <w:rsid w:val="003B7C45"/>
    <w:rsid w:val="003C0042"/>
    <w:rsid w:val="003C010A"/>
    <w:rsid w:val="003C023C"/>
    <w:rsid w:val="003C033B"/>
    <w:rsid w:val="003C037C"/>
    <w:rsid w:val="003C048E"/>
    <w:rsid w:val="003C04BF"/>
    <w:rsid w:val="003C08BD"/>
    <w:rsid w:val="003C0BAC"/>
    <w:rsid w:val="003C0C5D"/>
    <w:rsid w:val="003C10B6"/>
    <w:rsid w:val="003C12DC"/>
    <w:rsid w:val="003C151E"/>
    <w:rsid w:val="003C160C"/>
    <w:rsid w:val="003C16D1"/>
    <w:rsid w:val="003C18AA"/>
    <w:rsid w:val="003C18F6"/>
    <w:rsid w:val="003C1964"/>
    <w:rsid w:val="003C1A7E"/>
    <w:rsid w:val="003C1B95"/>
    <w:rsid w:val="003C2030"/>
    <w:rsid w:val="003C22A7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D29"/>
    <w:rsid w:val="003C2F72"/>
    <w:rsid w:val="003C305B"/>
    <w:rsid w:val="003C318B"/>
    <w:rsid w:val="003C3477"/>
    <w:rsid w:val="003C34A8"/>
    <w:rsid w:val="003C35FB"/>
    <w:rsid w:val="003C3745"/>
    <w:rsid w:val="003C3948"/>
    <w:rsid w:val="003C3952"/>
    <w:rsid w:val="003C3981"/>
    <w:rsid w:val="003C3F21"/>
    <w:rsid w:val="003C3FAC"/>
    <w:rsid w:val="003C3FE8"/>
    <w:rsid w:val="003C406D"/>
    <w:rsid w:val="003C40A6"/>
    <w:rsid w:val="003C41A9"/>
    <w:rsid w:val="003C41CC"/>
    <w:rsid w:val="003C4288"/>
    <w:rsid w:val="003C4331"/>
    <w:rsid w:val="003C43FC"/>
    <w:rsid w:val="003C455A"/>
    <w:rsid w:val="003C45A1"/>
    <w:rsid w:val="003C45E9"/>
    <w:rsid w:val="003C4672"/>
    <w:rsid w:val="003C469B"/>
    <w:rsid w:val="003C47F1"/>
    <w:rsid w:val="003C48C4"/>
    <w:rsid w:val="003C498B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B1D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3D"/>
    <w:rsid w:val="003C71FC"/>
    <w:rsid w:val="003C729E"/>
    <w:rsid w:val="003C72FF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07"/>
    <w:rsid w:val="003C7B4C"/>
    <w:rsid w:val="003C7B93"/>
    <w:rsid w:val="003C7BAE"/>
    <w:rsid w:val="003C7C33"/>
    <w:rsid w:val="003C7C64"/>
    <w:rsid w:val="003C7CA2"/>
    <w:rsid w:val="003C7F24"/>
    <w:rsid w:val="003C7F4B"/>
    <w:rsid w:val="003D0155"/>
    <w:rsid w:val="003D01B6"/>
    <w:rsid w:val="003D01F3"/>
    <w:rsid w:val="003D03A2"/>
    <w:rsid w:val="003D04FE"/>
    <w:rsid w:val="003D08A9"/>
    <w:rsid w:val="003D0A38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FA7"/>
    <w:rsid w:val="003D208F"/>
    <w:rsid w:val="003D2369"/>
    <w:rsid w:val="003D2504"/>
    <w:rsid w:val="003D2621"/>
    <w:rsid w:val="003D268E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351"/>
    <w:rsid w:val="003D3392"/>
    <w:rsid w:val="003D35DB"/>
    <w:rsid w:val="003D3689"/>
    <w:rsid w:val="003D369A"/>
    <w:rsid w:val="003D36F3"/>
    <w:rsid w:val="003D38AC"/>
    <w:rsid w:val="003D38DD"/>
    <w:rsid w:val="003D3969"/>
    <w:rsid w:val="003D396C"/>
    <w:rsid w:val="003D3BDA"/>
    <w:rsid w:val="003D3C4F"/>
    <w:rsid w:val="003D3D65"/>
    <w:rsid w:val="003D3EDE"/>
    <w:rsid w:val="003D3F74"/>
    <w:rsid w:val="003D4005"/>
    <w:rsid w:val="003D4007"/>
    <w:rsid w:val="003D40DD"/>
    <w:rsid w:val="003D44BB"/>
    <w:rsid w:val="003D45AD"/>
    <w:rsid w:val="003D477E"/>
    <w:rsid w:val="003D491B"/>
    <w:rsid w:val="003D4B2F"/>
    <w:rsid w:val="003D4C9B"/>
    <w:rsid w:val="003D4D96"/>
    <w:rsid w:val="003D4F07"/>
    <w:rsid w:val="003D4F7D"/>
    <w:rsid w:val="003D4F9F"/>
    <w:rsid w:val="003D5230"/>
    <w:rsid w:val="003D538A"/>
    <w:rsid w:val="003D55C2"/>
    <w:rsid w:val="003D55C3"/>
    <w:rsid w:val="003D56AA"/>
    <w:rsid w:val="003D56F2"/>
    <w:rsid w:val="003D5898"/>
    <w:rsid w:val="003D5A37"/>
    <w:rsid w:val="003D5A78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7A"/>
    <w:rsid w:val="003D74CE"/>
    <w:rsid w:val="003D780D"/>
    <w:rsid w:val="003D7865"/>
    <w:rsid w:val="003D7910"/>
    <w:rsid w:val="003D7D4A"/>
    <w:rsid w:val="003D7E32"/>
    <w:rsid w:val="003D7EA2"/>
    <w:rsid w:val="003E00A5"/>
    <w:rsid w:val="003E019B"/>
    <w:rsid w:val="003E0524"/>
    <w:rsid w:val="003E055A"/>
    <w:rsid w:val="003E0747"/>
    <w:rsid w:val="003E081B"/>
    <w:rsid w:val="003E082C"/>
    <w:rsid w:val="003E0B46"/>
    <w:rsid w:val="003E0B8C"/>
    <w:rsid w:val="003E11D3"/>
    <w:rsid w:val="003E1652"/>
    <w:rsid w:val="003E1786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935"/>
    <w:rsid w:val="003E2C52"/>
    <w:rsid w:val="003E2F6C"/>
    <w:rsid w:val="003E2FAF"/>
    <w:rsid w:val="003E3029"/>
    <w:rsid w:val="003E3095"/>
    <w:rsid w:val="003E3501"/>
    <w:rsid w:val="003E3582"/>
    <w:rsid w:val="003E3624"/>
    <w:rsid w:val="003E3741"/>
    <w:rsid w:val="003E3A6B"/>
    <w:rsid w:val="003E3B76"/>
    <w:rsid w:val="003E3DA0"/>
    <w:rsid w:val="003E3E07"/>
    <w:rsid w:val="003E3E29"/>
    <w:rsid w:val="003E3E8E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73"/>
    <w:rsid w:val="003E4AE8"/>
    <w:rsid w:val="003E4C91"/>
    <w:rsid w:val="003E4D1D"/>
    <w:rsid w:val="003E4DE2"/>
    <w:rsid w:val="003E525B"/>
    <w:rsid w:val="003E53F7"/>
    <w:rsid w:val="003E5513"/>
    <w:rsid w:val="003E560E"/>
    <w:rsid w:val="003E563D"/>
    <w:rsid w:val="003E5674"/>
    <w:rsid w:val="003E56A5"/>
    <w:rsid w:val="003E58C9"/>
    <w:rsid w:val="003E5BC2"/>
    <w:rsid w:val="003E5E55"/>
    <w:rsid w:val="003E5ECF"/>
    <w:rsid w:val="003E5F58"/>
    <w:rsid w:val="003E5F63"/>
    <w:rsid w:val="003E5F89"/>
    <w:rsid w:val="003E60B6"/>
    <w:rsid w:val="003E60BA"/>
    <w:rsid w:val="003E61D4"/>
    <w:rsid w:val="003E623A"/>
    <w:rsid w:val="003E65CD"/>
    <w:rsid w:val="003E65F0"/>
    <w:rsid w:val="003E6849"/>
    <w:rsid w:val="003E6BC3"/>
    <w:rsid w:val="003E6C07"/>
    <w:rsid w:val="003E6DC7"/>
    <w:rsid w:val="003E6E37"/>
    <w:rsid w:val="003E6E39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0F00"/>
    <w:rsid w:val="003F13BC"/>
    <w:rsid w:val="003F13F6"/>
    <w:rsid w:val="003F15C2"/>
    <w:rsid w:val="003F17CC"/>
    <w:rsid w:val="003F17E1"/>
    <w:rsid w:val="003F1939"/>
    <w:rsid w:val="003F1B82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8"/>
    <w:rsid w:val="003F2CED"/>
    <w:rsid w:val="003F2D6B"/>
    <w:rsid w:val="003F2DFF"/>
    <w:rsid w:val="003F2E0D"/>
    <w:rsid w:val="003F2ED2"/>
    <w:rsid w:val="003F301A"/>
    <w:rsid w:val="003F3052"/>
    <w:rsid w:val="003F3097"/>
    <w:rsid w:val="003F318B"/>
    <w:rsid w:val="003F31C1"/>
    <w:rsid w:val="003F31D4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3F28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CF9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C4"/>
    <w:rsid w:val="003F747D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5FD"/>
    <w:rsid w:val="00403735"/>
    <w:rsid w:val="0040385C"/>
    <w:rsid w:val="00403980"/>
    <w:rsid w:val="00403991"/>
    <w:rsid w:val="00403A61"/>
    <w:rsid w:val="00403AA6"/>
    <w:rsid w:val="00403CD1"/>
    <w:rsid w:val="00403DA9"/>
    <w:rsid w:val="00403F15"/>
    <w:rsid w:val="00404427"/>
    <w:rsid w:val="004044D9"/>
    <w:rsid w:val="0040459F"/>
    <w:rsid w:val="00404871"/>
    <w:rsid w:val="00404A1A"/>
    <w:rsid w:val="00404A32"/>
    <w:rsid w:val="00404C0F"/>
    <w:rsid w:val="00404D27"/>
    <w:rsid w:val="00404D84"/>
    <w:rsid w:val="00404DDB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56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1D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91"/>
    <w:rsid w:val="00411CF5"/>
    <w:rsid w:val="00411D53"/>
    <w:rsid w:val="00411E66"/>
    <w:rsid w:val="004120B0"/>
    <w:rsid w:val="004122D5"/>
    <w:rsid w:val="0041243E"/>
    <w:rsid w:val="004125C2"/>
    <w:rsid w:val="0041274D"/>
    <w:rsid w:val="004129BD"/>
    <w:rsid w:val="00412AAD"/>
    <w:rsid w:val="00412B18"/>
    <w:rsid w:val="00412B21"/>
    <w:rsid w:val="00412C26"/>
    <w:rsid w:val="00412ED7"/>
    <w:rsid w:val="00412EE5"/>
    <w:rsid w:val="00412F78"/>
    <w:rsid w:val="0041305F"/>
    <w:rsid w:val="004130B6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AFC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08"/>
    <w:rsid w:val="004159D5"/>
    <w:rsid w:val="00415A02"/>
    <w:rsid w:val="00415A24"/>
    <w:rsid w:val="00415AF8"/>
    <w:rsid w:val="00415BC0"/>
    <w:rsid w:val="004166F0"/>
    <w:rsid w:val="0041672C"/>
    <w:rsid w:val="00416816"/>
    <w:rsid w:val="00416870"/>
    <w:rsid w:val="00416B99"/>
    <w:rsid w:val="00416F2F"/>
    <w:rsid w:val="00416F6D"/>
    <w:rsid w:val="0041758E"/>
    <w:rsid w:val="00417BC9"/>
    <w:rsid w:val="00417BD1"/>
    <w:rsid w:val="00417D2F"/>
    <w:rsid w:val="00417DFA"/>
    <w:rsid w:val="0042008D"/>
    <w:rsid w:val="004201AB"/>
    <w:rsid w:val="004201BE"/>
    <w:rsid w:val="0042025C"/>
    <w:rsid w:val="0042061B"/>
    <w:rsid w:val="00420741"/>
    <w:rsid w:val="0042075E"/>
    <w:rsid w:val="004207F0"/>
    <w:rsid w:val="0042087E"/>
    <w:rsid w:val="00420A28"/>
    <w:rsid w:val="00420AA6"/>
    <w:rsid w:val="00420C98"/>
    <w:rsid w:val="00420CEA"/>
    <w:rsid w:val="00420D4A"/>
    <w:rsid w:val="00420FAE"/>
    <w:rsid w:val="004212B3"/>
    <w:rsid w:val="00421337"/>
    <w:rsid w:val="004213D9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495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5A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279"/>
    <w:rsid w:val="00426323"/>
    <w:rsid w:val="00426540"/>
    <w:rsid w:val="0042670B"/>
    <w:rsid w:val="004267B0"/>
    <w:rsid w:val="004268F8"/>
    <w:rsid w:val="0042693E"/>
    <w:rsid w:val="00426B96"/>
    <w:rsid w:val="00426CB5"/>
    <w:rsid w:val="00426DDC"/>
    <w:rsid w:val="00426F43"/>
    <w:rsid w:val="004274AC"/>
    <w:rsid w:val="0042753F"/>
    <w:rsid w:val="00427919"/>
    <w:rsid w:val="004279E2"/>
    <w:rsid w:val="00427A55"/>
    <w:rsid w:val="00427C28"/>
    <w:rsid w:val="00427EBF"/>
    <w:rsid w:val="00430364"/>
    <w:rsid w:val="00430574"/>
    <w:rsid w:val="00430582"/>
    <w:rsid w:val="00430886"/>
    <w:rsid w:val="00430966"/>
    <w:rsid w:val="00430BC2"/>
    <w:rsid w:val="00430CBD"/>
    <w:rsid w:val="00430CF5"/>
    <w:rsid w:val="00430FA8"/>
    <w:rsid w:val="0043104D"/>
    <w:rsid w:val="0043117C"/>
    <w:rsid w:val="0043128F"/>
    <w:rsid w:val="0043140D"/>
    <w:rsid w:val="00431438"/>
    <w:rsid w:val="0043145A"/>
    <w:rsid w:val="00431599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CC5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6052"/>
    <w:rsid w:val="00436062"/>
    <w:rsid w:val="00436127"/>
    <w:rsid w:val="0043628C"/>
    <w:rsid w:val="004362E9"/>
    <w:rsid w:val="004367A2"/>
    <w:rsid w:val="00436899"/>
    <w:rsid w:val="00436B8C"/>
    <w:rsid w:val="00436D87"/>
    <w:rsid w:val="00436FEC"/>
    <w:rsid w:val="00437043"/>
    <w:rsid w:val="00437054"/>
    <w:rsid w:val="004372A0"/>
    <w:rsid w:val="0043778F"/>
    <w:rsid w:val="0043795E"/>
    <w:rsid w:val="00437B65"/>
    <w:rsid w:val="00437C67"/>
    <w:rsid w:val="00437D69"/>
    <w:rsid w:val="0044006A"/>
    <w:rsid w:val="0044012E"/>
    <w:rsid w:val="00440290"/>
    <w:rsid w:val="0044038A"/>
    <w:rsid w:val="004404D2"/>
    <w:rsid w:val="0044063C"/>
    <w:rsid w:val="004407D8"/>
    <w:rsid w:val="0044081C"/>
    <w:rsid w:val="00440860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EDF"/>
    <w:rsid w:val="00443FB5"/>
    <w:rsid w:val="00443FF3"/>
    <w:rsid w:val="00444068"/>
    <w:rsid w:val="00444148"/>
    <w:rsid w:val="0044429D"/>
    <w:rsid w:val="0044465C"/>
    <w:rsid w:val="00444853"/>
    <w:rsid w:val="004448D7"/>
    <w:rsid w:val="00444970"/>
    <w:rsid w:val="00444C54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E99"/>
    <w:rsid w:val="00447F15"/>
    <w:rsid w:val="004500CB"/>
    <w:rsid w:val="00450246"/>
    <w:rsid w:val="0045053B"/>
    <w:rsid w:val="00450640"/>
    <w:rsid w:val="00450A34"/>
    <w:rsid w:val="00450B20"/>
    <w:rsid w:val="00450B29"/>
    <w:rsid w:val="00450BAD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69"/>
    <w:rsid w:val="004524E1"/>
    <w:rsid w:val="00452532"/>
    <w:rsid w:val="00452584"/>
    <w:rsid w:val="0045270F"/>
    <w:rsid w:val="004527C3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4DA0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D9C"/>
    <w:rsid w:val="00456E80"/>
    <w:rsid w:val="0045701F"/>
    <w:rsid w:val="00457306"/>
    <w:rsid w:val="004574C3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89D"/>
    <w:rsid w:val="0046190A"/>
    <w:rsid w:val="004619AE"/>
    <w:rsid w:val="00461A6D"/>
    <w:rsid w:val="00462236"/>
    <w:rsid w:val="00462282"/>
    <w:rsid w:val="004623C2"/>
    <w:rsid w:val="004623CB"/>
    <w:rsid w:val="004624B8"/>
    <w:rsid w:val="00462525"/>
    <w:rsid w:val="00463071"/>
    <w:rsid w:val="004632FA"/>
    <w:rsid w:val="004633E8"/>
    <w:rsid w:val="00463423"/>
    <w:rsid w:val="004635C0"/>
    <w:rsid w:val="004635CB"/>
    <w:rsid w:val="004635FC"/>
    <w:rsid w:val="00463729"/>
    <w:rsid w:val="00463B4D"/>
    <w:rsid w:val="00464267"/>
    <w:rsid w:val="004642CD"/>
    <w:rsid w:val="004642F9"/>
    <w:rsid w:val="00464587"/>
    <w:rsid w:val="004646EC"/>
    <w:rsid w:val="00464707"/>
    <w:rsid w:val="00464760"/>
    <w:rsid w:val="004647D0"/>
    <w:rsid w:val="0046486F"/>
    <w:rsid w:val="00464A14"/>
    <w:rsid w:val="00464A78"/>
    <w:rsid w:val="00464F32"/>
    <w:rsid w:val="0046505C"/>
    <w:rsid w:val="0046511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909"/>
    <w:rsid w:val="00465AF4"/>
    <w:rsid w:val="00465C8B"/>
    <w:rsid w:val="00465CEC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D36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8B4"/>
    <w:rsid w:val="004678DF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583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63"/>
    <w:rsid w:val="00472FCF"/>
    <w:rsid w:val="00473080"/>
    <w:rsid w:val="00473684"/>
    <w:rsid w:val="004736A8"/>
    <w:rsid w:val="004738C2"/>
    <w:rsid w:val="004738DB"/>
    <w:rsid w:val="00473969"/>
    <w:rsid w:val="004739A4"/>
    <w:rsid w:val="004739C5"/>
    <w:rsid w:val="00473A8E"/>
    <w:rsid w:val="00473AEA"/>
    <w:rsid w:val="00473B96"/>
    <w:rsid w:val="00473D42"/>
    <w:rsid w:val="00473D8B"/>
    <w:rsid w:val="00473E9A"/>
    <w:rsid w:val="0047420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4B7"/>
    <w:rsid w:val="0047668F"/>
    <w:rsid w:val="0047673F"/>
    <w:rsid w:val="0047675A"/>
    <w:rsid w:val="00476859"/>
    <w:rsid w:val="00476B75"/>
    <w:rsid w:val="00476FD9"/>
    <w:rsid w:val="0047714F"/>
    <w:rsid w:val="0047726D"/>
    <w:rsid w:val="004772A3"/>
    <w:rsid w:val="0047742C"/>
    <w:rsid w:val="004774F1"/>
    <w:rsid w:val="00477524"/>
    <w:rsid w:val="004775EE"/>
    <w:rsid w:val="00477873"/>
    <w:rsid w:val="00477992"/>
    <w:rsid w:val="00477A35"/>
    <w:rsid w:val="00477B20"/>
    <w:rsid w:val="00477CAD"/>
    <w:rsid w:val="00477CEB"/>
    <w:rsid w:val="00477DC2"/>
    <w:rsid w:val="00477DDC"/>
    <w:rsid w:val="00477E18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861"/>
    <w:rsid w:val="00482CA7"/>
    <w:rsid w:val="00482D28"/>
    <w:rsid w:val="00482D79"/>
    <w:rsid w:val="00483200"/>
    <w:rsid w:val="00483834"/>
    <w:rsid w:val="004838ED"/>
    <w:rsid w:val="0048399E"/>
    <w:rsid w:val="00483CB7"/>
    <w:rsid w:val="00483F6B"/>
    <w:rsid w:val="00484343"/>
    <w:rsid w:val="00484386"/>
    <w:rsid w:val="004843CA"/>
    <w:rsid w:val="00484613"/>
    <w:rsid w:val="004846E7"/>
    <w:rsid w:val="004848C6"/>
    <w:rsid w:val="00484A2E"/>
    <w:rsid w:val="00484B81"/>
    <w:rsid w:val="00484C08"/>
    <w:rsid w:val="00484D0B"/>
    <w:rsid w:val="00484E16"/>
    <w:rsid w:val="00484E75"/>
    <w:rsid w:val="00485027"/>
    <w:rsid w:val="00485172"/>
    <w:rsid w:val="00485372"/>
    <w:rsid w:val="0048543A"/>
    <w:rsid w:val="0048547A"/>
    <w:rsid w:val="0048555A"/>
    <w:rsid w:val="004856DF"/>
    <w:rsid w:val="00485734"/>
    <w:rsid w:val="004857E7"/>
    <w:rsid w:val="00485B1D"/>
    <w:rsid w:val="00485B90"/>
    <w:rsid w:val="00485C7D"/>
    <w:rsid w:val="00485CF0"/>
    <w:rsid w:val="0048602F"/>
    <w:rsid w:val="00486093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827"/>
    <w:rsid w:val="00486C15"/>
    <w:rsid w:val="00486D5D"/>
    <w:rsid w:val="00486E00"/>
    <w:rsid w:val="00486EEC"/>
    <w:rsid w:val="00487010"/>
    <w:rsid w:val="0048707F"/>
    <w:rsid w:val="004874F3"/>
    <w:rsid w:val="00487851"/>
    <w:rsid w:val="00487AE0"/>
    <w:rsid w:val="00487B3F"/>
    <w:rsid w:val="00490051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B93"/>
    <w:rsid w:val="00490D0F"/>
    <w:rsid w:val="00490ECE"/>
    <w:rsid w:val="00490FC1"/>
    <w:rsid w:val="004910C9"/>
    <w:rsid w:val="00491102"/>
    <w:rsid w:val="00491169"/>
    <w:rsid w:val="00491320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686"/>
    <w:rsid w:val="004927B7"/>
    <w:rsid w:val="0049281E"/>
    <w:rsid w:val="00492BF1"/>
    <w:rsid w:val="00492D3D"/>
    <w:rsid w:val="00492D9C"/>
    <w:rsid w:val="00492DD4"/>
    <w:rsid w:val="00492F37"/>
    <w:rsid w:val="0049307E"/>
    <w:rsid w:val="0049309A"/>
    <w:rsid w:val="004933CE"/>
    <w:rsid w:val="0049342E"/>
    <w:rsid w:val="00493479"/>
    <w:rsid w:val="004934D2"/>
    <w:rsid w:val="00493559"/>
    <w:rsid w:val="004936E0"/>
    <w:rsid w:val="00493902"/>
    <w:rsid w:val="004939B2"/>
    <w:rsid w:val="00493B06"/>
    <w:rsid w:val="00493DFB"/>
    <w:rsid w:val="00493E23"/>
    <w:rsid w:val="00494015"/>
    <w:rsid w:val="0049413C"/>
    <w:rsid w:val="004946F4"/>
    <w:rsid w:val="0049471E"/>
    <w:rsid w:val="0049489B"/>
    <w:rsid w:val="00494A67"/>
    <w:rsid w:val="00494ABD"/>
    <w:rsid w:val="00494B94"/>
    <w:rsid w:val="00494BC4"/>
    <w:rsid w:val="00494C02"/>
    <w:rsid w:val="004951C3"/>
    <w:rsid w:val="00495335"/>
    <w:rsid w:val="004953F8"/>
    <w:rsid w:val="0049544A"/>
    <w:rsid w:val="004955AA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DE2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4A4"/>
    <w:rsid w:val="00497517"/>
    <w:rsid w:val="004975EF"/>
    <w:rsid w:val="0049766C"/>
    <w:rsid w:val="00497A75"/>
    <w:rsid w:val="00497B9E"/>
    <w:rsid w:val="00497E3C"/>
    <w:rsid w:val="00497EB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C3"/>
    <w:rsid w:val="004A29F5"/>
    <w:rsid w:val="004A2A09"/>
    <w:rsid w:val="004A2A21"/>
    <w:rsid w:val="004A2C11"/>
    <w:rsid w:val="004A3085"/>
    <w:rsid w:val="004A35C8"/>
    <w:rsid w:val="004A3A9F"/>
    <w:rsid w:val="004A3B8B"/>
    <w:rsid w:val="004A3BF8"/>
    <w:rsid w:val="004A3C33"/>
    <w:rsid w:val="004A4039"/>
    <w:rsid w:val="004A408D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532"/>
    <w:rsid w:val="004A55D1"/>
    <w:rsid w:val="004A591B"/>
    <w:rsid w:val="004A5992"/>
    <w:rsid w:val="004A5A01"/>
    <w:rsid w:val="004A5BC5"/>
    <w:rsid w:val="004A5C11"/>
    <w:rsid w:val="004A5C71"/>
    <w:rsid w:val="004A5EBC"/>
    <w:rsid w:val="004A65A8"/>
    <w:rsid w:val="004A6793"/>
    <w:rsid w:val="004A69E8"/>
    <w:rsid w:val="004A6A68"/>
    <w:rsid w:val="004A6A70"/>
    <w:rsid w:val="004A6A7D"/>
    <w:rsid w:val="004A6E45"/>
    <w:rsid w:val="004A6F18"/>
    <w:rsid w:val="004A6F40"/>
    <w:rsid w:val="004A726A"/>
    <w:rsid w:val="004A731D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98"/>
    <w:rsid w:val="004B03E9"/>
    <w:rsid w:val="004B05E3"/>
    <w:rsid w:val="004B06E1"/>
    <w:rsid w:val="004B08A5"/>
    <w:rsid w:val="004B099D"/>
    <w:rsid w:val="004B0A1C"/>
    <w:rsid w:val="004B0A1D"/>
    <w:rsid w:val="004B0A7E"/>
    <w:rsid w:val="004B0DD7"/>
    <w:rsid w:val="004B0E09"/>
    <w:rsid w:val="004B109F"/>
    <w:rsid w:val="004B1364"/>
    <w:rsid w:val="004B13F0"/>
    <w:rsid w:val="004B146C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57"/>
    <w:rsid w:val="004B49B8"/>
    <w:rsid w:val="004B49E6"/>
    <w:rsid w:val="004B4A7C"/>
    <w:rsid w:val="004B4ED2"/>
    <w:rsid w:val="004B5234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1C4"/>
    <w:rsid w:val="004B6250"/>
    <w:rsid w:val="004B64A1"/>
    <w:rsid w:val="004B688C"/>
    <w:rsid w:val="004B68CB"/>
    <w:rsid w:val="004B69FF"/>
    <w:rsid w:val="004B6AF5"/>
    <w:rsid w:val="004B6C28"/>
    <w:rsid w:val="004B6C75"/>
    <w:rsid w:val="004B7350"/>
    <w:rsid w:val="004B73EA"/>
    <w:rsid w:val="004B751E"/>
    <w:rsid w:val="004B758E"/>
    <w:rsid w:val="004B75D6"/>
    <w:rsid w:val="004B7630"/>
    <w:rsid w:val="004B79C7"/>
    <w:rsid w:val="004B7A34"/>
    <w:rsid w:val="004B7E86"/>
    <w:rsid w:val="004C0123"/>
    <w:rsid w:val="004C049E"/>
    <w:rsid w:val="004C0654"/>
    <w:rsid w:val="004C07D3"/>
    <w:rsid w:val="004C07DF"/>
    <w:rsid w:val="004C093F"/>
    <w:rsid w:val="004C0BF6"/>
    <w:rsid w:val="004C0C52"/>
    <w:rsid w:val="004C0EB7"/>
    <w:rsid w:val="004C0F59"/>
    <w:rsid w:val="004C12A9"/>
    <w:rsid w:val="004C13F0"/>
    <w:rsid w:val="004C13FC"/>
    <w:rsid w:val="004C15C4"/>
    <w:rsid w:val="004C199F"/>
    <w:rsid w:val="004C19A5"/>
    <w:rsid w:val="004C1C1D"/>
    <w:rsid w:val="004C1CF6"/>
    <w:rsid w:val="004C1D74"/>
    <w:rsid w:val="004C1F4C"/>
    <w:rsid w:val="004C1FF4"/>
    <w:rsid w:val="004C20C3"/>
    <w:rsid w:val="004C210B"/>
    <w:rsid w:val="004C2206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36"/>
    <w:rsid w:val="004C3A8A"/>
    <w:rsid w:val="004C3BE4"/>
    <w:rsid w:val="004C3D92"/>
    <w:rsid w:val="004C3EE2"/>
    <w:rsid w:val="004C40A5"/>
    <w:rsid w:val="004C40FC"/>
    <w:rsid w:val="004C4186"/>
    <w:rsid w:val="004C41E0"/>
    <w:rsid w:val="004C460C"/>
    <w:rsid w:val="004C4740"/>
    <w:rsid w:val="004C47AE"/>
    <w:rsid w:val="004C498E"/>
    <w:rsid w:val="004C5042"/>
    <w:rsid w:val="004C50C5"/>
    <w:rsid w:val="004C5159"/>
    <w:rsid w:val="004C5257"/>
    <w:rsid w:val="004C529F"/>
    <w:rsid w:val="004C52AC"/>
    <w:rsid w:val="004C52C6"/>
    <w:rsid w:val="004C534A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11"/>
    <w:rsid w:val="004C6BAD"/>
    <w:rsid w:val="004C6E70"/>
    <w:rsid w:val="004C6F1A"/>
    <w:rsid w:val="004C6FDB"/>
    <w:rsid w:val="004C7121"/>
    <w:rsid w:val="004C7152"/>
    <w:rsid w:val="004C71B6"/>
    <w:rsid w:val="004C72D6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79F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A65"/>
    <w:rsid w:val="004D1B77"/>
    <w:rsid w:val="004D1BAE"/>
    <w:rsid w:val="004D1E0D"/>
    <w:rsid w:val="004D1ED1"/>
    <w:rsid w:val="004D1EEB"/>
    <w:rsid w:val="004D1F4E"/>
    <w:rsid w:val="004D223D"/>
    <w:rsid w:val="004D227C"/>
    <w:rsid w:val="004D22AC"/>
    <w:rsid w:val="004D2318"/>
    <w:rsid w:val="004D2405"/>
    <w:rsid w:val="004D2557"/>
    <w:rsid w:val="004D25DA"/>
    <w:rsid w:val="004D2732"/>
    <w:rsid w:val="004D289B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7EF"/>
    <w:rsid w:val="004D5851"/>
    <w:rsid w:val="004D5A8F"/>
    <w:rsid w:val="004D5AA6"/>
    <w:rsid w:val="004D5B14"/>
    <w:rsid w:val="004D5C7B"/>
    <w:rsid w:val="004D5D40"/>
    <w:rsid w:val="004D5DA7"/>
    <w:rsid w:val="004D60F5"/>
    <w:rsid w:val="004D6324"/>
    <w:rsid w:val="004D63B9"/>
    <w:rsid w:val="004D6588"/>
    <w:rsid w:val="004D659F"/>
    <w:rsid w:val="004D6664"/>
    <w:rsid w:val="004D676A"/>
    <w:rsid w:val="004D67E4"/>
    <w:rsid w:val="004D6866"/>
    <w:rsid w:val="004D6952"/>
    <w:rsid w:val="004D6BC0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2"/>
    <w:rsid w:val="004D7658"/>
    <w:rsid w:val="004D76AB"/>
    <w:rsid w:val="004D7768"/>
    <w:rsid w:val="004D7819"/>
    <w:rsid w:val="004D7BB7"/>
    <w:rsid w:val="004D7D6B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46A"/>
    <w:rsid w:val="004E16B7"/>
    <w:rsid w:val="004E16F1"/>
    <w:rsid w:val="004E18C1"/>
    <w:rsid w:val="004E1B12"/>
    <w:rsid w:val="004E1C60"/>
    <w:rsid w:val="004E1CB4"/>
    <w:rsid w:val="004E1EE7"/>
    <w:rsid w:val="004E1FD3"/>
    <w:rsid w:val="004E2290"/>
    <w:rsid w:val="004E2762"/>
    <w:rsid w:val="004E27FA"/>
    <w:rsid w:val="004E2968"/>
    <w:rsid w:val="004E2F07"/>
    <w:rsid w:val="004E303C"/>
    <w:rsid w:val="004E3076"/>
    <w:rsid w:val="004E314B"/>
    <w:rsid w:val="004E3322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A7F"/>
    <w:rsid w:val="004E4AE8"/>
    <w:rsid w:val="004E4C0C"/>
    <w:rsid w:val="004E4C8F"/>
    <w:rsid w:val="004E5097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D87"/>
    <w:rsid w:val="004E5EF3"/>
    <w:rsid w:val="004E5FD3"/>
    <w:rsid w:val="004E60C0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732"/>
    <w:rsid w:val="004E780A"/>
    <w:rsid w:val="004E7964"/>
    <w:rsid w:val="004E7D6C"/>
    <w:rsid w:val="004E7D99"/>
    <w:rsid w:val="004E7D9F"/>
    <w:rsid w:val="004E7E40"/>
    <w:rsid w:val="004E7ED5"/>
    <w:rsid w:val="004E7F69"/>
    <w:rsid w:val="004E7FBD"/>
    <w:rsid w:val="004F0088"/>
    <w:rsid w:val="004F020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1CB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9BC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243"/>
    <w:rsid w:val="004F430D"/>
    <w:rsid w:val="004F435B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B2"/>
    <w:rsid w:val="004F6AE1"/>
    <w:rsid w:val="004F6B8A"/>
    <w:rsid w:val="004F6FB2"/>
    <w:rsid w:val="004F706A"/>
    <w:rsid w:val="004F71BD"/>
    <w:rsid w:val="004F720C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D1"/>
    <w:rsid w:val="005021E7"/>
    <w:rsid w:val="00502241"/>
    <w:rsid w:val="005024BF"/>
    <w:rsid w:val="005024E2"/>
    <w:rsid w:val="00502605"/>
    <w:rsid w:val="0050279F"/>
    <w:rsid w:val="005028C9"/>
    <w:rsid w:val="005029CD"/>
    <w:rsid w:val="00502D3A"/>
    <w:rsid w:val="00502E27"/>
    <w:rsid w:val="00502F3D"/>
    <w:rsid w:val="00503263"/>
    <w:rsid w:val="005032A6"/>
    <w:rsid w:val="0050340F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B0E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14F"/>
    <w:rsid w:val="00512292"/>
    <w:rsid w:val="005122DA"/>
    <w:rsid w:val="0051258E"/>
    <w:rsid w:val="00512705"/>
    <w:rsid w:val="00512B45"/>
    <w:rsid w:val="00512D05"/>
    <w:rsid w:val="00512E1D"/>
    <w:rsid w:val="00512E5C"/>
    <w:rsid w:val="00512F35"/>
    <w:rsid w:val="0051302A"/>
    <w:rsid w:val="00513435"/>
    <w:rsid w:val="0051354E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D89"/>
    <w:rsid w:val="00516F43"/>
    <w:rsid w:val="00516FF8"/>
    <w:rsid w:val="0051708A"/>
    <w:rsid w:val="00517505"/>
    <w:rsid w:val="005175E0"/>
    <w:rsid w:val="005176CF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29F"/>
    <w:rsid w:val="0052035F"/>
    <w:rsid w:val="00520466"/>
    <w:rsid w:val="00520653"/>
    <w:rsid w:val="00520993"/>
    <w:rsid w:val="00520BFC"/>
    <w:rsid w:val="00520C6F"/>
    <w:rsid w:val="00520FBE"/>
    <w:rsid w:val="00521424"/>
    <w:rsid w:val="00521490"/>
    <w:rsid w:val="005216FF"/>
    <w:rsid w:val="00521C31"/>
    <w:rsid w:val="00521C83"/>
    <w:rsid w:val="00521D8D"/>
    <w:rsid w:val="00521E67"/>
    <w:rsid w:val="00521FF2"/>
    <w:rsid w:val="00522071"/>
    <w:rsid w:val="005221FC"/>
    <w:rsid w:val="005222EE"/>
    <w:rsid w:val="00522426"/>
    <w:rsid w:val="005225CB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3D5"/>
    <w:rsid w:val="005244BE"/>
    <w:rsid w:val="005247AF"/>
    <w:rsid w:val="00524AA4"/>
    <w:rsid w:val="00524C7D"/>
    <w:rsid w:val="00525019"/>
    <w:rsid w:val="00525094"/>
    <w:rsid w:val="005250F9"/>
    <w:rsid w:val="0052521C"/>
    <w:rsid w:val="00525416"/>
    <w:rsid w:val="00525454"/>
    <w:rsid w:val="005254D5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B3D"/>
    <w:rsid w:val="00526DB1"/>
    <w:rsid w:val="00526FB8"/>
    <w:rsid w:val="005271D9"/>
    <w:rsid w:val="005271F4"/>
    <w:rsid w:val="005273CE"/>
    <w:rsid w:val="005273F2"/>
    <w:rsid w:val="0052747A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72C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5C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336"/>
    <w:rsid w:val="005346DF"/>
    <w:rsid w:val="005347F9"/>
    <w:rsid w:val="00534AA2"/>
    <w:rsid w:val="00534BF1"/>
    <w:rsid w:val="00534CB0"/>
    <w:rsid w:val="00534D51"/>
    <w:rsid w:val="00534E78"/>
    <w:rsid w:val="00534E8C"/>
    <w:rsid w:val="00534EE1"/>
    <w:rsid w:val="00534F6C"/>
    <w:rsid w:val="00535107"/>
    <w:rsid w:val="00535162"/>
    <w:rsid w:val="005354D4"/>
    <w:rsid w:val="00535561"/>
    <w:rsid w:val="00535743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563"/>
    <w:rsid w:val="005366D2"/>
    <w:rsid w:val="005366DE"/>
    <w:rsid w:val="005369FA"/>
    <w:rsid w:val="00536C7A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02A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556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5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44F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FB"/>
    <w:rsid w:val="00546113"/>
    <w:rsid w:val="00546146"/>
    <w:rsid w:val="00546245"/>
    <w:rsid w:val="005462DF"/>
    <w:rsid w:val="0054642E"/>
    <w:rsid w:val="0054656B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71B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920"/>
    <w:rsid w:val="005509C8"/>
    <w:rsid w:val="00550A8E"/>
    <w:rsid w:val="00550E36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5B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1B"/>
    <w:rsid w:val="005549F6"/>
    <w:rsid w:val="00554E05"/>
    <w:rsid w:val="00554F5D"/>
    <w:rsid w:val="00555045"/>
    <w:rsid w:val="00555054"/>
    <w:rsid w:val="00555135"/>
    <w:rsid w:val="00555317"/>
    <w:rsid w:val="005554B9"/>
    <w:rsid w:val="00555559"/>
    <w:rsid w:val="00555766"/>
    <w:rsid w:val="00555AEA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5DB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D3F"/>
    <w:rsid w:val="00562E7A"/>
    <w:rsid w:val="00562EE2"/>
    <w:rsid w:val="005630A0"/>
    <w:rsid w:val="005631F7"/>
    <w:rsid w:val="0056325A"/>
    <w:rsid w:val="0056326A"/>
    <w:rsid w:val="005634E0"/>
    <w:rsid w:val="00563622"/>
    <w:rsid w:val="005636F1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19E"/>
    <w:rsid w:val="005656C3"/>
    <w:rsid w:val="0056578C"/>
    <w:rsid w:val="005657E8"/>
    <w:rsid w:val="005658C9"/>
    <w:rsid w:val="0056593F"/>
    <w:rsid w:val="0056594C"/>
    <w:rsid w:val="00565BCA"/>
    <w:rsid w:val="00565C4D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C7"/>
    <w:rsid w:val="00567FE8"/>
    <w:rsid w:val="00570291"/>
    <w:rsid w:val="0057029F"/>
    <w:rsid w:val="005702F3"/>
    <w:rsid w:val="00570300"/>
    <w:rsid w:val="0057032D"/>
    <w:rsid w:val="00570399"/>
    <w:rsid w:val="0057060A"/>
    <w:rsid w:val="0057067F"/>
    <w:rsid w:val="00570741"/>
    <w:rsid w:val="005708F3"/>
    <w:rsid w:val="00570AAE"/>
    <w:rsid w:val="00570B6A"/>
    <w:rsid w:val="00570BB3"/>
    <w:rsid w:val="00570CC8"/>
    <w:rsid w:val="00570CE7"/>
    <w:rsid w:val="00570E5F"/>
    <w:rsid w:val="00570EF1"/>
    <w:rsid w:val="00570FA8"/>
    <w:rsid w:val="0057101A"/>
    <w:rsid w:val="0057104B"/>
    <w:rsid w:val="00571095"/>
    <w:rsid w:val="0057142D"/>
    <w:rsid w:val="00571459"/>
    <w:rsid w:val="00571604"/>
    <w:rsid w:val="00571761"/>
    <w:rsid w:val="0057198D"/>
    <w:rsid w:val="005719EF"/>
    <w:rsid w:val="00571B93"/>
    <w:rsid w:val="00571EA5"/>
    <w:rsid w:val="00571F3E"/>
    <w:rsid w:val="0057210C"/>
    <w:rsid w:val="00572215"/>
    <w:rsid w:val="005722FA"/>
    <w:rsid w:val="0057235F"/>
    <w:rsid w:val="00572447"/>
    <w:rsid w:val="0057245E"/>
    <w:rsid w:val="0057248D"/>
    <w:rsid w:val="00572666"/>
    <w:rsid w:val="005728BE"/>
    <w:rsid w:val="005729BC"/>
    <w:rsid w:val="00572BF1"/>
    <w:rsid w:val="00572C7E"/>
    <w:rsid w:val="005732A4"/>
    <w:rsid w:val="005735E7"/>
    <w:rsid w:val="00573641"/>
    <w:rsid w:val="005736E5"/>
    <w:rsid w:val="00573771"/>
    <w:rsid w:val="00573841"/>
    <w:rsid w:val="0057396E"/>
    <w:rsid w:val="00573AE5"/>
    <w:rsid w:val="00573AED"/>
    <w:rsid w:val="00573CEF"/>
    <w:rsid w:val="00573DBB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7168"/>
    <w:rsid w:val="005771DC"/>
    <w:rsid w:val="0057729A"/>
    <w:rsid w:val="005773FD"/>
    <w:rsid w:val="005774FE"/>
    <w:rsid w:val="00577A14"/>
    <w:rsid w:val="00577A16"/>
    <w:rsid w:val="00577B1D"/>
    <w:rsid w:val="00577BCE"/>
    <w:rsid w:val="00577CB1"/>
    <w:rsid w:val="00577F05"/>
    <w:rsid w:val="0058000D"/>
    <w:rsid w:val="0058003B"/>
    <w:rsid w:val="005800DE"/>
    <w:rsid w:val="005804E9"/>
    <w:rsid w:val="00580561"/>
    <w:rsid w:val="0058058F"/>
    <w:rsid w:val="005808FB"/>
    <w:rsid w:val="00580C44"/>
    <w:rsid w:val="00580DE0"/>
    <w:rsid w:val="00580E66"/>
    <w:rsid w:val="00580F65"/>
    <w:rsid w:val="005812A0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2EA7"/>
    <w:rsid w:val="005830E7"/>
    <w:rsid w:val="0058311F"/>
    <w:rsid w:val="00583147"/>
    <w:rsid w:val="005834E9"/>
    <w:rsid w:val="00583562"/>
    <w:rsid w:val="0058388B"/>
    <w:rsid w:val="00583D11"/>
    <w:rsid w:val="00583E6B"/>
    <w:rsid w:val="00583ED3"/>
    <w:rsid w:val="00583F92"/>
    <w:rsid w:val="005840D4"/>
    <w:rsid w:val="0058427A"/>
    <w:rsid w:val="005844EA"/>
    <w:rsid w:val="00584762"/>
    <w:rsid w:val="00584CA1"/>
    <w:rsid w:val="00584CA7"/>
    <w:rsid w:val="00584CD7"/>
    <w:rsid w:val="00584F04"/>
    <w:rsid w:val="00585602"/>
    <w:rsid w:val="005857C3"/>
    <w:rsid w:val="00585841"/>
    <w:rsid w:val="00585B0F"/>
    <w:rsid w:val="00585B1E"/>
    <w:rsid w:val="00585B63"/>
    <w:rsid w:val="00585C56"/>
    <w:rsid w:val="00585D6F"/>
    <w:rsid w:val="0058629C"/>
    <w:rsid w:val="005862CE"/>
    <w:rsid w:val="005865FF"/>
    <w:rsid w:val="005866AF"/>
    <w:rsid w:val="005866C1"/>
    <w:rsid w:val="00586762"/>
    <w:rsid w:val="0058678C"/>
    <w:rsid w:val="005868C7"/>
    <w:rsid w:val="005869CB"/>
    <w:rsid w:val="00586AAA"/>
    <w:rsid w:val="00586C53"/>
    <w:rsid w:val="00586D78"/>
    <w:rsid w:val="00586E03"/>
    <w:rsid w:val="0058717F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675"/>
    <w:rsid w:val="00590718"/>
    <w:rsid w:val="00590852"/>
    <w:rsid w:val="00590A11"/>
    <w:rsid w:val="00590AE9"/>
    <w:rsid w:val="00590BC1"/>
    <w:rsid w:val="00590E67"/>
    <w:rsid w:val="00590E8E"/>
    <w:rsid w:val="00590EC4"/>
    <w:rsid w:val="00590EF4"/>
    <w:rsid w:val="00591003"/>
    <w:rsid w:val="0059100A"/>
    <w:rsid w:val="00591043"/>
    <w:rsid w:val="0059109A"/>
    <w:rsid w:val="005911C9"/>
    <w:rsid w:val="00591359"/>
    <w:rsid w:val="005914C7"/>
    <w:rsid w:val="0059159D"/>
    <w:rsid w:val="00591A22"/>
    <w:rsid w:val="00591A9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68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B93"/>
    <w:rsid w:val="005950DC"/>
    <w:rsid w:val="005951FC"/>
    <w:rsid w:val="0059564E"/>
    <w:rsid w:val="005958A7"/>
    <w:rsid w:val="00595BEA"/>
    <w:rsid w:val="00595C19"/>
    <w:rsid w:val="00595DCA"/>
    <w:rsid w:val="0059662C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70A"/>
    <w:rsid w:val="005A175B"/>
    <w:rsid w:val="005A19AB"/>
    <w:rsid w:val="005A1B03"/>
    <w:rsid w:val="005A1E66"/>
    <w:rsid w:val="005A1F2F"/>
    <w:rsid w:val="005A20FE"/>
    <w:rsid w:val="005A22F6"/>
    <w:rsid w:val="005A232E"/>
    <w:rsid w:val="005A2631"/>
    <w:rsid w:val="005A27AE"/>
    <w:rsid w:val="005A27CC"/>
    <w:rsid w:val="005A27E9"/>
    <w:rsid w:val="005A2C25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75"/>
    <w:rsid w:val="005A3CAC"/>
    <w:rsid w:val="005A3E83"/>
    <w:rsid w:val="005A3EDF"/>
    <w:rsid w:val="005A4312"/>
    <w:rsid w:val="005A447D"/>
    <w:rsid w:val="005A45D6"/>
    <w:rsid w:val="005A4829"/>
    <w:rsid w:val="005A4964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88C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9E2"/>
    <w:rsid w:val="005A6A1C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3B2"/>
    <w:rsid w:val="005B17E1"/>
    <w:rsid w:val="005B192A"/>
    <w:rsid w:val="005B1936"/>
    <w:rsid w:val="005B1C9F"/>
    <w:rsid w:val="005B231B"/>
    <w:rsid w:val="005B25E3"/>
    <w:rsid w:val="005B260A"/>
    <w:rsid w:val="005B26D4"/>
    <w:rsid w:val="005B2707"/>
    <w:rsid w:val="005B2829"/>
    <w:rsid w:val="005B283C"/>
    <w:rsid w:val="005B29B0"/>
    <w:rsid w:val="005B2AF3"/>
    <w:rsid w:val="005B2B30"/>
    <w:rsid w:val="005B2E28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AC5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E99"/>
    <w:rsid w:val="005B515E"/>
    <w:rsid w:val="005B52A2"/>
    <w:rsid w:val="005B563A"/>
    <w:rsid w:val="005B56CE"/>
    <w:rsid w:val="005B5700"/>
    <w:rsid w:val="005B5898"/>
    <w:rsid w:val="005B5B0E"/>
    <w:rsid w:val="005B5B59"/>
    <w:rsid w:val="005B5C00"/>
    <w:rsid w:val="005B5DF6"/>
    <w:rsid w:val="005B5F78"/>
    <w:rsid w:val="005B5F85"/>
    <w:rsid w:val="005B605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0DE"/>
    <w:rsid w:val="005C0133"/>
    <w:rsid w:val="005C0149"/>
    <w:rsid w:val="005C0260"/>
    <w:rsid w:val="005C052D"/>
    <w:rsid w:val="005C06F4"/>
    <w:rsid w:val="005C0741"/>
    <w:rsid w:val="005C07E5"/>
    <w:rsid w:val="005C083E"/>
    <w:rsid w:val="005C0ADB"/>
    <w:rsid w:val="005C0BB0"/>
    <w:rsid w:val="005C0C11"/>
    <w:rsid w:val="005C0DC6"/>
    <w:rsid w:val="005C1181"/>
    <w:rsid w:val="005C120C"/>
    <w:rsid w:val="005C1594"/>
    <w:rsid w:val="005C170E"/>
    <w:rsid w:val="005C17E5"/>
    <w:rsid w:val="005C1AB9"/>
    <w:rsid w:val="005C1CA7"/>
    <w:rsid w:val="005C1F2F"/>
    <w:rsid w:val="005C215A"/>
    <w:rsid w:val="005C21AE"/>
    <w:rsid w:val="005C23CA"/>
    <w:rsid w:val="005C29A1"/>
    <w:rsid w:val="005C29E2"/>
    <w:rsid w:val="005C2A34"/>
    <w:rsid w:val="005C2AE8"/>
    <w:rsid w:val="005C2E5F"/>
    <w:rsid w:val="005C30B0"/>
    <w:rsid w:val="005C31A0"/>
    <w:rsid w:val="005C31B6"/>
    <w:rsid w:val="005C31FB"/>
    <w:rsid w:val="005C34B3"/>
    <w:rsid w:val="005C3A2C"/>
    <w:rsid w:val="005C3A30"/>
    <w:rsid w:val="005C3A67"/>
    <w:rsid w:val="005C3BE3"/>
    <w:rsid w:val="005C3C90"/>
    <w:rsid w:val="005C3D43"/>
    <w:rsid w:val="005C3EF6"/>
    <w:rsid w:val="005C4042"/>
    <w:rsid w:val="005C405E"/>
    <w:rsid w:val="005C40AF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1F6"/>
    <w:rsid w:val="005C65FA"/>
    <w:rsid w:val="005C66BD"/>
    <w:rsid w:val="005C66D3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92E"/>
    <w:rsid w:val="005C7B9B"/>
    <w:rsid w:val="005C7CB4"/>
    <w:rsid w:val="005C7D60"/>
    <w:rsid w:val="005C7D99"/>
    <w:rsid w:val="005C7FC6"/>
    <w:rsid w:val="005D0228"/>
    <w:rsid w:val="005D03E5"/>
    <w:rsid w:val="005D03E6"/>
    <w:rsid w:val="005D046A"/>
    <w:rsid w:val="005D04E3"/>
    <w:rsid w:val="005D06EF"/>
    <w:rsid w:val="005D081A"/>
    <w:rsid w:val="005D0837"/>
    <w:rsid w:val="005D0906"/>
    <w:rsid w:val="005D0974"/>
    <w:rsid w:val="005D0E39"/>
    <w:rsid w:val="005D0F14"/>
    <w:rsid w:val="005D0F62"/>
    <w:rsid w:val="005D0F76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2A80"/>
    <w:rsid w:val="005D2E1D"/>
    <w:rsid w:val="005D3182"/>
    <w:rsid w:val="005D318C"/>
    <w:rsid w:val="005D31A7"/>
    <w:rsid w:val="005D3254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D55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EAC"/>
    <w:rsid w:val="005D6F4B"/>
    <w:rsid w:val="005D6FE4"/>
    <w:rsid w:val="005D702A"/>
    <w:rsid w:val="005D72DF"/>
    <w:rsid w:val="005D73B9"/>
    <w:rsid w:val="005D75E9"/>
    <w:rsid w:val="005D79EA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7F9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473"/>
    <w:rsid w:val="005E2775"/>
    <w:rsid w:val="005E2CD4"/>
    <w:rsid w:val="005E2EA5"/>
    <w:rsid w:val="005E2F87"/>
    <w:rsid w:val="005E3070"/>
    <w:rsid w:val="005E31DF"/>
    <w:rsid w:val="005E329B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0FF"/>
    <w:rsid w:val="005E5206"/>
    <w:rsid w:val="005E5267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8C1"/>
    <w:rsid w:val="005E6A1E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47A"/>
    <w:rsid w:val="005F147F"/>
    <w:rsid w:val="005F14EA"/>
    <w:rsid w:val="005F1573"/>
    <w:rsid w:val="005F15E0"/>
    <w:rsid w:val="005F16C4"/>
    <w:rsid w:val="005F17D1"/>
    <w:rsid w:val="005F1957"/>
    <w:rsid w:val="005F1979"/>
    <w:rsid w:val="005F198C"/>
    <w:rsid w:val="005F1A41"/>
    <w:rsid w:val="005F1B03"/>
    <w:rsid w:val="005F2091"/>
    <w:rsid w:val="005F2271"/>
    <w:rsid w:val="005F22D6"/>
    <w:rsid w:val="005F2457"/>
    <w:rsid w:val="005F250A"/>
    <w:rsid w:val="005F26D1"/>
    <w:rsid w:val="005F271D"/>
    <w:rsid w:val="005F2824"/>
    <w:rsid w:val="005F2998"/>
    <w:rsid w:val="005F29DD"/>
    <w:rsid w:val="005F2B04"/>
    <w:rsid w:val="005F2CA1"/>
    <w:rsid w:val="005F2E75"/>
    <w:rsid w:val="005F2EC3"/>
    <w:rsid w:val="005F2F96"/>
    <w:rsid w:val="005F2FBF"/>
    <w:rsid w:val="005F2FFF"/>
    <w:rsid w:val="005F300E"/>
    <w:rsid w:val="005F32AC"/>
    <w:rsid w:val="005F3351"/>
    <w:rsid w:val="005F356D"/>
    <w:rsid w:val="005F3815"/>
    <w:rsid w:val="005F39DA"/>
    <w:rsid w:val="005F3AFE"/>
    <w:rsid w:val="005F3D69"/>
    <w:rsid w:val="005F3EF2"/>
    <w:rsid w:val="005F40CC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57F"/>
    <w:rsid w:val="005F5657"/>
    <w:rsid w:val="005F56BD"/>
    <w:rsid w:val="005F56C0"/>
    <w:rsid w:val="005F5BF4"/>
    <w:rsid w:val="005F5CB6"/>
    <w:rsid w:val="005F5EDD"/>
    <w:rsid w:val="005F6057"/>
    <w:rsid w:val="005F63F8"/>
    <w:rsid w:val="005F6445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12"/>
    <w:rsid w:val="006005EB"/>
    <w:rsid w:val="006006BB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1A6"/>
    <w:rsid w:val="00601245"/>
    <w:rsid w:val="00601382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73"/>
    <w:rsid w:val="00601FA7"/>
    <w:rsid w:val="006020FF"/>
    <w:rsid w:val="0060210E"/>
    <w:rsid w:val="006022A3"/>
    <w:rsid w:val="00602714"/>
    <w:rsid w:val="006027E7"/>
    <w:rsid w:val="00602B04"/>
    <w:rsid w:val="00602DCF"/>
    <w:rsid w:val="00602ECC"/>
    <w:rsid w:val="006030D0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E88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8E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109"/>
    <w:rsid w:val="00607234"/>
    <w:rsid w:val="0060736E"/>
    <w:rsid w:val="0060747C"/>
    <w:rsid w:val="00607710"/>
    <w:rsid w:val="0060791F"/>
    <w:rsid w:val="00607945"/>
    <w:rsid w:val="00607B6E"/>
    <w:rsid w:val="00607D72"/>
    <w:rsid w:val="00607DDA"/>
    <w:rsid w:val="00607F8C"/>
    <w:rsid w:val="0061001B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2EC"/>
    <w:rsid w:val="0061233A"/>
    <w:rsid w:val="0061247E"/>
    <w:rsid w:val="00612538"/>
    <w:rsid w:val="006125CD"/>
    <w:rsid w:val="006127F1"/>
    <w:rsid w:val="00612829"/>
    <w:rsid w:val="00612897"/>
    <w:rsid w:val="00612ADA"/>
    <w:rsid w:val="00612D8F"/>
    <w:rsid w:val="00612DFE"/>
    <w:rsid w:val="00612E21"/>
    <w:rsid w:val="00613041"/>
    <w:rsid w:val="00613457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587"/>
    <w:rsid w:val="0061577E"/>
    <w:rsid w:val="00615B01"/>
    <w:rsid w:val="00615B3C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17F1F"/>
    <w:rsid w:val="00620021"/>
    <w:rsid w:val="00620092"/>
    <w:rsid w:val="006200DA"/>
    <w:rsid w:val="00620195"/>
    <w:rsid w:val="006201C8"/>
    <w:rsid w:val="00620364"/>
    <w:rsid w:val="00620371"/>
    <w:rsid w:val="00620495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28D"/>
    <w:rsid w:val="006222F3"/>
    <w:rsid w:val="006224B8"/>
    <w:rsid w:val="0062261D"/>
    <w:rsid w:val="00622A01"/>
    <w:rsid w:val="006230E6"/>
    <w:rsid w:val="006230FF"/>
    <w:rsid w:val="00623358"/>
    <w:rsid w:val="0062341C"/>
    <w:rsid w:val="00623741"/>
    <w:rsid w:val="00623876"/>
    <w:rsid w:val="0062393B"/>
    <w:rsid w:val="006239CA"/>
    <w:rsid w:val="00623A2F"/>
    <w:rsid w:val="00623A3B"/>
    <w:rsid w:val="00623BF1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5FD8"/>
    <w:rsid w:val="00626298"/>
    <w:rsid w:val="00626446"/>
    <w:rsid w:val="00626672"/>
    <w:rsid w:val="0062667C"/>
    <w:rsid w:val="006267A4"/>
    <w:rsid w:val="00626948"/>
    <w:rsid w:val="00626C1C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917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D2E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185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7BB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1F"/>
    <w:rsid w:val="006376E5"/>
    <w:rsid w:val="00637762"/>
    <w:rsid w:val="006377F9"/>
    <w:rsid w:val="0063785B"/>
    <w:rsid w:val="006378CB"/>
    <w:rsid w:val="00637963"/>
    <w:rsid w:val="00637B51"/>
    <w:rsid w:val="00637DB7"/>
    <w:rsid w:val="00637FF3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0AB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10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100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D40"/>
    <w:rsid w:val="00645F8F"/>
    <w:rsid w:val="00645F91"/>
    <w:rsid w:val="006460E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57"/>
    <w:rsid w:val="00650CA8"/>
    <w:rsid w:val="00650CFE"/>
    <w:rsid w:val="00650D26"/>
    <w:rsid w:val="00650D4A"/>
    <w:rsid w:val="00650D95"/>
    <w:rsid w:val="00650E31"/>
    <w:rsid w:val="0065115A"/>
    <w:rsid w:val="00651452"/>
    <w:rsid w:val="006517C6"/>
    <w:rsid w:val="0065183E"/>
    <w:rsid w:val="00651CF8"/>
    <w:rsid w:val="00651D2D"/>
    <w:rsid w:val="00652031"/>
    <w:rsid w:val="006520B0"/>
    <w:rsid w:val="0065217A"/>
    <w:rsid w:val="006526A3"/>
    <w:rsid w:val="006526D2"/>
    <w:rsid w:val="006528F0"/>
    <w:rsid w:val="00652932"/>
    <w:rsid w:val="0065294F"/>
    <w:rsid w:val="006529B6"/>
    <w:rsid w:val="00652C33"/>
    <w:rsid w:val="00652DBE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A"/>
    <w:rsid w:val="00655B85"/>
    <w:rsid w:val="00655BEB"/>
    <w:rsid w:val="00655DC0"/>
    <w:rsid w:val="00656050"/>
    <w:rsid w:val="0065617B"/>
    <w:rsid w:val="006562AD"/>
    <w:rsid w:val="006564CE"/>
    <w:rsid w:val="0065683D"/>
    <w:rsid w:val="00656EE9"/>
    <w:rsid w:val="00656F16"/>
    <w:rsid w:val="0065711D"/>
    <w:rsid w:val="00657609"/>
    <w:rsid w:val="006576CA"/>
    <w:rsid w:val="00657780"/>
    <w:rsid w:val="00657856"/>
    <w:rsid w:val="00657902"/>
    <w:rsid w:val="00657942"/>
    <w:rsid w:val="00657982"/>
    <w:rsid w:val="00657C22"/>
    <w:rsid w:val="00657C87"/>
    <w:rsid w:val="00657D51"/>
    <w:rsid w:val="00657F1F"/>
    <w:rsid w:val="0066029D"/>
    <w:rsid w:val="00660931"/>
    <w:rsid w:val="00660A05"/>
    <w:rsid w:val="00660A3F"/>
    <w:rsid w:val="00660DFD"/>
    <w:rsid w:val="006612CF"/>
    <w:rsid w:val="006613C0"/>
    <w:rsid w:val="006613CC"/>
    <w:rsid w:val="006613D9"/>
    <w:rsid w:val="006614EF"/>
    <w:rsid w:val="00661644"/>
    <w:rsid w:val="00661682"/>
    <w:rsid w:val="006616D2"/>
    <w:rsid w:val="006617DF"/>
    <w:rsid w:val="0066181A"/>
    <w:rsid w:val="00661E36"/>
    <w:rsid w:val="00661E75"/>
    <w:rsid w:val="00661F08"/>
    <w:rsid w:val="006620E6"/>
    <w:rsid w:val="0066235C"/>
    <w:rsid w:val="006623F7"/>
    <w:rsid w:val="006624AB"/>
    <w:rsid w:val="006624BA"/>
    <w:rsid w:val="006629D4"/>
    <w:rsid w:val="00662BCB"/>
    <w:rsid w:val="00662BF6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18"/>
    <w:rsid w:val="00663584"/>
    <w:rsid w:val="0066359D"/>
    <w:rsid w:val="0066366D"/>
    <w:rsid w:val="00663A5B"/>
    <w:rsid w:val="00663A73"/>
    <w:rsid w:val="00663A77"/>
    <w:rsid w:val="00663AD1"/>
    <w:rsid w:val="00663F2A"/>
    <w:rsid w:val="00663F85"/>
    <w:rsid w:val="00664123"/>
    <w:rsid w:val="00664268"/>
    <w:rsid w:val="0066449F"/>
    <w:rsid w:val="00664516"/>
    <w:rsid w:val="0066453E"/>
    <w:rsid w:val="0066470B"/>
    <w:rsid w:val="006647AC"/>
    <w:rsid w:val="006647B6"/>
    <w:rsid w:val="00664849"/>
    <w:rsid w:val="00664999"/>
    <w:rsid w:val="00664B1B"/>
    <w:rsid w:val="00664CCA"/>
    <w:rsid w:val="00664DB1"/>
    <w:rsid w:val="00664DDC"/>
    <w:rsid w:val="00664FB6"/>
    <w:rsid w:val="006651EE"/>
    <w:rsid w:val="00665249"/>
    <w:rsid w:val="00665280"/>
    <w:rsid w:val="0066572D"/>
    <w:rsid w:val="00665AB8"/>
    <w:rsid w:val="00665B9C"/>
    <w:rsid w:val="00665BC6"/>
    <w:rsid w:val="00665FDC"/>
    <w:rsid w:val="0066622C"/>
    <w:rsid w:val="006663D3"/>
    <w:rsid w:val="006666B5"/>
    <w:rsid w:val="006666DF"/>
    <w:rsid w:val="00666807"/>
    <w:rsid w:val="00666848"/>
    <w:rsid w:val="0066699A"/>
    <w:rsid w:val="00666AFE"/>
    <w:rsid w:val="00666C94"/>
    <w:rsid w:val="00666D6B"/>
    <w:rsid w:val="00666D73"/>
    <w:rsid w:val="0066704F"/>
    <w:rsid w:val="006670FC"/>
    <w:rsid w:val="006671D0"/>
    <w:rsid w:val="006672CE"/>
    <w:rsid w:val="00667392"/>
    <w:rsid w:val="00667580"/>
    <w:rsid w:val="006676D2"/>
    <w:rsid w:val="00667767"/>
    <w:rsid w:val="00667809"/>
    <w:rsid w:val="0066789A"/>
    <w:rsid w:val="006678CC"/>
    <w:rsid w:val="00667959"/>
    <w:rsid w:val="00667D5C"/>
    <w:rsid w:val="00667EB3"/>
    <w:rsid w:val="00667FEF"/>
    <w:rsid w:val="0067002F"/>
    <w:rsid w:val="0067004F"/>
    <w:rsid w:val="0067009D"/>
    <w:rsid w:val="006702FE"/>
    <w:rsid w:val="006704D4"/>
    <w:rsid w:val="006704E3"/>
    <w:rsid w:val="00670503"/>
    <w:rsid w:val="00670623"/>
    <w:rsid w:val="006707A4"/>
    <w:rsid w:val="006707BD"/>
    <w:rsid w:val="006707E5"/>
    <w:rsid w:val="006708E3"/>
    <w:rsid w:val="00670995"/>
    <w:rsid w:val="00670A01"/>
    <w:rsid w:val="00670A82"/>
    <w:rsid w:val="00670F56"/>
    <w:rsid w:val="00670F64"/>
    <w:rsid w:val="00671066"/>
    <w:rsid w:val="0067123C"/>
    <w:rsid w:val="0067131D"/>
    <w:rsid w:val="00671531"/>
    <w:rsid w:val="006716B8"/>
    <w:rsid w:val="0067171E"/>
    <w:rsid w:val="00671963"/>
    <w:rsid w:val="00671AE6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0D7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450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62A"/>
    <w:rsid w:val="00677789"/>
    <w:rsid w:val="00677839"/>
    <w:rsid w:val="00677911"/>
    <w:rsid w:val="00677B7E"/>
    <w:rsid w:val="00677CA0"/>
    <w:rsid w:val="00677FA6"/>
    <w:rsid w:val="00680141"/>
    <w:rsid w:val="00680221"/>
    <w:rsid w:val="00680238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FB"/>
    <w:rsid w:val="00683959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BF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E37"/>
    <w:rsid w:val="00685F8E"/>
    <w:rsid w:val="006860E1"/>
    <w:rsid w:val="006860EA"/>
    <w:rsid w:val="006866D4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D28"/>
    <w:rsid w:val="00690E98"/>
    <w:rsid w:val="00690FE9"/>
    <w:rsid w:val="00690FF2"/>
    <w:rsid w:val="00691033"/>
    <w:rsid w:val="00691601"/>
    <w:rsid w:val="00691646"/>
    <w:rsid w:val="006916F5"/>
    <w:rsid w:val="006918FA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933"/>
    <w:rsid w:val="00695A8F"/>
    <w:rsid w:val="00695C63"/>
    <w:rsid w:val="00695D83"/>
    <w:rsid w:val="00695E1E"/>
    <w:rsid w:val="00695E63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B19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CD2"/>
    <w:rsid w:val="006A0E77"/>
    <w:rsid w:val="006A0FCA"/>
    <w:rsid w:val="006A10A6"/>
    <w:rsid w:val="006A1113"/>
    <w:rsid w:val="006A11A6"/>
    <w:rsid w:val="006A13E9"/>
    <w:rsid w:val="006A14D7"/>
    <w:rsid w:val="006A17A8"/>
    <w:rsid w:val="006A17D9"/>
    <w:rsid w:val="006A1839"/>
    <w:rsid w:val="006A1BA6"/>
    <w:rsid w:val="006A1C5D"/>
    <w:rsid w:val="006A1CA2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BA6"/>
    <w:rsid w:val="006A2CF7"/>
    <w:rsid w:val="006A2E71"/>
    <w:rsid w:val="006A2F60"/>
    <w:rsid w:val="006A2FCF"/>
    <w:rsid w:val="006A302A"/>
    <w:rsid w:val="006A30CF"/>
    <w:rsid w:val="006A320F"/>
    <w:rsid w:val="006A3267"/>
    <w:rsid w:val="006A33E5"/>
    <w:rsid w:val="006A34F1"/>
    <w:rsid w:val="006A37CE"/>
    <w:rsid w:val="006A385A"/>
    <w:rsid w:val="006A3A88"/>
    <w:rsid w:val="006A3C5D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B21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7F"/>
    <w:rsid w:val="006A7AB9"/>
    <w:rsid w:val="006A7DEF"/>
    <w:rsid w:val="006A7E69"/>
    <w:rsid w:val="006A7EA9"/>
    <w:rsid w:val="006B0230"/>
    <w:rsid w:val="006B0660"/>
    <w:rsid w:val="006B07BB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79F"/>
    <w:rsid w:val="006B4826"/>
    <w:rsid w:val="006B4A43"/>
    <w:rsid w:val="006B4CC1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AC1"/>
    <w:rsid w:val="006B6D75"/>
    <w:rsid w:val="006B6F5E"/>
    <w:rsid w:val="006B7211"/>
    <w:rsid w:val="006B72CA"/>
    <w:rsid w:val="006B79BE"/>
    <w:rsid w:val="006B79F7"/>
    <w:rsid w:val="006B7C24"/>
    <w:rsid w:val="006B7CF9"/>
    <w:rsid w:val="006B7DBE"/>
    <w:rsid w:val="006B7E6F"/>
    <w:rsid w:val="006B7F96"/>
    <w:rsid w:val="006B7F9A"/>
    <w:rsid w:val="006C0004"/>
    <w:rsid w:val="006C023C"/>
    <w:rsid w:val="006C02E9"/>
    <w:rsid w:val="006C035C"/>
    <w:rsid w:val="006C073F"/>
    <w:rsid w:val="006C0A5D"/>
    <w:rsid w:val="006C0CC8"/>
    <w:rsid w:val="006C0D76"/>
    <w:rsid w:val="006C0EB2"/>
    <w:rsid w:val="006C0F21"/>
    <w:rsid w:val="006C1220"/>
    <w:rsid w:val="006C1357"/>
    <w:rsid w:val="006C1396"/>
    <w:rsid w:val="006C13C3"/>
    <w:rsid w:val="006C13EC"/>
    <w:rsid w:val="006C143D"/>
    <w:rsid w:val="006C147D"/>
    <w:rsid w:val="006C14B4"/>
    <w:rsid w:val="006C1610"/>
    <w:rsid w:val="006C1638"/>
    <w:rsid w:val="006C1961"/>
    <w:rsid w:val="006C1DED"/>
    <w:rsid w:val="006C1F43"/>
    <w:rsid w:val="006C2130"/>
    <w:rsid w:val="006C2289"/>
    <w:rsid w:val="006C242D"/>
    <w:rsid w:val="006C24D9"/>
    <w:rsid w:val="006C276C"/>
    <w:rsid w:val="006C295C"/>
    <w:rsid w:val="006C2A4A"/>
    <w:rsid w:val="006C2AB4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3"/>
    <w:rsid w:val="006C438C"/>
    <w:rsid w:val="006C44D7"/>
    <w:rsid w:val="006C47C4"/>
    <w:rsid w:val="006C4815"/>
    <w:rsid w:val="006C4A6E"/>
    <w:rsid w:val="006C4A8E"/>
    <w:rsid w:val="006C4BE1"/>
    <w:rsid w:val="006C4CD4"/>
    <w:rsid w:val="006C4F7A"/>
    <w:rsid w:val="006C503F"/>
    <w:rsid w:val="006C50C9"/>
    <w:rsid w:val="006C5159"/>
    <w:rsid w:val="006C51DF"/>
    <w:rsid w:val="006C542C"/>
    <w:rsid w:val="006C5448"/>
    <w:rsid w:val="006C552F"/>
    <w:rsid w:val="006C5763"/>
    <w:rsid w:val="006C5890"/>
    <w:rsid w:val="006C5B17"/>
    <w:rsid w:val="006C5D20"/>
    <w:rsid w:val="006C5D3A"/>
    <w:rsid w:val="006C5DF1"/>
    <w:rsid w:val="006C5F22"/>
    <w:rsid w:val="006C5FE7"/>
    <w:rsid w:val="006C634F"/>
    <w:rsid w:val="006C6371"/>
    <w:rsid w:val="006C6394"/>
    <w:rsid w:val="006C6507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885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2FF"/>
    <w:rsid w:val="006D1308"/>
    <w:rsid w:val="006D142C"/>
    <w:rsid w:val="006D1618"/>
    <w:rsid w:val="006D1C0E"/>
    <w:rsid w:val="006D1F52"/>
    <w:rsid w:val="006D2014"/>
    <w:rsid w:val="006D2021"/>
    <w:rsid w:val="006D229B"/>
    <w:rsid w:val="006D24FE"/>
    <w:rsid w:val="006D25D7"/>
    <w:rsid w:val="006D2789"/>
    <w:rsid w:val="006D2A16"/>
    <w:rsid w:val="006D2A4C"/>
    <w:rsid w:val="006D2AE2"/>
    <w:rsid w:val="006D2DB7"/>
    <w:rsid w:val="006D3600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1A2"/>
    <w:rsid w:val="006D5367"/>
    <w:rsid w:val="006D53D5"/>
    <w:rsid w:val="006D5429"/>
    <w:rsid w:val="006D542A"/>
    <w:rsid w:val="006D5C60"/>
    <w:rsid w:val="006D5CBB"/>
    <w:rsid w:val="006D5EF7"/>
    <w:rsid w:val="006D5F12"/>
    <w:rsid w:val="006D5FFF"/>
    <w:rsid w:val="006D6104"/>
    <w:rsid w:val="006D6124"/>
    <w:rsid w:val="006D6128"/>
    <w:rsid w:val="006D6405"/>
    <w:rsid w:val="006D6782"/>
    <w:rsid w:val="006D68D9"/>
    <w:rsid w:val="006D6A94"/>
    <w:rsid w:val="006D6B14"/>
    <w:rsid w:val="006D6CA8"/>
    <w:rsid w:val="006D6CD3"/>
    <w:rsid w:val="006D70B6"/>
    <w:rsid w:val="006D71DA"/>
    <w:rsid w:val="006D7262"/>
    <w:rsid w:val="006D7306"/>
    <w:rsid w:val="006D73B8"/>
    <w:rsid w:val="006D73EF"/>
    <w:rsid w:val="006D778C"/>
    <w:rsid w:val="006D782B"/>
    <w:rsid w:val="006D78DA"/>
    <w:rsid w:val="006D7A76"/>
    <w:rsid w:val="006D7C07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9C3"/>
    <w:rsid w:val="006E0F60"/>
    <w:rsid w:val="006E1100"/>
    <w:rsid w:val="006E1216"/>
    <w:rsid w:val="006E128F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3CD"/>
    <w:rsid w:val="006E2541"/>
    <w:rsid w:val="006E2560"/>
    <w:rsid w:val="006E2759"/>
    <w:rsid w:val="006E2807"/>
    <w:rsid w:val="006E2875"/>
    <w:rsid w:val="006E2A6A"/>
    <w:rsid w:val="006E2B26"/>
    <w:rsid w:val="006E2C85"/>
    <w:rsid w:val="006E2C95"/>
    <w:rsid w:val="006E2D1D"/>
    <w:rsid w:val="006E2EF1"/>
    <w:rsid w:val="006E2F32"/>
    <w:rsid w:val="006E3053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2F7"/>
    <w:rsid w:val="006E445E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1C4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56F"/>
    <w:rsid w:val="006F09FF"/>
    <w:rsid w:val="006F0CC9"/>
    <w:rsid w:val="006F0D25"/>
    <w:rsid w:val="006F0D41"/>
    <w:rsid w:val="006F0F47"/>
    <w:rsid w:val="006F0FE9"/>
    <w:rsid w:val="006F1216"/>
    <w:rsid w:val="006F139A"/>
    <w:rsid w:val="006F15D2"/>
    <w:rsid w:val="006F19B1"/>
    <w:rsid w:val="006F1A2D"/>
    <w:rsid w:val="006F1BCD"/>
    <w:rsid w:val="006F1C68"/>
    <w:rsid w:val="006F1D71"/>
    <w:rsid w:val="006F1D80"/>
    <w:rsid w:val="006F1D8A"/>
    <w:rsid w:val="006F1DD7"/>
    <w:rsid w:val="006F1EB6"/>
    <w:rsid w:val="006F1F5E"/>
    <w:rsid w:val="006F2066"/>
    <w:rsid w:val="006F21FE"/>
    <w:rsid w:val="006F28B1"/>
    <w:rsid w:val="006F2A35"/>
    <w:rsid w:val="006F3235"/>
    <w:rsid w:val="006F3454"/>
    <w:rsid w:val="006F347A"/>
    <w:rsid w:val="006F35E8"/>
    <w:rsid w:val="006F37AE"/>
    <w:rsid w:val="006F3999"/>
    <w:rsid w:val="006F39CC"/>
    <w:rsid w:val="006F3E57"/>
    <w:rsid w:val="006F41BC"/>
    <w:rsid w:val="006F438E"/>
    <w:rsid w:val="006F4550"/>
    <w:rsid w:val="006F4842"/>
    <w:rsid w:val="006F49F3"/>
    <w:rsid w:val="006F4B6C"/>
    <w:rsid w:val="006F4C7F"/>
    <w:rsid w:val="006F4CB2"/>
    <w:rsid w:val="006F4D6A"/>
    <w:rsid w:val="006F5175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2F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15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361"/>
    <w:rsid w:val="0070045A"/>
    <w:rsid w:val="00700473"/>
    <w:rsid w:val="007004E2"/>
    <w:rsid w:val="0070060D"/>
    <w:rsid w:val="0070073E"/>
    <w:rsid w:val="00700781"/>
    <w:rsid w:val="0070078E"/>
    <w:rsid w:val="0070095F"/>
    <w:rsid w:val="0070098E"/>
    <w:rsid w:val="00700E36"/>
    <w:rsid w:val="00700EBF"/>
    <w:rsid w:val="0070109E"/>
    <w:rsid w:val="007010FA"/>
    <w:rsid w:val="007014B4"/>
    <w:rsid w:val="007014E4"/>
    <w:rsid w:val="0070150D"/>
    <w:rsid w:val="007016A9"/>
    <w:rsid w:val="00701920"/>
    <w:rsid w:val="00701961"/>
    <w:rsid w:val="00701A6E"/>
    <w:rsid w:val="00701F2A"/>
    <w:rsid w:val="0070229D"/>
    <w:rsid w:val="007024E1"/>
    <w:rsid w:val="007026C3"/>
    <w:rsid w:val="00702854"/>
    <w:rsid w:val="00702985"/>
    <w:rsid w:val="00702A06"/>
    <w:rsid w:val="00702A20"/>
    <w:rsid w:val="00702C7B"/>
    <w:rsid w:val="00702D6B"/>
    <w:rsid w:val="00702F31"/>
    <w:rsid w:val="00702FE6"/>
    <w:rsid w:val="0070328B"/>
    <w:rsid w:val="0070343A"/>
    <w:rsid w:val="00703583"/>
    <w:rsid w:val="007036CD"/>
    <w:rsid w:val="007037C2"/>
    <w:rsid w:val="00703806"/>
    <w:rsid w:val="007038B8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8F"/>
    <w:rsid w:val="00704BF7"/>
    <w:rsid w:val="0070503D"/>
    <w:rsid w:val="007050E0"/>
    <w:rsid w:val="0070544A"/>
    <w:rsid w:val="0070549A"/>
    <w:rsid w:val="0070555D"/>
    <w:rsid w:val="00705993"/>
    <w:rsid w:val="00705B6E"/>
    <w:rsid w:val="00705C9A"/>
    <w:rsid w:val="00705CC1"/>
    <w:rsid w:val="00705ED0"/>
    <w:rsid w:val="00705EDA"/>
    <w:rsid w:val="00705F69"/>
    <w:rsid w:val="007065F2"/>
    <w:rsid w:val="00706648"/>
    <w:rsid w:val="007067F0"/>
    <w:rsid w:val="00706960"/>
    <w:rsid w:val="00706BC8"/>
    <w:rsid w:val="00706D70"/>
    <w:rsid w:val="00706ED8"/>
    <w:rsid w:val="007072FF"/>
    <w:rsid w:val="00707341"/>
    <w:rsid w:val="00707626"/>
    <w:rsid w:val="00707662"/>
    <w:rsid w:val="007077B0"/>
    <w:rsid w:val="00707994"/>
    <w:rsid w:val="00707A62"/>
    <w:rsid w:val="00707B92"/>
    <w:rsid w:val="00707CBE"/>
    <w:rsid w:val="00707DAD"/>
    <w:rsid w:val="00707DF8"/>
    <w:rsid w:val="00710015"/>
    <w:rsid w:val="0071037D"/>
    <w:rsid w:val="00710813"/>
    <w:rsid w:val="007108B5"/>
    <w:rsid w:val="007108C0"/>
    <w:rsid w:val="0071098E"/>
    <w:rsid w:val="00710A60"/>
    <w:rsid w:val="00710D10"/>
    <w:rsid w:val="00710EAC"/>
    <w:rsid w:val="0071103F"/>
    <w:rsid w:val="007111C7"/>
    <w:rsid w:val="007119CB"/>
    <w:rsid w:val="00711AB7"/>
    <w:rsid w:val="00711CCC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A63"/>
    <w:rsid w:val="00712B4B"/>
    <w:rsid w:val="00712FD6"/>
    <w:rsid w:val="00712FE2"/>
    <w:rsid w:val="0071312D"/>
    <w:rsid w:val="0071328D"/>
    <w:rsid w:val="007132B1"/>
    <w:rsid w:val="0071337D"/>
    <w:rsid w:val="00713430"/>
    <w:rsid w:val="007134BE"/>
    <w:rsid w:val="00713582"/>
    <w:rsid w:val="00713669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972"/>
    <w:rsid w:val="00714DA1"/>
    <w:rsid w:val="00714E9B"/>
    <w:rsid w:val="00714F98"/>
    <w:rsid w:val="00714FC9"/>
    <w:rsid w:val="007152C5"/>
    <w:rsid w:val="0071532F"/>
    <w:rsid w:val="00715611"/>
    <w:rsid w:val="00715969"/>
    <w:rsid w:val="007159E8"/>
    <w:rsid w:val="00715D05"/>
    <w:rsid w:val="00715D53"/>
    <w:rsid w:val="00715ECA"/>
    <w:rsid w:val="0071628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7531"/>
    <w:rsid w:val="00717732"/>
    <w:rsid w:val="00717878"/>
    <w:rsid w:val="00717A0C"/>
    <w:rsid w:val="00717C1B"/>
    <w:rsid w:val="00717C47"/>
    <w:rsid w:val="00717C71"/>
    <w:rsid w:val="00717D3A"/>
    <w:rsid w:val="0072001F"/>
    <w:rsid w:val="00720338"/>
    <w:rsid w:val="007205D0"/>
    <w:rsid w:val="007205EC"/>
    <w:rsid w:val="007206CE"/>
    <w:rsid w:val="00720B66"/>
    <w:rsid w:val="00720CD8"/>
    <w:rsid w:val="00720F51"/>
    <w:rsid w:val="0072105A"/>
    <w:rsid w:val="0072163F"/>
    <w:rsid w:val="00721729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6E5"/>
    <w:rsid w:val="007237CC"/>
    <w:rsid w:val="00723B12"/>
    <w:rsid w:val="00723D3F"/>
    <w:rsid w:val="00723DD0"/>
    <w:rsid w:val="00723E07"/>
    <w:rsid w:val="00723ECD"/>
    <w:rsid w:val="007241D7"/>
    <w:rsid w:val="00724275"/>
    <w:rsid w:val="007247B1"/>
    <w:rsid w:val="00724817"/>
    <w:rsid w:val="00724905"/>
    <w:rsid w:val="0072498B"/>
    <w:rsid w:val="00724B7E"/>
    <w:rsid w:val="00724BEE"/>
    <w:rsid w:val="00724C24"/>
    <w:rsid w:val="00724D1B"/>
    <w:rsid w:val="00724E68"/>
    <w:rsid w:val="00724E6A"/>
    <w:rsid w:val="00724ECE"/>
    <w:rsid w:val="00724F3A"/>
    <w:rsid w:val="007252E4"/>
    <w:rsid w:val="00725350"/>
    <w:rsid w:val="007253C0"/>
    <w:rsid w:val="007255E7"/>
    <w:rsid w:val="0072565E"/>
    <w:rsid w:val="007256AA"/>
    <w:rsid w:val="0072570B"/>
    <w:rsid w:val="00725813"/>
    <w:rsid w:val="00725AC4"/>
    <w:rsid w:val="00725C58"/>
    <w:rsid w:val="00725D82"/>
    <w:rsid w:val="00725DA3"/>
    <w:rsid w:val="00725DA5"/>
    <w:rsid w:val="00725DA9"/>
    <w:rsid w:val="0072610F"/>
    <w:rsid w:val="007263DC"/>
    <w:rsid w:val="0072640D"/>
    <w:rsid w:val="00726431"/>
    <w:rsid w:val="00726EAA"/>
    <w:rsid w:val="0072724B"/>
    <w:rsid w:val="007274D8"/>
    <w:rsid w:val="00727980"/>
    <w:rsid w:val="00727A0C"/>
    <w:rsid w:val="00727DA9"/>
    <w:rsid w:val="00727F0A"/>
    <w:rsid w:val="00727F27"/>
    <w:rsid w:val="0073005C"/>
    <w:rsid w:val="00730165"/>
    <w:rsid w:val="00730238"/>
    <w:rsid w:val="00730838"/>
    <w:rsid w:val="0073089E"/>
    <w:rsid w:val="0073092B"/>
    <w:rsid w:val="00731234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5C"/>
    <w:rsid w:val="007325A3"/>
    <w:rsid w:val="007326B5"/>
    <w:rsid w:val="007328AB"/>
    <w:rsid w:val="0073290C"/>
    <w:rsid w:val="0073294B"/>
    <w:rsid w:val="00732C75"/>
    <w:rsid w:val="00732E1B"/>
    <w:rsid w:val="00732EC2"/>
    <w:rsid w:val="0073303E"/>
    <w:rsid w:val="00733306"/>
    <w:rsid w:val="00733323"/>
    <w:rsid w:val="007335B1"/>
    <w:rsid w:val="0073370F"/>
    <w:rsid w:val="00733928"/>
    <w:rsid w:val="00734229"/>
    <w:rsid w:val="00734397"/>
    <w:rsid w:val="00734438"/>
    <w:rsid w:val="0073447C"/>
    <w:rsid w:val="0073451B"/>
    <w:rsid w:val="007347B5"/>
    <w:rsid w:val="007347B6"/>
    <w:rsid w:val="00734AC7"/>
    <w:rsid w:val="00734BAB"/>
    <w:rsid w:val="00734CEC"/>
    <w:rsid w:val="00734D71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5FED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249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6E6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F71"/>
    <w:rsid w:val="0074305A"/>
    <w:rsid w:val="007436B7"/>
    <w:rsid w:val="00743B8A"/>
    <w:rsid w:val="00743CFF"/>
    <w:rsid w:val="00743D74"/>
    <w:rsid w:val="00743DD9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6A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6F0A"/>
    <w:rsid w:val="007470E6"/>
    <w:rsid w:val="00747119"/>
    <w:rsid w:val="0074717B"/>
    <w:rsid w:val="00747210"/>
    <w:rsid w:val="007476D7"/>
    <w:rsid w:val="00747838"/>
    <w:rsid w:val="00747B71"/>
    <w:rsid w:val="00747C3D"/>
    <w:rsid w:val="00747EDC"/>
    <w:rsid w:val="00747FFD"/>
    <w:rsid w:val="0075019E"/>
    <w:rsid w:val="007501F4"/>
    <w:rsid w:val="0075029E"/>
    <w:rsid w:val="00750818"/>
    <w:rsid w:val="0075083C"/>
    <w:rsid w:val="00750B7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97"/>
    <w:rsid w:val="00751B3C"/>
    <w:rsid w:val="00751D85"/>
    <w:rsid w:val="00751F41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583"/>
    <w:rsid w:val="0075361C"/>
    <w:rsid w:val="00753C31"/>
    <w:rsid w:val="00753C4A"/>
    <w:rsid w:val="00753DBD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30B"/>
    <w:rsid w:val="007564CD"/>
    <w:rsid w:val="00756574"/>
    <w:rsid w:val="0075683F"/>
    <w:rsid w:val="0075696F"/>
    <w:rsid w:val="00756CAF"/>
    <w:rsid w:val="00756D23"/>
    <w:rsid w:val="0075736F"/>
    <w:rsid w:val="00757569"/>
    <w:rsid w:val="00757696"/>
    <w:rsid w:val="007576D1"/>
    <w:rsid w:val="007578AA"/>
    <w:rsid w:val="00757BB8"/>
    <w:rsid w:val="0076013A"/>
    <w:rsid w:val="00760258"/>
    <w:rsid w:val="0076025A"/>
    <w:rsid w:val="007602E7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0C"/>
    <w:rsid w:val="00764F71"/>
    <w:rsid w:val="00764FA0"/>
    <w:rsid w:val="0076525B"/>
    <w:rsid w:val="007654C6"/>
    <w:rsid w:val="00765507"/>
    <w:rsid w:val="007655EB"/>
    <w:rsid w:val="00765716"/>
    <w:rsid w:val="0076572B"/>
    <w:rsid w:val="007658B1"/>
    <w:rsid w:val="00765ACF"/>
    <w:rsid w:val="00765AF5"/>
    <w:rsid w:val="00765B34"/>
    <w:rsid w:val="00765BE6"/>
    <w:rsid w:val="00765C03"/>
    <w:rsid w:val="0076606A"/>
    <w:rsid w:val="00766159"/>
    <w:rsid w:val="007662F7"/>
    <w:rsid w:val="007664D2"/>
    <w:rsid w:val="0076668A"/>
    <w:rsid w:val="00766714"/>
    <w:rsid w:val="00766884"/>
    <w:rsid w:val="00766A4C"/>
    <w:rsid w:val="00766CCD"/>
    <w:rsid w:val="00766D26"/>
    <w:rsid w:val="00767076"/>
    <w:rsid w:val="007671C2"/>
    <w:rsid w:val="00767291"/>
    <w:rsid w:val="007673CD"/>
    <w:rsid w:val="007673D7"/>
    <w:rsid w:val="00767508"/>
    <w:rsid w:val="007675EE"/>
    <w:rsid w:val="00767838"/>
    <w:rsid w:val="00767CC9"/>
    <w:rsid w:val="00767EEC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D86"/>
    <w:rsid w:val="00772F13"/>
    <w:rsid w:val="007730F8"/>
    <w:rsid w:val="00773232"/>
    <w:rsid w:val="007733E5"/>
    <w:rsid w:val="0077345D"/>
    <w:rsid w:val="0077367D"/>
    <w:rsid w:val="007736E7"/>
    <w:rsid w:val="00773755"/>
    <w:rsid w:val="007737F9"/>
    <w:rsid w:val="007739A2"/>
    <w:rsid w:val="00773F8C"/>
    <w:rsid w:val="0077438B"/>
    <w:rsid w:val="00774506"/>
    <w:rsid w:val="0077456B"/>
    <w:rsid w:val="00774646"/>
    <w:rsid w:val="007746F5"/>
    <w:rsid w:val="00774CB3"/>
    <w:rsid w:val="00774CEB"/>
    <w:rsid w:val="00775296"/>
    <w:rsid w:val="0077529C"/>
    <w:rsid w:val="007752FF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B9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B24"/>
    <w:rsid w:val="00780BCC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0A5"/>
    <w:rsid w:val="0078214F"/>
    <w:rsid w:val="00782163"/>
    <w:rsid w:val="0078240B"/>
    <w:rsid w:val="0078259D"/>
    <w:rsid w:val="0078285C"/>
    <w:rsid w:val="00782B38"/>
    <w:rsid w:val="00782D5E"/>
    <w:rsid w:val="00782D94"/>
    <w:rsid w:val="00783543"/>
    <w:rsid w:val="00783684"/>
    <w:rsid w:val="00783BA9"/>
    <w:rsid w:val="00783D64"/>
    <w:rsid w:val="00783F97"/>
    <w:rsid w:val="0078420B"/>
    <w:rsid w:val="007842BF"/>
    <w:rsid w:val="00784335"/>
    <w:rsid w:val="007843E6"/>
    <w:rsid w:val="00784A3F"/>
    <w:rsid w:val="00784FBE"/>
    <w:rsid w:val="00784FD4"/>
    <w:rsid w:val="007851DF"/>
    <w:rsid w:val="0078526B"/>
    <w:rsid w:val="00785370"/>
    <w:rsid w:val="007853C9"/>
    <w:rsid w:val="00785456"/>
    <w:rsid w:val="00785544"/>
    <w:rsid w:val="007858B1"/>
    <w:rsid w:val="00785907"/>
    <w:rsid w:val="00785A4E"/>
    <w:rsid w:val="00785C1C"/>
    <w:rsid w:val="00785C7E"/>
    <w:rsid w:val="00785E9F"/>
    <w:rsid w:val="00785EEF"/>
    <w:rsid w:val="00785F64"/>
    <w:rsid w:val="00786321"/>
    <w:rsid w:val="007863EB"/>
    <w:rsid w:val="00786479"/>
    <w:rsid w:val="00786847"/>
    <w:rsid w:val="00786AA8"/>
    <w:rsid w:val="00787074"/>
    <w:rsid w:val="007871C4"/>
    <w:rsid w:val="007871F7"/>
    <w:rsid w:val="00787229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DD2"/>
    <w:rsid w:val="00790E98"/>
    <w:rsid w:val="00790F2C"/>
    <w:rsid w:val="0079107F"/>
    <w:rsid w:val="007911A1"/>
    <w:rsid w:val="007912B0"/>
    <w:rsid w:val="007915C9"/>
    <w:rsid w:val="007915F8"/>
    <w:rsid w:val="00791665"/>
    <w:rsid w:val="0079193A"/>
    <w:rsid w:val="00791A37"/>
    <w:rsid w:val="00791AA2"/>
    <w:rsid w:val="00791B11"/>
    <w:rsid w:val="00791C5C"/>
    <w:rsid w:val="00791DAF"/>
    <w:rsid w:val="007922BB"/>
    <w:rsid w:val="00792654"/>
    <w:rsid w:val="0079268C"/>
    <w:rsid w:val="007926F4"/>
    <w:rsid w:val="00792968"/>
    <w:rsid w:val="00792C4E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29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96"/>
    <w:rsid w:val="007950BF"/>
    <w:rsid w:val="0079522A"/>
    <w:rsid w:val="007952A3"/>
    <w:rsid w:val="0079533E"/>
    <w:rsid w:val="00795485"/>
    <w:rsid w:val="00795624"/>
    <w:rsid w:val="00795A91"/>
    <w:rsid w:val="00795DAE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6FF9"/>
    <w:rsid w:val="00797063"/>
    <w:rsid w:val="007970E2"/>
    <w:rsid w:val="0079718D"/>
    <w:rsid w:val="007972A2"/>
    <w:rsid w:val="007973A7"/>
    <w:rsid w:val="007973FA"/>
    <w:rsid w:val="00797463"/>
    <w:rsid w:val="007974ED"/>
    <w:rsid w:val="007975C8"/>
    <w:rsid w:val="00797A1B"/>
    <w:rsid w:val="00797AD6"/>
    <w:rsid w:val="00797B41"/>
    <w:rsid w:val="00797BE6"/>
    <w:rsid w:val="00797BEB"/>
    <w:rsid w:val="00797C29"/>
    <w:rsid w:val="00797C31"/>
    <w:rsid w:val="00797DB9"/>
    <w:rsid w:val="00797EA9"/>
    <w:rsid w:val="00797F9B"/>
    <w:rsid w:val="00797FD1"/>
    <w:rsid w:val="00797FEF"/>
    <w:rsid w:val="007A012E"/>
    <w:rsid w:val="007A0143"/>
    <w:rsid w:val="007A029A"/>
    <w:rsid w:val="007A06DD"/>
    <w:rsid w:val="007A07C1"/>
    <w:rsid w:val="007A082E"/>
    <w:rsid w:val="007A083C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4EF"/>
    <w:rsid w:val="007A17B5"/>
    <w:rsid w:val="007A1A14"/>
    <w:rsid w:val="007A1A18"/>
    <w:rsid w:val="007A1B4D"/>
    <w:rsid w:val="007A1B54"/>
    <w:rsid w:val="007A1BC9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A5D"/>
    <w:rsid w:val="007A2B6B"/>
    <w:rsid w:val="007A2CE8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952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C74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194"/>
    <w:rsid w:val="007A722F"/>
    <w:rsid w:val="007A7354"/>
    <w:rsid w:val="007A7452"/>
    <w:rsid w:val="007A7752"/>
    <w:rsid w:val="007A7841"/>
    <w:rsid w:val="007A7980"/>
    <w:rsid w:val="007A7A79"/>
    <w:rsid w:val="007A7CA8"/>
    <w:rsid w:val="007A7D42"/>
    <w:rsid w:val="007B033C"/>
    <w:rsid w:val="007B0397"/>
    <w:rsid w:val="007B079A"/>
    <w:rsid w:val="007B08E7"/>
    <w:rsid w:val="007B09EE"/>
    <w:rsid w:val="007B0AA3"/>
    <w:rsid w:val="007B0D48"/>
    <w:rsid w:val="007B1077"/>
    <w:rsid w:val="007B1152"/>
    <w:rsid w:val="007B1299"/>
    <w:rsid w:val="007B12EA"/>
    <w:rsid w:val="007B1514"/>
    <w:rsid w:val="007B1693"/>
    <w:rsid w:val="007B16C0"/>
    <w:rsid w:val="007B1713"/>
    <w:rsid w:val="007B196E"/>
    <w:rsid w:val="007B1973"/>
    <w:rsid w:val="007B2216"/>
    <w:rsid w:val="007B2331"/>
    <w:rsid w:val="007B2412"/>
    <w:rsid w:val="007B269D"/>
    <w:rsid w:val="007B270F"/>
    <w:rsid w:val="007B2878"/>
    <w:rsid w:val="007B2944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401"/>
    <w:rsid w:val="007B388A"/>
    <w:rsid w:val="007B38C8"/>
    <w:rsid w:val="007B39AF"/>
    <w:rsid w:val="007B3A65"/>
    <w:rsid w:val="007B3BD7"/>
    <w:rsid w:val="007B3E85"/>
    <w:rsid w:val="007B3FBF"/>
    <w:rsid w:val="007B4148"/>
    <w:rsid w:val="007B41FC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339"/>
    <w:rsid w:val="007B5CDB"/>
    <w:rsid w:val="007B5D75"/>
    <w:rsid w:val="007B5F41"/>
    <w:rsid w:val="007B5FF1"/>
    <w:rsid w:val="007B6258"/>
    <w:rsid w:val="007B6314"/>
    <w:rsid w:val="007B6387"/>
    <w:rsid w:val="007B63BF"/>
    <w:rsid w:val="007B64FE"/>
    <w:rsid w:val="007B6673"/>
    <w:rsid w:val="007B676E"/>
    <w:rsid w:val="007B67D7"/>
    <w:rsid w:val="007B695B"/>
    <w:rsid w:val="007B6B40"/>
    <w:rsid w:val="007B6BC1"/>
    <w:rsid w:val="007B6F6D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B7D3A"/>
    <w:rsid w:val="007B7D86"/>
    <w:rsid w:val="007C00AE"/>
    <w:rsid w:val="007C05F1"/>
    <w:rsid w:val="007C0876"/>
    <w:rsid w:val="007C089C"/>
    <w:rsid w:val="007C0909"/>
    <w:rsid w:val="007C0994"/>
    <w:rsid w:val="007C09A2"/>
    <w:rsid w:val="007C0A5F"/>
    <w:rsid w:val="007C0BCB"/>
    <w:rsid w:val="007C0E08"/>
    <w:rsid w:val="007C0F69"/>
    <w:rsid w:val="007C0F76"/>
    <w:rsid w:val="007C0FEE"/>
    <w:rsid w:val="007C121E"/>
    <w:rsid w:val="007C1306"/>
    <w:rsid w:val="007C1410"/>
    <w:rsid w:val="007C145B"/>
    <w:rsid w:val="007C1460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0F1"/>
    <w:rsid w:val="007C3270"/>
    <w:rsid w:val="007C338F"/>
    <w:rsid w:val="007C34D0"/>
    <w:rsid w:val="007C35A7"/>
    <w:rsid w:val="007C3AEB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4DF"/>
    <w:rsid w:val="007C56FF"/>
    <w:rsid w:val="007C57CE"/>
    <w:rsid w:val="007C57E0"/>
    <w:rsid w:val="007C59A9"/>
    <w:rsid w:val="007C5A3E"/>
    <w:rsid w:val="007C5AA6"/>
    <w:rsid w:val="007C5B0E"/>
    <w:rsid w:val="007C5DB8"/>
    <w:rsid w:val="007C5FA1"/>
    <w:rsid w:val="007C6124"/>
    <w:rsid w:val="007C63C8"/>
    <w:rsid w:val="007C65E8"/>
    <w:rsid w:val="007C667B"/>
    <w:rsid w:val="007C6891"/>
    <w:rsid w:val="007C6956"/>
    <w:rsid w:val="007C6995"/>
    <w:rsid w:val="007C6B3C"/>
    <w:rsid w:val="007C6B5B"/>
    <w:rsid w:val="007C6C0F"/>
    <w:rsid w:val="007C6EB9"/>
    <w:rsid w:val="007C7272"/>
    <w:rsid w:val="007C7770"/>
    <w:rsid w:val="007C7909"/>
    <w:rsid w:val="007C7C08"/>
    <w:rsid w:val="007C7C91"/>
    <w:rsid w:val="007C7CC0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BE"/>
    <w:rsid w:val="007D0AF2"/>
    <w:rsid w:val="007D0B0D"/>
    <w:rsid w:val="007D0CFA"/>
    <w:rsid w:val="007D0FAF"/>
    <w:rsid w:val="007D101A"/>
    <w:rsid w:val="007D1079"/>
    <w:rsid w:val="007D109E"/>
    <w:rsid w:val="007D10E0"/>
    <w:rsid w:val="007D112B"/>
    <w:rsid w:val="007D13D5"/>
    <w:rsid w:val="007D18E1"/>
    <w:rsid w:val="007D1A96"/>
    <w:rsid w:val="007D1DCC"/>
    <w:rsid w:val="007D1FD3"/>
    <w:rsid w:val="007D1FEC"/>
    <w:rsid w:val="007D200D"/>
    <w:rsid w:val="007D2496"/>
    <w:rsid w:val="007D269D"/>
    <w:rsid w:val="007D27C5"/>
    <w:rsid w:val="007D2843"/>
    <w:rsid w:val="007D2AAD"/>
    <w:rsid w:val="007D2AE0"/>
    <w:rsid w:val="007D2BC7"/>
    <w:rsid w:val="007D2C78"/>
    <w:rsid w:val="007D2C7A"/>
    <w:rsid w:val="007D2E05"/>
    <w:rsid w:val="007D2F56"/>
    <w:rsid w:val="007D3071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EC2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2C0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E03"/>
    <w:rsid w:val="007E1FC3"/>
    <w:rsid w:val="007E2026"/>
    <w:rsid w:val="007E21EF"/>
    <w:rsid w:val="007E2259"/>
    <w:rsid w:val="007E2550"/>
    <w:rsid w:val="007E2979"/>
    <w:rsid w:val="007E2AB2"/>
    <w:rsid w:val="007E2B6D"/>
    <w:rsid w:val="007E2F2E"/>
    <w:rsid w:val="007E2FC8"/>
    <w:rsid w:val="007E311B"/>
    <w:rsid w:val="007E3158"/>
    <w:rsid w:val="007E34F1"/>
    <w:rsid w:val="007E358F"/>
    <w:rsid w:val="007E35F4"/>
    <w:rsid w:val="007E3608"/>
    <w:rsid w:val="007E3616"/>
    <w:rsid w:val="007E3730"/>
    <w:rsid w:val="007E3BFE"/>
    <w:rsid w:val="007E3E6F"/>
    <w:rsid w:val="007E4043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51C"/>
    <w:rsid w:val="007E6633"/>
    <w:rsid w:val="007E6A1F"/>
    <w:rsid w:val="007E6A51"/>
    <w:rsid w:val="007E6BFA"/>
    <w:rsid w:val="007E6F93"/>
    <w:rsid w:val="007E72B5"/>
    <w:rsid w:val="007E752E"/>
    <w:rsid w:val="007E777B"/>
    <w:rsid w:val="007E780C"/>
    <w:rsid w:val="007E7952"/>
    <w:rsid w:val="007E7A05"/>
    <w:rsid w:val="007E7A4A"/>
    <w:rsid w:val="007E7C3C"/>
    <w:rsid w:val="007E7C9B"/>
    <w:rsid w:val="007E7E8D"/>
    <w:rsid w:val="007E7ED3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037"/>
    <w:rsid w:val="007F1460"/>
    <w:rsid w:val="007F1551"/>
    <w:rsid w:val="007F15B0"/>
    <w:rsid w:val="007F1738"/>
    <w:rsid w:val="007F181F"/>
    <w:rsid w:val="007F1944"/>
    <w:rsid w:val="007F1B72"/>
    <w:rsid w:val="007F1CCB"/>
    <w:rsid w:val="007F1DBB"/>
    <w:rsid w:val="007F1FB7"/>
    <w:rsid w:val="007F2509"/>
    <w:rsid w:val="007F2514"/>
    <w:rsid w:val="007F2938"/>
    <w:rsid w:val="007F2A3F"/>
    <w:rsid w:val="007F2B8F"/>
    <w:rsid w:val="007F2BB8"/>
    <w:rsid w:val="007F2FF8"/>
    <w:rsid w:val="007F319B"/>
    <w:rsid w:val="007F3507"/>
    <w:rsid w:val="007F3615"/>
    <w:rsid w:val="007F3723"/>
    <w:rsid w:val="007F39B7"/>
    <w:rsid w:val="007F3C58"/>
    <w:rsid w:val="007F3CF5"/>
    <w:rsid w:val="007F3DAB"/>
    <w:rsid w:val="007F42BB"/>
    <w:rsid w:val="007F449E"/>
    <w:rsid w:val="007F45AA"/>
    <w:rsid w:val="007F463E"/>
    <w:rsid w:val="007F46D8"/>
    <w:rsid w:val="007F46E3"/>
    <w:rsid w:val="007F4B00"/>
    <w:rsid w:val="007F4C5A"/>
    <w:rsid w:val="007F4DB2"/>
    <w:rsid w:val="007F4DBE"/>
    <w:rsid w:val="007F4F9C"/>
    <w:rsid w:val="007F50BE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148"/>
    <w:rsid w:val="007F739B"/>
    <w:rsid w:val="007F7413"/>
    <w:rsid w:val="007F74E4"/>
    <w:rsid w:val="007F75D4"/>
    <w:rsid w:val="007F78AF"/>
    <w:rsid w:val="007F78ED"/>
    <w:rsid w:val="007F7D2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96"/>
    <w:rsid w:val="0080057A"/>
    <w:rsid w:val="00800892"/>
    <w:rsid w:val="00800940"/>
    <w:rsid w:val="008009DF"/>
    <w:rsid w:val="00800F68"/>
    <w:rsid w:val="0080118E"/>
    <w:rsid w:val="008013FC"/>
    <w:rsid w:val="00801856"/>
    <w:rsid w:val="00801916"/>
    <w:rsid w:val="00801B50"/>
    <w:rsid w:val="00801F90"/>
    <w:rsid w:val="008023E6"/>
    <w:rsid w:val="0080244C"/>
    <w:rsid w:val="008024A1"/>
    <w:rsid w:val="008029B4"/>
    <w:rsid w:val="00802B34"/>
    <w:rsid w:val="00802B9D"/>
    <w:rsid w:val="00802BFB"/>
    <w:rsid w:val="00802D3A"/>
    <w:rsid w:val="00802D59"/>
    <w:rsid w:val="00802E0E"/>
    <w:rsid w:val="008031E1"/>
    <w:rsid w:val="0080363E"/>
    <w:rsid w:val="00803755"/>
    <w:rsid w:val="00803B91"/>
    <w:rsid w:val="00803C1A"/>
    <w:rsid w:val="00803C44"/>
    <w:rsid w:val="00803F0B"/>
    <w:rsid w:val="008042C9"/>
    <w:rsid w:val="008043B1"/>
    <w:rsid w:val="008043CC"/>
    <w:rsid w:val="0080449B"/>
    <w:rsid w:val="0080453D"/>
    <w:rsid w:val="0080459A"/>
    <w:rsid w:val="00804634"/>
    <w:rsid w:val="0080474C"/>
    <w:rsid w:val="008047E3"/>
    <w:rsid w:val="00804A05"/>
    <w:rsid w:val="00804AD4"/>
    <w:rsid w:val="00804FF6"/>
    <w:rsid w:val="0080522B"/>
    <w:rsid w:val="00805400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E45"/>
    <w:rsid w:val="00810F5F"/>
    <w:rsid w:val="00811289"/>
    <w:rsid w:val="00811291"/>
    <w:rsid w:val="00811513"/>
    <w:rsid w:val="008117B4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6E1"/>
    <w:rsid w:val="00812732"/>
    <w:rsid w:val="00812934"/>
    <w:rsid w:val="00812A22"/>
    <w:rsid w:val="00812B36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37"/>
    <w:rsid w:val="0081406A"/>
    <w:rsid w:val="00814179"/>
    <w:rsid w:val="00814209"/>
    <w:rsid w:val="00814229"/>
    <w:rsid w:val="00814297"/>
    <w:rsid w:val="00814408"/>
    <w:rsid w:val="0081446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1DF"/>
    <w:rsid w:val="00815252"/>
    <w:rsid w:val="0081527C"/>
    <w:rsid w:val="008152F6"/>
    <w:rsid w:val="0081534E"/>
    <w:rsid w:val="00815370"/>
    <w:rsid w:val="008156B0"/>
    <w:rsid w:val="008156B7"/>
    <w:rsid w:val="00815831"/>
    <w:rsid w:val="0081589C"/>
    <w:rsid w:val="008159DF"/>
    <w:rsid w:val="00815AE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992"/>
    <w:rsid w:val="00817AF3"/>
    <w:rsid w:val="00817E6B"/>
    <w:rsid w:val="00820007"/>
    <w:rsid w:val="00820056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FAC"/>
    <w:rsid w:val="00820FE7"/>
    <w:rsid w:val="0082104C"/>
    <w:rsid w:val="008212F0"/>
    <w:rsid w:val="008213B2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28"/>
    <w:rsid w:val="00823098"/>
    <w:rsid w:val="008232D5"/>
    <w:rsid w:val="0082341A"/>
    <w:rsid w:val="00823782"/>
    <w:rsid w:val="00823785"/>
    <w:rsid w:val="00823889"/>
    <w:rsid w:val="00823CC5"/>
    <w:rsid w:val="00824079"/>
    <w:rsid w:val="00824142"/>
    <w:rsid w:val="008241D7"/>
    <w:rsid w:val="0082445A"/>
    <w:rsid w:val="0082471B"/>
    <w:rsid w:val="008247E8"/>
    <w:rsid w:val="0082485F"/>
    <w:rsid w:val="008248D8"/>
    <w:rsid w:val="00824BD5"/>
    <w:rsid w:val="0082518A"/>
    <w:rsid w:val="008252E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0E"/>
    <w:rsid w:val="00825D1D"/>
    <w:rsid w:val="00825EA4"/>
    <w:rsid w:val="00825EF7"/>
    <w:rsid w:val="00825F77"/>
    <w:rsid w:val="008262A6"/>
    <w:rsid w:val="0082630F"/>
    <w:rsid w:val="00826420"/>
    <w:rsid w:val="0082642B"/>
    <w:rsid w:val="0082661D"/>
    <w:rsid w:val="0082665A"/>
    <w:rsid w:val="00826771"/>
    <w:rsid w:val="00826816"/>
    <w:rsid w:val="00826883"/>
    <w:rsid w:val="00826B55"/>
    <w:rsid w:val="00826C3A"/>
    <w:rsid w:val="00826CF5"/>
    <w:rsid w:val="00826F59"/>
    <w:rsid w:val="00826F5F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39F"/>
    <w:rsid w:val="00830405"/>
    <w:rsid w:val="008304EE"/>
    <w:rsid w:val="0083061D"/>
    <w:rsid w:val="00830795"/>
    <w:rsid w:val="008308E8"/>
    <w:rsid w:val="008309AD"/>
    <w:rsid w:val="00830A8E"/>
    <w:rsid w:val="00830AB1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1A8"/>
    <w:rsid w:val="0083365C"/>
    <w:rsid w:val="00833AE8"/>
    <w:rsid w:val="00833C38"/>
    <w:rsid w:val="00833E8B"/>
    <w:rsid w:val="00833EA9"/>
    <w:rsid w:val="008340AF"/>
    <w:rsid w:val="00834205"/>
    <w:rsid w:val="008342ED"/>
    <w:rsid w:val="00834374"/>
    <w:rsid w:val="0083461B"/>
    <w:rsid w:val="00834691"/>
    <w:rsid w:val="008349E8"/>
    <w:rsid w:val="00834B03"/>
    <w:rsid w:val="00834BE2"/>
    <w:rsid w:val="00834ECC"/>
    <w:rsid w:val="00834F0F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5"/>
    <w:rsid w:val="0083671C"/>
    <w:rsid w:val="0083679C"/>
    <w:rsid w:val="00836947"/>
    <w:rsid w:val="00836D23"/>
    <w:rsid w:val="00836D2F"/>
    <w:rsid w:val="00836D51"/>
    <w:rsid w:val="00836D7F"/>
    <w:rsid w:val="00836DE7"/>
    <w:rsid w:val="00837056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AE4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48"/>
    <w:rsid w:val="00842651"/>
    <w:rsid w:val="00842908"/>
    <w:rsid w:val="00842F56"/>
    <w:rsid w:val="00843314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3FB3"/>
    <w:rsid w:val="00844019"/>
    <w:rsid w:val="0084406E"/>
    <w:rsid w:val="00844190"/>
    <w:rsid w:val="0084421F"/>
    <w:rsid w:val="00844243"/>
    <w:rsid w:val="00844528"/>
    <w:rsid w:val="0084452A"/>
    <w:rsid w:val="0084477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34C"/>
    <w:rsid w:val="00845810"/>
    <w:rsid w:val="00845831"/>
    <w:rsid w:val="008458FB"/>
    <w:rsid w:val="00845A39"/>
    <w:rsid w:val="00846311"/>
    <w:rsid w:val="00846544"/>
    <w:rsid w:val="008465FF"/>
    <w:rsid w:val="00846706"/>
    <w:rsid w:val="00846A00"/>
    <w:rsid w:val="00846D8F"/>
    <w:rsid w:val="00846F17"/>
    <w:rsid w:val="00846FBF"/>
    <w:rsid w:val="00846FCD"/>
    <w:rsid w:val="00847075"/>
    <w:rsid w:val="008473F2"/>
    <w:rsid w:val="0084743F"/>
    <w:rsid w:val="008478C0"/>
    <w:rsid w:val="008479DB"/>
    <w:rsid w:val="008479FE"/>
    <w:rsid w:val="00847BA9"/>
    <w:rsid w:val="00847EC4"/>
    <w:rsid w:val="00847F1A"/>
    <w:rsid w:val="00850008"/>
    <w:rsid w:val="0085068B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4B2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42F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21D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33"/>
    <w:rsid w:val="008564BC"/>
    <w:rsid w:val="008565ED"/>
    <w:rsid w:val="00856638"/>
    <w:rsid w:val="008566A8"/>
    <w:rsid w:val="00856769"/>
    <w:rsid w:val="0085699D"/>
    <w:rsid w:val="00856ABA"/>
    <w:rsid w:val="00856F53"/>
    <w:rsid w:val="00857320"/>
    <w:rsid w:val="0085746D"/>
    <w:rsid w:val="008575C1"/>
    <w:rsid w:val="00857662"/>
    <w:rsid w:val="0085769B"/>
    <w:rsid w:val="00857710"/>
    <w:rsid w:val="00857C42"/>
    <w:rsid w:val="00857E86"/>
    <w:rsid w:val="00857EA9"/>
    <w:rsid w:val="008600E2"/>
    <w:rsid w:val="00860144"/>
    <w:rsid w:val="0086015C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B95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1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E5E"/>
    <w:rsid w:val="00862F95"/>
    <w:rsid w:val="00862FCE"/>
    <w:rsid w:val="00863224"/>
    <w:rsid w:val="00863362"/>
    <w:rsid w:val="00863489"/>
    <w:rsid w:val="0086370C"/>
    <w:rsid w:val="008637D4"/>
    <w:rsid w:val="00863A88"/>
    <w:rsid w:val="00863BEC"/>
    <w:rsid w:val="00863C2B"/>
    <w:rsid w:val="00863C3C"/>
    <w:rsid w:val="0086407E"/>
    <w:rsid w:val="0086408F"/>
    <w:rsid w:val="008640B2"/>
    <w:rsid w:val="00864130"/>
    <w:rsid w:val="008642AD"/>
    <w:rsid w:val="00864532"/>
    <w:rsid w:val="00864640"/>
    <w:rsid w:val="008647C5"/>
    <w:rsid w:val="008647D8"/>
    <w:rsid w:val="00864964"/>
    <w:rsid w:val="00864A32"/>
    <w:rsid w:val="00864B72"/>
    <w:rsid w:val="00864C42"/>
    <w:rsid w:val="00864E72"/>
    <w:rsid w:val="00864F8C"/>
    <w:rsid w:val="00865348"/>
    <w:rsid w:val="00865351"/>
    <w:rsid w:val="008654BD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D0"/>
    <w:rsid w:val="008664EA"/>
    <w:rsid w:val="008666C7"/>
    <w:rsid w:val="00866A49"/>
    <w:rsid w:val="00866B36"/>
    <w:rsid w:val="00866CAB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D6B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7A"/>
    <w:rsid w:val="008728BD"/>
    <w:rsid w:val="0087293F"/>
    <w:rsid w:val="00872A61"/>
    <w:rsid w:val="00872A8E"/>
    <w:rsid w:val="00872A9B"/>
    <w:rsid w:val="00872B03"/>
    <w:rsid w:val="00872BC8"/>
    <w:rsid w:val="00872C8E"/>
    <w:rsid w:val="00873274"/>
    <w:rsid w:val="00873385"/>
    <w:rsid w:val="0087349B"/>
    <w:rsid w:val="00873C37"/>
    <w:rsid w:val="00873DF4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080"/>
    <w:rsid w:val="00876121"/>
    <w:rsid w:val="00876215"/>
    <w:rsid w:val="008762EC"/>
    <w:rsid w:val="008763F5"/>
    <w:rsid w:val="00876466"/>
    <w:rsid w:val="008767CC"/>
    <w:rsid w:val="008768AE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16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0A7"/>
    <w:rsid w:val="00881171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792"/>
    <w:rsid w:val="008829FE"/>
    <w:rsid w:val="00882B6F"/>
    <w:rsid w:val="00882DEE"/>
    <w:rsid w:val="00882E02"/>
    <w:rsid w:val="00882FB4"/>
    <w:rsid w:val="0088309C"/>
    <w:rsid w:val="0088331D"/>
    <w:rsid w:val="008834A3"/>
    <w:rsid w:val="0088364F"/>
    <w:rsid w:val="008839A9"/>
    <w:rsid w:val="008839C8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A5"/>
    <w:rsid w:val="00885EFE"/>
    <w:rsid w:val="00886064"/>
    <w:rsid w:val="00886152"/>
    <w:rsid w:val="00886174"/>
    <w:rsid w:val="00886370"/>
    <w:rsid w:val="008863B7"/>
    <w:rsid w:val="00886517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092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531"/>
    <w:rsid w:val="008958EE"/>
    <w:rsid w:val="00895B71"/>
    <w:rsid w:val="00895B98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6F65"/>
    <w:rsid w:val="0089705D"/>
    <w:rsid w:val="00897081"/>
    <w:rsid w:val="008970E0"/>
    <w:rsid w:val="00897283"/>
    <w:rsid w:val="008972B7"/>
    <w:rsid w:val="008972CF"/>
    <w:rsid w:val="0089746F"/>
    <w:rsid w:val="00897564"/>
    <w:rsid w:val="008976B0"/>
    <w:rsid w:val="008976E2"/>
    <w:rsid w:val="00897932"/>
    <w:rsid w:val="008979B2"/>
    <w:rsid w:val="008979C6"/>
    <w:rsid w:val="00897AA7"/>
    <w:rsid w:val="00897B25"/>
    <w:rsid w:val="00897C39"/>
    <w:rsid w:val="00897F8A"/>
    <w:rsid w:val="008A01C1"/>
    <w:rsid w:val="008A0253"/>
    <w:rsid w:val="008A047C"/>
    <w:rsid w:val="008A0606"/>
    <w:rsid w:val="008A0649"/>
    <w:rsid w:val="008A06C6"/>
    <w:rsid w:val="008A07CB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AC0"/>
    <w:rsid w:val="008A1B29"/>
    <w:rsid w:val="008A1EF0"/>
    <w:rsid w:val="008A2033"/>
    <w:rsid w:val="008A21B4"/>
    <w:rsid w:val="008A2208"/>
    <w:rsid w:val="008A228D"/>
    <w:rsid w:val="008A24B9"/>
    <w:rsid w:val="008A284F"/>
    <w:rsid w:val="008A2B55"/>
    <w:rsid w:val="008A2F99"/>
    <w:rsid w:val="008A33E0"/>
    <w:rsid w:val="008A342D"/>
    <w:rsid w:val="008A349E"/>
    <w:rsid w:val="008A3AB3"/>
    <w:rsid w:val="008A3AD0"/>
    <w:rsid w:val="008A3D9F"/>
    <w:rsid w:val="008A4061"/>
    <w:rsid w:val="008A407C"/>
    <w:rsid w:val="008A41E5"/>
    <w:rsid w:val="008A4214"/>
    <w:rsid w:val="008A438C"/>
    <w:rsid w:val="008A4659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24"/>
    <w:rsid w:val="008A6243"/>
    <w:rsid w:val="008A647A"/>
    <w:rsid w:val="008A6699"/>
    <w:rsid w:val="008A66A1"/>
    <w:rsid w:val="008A695B"/>
    <w:rsid w:val="008A6972"/>
    <w:rsid w:val="008A6B1C"/>
    <w:rsid w:val="008A6E30"/>
    <w:rsid w:val="008A6E4A"/>
    <w:rsid w:val="008A7510"/>
    <w:rsid w:val="008A7906"/>
    <w:rsid w:val="008A7A00"/>
    <w:rsid w:val="008A7A84"/>
    <w:rsid w:val="008A7B67"/>
    <w:rsid w:val="008A7BD4"/>
    <w:rsid w:val="008A7EF0"/>
    <w:rsid w:val="008A7F2F"/>
    <w:rsid w:val="008B026B"/>
    <w:rsid w:val="008B03D4"/>
    <w:rsid w:val="008B048F"/>
    <w:rsid w:val="008B0692"/>
    <w:rsid w:val="008B0767"/>
    <w:rsid w:val="008B07B3"/>
    <w:rsid w:val="008B0863"/>
    <w:rsid w:val="008B0AB1"/>
    <w:rsid w:val="008B0B22"/>
    <w:rsid w:val="008B0D1E"/>
    <w:rsid w:val="008B0DB1"/>
    <w:rsid w:val="008B0DF7"/>
    <w:rsid w:val="008B0FA7"/>
    <w:rsid w:val="008B139B"/>
    <w:rsid w:val="008B13CC"/>
    <w:rsid w:val="008B1602"/>
    <w:rsid w:val="008B18D9"/>
    <w:rsid w:val="008B19E8"/>
    <w:rsid w:val="008B1EAA"/>
    <w:rsid w:val="008B1EB2"/>
    <w:rsid w:val="008B2130"/>
    <w:rsid w:val="008B2190"/>
    <w:rsid w:val="008B234F"/>
    <w:rsid w:val="008B24DA"/>
    <w:rsid w:val="008B25EA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65D"/>
    <w:rsid w:val="008B470D"/>
    <w:rsid w:val="008B4B13"/>
    <w:rsid w:val="008B4B1E"/>
    <w:rsid w:val="008B4BEE"/>
    <w:rsid w:val="008B4D32"/>
    <w:rsid w:val="008B4F2E"/>
    <w:rsid w:val="008B4FE2"/>
    <w:rsid w:val="008B506B"/>
    <w:rsid w:val="008B5596"/>
    <w:rsid w:val="008B5822"/>
    <w:rsid w:val="008B59AC"/>
    <w:rsid w:val="008B5B81"/>
    <w:rsid w:val="008B5DFC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B5F"/>
    <w:rsid w:val="008B6E28"/>
    <w:rsid w:val="008B6E8F"/>
    <w:rsid w:val="008B6E98"/>
    <w:rsid w:val="008B6EE2"/>
    <w:rsid w:val="008B6FC4"/>
    <w:rsid w:val="008B7598"/>
    <w:rsid w:val="008B7784"/>
    <w:rsid w:val="008B7830"/>
    <w:rsid w:val="008B78CF"/>
    <w:rsid w:val="008B7A4F"/>
    <w:rsid w:val="008B7D43"/>
    <w:rsid w:val="008B7DB5"/>
    <w:rsid w:val="008C03F8"/>
    <w:rsid w:val="008C04DA"/>
    <w:rsid w:val="008C05A8"/>
    <w:rsid w:val="008C05DD"/>
    <w:rsid w:val="008C0893"/>
    <w:rsid w:val="008C0C7C"/>
    <w:rsid w:val="008C0D79"/>
    <w:rsid w:val="008C0FDB"/>
    <w:rsid w:val="008C0FE0"/>
    <w:rsid w:val="008C11BE"/>
    <w:rsid w:val="008C12FC"/>
    <w:rsid w:val="008C1378"/>
    <w:rsid w:val="008C15DB"/>
    <w:rsid w:val="008C15F9"/>
    <w:rsid w:val="008C1619"/>
    <w:rsid w:val="008C1781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D7A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63A"/>
    <w:rsid w:val="008C57A3"/>
    <w:rsid w:val="008C5ABC"/>
    <w:rsid w:val="008C5CF9"/>
    <w:rsid w:val="008C5D04"/>
    <w:rsid w:val="008C61C6"/>
    <w:rsid w:val="008C63B9"/>
    <w:rsid w:val="008C640E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29C"/>
    <w:rsid w:val="008D039A"/>
    <w:rsid w:val="008D04B6"/>
    <w:rsid w:val="008D06BB"/>
    <w:rsid w:val="008D0759"/>
    <w:rsid w:val="008D08ED"/>
    <w:rsid w:val="008D0E0B"/>
    <w:rsid w:val="008D0EFF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47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99C"/>
    <w:rsid w:val="008D3C1B"/>
    <w:rsid w:val="008D3CF2"/>
    <w:rsid w:val="008D4064"/>
    <w:rsid w:val="008D421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E4"/>
    <w:rsid w:val="008D72FD"/>
    <w:rsid w:val="008D739E"/>
    <w:rsid w:val="008D7822"/>
    <w:rsid w:val="008D7862"/>
    <w:rsid w:val="008D78A1"/>
    <w:rsid w:val="008D78B4"/>
    <w:rsid w:val="008D7A16"/>
    <w:rsid w:val="008D7F14"/>
    <w:rsid w:val="008D7F18"/>
    <w:rsid w:val="008E0115"/>
    <w:rsid w:val="008E0214"/>
    <w:rsid w:val="008E03B3"/>
    <w:rsid w:val="008E045D"/>
    <w:rsid w:val="008E0527"/>
    <w:rsid w:val="008E0795"/>
    <w:rsid w:val="008E08BD"/>
    <w:rsid w:val="008E08C5"/>
    <w:rsid w:val="008E0915"/>
    <w:rsid w:val="008E0A9B"/>
    <w:rsid w:val="008E0B24"/>
    <w:rsid w:val="008E10C2"/>
    <w:rsid w:val="008E12DD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6D5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5DA"/>
    <w:rsid w:val="008E3932"/>
    <w:rsid w:val="008E3C84"/>
    <w:rsid w:val="008E3C95"/>
    <w:rsid w:val="008E3CA6"/>
    <w:rsid w:val="008E4016"/>
    <w:rsid w:val="008E40D7"/>
    <w:rsid w:val="008E453E"/>
    <w:rsid w:val="008E45C3"/>
    <w:rsid w:val="008E4653"/>
    <w:rsid w:val="008E4719"/>
    <w:rsid w:val="008E4736"/>
    <w:rsid w:val="008E4746"/>
    <w:rsid w:val="008E4775"/>
    <w:rsid w:val="008E4872"/>
    <w:rsid w:val="008E488E"/>
    <w:rsid w:val="008E4960"/>
    <w:rsid w:val="008E49D4"/>
    <w:rsid w:val="008E4A89"/>
    <w:rsid w:val="008E4CD3"/>
    <w:rsid w:val="008E4CFC"/>
    <w:rsid w:val="008E4D61"/>
    <w:rsid w:val="008E4F6E"/>
    <w:rsid w:val="008E4FA1"/>
    <w:rsid w:val="008E4FBD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6ECD"/>
    <w:rsid w:val="008E7044"/>
    <w:rsid w:val="008E716D"/>
    <w:rsid w:val="008E719C"/>
    <w:rsid w:val="008E726C"/>
    <w:rsid w:val="008E7659"/>
    <w:rsid w:val="008E7666"/>
    <w:rsid w:val="008E77F4"/>
    <w:rsid w:val="008E7BA6"/>
    <w:rsid w:val="008E7BF7"/>
    <w:rsid w:val="008E7F19"/>
    <w:rsid w:val="008F014B"/>
    <w:rsid w:val="008F02DD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522"/>
    <w:rsid w:val="008F182E"/>
    <w:rsid w:val="008F18FF"/>
    <w:rsid w:val="008F1A30"/>
    <w:rsid w:val="008F1F12"/>
    <w:rsid w:val="008F1F5B"/>
    <w:rsid w:val="008F1FB2"/>
    <w:rsid w:val="008F203E"/>
    <w:rsid w:val="008F2138"/>
    <w:rsid w:val="008F2337"/>
    <w:rsid w:val="008F23AA"/>
    <w:rsid w:val="008F25EB"/>
    <w:rsid w:val="008F28DB"/>
    <w:rsid w:val="008F296C"/>
    <w:rsid w:val="008F2B4B"/>
    <w:rsid w:val="008F2C88"/>
    <w:rsid w:val="008F2DDB"/>
    <w:rsid w:val="008F2DE6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3E52"/>
    <w:rsid w:val="008F4098"/>
    <w:rsid w:val="008F409A"/>
    <w:rsid w:val="008F40EF"/>
    <w:rsid w:val="008F4272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4E9E"/>
    <w:rsid w:val="008F4EDE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CFC"/>
    <w:rsid w:val="008F7D22"/>
    <w:rsid w:val="008F7D6F"/>
    <w:rsid w:val="008F7F88"/>
    <w:rsid w:val="00900036"/>
    <w:rsid w:val="009000B1"/>
    <w:rsid w:val="00900108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0EE5"/>
    <w:rsid w:val="0090148F"/>
    <w:rsid w:val="00901592"/>
    <w:rsid w:val="00901716"/>
    <w:rsid w:val="00901798"/>
    <w:rsid w:val="009017C4"/>
    <w:rsid w:val="009018E8"/>
    <w:rsid w:val="00901945"/>
    <w:rsid w:val="00901AC2"/>
    <w:rsid w:val="00901E23"/>
    <w:rsid w:val="00901EC5"/>
    <w:rsid w:val="00901F6A"/>
    <w:rsid w:val="00901FBF"/>
    <w:rsid w:val="00901FE8"/>
    <w:rsid w:val="0090228E"/>
    <w:rsid w:val="00902344"/>
    <w:rsid w:val="00902472"/>
    <w:rsid w:val="00902481"/>
    <w:rsid w:val="009024AE"/>
    <w:rsid w:val="0090252D"/>
    <w:rsid w:val="00902619"/>
    <w:rsid w:val="009027A4"/>
    <w:rsid w:val="009028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9D2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524"/>
    <w:rsid w:val="00904728"/>
    <w:rsid w:val="009049DA"/>
    <w:rsid w:val="00904B66"/>
    <w:rsid w:val="00904CB6"/>
    <w:rsid w:val="00904D41"/>
    <w:rsid w:val="00905012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0B4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BB0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895"/>
    <w:rsid w:val="00912A39"/>
    <w:rsid w:val="00912B0C"/>
    <w:rsid w:val="00912BFC"/>
    <w:rsid w:val="00912C36"/>
    <w:rsid w:val="00912C96"/>
    <w:rsid w:val="00912D11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C34"/>
    <w:rsid w:val="00915DA9"/>
    <w:rsid w:val="00915FEA"/>
    <w:rsid w:val="009163FA"/>
    <w:rsid w:val="009164A7"/>
    <w:rsid w:val="009167DD"/>
    <w:rsid w:val="00916A5D"/>
    <w:rsid w:val="00916AD9"/>
    <w:rsid w:val="00916FED"/>
    <w:rsid w:val="00917070"/>
    <w:rsid w:val="009173A3"/>
    <w:rsid w:val="0091741D"/>
    <w:rsid w:val="00917988"/>
    <w:rsid w:val="00917F0E"/>
    <w:rsid w:val="0092001B"/>
    <w:rsid w:val="00920154"/>
    <w:rsid w:val="009201A4"/>
    <w:rsid w:val="00920218"/>
    <w:rsid w:val="0092025B"/>
    <w:rsid w:val="009203BA"/>
    <w:rsid w:val="00920813"/>
    <w:rsid w:val="00920A08"/>
    <w:rsid w:val="00920BB9"/>
    <w:rsid w:val="00920BDB"/>
    <w:rsid w:val="00920C99"/>
    <w:rsid w:val="00920DD9"/>
    <w:rsid w:val="009210D5"/>
    <w:rsid w:val="0092118C"/>
    <w:rsid w:val="009212AB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2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EBE"/>
    <w:rsid w:val="009250DC"/>
    <w:rsid w:val="0092517E"/>
    <w:rsid w:val="009254AA"/>
    <w:rsid w:val="0092582C"/>
    <w:rsid w:val="00925ED1"/>
    <w:rsid w:val="00925F72"/>
    <w:rsid w:val="00926238"/>
    <w:rsid w:val="0092644B"/>
    <w:rsid w:val="009264FB"/>
    <w:rsid w:val="009267BF"/>
    <w:rsid w:val="00926838"/>
    <w:rsid w:val="0092684B"/>
    <w:rsid w:val="00926975"/>
    <w:rsid w:val="00926A94"/>
    <w:rsid w:val="00926AA8"/>
    <w:rsid w:val="00926B1F"/>
    <w:rsid w:val="00926CB2"/>
    <w:rsid w:val="00926E99"/>
    <w:rsid w:val="00927016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1F4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0E"/>
    <w:rsid w:val="00931810"/>
    <w:rsid w:val="0093198F"/>
    <w:rsid w:val="00931A82"/>
    <w:rsid w:val="00931AD2"/>
    <w:rsid w:val="00931EA5"/>
    <w:rsid w:val="009321F6"/>
    <w:rsid w:val="009322DB"/>
    <w:rsid w:val="009324C3"/>
    <w:rsid w:val="0093252D"/>
    <w:rsid w:val="00932566"/>
    <w:rsid w:val="0093275D"/>
    <w:rsid w:val="009329CF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826"/>
    <w:rsid w:val="009339BF"/>
    <w:rsid w:val="00933A90"/>
    <w:rsid w:val="00933DC8"/>
    <w:rsid w:val="00934049"/>
    <w:rsid w:val="00934071"/>
    <w:rsid w:val="0093409B"/>
    <w:rsid w:val="009341FD"/>
    <w:rsid w:val="009342FE"/>
    <w:rsid w:val="0093436C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88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747"/>
    <w:rsid w:val="0093692F"/>
    <w:rsid w:val="00936ABD"/>
    <w:rsid w:val="00936AD2"/>
    <w:rsid w:val="00936B0C"/>
    <w:rsid w:val="00936DB3"/>
    <w:rsid w:val="00936F40"/>
    <w:rsid w:val="009370B2"/>
    <w:rsid w:val="00937198"/>
    <w:rsid w:val="009373F7"/>
    <w:rsid w:val="0093745A"/>
    <w:rsid w:val="009375D8"/>
    <w:rsid w:val="00937619"/>
    <w:rsid w:val="009376E6"/>
    <w:rsid w:val="00937735"/>
    <w:rsid w:val="009377B1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09"/>
    <w:rsid w:val="00942149"/>
    <w:rsid w:val="0094219B"/>
    <w:rsid w:val="0094231F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368"/>
    <w:rsid w:val="009446A4"/>
    <w:rsid w:val="00944804"/>
    <w:rsid w:val="0094484E"/>
    <w:rsid w:val="00944A7C"/>
    <w:rsid w:val="00944E47"/>
    <w:rsid w:val="00944F1A"/>
    <w:rsid w:val="00944FA2"/>
    <w:rsid w:val="009452A3"/>
    <w:rsid w:val="009452B2"/>
    <w:rsid w:val="0094530F"/>
    <w:rsid w:val="00945358"/>
    <w:rsid w:val="009454CE"/>
    <w:rsid w:val="00945513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E1B"/>
    <w:rsid w:val="00946FD0"/>
    <w:rsid w:val="0094716F"/>
    <w:rsid w:val="00947252"/>
    <w:rsid w:val="0094736D"/>
    <w:rsid w:val="0094739F"/>
    <w:rsid w:val="00947C9D"/>
    <w:rsid w:val="00947D82"/>
    <w:rsid w:val="00947E85"/>
    <w:rsid w:val="00947EEE"/>
    <w:rsid w:val="0095008A"/>
    <w:rsid w:val="0095036E"/>
    <w:rsid w:val="0095043B"/>
    <w:rsid w:val="00950834"/>
    <w:rsid w:val="009508EC"/>
    <w:rsid w:val="00950C86"/>
    <w:rsid w:val="009513A3"/>
    <w:rsid w:val="009513BA"/>
    <w:rsid w:val="00951A91"/>
    <w:rsid w:val="00951BD8"/>
    <w:rsid w:val="00951C78"/>
    <w:rsid w:val="00951F9D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ABF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B1E"/>
    <w:rsid w:val="00957C0E"/>
    <w:rsid w:val="00957CD0"/>
    <w:rsid w:val="00957F74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033"/>
    <w:rsid w:val="0096111A"/>
    <w:rsid w:val="009611D6"/>
    <w:rsid w:val="009611FF"/>
    <w:rsid w:val="00961205"/>
    <w:rsid w:val="00961221"/>
    <w:rsid w:val="00961236"/>
    <w:rsid w:val="009612B1"/>
    <w:rsid w:val="009614E4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635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60D"/>
    <w:rsid w:val="009656BF"/>
    <w:rsid w:val="009658BA"/>
    <w:rsid w:val="009658DB"/>
    <w:rsid w:val="00965C85"/>
    <w:rsid w:val="00965DB1"/>
    <w:rsid w:val="009660D6"/>
    <w:rsid w:val="009662A7"/>
    <w:rsid w:val="00966422"/>
    <w:rsid w:val="0096648E"/>
    <w:rsid w:val="00966746"/>
    <w:rsid w:val="00966764"/>
    <w:rsid w:val="00966988"/>
    <w:rsid w:val="0096698D"/>
    <w:rsid w:val="00966B45"/>
    <w:rsid w:val="00966BC4"/>
    <w:rsid w:val="00966BE2"/>
    <w:rsid w:val="00966F7F"/>
    <w:rsid w:val="00966FF5"/>
    <w:rsid w:val="00967077"/>
    <w:rsid w:val="009672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BC"/>
    <w:rsid w:val="009711C1"/>
    <w:rsid w:val="00971224"/>
    <w:rsid w:val="0097132C"/>
    <w:rsid w:val="00971339"/>
    <w:rsid w:val="00971353"/>
    <w:rsid w:val="0097144B"/>
    <w:rsid w:val="009714BF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AE5"/>
    <w:rsid w:val="00972C92"/>
    <w:rsid w:val="00973163"/>
    <w:rsid w:val="009733C2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00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125"/>
    <w:rsid w:val="0097634B"/>
    <w:rsid w:val="0097649C"/>
    <w:rsid w:val="009764AB"/>
    <w:rsid w:val="009764FA"/>
    <w:rsid w:val="00976561"/>
    <w:rsid w:val="0097677D"/>
    <w:rsid w:val="00976820"/>
    <w:rsid w:val="00976B2B"/>
    <w:rsid w:val="00976E24"/>
    <w:rsid w:val="0097700B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0F0"/>
    <w:rsid w:val="009801F5"/>
    <w:rsid w:val="00980380"/>
    <w:rsid w:val="00980484"/>
    <w:rsid w:val="009806DE"/>
    <w:rsid w:val="00980785"/>
    <w:rsid w:val="00980AAA"/>
    <w:rsid w:val="00980C5B"/>
    <w:rsid w:val="00980CF2"/>
    <w:rsid w:val="00980E8A"/>
    <w:rsid w:val="00980ECF"/>
    <w:rsid w:val="00980EEF"/>
    <w:rsid w:val="00980F1A"/>
    <w:rsid w:val="0098121D"/>
    <w:rsid w:val="00981293"/>
    <w:rsid w:val="00981308"/>
    <w:rsid w:val="00981369"/>
    <w:rsid w:val="009813D7"/>
    <w:rsid w:val="009813DA"/>
    <w:rsid w:val="009815BB"/>
    <w:rsid w:val="00981701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06"/>
    <w:rsid w:val="00982D84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28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4E"/>
    <w:rsid w:val="0098481A"/>
    <w:rsid w:val="00984B6F"/>
    <w:rsid w:val="00984C8C"/>
    <w:rsid w:val="00984CB5"/>
    <w:rsid w:val="00984D9E"/>
    <w:rsid w:val="00984E0B"/>
    <w:rsid w:val="00984EE0"/>
    <w:rsid w:val="0098570A"/>
    <w:rsid w:val="00985788"/>
    <w:rsid w:val="00985877"/>
    <w:rsid w:val="009858F8"/>
    <w:rsid w:val="00985B41"/>
    <w:rsid w:val="00985EC1"/>
    <w:rsid w:val="0098603F"/>
    <w:rsid w:val="009860AD"/>
    <w:rsid w:val="00986192"/>
    <w:rsid w:val="00986365"/>
    <w:rsid w:val="00986382"/>
    <w:rsid w:val="00986386"/>
    <w:rsid w:val="009863F1"/>
    <w:rsid w:val="009867CC"/>
    <w:rsid w:val="00986825"/>
    <w:rsid w:val="009868FA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515"/>
    <w:rsid w:val="00991771"/>
    <w:rsid w:val="009917CB"/>
    <w:rsid w:val="0099184D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99E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C5D"/>
    <w:rsid w:val="00994DDD"/>
    <w:rsid w:val="00994DF2"/>
    <w:rsid w:val="00994E10"/>
    <w:rsid w:val="00994E27"/>
    <w:rsid w:val="00994FF1"/>
    <w:rsid w:val="00995411"/>
    <w:rsid w:val="00995415"/>
    <w:rsid w:val="00995456"/>
    <w:rsid w:val="0099553C"/>
    <w:rsid w:val="00995718"/>
    <w:rsid w:val="00995834"/>
    <w:rsid w:val="00995837"/>
    <w:rsid w:val="00995A81"/>
    <w:rsid w:val="00995ABA"/>
    <w:rsid w:val="00995C54"/>
    <w:rsid w:val="00996063"/>
    <w:rsid w:val="009960FB"/>
    <w:rsid w:val="00996426"/>
    <w:rsid w:val="009966EC"/>
    <w:rsid w:val="009969B2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679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5A"/>
    <w:rsid w:val="009A25DF"/>
    <w:rsid w:val="009A2626"/>
    <w:rsid w:val="009A26B4"/>
    <w:rsid w:val="009A27B4"/>
    <w:rsid w:val="009A2875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353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4C3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AD"/>
    <w:rsid w:val="009A6B6C"/>
    <w:rsid w:val="009A6D6E"/>
    <w:rsid w:val="009A6DF2"/>
    <w:rsid w:val="009A6E65"/>
    <w:rsid w:val="009A6EB7"/>
    <w:rsid w:val="009A70FF"/>
    <w:rsid w:val="009A729D"/>
    <w:rsid w:val="009A737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74A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0AB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12E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44"/>
    <w:rsid w:val="009B65D6"/>
    <w:rsid w:val="009B6662"/>
    <w:rsid w:val="009B6697"/>
    <w:rsid w:val="009B6748"/>
    <w:rsid w:val="009B67CA"/>
    <w:rsid w:val="009B6888"/>
    <w:rsid w:val="009B6B8A"/>
    <w:rsid w:val="009B6EF5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C3A"/>
    <w:rsid w:val="009C0DB6"/>
    <w:rsid w:val="009C1021"/>
    <w:rsid w:val="009C102E"/>
    <w:rsid w:val="009C109C"/>
    <w:rsid w:val="009C10A4"/>
    <w:rsid w:val="009C1381"/>
    <w:rsid w:val="009C13EB"/>
    <w:rsid w:val="009C1437"/>
    <w:rsid w:val="009C14BE"/>
    <w:rsid w:val="009C175B"/>
    <w:rsid w:val="009C18B1"/>
    <w:rsid w:val="009C1B92"/>
    <w:rsid w:val="009C1BBA"/>
    <w:rsid w:val="009C1D4F"/>
    <w:rsid w:val="009C1DA3"/>
    <w:rsid w:val="009C1F87"/>
    <w:rsid w:val="009C237F"/>
    <w:rsid w:val="009C2762"/>
    <w:rsid w:val="009C2BDE"/>
    <w:rsid w:val="009C2C5F"/>
    <w:rsid w:val="009C3007"/>
    <w:rsid w:val="009C321F"/>
    <w:rsid w:val="009C3234"/>
    <w:rsid w:val="009C34AB"/>
    <w:rsid w:val="009C34C9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C55"/>
    <w:rsid w:val="009C4E5F"/>
    <w:rsid w:val="009C4F97"/>
    <w:rsid w:val="009C4FBD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3F6"/>
    <w:rsid w:val="009C6708"/>
    <w:rsid w:val="009C673A"/>
    <w:rsid w:val="009C6798"/>
    <w:rsid w:val="009C6A00"/>
    <w:rsid w:val="009C6A7A"/>
    <w:rsid w:val="009C6BCC"/>
    <w:rsid w:val="009C6D60"/>
    <w:rsid w:val="009C703C"/>
    <w:rsid w:val="009C707E"/>
    <w:rsid w:val="009C70A7"/>
    <w:rsid w:val="009C71B6"/>
    <w:rsid w:val="009C733A"/>
    <w:rsid w:val="009C7457"/>
    <w:rsid w:val="009C7921"/>
    <w:rsid w:val="009C7BEA"/>
    <w:rsid w:val="009D0077"/>
    <w:rsid w:val="009D00FA"/>
    <w:rsid w:val="009D0422"/>
    <w:rsid w:val="009D0540"/>
    <w:rsid w:val="009D06D1"/>
    <w:rsid w:val="009D072C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2"/>
    <w:rsid w:val="009D37B8"/>
    <w:rsid w:val="009D3867"/>
    <w:rsid w:val="009D3A8C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62"/>
    <w:rsid w:val="009D4D30"/>
    <w:rsid w:val="009D4F42"/>
    <w:rsid w:val="009D4F9B"/>
    <w:rsid w:val="009D50FA"/>
    <w:rsid w:val="009D5106"/>
    <w:rsid w:val="009D5187"/>
    <w:rsid w:val="009D5206"/>
    <w:rsid w:val="009D5333"/>
    <w:rsid w:val="009D54E2"/>
    <w:rsid w:val="009D598F"/>
    <w:rsid w:val="009D5C85"/>
    <w:rsid w:val="009D6290"/>
    <w:rsid w:val="009D6308"/>
    <w:rsid w:val="009D642A"/>
    <w:rsid w:val="009D6676"/>
    <w:rsid w:val="009D6836"/>
    <w:rsid w:val="009D6865"/>
    <w:rsid w:val="009D68EF"/>
    <w:rsid w:val="009D6B14"/>
    <w:rsid w:val="009D6DD0"/>
    <w:rsid w:val="009D6E04"/>
    <w:rsid w:val="009D70BD"/>
    <w:rsid w:val="009D7117"/>
    <w:rsid w:val="009D74A2"/>
    <w:rsid w:val="009D7684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07B"/>
    <w:rsid w:val="009E13C6"/>
    <w:rsid w:val="009E17E4"/>
    <w:rsid w:val="009E1A2A"/>
    <w:rsid w:val="009E1D52"/>
    <w:rsid w:val="009E1DFB"/>
    <w:rsid w:val="009E1EC2"/>
    <w:rsid w:val="009E1F6D"/>
    <w:rsid w:val="009E1F8A"/>
    <w:rsid w:val="009E207F"/>
    <w:rsid w:val="009E243E"/>
    <w:rsid w:val="009E2667"/>
    <w:rsid w:val="009E28A3"/>
    <w:rsid w:val="009E2A9B"/>
    <w:rsid w:val="009E2BDC"/>
    <w:rsid w:val="009E2C4A"/>
    <w:rsid w:val="009E2DE1"/>
    <w:rsid w:val="009E2DF2"/>
    <w:rsid w:val="009E2E2A"/>
    <w:rsid w:val="009E2E7D"/>
    <w:rsid w:val="009E3408"/>
    <w:rsid w:val="009E346F"/>
    <w:rsid w:val="009E359A"/>
    <w:rsid w:val="009E3602"/>
    <w:rsid w:val="009E376F"/>
    <w:rsid w:val="009E3A64"/>
    <w:rsid w:val="009E3B3C"/>
    <w:rsid w:val="009E3B97"/>
    <w:rsid w:val="009E3D9D"/>
    <w:rsid w:val="009E3DDB"/>
    <w:rsid w:val="009E3F73"/>
    <w:rsid w:val="009E4043"/>
    <w:rsid w:val="009E416D"/>
    <w:rsid w:val="009E417D"/>
    <w:rsid w:val="009E42A4"/>
    <w:rsid w:val="009E43D1"/>
    <w:rsid w:val="009E4419"/>
    <w:rsid w:val="009E447F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A8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1EE"/>
    <w:rsid w:val="009F085E"/>
    <w:rsid w:val="009F0C73"/>
    <w:rsid w:val="009F0FFE"/>
    <w:rsid w:val="009F12E2"/>
    <w:rsid w:val="009F1382"/>
    <w:rsid w:val="009F13DC"/>
    <w:rsid w:val="009F13DF"/>
    <w:rsid w:val="009F1509"/>
    <w:rsid w:val="009F1533"/>
    <w:rsid w:val="009F17E7"/>
    <w:rsid w:val="009F1807"/>
    <w:rsid w:val="009F1B5A"/>
    <w:rsid w:val="009F1D0F"/>
    <w:rsid w:val="009F1EBD"/>
    <w:rsid w:val="009F1F3B"/>
    <w:rsid w:val="009F1F3C"/>
    <w:rsid w:val="009F21FC"/>
    <w:rsid w:val="009F229F"/>
    <w:rsid w:val="009F22D2"/>
    <w:rsid w:val="009F2443"/>
    <w:rsid w:val="009F2457"/>
    <w:rsid w:val="009F2602"/>
    <w:rsid w:val="009F2616"/>
    <w:rsid w:val="009F263D"/>
    <w:rsid w:val="009F264E"/>
    <w:rsid w:val="009F2894"/>
    <w:rsid w:val="009F28C5"/>
    <w:rsid w:val="009F290E"/>
    <w:rsid w:val="009F2984"/>
    <w:rsid w:val="009F2A02"/>
    <w:rsid w:val="009F2ABB"/>
    <w:rsid w:val="009F2C38"/>
    <w:rsid w:val="009F2E1F"/>
    <w:rsid w:val="009F2EA4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2B8"/>
    <w:rsid w:val="009F735D"/>
    <w:rsid w:val="009F7738"/>
    <w:rsid w:val="009F7767"/>
    <w:rsid w:val="009F7953"/>
    <w:rsid w:val="009F79EB"/>
    <w:rsid w:val="009F7A21"/>
    <w:rsid w:val="009F7ABB"/>
    <w:rsid w:val="009F7BD5"/>
    <w:rsid w:val="009F7CD5"/>
    <w:rsid w:val="009F7D3F"/>
    <w:rsid w:val="009F7EEA"/>
    <w:rsid w:val="00A001B7"/>
    <w:rsid w:val="00A00612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B16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C4"/>
    <w:rsid w:val="00A024F3"/>
    <w:rsid w:val="00A02665"/>
    <w:rsid w:val="00A02698"/>
    <w:rsid w:val="00A02730"/>
    <w:rsid w:val="00A029DD"/>
    <w:rsid w:val="00A029ED"/>
    <w:rsid w:val="00A02BAC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7F0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07DC8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5D"/>
    <w:rsid w:val="00A118A5"/>
    <w:rsid w:val="00A1191F"/>
    <w:rsid w:val="00A11952"/>
    <w:rsid w:val="00A119CF"/>
    <w:rsid w:val="00A11B84"/>
    <w:rsid w:val="00A11F03"/>
    <w:rsid w:val="00A11F6A"/>
    <w:rsid w:val="00A1203B"/>
    <w:rsid w:val="00A12288"/>
    <w:rsid w:val="00A123B1"/>
    <w:rsid w:val="00A12454"/>
    <w:rsid w:val="00A1252F"/>
    <w:rsid w:val="00A125AB"/>
    <w:rsid w:val="00A12738"/>
    <w:rsid w:val="00A12777"/>
    <w:rsid w:val="00A128AD"/>
    <w:rsid w:val="00A12AB4"/>
    <w:rsid w:val="00A12D0A"/>
    <w:rsid w:val="00A12D49"/>
    <w:rsid w:val="00A12F55"/>
    <w:rsid w:val="00A12FD6"/>
    <w:rsid w:val="00A13049"/>
    <w:rsid w:val="00A13069"/>
    <w:rsid w:val="00A131D3"/>
    <w:rsid w:val="00A13410"/>
    <w:rsid w:val="00A1341F"/>
    <w:rsid w:val="00A13963"/>
    <w:rsid w:val="00A139BD"/>
    <w:rsid w:val="00A13AA8"/>
    <w:rsid w:val="00A13ADC"/>
    <w:rsid w:val="00A13BE4"/>
    <w:rsid w:val="00A13C76"/>
    <w:rsid w:val="00A13C79"/>
    <w:rsid w:val="00A13FF4"/>
    <w:rsid w:val="00A143CE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4A4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EC"/>
    <w:rsid w:val="00A17BFF"/>
    <w:rsid w:val="00A17C99"/>
    <w:rsid w:val="00A17DA4"/>
    <w:rsid w:val="00A17EA9"/>
    <w:rsid w:val="00A20264"/>
    <w:rsid w:val="00A20347"/>
    <w:rsid w:val="00A2056B"/>
    <w:rsid w:val="00A205A5"/>
    <w:rsid w:val="00A20945"/>
    <w:rsid w:val="00A209B9"/>
    <w:rsid w:val="00A209D4"/>
    <w:rsid w:val="00A20AE6"/>
    <w:rsid w:val="00A20D15"/>
    <w:rsid w:val="00A20D3D"/>
    <w:rsid w:val="00A20D8D"/>
    <w:rsid w:val="00A20DF5"/>
    <w:rsid w:val="00A211EE"/>
    <w:rsid w:val="00A21363"/>
    <w:rsid w:val="00A21586"/>
    <w:rsid w:val="00A21A06"/>
    <w:rsid w:val="00A21A8C"/>
    <w:rsid w:val="00A21B22"/>
    <w:rsid w:val="00A21C30"/>
    <w:rsid w:val="00A21D88"/>
    <w:rsid w:val="00A21E6C"/>
    <w:rsid w:val="00A21E94"/>
    <w:rsid w:val="00A21F50"/>
    <w:rsid w:val="00A2229D"/>
    <w:rsid w:val="00A222B5"/>
    <w:rsid w:val="00A22416"/>
    <w:rsid w:val="00A22531"/>
    <w:rsid w:val="00A22929"/>
    <w:rsid w:val="00A22A4E"/>
    <w:rsid w:val="00A22CD2"/>
    <w:rsid w:val="00A22D61"/>
    <w:rsid w:val="00A22DBF"/>
    <w:rsid w:val="00A22F35"/>
    <w:rsid w:val="00A2301F"/>
    <w:rsid w:val="00A23082"/>
    <w:rsid w:val="00A23169"/>
    <w:rsid w:val="00A23377"/>
    <w:rsid w:val="00A23616"/>
    <w:rsid w:val="00A2385D"/>
    <w:rsid w:val="00A23878"/>
    <w:rsid w:val="00A2389F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14"/>
    <w:rsid w:val="00A24E69"/>
    <w:rsid w:val="00A25000"/>
    <w:rsid w:val="00A2527F"/>
    <w:rsid w:val="00A25496"/>
    <w:rsid w:val="00A2560C"/>
    <w:rsid w:val="00A25619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C18"/>
    <w:rsid w:val="00A26E32"/>
    <w:rsid w:val="00A27081"/>
    <w:rsid w:val="00A27167"/>
    <w:rsid w:val="00A27227"/>
    <w:rsid w:val="00A27631"/>
    <w:rsid w:val="00A27733"/>
    <w:rsid w:val="00A27750"/>
    <w:rsid w:val="00A277DB"/>
    <w:rsid w:val="00A277EE"/>
    <w:rsid w:val="00A2796E"/>
    <w:rsid w:val="00A27AC3"/>
    <w:rsid w:val="00A27AE8"/>
    <w:rsid w:val="00A27AF3"/>
    <w:rsid w:val="00A27BEA"/>
    <w:rsid w:val="00A27BF0"/>
    <w:rsid w:val="00A27D2D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0D7A"/>
    <w:rsid w:val="00A310DD"/>
    <w:rsid w:val="00A31510"/>
    <w:rsid w:val="00A31657"/>
    <w:rsid w:val="00A31A5B"/>
    <w:rsid w:val="00A31B13"/>
    <w:rsid w:val="00A31BF7"/>
    <w:rsid w:val="00A31C0F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5B8"/>
    <w:rsid w:val="00A329DB"/>
    <w:rsid w:val="00A32ADF"/>
    <w:rsid w:val="00A32AF0"/>
    <w:rsid w:val="00A32DD3"/>
    <w:rsid w:val="00A32E00"/>
    <w:rsid w:val="00A32EDB"/>
    <w:rsid w:val="00A33015"/>
    <w:rsid w:val="00A331F8"/>
    <w:rsid w:val="00A332FB"/>
    <w:rsid w:val="00A337A7"/>
    <w:rsid w:val="00A337FF"/>
    <w:rsid w:val="00A3394C"/>
    <w:rsid w:val="00A33A34"/>
    <w:rsid w:val="00A33C64"/>
    <w:rsid w:val="00A33D4D"/>
    <w:rsid w:val="00A3400B"/>
    <w:rsid w:val="00A340E2"/>
    <w:rsid w:val="00A340F1"/>
    <w:rsid w:val="00A3411F"/>
    <w:rsid w:val="00A34142"/>
    <w:rsid w:val="00A34384"/>
    <w:rsid w:val="00A344C3"/>
    <w:rsid w:val="00A34733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5AB"/>
    <w:rsid w:val="00A3681E"/>
    <w:rsid w:val="00A3686C"/>
    <w:rsid w:val="00A369D4"/>
    <w:rsid w:val="00A36E32"/>
    <w:rsid w:val="00A36F0B"/>
    <w:rsid w:val="00A36FA7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401FF"/>
    <w:rsid w:val="00A40447"/>
    <w:rsid w:val="00A40455"/>
    <w:rsid w:val="00A40496"/>
    <w:rsid w:val="00A406BD"/>
    <w:rsid w:val="00A4071E"/>
    <w:rsid w:val="00A4072A"/>
    <w:rsid w:val="00A40740"/>
    <w:rsid w:val="00A4093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2B7"/>
    <w:rsid w:val="00A43904"/>
    <w:rsid w:val="00A43915"/>
    <w:rsid w:val="00A4398F"/>
    <w:rsid w:val="00A43D26"/>
    <w:rsid w:val="00A43DEB"/>
    <w:rsid w:val="00A43EF1"/>
    <w:rsid w:val="00A4408A"/>
    <w:rsid w:val="00A441F0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1A"/>
    <w:rsid w:val="00A452AD"/>
    <w:rsid w:val="00A45518"/>
    <w:rsid w:val="00A4557E"/>
    <w:rsid w:val="00A456AB"/>
    <w:rsid w:val="00A45712"/>
    <w:rsid w:val="00A458BC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49"/>
    <w:rsid w:val="00A47AE3"/>
    <w:rsid w:val="00A47C4A"/>
    <w:rsid w:val="00A47D78"/>
    <w:rsid w:val="00A47E35"/>
    <w:rsid w:val="00A5013F"/>
    <w:rsid w:val="00A50473"/>
    <w:rsid w:val="00A504F0"/>
    <w:rsid w:val="00A5059E"/>
    <w:rsid w:val="00A50779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B8A"/>
    <w:rsid w:val="00A51CA2"/>
    <w:rsid w:val="00A51CBD"/>
    <w:rsid w:val="00A51D86"/>
    <w:rsid w:val="00A51DB5"/>
    <w:rsid w:val="00A51DD2"/>
    <w:rsid w:val="00A520ED"/>
    <w:rsid w:val="00A5210C"/>
    <w:rsid w:val="00A5218A"/>
    <w:rsid w:val="00A5234C"/>
    <w:rsid w:val="00A52351"/>
    <w:rsid w:val="00A52374"/>
    <w:rsid w:val="00A52818"/>
    <w:rsid w:val="00A529B5"/>
    <w:rsid w:val="00A52AA4"/>
    <w:rsid w:val="00A52B6B"/>
    <w:rsid w:val="00A52DCF"/>
    <w:rsid w:val="00A52F1F"/>
    <w:rsid w:val="00A52FBF"/>
    <w:rsid w:val="00A53141"/>
    <w:rsid w:val="00A5322A"/>
    <w:rsid w:val="00A533DF"/>
    <w:rsid w:val="00A53411"/>
    <w:rsid w:val="00A53571"/>
    <w:rsid w:val="00A53643"/>
    <w:rsid w:val="00A5367D"/>
    <w:rsid w:val="00A5417C"/>
    <w:rsid w:val="00A543BF"/>
    <w:rsid w:val="00A543CF"/>
    <w:rsid w:val="00A544CA"/>
    <w:rsid w:val="00A5454D"/>
    <w:rsid w:val="00A5486D"/>
    <w:rsid w:val="00A548A5"/>
    <w:rsid w:val="00A548FF"/>
    <w:rsid w:val="00A54A94"/>
    <w:rsid w:val="00A54A9F"/>
    <w:rsid w:val="00A54CD3"/>
    <w:rsid w:val="00A54D59"/>
    <w:rsid w:val="00A54F20"/>
    <w:rsid w:val="00A5526D"/>
    <w:rsid w:val="00A552D8"/>
    <w:rsid w:val="00A55811"/>
    <w:rsid w:val="00A55A10"/>
    <w:rsid w:val="00A55B70"/>
    <w:rsid w:val="00A55BEE"/>
    <w:rsid w:val="00A561F4"/>
    <w:rsid w:val="00A562B7"/>
    <w:rsid w:val="00A56442"/>
    <w:rsid w:val="00A56908"/>
    <w:rsid w:val="00A56EDD"/>
    <w:rsid w:val="00A57175"/>
    <w:rsid w:val="00A57201"/>
    <w:rsid w:val="00A57290"/>
    <w:rsid w:val="00A572B2"/>
    <w:rsid w:val="00A572C6"/>
    <w:rsid w:val="00A575A7"/>
    <w:rsid w:val="00A5769D"/>
    <w:rsid w:val="00A576B4"/>
    <w:rsid w:val="00A5775D"/>
    <w:rsid w:val="00A577BE"/>
    <w:rsid w:val="00A579F1"/>
    <w:rsid w:val="00A57E85"/>
    <w:rsid w:val="00A60166"/>
    <w:rsid w:val="00A6028E"/>
    <w:rsid w:val="00A603AE"/>
    <w:rsid w:val="00A6042F"/>
    <w:rsid w:val="00A60620"/>
    <w:rsid w:val="00A606DB"/>
    <w:rsid w:val="00A608E9"/>
    <w:rsid w:val="00A60921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B95"/>
    <w:rsid w:val="00A61BC1"/>
    <w:rsid w:val="00A61E01"/>
    <w:rsid w:val="00A61EFB"/>
    <w:rsid w:val="00A61F9C"/>
    <w:rsid w:val="00A62298"/>
    <w:rsid w:val="00A6229B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1F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D0F"/>
    <w:rsid w:val="00A64DB4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A9"/>
    <w:rsid w:val="00A67DB4"/>
    <w:rsid w:val="00A67EA3"/>
    <w:rsid w:val="00A70164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8B1"/>
    <w:rsid w:val="00A719E3"/>
    <w:rsid w:val="00A71AB2"/>
    <w:rsid w:val="00A71BA4"/>
    <w:rsid w:val="00A71D87"/>
    <w:rsid w:val="00A71E1C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753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69E"/>
    <w:rsid w:val="00A75817"/>
    <w:rsid w:val="00A75E24"/>
    <w:rsid w:val="00A75ECC"/>
    <w:rsid w:val="00A75F8E"/>
    <w:rsid w:val="00A761A1"/>
    <w:rsid w:val="00A76405"/>
    <w:rsid w:val="00A7643D"/>
    <w:rsid w:val="00A7655C"/>
    <w:rsid w:val="00A7665D"/>
    <w:rsid w:val="00A76856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14E"/>
    <w:rsid w:val="00A8019E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557"/>
    <w:rsid w:val="00A81659"/>
    <w:rsid w:val="00A8171A"/>
    <w:rsid w:val="00A81774"/>
    <w:rsid w:val="00A81980"/>
    <w:rsid w:val="00A8198C"/>
    <w:rsid w:val="00A81996"/>
    <w:rsid w:val="00A81A7B"/>
    <w:rsid w:val="00A81BE4"/>
    <w:rsid w:val="00A81E74"/>
    <w:rsid w:val="00A81EC3"/>
    <w:rsid w:val="00A821C1"/>
    <w:rsid w:val="00A822BF"/>
    <w:rsid w:val="00A8242F"/>
    <w:rsid w:val="00A82451"/>
    <w:rsid w:val="00A824FC"/>
    <w:rsid w:val="00A824FE"/>
    <w:rsid w:val="00A82518"/>
    <w:rsid w:val="00A825D4"/>
    <w:rsid w:val="00A826D9"/>
    <w:rsid w:val="00A82A48"/>
    <w:rsid w:val="00A82B84"/>
    <w:rsid w:val="00A82BF1"/>
    <w:rsid w:val="00A82CF0"/>
    <w:rsid w:val="00A832D0"/>
    <w:rsid w:val="00A83386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FD"/>
    <w:rsid w:val="00A8483E"/>
    <w:rsid w:val="00A84AAE"/>
    <w:rsid w:val="00A84BC6"/>
    <w:rsid w:val="00A84DE9"/>
    <w:rsid w:val="00A84E5B"/>
    <w:rsid w:val="00A84E60"/>
    <w:rsid w:val="00A85169"/>
    <w:rsid w:val="00A8528A"/>
    <w:rsid w:val="00A852F3"/>
    <w:rsid w:val="00A85393"/>
    <w:rsid w:val="00A85413"/>
    <w:rsid w:val="00A854F7"/>
    <w:rsid w:val="00A8558A"/>
    <w:rsid w:val="00A855AC"/>
    <w:rsid w:val="00A85678"/>
    <w:rsid w:val="00A8583A"/>
    <w:rsid w:val="00A8588C"/>
    <w:rsid w:val="00A8590D"/>
    <w:rsid w:val="00A85979"/>
    <w:rsid w:val="00A85A48"/>
    <w:rsid w:val="00A85D02"/>
    <w:rsid w:val="00A85D2D"/>
    <w:rsid w:val="00A85E12"/>
    <w:rsid w:val="00A85F70"/>
    <w:rsid w:val="00A86061"/>
    <w:rsid w:val="00A86161"/>
    <w:rsid w:val="00A861A6"/>
    <w:rsid w:val="00A861C4"/>
    <w:rsid w:val="00A86207"/>
    <w:rsid w:val="00A86313"/>
    <w:rsid w:val="00A8640C"/>
    <w:rsid w:val="00A86498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941"/>
    <w:rsid w:val="00A87C18"/>
    <w:rsid w:val="00A87F3C"/>
    <w:rsid w:val="00A9000F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3D6"/>
    <w:rsid w:val="00A91459"/>
    <w:rsid w:val="00A914AE"/>
    <w:rsid w:val="00A91580"/>
    <w:rsid w:val="00A9163B"/>
    <w:rsid w:val="00A916C6"/>
    <w:rsid w:val="00A916C8"/>
    <w:rsid w:val="00A919EC"/>
    <w:rsid w:val="00A91C06"/>
    <w:rsid w:val="00A91CD6"/>
    <w:rsid w:val="00A91DF3"/>
    <w:rsid w:val="00A91E4B"/>
    <w:rsid w:val="00A91E51"/>
    <w:rsid w:val="00A92029"/>
    <w:rsid w:val="00A92157"/>
    <w:rsid w:val="00A92194"/>
    <w:rsid w:val="00A923C6"/>
    <w:rsid w:val="00A924C9"/>
    <w:rsid w:val="00A925E4"/>
    <w:rsid w:val="00A92A75"/>
    <w:rsid w:val="00A92A7E"/>
    <w:rsid w:val="00A92C5E"/>
    <w:rsid w:val="00A92DF5"/>
    <w:rsid w:val="00A92E7D"/>
    <w:rsid w:val="00A92E94"/>
    <w:rsid w:val="00A933A5"/>
    <w:rsid w:val="00A9344F"/>
    <w:rsid w:val="00A934BF"/>
    <w:rsid w:val="00A934E6"/>
    <w:rsid w:val="00A93506"/>
    <w:rsid w:val="00A93902"/>
    <w:rsid w:val="00A939B2"/>
    <w:rsid w:val="00A93A13"/>
    <w:rsid w:val="00A93A7D"/>
    <w:rsid w:val="00A93B09"/>
    <w:rsid w:val="00A93FC7"/>
    <w:rsid w:val="00A941C3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17B"/>
    <w:rsid w:val="00A9523B"/>
    <w:rsid w:val="00A9533B"/>
    <w:rsid w:val="00A955BB"/>
    <w:rsid w:val="00A955D1"/>
    <w:rsid w:val="00A959D7"/>
    <w:rsid w:val="00A95EA2"/>
    <w:rsid w:val="00A960F6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55"/>
    <w:rsid w:val="00A96B80"/>
    <w:rsid w:val="00A96FDA"/>
    <w:rsid w:val="00A970F6"/>
    <w:rsid w:val="00A971F1"/>
    <w:rsid w:val="00A977B0"/>
    <w:rsid w:val="00A9789C"/>
    <w:rsid w:val="00A97950"/>
    <w:rsid w:val="00A97A21"/>
    <w:rsid w:val="00A97FA7"/>
    <w:rsid w:val="00AA028B"/>
    <w:rsid w:val="00AA0590"/>
    <w:rsid w:val="00AA07E0"/>
    <w:rsid w:val="00AA0854"/>
    <w:rsid w:val="00AA0A09"/>
    <w:rsid w:val="00AA0B0C"/>
    <w:rsid w:val="00AA0CD6"/>
    <w:rsid w:val="00AA0E40"/>
    <w:rsid w:val="00AA0E88"/>
    <w:rsid w:val="00AA0F54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83"/>
    <w:rsid w:val="00AA2B9C"/>
    <w:rsid w:val="00AA2BBB"/>
    <w:rsid w:val="00AA2C3B"/>
    <w:rsid w:val="00AA2D97"/>
    <w:rsid w:val="00AA2E04"/>
    <w:rsid w:val="00AA2E31"/>
    <w:rsid w:val="00AA2F24"/>
    <w:rsid w:val="00AA3412"/>
    <w:rsid w:val="00AA343D"/>
    <w:rsid w:val="00AA344E"/>
    <w:rsid w:val="00AA3B58"/>
    <w:rsid w:val="00AA3D17"/>
    <w:rsid w:val="00AA40F2"/>
    <w:rsid w:val="00AA4296"/>
    <w:rsid w:val="00AA4369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A6F"/>
    <w:rsid w:val="00AA5A80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993"/>
    <w:rsid w:val="00AB0D3B"/>
    <w:rsid w:val="00AB0E1A"/>
    <w:rsid w:val="00AB1018"/>
    <w:rsid w:val="00AB1047"/>
    <w:rsid w:val="00AB110B"/>
    <w:rsid w:val="00AB1152"/>
    <w:rsid w:val="00AB115A"/>
    <w:rsid w:val="00AB122F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3D"/>
    <w:rsid w:val="00AB2443"/>
    <w:rsid w:val="00AB2574"/>
    <w:rsid w:val="00AB26BB"/>
    <w:rsid w:val="00AB2866"/>
    <w:rsid w:val="00AB28DF"/>
    <w:rsid w:val="00AB295E"/>
    <w:rsid w:val="00AB29C0"/>
    <w:rsid w:val="00AB2DBF"/>
    <w:rsid w:val="00AB3142"/>
    <w:rsid w:val="00AB314D"/>
    <w:rsid w:val="00AB329F"/>
    <w:rsid w:val="00AB33F2"/>
    <w:rsid w:val="00AB3420"/>
    <w:rsid w:val="00AB34AC"/>
    <w:rsid w:val="00AB36E9"/>
    <w:rsid w:val="00AB385F"/>
    <w:rsid w:val="00AB3AAB"/>
    <w:rsid w:val="00AB3B2D"/>
    <w:rsid w:val="00AB3D11"/>
    <w:rsid w:val="00AB4001"/>
    <w:rsid w:val="00AB42A7"/>
    <w:rsid w:val="00AB4308"/>
    <w:rsid w:val="00AB451A"/>
    <w:rsid w:val="00AB4576"/>
    <w:rsid w:val="00AB4627"/>
    <w:rsid w:val="00AB4700"/>
    <w:rsid w:val="00AB4732"/>
    <w:rsid w:val="00AB48FA"/>
    <w:rsid w:val="00AB4BEF"/>
    <w:rsid w:val="00AB4C89"/>
    <w:rsid w:val="00AB4E2F"/>
    <w:rsid w:val="00AB4FB4"/>
    <w:rsid w:val="00AB5111"/>
    <w:rsid w:val="00AB52F2"/>
    <w:rsid w:val="00AB531E"/>
    <w:rsid w:val="00AB55FA"/>
    <w:rsid w:val="00AB5641"/>
    <w:rsid w:val="00AB5CBB"/>
    <w:rsid w:val="00AB5E5B"/>
    <w:rsid w:val="00AB5ECD"/>
    <w:rsid w:val="00AB5ED5"/>
    <w:rsid w:val="00AB61D2"/>
    <w:rsid w:val="00AB62DC"/>
    <w:rsid w:val="00AB6351"/>
    <w:rsid w:val="00AB6600"/>
    <w:rsid w:val="00AB6A26"/>
    <w:rsid w:val="00AB6B4A"/>
    <w:rsid w:val="00AB6CAE"/>
    <w:rsid w:val="00AB6CC4"/>
    <w:rsid w:val="00AB6D08"/>
    <w:rsid w:val="00AB6E55"/>
    <w:rsid w:val="00AB6EA8"/>
    <w:rsid w:val="00AB713D"/>
    <w:rsid w:val="00AB7140"/>
    <w:rsid w:val="00AB7200"/>
    <w:rsid w:val="00AB732D"/>
    <w:rsid w:val="00AB7915"/>
    <w:rsid w:val="00AB7A3F"/>
    <w:rsid w:val="00AB7C02"/>
    <w:rsid w:val="00AB7D1B"/>
    <w:rsid w:val="00AB7DC7"/>
    <w:rsid w:val="00AB7F39"/>
    <w:rsid w:val="00AB7F91"/>
    <w:rsid w:val="00AB7FFE"/>
    <w:rsid w:val="00AC01B0"/>
    <w:rsid w:val="00AC0392"/>
    <w:rsid w:val="00AC03B4"/>
    <w:rsid w:val="00AC0636"/>
    <w:rsid w:val="00AC08CA"/>
    <w:rsid w:val="00AC0BC3"/>
    <w:rsid w:val="00AC1024"/>
    <w:rsid w:val="00AC1047"/>
    <w:rsid w:val="00AC1080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6C4"/>
    <w:rsid w:val="00AC29C3"/>
    <w:rsid w:val="00AC2AE3"/>
    <w:rsid w:val="00AC3179"/>
    <w:rsid w:val="00AC3254"/>
    <w:rsid w:val="00AC33D6"/>
    <w:rsid w:val="00AC346B"/>
    <w:rsid w:val="00AC3861"/>
    <w:rsid w:val="00AC38C0"/>
    <w:rsid w:val="00AC3B0A"/>
    <w:rsid w:val="00AC3D8D"/>
    <w:rsid w:val="00AC3DDA"/>
    <w:rsid w:val="00AC3EC4"/>
    <w:rsid w:val="00AC3EEF"/>
    <w:rsid w:val="00AC3F3E"/>
    <w:rsid w:val="00AC4142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F1"/>
    <w:rsid w:val="00AC582E"/>
    <w:rsid w:val="00AC5A08"/>
    <w:rsid w:val="00AC5A7F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898"/>
    <w:rsid w:val="00AD191A"/>
    <w:rsid w:val="00AD1A1A"/>
    <w:rsid w:val="00AD1A2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3A6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1E2"/>
    <w:rsid w:val="00AD43FD"/>
    <w:rsid w:val="00AD44E4"/>
    <w:rsid w:val="00AD47CC"/>
    <w:rsid w:val="00AD4897"/>
    <w:rsid w:val="00AD48A5"/>
    <w:rsid w:val="00AD493F"/>
    <w:rsid w:val="00AD4D72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E"/>
    <w:rsid w:val="00AD769F"/>
    <w:rsid w:val="00AD7782"/>
    <w:rsid w:val="00AD77BF"/>
    <w:rsid w:val="00AD7893"/>
    <w:rsid w:val="00AD78C4"/>
    <w:rsid w:val="00AD7929"/>
    <w:rsid w:val="00AD7AC7"/>
    <w:rsid w:val="00AD7ADC"/>
    <w:rsid w:val="00AD7AEE"/>
    <w:rsid w:val="00AD7C5F"/>
    <w:rsid w:val="00AD7C84"/>
    <w:rsid w:val="00AE03C2"/>
    <w:rsid w:val="00AE03C7"/>
    <w:rsid w:val="00AE03FE"/>
    <w:rsid w:val="00AE0570"/>
    <w:rsid w:val="00AE0572"/>
    <w:rsid w:val="00AE09A2"/>
    <w:rsid w:val="00AE0A74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6A7"/>
    <w:rsid w:val="00AE2827"/>
    <w:rsid w:val="00AE294A"/>
    <w:rsid w:val="00AE2CAC"/>
    <w:rsid w:val="00AE2D7D"/>
    <w:rsid w:val="00AE3070"/>
    <w:rsid w:val="00AE3158"/>
    <w:rsid w:val="00AE32B9"/>
    <w:rsid w:val="00AE3637"/>
    <w:rsid w:val="00AE3B44"/>
    <w:rsid w:val="00AE3F15"/>
    <w:rsid w:val="00AE4000"/>
    <w:rsid w:val="00AE4084"/>
    <w:rsid w:val="00AE4160"/>
    <w:rsid w:val="00AE42E6"/>
    <w:rsid w:val="00AE42F2"/>
    <w:rsid w:val="00AE43B5"/>
    <w:rsid w:val="00AE45ED"/>
    <w:rsid w:val="00AE498C"/>
    <w:rsid w:val="00AE4B45"/>
    <w:rsid w:val="00AE4C41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687"/>
    <w:rsid w:val="00AE6A61"/>
    <w:rsid w:val="00AE6D70"/>
    <w:rsid w:val="00AE700B"/>
    <w:rsid w:val="00AE70F6"/>
    <w:rsid w:val="00AE7100"/>
    <w:rsid w:val="00AE7360"/>
    <w:rsid w:val="00AE7736"/>
    <w:rsid w:val="00AE7827"/>
    <w:rsid w:val="00AF0023"/>
    <w:rsid w:val="00AF0052"/>
    <w:rsid w:val="00AF019A"/>
    <w:rsid w:val="00AF022B"/>
    <w:rsid w:val="00AF03B0"/>
    <w:rsid w:val="00AF05C7"/>
    <w:rsid w:val="00AF08FC"/>
    <w:rsid w:val="00AF0A38"/>
    <w:rsid w:val="00AF0B42"/>
    <w:rsid w:val="00AF0B77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1B3"/>
    <w:rsid w:val="00AF444E"/>
    <w:rsid w:val="00AF46E3"/>
    <w:rsid w:val="00AF478C"/>
    <w:rsid w:val="00AF4D06"/>
    <w:rsid w:val="00AF4D30"/>
    <w:rsid w:val="00AF4F90"/>
    <w:rsid w:val="00AF4FAC"/>
    <w:rsid w:val="00AF51BD"/>
    <w:rsid w:val="00AF52C1"/>
    <w:rsid w:val="00AF52F8"/>
    <w:rsid w:val="00AF539E"/>
    <w:rsid w:val="00AF53B6"/>
    <w:rsid w:val="00AF5568"/>
    <w:rsid w:val="00AF5581"/>
    <w:rsid w:val="00AF56E8"/>
    <w:rsid w:val="00AF5867"/>
    <w:rsid w:val="00AF5AED"/>
    <w:rsid w:val="00AF5D41"/>
    <w:rsid w:val="00AF5EC0"/>
    <w:rsid w:val="00AF5EE0"/>
    <w:rsid w:val="00AF5FD8"/>
    <w:rsid w:val="00AF5FDD"/>
    <w:rsid w:val="00AF632C"/>
    <w:rsid w:val="00AF640D"/>
    <w:rsid w:val="00AF649D"/>
    <w:rsid w:val="00AF67EA"/>
    <w:rsid w:val="00AF6808"/>
    <w:rsid w:val="00AF6A5E"/>
    <w:rsid w:val="00AF6C32"/>
    <w:rsid w:val="00AF6F8F"/>
    <w:rsid w:val="00AF6FBA"/>
    <w:rsid w:val="00AF714F"/>
    <w:rsid w:val="00AF7591"/>
    <w:rsid w:val="00AF7A50"/>
    <w:rsid w:val="00AF7BC5"/>
    <w:rsid w:val="00AF7CDB"/>
    <w:rsid w:val="00AF7DB0"/>
    <w:rsid w:val="00AF7FD1"/>
    <w:rsid w:val="00AF7FF0"/>
    <w:rsid w:val="00B00432"/>
    <w:rsid w:val="00B008D3"/>
    <w:rsid w:val="00B00A94"/>
    <w:rsid w:val="00B00BF1"/>
    <w:rsid w:val="00B00E02"/>
    <w:rsid w:val="00B00F69"/>
    <w:rsid w:val="00B00F9E"/>
    <w:rsid w:val="00B010C8"/>
    <w:rsid w:val="00B0113C"/>
    <w:rsid w:val="00B01189"/>
    <w:rsid w:val="00B011D0"/>
    <w:rsid w:val="00B01336"/>
    <w:rsid w:val="00B01426"/>
    <w:rsid w:val="00B014A1"/>
    <w:rsid w:val="00B014D0"/>
    <w:rsid w:val="00B01686"/>
    <w:rsid w:val="00B01855"/>
    <w:rsid w:val="00B01ADC"/>
    <w:rsid w:val="00B01F79"/>
    <w:rsid w:val="00B01F9E"/>
    <w:rsid w:val="00B020C8"/>
    <w:rsid w:val="00B025A7"/>
    <w:rsid w:val="00B0284C"/>
    <w:rsid w:val="00B02892"/>
    <w:rsid w:val="00B02907"/>
    <w:rsid w:val="00B029BD"/>
    <w:rsid w:val="00B029F3"/>
    <w:rsid w:val="00B02FA2"/>
    <w:rsid w:val="00B03057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CB9"/>
    <w:rsid w:val="00B05CD1"/>
    <w:rsid w:val="00B05D14"/>
    <w:rsid w:val="00B05F8E"/>
    <w:rsid w:val="00B06046"/>
    <w:rsid w:val="00B061DD"/>
    <w:rsid w:val="00B06427"/>
    <w:rsid w:val="00B06463"/>
    <w:rsid w:val="00B0678E"/>
    <w:rsid w:val="00B067E0"/>
    <w:rsid w:val="00B068BC"/>
    <w:rsid w:val="00B0692A"/>
    <w:rsid w:val="00B06963"/>
    <w:rsid w:val="00B06C9C"/>
    <w:rsid w:val="00B06EF7"/>
    <w:rsid w:val="00B06F85"/>
    <w:rsid w:val="00B070A1"/>
    <w:rsid w:val="00B07332"/>
    <w:rsid w:val="00B07510"/>
    <w:rsid w:val="00B07603"/>
    <w:rsid w:val="00B076F5"/>
    <w:rsid w:val="00B07790"/>
    <w:rsid w:val="00B07798"/>
    <w:rsid w:val="00B0782C"/>
    <w:rsid w:val="00B07923"/>
    <w:rsid w:val="00B0792C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73A"/>
    <w:rsid w:val="00B10A55"/>
    <w:rsid w:val="00B10BFD"/>
    <w:rsid w:val="00B10C4A"/>
    <w:rsid w:val="00B10E95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4F7"/>
    <w:rsid w:val="00B125AD"/>
    <w:rsid w:val="00B125B5"/>
    <w:rsid w:val="00B129A7"/>
    <w:rsid w:val="00B12A43"/>
    <w:rsid w:val="00B12C23"/>
    <w:rsid w:val="00B12C52"/>
    <w:rsid w:val="00B12D32"/>
    <w:rsid w:val="00B12EAE"/>
    <w:rsid w:val="00B12EC2"/>
    <w:rsid w:val="00B12ECC"/>
    <w:rsid w:val="00B12F1F"/>
    <w:rsid w:val="00B132F9"/>
    <w:rsid w:val="00B133AA"/>
    <w:rsid w:val="00B13607"/>
    <w:rsid w:val="00B13B7A"/>
    <w:rsid w:val="00B13B7B"/>
    <w:rsid w:val="00B13BFC"/>
    <w:rsid w:val="00B13D1B"/>
    <w:rsid w:val="00B142F5"/>
    <w:rsid w:val="00B149C7"/>
    <w:rsid w:val="00B14B91"/>
    <w:rsid w:val="00B14DA8"/>
    <w:rsid w:val="00B14E1F"/>
    <w:rsid w:val="00B14E31"/>
    <w:rsid w:val="00B14ED0"/>
    <w:rsid w:val="00B14F12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563"/>
    <w:rsid w:val="00B167A3"/>
    <w:rsid w:val="00B16AB3"/>
    <w:rsid w:val="00B16C13"/>
    <w:rsid w:val="00B16C17"/>
    <w:rsid w:val="00B1705B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6E"/>
    <w:rsid w:val="00B20900"/>
    <w:rsid w:val="00B20A0A"/>
    <w:rsid w:val="00B20B6B"/>
    <w:rsid w:val="00B20E5F"/>
    <w:rsid w:val="00B20EBC"/>
    <w:rsid w:val="00B20EE4"/>
    <w:rsid w:val="00B20F20"/>
    <w:rsid w:val="00B20F78"/>
    <w:rsid w:val="00B20FC4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E00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400F"/>
    <w:rsid w:val="00B24232"/>
    <w:rsid w:val="00B242D9"/>
    <w:rsid w:val="00B24326"/>
    <w:rsid w:val="00B243CF"/>
    <w:rsid w:val="00B244AC"/>
    <w:rsid w:val="00B247FB"/>
    <w:rsid w:val="00B24800"/>
    <w:rsid w:val="00B248AE"/>
    <w:rsid w:val="00B249C6"/>
    <w:rsid w:val="00B24D91"/>
    <w:rsid w:val="00B25504"/>
    <w:rsid w:val="00B25AF3"/>
    <w:rsid w:val="00B25C18"/>
    <w:rsid w:val="00B25F4C"/>
    <w:rsid w:val="00B25FAF"/>
    <w:rsid w:val="00B26253"/>
    <w:rsid w:val="00B26289"/>
    <w:rsid w:val="00B2643A"/>
    <w:rsid w:val="00B2652E"/>
    <w:rsid w:val="00B26699"/>
    <w:rsid w:val="00B266AB"/>
    <w:rsid w:val="00B26833"/>
    <w:rsid w:val="00B268D7"/>
    <w:rsid w:val="00B26B13"/>
    <w:rsid w:val="00B26CE5"/>
    <w:rsid w:val="00B26E15"/>
    <w:rsid w:val="00B26EAD"/>
    <w:rsid w:val="00B273F1"/>
    <w:rsid w:val="00B276FB"/>
    <w:rsid w:val="00B2783F"/>
    <w:rsid w:val="00B27A04"/>
    <w:rsid w:val="00B27B36"/>
    <w:rsid w:val="00B27B73"/>
    <w:rsid w:val="00B27E73"/>
    <w:rsid w:val="00B27FCB"/>
    <w:rsid w:val="00B302BE"/>
    <w:rsid w:val="00B303EF"/>
    <w:rsid w:val="00B305FB"/>
    <w:rsid w:val="00B3088E"/>
    <w:rsid w:val="00B30DD7"/>
    <w:rsid w:val="00B3115E"/>
    <w:rsid w:val="00B311A7"/>
    <w:rsid w:val="00B31323"/>
    <w:rsid w:val="00B3164C"/>
    <w:rsid w:val="00B31952"/>
    <w:rsid w:val="00B31BAE"/>
    <w:rsid w:val="00B31C23"/>
    <w:rsid w:val="00B31CCE"/>
    <w:rsid w:val="00B31D23"/>
    <w:rsid w:val="00B31DDD"/>
    <w:rsid w:val="00B31F17"/>
    <w:rsid w:val="00B320A5"/>
    <w:rsid w:val="00B32127"/>
    <w:rsid w:val="00B3226B"/>
    <w:rsid w:val="00B32717"/>
    <w:rsid w:val="00B32989"/>
    <w:rsid w:val="00B32A4C"/>
    <w:rsid w:val="00B32A6F"/>
    <w:rsid w:val="00B32FF6"/>
    <w:rsid w:val="00B331AF"/>
    <w:rsid w:val="00B333F1"/>
    <w:rsid w:val="00B3354A"/>
    <w:rsid w:val="00B33555"/>
    <w:rsid w:val="00B33856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5E"/>
    <w:rsid w:val="00B3516D"/>
    <w:rsid w:val="00B35397"/>
    <w:rsid w:val="00B353B3"/>
    <w:rsid w:val="00B35450"/>
    <w:rsid w:val="00B359FF"/>
    <w:rsid w:val="00B35B59"/>
    <w:rsid w:val="00B35EA8"/>
    <w:rsid w:val="00B35F6E"/>
    <w:rsid w:val="00B360B5"/>
    <w:rsid w:val="00B3630E"/>
    <w:rsid w:val="00B36579"/>
    <w:rsid w:val="00B3671B"/>
    <w:rsid w:val="00B36760"/>
    <w:rsid w:val="00B367E3"/>
    <w:rsid w:val="00B36A8D"/>
    <w:rsid w:val="00B36E2B"/>
    <w:rsid w:val="00B36E70"/>
    <w:rsid w:val="00B36FA5"/>
    <w:rsid w:val="00B37028"/>
    <w:rsid w:val="00B37455"/>
    <w:rsid w:val="00B37767"/>
    <w:rsid w:val="00B377BE"/>
    <w:rsid w:val="00B37853"/>
    <w:rsid w:val="00B379B2"/>
    <w:rsid w:val="00B37B66"/>
    <w:rsid w:val="00B37B80"/>
    <w:rsid w:val="00B37C9C"/>
    <w:rsid w:val="00B37D33"/>
    <w:rsid w:val="00B37D63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CA3"/>
    <w:rsid w:val="00B40DBA"/>
    <w:rsid w:val="00B40E91"/>
    <w:rsid w:val="00B41060"/>
    <w:rsid w:val="00B4135A"/>
    <w:rsid w:val="00B413B7"/>
    <w:rsid w:val="00B4151B"/>
    <w:rsid w:val="00B41549"/>
    <w:rsid w:val="00B41570"/>
    <w:rsid w:val="00B4181D"/>
    <w:rsid w:val="00B41839"/>
    <w:rsid w:val="00B41A59"/>
    <w:rsid w:val="00B41EF1"/>
    <w:rsid w:val="00B41F49"/>
    <w:rsid w:val="00B42364"/>
    <w:rsid w:val="00B42457"/>
    <w:rsid w:val="00B4283C"/>
    <w:rsid w:val="00B4306B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7C"/>
    <w:rsid w:val="00B442E5"/>
    <w:rsid w:val="00B4444A"/>
    <w:rsid w:val="00B44552"/>
    <w:rsid w:val="00B44707"/>
    <w:rsid w:val="00B448CE"/>
    <w:rsid w:val="00B449D9"/>
    <w:rsid w:val="00B44B65"/>
    <w:rsid w:val="00B44D4C"/>
    <w:rsid w:val="00B44D95"/>
    <w:rsid w:val="00B45006"/>
    <w:rsid w:val="00B4505B"/>
    <w:rsid w:val="00B45311"/>
    <w:rsid w:val="00B453D7"/>
    <w:rsid w:val="00B453F2"/>
    <w:rsid w:val="00B4542F"/>
    <w:rsid w:val="00B454E0"/>
    <w:rsid w:val="00B4567E"/>
    <w:rsid w:val="00B45A29"/>
    <w:rsid w:val="00B45ACA"/>
    <w:rsid w:val="00B45CF5"/>
    <w:rsid w:val="00B45F6A"/>
    <w:rsid w:val="00B46396"/>
    <w:rsid w:val="00B46802"/>
    <w:rsid w:val="00B4693D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5E2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52"/>
    <w:rsid w:val="00B51093"/>
    <w:rsid w:val="00B5117B"/>
    <w:rsid w:val="00B514E9"/>
    <w:rsid w:val="00B51782"/>
    <w:rsid w:val="00B5189E"/>
    <w:rsid w:val="00B51DC5"/>
    <w:rsid w:val="00B51DF8"/>
    <w:rsid w:val="00B5202C"/>
    <w:rsid w:val="00B52062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B91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73F"/>
    <w:rsid w:val="00B55CB9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74E"/>
    <w:rsid w:val="00B578D0"/>
    <w:rsid w:val="00B57A62"/>
    <w:rsid w:val="00B57AB8"/>
    <w:rsid w:val="00B60493"/>
    <w:rsid w:val="00B60A36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2C"/>
    <w:rsid w:val="00B61F8B"/>
    <w:rsid w:val="00B61F9B"/>
    <w:rsid w:val="00B620CA"/>
    <w:rsid w:val="00B62140"/>
    <w:rsid w:val="00B62195"/>
    <w:rsid w:val="00B6222C"/>
    <w:rsid w:val="00B6244A"/>
    <w:rsid w:val="00B624DE"/>
    <w:rsid w:val="00B625E9"/>
    <w:rsid w:val="00B629BF"/>
    <w:rsid w:val="00B62A2D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753"/>
    <w:rsid w:val="00B65DBB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7BD"/>
    <w:rsid w:val="00B679AD"/>
    <w:rsid w:val="00B67A78"/>
    <w:rsid w:val="00B67E7B"/>
    <w:rsid w:val="00B70039"/>
    <w:rsid w:val="00B7011E"/>
    <w:rsid w:val="00B70127"/>
    <w:rsid w:val="00B70278"/>
    <w:rsid w:val="00B7028E"/>
    <w:rsid w:val="00B7033A"/>
    <w:rsid w:val="00B703CA"/>
    <w:rsid w:val="00B70464"/>
    <w:rsid w:val="00B70B66"/>
    <w:rsid w:val="00B70C47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9EB"/>
    <w:rsid w:val="00B71B56"/>
    <w:rsid w:val="00B71F30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AA6"/>
    <w:rsid w:val="00B73BB7"/>
    <w:rsid w:val="00B73BE3"/>
    <w:rsid w:val="00B73C08"/>
    <w:rsid w:val="00B73CC2"/>
    <w:rsid w:val="00B73CC3"/>
    <w:rsid w:val="00B7402B"/>
    <w:rsid w:val="00B741AB"/>
    <w:rsid w:val="00B74240"/>
    <w:rsid w:val="00B7430A"/>
    <w:rsid w:val="00B74340"/>
    <w:rsid w:val="00B744BD"/>
    <w:rsid w:val="00B74681"/>
    <w:rsid w:val="00B7470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966"/>
    <w:rsid w:val="00B75CC1"/>
    <w:rsid w:val="00B75DCA"/>
    <w:rsid w:val="00B75E06"/>
    <w:rsid w:val="00B75E7C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BA7"/>
    <w:rsid w:val="00B76D65"/>
    <w:rsid w:val="00B76E03"/>
    <w:rsid w:val="00B76E46"/>
    <w:rsid w:val="00B76FBF"/>
    <w:rsid w:val="00B771A7"/>
    <w:rsid w:val="00B773A0"/>
    <w:rsid w:val="00B773A7"/>
    <w:rsid w:val="00B7741A"/>
    <w:rsid w:val="00B77695"/>
    <w:rsid w:val="00B776F9"/>
    <w:rsid w:val="00B777CE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7"/>
    <w:rsid w:val="00B80B29"/>
    <w:rsid w:val="00B80C95"/>
    <w:rsid w:val="00B80D64"/>
    <w:rsid w:val="00B80E2B"/>
    <w:rsid w:val="00B80F8D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89"/>
    <w:rsid w:val="00B822CE"/>
    <w:rsid w:val="00B822DC"/>
    <w:rsid w:val="00B8240A"/>
    <w:rsid w:val="00B82463"/>
    <w:rsid w:val="00B827D1"/>
    <w:rsid w:val="00B82B14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0C1"/>
    <w:rsid w:val="00B842EF"/>
    <w:rsid w:val="00B843D3"/>
    <w:rsid w:val="00B84528"/>
    <w:rsid w:val="00B845BA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A3"/>
    <w:rsid w:val="00B869B9"/>
    <w:rsid w:val="00B86A8F"/>
    <w:rsid w:val="00B86AFB"/>
    <w:rsid w:val="00B86CCB"/>
    <w:rsid w:val="00B86FF4"/>
    <w:rsid w:val="00B8704C"/>
    <w:rsid w:val="00B87095"/>
    <w:rsid w:val="00B8711E"/>
    <w:rsid w:val="00B87172"/>
    <w:rsid w:val="00B8718F"/>
    <w:rsid w:val="00B87249"/>
    <w:rsid w:val="00B87405"/>
    <w:rsid w:val="00B874C5"/>
    <w:rsid w:val="00B875BE"/>
    <w:rsid w:val="00B87677"/>
    <w:rsid w:val="00B878B4"/>
    <w:rsid w:val="00B878DC"/>
    <w:rsid w:val="00B87911"/>
    <w:rsid w:val="00B87A58"/>
    <w:rsid w:val="00B87A7E"/>
    <w:rsid w:val="00B87BE5"/>
    <w:rsid w:val="00B87BED"/>
    <w:rsid w:val="00B87E96"/>
    <w:rsid w:val="00B87F27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D3"/>
    <w:rsid w:val="00B94D30"/>
    <w:rsid w:val="00B94EF9"/>
    <w:rsid w:val="00B94F91"/>
    <w:rsid w:val="00B951BF"/>
    <w:rsid w:val="00B952A4"/>
    <w:rsid w:val="00B953B1"/>
    <w:rsid w:val="00B955E4"/>
    <w:rsid w:val="00B955FD"/>
    <w:rsid w:val="00B956A8"/>
    <w:rsid w:val="00B95A05"/>
    <w:rsid w:val="00B95A0B"/>
    <w:rsid w:val="00B95B49"/>
    <w:rsid w:val="00B95DBE"/>
    <w:rsid w:val="00B95FDB"/>
    <w:rsid w:val="00B95FE1"/>
    <w:rsid w:val="00B96085"/>
    <w:rsid w:val="00B96266"/>
    <w:rsid w:val="00B965BA"/>
    <w:rsid w:val="00B96D85"/>
    <w:rsid w:val="00B96EB2"/>
    <w:rsid w:val="00B96F4C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38D"/>
    <w:rsid w:val="00BA04B9"/>
    <w:rsid w:val="00BA059B"/>
    <w:rsid w:val="00BA0666"/>
    <w:rsid w:val="00BA0852"/>
    <w:rsid w:val="00BA0C75"/>
    <w:rsid w:val="00BA0D2A"/>
    <w:rsid w:val="00BA0EAD"/>
    <w:rsid w:val="00BA0FA7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AD"/>
    <w:rsid w:val="00BA22E8"/>
    <w:rsid w:val="00BA2793"/>
    <w:rsid w:val="00BA279F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670"/>
    <w:rsid w:val="00BA3691"/>
    <w:rsid w:val="00BA36D3"/>
    <w:rsid w:val="00BA37C7"/>
    <w:rsid w:val="00BA3E99"/>
    <w:rsid w:val="00BA4084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B0A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2E2"/>
    <w:rsid w:val="00BA6388"/>
    <w:rsid w:val="00BA653B"/>
    <w:rsid w:val="00BA6613"/>
    <w:rsid w:val="00BA690B"/>
    <w:rsid w:val="00BA6B8F"/>
    <w:rsid w:val="00BA6BD4"/>
    <w:rsid w:val="00BA6D72"/>
    <w:rsid w:val="00BA6F08"/>
    <w:rsid w:val="00BA7135"/>
    <w:rsid w:val="00BA7164"/>
    <w:rsid w:val="00BA71B6"/>
    <w:rsid w:val="00BA71BC"/>
    <w:rsid w:val="00BA72DA"/>
    <w:rsid w:val="00BA7337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0EA6"/>
    <w:rsid w:val="00BB107A"/>
    <w:rsid w:val="00BB12EE"/>
    <w:rsid w:val="00BB1300"/>
    <w:rsid w:val="00BB146D"/>
    <w:rsid w:val="00BB1617"/>
    <w:rsid w:val="00BB1631"/>
    <w:rsid w:val="00BB16E2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AFC"/>
    <w:rsid w:val="00BB2B06"/>
    <w:rsid w:val="00BB2E62"/>
    <w:rsid w:val="00BB327E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3F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02"/>
    <w:rsid w:val="00BB5047"/>
    <w:rsid w:val="00BB517E"/>
    <w:rsid w:val="00BB5224"/>
    <w:rsid w:val="00BB55C1"/>
    <w:rsid w:val="00BB5F62"/>
    <w:rsid w:val="00BB601D"/>
    <w:rsid w:val="00BB6297"/>
    <w:rsid w:val="00BB62DD"/>
    <w:rsid w:val="00BB63FC"/>
    <w:rsid w:val="00BB6562"/>
    <w:rsid w:val="00BB6606"/>
    <w:rsid w:val="00BB6713"/>
    <w:rsid w:val="00BB68CE"/>
    <w:rsid w:val="00BB6D29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C01E0"/>
    <w:rsid w:val="00BC02A5"/>
    <w:rsid w:val="00BC0358"/>
    <w:rsid w:val="00BC03A6"/>
    <w:rsid w:val="00BC042F"/>
    <w:rsid w:val="00BC0820"/>
    <w:rsid w:val="00BC095E"/>
    <w:rsid w:val="00BC0B67"/>
    <w:rsid w:val="00BC0B91"/>
    <w:rsid w:val="00BC0C7F"/>
    <w:rsid w:val="00BC0D7E"/>
    <w:rsid w:val="00BC0E2A"/>
    <w:rsid w:val="00BC0E8C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CA6"/>
    <w:rsid w:val="00BC1EC1"/>
    <w:rsid w:val="00BC1FC1"/>
    <w:rsid w:val="00BC1FF0"/>
    <w:rsid w:val="00BC23DF"/>
    <w:rsid w:val="00BC2A1E"/>
    <w:rsid w:val="00BC2D49"/>
    <w:rsid w:val="00BC2D52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7F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5FE5"/>
    <w:rsid w:val="00BC614B"/>
    <w:rsid w:val="00BC633F"/>
    <w:rsid w:val="00BC640D"/>
    <w:rsid w:val="00BC6456"/>
    <w:rsid w:val="00BC6559"/>
    <w:rsid w:val="00BC66BC"/>
    <w:rsid w:val="00BC6950"/>
    <w:rsid w:val="00BC6C54"/>
    <w:rsid w:val="00BC6EC1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B4"/>
    <w:rsid w:val="00BD0660"/>
    <w:rsid w:val="00BD075C"/>
    <w:rsid w:val="00BD0A5B"/>
    <w:rsid w:val="00BD0AE1"/>
    <w:rsid w:val="00BD0AF9"/>
    <w:rsid w:val="00BD140E"/>
    <w:rsid w:val="00BD144B"/>
    <w:rsid w:val="00BD1504"/>
    <w:rsid w:val="00BD186F"/>
    <w:rsid w:val="00BD1BBA"/>
    <w:rsid w:val="00BD1C30"/>
    <w:rsid w:val="00BD1CBE"/>
    <w:rsid w:val="00BD1D08"/>
    <w:rsid w:val="00BD1D46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04F"/>
    <w:rsid w:val="00BD432C"/>
    <w:rsid w:val="00BD48CA"/>
    <w:rsid w:val="00BD49EE"/>
    <w:rsid w:val="00BD4A41"/>
    <w:rsid w:val="00BD4AE5"/>
    <w:rsid w:val="00BD4C1D"/>
    <w:rsid w:val="00BD4F91"/>
    <w:rsid w:val="00BD5151"/>
    <w:rsid w:val="00BD5277"/>
    <w:rsid w:val="00BD52B0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70"/>
    <w:rsid w:val="00BD6884"/>
    <w:rsid w:val="00BD688F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34A"/>
    <w:rsid w:val="00BD7486"/>
    <w:rsid w:val="00BD74D4"/>
    <w:rsid w:val="00BD74DA"/>
    <w:rsid w:val="00BD76B1"/>
    <w:rsid w:val="00BD77D4"/>
    <w:rsid w:val="00BD784A"/>
    <w:rsid w:val="00BD784C"/>
    <w:rsid w:val="00BD7891"/>
    <w:rsid w:val="00BD7AEA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0C2"/>
    <w:rsid w:val="00BE113E"/>
    <w:rsid w:val="00BE11F1"/>
    <w:rsid w:val="00BE132C"/>
    <w:rsid w:val="00BE13BD"/>
    <w:rsid w:val="00BE14BF"/>
    <w:rsid w:val="00BE152C"/>
    <w:rsid w:val="00BE1573"/>
    <w:rsid w:val="00BE16F2"/>
    <w:rsid w:val="00BE1804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4"/>
    <w:rsid w:val="00BE24CD"/>
    <w:rsid w:val="00BE26B9"/>
    <w:rsid w:val="00BE29A1"/>
    <w:rsid w:val="00BE2E03"/>
    <w:rsid w:val="00BE30D3"/>
    <w:rsid w:val="00BE30EA"/>
    <w:rsid w:val="00BE30F9"/>
    <w:rsid w:val="00BE31D8"/>
    <w:rsid w:val="00BE32B0"/>
    <w:rsid w:val="00BE333D"/>
    <w:rsid w:val="00BE3543"/>
    <w:rsid w:val="00BE384B"/>
    <w:rsid w:val="00BE3A5E"/>
    <w:rsid w:val="00BE3C08"/>
    <w:rsid w:val="00BE3CF0"/>
    <w:rsid w:val="00BE3E02"/>
    <w:rsid w:val="00BE4384"/>
    <w:rsid w:val="00BE465E"/>
    <w:rsid w:val="00BE46ED"/>
    <w:rsid w:val="00BE4A0E"/>
    <w:rsid w:val="00BE4A74"/>
    <w:rsid w:val="00BE4E17"/>
    <w:rsid w:val="00BE4E21"/>
    <w:rsid w:val="00BE4F47"/>
    <w:rsid w:val="00BE51F9"/>
    <w:rsid w:val="00BE5231"/>
    <w:rsid w:val="00BE5704"/>
    <w:rsid w:val="00BE598F"/>
    <w:rsid w:val="00BE5A28"/>
    <w:rsid w:val="00BE5C37"/>
    <w:rsid w:val="00BE5CC2"/>
    <w:rsid w:val="00BE5EB6"/>
    <w:rsid w:val="00BE5EC5"/>
    <w:rsid w:val="00BE5F19"/>
    <w:rsid w:val="00BE608C"/>
    <w:rsid w:val="00BE6193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06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4E7"/>
    <w:rsid w:val="00BF4679"/>
    <w:rsid w:val="00BF473E"/>
    <w:rsid w:val="00BF4772"/>
    <w:rsid w:val="00BF4780"/>
    <w:rsid w:val="00BF479B"/>
    <w:rsid w:val="00BF484C"/>
    <w:rsid w:val="00BF4A16"/>
    <w:rsid w:val="00BF4C11"/>
    <w:rsid w:val="00BF4D0C"/>
    <w:rsid w:val="00BF4F89"/>
    <w:rsid w:val="00BF502D"/>
    <w:rsid w:val="00BF51AB"/>
    <w:rsid w:val="00BF51CB"/>
    <w:rsid w:val="00BF51F7"/>
    <w:rsid w:val="00BF5370"/>
    <w:rsid w:val="00BF53D6"/>
    <w:rsid w:val="00BF5447"/>
    <w:rsid w:val="00BF55F9"/>
    <w:rsid w:val="00BF564A"/>
    <w:rsid w:val="00BF5671"/>
    <w:rsid w:val="00BF580A"/>
    <w:rsid w:val="00BF5A4B"/>
    <w:rsid w:val="00BF5D03"/>
    <w:rsid w:val="00BF5DE7"/>
    <w:rsid w:val="00BF5F45"/>
    <w:rsid w:val="00BF5F56"/>
    <w:rsid w:val="00BF609C"/>
    <w:rsid w:val="00BF617B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6ECD"/>
    <w:rsid w:val="00BF6F63"/>
    <w:rsid w:val="00BF70F9"/>
    <w:rsid w:val="00BF7159"/>
    <w:rsid w:val="00BF7165"/>
    <w:rsid w:val="00BF7195"/>
    <w:rsid w:val="00BF71A0"/>
    <w:rsid w:val="00BF72BE"/>
    <w:rsid w:val="00BF7799"/>
    <w:rsid w:val="00BF77E6"/>
    <w:rsid w:val="00BF7810"/>
    <w:rsid w:val="00BF78AC"/>
    <w:rsid w:val="00BF791D"/>
    <w:rsid w:val="00BF7C3B"/>
    <w:rsid w:val="00BF7E3A"/>
    <w:rsid w:val="00BF7EA7"/>
    <w:rsid w:val="00C000E8"/>
    <w:rsid w:val="00C00447"/>
    <w:rsid w:val="00C0052B"/>
    <w:rsid w:val="00C0055A"/>
    <w:rsid w:val="00C0056D"/>
    <w:rsid w:val="00C00750"/>
    <w:rsid w:val="00C0079D"/>
    <w:rsid w:val="00C00936"/>
    <w:rsid w:val="00C00949"/>
    <w:rsid w:val="00C00993"/>
    <w:rsid w:val="00C009AD"/>
    <w:rsid w:val="00C00A43"/>
    <w:rsid w:val="00C00A9C"/>
    <w:rsid w:val="00C00BCD"/>
    <w:rsid w:val="00C00E2A"/>
    <w:rsid w:val="00C00E87"/>
    <w:rsid w:val="00C00FA2"/>
    <w:rsid w:val="00C01479"/>
    <w:rsid w:val="00C016C5"/>
    <w:rsid w:val="00C018BA"/>
    <w:rsid w:val="00C01A27"/>
    <w:rsid w:val="00C01B70"/>
    <w:rsid w:val="00C01B8B"/>
    <w:rsid w:val="00C01BD8"/>
    <w:rsid w:val="00C01F27"/>
    <w:rsid w:val="00C02080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223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2B3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504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6FEB"/>
    <w:rsid w:val="00C072B2"/>
    <w:rsid w:val="00C073E1"/>
    <w:rsid w:val="00C07768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EAA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79"/>
    <w:rsid w:val="00C122CE"/>
    <w:rsid w:val="00C1242C"/>
    <w:rsid w:val="00C12433"/>
    <w:rsid w:val="00C12551"/>
    <w:rsid w:val="00C1274B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412"/>
    <w:rsid w:val="00C147DD"/>
    <w:rsid w:val="00C14A14"/>
    <w:rsid w:val="00C14A33"/>
    <w:rsid w:val="00C14A74"/>
    <w:rsid w:val="00C151ED"/>
    <w:rsid w:val="00C1523F"/>
    <w:rsid w:val="00C15295"/>
    <w:rsid w:val="00C1530F"/>
    <w:rsid w:val="00C15313"/>
    <w:rsid w:val="00C155FA"/>
    <w:rsid w:val="00C1563C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F95"/>
    <w:rsid w:val="00C17FCA"/>
    <w:rsid w:val="00C2005C"/>
    <w:rsid w:val="00C20296"/>
    <w:rsid w:val="00C20472"/>
    <w:rsid w:val="00C20690"/>
    <w:rsid w:val="00C20964"/>
    <w:rsid w:val="00C209E4"/>
    <w:rsid w:val="00C20A69"/>
    <w:rsid w:val="00C20D42"/>
    <w:rsid w:val="00C20D4F"/>
    <w:rsid w:val="00C20D90"/>
    <w:rsid w:val="00C20E37"/>
    <w:rsid w:val="00C20FAD"/>
    <w:rsid w:val="00C212D0"/>
    <w:rsid w:val="00C216DA"/>
    <w:rsid w:val="00C217DC"/>
    <w:rsid w:val="00C21A97"/>
    <w:rsid w:val="00C21AAC"/>
    <w:rsid w:val="00C21AE9"/>
    <w:rsid w:val="00C21AEF"/>
    <w:rsid w:val="00C21C84"/>
    <w:rsid w:val="00C21CC5"/>
    <w:rsid w:val="00C21DE3"/>
    <w:rsid w:val="00C21E82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2FC9"/>
    <w:rsid w:val="00C23064"/>
    <w:rsid w:val="00C23069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23"/>
    <w:rsid w:val="00C240BE"/>
    <w:rsid w:val="00C24113"/>
    <w:rsid w:val="00C24258"/>
    <w:rsid w:val="00C246CB"/>
    <w:rsid w:val="00C24715"/>
    <w:rsid w:val="00C247CE"/>
    <w:rsid w:val="00C24821"/>
    <w:rsid w:val="00C25402"/>
    <w:rsid w:val="00C255AF"/>
    <w:rsid w:val="00C256CB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3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49F"/>
    <w:rsid w:val="00C3062A"/>
    <w:rsid w:val="00C30632"/>
    <w:rsid w:val="00C30740"/>
    <w:rsid w:val="00C3082A"/>
    <w:rsid w:val="00C30A4A"/>
    <w:rsid w:val="00C30E93"/>
    <w:rsid w:val="00C30F4E"/>
    <w:rsid w:val="00C31033"/>
    <w:rsid w:val="00C311AD"/>
    <w:rsid w:val="00C31545"/>
    <w:rsid w:val="00C31569"/>
    <w:rsid w:val="00C31877"/>
    <w:rsid w:val="00C31955"/>
    <w:rsid w:val="00C31D8C"/>
    <w:rsid w:val="00C31E61"/>
    <w:rsid w:val="00C31E74"/>
    <w:rsid w:val="00C31ED3"/>
    <w:rsid w:val="00C323BE"/>
    <w:rsid w:val="00C32574"/>
    <w:rsid w:val="00C32949"/>
    <w:rsid w:val="00C32A4A"/>
    <w:rsid w:val="00C32D51"/>
    <w:rsid w:val="00C32DE9"/>
    <w:rsid w:val="00C32FD6"/>
    <w:rsid w:val="00C330BB"/>
    <w:rsid w:val="00C335FC"/>
    <w:rsid w:val="00C336CA"/>
    <w:rsid w:val="00C33910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7EA"/>
    <w:rsid w:val="00C3685C"/>
    <w:rsid w:val="00C36A70"/>
    <w:rsid w:val="00C36D73"/>
    <w:rsid w:val="00C36E93"/>
    <w:rsid w:val="00C37104"/>
    <w:rsid w:val="00C37550"/>
    <w:rsid w:val="00C3766E"/>
    <w:rsid w:val="00C37717"/>
    <w:rsid w:val="00C37795"/>
    <w:rsid w:val="00C378DA"/>
    <w:rsid w:val="00C37BE9"/>
    <w:rsid w:val="00C37C28"/>
    <w:rsid w:val="00C37D94"/>
    <w:rsid w:val="00C37DFA"/>
    <w:rsid w:val="00C400FF"/>
    <w:rsid w:val="00C40100"/>
    <w:rsid w:val="00C401A8"/>
    <w:rsid w:val="00C40530"/>
    <w:rsid w:val="00C40744"/>
    <w:rsid w:val="00C407F0"/>
    <w:rsid w:val="00C40923"/>
    <w:rsid w:val="00C40A05"/>
    <w:rsid w:val="00C40A17"/>
    <w:rsid w:val="00C40A90"/>
    <w:rsid w:val="00C40B4F"/>
    <w:rsid w:val="00C40DE7"/>
    <w:rsid w:val="00C40E46"/>
    <w:rsid w:val="00C411B9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B41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3EAE"/>
    <w:rsid w:val="00C441B2"/>
    <w:rsid w:val="00C4431B"/>
    <w:rsid w:val="00C4438F"/>
    <w:rsid w:val="00C443A9"/>
    <w:rsid w:val="00C444AD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91"/>
    <w:rsid w:val="00C477D1"/>
    <w:rsid w:val="00C477F4"/>
    <w:rsid w:val="00C47876"/>
    <w:rsid w:val="00C4790C"/>
    <w:rsid w:val="00C47BAD"/>
    <w:rsid w:val="00C47FFC"/>
    <w:rsid w:val="00C506A0"/>
    <w:rsid w:val="00C50779"/>
    <w:rsid w:val="00C50CA1"/>
    <w:rsid w:val="00C50D53"/>
    <w:rsid w:val="00C5107A"/>
    <w:rsid w:val="00C511B7"/>
    <w:rsid w:val="00C51263"/>
    <w:rsid w:val="00C513A9"/>
    <w:rsid w:val="00C51550"/>
    <w:rsid w:val="00C516A1"/>
    <w:rsid w:val="00C51C6E"/>
    <w:rsid w:val="00C51D71"/>
    <w:rsid w:val="00C51DDD"/>
    <w:rsid w:val="00C51E09"/>
    <w:rsid w:val="00C51EE6"/>
    <w:rsid w:val="00C51FFD"/>
    <w:rsid w:val="00C52369"/>
    <w:rsid w:val="00C523AB"/>
    <w:rsid w:val="00C52433"/>
    <w:rsid w:val="00C5258A"/>
    <w:rsid w:val="00C52620"/>
    <w:rsid w:val="00C527A7"/>
    <w:rsid w:val="00C52B90"/>
    <w:rsid w:val="00C52BBD"/>
    <w:rsid w:val="00C52C1C"/>
    <w:rsid w:val="00C52CF1"/>
    <w:rsid w:val="00C52D3B"/>
    <w:rsid w:val="00C52DD3"/>
    <w:rsid w:val="00C52EAC"/>
    <w:rsid w:val="00C531CF"/>
    <w:rsid w:val="00C532E9"/>
    <w:rsid w:val="00C536F6"/>
    <w:rsid w:val="00C53710"/>
    <w:rsid w:val="00C537A3"/>
    <w:rsid w:val="00C537EB"/>
    <w:rsid w:val="00C5389A"/>
    <w:rsid w:val="00C538FF"/>
    <w:rsid w:val="00C53A22"/>
    <w:rsid w:val="00C53B1C"/>
    <w:rsid w:val="00C53B45"/>
    <w:rsid w:val="00C53EC5"/>
    <w:rsid w:val="00C53F46"/>
    <w:rsid w:val="00C54173"/>
    <w:rsid w:val="00C5427B"/>
    <w:rsid w:val="00C5430E"/>
    <w:rsid w:val="00C5433B"/>
    <w:rsid w:val="00C5435D"/>
    <w:rsid w:val="00C54361"/>
    <w:rsid w:val="00C54382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3C5"/>
    <w:rsid w:val="00C55423"/>
    <w:rsid w:val="00C55471"/>
    <w:rsid w:val="00C55497"/>
    <w:rsid w:val="00C554CE"/>
    <w:rsid w:val="00C55554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511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2C"/>
    <w:rsid w:val="00C603D9"/>
    <w:rsid w:val="00C60451"/>
    <w:rsid w:val="00C60461"/>
    <w:rsid w:val="00C60908"/>
    <w:rsid w:val="00C609A5"/>
    <w:rsid w:val="00C60E18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744"/>
    <w:rsid w:val="00C62C6C"/>
    <w:rsid w:val="00C62E51"/>
    <w:rsid w:val="00C62E82"/>
    <w:rsid w:val="00C62E9F"/>
    <w:rsid w:val="00C632E6"/>
    <w:rsid w:val="00C63528"/>
    <w:rsid w:val="00C635D9"/>
    <w:rsid w:val="00C63648"/>
    <w:rsid w:val="00C6386B"/>
    <w:rsid w:val="00C639D2"/>
    <w:rsid w:val="00C63A37"/>
    <w:rsid w:val="00C63AC1"/>
    <w:rsid w:val="00C63B44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41C"/>
    <w:rsid w:val="00C6553D"/>
    <w:rsid w:val="00C658E2"/>
    <w:rsid w:val="00C6594A"/>
    <w:rsid w:val="00C65B11"/>
    <w:rsid w:val="00C65BAE"/>
    <w:rsid w:val="00C65C8F"/>
    <w:rsid w:val="00C65CB0"/>
    <w:rsid w:val="00C65F9F"/>
    <w:rsid w:val="00C6613C"/>
    <w:rsid w:val="00C66245"/>
    <w:rsid w:val="00C664C1"/>
    <w:rsid w:val="00C66522"/>
    <w:rsid w:val="00C66659"/>
    <w:rsid w:val="00C666AA"/>
    <w:rsid w:val="00C66864"/>
    <w:rsid w:val="00C668AA"/>
    <w:rsid w:val="00C66ABE"/>
    <w:rsid w:val="00C66B6D"/>
    <w:rsid w:val="00C66D52"/>
    <w:rsid w:val="00C66F70"/>
    <w:rsid w:val="00C6719C"/>
    <w:rsid w:val="00C671BE"/>
    <w:rsid w:val="00C6727C"/>
    <w:rsid w:val="00C672A8"/>
    <w:rsid w:val="00C67973"/>
    <w:rsid w:val="00C67C1A"/>
    <w:rsid w:val="00C67D2F"/>
    <w:rsid w:val="00C67E9A"/>
    <w:rsid w:val="00C67F8A"/>
    <w:rsid w:val="00C7038D"/>
    <w:rsid w:val="00C703D4"/>
    <w:rsid w:val="00C705AB"/>
    <w:rsid w:val="00C7113E"/>
    <w:rsid w:val="00C7117C"/>
    <w:rsid w:val="00C71301"/>
    <w:rsid w:val="00C71377"/>
    <w:rsid w:val="00C714FA"/>
    <w:rsid w:val="00C71808"/>
    <w:rsid w:val="00C71977"/>
    <w:rsid w:val="00C71DC1"/>
    <w:rsid w:val="00C71F28"/>
    <w:rsid w:val="00C72091"/>
    <w:rsid w:val="00C723FB"/>
    <w:rsid w:val="00C7245A"/>
    <w:rsid w:val="00C724C4"/>
    <w:rsid w:val="00C72514"/>
    <w:rsid w:val="00C7260F"/>
    <w:rsid w:val="00C7264A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1D"/>
    <w:rsid w:val="00C73768"/>
    <w:rsid w:val="00C7377C"/>
    <w:rsid w:val="00C73A55"/>
    <w:rsid w:val="00C73D04"/>
    <w:rsid w:val="00C73D3A"/>
    <w:rsid w:val="00C73DCC"/>
    <w:rsid w:val="00C73FB0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A81"/>
    <w:rsid w:val="00C75D99"/>
    <w:rsid w:val="00C75DDD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B9"/>
    <w:rsid w:val="00C77054"/>
    <w:rsid w:val="00C77238"/>
    <w:rsid w:val="00C7738E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99"/>
    <w:rsid w:val="00C803B9"/>
    <w:rsid w:val="00C80451"/>
    <w:rsid w:val="00C805A4"/>
    <w:rsid w:val="00C806D6"/>
    <w:rsid w:val="00C80806"/>
    <w:rsid w:val="00C80D28"/>
    <w:rsid w:val="00C80E26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EFA"/>
    <w:rsid w:val="00C81FE7"/>
    <w:rsid w:val="00C820D8"/>
    <w:rsid w:val="00C828C2"/>
    <w:rsid w:val="00C8290C"/>
    <w:rsid w:val="00C82C79"/>
    <w:rsid w:val="00C82E8F"/>
    <w:rsid w:val="00C82ED0"/>
    <w:rsid w:val="00C82FA3"/>
    <w:rsid w:val="00C83040"/>
    <w:rsid w:val="00C830EE"/>
    <w:rsid w:val="00C8312C"/>
    <w:rsid w:val="00C834B9"/>
    <w:rsid w:val="00C835B8"/>
    <w:rsid w:val="00C83682"/>
    <w:rsid w:val="00C839C5"/>
    <w:rsid w:val="00C83B67"/>
    <w:rsid w:val="00C83BEE"/>
    <w:rsid w:val="00C83E0A"/>
    <w:rsid w:val="00C83EBC"/>
    <w:rsid w:val="00C83FDD"/>
    <w:rsid w:val="00C841B7"/>
    <w:rsid w:val="00C8425B"/>
    <w:rsid w:val="00C84382"/>
    <w:rsid w:val="00C8451D"/>
    <w:rsid w:val="00C84701"/>
    <w:rsid w:val="00C84855"/>
    <w:rsid w:val="00C84AB2"/>
    <w:rsid w:val="00C84B04"/>
    <w:rsid w:val="00C84C45"/>
    <w:rsid w:val="00C84FEA"/>
    <w:rsid w:val="00C850C6"/>
    <w:rsid w:val="00C85120"/>
    <w:rsid w:val="00C8522A"/>
    <w:rsid w:val="00C852B9"/>
    <w:rsid w:val="00C8538B"/>
    <w:rsid w:val="00C853B9"/>
    <w:rsid w:val="00C85598"/>
    <w:rsid w:val="00C856EB"/>
    <w:rsid w:val="00C8580F"/>
    <w:rsid w:val="00C858F7"/>
    <w:rsid w:val="00C85A9D"/>
    <w:rsid w:val="00C85B18"/>
    <w:rsid w:val="00C85B7B"/>
    <w:rsid w:val="00C85BC8"/>
    <w:rsid w:val="00C85C30"/>
    <w:rsid w:val="00C85CAF"/>
    <w:rsid w:val="00C85CD8"/>
    <w:rsid w:val="00C85E5C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585"/>
    <w:rsid w:val="00C90620"/>
    <w:rsid w:val="00C90786"/>
    <w:rsid w:val="00C907F3"/>
    <w:rsid w:val="00C90CBF"/>
    <w:rsid w:val="00C90CE9"/>
    <w:rsid w:val="00C90E34"/>
    <w:rsid w:val="00C90EA2"/>
    <w:rsid w:val="00C91057"/>
    <w:rsid w:val="00C9107F"/>
    <w:rsid w:val="00C91163"/>
    <w:rsid w:val="00C91227"/>
    <w:rsid w:val="00C913EB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641"/>
    <w:rsid w:val="00C9272E"/>
    <w:rsid w:val="00C92751"/>
    <w:rsid w:val="00C927D2"/>
    <w:rsid w:val="00C92888"/>
    <w:rsid w:val="00C928E2"/>
    <w:rsid w:val="00C92FFD"/>
    <w:rsid w:val="00C933F7"/>
    <w:rsid w:val="00C934D5"/>
    <w:rsid w:val="00C9385D"/>
    <w:rsid w:val="00C93A2E"/>
    <w:rsid w:val="00C93B35"/>
    <w:rsid w:val="00C93C84"/>
    <w:rsid w:val="00C93EE2"/>
    <w:rsid w:val="00C93EEF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867"/>
    <w:rsid w:val="00C94A06"/>
    <w:rsid w:val="00C94AB3"/>
    <w:rsid w:val="00C94E44"/>
    <w:rsid w:val="00C94FEC"/>
    <w:rsid w:val="00C95131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1"/>
    <w:rsid w:val="00C96C66"/>
    <w:rsid w:val="00C96F73"/>
    <w:rsid w:val="00C97021"/>
    <w:rsid w:val="00C971C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0BC8"/>
    <w:rsid w:val="00CA0C7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82"/>
    <w:rsid w:val="00CA2FC2"/>
    <w:rsid w:val="00CA3000"/>
    <w:rsid w:val="00CA30DC"/>
    <w:rsid w:val="00CA34FA"/>
    <w:rsid w:val="00CA360A"/>
    <w:rsid w:val="00CA36C7"/>
    <w:rsid w:val="00CA3A49"/>
    <w:rsid w:val="00CA3EBC"/>
    <w:rsid w:val="00CA420E"/>
    <w:rsid w:val="00CA4278"/>
    <w:rsid w:val="00CA4440"/>
    <w:rsid w:val="00CA453B"/>
    <w:rsid w:val="00CA4584"/>
    <w:rsid w:val="00CA472B"/>
    <w:rsid w:val="00CA48AC"/>
    <w:rsid w:val="00CA495D"/>
    <w:rsid w:val="00CA49DD"/>
    <w:rsid w:val="00CA4A8C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940"/>
    <w:rsid w:val="00CA5A7F"/>
    <w:rsid w:val="00CA5ACE"/>
    <w:rsid w:val="00CA5AFC"/>
    <w:rsid w:val="00CA5D17"/>
    <w:rsid w:val="00CA5E57"/>
    <w:rsid w:val="00CA5E59"/>
    <w:rsid w:val="00CA5EBB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78F"/>
    <w:rsid w:val="00CA79F2"/>
    <w:rsid w:val="00CA7A0C"/>
    <w:rsid w:val="00CA7BEF"/>
    <w:rsid w:val="00CA7C2E"/>
    <w:rsid w:val="00CA7EBA"/>
    <w:rsid w:val="00CA7F5B"/>
    <w:rsid w:val="00CB030E"/>
    <w:rsid w:val="00CB03C1"/>
    <w:rsid w:val="00CB045D"/>
    <w:rsid w:val="00CB05C1"/>
    <w:rsid w:val="00CB070A"/>
    <w:rsid w:val="00CB083C"/>
    <w:rsid w:val="00CB0B3E"/>
    <w:rsid w:val="00CB0B84"/>
    <w:rsid w:val="00CB0DF8"/>
    <w:rsid w:val="00CB0FFA"/>
    <w:rsid w:val="00CB1208"/>
    <w:rsid w:val="00CB1294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4B"/>
    <w:rsid w:val="00CB219F"/>
    <w:rsid w:val="00CB21FF"/>
    <w:rsid w:val="00CB2230"/>
    <w:rsid w:val="00CB27EB"/>
    <w:rsid w:val="00CB2B14"/>
    <w:rsid w:val="00CB301A"/>
    <w:rsid w:val="00CB30D4"/>
    <w:rsid w:val="00CB32CD"/>
    <w:rsid w:val="00CB3472"/>
    <w:rsid w:val="00CB3473"/>
    <w:rsid w:val="00CB34BF"/>
    <w:rsid w:val="00CB3532"/>
    <w:rsid w:val="00CB37AD"/>
    <w:rsid w:val="00CB3922"/>
    <w:rsid w:val="00CB3C29"/>
    <w:rsid w:val="00CB3C87"/>
    <w:rsid w:val="00CB3D04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84F"/>
    <w:rsid w:val="00CB5D6B"/>
    <w:rsid w:val="00CB6241"/>
    <w:rsid w:val="00CB627D"/>
    <w:rsid w:val="00CB6500"/>
    <w:rsid w:val="00CB6516"/>
    <w:rsid w:val="00CB655C"/>
    <w:rsid w:val="00CB6599"/>
    <w:rsid w:val="00CB66BD"/>
    <w:rsid w:val="00CB6754"/>
    <w:rsid w:val="00CB6800"/>
    <w:rsid w:val="00CB6C38"/>
    <w:rsid w:val="00CB6C54"/>
    <w:rsid w:val="00CB7049"/>
    <w:rsid w:val="00CB710D"/>
    <w:rsid w:val="00CB72C6"/>
    <w:rsid w:val="00CB777C"/>
    <w:rsid w:val="00CB7987"/>
    <w:rsid w:val="00CB7C32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95"/>
    <w:rsid w:val="00CC13E9"/>
    <w:rsid w:val="00CC16A7"/>
    <w:rsid w:val="00CC188F"/>
    <w:rsid w:val="00CC1995"/>
    <w:rsid w:val="00CC1AF4"/>
    <w:rsid w:val="00CC1C1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2F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928"/>
    <w:rsid w:val="00CC4CDE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D4D"/>
    <w:rsid w:val="00CC5FC4"/>
    <w:rsid w:val="00CC5FF0"/>
    <w:rsid w:val="00CC6065"/>
    <w:rsid w:val="00CC606F"/>
    <w:rsid w:val="00CC6184"/>
    <w:rsid w:val="00CC6247"/>
    <w:rsid w:val="00CC629C"/>
    <w:rsid w:val="00CC65DC"/>
    <w:rsid w:val="00CC690E"/>
    <w:rsid w:val="00CC6C42"/>
    <w:rsid w:val="00CC6D80"/>
    <w:rsid w:val="00CC6D88"/>
    <w:rsid w:val="00CC7208"/>
    <w:rsid w:val="00CC72B4"/>
    <w:rsid w:val="00CC7388"/>
    <w:rsid w:val="00CC7431"/>
    <w:rsid w:val="00CC775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A2"/>
    <w:rsid w:val="00CD2AF6"/>
    <w:rsid w:val="00CD2B12"/>
    <w:rsid w:val="00CD2B62"/>
    <w:rsid w:val="00CD2DB4"/>
    <w:rsid w:val="00CD31B1"/>
    <w:rsid w:val="00CD32C3"/>
    <w:rsid w:val="00CD3319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55"/>
    <w:rsid w:val="00CD47E7"/>
    <w:rsid w:val="00CD4AB1"/>
    <w:rsid w:val="00CD4B95"/>
    <w:rsid w:val="00CD4BB5"/>
    <w:rsid w:val="00CD4F46"/>
    <w:rsid w:val="00CD51D5"/>
    <w:rsid w:val="00CD544B"/>
    <w:rsid w:val="00CD54F3"/>
    <w:rsid w:val="00CD55EB"/>
    <w:rsid w:val="00CD56CE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28B"/>
    <w:rsid w:val="00CD73FE"/>
    <w:rsid w:val="00CD75EF"/>
    <w:rsid w:val="00CD76F3"/>
    <w:rsid w:val="00CD7A4A"/>
    <w:rsid w:val="00CD7C88"/>
    <w:rsid w:val="00CD7DF8"/>
    <w:rsid w:val="00CD7F12"/>
    <w:rsid w:val="00CE02E9"/>
    <w:rsid w:val="00CE0341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2F49"/>
    <w:rsid w:val="00CE30C4"/>
    <w:rsid w:val="00CE319E"/>
    <w:rsid w:val="00CE32A7"/>
    <w:rsid w:val="00CE3515"/>
    <w:rsid w:val="00CE3567"/>
    <w:rsid w:val="00CE3699"/>
    <w:rsid w:val="00CE37FA"/>
    <w:rsid w:val="00CE3809"/>
    <w:rsid w:val="00CE38A8"/>
    <w:rsid w:val="00CE3948"/>
    <w:rsid w:val="00CE3B88"/>
    <w:rsid w:val="00CE3CA5"/>
    <w:rsid w:val="00CE3CD5"/>
    <w:rsid w:val="00CE3F1E"/>
    <w:rsid w:val="00CE424B"/>
    <w:rsid w:val="00CE44C9"/>
    <w:rsid w:val="00CE45DB"/>
    <w:rsid w:val="00CE4936"/>
    <w:rsid w:val="00CE49CF"/>
    <w:rsid w:val="00CE4A2B"/>
    <w:rsid w:val="00CE4A88"/>
    <w:rsid w:val="00CE4ABD"/>
    <w:rsid w:val="00CE4C1E"/>
    <w:rsid w:val="00CE4DF7"/>
    <w:rsid w:val="00CE4EB2"/>
    <w:rsid w:val="00CE5171"/>
    <w:rsid w:val="00CE5554"/>
    <w:rsid w:val="00CE56C2"/>
    <w:rsid w:val="00CE56F1"/>
    <w:rsid w:val="00CE5A0F"/>
    <w:rsid w:val="00CE5ECA"/>
    <w:rsid w:val="00CE615A"/>
    <w:rsid w:val="00CE6174"/>
    <w:rsid w:val="00CE62A9"/>
    <w:rsid w:val="00CE631E"/>
    <w:rsid w:val="00CE6472"/>
    <w:rsid w:val="00CE65B0"/>
    <w:rsid w:val="00CE68BC"/>
    <w:rsid w:val="00CE68CA"/>
    <w:rsid w:val="00CE6911"/>
    <w:rsid w:val="00CE6A7E"/>
    <w:rsid w:val="00CE6AC6"/>
    <w:rsid w:val="00CE6C6F"/>
    <w:rsid w:val="00CE7076"/>
    <w:rsid w:val="00CE714F"/>
    <w:rsid w:val="00CE72A0"/>
    <w:rsid w:val="00CE7488"/>
    <w:rsid w:val="00CE76FC"/>
    <w:rsid w:val="00CE7733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3E7"/>
    <w:rsid w:val="00CF1847"/>
    <w:rsid w:val="00CF1D2B"/>
    <w:rsid w:val="00CF1D6B"/>
    <w:rsid w:val="00CF1DB1"/>
    <w:rsid w:val="00CF1DDF"/>
    <w:rsid w:val="00CF1E2B"/>
    <w:rsid w:val="00CF1F2D"/>
    <w:rsid w:val="00CF1F5F"/>
    <w:rsid w:val="00CF20DC"/>
    <w:rsid w:val="00CF214C"/>
    <w:rsid w:val="00CF2229"/>
    <w:rsid w:val="00CF2338"/>
    <w:rsid w:val="00CF233E"/>
    <w:rsid w:val="00CF2718"/>
    <w:rsid w:val="00CF2720"/>
    <w:rsid w:val="00CF2806"/>
    <w:rsid w:val="00CF2863"/>
    <w:rsid w:val="00CF2EAE"/>
    <w:rsid w:val="00CF3028"/>
    <w:rsid w:val="00CF34BC"/>
    <w:rsid w:val="00CF395F"/>
    <w:rsid w:val="00CF3C1A"/>
    <w:rsid w:val="00CF3C7D"/>
    <w:rsid w:val="00CF3DC9"/>
    <w:rsid w:val="00CF3E77"/>
    <w:rsid w:val="00CF3ED6"/>
    <w:rsid w:val="00CF3FE2"/>
    <w:rsid w:val="00CF41DF"/>
    <w:rsid w:val="00CF42DA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42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CF7FCB"/>
    <w:rsid w:val="00D0011C"/>
    <w:rsid w:val="00D0013E"/>
    <w:rsid w:val="00D00192"/>
    <w:rsid w:val="00D00356"/>
    <w:rsid w:val="00D0050F"/>
    <w:rsid w:val="00D00535"/>
    <w:rsid w:val="00D00778"/>
    <w:rsid w:val="00D008A9"/>
    <w:rsid w:val="00D008DA"/>
    <w:rsid w:val="00D00B34"/>
    <w:rsid w:val="00D00D1A"/>
    <w:rsid w:val="00D0135E"/>
    <w:rsid w:val="00D014A4"/>
    <w:rsid w:val="00D01575"/>
    <w:rsid w:val="00D01617"/>
    <w:rsid w:val="00D01A6A"/>
    <w:rsid w:val="00D01AB8"/>
    <w:rsid w:val="00D01BD8"/>
    <w:rsid w:val="00D01F76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369"/>
    <w:rsid w:val="00D035F6"/>
    <w:rsid w:val="00D0361A"/>
    <w:rsid w:val="00D037B0"/>
    <w:rsid w:val="00D03D6C"/>
    <w:rsid w:val="00D0428E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192"/>
    <w:rsid w:val="00D05280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6BBA"/>
    <w:rsid w:val="00D0721F"/>
    <w:rsid w:val="00D073B1"/>
    <w:rsid w:val="00D0768F"/>
    <w:rsid w:val="00D07776"/>
    <w:rsid w:val="00D0792A"/>
    <w:rsid w:val="00D07A0B"/>
    <w:rsid w:val="00D07C23"/>
    <w:rsid w:val="00D07E08"/>
    <w:rsid w:val="00D07F23"/>
    <w:rsid w:val="00D07F43"/>
    <w:rsid w:val="00D1005E"/>
    <w:rsid w:val="00D10082"/>
    <w:rsid w:val="00D10108"/>
    <w:rsid w:val="00D10147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2048"/>
    <w:rsid w:val="00D120BA"/>
    <w:rsid w:val="00D1225A"/>
    <w:rsid w:val="00D123DF"/>
    <w:rsid w:val="00D124F9"/>
    <w:rsid w:val="00D1253E"/>
    <w:rsid w:val="00D125BD"/>
    <w:rsid w:val="00D125DA"/>
    <w:rsid w:val="00D12609"/>
    <w:rsid w:val="00D12E1F"/>
    <w:rsid w:val="00D13194"/>
    <w:rsid w:val="00D1351A"/>
    <w:rsid w:val="00D1352A"/>
    <w:rsid w:val="00D137F7"/>
    <w:rsid w:val="00D13862"/>
    <w:rsid w:val="00D13973"/>
    <w:rsid w:val="00D13FCD"/>
    <w:rsid w:val="00D1403D"/>
    <w:rsid w:val="00D14170"/>
    <w:rsid w:val="00D141ED"/>
    <w:rsid w:val="00D1441F"/>
    <w:rsid w:val="00D14674"/>
    <w:rsid w:val="00D14696"/>
    <w:rsid w:val="00D14945"/>
    <w:rsid w:val="00D14A92"/>
    <w:rsid w:val="00D14E70"/>
    <w:rsid w:val="00D14F94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519"/>
    <w:rsid w:val="00D20B56"/>
    <w:rsid w:val="00D20E4D"/>
    <w:rsid w:val="00D2109F"/>
    <w:rsid w:val="00D2143D"/>
    <w:rsid w:val="00D214E8"/>
    <w:rsid w:val="00D21622"/>
    <w:rsid w:val="00D216A7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B4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119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B92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7D0"/>
    <w:rsid w:val="00D30989"/>
    <w:rsid w:val="00D30A22"/>
    <w:rsid w:val="00D30AD3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68C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046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6E2A"/>
    <w:rsid w:val="00D37130"/>
    <w:rsid w:val="00D371BD"/>
    <w:rsid w:val="00D371D9"/>
    <w:rsid w:val="00D373D7"/>
    <w:rsid w:val="00D374DA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528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0EDB"/>
    <w:rsid w:val="00D41092"/>
    <w:rsid w:val="00D410CC"/>
    <w:rsid w:val="00D411DB"/>
    <w:rsid w:val="00D41266"/>
    <w:rsid w:val="00D41272"/>
    <w:rsid w:val="00D41392"/>
    <w:rsid w:val="00D413A6"/>
    <w:rsid w:val="00D413DD"/>
    <w:rsid w:val="00D413F7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265"/>
    <w:rsid w:val="00D4235D"/>
    <w:rsid w:val="00D42695"/>
    <w:rsid w:val="00D427E0"/>
    <w:rsid w:val="00D4292E"/>
    <w:rsid w:val="00D42BBC"/>
    <w:rsid w:val="00D42D88"/>
    <w:rsid w:val="00D42FEC"/>
    <w:rsid w:val="00D433EF"/>
    <w:rsid w:val="00D434DA"/>
    <w:rsid w:val="00D4351C"/>
    <w:rsid w:val="00D43530"/>
    <w:rsid w:val="00D43535"/>
    <w:rsid w:val="00D435B4"/>
    <w:rsid w:val="00D435CB"/>
    <w:rsid w:val="00D43868"/>
    <w:rsid w:val="00D4391F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546"/>
    <w:rsid w:val="00D44947"/>
    <w:rsid w:val="00D449B3"/>
    <w:rsid w:val="00D44A04"/>
    <w:rsid w:val="00D44B07"/>
    <w:rsid w:val="00D4509B"/>
    <w:rsid w:val="00D4517F"/>
    <w:rsid w:val="00D45614"/>
    <w:rsid w:val="00D45833"/>
    <w:rsid w:val="00D45956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5D"/>
    <w:rsid w:val="00D465C9"/>
    <w:rsid w:val="00D46628"/>
    <w:rsid w:val="00D466F4"/>
    <w:rsid w:val="00D46763"/>
    <w:rsid w:val="00D467A6"/>
    <w:rsid w:val="00D467CE"/>
    <w:rsid w:val="00D468C5"/>
    <w:rsid w:val="00D46B14"/>
    <w:rsid w:val="00D46CF6"/>
    <w:rsid w:val="00D46E19"/>
    <w:rsid w:val="00D46F1C"/>
    <w:rsid w:val="00D46F32"/>
    <w:rsid w:val="00D46F80"/>
    <w:rsid w:val="00D4703A"/>
    <w:rsid w:val="00D471D0"/>
    <w:rsid w:val="00D4725E"/>
    <w:rsid w:val="00D472FE"/>
    <w:rsid w:val="00D473E7"/>
    <w:rsid w:val="00D474BF"/>
    <w:rsid w:val="00D476C0"/>
    <w:rsid w:val="00D47A0C"/>
    <w:rsid w:val="00D47CC7"/>
    <w:rsid w:val="00D47D27"/>
    <w:rsid w:val="00D47DD3"/>
    <w:rsid w:val="00D50127"/>
    <w:rsid w:val="00D501B7"/>
    <w:rsid w:val="00D50483"/>
    <w:rsid w:val="00D5060E"/>
    <w:rsid w:val="00D5067C"/>
    <w:rsid w:val="00D50834"/>
    <w:rsid w:val="00D509AD"/>
    <w:rsid w:val="00D509BC"/>
    <w:rsid w:val="00D50E87"/>
    <w:rsid w:val="00D510B2"/>
    <w:rsid w:val="00D5125C"/>
    <w:rsid w:val="00D513DB"/>
    <w:rsid w:val="00D516C6"/>
    <w:rsid w:val="00D5181E"/>
    <w:rsid w:val="00D5183B"/>
    <w:rsid w:val="00D51852"/>
    <w:rsid w:val="00D51891"/>
    <w:rsid w:val="00D518B3"/>
    <w:rsid w:val="00D51A60"/>
    <w:rsid w:val="00D51C6A"/>
    <w:rsid w:val="00D51ECE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A5C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4C99"/>
    <w:rsid w:val="00D55372"/>
    <w:rsid w:val="00D5586A"/>
    <w:rsid w:val="00D55878"/>
    <w:rsid w:val="00D55946"/>
    <w:rsid w:val="00D55BA6"/>
    <w:rsid w:val="00D55C6A"/>
    <w:rsid w:val="00D55C79"/>
    <w:rsid w:val="00D55CA5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A7F"/>
    <w:rsid w:val="00D56F91"/>
    <w:rsid w:val="00D57156"/>
    <w:rsid w:val="00D571A9"/>
    <w:rsid w:val="00D57392"/>
    <w:rsid w:val="00D5755E"/>
    <w:rsid w:val="00D57634"/>
    <w:rsid w:val="00D57687"/>
    <w:rsid w:val="00D57760"/>
    <w:rsid w:val="00D57B78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783"/>
    <w:rsid w:val="00D62BBD"/>
    <w:rsid w:val="00D62E9A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01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02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6B1"/>
    <w:rsid w:val="00D67816"/>
    <w:rsid w:val="00D678FD"/>
    <w:rsid w:val="00D67CED"/>
    <w:rsid w:val="00D67DB7"/>
    <w:rsid w:val="00D67EF7"/>
    <w:rsid w:val="00D70048"/>
    <w:rsid w:val="00D70097"/>
    <w:rsid w:val="00D700E4"/>
    <w:rsid w:val="00D70246"/>
    <w:rsid w:val="00D7027B"/>
    <w:rsid w:val="00D703E3"/>
    <w:rsid w:val="00D70576"/>
    <w:rsid w:val="00D70618"/>
    <w:rsid w:val="00D70789"/>
    <w:rsid w:val="00D70839"/>
    <w:rsid w:val="00D709C2"/>
    <w:rsid w:val="00D70B67"/>
    <w:rsid w:val="00D70D07"/>
    <w:rsid w:val="00D70DBD"/>
    <w:rsid w:val="00D710D6"/>
    <w:rsid w:val="00D71135"/>
    <w:rsid w:val="00D71263"/>
    <w:rsid w:val="00D712AC"/>
    <w:rsid w:val="00D71375"/>
    <w:rsid w:val="00D71408"/>
    <w:rsid w:val="00D71549"/>
    <w:rsid w:val="00D716A7"/>
    <w:rsid w:val="00D716E0"/>
    <w:rsid w:val="00D71892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2F60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C6"/>
    <w:rsid w:val="00D73DF5"/>
    <w:rsid w:val="00D73E41"/>
    <w:rsid w:val="00D74010"/>
    <w:rsid w:val="00D741DD"/>
    <w:rsid w:val="00D74212"/>
    <w:rsid w:val="00D74308"/>
    <w:rsid w:val="00D74377"/>
    <w:rsid w:val="00D7437D"/>
    <w:rsid w:val="00D74514"/>
    <w:rsid w:val="00D745BB"/>
    <w:rsid w:val="00D74628"/>
    <w:rsid w:val="00D74678"/>
    <w:rsid w:val="00D748C0"/>
    <w:rsid w:val="00D74A1A"/>
    <w:rsid w:val="00D74D18"/>
    <w:rsid w:val="00D75011"/>
    <w:rsid w:val="00D75356"/>
    <w:rsid w:val="00D754F9"/>
    <w:rsid w:val="00D75799"/>
    <w:rsid w:val="00D7583A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AE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CB2"/>
    <w:rsid w:val="00D80D6D"/>
    <w:rsid w:val="00D80EA3"/>
    <w:rsid w:val="00D813EC"/>
    <w:rsid w:val="00D81A0B"/>
    <w:rsid w:val="00D81BD2"/>
    <w:rsid w:val="00D81C18"/>
    <w:rsid w:val="00D81CE8"/>
    <w:rsid w:val="00D81DCE"/>
    <w:rsid w:val="00D81F47"/>
    <w:rsid w:val="00D82049"/>
    <w:rsid w:val="00D820F6"/>
    <w:rsid w:val="00D821DB"/>
    <w:rsid w:val="00D824A7"/>
    <w:rsid w:val="00D8251D"/>
    <w:rsid w:val="00D826A9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A49"/>
    <w:rsid w:val="00D83DBA"/>
    <w:rsid w:val="00D83EDD"/>
    <w:rsid w:val="00D83F2F"/>
    <w:rsid w:val="00D83FF5"/>
    <w:rsid w:val="00D840CC"/>
    <w:rsid w:val="00D84289"/>
    <w:rsid w:val="00D8458F"/>
    <w:rsid w:val="00D846EB"/>
    <w:rsid w:val="00D84780"/>
    <w:rsid w:val="00D84813"/>
    <w:rsid w:val="00D8483A"/>
    <w:rsid w:val="00D848F9"/>
    <w:rsid w:val="00D849C2"/>
    <w:rsid w:val="00D84C0A"/>
    <w:rsid w:val="00D84D06"/>
    <w:rsid w:val="00D84DD2"/>
    <w:rsid w:val="00D85051"/>
    <w:rsid w:val="00D85222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639"/>
    <w:rsid w:val="00D86A09"/>
    <w:rsid w:val="00D86A34"/>
    <w:rsid w:val="00D86A84"/>
    <w:rsid w:val="00D86E41"/>
    <w:rsid w:val="00D86EDE"/>
    <w:rsid w:val="00D87186"/>
    <w:rsid w:val="00D871B0"/>
    <w:rsid w:val="00D87316"/>
    <w:rsid w:val="00D8763C"/>
    <w:rsid w:val="00D87731"/>
    <w:rsid w:val="00D87A79"/>
    <w:rsid w:val="00D87AAA"/>
    <w:rsid w:val="00D87BBB"/>
    <w:rsid w:val="00D90054"/>
    <w:rsid w:val="00D90055"/>
    <w:rsid w:val="00D90398"/>
    <w:rsid w:val="00D904A4"/>
    <w:rsid w:val="00D90BF8"/>
    <w:rsid w:val="00D90DDE"/>
    <w:rsid w:val="00D91052"/>
    <w:rsid w:val="00D9112C"/>
    <w:rsid w:val="00D91229"/>
    <w:rsid w:val="00D91241"/>
    <w:rsid w:val="00D915B4"/>
    <w:rsid w:val="00D9178E"/>
    <w:rsid w:val="00D91976"/>
    <w:rsid w:val="00D91AC5"/>
    <w:rsid w:val="00D91CFE"/>
    <w:rsid w:val="00D91D67"/>
    <w:rsid w:val="00D91FA4"/>
    <w:rsid w:val="00D91FC9"/>
    <w:rsid w:val="00D9235A"/>
    <w:rsid w:val="00D925AE"/>
    <w:rsid w:val="00D925BC"/>
    <w:rsid w:val="00D928D5"/>
    <w:rsid w:val="00D92980"/>
    <w:rsid w:val="00D92A7A"/>
    <w:rsid w:val="00D92AED"/>
    <w:rsid w:val="00D92C67"/>
    <w:rsid w:val="00D92C73"/>
    <w:rsid w:val="00D92CE5"/>
    <w:rsid w:val="00D92D42"/>
    <w:rsid w:val="00D93093"/>
    <w:rsid w:val="00D930A2"/>
    <w:rsid w:val="00D9312F"/>
    <w:rsid w:val="00D931CA"/>
    <w:rsid w:val="00D93530"/>
    <w:rsid w:val="00D9393C"/>
    <w:rsid w:val="00D93BC0"/>
    <w:rsid w:val="00D93BCC"/>
    <w:rsid w:val="00D93F79"/>
    <w:rsid w:val="00D940B1"/>
    <w:rsid w:val="00D9434B"/>
    <w:rsid w:val="00D94545"/>
    <w:rsid w:val="00D945B6"/>
    <w:rsid w:val="00D947A7"/>
    <w:rsid w:val="00D9496C"/>
    <w:rsid w:val="00D94B56"/>
    <w:rsid w:val="00D94B9D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497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15B"/>
    <w:rsid w:val="00DA036D"/>
    <w:rsid w:val="00DA0628"/>
    <w:rsid w:val="00DA06EB"/>
    <w:rsid w:val="00DA0C04"/>
    <w:rsid w:val="00DA0C6C"/>
    <w:rsid w:val="00DA0E12"/>
    <w:rsid w:val="00DA0FFC"/>
    <w:rsid w:val="00DA123A"/>
    <w:rsid w:val="00DA13EC"/>
    <w:rsid w:val="00DA1425"/>
    <w:rsid w:val="00DA1466"/>
    <w:rsid w:val="00DA16C2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4F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CEA"/>
    <w:rsid w:val="00DA5D09"/>
    <w:rsid w:val="00DA5E29"/>
    <w:rsid w:val="00DA5F0B"/>
    <w:rsid w:val="00DA61F7"/>
    <w:rsid w:val="00DA63DC"/>
    <w:rsid w:val="00DA6565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6FCA"/>
    <w:rsid w:val="00DA710A"/>
    <w:rsid w:val="00DA7255"/>
    <w:rsid w:val="00DA7353"/>
    <w:rsid w:val="00DA738A"/>
    <w:rsid w:val="00DA7467"/>
    <w:rsid w:val="00DA76E3"/>
    <w:rsid w:val="00DA776A"/>
    <w:rsid w:val="00DA78D8"/>
    <w:rsid w:val="00DA7B93"/>
    <w:rsid w:val="00DA7C0E"/>
    <w:rsid w:val="00DA7CC1"/>
    <w:rsid w:val="00DA7E3D"/>
    <w:rsid w:val="00DB0041"/>
    <w:rsid w:val="00DB0201"/>
    <w:rsid w:val="00DB0409"/>
    <w:rsid w:val="00DB0465"/>
    <w:rsid w:val="00DB064A"/>
    <w:rsid w:val="00DB0B88"/>
    <w:rsid w:val="00DB0C4A"/>
    <w:rsid w:val="00DB0D2D"/>
    <w:rsid w:val="00DB0E1D"/>
    <w:rsid w:val="00DB0E4C"/>
    <w:rsid w:val="00DB0E50"/>
    <w:rsid w:val="00DB1187"/>
    <w:rsid w:val="00DB1378"/>
    <w:rsid w:val="00DB18A3"/>
    <w:rsid w:val="00DB1A13"/>
    <w:rsid w:val="00DB1A6E"/>
    <w:rsid w:val="00DB1B01"/>
    <w:rsid w:val="00DB1B97"/>
    <w:rsid w:val="00DB1C6C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643"/>
    <w:rsid w:val="00DB3732"/>
    <w:rsid w:val="00DB37A0"/>
    <w:rsid w:val="00DB37A2"/>
    <w:rsid w:val="00DB38D4"/>
    <w:rsid w:val="00DB398E"/>
    <w:rsid w:val="00DB3C3F"/>
    <w:rsid w:val="00DB3C75"/>
    <w:rsid w:val="00DB3CB2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1A9"/>
    <w:rsid w:val="00DB52A6"/>
    <w:rsid w:val="00DB52DF"/>
    <w:rsid w:val="00DB54AA"/>
    <w:rsid w:val="00DB54AD"/>
    <w:rsid w:val="00DB55F0"/>
    <w:rsid w:val="00DB55FF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F48"/>
    <w:rsid w:val="00DB6F91"/>
    <w:rsid w:val="00DB70F6"/>
    <w:rsid w:val="00DB7190"/>
    <w:rsid w:val="00DB7429"/>
    <w:rsid w:val="00DB749E"/>
    <w:rsid w:val="00DB7536"/>
    <w:rsid w:val="00DB75A9"/>
    <w:rsid w:val="00DB7619"/>
    <w:rsid w:val="00DB76EC"/>
    <w:rsid w:val="00DB76FD"/>
    <w:rsid w:val="00DB77DC"/>
    <w:rsid w:val="00DB7A51"/>
    <w:rsid w:val="00DB7AEC"/>
    <w:rsid w:val="00DB7B20"/>
    <w:rsid w:val="00DB7B28"/>
    <w:rsid w:val="00DB7BB7"/>
    <w:rsid w:val="00DB7C82"/>
    <w:rsid w:val="00DB7CA2"/>
    <w:rsid w:val="00DB7D5D"/>
    <w:rsid w:val="00DB7DED"/>
    <w:rsid w:val="00DB7E6C"/>
    <w:rsid w:val="00DB7E96"/>
    <w:rsid w:val="00DC008B"/>
    <w:rsid w:val="00DC0354"/>
    <w:rsid w:val="00DC037C"/>
    <w:rsid w:val="00DC0529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223D"/>
    <w:rsid w:val="00DC2370"/>
    <w:rsid w:val="00DC23A2"/>
    <w:rsid w:val="00DC2455"/>
    <w:rsid w:val="00DC24D3"/>
    <w:rsid w:val="00DC282E"/>
    <w:rsid w:val="00DC2AA4"/>
    <w:rsid w:val="00DC2AD8"/>
    <w:rsid w:val="00DC2BEB"/>
    <w:rsid w:val="00DC2E88"/>
    <w:rsid w:val="00DC31D4"/>
    <w:rsid w:val="00DC3375"/>
    <w:rsid w:val="00DC33C7"/>
    <w:rsid w:val="00DC34C0"/>
    <w:rsid w:val="00DC3519"/>
    <w:rsid w:val="00DC3559"/>
    <w:rsid w:val="00DC3587"/>
    <w:rsid w:val="00DC3594"/>
    <w:rsid w:val="00DC3595"/>
    <w:rsid w:val="00DC366D"/>
    <w:rsid w:val="00DC3838"/>
    <w:rsid w:val="00DC3929"/>
    <w:rsid w:val="00DC3CD5"/>
    <w:rsid w:val="00DC3F0D"/>
    <w:rsid w:val="00DC4117"/>
    <w:rsid w:val="00DC41C6"/>
    <w:rsid w:val="00DC43A7"/>
    <w:rsid w:val="00DC4505"/>
    <w:rsid w:val="00DC46CA"/>
    <w:rsid w:val="00DC46E1"/>
    <w:rsid w:val="00DC4C3F"/>
    <w:rsid w:val="00DC4C68"/>
    <w:rsid w:val="00DC53B9"/>
    <w:rsid w:val="00DC5737"/>
    <w:rsid w:val="00DC583D"/>
    <w:rsid w:val="00DC5C12"/>
    <w:rsid w:val="00DC5F7B"/>
    <w:rsid w:val="00DC60B3"/>
    <w:rsid w:val="00DC60C2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3C2"/>
    <w:rsid w:val="00DC7409"/>
    <w:rsid w:val="00DC7602"/>
    <w:rsid w:val="00DC762D"/>
    <w:rsid w:val="00DC7BFB"/>
    <w:rsid w:val="00DC7F4F"/>
    <w:rsid w:val="00DC7F72"/>
    <w:rsid w:val="00DC7FB3"/>
    <w:rsid w:val="00DC7FF1"/>
    <w:rsid w:val="00DD001A"/>
    <w:rsid w:val="00DD02BD"/>
    <w:rsid w:val="00DD0369"/>
    <w:rsid w:val="00DD03C6"/>
    <w:rsid w:val="00DD0461"/>
    <w:rsid w:val="00DD0613"/>
    <w:rsid w:val="00DD06D0"/>
    <w:rsid w:val="00DD0884"/>
    <w:rsid w:val="00DD0903"/>
    <w:rsid w:val="00DD0AC5"/>
    <w:rsid w:val="00DD0D78"/>
    <w:rsid w:val="00DD0E4C"/>
    <w:rsid w:val="00DD0E7B"/>
    <w:rsid w:val="00DD11A7"/>
    <w:rsid w:val="00DD1243"/>
    <w:rsid w:val="00DD1315"/>
    <w:rsid w:val="00DD146B"/>
    <w:rsid w:val="00DD181C"/>
    <w:rsid w:val="00DD1E4B"/>
    <w:rsid w:val="00DD2079"/>
    <w:rsid w:val="00DD2165"/>
    <w:rsid w:val="00DD22B9"/>
    <w:rsid w:val="00DD22FB"/>
    <w:rsid w:val="00DD2475"/>
    <w:rsid w:val="00DD2796"/>
    <w:rsid w:val="00DD27D9"/>
    <w:rsid w:val="00DD2979"/>
    <w:rsid w:val="00DD29A2"/>
    <w:rsid w:val="00DD2A04"/>
    <w:rsid w:val="00DD2A69"/>
    <w:rsid w:val="00DD2B28"/>
    <w:rsid w:val="00DD2C43"/>
    <w:rsid w:val="00DD3074"/>
    <w:rsid w:val="00DD32B2"/>
    <w:rsid w:val="00DD32DE"/>
    <w:rsid w:val="00DD3396"/>
    <w:rsid w:val="00DD35DE"/>
    <w:rsid w:val="00DD36DD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709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58E"/>
    <w:rsid w:val="00DD77F2"/>
    <w:rsid w:val="00DD7BB3"/>
    <w:rsid w:val="00DE02B5"/>
    <w:rsid w:val="00DE02EA"/>
    <w:rsid w:val="00DE0358"/>
    <w:rsid w:val="00DE0460"/>
    <w:rsid w:val="00DE052A"/>
    <w:rsid w:val="00DE057D"/>
    <w:rsid w:val="00DE05B6"/>
    <w:rsid w:val="00DE093C"/>
    <w:rsid w:val="00DE0A54"/>
    <w:rsid w:val="00DE0B01"/>
    <w:rsid w:val="00DE1248"/>
    <w:rsid w:val="00DE140B"/>
    <w:rsid w:val="00DE1624"/>
    <w:rsid w:val="00DE170A"/>
    <w:rsid w:val="00DE17E9"/>
    <w:rsid w:val="00DE186B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524"/>
    <w:rsid w:val="00DE254D"/>
    <w:rsid w:val="00DE292A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ABF"/>
    <w:rsid w:val="00DE4BED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8B9"/>
    <w:rsid w:val="00DE5977"/>
    <w:rsid w:val="00DE5AC5"/>
    <w:rsid w:val="00DE5B07"/>
    <w:rsid w:val="00DE5BDC"/>
    <w:rsid w:val="00DE5D66"/>
    <w:rsid w:val="00DE5D9B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915"/>
    <w:rsid w:val="00DE6AD0"/>
    <w:rsid w:val="00DE6AF7"/>
    <w:rsid w:val="00DE6B3C"/>
    <w:rsid w:val="00DE6BD7"/>
    <w:rsid w:val="00DE6C28"/>
    <w:rsid w:val="00DE6C32"/>
    <w:rsid w:val="00DE6DC4"/>
    <w:rsid w:val="00DE6EC7"/>
    <w:rsid w:val="00DE6FD5"/>
    <w:rsid w:val="00DE6FD7"/>
    <w:rsid w:val="00DE7379"/>
    <w:rsid w:val="00DE7529"/>
    <w:rsid w:val="00DE782E"/>
    <w:rsid w:val="00DE7955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7AC"/>
    <w:rsid w:val="00DF185E"/>
    <w:rsid w:val="00DF1B76"/>
    <w:rsid w:val="00DF1B84"/>
    <w:rsid w:val="00DF1D44"/>
    <w:rsid w:val="00DF1D4F"/>
    <w:rsid w:val="00DF1E90"/>
    <w:rsid w:val="00DF205D"/>
    <w:rsid w:val="00DF2079"/>
    <w:rsid w:val="00DF20C8"/>
    <w:rsid w:val="00DF2105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24B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0AE"/>
    <w:rsid w:val="00DF518F"/>
    <w:rsid w:val="00DF53A2"/>
    <w:rsid w:val="00DF5A2D"/>
    <w:rsid w:val="00DF5A90"/>
    <w:rsid w:val="00DF5D20"/>
    <w:rsid w:val="00DF5DBD"/>
    <w:rsid w:val="00DF5E8C"/>
    <w:rsid w:val="00DF5EAB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32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67"/>
    <w:rsid w:val="00DF7F8B"/>
    <w:rsid w:val="00E00088"/>
    <w:rsid w:val="00E0031C"/>
    <w:rsid w:val="00E0034F"/>
    <w:rsid w:val="00E0046F"/>
    <w:rsid w:val="00E0052D"/>
    <w:rsid w:val="00E00829"/>
    <w:rsid w:val="00E00867"/>
    <w:rsid w:val="00E0089B"/>
    <w:rsid w:val="00E00921"/>
    <w:rsid w:val="00E00993"/>
    <w:rsid w:val="00E00A19"/>
    <w:rsid w:val="00E00A3D"/>
    <w:rsid w:val="00E00ABD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20"/>
    <w:rsid w:val="00E021C3"/>
    <w:rsid w:val="00E02368"/>
    <w:rsid w:val="00E023E9"/>
    <w:rsid w:val="00E02408"/>
    <w:rsid w:val="00E025F8"/>
    <w:rsid w:val="00E026CF"/>
    <w:rsid w:val="00E028A3"/>
    <w:rsid w:val="00E02D04"/>
    <w:rsid w:val="00E02E52"/>
    <w:rsid w:val="00E02E7F"/>
    <w:rsid w:val="00E033F6"/>
    <w:rsid w:val="00E0349E"/>
    <w:rsid w:val="00E036BF"/>
    <w:rsid w:val="00E03726"/>
    <w:rsid w:val="00E03768"/>
    <w:rsid w:val="00E037C2"/>
    <w:rsid w:val="00E03AAD"/>
    <w:rsid w:val="00E03BE5"/>
    <w:rsid w:val="00E03D06"/>
    <w:rsid w:val="00E03E97"/>
    <w:rsid w:val="00E0404D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EE"/>
    <w:rsid w:val="00E07985"/>
    <w:rsid w:val="00E07A2B"/>
    <w:rsid w:val="00E07B0A"/>
    <w:rsid w:val="00E07D0F"/>
    <w:rsid w:val="00E07E66"/>
    <w:rsid w:val="00E07EDA"/>
    <w:rsid w:val="00E1002C"/>
    <w:rsid w:val="00E10045"/>
    <w:rsid w:val="00E100A6"/>
    <w:rsid w:val="00E105D9"/>
    <w:rsid w:val="00E106DB"/>
    <w:rsid w:val="00E10B8A"/>
    <w:rsid w:val="00E10D4C"/>
    <w:rsid w:val="00E10E1D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CF3"/>
    <w:rsid w:val="00E11D39"/>
    <w:rsid w:val="00E11E44"/>
    <w:rsid w:val="00E1200F"/>
    <w:rsid w:val="00E1219B"/>
    <w:rsid w:val="00E1271D"/>
    <w:rsid w:val="00E127B7"/>
    <w:rsid w:val="00E12901"/>
    <w:rsid w:val="00E12A0E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4002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C36"/>
    <w:rsid w:val="00E14E4B"/>
    <w:rsid w:val="00E14F86"/>
    <w:rsid w:val="00E15089"/>
    <w:rsid w:val="00E150DB"/>
    <w:rsid w:val="00E151CB"/>
    <w:rsid w:val="00E15493"/>
    <w:rsid w:val="00E15651"/>
    <w:rsid w:val="00E15782"/>
    <w:rsid w:val="00E157A2"/>
    <w:rsid w:val="00E15981"/>
    <w:rsid w:val="00E15A30"/>
    <w:rsid w:val="00E15D74"/>
    <w:rsid w:val="00E15EE5"/>
    <w:rsid w:val="00E16003"/>
    <w:rsid w:val="00E160AA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6C0"/>
    <w:rsid w:val="00E17703"/>
    <w:rsid w:val="00E177D8"/>
    <w:rsid w:val="00E17881"/>
    <w:rsid w:val="00E17C84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0FA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2E20"/>
    <w:rsid w:val="00E2334D"/>
    <w:rsid w:val="00E233C4"/>
    <w:rsid w:val="00E23420"/>
    <w:rsid w:val="00E23635"/>
    <w:rsid w:val="00E23A61"/>
    <w:rsid w:val="00E23BB3"/>
    <w:rsid w:val="00E23C34"/>
    <w:rsid w:val="00E23C8B"/>
    <w:rsid w:val="00E23CD9"/>
    <w:rsid w:val="00E23E6E"/>
    <w:rsid w:val="00E2412E"/>
    <w:rsid w:val="00E241FA"/>
    <w:rsid w:val="00E2427B"/>
    <w:rsid w:val="00E242AB"/>
    <w:rsid w:val="00E24400"/>
    <w:rsid w:val="00E244A4"/>
    <w:rsid w:val="00E245EC"/>
    <w:rsid w:val="00E24673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601"/>
    <w:rsid w:val="00E2589C"/>
    <w:rsid w:val="00E2598C"/>
    <w:rsid w:val="00E25A11"/>
    <w:rsid w:val="00E25A84"/>
    <w:rsid w:val="00E25AC2"/>
    <w:rsid w:val="00E25CAC"/>
    <w:rsid w:val="00E25D89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C8"/>
    <w:rsid w:val="00E272FD"/>
    <w:rsid w:val="00E277BC"/>
    <w:rsid w:val="00E27A0C"/>
    <w:rsid w:val="00E27AE2"/>
    <w:rsid w:val="00E27C6F"/>
    <w:rsid w:val="00E27F20"/>
    <w:rsid w:val="00E300AB"/>
    <w:rsid w:val="00E30132"/>
    <w:rsid w:val="00E3014A"/>
    <w:rsid w:val="00E3019E"/>
    <w:rsid w:val="00E304A6"/>
    <w:rsid w:val="00E304F1"/>
    <w:rsid w:val="00E30565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5B1"/>
    <w:rsid w:val="00E3173E"/>
    <w:rsid w:val="00E31880"/>
    <w:rsid w:val="00E31EFC"/>
    <w:rsid w:val="00E31FDC"/>
    <w:rsid w:val="00E3265B"/>
    <w:rsid w:val="00E32902"/>
    <w:rsid w:val="00E329C9"/>
    <w:rsid w:val="00E32A29"/>
    <w:rsid w:val="00E32AE6"/>
    <w:rsid w:val="00E32BAF"/>
    <w:rsid w:val="00E32D38"/>
    <w:rsid w:val="00E330CC"/>
    <w:rsid w:val="00E3310F"/>
    <w:rsid w:val="00E33221"/>
    <w:rsid w:val="00E33436"/>
    <w:rsid w:val="00E334C7"/>
    <w:rsid w:val="00E335F7"/>
    <w:rsid w:val="00E33931"/>
    <w:rsid w:val="00E339FD"/>
    <w:rsid w:val="00E33A58"/>
    <w:rsid w:val="00E33A5C"/>
    <w:rsid w:val="00E33A67"/>
    <w:rsid w:val="00E33B29"/>
    <w:rsid w:val="00E33BD9"/>
    <w:rsid w:val="00E33D5D"/>
    <w:rsid w:val="00E33F74"/>
    <w:rsid w:val="00E33F76"/>
    <w:rsid w:val="00E33FFE"/>
    <w:rsid w:val="00E341D2"/>
    <w:rsid w:val="00E3428C"/>
    <w:rsid w:val="00E342A8"/>
    <w:rsid w:val="00E342B8"/>
    <w:rsid w:val="00E342ED"/>
    <w:rsid w:val="00E344F5"/>
    <w:rsid w:val="00E34622"/>
    <w:rsid w:val="00E34688"/>
    <w:rsid w:val="00E3468A"/>
    <w:rsid w:val="00E34A0F"/>
    <w:rsid w:val="00E34C53"/>
    <w:rsid w:val="00E34EC2"/>
    <w:rsid w:val="00E350E1"/>
    <w:rsid w:val="00E3527E"/>
    <w:rsid w:val="00E352AE"/>
    <w:rsid w:val="00E354C2"/>
    <w:rsid w:val="00E3554A"/>
    <w:rsid w:val="00E35623"/>
    <w:rsid w:val="00E35821"/>
    <w:rsid w:val="00E35883"/>
    <w:rsid w:val="00E35B16"/>
    <w:rsid w:val="00E35BA8"/>
    <w:rsid w:val="00E360C2"/>
    <w:rsid w:val="00E36581"/>
    <w:rsid w:val="00E365E7"/>
    <w:rsid w:val="00E36727"/>
    <w:rsid w:val="00E36BAC"/>
    <w:rsid w:val="00E37079"/>
    <w:rsid w:val="00E37152"/>
    <w:rsid w:val="00E3729D"/>
    <w:rsid w:val="00E374B0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027"/>
    <w:rsid w:val="00E4214D"/>
    <w:rsid w:val="00E4220C"/>
    <w:rsid w:val="00E4226E"/>
    <w:rsid w:val="00E42431"/>
    <w:rsid w:val="00E42762"/>
    <w:rsid w:val="00E42830"/>
    <w:rsid w:val="00E42961"/>
    <w:rsid w:val="00E43330"/>
    <w:rsid w:val="00E4347A"/>
    <w:rsid w:val="00E434C7"/>
    <w:rsid w:val="00E436A2"/>
    <w:rsid w:val="00E439F4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A73"/>
    <w:rsid w:val="00E45B9A"/>
    <w:rsid w:val="00E45BCF"/>
    <w:rsid w:val="00E45D8D"/>
    <w:rsid w:val="00E45DF6"/>
    <w:rsid w:val="00E45EA3"/>
    <w:rsid w:val="00E461DF"/>
    <w:rsid w:val="00E461EB"/>
    <w:rsid w:val="00E464ED"/>
    <w:rsid w:val="00E4670A"/>
    <w:rsid w:val="00E46831"/>
    <w:rsid w:val="00E46887"/>
    <w:rsid w:val="00E469BB"/>
    <w:rsid w:val="00E46CA1"/>
    <w:rsid w:val="00E46DB0"/>
    <w:rsid w:val="00E46E4E"/>
    <w:rsid w:val="00E46E50"/>
    <w:rsid w:val="00E46E7C"/>
    <w:rsid w:val="00E472C8"/>
    <w:rsid w:val="00E47353"/>
    <w:rsid w:val="00E4741D"/>
    <w:rsid w:val="00E47673"/>
    <w:rsid w:val="00E47737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4C"/>
    <w:rsid w:val="00E5049D"/>
    <w:rsid w:val="00E505AA"/>
    <w:rsid w:val="00E506AC"/>
    <w:rsid w:val="00E50924"/>
    <w:rsid w:val="00E50DA7"/>
    <w:rsid w:val="00E50DB1"/>
    <w:rsid w:val="00E50E5F"/>
    <w:rsid w:val="00E513DE"/>
    <w:rsid w:val="00E513E5"/>
    <w:rsid w:val="00E513ED"/>
    <w:rsid w:val="00E51625"/>
    <w:rsid w:val="00E5175C"/>
    <w:rsid w:val="00E517B9"/>
    <w:rsid w:val="00E517C7"/>
    <w:rsid w:val="00E518C8"/>
    <w:rsid w:val="00E5198D"/>
    <w:rsid w:val="00E51A1C"/>
    <w:rsid w:val="00E51AF6"/>
    <w:rsid w:val="00E51CD5"/>
    <w:rsid w:val="00E51CE2"/>
    <w:rsid w:val="00E51DF4"/>
    <w:rsid w:val="00E51F81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14"/>
    <w:rsid w:val="00E52ABF"/>
    <w:rsid w:val="00E52AE4"/>
    <w:rsid w:val="00E52B10"/>
    <w:rsid w:val="00E52D89"/>
    <w:rsid w:val="00E52ECB"/>
    <w:rsid w:val="00E52F45"/>
    <w:rsid w:val="00E531FE"/>
    <w:rsid w:val="00E53247"/>
    <w:rsid w:val="00E533ED"/>
    <w:rsid w:val="00E535F6"/>
    <w:rsid w:val="00E53739"/>
    <w:rsid w:val="00E537C6"/>
    <w:rsid w:val="00E53BE3"/>
    <w:rsid w:val="00E53C8A"/>
    <w:rsid w:val="00E53CEF"/>
    <w:rsid w:val="00E53E42"/>
    <w:rsid w:val="00E54359"/>
    <w:rsid w:val="00E5435A"/>
    <w:rsid w:val="00E54377"/>
    <w:rsid w:val="00E54657"/>
    <w:rsid w:val="00E54AA6"/>
    <w:rsid w:val="00E54B79"/>
    <w:rsid w:val="00E54C03"/>
    <w:rsid w:val="00E54C5A"/>
    <w:rsid w:val="00E54C5F"/>
    <w:rsid w:val="00E54D2E"/>
    <w:rsid w:val="00E54F90"/>
    <w:rsid w:val="00E5502C"/>
    <w:rsid w:val="00E5505B"/>
    <w:rsid w:val="00E55129"/>
    <w:rsid w:val="00E553BC"/>
    <w:rsid w:val="00E5541A"/>
    <w:rsid w:val="00E554A5"/>
    <w:rsid w:val="00E55A5B"/>
    <w:rsid w:val="00E55B0C"/>
    <w:rsid w:val="00E55D2E"/>
    <w:rsid w:val="00E55F3A"/>
    <w:rsid w:val="00E55F66"/>
    <w:rsid w:val="00E5652C"/>
    <w:rsid w:val="00E56AB1"/>
    <w:rsid w:val="00E56BA5"/>
    <w:rsid w:val="00E56CD2"/>
    <w:rsid w:val="00E56D73"/>
    <w:rsid w:val="00E56F03"/>
    <w:rsid w:val="00E57133"/>
    <w:rsid w:val="00E57141"/>
    <w:rsid w:val="00E5720C"/>
    <w:rsid w:val="00E57518"/>
    <w:rsid w:val="00E5752C"/>
    <w:rsid w:val="00E57552"/>
    <w:rsid w:val="00E5755C"/>
    <w:rsid w:val="00E57B79"/>
    <w:rsid w:val="00E57BB4"/>
    <w:rsid w:val="00E57D9F"/>
    <w:rsid w:val="00E60182"/>
    <w:rsid w:val="00E602F6"/>
    <w:rsid w:val="00E60322"/>
    <w:rsid w:val="00E603DF"/>
    <w:rsid w:val="00E60572"/>
    <w:rsid w:val="00E60605"/>
    <w:rsid w:val="00E60626"/>
    <w:rsid w:val="00E6095E"/>
    <w:rsid w:val="00E60A16"/>
    <w:rsid w:val="00E60AB1"/>
    <w:rsid w:val="00E60BA2"/>
    <w:rsid w:val="00E60DCA"/>
    <w:rsid w:val="00E60FCD"/>
    <w:rsid w:val="00E61026"/>
    <w:rsid w:val="00E61070"/>
    <w:rsid w:val="00E610F7"/>
    <w:rsid w:val="00E6163A"/>
    <w:rsid w:val="00E61AA4"/>
    <w:rsid w:val="00E61B21"/>
    <w:rsid w:val="00E61BA5"/>
    <w:rsid w:val="00E61C3B"/>
    <w:rsid w:val="00E61C96"/>
    <w:rsid w:val="00E61FAB"/>
    <w:rsid w:val="00E61FD5"/>
    <w:rsid w:val="00E6219B"/>
    <w:rsid w:val="00E6254C"/>
    <w:rsid w:val="00E625A0"/>
    <w:rsid w:val="00E626C7"/>
    <w:rsid w:val="00E627FE"/>
    <w:rsid w:val="00E628CD"/>
    <w:rsid w:val="00E6297A"/>
    <w:rsid w:val="00E629AC"/>
    <w:rsid w:val="00E62A0A"/>
    <w:rsid w:val="00E62BB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44C"/>
    <w:rsid w:val="00E64605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C8F"/>
    <w:rsid w:val="00E65D0B"/>
    <w:rsid w:val="00E65D6C"/>
    <w:rsid w:val="00E65DBE"/>
    <w:rsid w:val="00E66153"/>
    <w:rsid w:val="00E661B8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0F0"/>
    <w:rsid w:val="00E6723E"/>
    <w:rsid w:val="00E6737F"/>
    <w:rsid w:val="00E67409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68E"/>
    <w:rsid w:val="00E7078F"/>
    <w:rsid w:val="00E70C8E"/>
    <w:rsid w:val="00E7107D"/>
    <w:rsid w:val="00E7107E"/>
    <w:rsid w:val="00E71189"/>
    <w:rsid w:val="00E7119E"/>
    <w:rsid w:val="00E711E4"/>
    <w:rsid w:val="00E71203"/>
    <w:rsid w:val="00E7135F"/>
    <w:rsid w:val="00E7138E"/>
    <w:rsid w:val="00E71416"/>
    <w:rsid w:val="00E718F5"/>
    <w:rsid w:val="00E71A67"/>
    <w:rsid w:val="00E71B5F"/>
    <w:rsid w:val="00E71B72"/>
    <w:rsid w:val="00E71BA7"/>
    <w:rsid w:val="00E71C77"/>
    <w:rsid w:val="00E71E00"/>
    <w:rsid w:val="00E72184"/>
    <w:rsid w:val="00E722E3"/>
    <w:rsid w:val="00E72384"/>
    <w:rsid w:val="00E72715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6A7"/>
    <w:rsid w:val="00E73885"/>
    <w:rsid w:val="00E73A43"/>
    <w:rsid w:val="00E73ABA"/>
    <w:rsid w:val="00E73D1A"/>
    <w:rsid w:val="00E740DC"/>
    <w:rsid w:val="00E741F4"/>
    <w:rsid w:val="00E74346"/>
    <w:rsid w:val="00E74373"/>
    <w:rsid w:val="00E746E8"/>
    <w:rsid w:val="00E74744"/>
    <w:rsid w:val="00E748B9"/>
    <w:rsid w:val="00E74B30"/>
    <w:rsid w:val="00E74B89"/>
    <w:rsid w:val="00E74C50"/>
    <w:rsid w:val="00E74C89"/>
    <w:rsid w:val="00E74DB6"/>
    <w:rsid w:val="00E74F98"/>
    <w:rsid w:val="00E750AA"/>
    <w:rsid w:val="00E7511A"/>
    <w:rsid w:val="00E75202"/>
    <w:rsid w:val="00E7521C"/>
    <w:rsid w:val="00E7522C"/>
    <w:rsid w:val="00E752CF"/>
    <w:rsid w:val="00E753A9"/>
    <w:rsid w:val="00E75623"/>
    <w:rsid w:val="00E7580D"/>
    <w:rsid w:val="00E7599A"/>
    <w:rsid w:val="00E75C82"/>
    <w:rsid w:val="00E75E1B"/>
    <w:rsid w:val="00E75EC5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D97"/>
    <w:rsid w:val="00E76E76"/>
    <w:rsid w:val="00E76F0D"/>
    <w:rsid w:val="00E7706E"/>
    <w:rsid w:val="00E7725B"/>
    <w:rsid w:val="00E77352"/>
    <w:rsid w:val="00E77381"/>
    <w:rsid w:val="00E77400"/>
    <w:rsid w:val="00E77419"/>
    <w:rsid w:val="00E774A1"/>
    <w:rsid w:val="00E774CB"/>
    <w:rsid w:val="00E77707"/>
    <w:rsid w:val="00E77B16"/>
    <w:rsid w:val="00E77B77"/>
    <w:rsid w:val="00E77BE9"/>
    <w:rsid w:val="00E77D0F"/>
    <w:rsid w:val="00E77EA5"/>
    <w:rsid w:val="00E77ECF"/>
    <w:rsid w:val="00E77F67"/>
    <w:rsid w:val="00E80079"/>
    <w:rsid w:val="00E80177"/>
    <w:rsid w:val="00E802DF"/>
    <w:rsid w:val="00E80391"/>
    <w:rsid w:val="00E803EC"/>
    <w:rsid w:val="00E804D0"/>
    <w:rsid w:val="00E80636"/>
    <w:rsid w:val="00E8076F"/>
    <w:rsid w:val="00E80C89"/>
    <w:rsid w:val="00E80DF6"/>
    <w:rsid w:val="00E80DFC"/>
    <w:rsid w:val="00E80E3C"/>
    <w:rsid w:val="00E80EE3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C42"/>
    <w:rsid w:val="00E82D7A"/>
    <w:rsid w:val="00E82DC6"/>
    <w:rsid w:val="00E82F16"/>
    <w:rsid w:val="00E82F28"/>
    <w:rsid w:val="00E82FE8"/>
    <w:rsid w:val="00E8301C"/>
    <w:rsid w:val="00E8319E"/>
    <w:rsid w:val="00E8343A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BA0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A3E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87F65"/>
    <w:rsid w:val="00E90079"/>
    <w:rsid w:val="00E9010D"/>
    <w:rsid w:val="00E901B5"/>
    <w:rsid w:val="00E90266"/>
    <w:rsid w:val="00E904F9"/>
    <w:rsid w:val="00E90654"/>
    <w:rsid w:val="00E90720"/>
    <w:rsid w:val="00E90721"/>
    <w:rsid w:val="00E90CCB"/>
    <w:rsid w:val="00E90F26"/>
    <w:rsid w:val="00E91102"/>
    <w:rsid w:val="00E9111A"/>
    <w:rsid w:val="00E91306"/>
    <w:rsid w:val="00E9140A"/>
    <w:rsid w:val="00E91479"/>
    <w:rsid w:val="00E91501"/>
    <w:rsid w:val="00E917FB"/>
    <w:rsid w:val="00E9199C"/>
    <w:rsid w:val="00E91A0E"/>
    <w:rsid w:val="00E91BB4"/>
    <w:rsid w:val="00E91E86"/>
    <w:rsid w:val="00E91F6B"/>
    <w:rsid w:val="00E9206D"/>
    <w:rsid w:val="00E92091"/>
    <w:rsid w:val="00E92340"/>
    <w:rsid w:val="00E92394"/>
    <w:rsid w:val="00E92420"/>
    <w:rsid w:val="00E92426"/>
    <w:rsid w:val="00E92552"/>
    <w:rsid w:val="00E927F8"/>
    <w:rsid w:val="00E92803"/>
    <w:rsid w:val="00E92A65"/>
    <w:rsid w:val="00E92C1E"/>
    <w:rsid w:val="00E92F50"/>
    <w:rsid w:val="00E93138"/>
    <w:rsid w:val="00E931B4"/>
    <w:rsid w:val="00E931E2"/>
    <w:rsid w:val="00E935E1"/>
    <w:rsid w:val="00E937BA"/>
    <w:rsid w:val="00E93C13"/>
    <w:rsid w:val="00E93CE2"/>
    <w:rsid w:val="00E93E7C"/>
    <w:rsid w:val="00E93FE0"/>
    <w:rsid w:val="00E94185"/>
    <w:rsid w:val="00E94438"/>
    <w:rsid w:val="00E944EB"/>
    <w:rsid w:val="00E94653"/>
    <w:rsid w:val="00E947A4"/>
    <w:rsid w:val="00E94801"/>
    <w:rsid w:val="00E9483F"/>
    <w:rsid w:val="00E94945"/>
    <w:rsid w:val="00E9497F"/>
    <w:rsid w:val="00E94AFC"/>
    <w:rsid w:val="00E94DD8"/>
    <w:rsid w:val="00E94E3F"/>
    <w:rsid w:val="00E94EC3"/>
    <w:rsid w:val="00E94EF4"/>
    <w:rsid w:val="00E94F7C"/>
    <w:rsid w:val="00E95160"/>
    <w:rsid w:val="00E95380"/>
    <w:rsid w:val="00E953A9"/>
    <w:rsid w:val="00E9556A"/>
    <w:rsid w:val="00E95782"/>
    <w:rsid w:val="00E9592F"/>
    <w:rsid w:val="00E959F1"/>
    <w:rsid w:val="00E95A64"/>
    <w:rsid w:val="00E95A72"/>
    <w:rsid w:val="00E95A7A"/>
    <w:rsid w:val="00E95B21"/>
    <w:rsid w:val="00E95B3B"/>
    <w:rsid w:val="00E95C57"/>
    <w:rsid w:val="00E95CAE"/>
    <w:rsid w:val="00E95D88"/>
    <w:rsid w:val="00E95DA1"/>
    <w:rsid w:val="00E95E73"/>
    <w:rsid w:val="00E95FB3"/>
    <w:rsid w:val="00E9603F"/>
    <w:rsid w:val="00E96160"/>
    <w:rsid w:val="00E962BF"/>
    <w:rsid w:val="00E962C5"/>
    <w:rsid w:val="00E963D5"/>
    <w:rsid w:val="00E963DC"/>
    <w:rsid w:val="00E964A5"/>
    <w:rsid w:val="00E964E8"/>
    <w:rsid w:val="00E96519"/>
    <w:rsid w:val="00E967AA"/>
    <w:rsid w:val="00E969DF"/>
    <w:rsid w:val="00E96BFD"/>
    <w:rsid w:val="00E96CCB"/>
    <w:rsid w:val="00E96E5A"/>
    <w:rsid w:val="00E96F4E"/>
    <w:rsid w:val="00E9728E"/>
    <w:rsid w:val="00E97352"/>
    <w:rsid w:val="00E97552"/>
    <w:rsid w:val="00E97652"/>
    <w:rsid w:val="00E9778A"/>
    <w:rsid w:val="00E97A46"/>
    <w:rsid w:val="00E97A72"/>
    <w:rsid w:val="00E97C16"/>
    <w:rsid w:val="00E97C79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940"/>
    <w:rsid w:val="00EA0A33"/>
    <w:rsid w:val="00EA0A7F"/>
    <w:rsid w:val="00EA0B51"/>
    <w:rsid w:val="00EA0CB4"/>
    <w:rsid w:val="00EA0D2F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9CF"/>
    <w:rsid w:val="00EA2B2E"/>
    <w:rsid w:val="00EA2BEA"/>
    <w:rsid w:val="00EA2C87"/>
    <w:rsid w:val="00EA2DC2"/>
    <w:rsid w:val="00EA2F26"/>
    <w:rsid w:val="00EA30EF"/>
    <w:rsid w:val="00EA311B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3F80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C8D"/>
    <w:rsid w:val="00EA6C9C"/>
    <w:rsid w:val="00EA6F3D"/>
    <w:rsid w:val="00EA6FA8"/>
    <w:rsid w:val="00EA708E"/>
    <w:rsid w:val="00EA72AA"/>
    <w:rsid w:val="00EA73E1"/>
    <w:rsid w:val="00EA74C1"/>
    <w:rsid w:val="00EA74E8"/>
    <w:rsid w:val="00EA75FF"/>
    <w:rsid w:val="00EA7603"/>
    <w:rsid w:val="00EA7C0C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98A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B0C"/>
    <w:rsid w:val="00EB2BEF"/>
    <w:rsid w:val="00EB2EAC"/>
    <w:rsid w:val="00EB2EE2"/>
    <w:rsid w:val="00EB30BF"/>
    <w:rsid w:val="00EB3108"/>
    <w:rsid w:val="00EB31A2"/>
    <w:rsid w:val="00EB31C0"/>
    <w:rsid w:val="00EB31F7"/>
    <w:rsid w:val="00EB3409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49F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1E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6FAF"/>
    <w:rsid w:val="00EB70DE"/>
    <w:rsid w:val="00EB7176"/>
    <w:rsid w:val="00EB71D9"/>
    <w:rsid w:val="00EB721B"/>
    <w:rsid w:val="00EB73BE"/>
    <w:rsid w:val="00EB75D3"/>
    <w:rsid w:val="00EB76BE"/>
    <w:rsid w:val="00EB7D5E"/>
    <w:rsid w:val="00EB7DA8"/>
    <w:rsid w:val="00EB7DBF"/>
    <w:rsid w:val="00EC0074"/>
    <w:rsid w:val="00EC00D9"/>
    <w:rsid w:val="00EC01AA"/>
    <w:rsid w:val="00EC01D8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455"/>
    <w:rsid w:val="00EC24F8"/>
    <w:rsid w:val="00EC2A58"/>
    <w:rsid w:val="00EC2B3D"/>
    <w:rsid w:val="00EC2D10"/>
    <w:rsid w:val="00EC31E0"/>
    <w:rsid w:val="00EC3258"/>
    <w:rsid w:val="00EC3427"/>
    <w:rsid w:val="00EC3496"/>
    <w:rsid w:val="00EC363F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40"/>
    <w:rsid w:val="00EC4B75"/>
    <w:rsid w:val="00EC4C6E"/>
    <w:rsid w:val="00EC4CFE"/>
    <w:rsid w:val="00EC4D56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56"/>
    <w:rsid w:val="00EC5C60"/>
    <w:rsid w:val="00EC5EF4"/>
    <w:rsid w:val="00EC6074"/>
    <w:rsid w:val="00EC620A"/>
    <w:rsid w:val="00EC6230"/>
    <w:rsid w:val="00EC631D"/>
    <w:rsid w:val="00EC6493"/>
    <w:rsid w:val="00EC6569"/>
    <w:rsid w:val="00EC6587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2A0"/>
    <w:rsid w:val="00ED0383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43"/>
    <w:rsid w:val="00ED0FBF"/>
    <w:rsid w:val="00ED1055"/>
    <w:rsid w:val="00ED1078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B5D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E9"/>
    <w:rsid w:val="00ED29ED"/>
    <w:rsid w:val="00ED2C4E"/>
    <w:rsid w:val="00ED2D88"/>
    <w:rsid w:val="00ED2DC7"/>
    <w:rsid w:val="00ED2E68"/>
    <w:rsid w:val="00ED2EAF"/>
    <w:rsid w:val="00ED2EBE"/>
    <w:rsid w:val="00ED2F36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8F3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81E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83"/>
    <w:rsid w:val="00ED69E6"/>
    <w:rsid w:val="00ED6AC0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72"/>
    <w:rsid w:val="00ED7EFE"/>
    <w:rsid w:val="00ED7FAC"/>
    <w:rsid w:val="00EE0052"/>
    <w:rsid w:val="00EE0429"/>
    <w:rsid w:val="00EE0506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23C"/>
    <w:rsid w:val="00EE1286"/>
    <w:rsid w:val="00EE16E2"/>
    <w:rsid w:val="00EE1988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AE6"/>
    <w:rsid w:val="00EE2B7C"/>
    <w:rsid w:val="00EE2C27"/>
    <w:rsid w:val="00EE2F88"/>
    <w:rsid w:val="00EE318D"/>
    <w:rsid w:val="00EE3418"/>
    <w:rsid w:val="00EE3476"/>
    <w:rsid w:val="00EE35DC"/>
    <w:rsid w:val="00EE3653"/>
    <w:rsid w:val="00EE399B"/>
    <w:rsid w:val="00EE3A48"/>
    <w:rsid w:val="00EE3B15"/>
    <w:rsid w:val="00EE3CA0"/>
    <w:rsid w:val="00EE3FD6"/>
    <w:rsid w:val="00EE4078"/>
    <w:rsid w:val="00EE40BC"/>
    <w:rsid w:val="00EE42A9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104"/>
    <w:rsid w:val="00EE57D6"/>
    <w:rsid w:val="00EE5889"/>
    <w:rsid w:val="00EE5A2B"/>
    <w:rsid w:val="00EE5B10"/>
    <w:rsid w:val="00EE5B6E"/>
    <w:rsid w:val="00EE5C8A"/>
    <w:rsid w:val="00EE5D51"/>
    <w:rsid w:val="00EE5FD2"/>
    <w:rsid w:val="00EE61C3"/>
    <w:rsid w:val="00EE667E"/>
    <w:rsid w:val="00EE6868"/>
    <w:rsid w:val="00EE6A73"/>
    <w:rsid w:val="00EE6B35"/>
    <w:rsid w:val="00EE6B39"/>
    <w:rsid w:val="00EE6B72"/>
    <w:rsid w:val="00EE6C3A"/>
    <w:rsid w:val="00EE6CAA"/>
    <w:rsid w:val="00EE6D01"/>
    <w:rsid w:val="00EE6E6E"/>
    <w:rsid w:val="00EE6F69"/>
    <w:rsid w:val="00EE7237"/>
    <w:rsid w:val="00EE7379"/>
    <w:rsid w:val="00EE74AA"/>
    <w:rsid w:val="00EE75D5"/>
    <w:rsid w:val="00EE77A1"/>
    <w:rsid w:val="00EE7A4E"/>
    <w:rsid w:val="00EE7CF0"/>
    <w:rsid w:val="00EE7EBC"/>
    <w:rsid w:val="00EF00D2"/>
    <w:rsid w:val="00EF02BF"/>
    <w:rsid w:val="00EF02F1"/>
    <w:rsid w:val="00EF0610"/>
    <w:rsid w:val="00EF06FB"/>
    <w:rsid w:val="00EF072D"/>
    <w:rsid w:val="00EF07AE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0AE"/>
    <w:rsid w:val="00EF1398"/>
    <w:rsid w:val="00EF1443"/>
    <w:rsid w:val="00EF19DB"/>
    <w:rsid w:val="00EF19EC"/>
    <w:rsid w:val="00EF1B72"/>
    <w:rsid w:val="00EF1BAF"/>
    <w:rsid w:val="00EF1C47"/>
    <w:rsid w:val="00EF1D2B"/>
    <w:rsid w:val="00EF1DAF"/>
    <w:rsid w:val="00EF1DE5"/>
    <w:rsid w:val="00EF1E77"/>
    <w:rsid w:val="00EF1FCC"/>
    <w:rsid w:val="00EF200A"/>
    <w:rsid w:val="00EF20F4"/>
    <w:rsid w:val="00EF23A4"/>
    <w:rsid w:val="00EF2501"/>
    <w:rsid w:val="00EF2804"/>
    <w:rsid w:val="00EF2C2B"/>
    <w:rsid w:val="00EF2D84"/>
    <w:rsid w:val="00EF2F71"/>
    <w:rsid w:val="00EF31A2"/>
    <w:rsid w:val="00EF3686"/>
    <w:rsid w:val="00EF377D"/>
    <w:rsid w:val="00EF3A0C"/>
    <w:rsid w:val="00EF3A6D"/>
    <w:rsid w:val="00EF3B3A"/>
    <w:rsid w:val="00EF3BAB"/>
    <w:rsid w:val="00EF3CAA"/>
    <w:rsid w:val="00EF3E26"/>
    <w:rsid w:val="00EF3EF6"/>
    <w:rsid w:val="00EF4249"/>
    <w:rsid w:val="00EF424F"/>
    <w:rsid w:val="00EF4597"/>
    <w:rsid w:val="00EF4700"/>
    <w:rsid w:val="00EF474A"/>
    <w:rsid w:val="00EF4C03"/>
    <w:rsid w:val="00EF4D33"/>
    <w:rsid w:val="00EF4EBB"/>
    <w:rsid w:val="00EF516C"/>
    <w:rsid w:val="00EF531B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5EA5"/>
    <w:rsid w:val="00EF5ECE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847"/>
    <w:rsid w:val="00EF7A1C"/>
    <w:rsid w:val="00EF7AAC"/>
    <w:rsid w:val="00EF7B31"/>
    <w:rsid w:val="00EF7B3E"/>
    <w:rsid w:val="00EF7C7C"/>
    <w:rsid w:val="00EF7D90"/>
    <w:rsid w:val="00EF7E33"/>
    <w:rsid w:val="00EF7E43"/>
    <w:rsid w:val="00F0030E"/>
    <w:rsid w:val="00F00491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4C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A6C"/>
    <w:rsid w:val="00F01CA0"/>
    <w:rsid w:val="00F01D5E"/>
    <w:rsid w:val="00F01DDE"/>
    <w:rsid w:val="00F0206E"/>
    <w:rsid w:val="00F020B2"/>
    <w:rsid w:val="00F0225E"/>
    <w:rsid w:val="00F02730"/>
    <w:rsid w:val="00F028E0"/>
    <w:rsid w:val="00F02CD2"/>
    <w:rsid w:val="00F02D81"/>
    <w:rsid w:val="00F02DA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4F9"/>
    <w:rsid w:val="00F038C0"/>
    <w:rsid w:val="00F03915"/>
    <w:rsid w:val="00F03B2B"/>
    <w:rsid w:val="00F03C07"/>
    <w:rsid w:val="00F03D21"/>
    <w:rsid w:val="00F03E57"/>
    <w:rsid w:val="00F04214"/>
    <w:rsid w:val="00F0422E"/>
    <w:rsid w:val="00F04536"/>
    <w:rsid w:val="00F046D7"/>
    <w:rsid w:val="00F04826"/>
    <w:rsid w:val="00F04A2D"/>
    <w:rsid w:val="00F04AE6"/>
    <w:rsid w:val="00F05107"/>
    <w:rsid w:val="00F05332"/>
    <w:rsid w:val="00F0550D"/>
    <w:rsid w:val="00F0554A"/>
    <w:rsid w:val="00F055EB"/>
    <w:rsid w:val="00F0565C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BB"/>
    <w:rsid w:val="00F067D1"/>
    <w:rsid w:val="00F067E2"/>
    <w:rsid w:val="00F06815"/>
    <w:rsid w:val="00F069EB"/>
    <w:rsid w:val="00F06C5F"/>
    <w:rsid w:val="00F06D40"/>
    <w:rsid w:val="00F070E4"/>
    <w:rsid w:val="00F07218"/>
    <w:rsid w:val="00F07281"/>
    <w:rsid w:val="00F075B4"/>
    <w:rsid w:val="00F078C3"/>
    <w:rsid w:val="00F078FB"/>
    <w:rsid w:val="00F07976"/>
    <w:rsid w:val="00F07990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682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4E0"/>
    <w:rsid w:val="00F12515"/>
    <w:rsid w:val="00F12954"/>
    <w:rsid w:val="00F129DA"/>
    <w:rsid w:val="00F129F8"/>
    <w:rsid w:val="00F12BB9"/>
    <w:rsid w:val="00F12BE5"/>
    <w:rsid w:val="00F12DB7"/>
    <w:rsid w:val="00F1305A"/>
    <w:rsid w:val="00F130BC"/>
    <w:rsid w:val="00F13182"/>
    <w:rsid w:val="00F13345"/>
    <w:rsid w:val="00F13420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AA5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00"/>
    <w:rsid w:val="00F16366"/>
    <w:rsid w:val="00F163EF"/>
    <w:rsid w:val="00F165A7"/>
    <w:rsid w:val="00F1685A"/>
    <w:rsid w:val="00F16937"/>
    <w:rsid w:val="00F16AD1"/>
    <w:rsid w:val="00F16FC4"/>
    <w:rsid w:val="00F17087"/>
    <w:rsid w:val="00F1743F"/>
    <w:rsid w:val="00F17496"/>
    <w:rsid w:val="00F17667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727"/>
    <w:rsid w:val="00F228A3"/>
    <w:rsid w:val="00F228FC"/>
    <w:rsid w:val="00F22AAE"/>
    <w:rsid w:val="00F22C39"/>
    <w:rsid w:val="00F22E96"/>
    <w:rsid w:val="00F22EF0"/>
    <w:rsid w:val="00F22F47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5D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9D"/>
    <w:rsid w:val="00F26D6C"/>
    <w:rsid w:val="00F26E18"/>
    <w:rsid w:val="00F277BA"/>
    <w:rsid w:val="00F2793F"/>
    <w:rsid w:val="00F279D4"/>
    <w:rsid w:val="00F27A3D"/>
    <w:rsid w:val="00F27A8E"/>
    <w:rsid w:val="00F27D2A"/>
    <w:rsid w:val="00F27F32"/>
    <w:rsid w:val="00F3000E"/>
    <w:rsid w:val="00F30466"/>
    <w:rsid w:val="00F30C47"/>
    <w:rsid w:val="00F30CE6"/>
    <w:rsid w:val="00F30D66"/>
    <w:rsid w:val="00F30E34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3A3"/>
    <w:rsid w:val="00F3252E"/>
    <w:rsid w:val="00F325F1"/>
    <w:rsid w:val="00F326B0"/>
    <w:rsid w:val="00F3282B"/>
    <w:rsid w:val="00F32957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C66"/>
    <w:rsid w:val="00F33D0B"/>
    <w:rsid w:val="00F3434F"/>
    <w:rsid w:val="00F34356"/>
    <w:rsid w:val="00F34451"/>
    <w:rsid w:val="00F346C0"/>
    <w:rsid w:val="00F34AB1"/>
    <w:rsid w:val="00F34AC1"/>
    <w:rsid w:val="00F34BAD"/>
    <w:rsid w:val="00F34FC1"/>
    <w:rsid w:val="00F3511D"/>
    <w:rsid w:val="00F35193"/>
    <w:rsid w:val="00F351E2"/>
    <w:rsid w:val="00F352F4"/>
    <w:rsid w:val="00F35659"/>
    <w:rsid w:val="00F3576D"/>
    <w:rsid w:val="00F35A06"/>
    <w:rsid w:val="00F35A8F"/>
    <w:rsid w:val="00F36190"/>
    <w:rsid w:val="00F362DA"/>
    <w:rsid w:val="00F365C8"/>
    <w:rsid w:val="00F366DC"/>
    <w:rsid w:val="00F366E7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861"/>
    <w:rsid w:val="00F419C4"/>
    <w:rsid w:val="00F41A4B"/>
    <w:rsid w:val="00F41CB4"/>
    <w:rsid w:val="00F41D19"/>
    <w:rsid w:val="00F42077"/>
    <w:rsid w:val="00F422A5"/>
    <w:rsid w:val="00F423AE"/>
    <w:rsid w:val="00F424B3"/>
    <w:rsid w:val="00F4257E"/>
    <w:rsid w:val="00F42630"/>
    <w:rsid w:val="00F42807"/>
    <w:rsid w:val="00F4280C"/>
    <w:rsid w:val="00F4298A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460"/>
    <w:rsid w:val="00F458CE"/>
    <w:rsid w:val="00F45A76"/>
    <w:rsid w:val="00F45A8A"/>
    <w:rsid w:val="00F45CAF"/>
    <w:rsid w:val="00F45D7B"/>
    <w:rsid w:val="00F45DD1"/>
    <w:rsid w:val="00F45DF5"/>
    <w:rsid w:val="00F45FAB"/>
    <w:rsid w:val="00F46066"/>
    <w:rsid w:val="00F462F7"/>
    <w:rsid w:val="00F463F6"/>
    <w:rsid w:val="00F46410"/>
    <w:rsid w:val="00F4678D"/>
    <w:rsid w:val="00F469CE"/>
    <w:rsid w:val="00F469D9"/>
    <w:rsid w:val="00F46E92"/>
    <w:rsid w:val="00F46EC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A"/>
    <w:rsid w:val="00F5060D"/>
    <w:rsid w:val="00F506B5"/>
    <w:rsid w:val="00F507FF"/>
    <w:rsid w:val="00F50A8A"/>
    <w:rsid w:val="00F50AEE"/>
    <w:rsid w:val="00F50B12"/>
    <w:rsid w:val="00F50C0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A26"/>
    <w:rsid w:val="00F54B49"/>
    <w:rsid w:val="00F54B60"/>
    <w:rsid w:val="00F54D48"/>
    <w:rsid w:val="00F54D9F"/>
    <w:rsid w:val="00F550FF"/>
    <w:rsid w:val="00F55179"/>
    <w:rsid w:val="00F5529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7E2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57DD6"/>
    <w:rsid w:val="00F57E08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A2"/>
    <w:rsid w:val="00F621C8"/>
    <w:rsid w:val="00F6242D"/>
    <w:rsid w:val="00F6256B"/>
    <w:rsid w:val="00F62693"/>
    <w:rsid w:val="00F629FC"/>
    <w:rsid w:val="00F62A98"/>
    <w:rsid w:val="00F62EED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10C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5B"/>
    <w:rsid w:val="00F64ED2"/>
    <w:rsid w:val="00F65015"/>
    <w:rsid w:val="00F65369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BD"/>
    <w:rsid w:val="00F678F3"/>
    <w:rsid w:val="00F6792A"/>
    <w:rsid w:val="00F67F24"/>
    <w:rsid w:val="00F67F31"/>
    <w:rsid w:val="00F67F3A"/>
    <w:rsid w:val="00F7008B"/>
    <w:rsid w:val="00F70096"/>
    <w:rsid w:val="00F7025A"/>
    <w:rsid w:val="00F704B0"/>
    <w:rsid w:val="00F706BF"/>
    <w:rsid w:val="00F708E8"/>
    <w:rsid w:val="00F70997"/>
    <w:rsid w:val="00F70C4D"/>
    <w:rsid w:val="00F70C62"/>
    <w:rsid w:val="00F713E9"/>
    <w:rsid w:val="00F716B8"/>
    <w:rsid w:val="00F7189C"/>
    <w:rsid w:val="00F719B0"/>
    <w:rsid w:val="00F71D8E"/>
    <w:rsid w:val="00F71E50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639"/>
    <w:rsid w:val="00F73758"/>
    <w:rsid w:val="00F737D4"/>
    <w:rsid w:val="00F738D5"/>
    <w:rsid w:val="00F739D1"/>
    <w:rsid w:val="00F73A75"/>
    <w:rsid w:val="00F73B11"/>
    <w:rsid w:val="00F73B44"/>
    <w:rsid w:val="00F73BB1"/>
    <w:rsid w:val="00F73C43"/>
    <w:rsid w:val="00F73CA7"/>
    <w:rsid w:val="00F73E27"/>
    <w:rsid w:val="00F73E48"/>
    <w:rsid w:val="00F73E6C"/>
    <w:rsid w:val="00F7410A"/>
    <w:rsid w:val="00F7414B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50A"/>
    <w:rsid w:val="00F768E0"/>
    <w:rsid w:val="00F770A8"/>
    <w:rsid w:val="00F776AF"/>
    <w:rsid w:val="00F77BB1"/>
    <w:rsid w:val="00F77D13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1D"/>
    <w:rsid w:val="00F81034"/>
    <w:rsid w:val="00F8139C"/>
    <w:rsid w:val="00F8140A"/>
    <w:rsid w:val="00F814C0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4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0C"/>
    <w:rsid w:val="00F8351E"/>
    <w:rsid w:val="00F8383D"/>
    <w:rsid w:val="00F83874"/>
    <w:rsid w:val="00F8391B"/>
    <w:rsid w:val="00F8398F"/>
    <w:rsid w:val="00F83BEB"/>
    <w:rsid w:val="00F83C6A"/>
    <w:rsid w:val="00F83EA2"/>
    <w:rsid w:val="00F83EE5"/>
    <w:rsid w:val="00F84179"/>
    <w:rsid w:val="00F843D8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8E3"/>
    <w:rsid w:val="00F85987"/>
    <w:rsid w:val="00F859A4"/>
    <w:rsid w:val="00F85ABA"/>
    <w:rsid w:val="00F85CA0"/>
    <w:rsid w:val="00F85CAA"/>
    <w:rsid w:val="00F85FD3"/>
    <w:rsid w:val="00F86076"/>
    <w:rsid w:val="00F861BD"/>
    <w:rsid w:val="00F863E4"/>
    <w:rsid w:val="00F864AD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A39"/>
    <w:rsid w:val="00F87C9A"/>
    <w:rsid w:val="00F87CCD"/>
    <w:rsid w:val="00F87E77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B6C"/>
    <w:rsid w:val="00F91EC6"/>
    <w:rsid w:val="00F91F35"/>
    <w:rsid w:val="00F91F8D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66B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48"/>
    <w:rsid w:val="00F94085"/>
    <w:rsid w:val="00F940DC"/>
    <w:rsid w:val="00F940DE"/>
    <w:rsid w:val="00F94221"/>
    <w:rsid w:val="00F9428F"/>
    <w:rsid w:val="00F94541"/>
    <w:rsid w:val="00F945CB"/>
    <w:rsid w:val="00F94664"/>
    <w:rsid w:val="00F94755"/>
    <w:rsid w:val="00F94829"/>
    <w:rsid w:val="00F9499F"/>
    <w:rsid w:val="00F94CE2"/>
    <w:rsid w:val="00F94D34"/>
    <w:rsid w:val="00F94F90"/>
    <w:rsid w:val="00F9510F"/>
    <w:rsid w:val="00F95221"/>
    <w:rsid w:val="00F95585"/>
    <w:rsid w:val="00F956B3"/>
    <w:rsid w:val="00F956C3"/>
    <w:rsid w:val="00F956E8"/>
    <w:rsid w:val="00F95808"/>
    <w:rsid w:val="00F95953"/>
    <w:rsid w:val="00F95AC3"/>
    <w:rsid w:val="00F95BC7"/>
    <w:rsid w:val="00F95D20"/>
    <w:rsid w:val="00F95DEE"/>
    <w:rsid w:val="00F95E57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6C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817"/>
    <w:rsid w:val="00F97C8F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4E0"/>
    <w:rsid w:val="00FA173D"/>
    <w:rsid w:val="00FA1759"/>
    <w:rsid w:val="00FA177A"/>
    <w:rsid w:val="00FA1836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147"/>
    <w:rsid w:val="00FA253E"/>
    <w:rsid w:val="00FA2613"/>
    <w:rsid w:val="00FA279B"/>
    <w:rsid w:val="00FA280F"/>
    <w:rsid w:val="00FA2872"/>
    <w:rsid w:val="00FA28C4"/>
    <w:rsid w:val="00FA28D3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AE"/>
    <w:rsid w:val="00FA41B8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A1"/>
    <w:rsid w:val="00FA49EC"/>
    <w:rsid w:val="00FA4D31"/>
    <w:rsid w:val="00FA50F5"/>
    <w:rsid w:val="00FA515D"/>
    <w:rsid w:val="00FA53FE"/>
    <w:rsid w:val="00FA54D5"/>
    <w:rsid w:val="00FA556A"/>
    <w:rsid w:val="00FA586C"/>
    <w:rsid w:val="00FA5BCA"/>
    <w:rsid w:val="00FA5D48"/>
    <w:rsid w:val="00FA5D60"/>
    <w:rsid w:val="00FA5E81"/>
    <w:rsid w:val="00FA5E86"/>
    <w:rsid w:val="00FA5E92"/>
    <w:rsid w:val="00FA5F0A"/>
    <w:rsid w:val="00FA5F1F"/>
    <w:rsid w:val="00FA5F90"/>
    <w:rsid w:val="00FA5F94"/>
    <w:rsid w:val="00FA602C"/>
    <w:rsid w:val="00FA60C7"/>
    <w:rsid w:val="00FA623C"/>
    <w:rsid w:val="00FA6474"/>
    <w:rsid w:val="00FA653D"/>
    <w:rsid w:val="00FA66C4"/>
    <w:rsid w:val="00FA66C7"/>
    <w:rsid w:val="00FA670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591"/>
    <w:rsid w:val="00FB0627"/>
    <w:rsid w:val="00FB0638"/>
    <w:rsid w:val="00FB0687"/>
    <w:rsid w:val="00FB0818"/>
    <w:rsid w:val="00FB0AE3"/>
    <w:rsid w:val="00FB0B78"/>
    <w:rsid w:val="00FB100F"/>
    <w:rsid w:val="00FB116C"/>
    <w:rsid w:val="00FB129C"/>
    <w:rsid w:val="00FB167D"/>
    <w:rsid w:val="00FB176C"/>
    <w:rsid w:val="00FB1943"/>
    <w:rsid w:val="00FB1991"/>
    <w:rsid w:val="00FB19FF"/>
    <w:rsid w:val="00FB1C37"/>
    <w:rsid w:val="00FB20B9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3D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B69"/>
    <w:rsid w:val="00FB5E8F"/>
    <w:rsid w:val="00FB5FB1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6E4"/>
    <w:rsid w:val="00FB7815"/>
    <w:rsid w:val="00FB7946"/>
    <w:rsid w:val="00FB7BF7"/>
    <w:rsid w:val="00FB7E6A"/>
    <w:rsid w:val="00FB7EAD"/>
    <w:rsid w:val="00FC0006"/>
    <w:rsid w:val="00FC008D"/>
    <w:rsid w:val="00FC00DE"/>
    <w:rsid w:val="00FC0222"/>
    <w:rsid w:val="00FC028F"/>
    <w:rsid w:val="00FC0602"/>
    <w:rsid w:val="00FC0987"/>
    <w:rsid w:val="00FC0AA3"/>
    <w:rsid w:val="00FC0BE3"/>
    <w:rsid w:val="00FC0C19"/>
    <w:rsid w:val="00FC0CCD"/>
    <w:rsid w:val="00FC0E22"/>
    <w:rsid w:val="00FC0EB4"/>
    <w:rsid w:val="00FC0F14"/>
    <w:rsid w:val="00FC106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C99"/>
    <w:rsid w:val="00FC1E21"/>
    <w:rsid w:val="00FC1E77"/>
    <w:rsid w:val="00FC1F58"/>
    <w:rsid w:val="00FC1F94"/>
    <w:rsid w:val="00FC20A7"/>
    <w:rsid w:val="00FC2131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C4B"/>
    <w:rsid w:val="00FC2CFB"/>
    <w:rsid w:val="00FC2E45"/>
    <w:rsid w:val="00FC31B0"/>
    <w:rsid w:val="00FC31CC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8E9"/>
    <w:rsid w:val="00FC49FF"/>
    <w:rsid w:val="00FC4A2B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91A"/>
    <w:rsid w:val="00FC69E1"/>
    <w:rsid w:val="00FC6A26"/>
    <w:rsid w:val="00FC6AE3"/>
    <w:rsid w:val="00FC6E07"/>
    <w:rsid w:val="00FC7533"/>
    <w:rsid w:val="00FC77C3"/>
    <w:rsid w:val="00FC77DE"/>
    <w:rsid w:val="00FC7831"/>
    <w:rsid w:val="00FC78B6"/>
    <w:rsid w:val="00FC7B9F"/>
    <w:rsid w:val="00FC7C12"/>
    <w:rsid w:val="00FC7C4A"/>
    <w:rsid w:val="00FC7CC8"/>
    <w:rsid w:val="00FC7DE6"/>
    <w:rsid w:val="00FC7ECF"/>
    <w:rsid w:val="00FC7EF8"/>
    <w:rsid w:val="00FD0156"/>
    <w:rsid w:val="00FD0226"/>
    <w:rsid w:val="00FD0482"/>
    <w:rsid w:val="00FD05BC"/>
    <w:rsid w:val="00FD06D0"/>
    <w:rsid w:val="00FD095E"/>
    <w:rsid w:val="00FD0A12"/>
    <w:rsid w:val="00FD0A35"/>
    <w:rsid w:val="00FD0C49"/>
    <w:rsid w:val="00FD0E14"/>
    <w:rsid w:val="00FD0F05"/>
    <w:rsid w:val="00FD0F14"/>
    <w:rsid w:val="00FD0F7B"/>
    <w:rsid w:val="00FD1450"/>
    <w:rsid w:val="00FD151B"/>
    <w:rsid w:val="00FD15D3"/>
    <w:rsid w:val="00FD1807"/>
    <w:rsid w:val="00FD18B1"/>
    <w:rsid w:val="00FD1A14"/>
    <w:rsid w:val="00FD205F"/>
    <w:rsid w:val="00FD27CB"/>
    <w:rsid w:val="00FD297D"/>
    <w:rsid w:val="00FD29D1"/>
    <w:rsid w:val="00FD2BF9"/>
    <w:rsid w:val="00FD2D3D"/>
    <w:rsid w:val="00FD2D79"/>
    <w:rsid w:val="00FD2E4E"/>
    <w:rsid w:val="00FD2F39"/>
    <w:rsid w:val="00FD2F8D"/>
    <w:rsid w:val="00FD30CA"/>
    <w:rsid w:val="00FD3110"/>
    <w:rsid w:val="00FD314A"/>
    <w:rsid w:val="00FD3179"/>
    <w:rsid w:val="00FD33FD"/>
    <w:rsid w:val="00FD35C2"/>
    <w:rsid w:val="00FD35CB"/>
    <w:rsid w:val="00FD360D"/>
    <w:rsid w:val="00FD3721"/>
    <w:rsid w:val="00FD3908"/>
    <w:rsid w:val="00FD3988"/>
    <w:rsid w:val="00FD39AC"/>
    <w:rsid w:val="00FD39BC"/>
    <w:rsid w:val="00FD3B8A"/>
    <w:rsid w:val="00FD3DB9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66E"/>
    <w:rsid w:val="00FD47FB"/>
    <w:rsid w:val="00FD4930"/>
    <w:rsid w:val="00FD4DC3"/>
    <w:rsid w:val="00FD4EED"/>
    <w:rsid w:val="00FD4F15"/>
    <w:rsid w:val="00FD5101"/>
    <w:rsid w:val="00FD537C"/>
    <w:rsid w:val="00FD5668"/>
    <w:rsid w:val="00FD572B"/>
    <w:rsid w:val="00FD5AB0"/>
    <w:rsid w:val="00FD5D21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0F4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41"/>
    <w:rsid w:val="00FE0C32"/>
    <w:rsid w:val="00FE0C8D"/>
    <w:rsid w:val="00FE0EB7"/>
    <w:rsid w:val="00FE102E"/>
    <w:rsid w:val="00FE124E"/>
    <w:rsid w:val="00FE15D9"/>
    <w:rsid w:val="00FE1675"/>
    <w:rsid w:val="00FE180D"/>
    <w:rsid w:val="00FE1889"/>
    <w:rsid w:val="00FE195E"/>
    <w:rsid w:val="00FE1993"/>
    <w:rsid w:val="00FE1A35"/>
    <w:rsid w:val="00FE1AAC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2B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407"/>
    <w:rsid w:val="00FE481F"/>
    <w:rsid w:val="00FE486E"/>
    <w:rsid w:val="00FE4B25"/>
    <w:rsid w:val="00FE4C18"/>
    <w:rsid w:val="00FE4C93"/>
    <w:rsid w:val="00FE4CC3"/>
    <w:rsid w:val="00FE4CD4"/>
    <w:rsid w:val="00FE4E0A"/>
    <w:rsid w:val="00FE4F88"/>
    <w:rsid w:val="00FE517F"/>
    <w:rsid w:val="00FE51BA"/>
    <w:rsid w:val="00FE52F9"/>
    <w:rsid w:val="00FE5430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30D"/>
    <w:rsid w:val="00FE630E"/>
    <w:rsid w:val="00FE6539"/>
    <w:rsid w:val="00FE663B"/>
    <w:rsid w:val="00FE6AB0"/>
    <w:rsid w:val="00FE6AE6"/>
    <w:rsid w:val="00FE6B15"/>
    <w:rsid w:val="00FE6BC7"/>
    <w:rsid w:val="00FE6BE5"/>
    <w:rsid w:val="00FE6CB0"/>
    <w:rsid w:val="00FE6EAF"/>
    <w:rsid w:val="00FE7051"/>
    <w:rsid w:val="00FE714A"/>
    <w:rsid w:val="00FE73F3"/>
    <w:rsid w:val="00FE76B5"/>
    <w:rsid w:val="00FE76CE"/>
    <w:rsid w:val="00FE7704"/>
    <w:rsid w:val="00FE7A1F"/>
    <w:rsid w:val="00FF01D5"/>
    <w:rsid w:val="00FF0230"/>
    <w:rsid w:val="00FF02F0"/>
    <w:rsid w:val="00FF030B"/>
    <w:rsid w:val="00FF03B6"/>
    <w:rsid w:val="00FF060E"/>
    <w:rsid w:val="00FF0697"/>
    <w:rsid w:val="00FF0A3D"/>
    <w:rsid w:val="00FF0A88"/>
    <w:rsid w:val="00FF0F61"/>
    <w:rsid w:val="00FF11E3"/>
    <w:rsid w:val="00FF122A"/>
    <w:rsid w:val="00FF1253"/>
    <w:rsid w:val="00FF1475"/>
    <w:rsid w:val="00FF154E"/>
    <w:rsid w:val="00FF174B"/>
    <w:rsid w:val="00FF17F1"/>
    <w:rsid w:val="00FF190F"/>
    <w:rsid w:val="00FF1925"/>
    <w:rsid w:val="00FF199E"/>
    <w:rsid w:val="00FF1B57"/>
    <w:rsid w:val="00FF1CFB"/>
    <w:rsid w:val="00FF1D5C"/>
    <w:rsid w:val="00FF1FA9"/>
    <w:rsid w:val="00FF2563"/>
    <w:rsid w:val="00FF2752"/>
    <w:rsid w:val="00FF28BF"/>
    <w:rsid w:val="00FF294C"/>
    <w:rsid w:val="00FF2B0C"/>
    <w:rsid w:val="00FF2B8B"/>
    <w:rsid w:val="00FF2EC8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8B5"/>
    <w:rsid w:val="00FF4ACE"/>
    <w:rsid w:val="00FF4B9C"/>
    <w:rsid w:val="00FF4BD5"/>
    <w:rsid w:val="00FF4C54"/>
    <w:rsid w:val="00FF4CB7"/>
    <w:rsid w:val="00FF4E40"/>
    <w:rsid w:val="00FF4E7F"/>
    <w:rsid w:val="00FF4F46"/>
    <w:rsid w:val="00FF4F5C"/>
    <w:rsid w:val="00FF5125"/>
    <w:rsid w:val="00FF5221"/>
    <w:rsid w:val="00FF5328"/>
    <w:rsid w:val="00FF54C7"/>
    <w:rsid w:val="00FF5503"/>
    <w:rsid w:val="00FF5680"/>
    <w:rsid w:val="00FF573D"/>
    <w:rsid w:val="00FF591F"/>
    <w:rsid w:val="00FF59AA"/>
    <w:rsid w:val="00FF5A93"/>
    <w:rsid w:val="00FF5BB3"/>
    <w:rsid w:val="00FF5CD4"/>
    <w:rsid w:val="00FF5E54"/>
    <w:rsid w:val="00FF5FCC"/>
    <w:rsid w:val="00FF6035"/>
    <w:rsid w:val="00FF6152"/>
    <w:rsid w:val="00FF635A"/>
    <w:rsid w:val="00FF64E1"/>
    <w:rsid w:val="00FF65B8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Body Text" w:uiPriority="99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336CD7"/>
  </w:style>
  <w:style w:type="character" w:customStyle="1" w:styleId="BodyTextIndent3Char">
    <w:name w:val="Body Text Indent 3 Char"/>
    <w:basedOn w:val="DefaultParagraphFont"/>
    <w:link w:val="BodyTextIndent3"/>
    <w:rsid w:val="00336CD7"/>
    <w:rPr>
      <w:sz w:val="16"/>
      <w:szCs w:val="16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85B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B61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4784EF2-19D8-4EF0-8848-E5702745B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327</TotalTime>
  <Pages>121</Pages>
  <Words>27924</Words>
  <Characters>159173</Characters>
  <Application>Microsoft Office Word</Application>
  <DocSecurity>0</DocSecurity>
  <Lines>1326</Lines>
  <Paragraphs>373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186724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Thanaporn V &lt;F-A1-GC/8423&gt;</cp:lastModifiedBy>
  <cp:revision>44</cp:revision>
  <cp:lastPrinted>2025-02-03T07:50:00Z</cp:lastPrinted>
  <dcterms:created xsi:type="dcterms:W3CDTF">2025-01-29T11:25:00Z</dcterms:created>
  <dcterms:modified xsi:type="dcterms:W3CDTF">2025-02-17T09:44:00Z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MediaServiceImageTags">
    <vt:lpwstr/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bdd5f09eaa1cd1d8d35f7571027b9e45e1162e0bce2c7ddd360548bffb14fc24</vt:lpwstr>
  </property>
</Properties>
</file>