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E1150" w14:textId="0FE5755D" w:rsidR="008E41B2" w:rsidRPr="009E3BC3" w:rsidRDefault="00606A87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>
        <w:rPr>
          <w:rFonts w:asciiTheme="majorBidi" w:hAnsiTheme="majorBidi" w:cstheme="majorBidi" w:hint="cs"/>
          <w:b/>
          <w:bCs/>
          <w:sz w:val="52"/>
          <w:szCs w:val="52"/>
          <w:cs/>
        </w:rPr>
        <w:t>บ</w:t>
      </w:r>
      <w:r w:rsidR="008E41B2" w:rsidRPr="009E3BC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ริษัท </w:t>
      </w:r>
      <w:r w:rsidR="00293CA3" w:rsidRPr="009E3BC3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9E3BC3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1902FBBB" w14:textId="1120E329" w:rsidR="002E6B04" w:rsidRPr="00443A16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8A73FF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27FE710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D01826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2F6C2A01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39426C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45A085E5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3A3D87B8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58C7C6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598D5E1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F5FC764" w14:textId="77777777" w:rsidR="00CF0CD3" w:rsidRPr="009E3BC3" w:rsidRDefault="00CF0CD3" w:rsidP="00CF0CD3">
      <w:pPr>
        <w:jc w:val="center"/>
        <w:rPr>
          <w:rFonts w:asciiTheme="majorBidi" w:hAnsiTheme="majorBidi" w:cstheme="majorBidi"/>
        </w:rPr>
      </w:pPr>
    </w:p>
    <w:p w14:paraId="387106CB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C113EC0" w14:textId="77777777" w:rsidR="00CF0CD3" w:rsidRPr="009E3BC3" w:rsidRDefault="00CF0CD3" w:rsidP="00CF0CD3">
      <w:pPr>
        <w:rPr>
          <w:rFonts w:asciiTheme="majorBidi" w:hAnsiTheme="majorBidi" w:cstheme="majorBidi"/>
        </w:rPr>
        <w:sectPr w:rsidR="00CF0CD3" w:rsidRPr="009E3BC3" w:rsidSect="005A3EEC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6111F327" w14:textId="77777777" w:rsidR="004956B4" w:rsidRPr="009E3BC3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9E3BC3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08AA0646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DBF5C81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C83AC6" w:rsidRPr="009E3B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314CC018" w14:textId="77777777" w:rsidR="00C07584" w:rsidRPr="009E3BC3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21CAD" w14:textId="77777777" w:rsidR="001F68BA" w:rsidRPr="009E3BC3" w:rsidRDefault="001F68BA" w:rsidP="001F68B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9E3BC3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20A13" w14:textId="78F99D1F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ของบริษัท อิชิตัน กรุ๊ป จำกัด 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(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) และ</w:t>
      </w:r>
      <w:r w:rsidR="002D6525" w:rsidRPr="0017076F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C923DA" w:rsidRPr="0017076F">
        <w:rPr>
          <w:rFonts w:asciiTheme="majorBidi" w:hAnsiTheme="majorBidi" w:cstheme="majorBidi"/>
          <w:spacing w:val="-2"/>
          <w:sz w:val="30"/>
          <w:szCs w:val="30"/>
          <w:cs/>
        </w:rPr>
        <w:t>เฉพาะบริษัท อิชิตัน กรุ๊ป จำกัด (มหาชน)</w:t>
      </w:r>
      <w:r w:rsidR="00823C83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 (</w:t>
      </w:r>
      <w:r w:rsidR="004E5D46" w:rsidRPr="0017076F">
        <w:rPr>
          <w:rFonts w:asciiTheme="majorBidi" w:hAnsiTheme="majorBidi" w:cstheme="majorBidi"/>
          <w:spacing w:val="-2"/>
          <w:sz w:val="30"/>
          <w:szCs w:val="30"/>
        </w:rPr>
        <w:t>“</w:t>
      </w:r>
      <w:r w:rsidR="00823C83" w:rsidRPr="0017076F">
        <w:rPr>
          <w:rFonts w:asciiTheme="majorBidi" w:hAnsiTheme="majorBidi" w:cstheme="majorBidi"/>
          <w:spacing w:val="-2"/>
          <w:sz w:val="30"/>
          <w:szCs w:val="30"/>
          <w:cs/>
        </w:rPr>
        <w:t>บริษัท</w:t>
      </w:r>
      <w:r w:rsidR="004E5D46" w:rsidRPr="0017076F">
        <w:rPr>
          <w:rFonts w:asciiTheme="majorBidi" w:hAnsiTheme="majorBidi" w:cstheme="majorBidi"/>
          <w:spacing w:val="-2"/>
          <w:sz w:val="30"/>
          <w:szCs w:val="30"/>
        </w:rPr>
        <w:t>”</w:t>
      </w:r>
      <w:r w:rsidR="00350299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) </w:t>
      </w:r>
      <w:r w:rsidR="002D6525" w:rsidRPr="0017076F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17076F">
        <w:rPr>
          <w:rFonts w:asciiTheme="majorBidi" w:hAnsiTheme="majorBidi" w:cstheme="majorBidi"/>
          <w:spacing w:val="-2"/>
          <w:sz w:val="30"/>
          <w:szCs w:val="30"/>
          <w:cs/>
        </w:rPr>
        <w:t>ซึ่งประกอบด้วยงบฐานะการเงิน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7</w:t>
      </w:r>
      <w:r w:rsidR="001B2CEA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งบการเปลี่ยนแปลงส่วนของผู้ถือหุ้น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="00A76CC2" w:rsidRPr="009E3BC3">
        <w:rPr>
          <w:rFonts w:asciiTheme="majorBidi" w:hAnsiTheme="majorBidi" w:cstheme="majorBidi"/>
          <w:sz w:val="30"/>
          <w:szCs w:val="30"/>
          <w:cs/>
          <w:lang w:val="th-TH"/>
        </w:rPr>
        <w:t>และงบกระแสเงินสด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ประกอบงบการเงิน</w:t>
      </w:r>
      <w:r w:rsidR="00347EF8"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Pr="009E3BC3">
        <w:rPr>
          <w:rFonts w:asciiTheme="majorBidi" w:hAnsiTheme="majorBidi" w:cstheme="majorBidi"/>
          <w:sz w:val="30"/>
          <w:szCs w:val="30"/>
          <w:cs/>
        </w:rPr>
        <w:t>สรุป</w:t>
      </w:r>
      <w:r w:rsidR="00B814D7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3E61E4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</w:t>
      </w:r>
      <w:r w:rsidR="00B814D7">
        <w:rPr>
          <w:rFonts w:asciiTheme="majorBidi" w:hAnsiTheme="majorBidi" w:cstheme="majorBidi"/>
          <w:sz w:val="30"/>
          <w:szCs w:val="30"/>
          <w:cs/>
        </w:rPr>
        <w:t>ที่มีสาระสำคัญ</w:t>
      </w:r>
    </w:p>
    <w:p w14:paraId="34B97543" w14:textId="77777777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5691" w14:textId="42B469B2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7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 xml:space="preserve">รวมและผลการดำเนินงานเฉพาะกิจการ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209E099" w14:textId="77777777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FA4B4F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BB21E1D" w14:textId="4A2D46EB" w:rsidR="001035FE" w:rsidRDefault="001035FE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รายงานของข้าพเจ้าข้าพเจ้ามี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</w:t>
      </w:r>
      <w:r w:rsidR="002A4FC1" w:rsidRPr="009E3BC3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บริษัทตาม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3703DC" w:rsidRPr="003703DC">
        <w:rPr>
          <w:rFonts w:asciiTheme="majorBidi" w:hAnsiTheme="majorBidi" w:cstheme="majorBidi"/>
          <w:sz w:val="30"/>
          <w:szCs w:val="30"/>
        </w:rPr>
        <w:t xml:space="preserve"> (</w:t>
      </w:r>
      <w:r w:rsidR="003703DC" w:rsidRPr="003703DC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703DC">
        <w:rPr>
          <w:rFonts w:asciiTheme="majorBidi" w:eastAsia="Calibri" w:hAnsiTheme="majorBidi" w:cstheme="majorBidi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6068415" w14:textId="77777777" w:rsidR="003B336F" w:rsidRPr="009E3BC3" w:rsidRDefault="003B336F" w:rsidP="00767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E840EA6" w14:textId="77777777" w:rsidR="00D71680" w:rsidRPr="009E3BC3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D71680" w:rsidRPr="009E3BC3" w:rsidSect="001D7DB3">
          <w:headerReference w:type="first" r:id="rId16"/>
          <w:footerReference w:type="first" r:id="rId17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B32C281" w14:textId="77777777" w:rsidR="001035FE" w:rsidRPr="009E3BC3" w:rsidRDefault="001035FE" w:rsidP="001035F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5CC4A7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2F102D3" w14:textId="569A036D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สำหรับงวดปัจจุบัน ข้าพเจ้าได้นำ</w:t>
      </w:r>
      <w:r w:rsidRPr="009E3BC3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14:paraId="6D82472F" w14:textId="77777777" w:rsidR="0035453A" w:rsidRPr="009E3BC3" w:rsidRDefault="0035453A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9E3BC3" w14:paraId="09D5939C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1B64EC9A" w14:textId="52288176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6526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ของเงินลงทุนในการร่วมค้า</w:t>
            </w:r>
          </w:p>
        </w:tc>
      </w:tr>
      <w:tr w:rsidR="0035453A" w:rsidRPr="009E3BC3" w14:paraId="657CD10D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18C7BF8" w14:textId="25B3829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F5E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3F5EF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487B04">
              <w:rPr>
                <w:rFonts w:asciiTheme="majorBidi" w:hAnsiTheme="majorBidi" w:cstheme="majorBidi" w:hint="cs"/>
                <w:sz w:val="30"/>
                <w:szCs w:val="30"/>
                <w:cs/>
              </w:rPr>
              <w:t>ฏ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C771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5453A" w:rsidRPr="009E3BC3" w14:paraId="1A3A63C9" w14:textId="77777777" w:rsidTr="008852A1">
        <w:trPr>
          <w:tblHeader/>
        </w:trPr>
        <w:tc>
          <w:tcPr>
            <w:tcW w:w="4855" w:type="dxa"/>
            <w:shd w:val="clear" w:color="auto" w:fill="auto"/>
          </w:tcPr>
          <w:p w14:paraId="006CD883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ABAC592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453A" w:rsidRPr="009E3BC3" w14:paraId="73B00E22" w14:textId="77777777" w:rsidTr="008852A1">
        <w:tc>
          <w:tcPr>
            <w:tcW w:w="4855" w:type="dxa"/>
            <w:shd w:val="clear" w:color="auto" w:fill="auto"/>
          </w:tcPr>
          <w:p w14:paraId="4D12CA9E" w14:textId="77777777" w:rsidR="0035453A" w:rsidRPr="009E3BC3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บริษัทมีเงินลงทุนในการร่วมค้าแห่งหนึ่งซึ่งมีผลขาดทุนสะสมจากการดำเนินงาน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การร่วมค้าอาจมีมูลค่าสูงกว่ามูลค่าที่คาดว่า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โดย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การประมาณมูลค่าที่คาดว่าจะได้รับคืนของเงินลงทุนใน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ของ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4F3FCDE" w14:textId="77777777" w:rsidR="0035453A" w:rsidRPr="009E3BC3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9E3BC3" w:rsidRDefault="0035453A" w:rsidP="0055045A">
            <w:pPr>
              <w:numPr>
                <w:ilvl w:val="0"/>
                <w:numId w:val="23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86057F2" w14:textId="2EE7E2D1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  <w:r w:rsidR="00667028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66702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และ</w:t>
            </w:r>
          </w:p>
          <w:p w14:paraId="5733A78F" w14:textId="77777777" w:rsidR="0035453A" w:rsidRPr="009E3BC3" w:rsidRDefault="0035453A" w:rsidP="0055045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9E3BC3" w:rsidRDefault="001035FE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3488C" w14:textId="77777777" w:rsidR="00D62730" w:rsidRPr="009E3BC3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9E3BC3" w:rsidRDefault="00D62730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435A23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="00D43D29"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E5E244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CA337F9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7266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ของข้าพเจ้า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379C458" w14:textId="77777777" w:rsidR="00D62730" w:rsidRPr="009E3BC3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25E8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B10920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57B7F447" w14:textId="77777777" w:rsidR="00E9184E" w:rsidRPr="009E3BC3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2337F6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3D27D" w14:textId="2675B947" w:rsidR="00E9184E" w:rsidRPr="009E3BC3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รับผิดชอบในการจัดทำและนำเสนองบการเงิน</w:t>
      </w:r>
      <w:r w:rsidR="00D43D29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64298F" w:rsidRPr="007E7AB0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ายในที่ผู้บริหารพิจารณาว่าจำเป็น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เพื่อให้สามารถจัดทำงบการเงิน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9E3BC3" w:rsidRDefault="00E9184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5A5EB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23C83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00E69F19" w14:textId="45C5BEDB" w:rsidR="001A5A8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9123D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238C8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91B0F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ต่อการตรวจสอบงบการเงิน</w:t>
      </w:r>
      <w:r w:rsidR="000E531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9E3BC3" w:rsidRDefault="00807AE8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4CA7B44C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B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58BCAC76" w14:textId="77777777" w:rsidR="001A5A83" w:rsidRPr="009E3BC3" w:rsidRDefault="001A5A83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  <w:r w:rsidRPr="009E3BC3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59311770" w14:textId="77777777" w:rsidR="001A5A83" w:rsidRPr="009E3BC3" w:rsidRDefault="001A5A83" w:rsidP="001A5A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9E3BC3" w:rsidRDefault="00EB5FCE" w:rsidP="00746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0" w:lineRule="exact"/>
        <w:jc w:val="thaiDistribute"/>
        <w:rPr>
          <w:rFonts w:asciiTheme="majorBidi" w:hAnsiTheme="majorBidi" w:cstheme="majorBidi"/>
          <w:sz w:val="24"/>
          <w:szCs w:val="24"/>
        </w:rPr>
      </w:pPr>
    </w:p>
    <w:p w14:paraId="7AAFC74F" w14:textId="77777777" w:rsidR="00202483" w:rsidRPr="0020248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</w:t>
      </w:r>
      <w:r w:rsidR="00A710CE" w:rsidRPr="009E3BC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</w:t>
      </w:r>
      <w:r w:rsidRPr="00202483">
        <w:rPr>
          <w:rFonts w:asciiTheme="majorBidi" w:eastAsia="Calibri" w:hAnsiTheme="majorBidi" w:cstheme="majorBidi"/>
          <w:spacing w:val="5"/>
          <w:sz w:val="30"/>
          <w:szCs w:val="30"/>
          <w:cs/>
        </w:rPr>
        <w:t>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</w:t>
      </w:r>
      <w:r w:rsidR="0020248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</w:p>
    <w:p w14:paraId="4A9948A7" w14:textId="7BDA244E" w:rsidR="001A5A83" w:rsidRPr="00202483" w:rsidRDefault="001A5A83" w:rsidP="0020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02483">
        <w:rPr>
          <w:rFonts w:asciiTheme="majorBidi" w:eastAsia="Calibri" w:hAnsiTheme="majorBidi" w:cstheme="majorBidi"/>
          <w:spacing w:val="-6"/>
          <w:sz w:val="30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202483">
        <w:rPr>
          <w:rFonts w:asciiTheme="majorBidi" w:hAnsiTheme="majorBidi" w:cstheme="majorBidi"/>
          <w:spacing w:val="-6"/>
          <w:sz w:val="30"/>
          <w:szCs w:val="30"/>
          <w:cs/>
        </w:rPr>
        <w:t>ายใน</w:t>
      </w:r>
    </w:p>
    <w:p w14:paraId="75850DD3" w14:textId="77777777" w:rsidR="00EF7BB4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C704BB8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9341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7EB3EB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A69F46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การเปิดเผย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ว่างบการเงิน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หรือไม่</w:t>
      </w:r>
    </w:p>
    <w:p w14:paraId="38393684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ED49FC" w14:textId="06779C5F" w:rsidR="001A5A83" w:rsidRPr="009E3BC3" w:rsidRDefault="00312FA0" w:rsidP="007972F3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เพื่อแสดงความเห็นต่องบการเงิน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C1B71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การควบคุมดูแล และ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การปฏิบัติงานตรวจสอบ</w:t>
      </w:r>
      <w:r w:rsidR="009278B9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9E3BC3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A11C364" w14:textId="77777777" w:rsidR="001A5A83" w:rsidRPr="009E3BC3" w:rsidRDefault="001A5A83" w:rsidP="004A540E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E3B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45F18DBA" w14:textId="472A5158" w:rsidR="004F048C" w:rsidRDefault="004F048C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D7F887E" w14:textId="60A41659" w:rsidR="00E406A5" w:rsidRDefault="00E406A5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1FA469A" w14:textId="77777777" w:rsidR="00E406A5" w:rsidRDefault="00E406A5" w:rsidP="004A540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06D0D1A" w14:textId="5ED6F21C" w:rsidR="001A5A83" w:rsidRDefault="001A5A83" w:rsidP="004A540E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A540E" w:rsidRPr="004A540E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540E" w:rsidRPr="004A540E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65274891" w14:textId="77777777" w:rsidR="004A540E" w:rsidRPr="009E3BC3" w:rsidRDefault="004A540E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29C9847" w14:textId="0F7D8F4A" w:rsidR="00525F5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EB5FCE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E00BB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Pr="009E3BC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8281" w14:textId="77777777" w:rsidR="006E00BB" w:rsidRPr="009E3BC3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F1BDC" w14:textId="7712F855" w:rsidR="00EF7BB4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CDBEC1" w14:textId="491BBEEA" w:rsidR="004F048C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77F7D1" w14:textId="77777777" w:rsidR="004F048C" w:rsidRPr="009E3BC3" w:rsidRDefault="004F048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C85A3" w14:textId="772EF7A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(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นางมัญชุภา</w:t>
      </w:r>
      <w:r w:rsidR="004A5F1A" w:rsidRPr="004A5F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5F1A" w:rsidRPr="004A5F1A">
        <w:rPr>
          <w:rFonts w:asciiTheme="majorBidi" w:hAnsiTheme="majorBidi" w:cs="Angsana New" w:hint="cs"/>
          <w:sz w:val="30"/>
          <w:szCs w:val="30"/>
          <w:cs/>
        </w:rPr>
        <w:t>สิงห์สุขสวัสดิ์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45F995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28A008E" w14:textId="0200A16C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47B73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5F1A">
        <w:rPr>
          <w:rFonts w:asciiTheme="majorBidi" w:hAnsiTheme="majorBidi" w:cstheme="majorBidi"/>
          <w:sz w:val="30"/>
          <w:szCs w:val="30"/>
        </w:rPr>
        <w:t>6112</w:t>
      </w:r>
    </w:p>
    <w:p w14:paraId="33444E02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17778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3DA710" w14:textId="003D8B0E" w:rsidR="00305033" w:rsidRPr="009E3BC3" w:rsidRDefault="009B2DA1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24</w:t>
      </w:r>
      <w:r w:rsidR="004F048C">
        <w:rPr>
          <w:rFonts w:asciiTheme="majorBidi" w:hAnsiTheme="majorBidi" w:cstheme="majorBidi"/>
          <w:sz w:val="30"/>
          <w:szCs w:val="30"/>
        </w:rPr>
        <w:t xml:space="preserve"> </w:t>
      </w:r>
      <w:r w:rsidR="00C67855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67855">
        <w:rPr>
          <w:rFonts w:asciiTheme="majorBidi" w:hAnsiTheme="majorBidi" w:cstheme="majorBidi"/>
          <w:sz w:val="30"/>
          <w:szCs w:val="30"/>
        </w:rPr>
        <w:t>256</w:t>
      </w:r>
      <w:r w:rsidR="008D24D1">
        <w:rPr>
          <w:rFonts w:asciiTheme="majorBidi" w:hAnsiTheme="majorBidi" w:cstheme="majorBidi"/>
          <w:sz w:val="30"/>
          <w:szCs w:val="30"/>
        </w:rPr>
        <w:t>8</w:t>
      </w:r>
    </w:p>
    <w:p w14:paraId="778C683D" w14:textId="77777777" w:rsidR="006D1D74" w:rsidRPr="00BF5DAA" w:rsidRDefault="006D1D74" w:rsidP="006D1D74">
      <w:pPr>
        <w:pStyle w:val="ListParagraph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sectPr w:rsidR="006D1D74" w:rsidRPr="00BF5DAA" w:rsidSect="00C51BFA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A57894" w14:textId="77777777" w:rsidR="002F39DB" w:rsidRDefault="002F39DB" w:rsidP="004956B4">
      <w:r>
        <w:separator/>
      </w:r>
    </w:p>
  </w:endnote>
  <w:endnote w:type="continuationSeparator" w:id="0">
    <w:p w14:paraId="62956A95" w14:textId="77777777" w:rsidR="002F39DB" w:rsidRDefault="002F39DB" w:rsidP="004956B4">
      <w:r>
        <w:continuationSeparator/>
      </w:r>
    </w:p>
  </w:endnote>
  <w:endnote w:type="continuationNotice" w:id="1">
    <w:p w14:paraId="014434B4" w14:textId="77777777" w:rsidR="002F39DB" w:rsidRDefault="002F39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B6FD1" w14:textId="77777777" w:rsidR="00C51BFA" w:rsidRDefault="00C51B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7BD20" w14:textId="2FDF2D66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08DEA" w14:textId="77777777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588F5" w14:textId="77777777" w:rsidR="002E3079" w:rsidRPr="00D71680" w:rsidRDefault="002E3079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48933" w14:textId="77777777" w:rsidR="00E9608C" w:rsidRPr="00D83CBA" w:rsidRDefault="00E9608C" w:rsidP="00A6594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0B05E8">
      <w:rPr>
        <w:rStyle w:val="PageNumber"/>
        <w:rFonts w:ascii="Angsana New" w:hAnsi="Angsana New"/>
        <w:sz w:val="30"/>
        <w:szCs w:val="30"/>
      </w:rPr>
      <w:fldChar w:fldCharType="begin"/>
    </w:r>
    <w:r w:rsidRPr="000B05E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B05E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8852A1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0B05E8">
      <w:rPr>
        <w:rStyle w:val="PageNumber"/>
        <w:rFonts w:ascii="Angsana New" w:hAnsi="Angsana New"/>
        <w:sz w:val="30"/>
        <w:szCs w:val="30"/>
      </w:rPr>
      <w:fldChar w:fldCharType="end"/>
    </w:r>
  </w:p>
  <w:p w14:paraId="0CC041DF" w14:textId="77777777" w:rsidR="00E9608C" w:rsidRPr="00AE75D6" w:rsidRDefault="00E9608C" w:rsidP="00A6594C">
    <w:pPr>
      <w:tabs>
        <w:tab w:val="left" w:pos="9000"/>
      </w:tabs>
      <w:rPr>
        <w:rFonts w:ascii="Angsana New" w:hAnsi="Angsana New"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A548C" w14:textId="77777777" w:rsidR="002F39DB" w:rsidRDefault="002F39DB" w:rsidP="004956B4">
      <w:r>
        <w:separator/>
      </w:r>
    </w:p>
  </w:footnote>
  <w:footnote w:type="continuationSeparator" w:id="0">
    <w:p w14:paraId="526A1914" w14:textId="77777777" w:rsidR="002F39DB" w:rsidRDefault="002F39DB" w:rsidP="004956B4">
      <w:r>
        <w:continuationSeparator/>
      </w:r>
    </w:p>
  </w:footnote>
  <w:footnote w:type="continuationNotice" w:id="1">
    <w:p w14:paraId="7AB45483" w14:textId="77777777" w:rsidR="002F39DB" w:rsidRDefault="002F39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8D61C" w14:textId="77777777" w:rsidR="00C51BFA" w:rsidRDefault="00C51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21C7" w14:textId="2A1D8F4B" w:rsidR="002E3079" w:rsidRPr="00AF6DC6" w:rsidRDefault="002E3079">
    <w:pPr>
      <w:pStyle w:val="Header"/>
      <w:rPr>
        <w:rFonts w:asciiTheme="majorBidi" w:hAnsiTheme="majorBidi" w:cstheme="majorBidi"/>
        <w:sz w:val="32"/>
        <w:szCs w:val="32"/>
      </w:rPr>
    </w:pPr>
  </w:p>
  <w:p w14:paraId="4B0EF900" w14:textId="18735D2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1CC96714" w14:textId="75842FCC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  <w:p w14:paraId="6B2A9487" w14:textId="77777777" w:rsidR="00473E8D" w:rsidRPr="00AF6DC6" w:rsidRDefault="00473E8D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FDB17" w14:textId="4CC4D161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A14FC7" w14:textId="087E6175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36D8903" w14:textId="4C2E2B2E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23B5D8D" w14:textId="5A80BBE5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B51995" w14:textId="19A3375B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58F69D0" w14:textId="77777777" w:rsidR="00606A87" w:rsidRPr="00606A87" w:rsidRDefault="00606A87" w:rsidP="00606A87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5142F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94349B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0B2D695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DED56B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AAE21B2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7A2192A" w14:textId="2538D455" w:rsidR="00473E8D" w:rsidRPr="003B336F" w:rsidRDefault="00473E8D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0367B7A" w14:textId="77777777" w:rsidR="003B336F" w:rsidRPr="003B336F" w:rsidRDefault="003B336F" w:rsidP="00606A8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E08E3" w14:textId="77777777" w:rsidR="002E3079" w:rsidRPr="00C51BFA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52C5CE7C" w14:textId="77777777" w:rsidR="009A03D6" w:rsidRPr="00C51BFA" w:rsidRDefault="009A03D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580D8D3D" w14:textId="77777777" w:rsidR="009A03D6" w:rsidRPr="00C51BFA" w:rsidRDefault="009A03D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  <w:p w14:paraId="0FBC672C" w14:textId="77777777" w:rsidR="009A03D6" w:rsidRPr="00C51BFA" w:rsidRDefault="009A03D6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6892"/>
        </w:tabs>
        <w:ind w:left="68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583BD9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2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01326C"/>
    <w:multiLevelType w:val="hybridMultilevel"/>
    <w:tmpl w:val="125A4C62"/>
    <w:lvl w:ilvl="0" w:tplc="A96C0C36">
      <w:start w:val="1"/>
      <w:numFmt w:val="thaiLetters"/>
      <w:lvlText w:val="(%1)"/>
      <w:lvlJc w:val="left"/>
      <w:pPr>
        <w:ind w:left="907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B1477"/>
    <w:multiLevelType w:val="singleLevel"/>
    <w:tmpl w:val="EF5C3A4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0782C15"/>
    <w:multiLevelType w:val="hybridMultilevel"/>
    <w:tmpl w:val="4FACE732"/>
    <w:lvl w:ilvl="0" w:tplc="B0B8FFA6">
      <w:start w:val="25"/>
      <w:numFmt w:val="bullet"/>
      <w:lvlText w:val="•"/>
      <w:lvlJc w:val="left"/>
      <w:pPr>
        <w:ind w:left="17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2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7DB3B3B"/>
    <w:multiLevelType w:val="singleLevel"/>
    <w:tmpl w:val="F980306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8" w15:restartNumberingAfterBreak="0">
    <w:nsid w:val="5AF833CF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30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1" w15:restartNumberingAfterBreak="0">
    <w:nsid w:val="61536D93"/>
    <w:multiLevelType w:val="hybridMultilevel"/>
    <w:tmpl w:val="7F22C4CE"/>
    <w:lvl w:ilvl="0" w:tplc="6D2487AE">
      <w:start w:val="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36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EA91265"/>
    <w:multiLevelType w:val="multilevel"/>
    <w:tmpl w:val="F126D464"/>
    <w:lvl w:ilvl="0">
      <w:start w:val="1"/>
      <w:numFmt w:val="decimal"/>
      <w:lvlText w:val="%1"/>
      <w:lvlJc w:val="left"/>
      <w:pPr>
        <w:tabs>
          <w:tab w:val="num" w:pos="810"/>
        </w:tabs>
        <w:ind w:left="810" w:hanging="360"/>
      </w:pPr>
      <w:rPr>
        <w:rFonts w:hint="default"/>
        <w:b/>
        <w:i w:val="0"/>
        <w:sz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420100630">
    <w:abstractNumId w:val="6"/>
  </w:num>
  <w:num w:numId="2" w16cid:durableId="1307129011">
    <w:abstractNumId w:val="5"/>
  </w:num>
  <w:num w:numId="3" w16cid:durableId="1710256333">
    <w:abstractNumId w:val="9"/>
  </w:num>
  <w:num w:numId="4" w16cid:durableId="1963225914">
    <w:abstractNumId w:val="7"/>
  </w:num>
  <w:num w:numId="5" w16cid:durableId="435562407">
    <w:abstractNumId w:val="8"/>
  </w:num>
  <w:num w:numId="6" w16cid:durableId="1164247562">
    <w:abstractNumId w:val="3"/>
  </w:num>
  <w:num w:numId="7" w16cid:durableId="1818523205">
    <w:abstractNumId w:val="2"/>
  </w:num>
  <w:num w:numId="8" w16cid:durableId="1096750244">
    <w:abstractNumId w:val="0"/>
  </w:num>
  <w:num w:numId="9" w16cid:durableId="448745014">
    <w:abstractNumId w:val="1"/>
  </w:num>
  <w:num w:numId="10" w16cid:durableId="1320229893">
    <w:abstractNumId w:val="4"/>
  </w:num>
  <w:num w:numId="11" w16cid:durableId="705911093">
    <w:abstractNumId w:val="24"/>
  </w:num>
  <w:num w:numId="12" w16cid:durableId="188223087">
    <w:abstractNumId w:val="19"/>
  </w:num>
  <w:num w:numId="13" w16cid:durableId="1047028706">
    <w:abstractNumId w:val="33"/>
  </w:num>
  <w:num w:numId="14" w16cid:durableId="1776360140">
    <w:abstractNumId w:val="23"/>
  </w:num>
  <w:num w:numId="15" w16cid:durableId="278486838">
    <w:abstractNumId w:val="25"/>
  </w:num>
  <w:num w:numId="16" w16cid:durableId="1770202176">
    <w:abstractNumId w:val="38"/>
  </w:num>
  <w:num w:numId="17" w16cid:durableId="2120634753">
    <w:abstractNumId w:val="40"/>
  </w:num>
  <w:num w:numId="18" w16cid:durableId="1506240895">
    <w:abstractNumId w:val="30"/>
  </w:num>
  <w:num w:numId="19" w16cid:durableId="1840459769">
    <w:abstractNumId w:val="37"/>
  </w:num>
  <w:num w:numId="20" w16cid:durableId="20667847">
    <w:abstractNumId w:val="22"/>
  </w:num>
  <w:num w:numId="21" w16cid:durableId="1861820950">
    <w:abstractNumId w:val="39"/>
  </w:num>
  <w:num w:numId="22" w16cid:durableId="579751108">
    <w:abstractNumId w:val="13"/>
  </w:num>
  <w:num w:numId="23" w16cid:durableId="1094016143">
    <w:abstractNumId w:val="35"/>
  </w:num>
  <w:num w:numId="24" w16cid:durableId="915673799">
    <w:abstractNumId w:val="12"/>
  </w:num>
  <w:num w:numId="25" w16cid:durableId="471681858">
    <w:abstractNumId w:val="14"/>
  </w:num>
  <w:num w:numId="26" w16cid:durableId="1904215926">
    <w:abstractNumId w:val="36"/>
  </w:num>
  <w:num w:numId="27" w16cid:durableId="1574731427">
    <w:abstractNumId w:val="42"/>
  </w:num>
  <w:num w:numId="28" w16cid:durableId="57750703">
    <w:abstractNumId w:val="41"/>
  </w:num>
  <w:num w:numId="29" w16cid:durableId="2064404599">
    <w:abstractNumId w:val="29"/>
  </w:num>
  <w:num w:numId="30" w16cid:durableId="1111389608">
    <w:abstractNumId w:val="34"/>
  </w:num>
  <w:num w:numId="31" w16cid:durableId="2036494540">
    <w:abstractNumId w:val="32"/>
  </w:num>
  <w:num w:numId="32" w16cid:durableId="1858739455">
    <w:abstractNumId w:val="11"/>
  </w:num>
  <w:num w:numId="33" w16cid:durableId="494683981">
    <w:abstractNumId w:val="18"/>
  </w:num>
  <w:num w:numId="34" w16cid:durableId="273440321">
    <w:abstractNumId w:val="26"/>
  </w:num>
  <w:num w:numId="35" w16cid:durableId="3419762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75928494">
    <w:abstractNumId w:val="10"/>
  </w:num>
  <w:num w:numId="37" w16cid:durableId="1373383341">
    <w:abstractNumId w:val="31"/>
  </w:num>
  <w:num w:numId="38" w16cid:durableId="1560091557">
    <w:abstractNumId w:val="28"/>
  </w:num>
  <w:num w:numId="39" w16cid:durableId="581452641">
    <w:abstractNumId w:val="21"/>
  </w:num>
  <w:num w:numId="40" w16cid:durableId="899632520">
    <w:abstractNumId w:val="15"/>
  </w:num>
  <w:num w:numId="41" w16cid:durableId="542789546">
    <w:abstractNumId w:val="20"/>
  </w:num>
  <w:num w:numId="42" w16cid:durableId="921571836">
    <w:abstractNumId w:val="17"/>
  </w:num>
  <w:num w:numId="43" w16cid:durableId="1908222076">
    <w:abstractNumId w:val="2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0C00"/>
    <w:rsid w:val="0000110E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4DE8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07D8A"/>
    <w:rsid w:val="0001023D"/>
    <w:rsid w:val="0001028C"/>
    <w:rsid w:val="00010EA5"/>
    <w:rsid w:val="00010F6F"/>
    <w:rsid w:val="000115C7"/>
    <w:rsid w:val="000117D5"/>
    <w:rsid w:val="00011902"/>
    <w:rsid w:val="00011910"/>
    <w:rsid w:val="00011C54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065"/>
    <w:rsid w:val="0001541F"/>
    <w:rsid w:val="0001544F"/>
    <w:rsid w:val="000159FB"/>
    <w:rsid w:val="00015C49"/>
    <w:rsid w:val="00015EBC"/>
    <w:rsid w:val="00015FE5"/>
    <w:rsid w:val="0001620C"/>
    <w:rsid w:val="000166BF"/>
    <w:rsid w:val="00016B82"/>
    <w:rsid w:val="00016D8A"/>
    <w:rsid w:val="00016DFA"/>
    <w:rsid w:val="00016EDD"/>
    <w:rsid w:val="0001741F"/>
    <w:rsid w:val="00017569"/>
    <w:rsid w:val="000175DC"/>
    <w:rsid w:val="000178AD"/>
    <w:rsid w:val="00017A46"/>
    <w:rsid w:val="00017D9D"/>
    <w:rsid w:val="00020013"/>
    <w:rsid w:val="000204D4"/>
    <w:rsid w:val="000205A4"/>
    <w:rsid w:val="0002079F"/>
    <w:rsid w:val="000208B0"/>
    <w:rsid w:val="000209D5"/>
    <w:rsid w:val="00020DD9"/>
    <w:rsid w:val="00020E29"/>
    <w:rsid w:val="00020E2F"/>
    <w:rsid w:val="0002155F"/>
    <w:rsid w:val="000215D1"/>
    <w:rsid w:val="000217CE"/>
    <w:rsid w:val="00021B6C"/>
    <w:rsid w:val="00021C5A"/>
    <w:rsid w:val="000220C9"/>
    <w:rsid w:val="00023951"/>
    <w:rsid w:val="00023ACE"/>
    <w:rsid w:val="00023BB4"/>
    <w:rsid w:val="00023E11"/>
    <w:rsid w:val="00023EAB"/>
    <w:rsid w:val="0002460E"/>
    <w:rsid w:val="000246AA"/>
    <w:rsid w:val="000246EE"/>
    <w:rsid w:val="000249EA"/>
    <w:rsid w:val="00024F13"/>
    <w:rsid w:val="00025008"/>
    <w:rsid w:val="000251B2"/>
    <w:rsid w:val="00025555"/>
    <w:rsid w:val="00025C32"/>
    <w:rsid w:val="00025C34"/>
    <w:rsid w:val="00025DB7"/>
    <w:rsid w:val="00026912"/>
    <w:rsid w:val="00026A93"/>
    <w:rsid w:val="00026B82"/>
    <w:rsid w:val="00027ADC"/>
    <w:rsid w:val="00027AED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49D"/>
    <w:rsid w:val="00032713"/>
    <w:rsid w:val="00032EDB"/>
    <w:rsid w:val="00033075"/>
    <w:rsid w:val="000331F0"/>
    <w:rsid w:val="0003337D"/>
    <w:rsid w:val="0003380D"/>
    <w:rsid w:val="000339B8"/>
    <w:rsid w:val="00033A9F"/>
    <w:rsid w:val="00033E6A"/>
    <w:rsid w:val="000347C0"/>
    <w:rsid w:val="000347F7"/>
    <w:rsid w:val="0003563E"/>
    <w:rsid w:val="000358DB"/>
    <w:rsid w:val="00035AA5"/>
    <w:rsid w:val="00035E28"/>
    <w:rsid w:val="00035E55"/>
    <w:rsid w:val="00035ECC"/>
    <w:rsid w:val="0003607B"/>
    <w:rsid w:val="000361F0"/>
    <w:rsid w:val="00036393"/>
    <w:rsid w:val="0003657B"/>
    <w:rsid w:val="000365D5"/>
    <w:rsid w:val="000366BF"/>
    <w:rsid w:val="00036826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7ED"/>
    <w:rsid w:val="000418CC"/>
    <w:rsid w:val="00041927"/>
    <w:rsid w:val="0004247A"/>
    <w:rsid w:val="000425D8"/>
    <w:rsid w:val="00042835"/>
    <w:rsid w:val="00042A9F"/>
    <w:rsid w:val="00042E22"/>
    <w:rsid w:val="00043076"/>
    <w:rsid w:val="000432D6"/>
    <w:rsid w:val="00043510"/>
    <w:rsid w:val="00043D08"/>
    <w:rsid w:val="00043DE3"/>
    <w:rsid w:val="00043E11"/>
    <w:rsid w:val="0004420C"/>
    <w:rsid w:val="000442DF"/>
    <w:rsid w:val="000443A2"/>
    <w:rsid w:val="000444F4"/>
    <w:rsid w:val="00044C8F"/>
    <w:rsid w:val="00044DC5"/>
    <w:rsid w:val="00045718"/>
    <w:rsid w:val="00045D3C"/>
    <w:rsid w:val="0004608E"/>
    <w:rsid w:val="00046609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2B"/>
    <w:rsid w:val="000509FB"/>
    <w:rsid w:val="00050A00"/>
    <w:rsid w:val="00050A13"/>
    <w:rsid w:val="00050AC8"/>
    <w:rsid w:val="000511AA"/>
    <w:rsid w:val="00051245"/>
    <w:rsid w:val="00051448"/>
    <w:rsid w:val="0005167C"/>
    <w:rsid w:val="00051D30"/>
    <w:rsid w:val="00051DE7"/>
    <w:rsid w:val="00051F16"/>
    <w:rsid w:val="00052361"/>
    <w:rsid w:val="00052854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C10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BE2"/>
    <w:rsid w:val="00065C80"/>
    <w:rsid w:val="000660B7"/>
    <w:rsid w:val="00066209"/>
    <w:rsid w:val="00066456"/>
    <w:rsid w:val="00066C93"/>
    <w:rsid w:val="00066E02"/>
    <w:rsid w:val="000670A8"/>
    <w:rsid w:val="00067807"/>
    <w:rsid w:val="00067D22"/>
    <w:rsid w:val="0007004C"/>
    <w:rsid w:val="000707AB"/>
    <w:rsid w:val="0007084F"/>
    <w:rsid w:val="00070A5A"/>
    <w:rsid w:val="00070B2D"/>
    <w:rsid w:val="00070CA6"/>
    <w:rsid w:val="00070EE3"/>
    <w:rsid w:val="000713C9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465"/>
    <w:rsid w:val="00073A84"/>
    <w:rsid w:val="00073DFD"/>
    <w:rsid w:val="000744FA"/>
    <w:rsid w:val="00074697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596"/>
    <w:rsid w:val="000818EA"/>
    <w:rsid w:val="00081E66"/>
    <w:rsid w:val="000824B2"/>
    <w:rsid w:val="000824DC"/>
    <w:rsid w:val="00082617"/>
    <w:rsid w:val="00082F02"/>
    <w:rsid w:val="0008356D"/>
    <w:rsid w:val="000835AA"/>
    <w:rsid w:val="000839FB"/>
    <w:rsid w:val="00083A5C"/>
    <w:rsid w:val="00083BC9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013"/>
    <w:rsid w:val="000902A6"/>
    <w:rsid w:val="000903C4"/>
    <w:rsid w:val="00090747"/>
    <w:rsid w:val="00090776"/>
    <w:rsid w:val="0009090A"/>
    <w:rsid w:val="0009097B"/>
    <w:rsid w:val="00090B83"/>
    <w:rsid w:val="00091012"/>
    <w:rsid w:val="000910F1"/>
    <w:rsid w:val="000913C7"/>
    <w:rsid w:val="00091BA6"/>
    <w:rsid w:val="00092A80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6830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6C6"/>
    <w:rsid w:val="000A07C2"/>
    <w:rsid w:val="000A094C"/>
    <w:rsid w:val="000A0A71"/>
    <w:rsid w:val="000A0CB9"/>
    <w:rsid w:val="000A1096"/>
    <w:rsid w:val="000A186F"/>
    <w:rsid w:val="000A195D"/>
    <w:rsid w:val="000A1AF4"/>
    <w:rsid w:val="000A1D35"/>
    <w:rsid w:val="000A1D38"/>
    <w:rsid w:val="000A2230"/>
    <w:rsid w:val="000A2B8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C4C"/>
    <w:rsid w:val="000A6C5C"/>
    <w:rsid w:val="000A6F1A"/>
    <w:rsid w:val="000A709E"/>
    <w:rsid w:val="000A72D9"/>
    <w:rsid w:val="000A732B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E23"/>
    <w:rsid w:val="000B1F39"/>
    <w:rsid w:val="000B2289"/>
    <w:rsid w:val="000B2497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698A"/>
    <w:rsid w:val="000B6D43"/>
    <w:rsid w:val="000B7097"/>
    <w:rsid w:val="000B71E8"/>
    <w:rsid w:val="000B7364"/>
    <w:rsid w:val="000B75BC"/>
    <w:rsid w:val="000B7744"/>
    <w:rsid w:val="000B78AD"/>
    <w:rsid w:val="000B7A60"/>
    <w:rsid w:val="000B7B06"/>
    <w:rsid w:val="000C00FC"/>
    <w:rsid w:val="000C0696"/>
    <w:rsid w:val="000C08E8"/>
    <w:rsid w:val="000C0946"/>
    <w:rsid w:val="000C09B1"/>
    <w:rsid w:val="000C0CE5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4610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6F7"/>
    <w:rsid w:val="000D3EAB"/>
    <w:rsid w:val="000D4097"/>
    <w:rsid w:val="000D415A"/>
    <w:rsid w:val="000D41FB"/>
    <w:rsid w:val="000D428C"/>
    <w:rsid w:val="000D431F"/>
    <w:rsid w:val="000D5229"/>
    <w:rsid w:val="000D5CEE"/>
    <w:rsid w:val="000D6247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4C1"/>
    <w:rsid w:val="000E153B"/>
    <w:rsid w:val="000E1727"/>
    <w:rsid w:val="000E1759"/>
    <w:rsid w:val="000E2489"/>
    <w:rsid w:val="000E2B34"/>
    <w:rsid w:val="000E2E74"/>
    <w:rsid w:val="000E3448"/>
    <w:rsid w:val="000E3562"/>
    <w:rsid w:val="000E38E4"/>
    <w:rsid w:val="000E3ACC"/>
    <w:rsid w:val="000E4154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61"/>
    <w:rsid w:val="000E699D"/>
    <w:rsid w:val="000E6CEA"/>
    <w:rsid w:val="000E6EF8"/>
    <w:rsid w:val="000E72A2"/>
    <w:rsid w:val="000E746C"/>
    <w:rsid w:val="000E74E0"/>
    <w:rsid w:val="000E7E13"/>
    <w:rsid w:val="000E7EAF"/>
    <w:rsid w:val="000E7FB0"/>
    <w:rsid w:val="000F04D6"/>
    <w:rsid w:val="000F05B1"/>
    <w:rsid w:val="000F07D7"/>
    <w:rsid w:val="000F0A19"/>
    <w:rsid w:val="000F0E7D"/>
    <w:rsid w:val="000F10B5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164"/>
    <w:rsid w:val="000F5268"/>
    <w:rsid w:val="000F53F6"/>
    <w:rsid w:val="000F5658"/>
    <w:rsid w:val="000F5CD3"/>
    <w:rsid w:val="000F5CF0"/>
    <w:rsid w:val="000F5D1A"/>
    <w:rsid w:val="000F606A"/>
    <w:rsid w:val="000F6218"/>
    <w:rsid w:val="000F6274"/>
    <w:rsid w:val="000F647B"/>
    <w:rsid w:val="000F6871"/>
    <w:rsid w:val="000F6CBE"/>
    <w:rsid w:val="000F740A"/>
    <w:rsid w:val="000F7452"/>
    <w:rsid w:val="000F77E7"/>
    <w:rsid w:val="000F7858"/>
    <w:rsid w:val="000F7967"/>
    <w:rsid w:val="000F7BCC"/>
    <w:rsid w:val="000F7F32"/>
    <w:rsid w:val="00100EF6"/>
    <w:rsid w:val="0010111B"/>
    <w:rsid w:val="001012FE"/>
    <w:rsid w:val="00101375"/>
    <w:rsid w:val="001016EA"/>
    <w:rsid w:val="00101E4E"/>
    <w:rsid w:val="00102032"/>
    <w:rsid w:val="00102104"/>
    <w:rsid w:val="0010242E"/>
    <w:rsid w:val="001024A7"/>
    <w:rsid w:val="00102F5F"/>
    <w:rsid w:val="00103449"/>
    <w:rsid w:val="001034AA"/>
    <w:rsid w:val="001034B7"/>
    <w:rsid w:val="001035FE"/>
    <w:rsid w:val="00103A30"/>
    <w:rsid w:val="00103AA3"/>
    <w:rsid w:val="00103C80"/>
    <w:rsid w:val="0010414B"/>
    <w:rsid w:val="001044C2"/>
    <w:rsid w:val="00104528"/>
    <w:rsid w:val="00104832"/>
    <w:rsid w:val="00104B0C"/>
    <w:rsid w:val="00104EA2"/>
    <w:rsid w:val="001051D0"/>
    <w:rsid w:val="001052C0"/>
    <w:rsid w:val="00105A94"/>
    <w:rsid w:val="00105CB6"/>
    <w:rsid w:val="00105DFB"/>
    <w:rsid w:val="00105E5A"/>
    <w:rsid w:val="00106526"/>
    <w:rsid w:val="00106C55"/>
    <w:rsid w:val="0010734B"/>
    <w:rsid w:val="001074AA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218"/>
    <w:rsid w:val="0011747F"/>
    <w:rsid w:val="001174A5"/>
    <w:rsid w:val="00117521"/>
    <w:rsid w:val="0011785B"/>
    <w:rsid w:val="00117FF0"/>
    <w:rsid w:val="001201D5"/>
    <w:rsid w:val="00120302"/>
    <w:rsid w:val="00120570"/>
    <w:rsid w:val="00120898"/>
    <w:rsid w:val="00120992"/>
    <w:rsid w:val="00120B1A"/>
    <w:rsid w:val="00123033"/>
    <w:rsid w:val="001232B7"/>
    <w:rsid w:val="001233DE"/>
    <w:rsid w:val="00123466"/>
    <w:rsid w:val="00123501"/>
    <w:rsid w:val="00123957"/>
    <w:rsid w:val="00123A97"/>
    <w:rsid w:val="00123BD8"/>
    <w:rsid w:val="00124623"/>
    <w:rsid w:val="00124707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4FB"/>
    <w:rsid w:val="0013072E"/>
    <w:rsid w:val="00130842"/>
    <w:rsid w:val="00130CCF"/>
    <w:rsid w:val="00130F68"/>
    <w:rsid w:val="00131542"/>
    <w:rsid w:val="00131788"/>
    <w:rsid w:val="00131801"/>
    <w:rsid w:val="00131975"/>
    <w:rsid w:val="00131AFA"/>
    <w:rsid w:val="00131B97"/>
    <w:rsid w:val="00132190"/>
    <w:rsid w:val="00132296"/>
    <w:rsid w:val="001323E0"/>
    <w:rsid w:val="00132625"/>
    <w:rsid w:val="001327F7"/>
    <w:rsid w:val="00132A5C"/>
    <w:rsid w:val="00132DA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BB9"/>
    <w:rsid w:val="00134D81"/>
    <w:rsid w:val="00135187"/>
    <w:rsid w:val="001351E3"/>
    <w:rsid w:val="001357B7"/>
    <w:rsid w:val="00135AD2"/>
    <w:rsid w:val="00135E3F"/>
    <w:rsid w:val="00135F1D"/>
    <w:rsid w:val="001362F3"/>
    <w:rsid w:val="001366DC"/>
    <w:rsid w:val="0013676B"/>
    <w:rsid w:val="00136881"/>
    <w:rsid w:val="00136F7D"/>
    <w:rsid w:val="00137172"/>
    <w:rsid w:val="00137370"/>
    <w:rsid w:val="00137464"/>
    <w:rsid w:val="001376B4"/>
    <w:rsid w:val="00137A90"/>
    <w:rsid w:val="00137B18"/>
    <w:rsid w:val="00137B46"/>
    <w:rsid w:val="00137F23"/>
    <w:rsid w:val="0014024B"/>
    <w:rsid w:val="001402A3"/>
    <w:rsid w:val="001404B8"/>
    <w:rsid w:val="001409DB"/>
    <w:rsid w:val="00140C10"/>
    <w:rsid w:val="00140E9C"/>
    <w:rsid w:val="00140FB7"/>
    <w:rsid w:val="00141346"/>
    <w:rsid w:val="001416ED"/>
    <w:rsid w:val="00141D9A"/>
    <w:rsid w:val="00141DA5"/>
    <w:rsid w:val="00142117"/>
    <w:rsid w:val="001422E0"/>
    <w:rsid w:val="00142475"/>
    <w:rsid w:val="00142FED"/>
    <w:rsid w:val="00143871"/>
    <w:rsid w:val="00143C47"/>
    <w:rsid w:val="00143D54"/>
    <w:rsid w:val="00144085"/>
    <w:rsid w:val="00144632"/>
    <w:rsid w:val="001448D2"/>
    <w:rsid w:val="00144D1A"/>
    <w:rsid w:val="00144E42"/>
    <w:rsid w:val="00144F7A"/>
    <w:rsid w:val="00145407"/>
    <w:rsid w:val="001455B6"/>
    <w:rsid w:val="001455D3"/>
    <w:rsid w:val="001459AF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B17"/>
    <w:rsid w:val="00150CCB"/>
    <w:rsid w:val="00150EE2"/>
    <w:rsid w:val="00150FC1"/>
    <w:rsid w:val="00151790"/>
    <w:rsid w:val="00151C7C"/>
    <w:rsid w:val="001525EC"/>
    <w:rsid w:val="00152A0B"/>
    <w:rsid w:val="00152B69"/>
    <w:rsid w:val="00152BD7"/>
    <w:rsid w:val="00152E3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3E2"/>
    <w:rsid w:val="0015664A"/>
    <w:rsid w:val="001568FC"/>
    <w:rsid w:val="00157642"/>
    <w:rsid w:val="00157897"/>
    <w:rsid w:val="0015797C"/>
    <w:rsid w:val="00157986"/>
    <w:rsid w:val="0015799B"/>
    <w:rsid w:val="001579F6"/>
    <w:rsid w:val="00157BFA"/>
    <w:rsid w:val="00157F80"/>
    <w:rsid w:val="00160107"/>
    <w:rsid w:val="00160114"/>
    <w:rsid w:val="00160C0A"/>
    <w:rsid w:val="00160DDA"/>
    <w:rsid w:val="00160F8F"/>
    <w:rsid w:val="00160FCF"/>
    <w:rsid w:val="00161335"/>
    <w:rsid w:val="001616E2"/>
    <w:rsid w:val="001619AB"/>
    <w:rsid w:val="00161C0B"/>
    <w:rsid w:val="00161D24"/>
    <w:rsid w:val="001620C9"/>
    <w:rsid w:val="00162114"/>
    <w:rsid w:val="001623D4"/>
    <w:rsid w:val="0016262C"/>
    <w:rsid w:val="00162906"/>
    <w:rsid w:val="00162D46"/>
    <w:rsid w:val="00162E5A"/>
    <w:rsid w:val="00164486"/>
    <w:rsid w:val="00164C0C"/>
    <w:rsid w:val="00164E46"/>
    <w:rsid w:val="00165265"/>
    <w:rsid w:val="0016546E"/>
    <w:rsid w:val="00165614"/>
    <w:rsid w:val="00166233"/>
    <w:rsid w:val="00166653"/>
    <w:rsid w:val="00166673"/>
    <w:rsid w:val="001667E8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76F"/>
    <w:rsid w:val="00170841"/>
    <w:rsid w:val="0017099D"/>
    <w:rsid w:val="00171086"/>
    <w:rsid w:val="00171D05"/>
    <w:rsid w:val="00171D75"/>
    <w:rsid w:val="00171DAA"/>
    <w:rsid w:val="00172207"/>
    <w:rsid w:val="00172239"/>
    <w:rsid w:val="00172869"/>
    <w:rsid w:val="00172B37"/>
    <w:rsid w:val="00172F12"/>
    <w:rsid w:val="001731EE"/>
    <w:rsid w:val="001731F4"/>
    <w:rsid w:val="00173310"/>
    <w:rsid w:val="0017336D"/>
    <w:rsid w:val="001733A0"/>
    <w:rsid w:val="00173BF5"/>
    <w:rsid w:val="00173D00"/>
    <w:rsid w:val="00173D45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77FAA"/>
    <w:rsid w:val="0018010E"/>
    <w:rsid w:val="001801A0"/>
    <w:rsid w:val="001808C6"/>
    <w:rsid w:val="00180C37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50"/>
    <w:rsid w:val="00184FB7"/>
    <w:rsid w:val="001853ED"/>
    <w:rsid w:val="001853F3"/>
    <w:rsid w:val="001854F3"/>
    <w:rsid w:val="00185BC0"/>
    <w:rsid w:val="00185EF9"/>
    <w:rsid w:val="001868F3"/>
    <w:rsid w:val="00186CED"/>
    <w:rsid w:val="00186ED9"/>
    <w:rsid w:val="0018723A"/>
    <w:rsid w:val="001873FA"/>
    <w:rsid w:val="00187530"/>
    <w:rsid w:val="00187796"/>
    <w:rsid w:val="00190A74"/>
    <w:rsid w:val="00190ED2"/>
    <w:rsid w:val="0019117A"/>
    <w:rsid w:val="00191235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28D"/>
    <w:rsid w:val="0019338D"/>
    <w:rsid w:val="00193A2A"/>
    <w:rsid w:val="00194542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C76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97A"/>
    <w:rsid w:val="00197ABC"/>
    <w:rsid w:val="00197DBF"/>
    <w:rsid w:val="00197E87"/>
    <w:rsid w:val="00197EC9"/>
    <w:rsid w:val="00197F31"/>
    <w:rsid w:val="001A0142"/>
    <w:rsid w:val="001A01D1"/>
    <w:rsid w:val="001A032E"/>
    <w:rsid w:val="001A0417"/>
    <w:rsid w:val="001A045E"/>
    <w:rsid w:val="001A04C7"/>
    <w:rsid w:val="001A0CAC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296"/>
    <w:rsid w:val="001A45D0"/>
    <w:rsid w:val="001A4A7F"/>
    <w:rsid w:val="001A5636"/>
    <w:rsid w:val="001A5A83"/>
    <w:rsid w:val="001A5D40"/>
    <w:rsid w:val="001A66BA"/>
    <w:rsid w:val="001A7328"/>
    <w:rsid w:val="001A744C"/>
    <w:rsid w:val="001A7C67"/>
    <w:rsid w:val="001B01A7"/>
    <w:rsid w:val="001B06EC"/>
    <w:rsid w:val="001B0ABD"/>
    <w:rsid w:val="001B0E05"/>
    <w:rsid w:val="001B1759"/>
    <w:rsid w:val="001B1C98"/>
    <w:rsid w:val="001B1F7E"/>
    <w:rsid w:val="001B20C0"/>
    <w:rsid w:val="001B226F"/>
    <w:rsid w:val="001B29E7"/>
    <w:rsid w:val="001B2CEA"/>
    <w:rsid w:val="001B2F76"/>
    <w:rsid w:val="001B31CB"/>
    <w:rsid w:val="001B337F"/>
    <w:rsid w:val="001B37E8"/>
    <w:rsid w:val="001B3AE6"/>
    <w:rsid w:val="001B3B1B"/>
    <w:rsid w:val="001B3EA3"/>
    <w:rsid w:val="001B3FEE"/>
    <w:rsid w:val="001B426E"/>
    <w:rsid w:val="001B45F2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2C3E"/>
    <w:rsid w:val="001C30E7"/>
    <w:rsid w:val="001C36C0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5E7C"/>
    <w:rsid w:val="001C612D"/>
    <w:rsid w:val="001C6207"/>
    <w:rsid w:val="001C628F"/>
    <w:rsid w:val="001C6709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23"/>
    <w:rsid w:val="001D03FA"/>
    <w:rsid w:val="001D0457"/>
    <w:rsid w:val="001D0562"/>
    <w:rsid w:val="001D0899"/>
    <w:rsid w:val="001D09EF"/>
    <w:rsid w:val="001D0CE8"/>
    <w:rsid w:val="001D140B"/>
    <w:rsid w:val="001D16CE"/>
    <w:rsid w:val="001D1729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7F5"/>
    <w:rsid w:val="001D48BA"/>
    <w:rsid w:val="001D5853"/>
    <w:rsid w:val="001D6007"/>
    <w:rsid w:val="001D64D0"/>
    <w:rsid w:val="001D64F6"/>
    <w:rsid w:val="001D66A0"/>
    <w:rsid w:val="001D6BC4"/>
    <w:rsid w:val="001D6FCC"/>
    <w:rsid w:val="001D7310"/>
    <w:rsid w:val="001D74BA"/>
    <w:rsid w:val="001D7728"/>
    <w:rsid w:val="001D7AF7"/>
    <w:rsid w:val="001D7DB3"/>
    <w:rsid w:val="001E03A1"/>
    <w:rsid w:val="001E03F2"/>
    <w:rsid w:val="001E0A62"/>
    <w:rsid w:val="001E0B37"/>
    <w:rsid w:val="001E0B87"/>
    <w:rsid w:val="001E0E21"/>
    <w:rsid w:val="001E0F80"/>
    <w:rsid w:val="001E1749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0C7"/>
    <w:rsid w:val="001E4C89"/>
    <w:rsid w:val="001E4F07"/>
    <w:rsid w:val="001E4FBC"/>
    <w:rsid w:val="001E592A"/>
    <w:rsid w:val="001E5DB7"/>
    <w:rsid w:val="001E5EAC"/>
    <w:rsid w:val="001E618B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2190"/>
    <w:rsid w:val="001F2BC8"/>
    <w:rsid w:val="001F3E9F"/>
    <w:rsid w:val="001F4113"/>
    <w:rsid w:val="001F429E"/>
    <w:rsid w:val="001F431A"/>
    <w:rsid w:val="001F4599"/>
    <w:rsid w:val="001F4A05"/>
    <w:rsid w:val="001F4BC5"/>
    <w:rsid w:val="001F50FA"/>
    <w:rsid w:val="001F5299"/>
    <w:rsid w:val="001F546F"/>
    <w:rsid w:val="001F57CF"/>
    <w:rsid w:val="001F5938"/>
    <w:rsid w:val="001F59B1"/>
    <w:rsid w:val="001F5C62"/>
    <w:rsid w:val="001F5E4D"/>
    <w:rsid w:val="001F5FA1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483"/>
    <w:rsid w:val="00202650"/>
    <w:rsid w:val="002026A9"/>
    <w:rsid w:val="002026FC"/>
    <w:rsid w:val="00202E0E"/>
    <w:rsid w:val="00202FB4"/>
    <w:rsid w:val="002033D6"/>
    <w:rsid w:val="00203A0F"/>
    <w:rsid w:val="00203AEB"/>
    <w:rsid w:val="002044CB"/>
    <w:rsid w:val="00204737"/>
    <w:rsid w:val="0020495C"/>
    <w:rsid w:val="00204B53"/>
    <w:rsid w:val="00204B6D"/>
    <w:rsid w:val="00204D8A"/>
    <w:rsid w:val="00204D9D"/>
    <w:rsid w:val="00204EA0"/>
    <w:rsid w:val="00204F22"/>
    <w:rsid w:val="00204F23"/>
    <w:rsid w:val="00204FF7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0D7"/>
    <w:rsid w:val="00211566"/>
    <w:rsid w:val="00211981"/>
    <w:rsid w:val="00211E97"/>
    <w:rsid w:val="0021381B"/>
    <w:rsid w:val="00213D42"/>
    <w:rsid w:val="00213F4F"/>
    <w:rsid w:val="00214201"/>
    <w:rsid w:val="00214351"/>
    <w:rsid w:val="00214992"/>
    <w:rsid w:val="0021517B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68D"/>
    <w:rsid w:val="00220A96"/>
    <w:rsid w:val="00220E27"/>
    <w:rsid w:val="00221929"/>
    <w:rsid w:val="002225FF"/>
    <w:rsid w:val="00222A26"/>
    <w:rsid w:val="0022303A"/>
    <w:rsid w:val="00223124"/>
    <w:rsid w:val="00223252"/>
    <w:rsid w:val="00223312"/>
    <w:rsid w:val="0022343F"/>
    <w:rsid w:val="00223D85"/>
    <w:rsid w:val="002248A1"/>
    <w:rsid w:val="00224D68"/>
    <w:rsid w:val="002259E6"/>
    <w:rsid w:val="00225A75"/>
    <w:rsid w:val="00225AE3"/>
    <w:rsid w:val="00225E36"/>
    <w:rsid w:val="002260C2"/>
    <w:rsid w:val="002267B0"/>
    <w:rsid w:val="00226857"/>
    <w:rsid w:val="00227412"/>
    <w:rsid w:val="00227533"/>
    <w:rsid w:val="002275D5"/>
    <w:rsid w:val="00227AD1"/>
    <w:rsid w:val="00227FC5"/>
    <w:rsid w:val="0023021D"/>
    <w:rsid w:val="002303B0"/>
    <w:rsid w:val="002309A9"/>
    <w:rsid w:val="00230A38"/>
    <w:rsid w:val="00230BFF"/>
    <w:rsid w:val="00230CCF"/>
    <w:rsid w:val="00230D2F"/>
    <w:rsid w:val="00231242"/>
    <w:rsid w:val="00232242"/>
    <w:rsid w:val="00232273"/>
    <w:rsid w:val="00232836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4E11"/>
    <w:rsid w:val="00235235"/>
    <w:rsid w:val="00235716"/>
    <w:rsid w:val="002358A4"/>
    <w:rsid w:val="00235AD3"/>
    <w:rsid w:val="00236256"/>
    <w:rsid w:val="00236512"/>
    <w:rsid w:val="00236D56"/>
    <w:rsid w:val="00237781"/>
    <w:rsid w:val="00237C56"/>
    <w:rsid w:val="00240217"/>
    <w:rsid w:val="0024053D"/>
    <w:rsid w:val="00240C04"/>
    <w:rsid w:val="00240C5C"/>
    <w:rsid w:val="0024107C"/>
    <w:rsid w:val="0024107E"/>
    <w:rsid w:val="00241575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BE3"/>
    <w:rsid w:val="00242C4E"/>
    <w:rsid w:val="00242EA7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65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3F1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396D"/>
    <w:rsid w:val="00253F5F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27B"/>
    <w:rsid w:val="00256315"/>
    <w:rsid w:val="00256579"/>
    <w:rsid w:val="002565CD"/>
    <w:rsid w:val="002566F1"/>
    <w:rsid w:val="0025706A"/>
    <w:rsid w:val="002570C5"/>
    <w:rsid w:val="00257279"/>
    <w:rsid w:val="00257573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AF9"/>
    <w:rsid w:val="00261BED"/>
    <w:rsid w:val="00261F1B"/>
    <w:rsid w:val="00261F57"/>
    <w:rsid w:val="002620CE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BC2"/>
    <w:rsid w:val="00267BEB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014"/>
    <w:rsid w:val="00272141"/>
    <w:rsid w:val="00272871"/>
    <w:rsid w:val="00272CEA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1C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1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7A5"/>
    <w:rsid w:val="00284ABF"/>
    <w:rsid w:val="00284BAD"/>
    <w:rsid w:val="00284C76"/>
    <w:rsid w:val="002859C8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794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4B0"/>
    <w:rsid w:val="002965E2"/>
    <w:rsid w:val="002968AE"/>
    <w:rsid w:val="00296901"/>
    <w:rsid w:val="00297190"/>
    <w:rsid w:val="00297230"/>
    <w:rsid w:val="002976EE"/>
    <w:rsid w:val="00297853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3E56"/>
    <w:rsid w:val="002A47DD"/>
    <w:rsid w:val="002A4C7C"/>
    <w:rsid w:val="002A4FC1"/>
    <w:rsid w:val="002A52D6"/>
    <w:rsid w:val="002A5350"/>
    <w:rsid w:val="002A56B4"/>
    <w:rsid w:val="002A617F"/>
    <w:rsid w:val="002A6837"/>
    <w:rsid w:val="002A6F3D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5C5"/>
    <w:rsid w:val="002B48DA"/>
    <w:rsid w:val="002B4F4F"/>
    <w:rsid w:val="002B5466"/>
    <w:rsid w:val="002B5796"/>
    <w:rsid w:val="002B5CE1"/>
    <w:rsid w:val="002B64A1"/>
    <w:rsid w:val="002B6574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9FF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59D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63E"/>
    <w:rsid w:val="002D0A7D"/>
    <w:rsid w:val="002D0CDD"/>
    <w:rsid w:val="002D0EC8"/>
    <w:rsid w:val="002D118B"/>
    <w:rsid w:val="002D17EE"/>
    <w:rsid w:val="002D185E"/>
    <w:rsid w:val="002D1927"/>
    <w:rsid w:val="002D1BA7"/>
    <w:rsid w:val="002D1C16"/>
    <w:rsid w:val="002D295E"/>
    <w:rsid w:val="002D3064"/>
    <w:rsid w:val="002D3CF5"/>
    <w:rsid w:val="002D408F"/>
    <w:rsid w:val="002D444A"/>
    <w:rsid w:val="002D4457"/>
    <w:rsid w:val="002D480F"/>
    <w:rsid w:val="002D48C1"/>
    <w:rsid w:val="002D4E0C"/>
    <w:rsid w:val="002D508F"/>
    <w:rsid w:val="002D5498"/>
    <w:rsid w:val="002D5BEE"/>
    <w:rsid w:val="002D5C6C"/>
    <w:rsid w:val="002D642B"/>
    <w:rsid w:val="002D6525"/>
    <w:rsid w:val="002D6CD6"/>
    <w:rsid w:val="002D6DF9"/>
    <w:rsid w:val="002D6F6A"/>
    <w:rsid w:val="002D72DC"/>
    <w:rsid w:val="002D7503"/>
    <w:rsid w:val="002D7884"/>
    <w:rsid w:val="002D79AC"/>
    <w:rsid w:val="002D7F2E"/>
    <w:rsid w:val="002E0355"/>
    <w:rsid w:val="002E0DBF"/>
    <w:rsid w:val="002E10D2"/>
    <w:rsid w:val="002E138F"/>
    <w:rsid w:val="002E1469"/>
    <w:rsid w:val="002E15E2"/>
    <w:rsid w:val="002E1ACD"/>
    <w:rsid w:val="002E1C1F"/>
    <w:rsid w:val="002E1C76"/>
    <w:rsid w:val="002E1D62"/>
    <w:rsid w:val="002E2301"/>
    <w:rsid w:val="002E230C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17F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DB5"/>
    <w:rsid w:val="002E6FDD"/>
    <w:rsid w:val="002E7250"/>
    <w:rsid w:val="002E765B"/>
    <w:rsid w:val="002E773B"/>
    <w:rsid w:val="002E79A3"/>
    <w:rsid w:val="002E7D29"/>
    <w:rsid w:val="002E7EA9"/>
    <w:rsid w:val="002F0C2D"/>
    <w:rsid w:val="002F0EE1"/>
    <w:rsid w:val="002F1735"/>
    <w:rsid w:val="002F183F"/>
    <w:rsid w:val="002F18A6"/>
    <w:rsid w:val="002F18A7"/>
    <w:rsid w:val="002F1A45"/>
    <w:rsid w:val="002F1BC6"/>
    <w:rsid w:val="002F1CD1"/>
    <w:rsid w:val="002F3217"/>
    <w:rsid w:val="002F324B"/>
    <w:rsid w:val="002F32F9"/>
    <w:rsid w:val="002F3961"/>
    <w:rsid w:val="002F39DB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2F7A47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59E5"/>
    <w:rsid w:val="00306A3B"/>
    <w:rsid w:val="00306BE7"/>
    <w:rsid w:val="00306CFA"/>
    <w:rsid w:val="00306F9A"/>
    <w:rsid w:val="0030704E"/>
    <w:rsid w:val="0030706E"/>
    <w:rsid w:val="003073DC"/>
    <w:rsid w:val="0030751A"/>
    <w:rsid w:val="00307563"/>
    <w:rsid w:val="00307A6C"/>
    <w:rsid w:val="0031002A"/>
    <w:rsid w:val="00310367"/>
    <w:rsid w:val="003104FB"/>
    <w:rsid w:val="003105B1"/>
    <w:rsid w:val="00310AE9"/>
    <w:rsid w:val="00310BA8"/>
    <w:rsid w:val="00310E93"/>
    <w:rsid w:val="003110B2"/>
    <w:rsid w:val="00311211"/>
    <w:rsid w:val="00311A21"/>
    <w:rsid w:val="003120A8"/>
    <w:rsid w:val="003122FE"/>
    <w:rsid w:val="00312544"/>
    <w:rsid w:val="00312EFA"/>
    <w:rsid w:val="00312FA0"/>
    <w:rsid w:val="003144A6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17C73"/>
    <w:rsid w:val="00317DC1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6A9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5BA6"/>
    <w:rsid w:val="00326060"/>
    <w:rsid w:val="003265FD"/>
    <w:rsid w:val="003266FA"/>
    <w:rsid w:val="0032679C"/>
    <w:rsid w:val="00326939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10"/>
    <w:rsid w:val="00330B9F"/>
    <w:rsid w:val="00330C02"/>
    <w:rsid w:val="00331106"/>
    <w:rsid w:val="003311B0"/>
    <w:rsid w:val="003314CD"/>
    <w:rsid w:val="00331FCB"/>
    <w:rsid w:val="00332080"/>
    <w:rsid w:val="00332097"/>
    <w:rsid w:val="00332147"/>
    <w:rsid w:val="0033214D"/>
    <w:rsid w:val="00332601"/>
    <w:rsid w:val="00332AE3"/>
    <w:rsid w:val="00332AF5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2E6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339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3C51"/>
    <w:rsid w:val="0034431D"/>
    <w:rsid w:val="00344735"/>
    <w:rsid w:val="003448CA"/>
    <w:rsid w:val="00344E9D"/>
    <w:rsid w:val="0034514C"/>
    <w:rsid w:val="0034527F"/>
    <w:rsid w:val="003453C3"/>
    <w:rsid w:val="00345527"/>
    <w:rsid w:val="0034556C"/>
    <w:rsid w:val="003460FE"/>
    <w:rsid w:val="00346A88"/>
    <w:rsid w:val="00346B32"/>
    <w:rsid w:val="00346EA5"/>
    <w:rsid w:val="0034713A"/>
    <w:rsid w:val="003478CF"/>
    <w:rsid w:val="003479D0"/>
    <w:rsid w:val="00347B11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8E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6CB"/>
    <w:rsid w:val="00357C07"/>
    <w:rsid w:val="00357CB1"/>
    <w:rsid w:val="00357FD4"/>
    <w:rsid w:val="00360011"/>
    <w:rsid w:val="003603F0"/>
    <w:rsid w:val="00360730"/>
    <w:rsid w:val="0036087F"/>
    <w:rsid w:val="00360A7E"/>
    <w:rsid w:val="00360EF8"/>
    <w:rsid w:val="00360FE5"/>
    <w:rsid w:val="003617B3"/>
    <w:rsid w:val="0036183B"/>
    <w:rsid w:val="003618E9"/>
    <w:rsid w:val="00361E8E"/>
    <w:rsid w:val="00361EB7"/>
    <w:rsid w:val="00361FBA"/>
    <w:rsid w:val="00362F94"/>
    <w:rsid w:val="003631EE"/>
    <w:rsid w:val="003633E9"/>
    <w:rsid w:val="0036379E"/>
    <w:rsid w:val="00363D03"/>
    <w:rsid w:val="00363E0F"/>
    <w:rsid w:val="00363EC3"/>
    <w:rsid w:val="00364A4B"/>
    <w:rsid w:val="00364C1C"/>
    <w:rsid w:val="00364ED8"/>
    <w:rsid w:val="00365002"/>
    <w:rsid w:val="0036521A"/>
    <w:rsid w:val="00365260"/>
    <w:rsid w:val="00365E5D"/>
    <w:rsid w:val="003663EE"/>
    <w:rsid w:val="00366466"/>
    <w:rsid w:val="003665A1"/>
    <w:rsid w:val="003667CC"/>
    <w:rsid w:val="00366842"/>
    <w:rsid w:val="00366981"/>
    <w:rsid w:val="00366DD1"/>
    <w:rsid w:val="00370351"/>
    <w:rsid w:val="003703DC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1C42"/>
    <w:rsid w:val="00371CDF"/>
    <w:rsid w:val="003734E5"/>
    <w:rsid w:val="00373957"/>
    <w:rsid w:val="0037399C"/>
    <w:rsid w:val="00373C16"/>
    <w:rsid w:val="00374268"/>
    <w:rsid w:val="0037459D"/>
    <w:rsid w:val="0037493B"/>
    <w:rsid w:val="003749F4"/>
    <w:rsid w:val="00374A94"/>
    <w:rsid w:val="00374B63"/>
    <w:rsid w:val="00374C95"/>
    <w:rsid w:val="00374D1A"/>
    <w:rsid w:val="00374DDF"/>
    <w:rsid w:val="00375613"/>
    <w:rsid w:val="00376028"/>
    <w:rsid w:val="003762B9"/>
    <w:rsid w:val="0037671F"/>
    <w:rsid w:val="003767FA"/>
    <w:rsid w:val="00377205"/>
    <w:rsid w:val="003776C4"/>
    <w:rsid w:val="003779E8"/>
    <w:rsid w:val="00377FA6"/>
    <w:rsid w:val="00380308"/>
    <w:rsid w:val="0038030A"/>
    <w:rsid w:val="0038030F"/>
    <w:rsid w:val="0038070B"/>
    <w:rsid w:val="00380C1A"/>
    <w:rsid w:val="00380C57"/>
    <w:rsid w:val="00380EDC"/>
    <w:rsid w:val="00381044"/>
    <w:rsid w:val="003811EF"/>
    <w:rsid w:val="00381A4E"/>
    <w:rsid w:val="00381CAD"/>
    <w:rsid w:val="00381DCA"/>
    <w:rsid w:val="003821BA"/>
    <w:rsid w:val="003825C3"/>
    <w:rsid w:val="00382C75"/>
    <w:rsid w:val="00383432"/>
    <w:rsid w:val="0038390C"/>
    <w:rsid w:val="003839FA"/>
    <w:rsid w:val="00383A24"/>
    <w:rsid w:val="00383DCB"/>
    <w:rsid w:val="00384010"/>
    <w:rsid w:val="00384607"/>
    <w:rsid w:val="00384751"/>
    <w:rsid w:val="00384B01"/>
    <w:rsid w:val="00384F85"/>
    <w:rsid w:val="003850DE"/>
    <w:rsid w:val="00385489"/>
    <w:rsid w:val="00385B22"/>
    <w:rsid w:val="0038613E"/>
    <w:rsid w:val="0038621C"/>
    <w:rsid w:val="003864CA"/>
    <w:rsid w:val="003865EE"/>
    <w:rsid w:val="0038677A"/>
    <w:rsid w:val="00386E77"/>
    <w:rsid w:val="00387265"/>
    <w:rsid w:val="00387278"/>
    <w:rsid w:val="003873D5"/>
    <w:rsid w:val="00387935"/>
    <w:rsid w:val="00387FB3"/>
    <w:rsid w:val="003900AD"/>
    <w:rsid w:val="00390300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CEE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074"/>
    <w:rsid w:val="0039455D"/>
    <w:rsid w:val="003949AF"/>
    <w:rsid w:val="00395BAD"/>
    <w:rsid w:val="00395BF9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DF2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52"/>
    <w:rsid w:val="003A217B"/>
    <w:rsid w:val="003A2AC2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DCE"/>
    <w:rsid w:val="003A6E8A"/>
    <w:rsid w:val="003A7034"/>
    <w:rsid w:val="003A7070"/>
    <w:rsid w:val="003A75C5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36F"/>
    <w:rsid w:val="003B3C7D"/>
    <w:rsid w:val="003B3E01"/>
    <w:rsid w:val="003B3E22"/>
    <w:rsid w:val="003B41EC"/>
    <w:rsid w:val="003B43A0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05A"/>
    <w:rsid w:val="003B6528"/>
    <w:rsid w:val="003B65C0"/>
    <w:rsid w:val="003B695D"/>
    <w:rsid w:val="003B6A94"/>
    <w:rsid w:val="003B741A"/>
    <w:rsid w:val="003B758F"/>
    <w:rsid w:val="003B7792"/>
    <w:rsid w:val="003B7826"/>
    <w:rsid w:val="003C03A3"/>
    <w:rsid w:val="003C0B51"/>
    <w:rsid w:val="003C10C6"/>
    <w:rsid w:val="003C10F4"/>
    <w:rsid w:val="003C13C8"/>
    <w:rsid w:val="003C146C"/>
    <w:rsid w:val="003C17D0"/>
    <w:rsid w:val="003C18BA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950"/>
    <w:rsid w:val="003C3C68"/>
    <w:rsid w:val="003C3DFE"/>
    <w:rsid w:val="003C4107"/>
    <w:rsid w:val="003C415B"/>
    <w:rsid w:val="003C461E"/>
    <w:rsid w:val="003C463D"/>
    <w:rsid w:val="003C47A5"/>
    <w:rsid w:val="003C4987"/>
    <w:rsid w:val="003C4CD3"/>
    <w:rsid w:val="003C4F81"/>
    <w:rsid w:val="003C50B0"/>
    <w:rsid w:val="003C511D"/>
    <w:rsid w:val="003C513D"/>
    <w:rsid w:val="003C5480"/>
    <w:rsid w:val="003C54A9"/>
    <w:rsid w:val="003C577E"/>
    <w:rsid w:val="003C59FE"/>
    <w:rsid w:val="003C5F6B"/>
    <w:rsid w:val="003C615B"/>
    <w:rsid w:val="003C6421"/>
    <w:rsid w:val="003C6D5A"/>
    <w:rsid w:val="003C6FE2"/>
    <w:rsid w:val="003C7482"/>
    <w:rsid w:val="003C7853"/>
    <w:rsid w:val="003C78B8"/>
    <w:rsid w:val="003C7ED5"/>
    <w:rsid w:val="003D02D3"/>
    <w:rsid w:val="003D0443"/>
    <w:rsid w:val="003D08A2"/>
    <w:rsid w:val="003D0CD8"/>
    <w:rsid w:val="003D1326"/>
    <w:rsid w:val="003D1657"/>
    <w:rsid w:val="003D16A7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3A77"/>
    <w:rsid w:val="003D3AD7"/>
    <w:rsid w:val="003D4059"/>
    <w:rsid w:val="003D4405"/>
    <w:rsid w:val="003D447C"/>
    <w:rsid w:val="003D4AB2"/>
    <w:rsid w:val="003D5360"/>
    <w:rsid w:val="003D53D7"/>
    <w:rsid w:val="003D5BEE"/>
    <w:rsid w:val="003D64CE"/>
    <w:rsid w:val="003D66C4"/>
    <w:rsid w:val="003D7A06"/>
    <w:rsid w:val="003D7D4A"/>
    <w:rsid w:val="003D7EDB"/>
    <w:rsid w:val="003E026E"/>
    <w:rsid w:val="003E03F0"/>
    <w:rsid w:val="003E07F4"/>
    <w:rsid w:val="003E0B8C"/>
    <w:rsid w:val="003E0F18"/>
    <w:rsid w:val="003E104D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4AB"/>
    <w:rsid w:val="003E3610"/>
    <w:rsid w:val="003E3F70"/>
    <w:rsid w:val="003E41F1"/>
    <w:rsid w:val="003E511F"/>
    <w:rsid w:val="003E54AD"/>
    <w:rsid w:val="003E566A"/>
    <w:rsid w:val="003E5DB3"/>
    <w:rsid w:val="003E61E4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4D0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3E79"/>
    <w:rsid w:val="003F41AD"/>
    <w:rsid w:val="003F4ACC"/>
    <w:rsid w:val="003F4D84"/>
    <w:rsid w:val="003F5006"/>
    <w:rsid w:val="003F51E7"/>
    <w:rsid w:val="003F54B1"/>
    <w:rsid w:val="003F56F0"/>
    <w:rsid w:val="003F5777"/>
    <w:rsid w:val="003F5EFC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2F7F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6F6"/>
    <w:rsid w:val="00407BE1"/>
    <w:rsid w:val="00410309"/>
    <w:rsid w:val="00410763"/>
    <w:rsid w:val="0041078E"/>
    <w:rsid w:val="00410948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3DB4"/>
    <w:rsid w:val="004141A4"/>
    <w:rsid w:val="004144B8"/>
    <w:rsid w:val="00414628"/>
    <w:rsid w:val="00414946"/>
    <w:rsid w:val="00414A03"/>
    <w:rsid w:val="00414EE8"/>
    <w:rsid w:val="00415822"/>
    <w:rsid w:val="00415B47"/>
    <w:rsid w:val="00415D24"/>
    <w:rsid w:val="00415FBF"/>
    <w:rsid w:val="0041648B"/>
    <w:rsid w:val="00416E3E"/>
    <w:rsid w:val="00416F6E"/>
    <w:rsid w:val="00416FB6"/>
    <w:rsid w:val="0041721B"/>
    <w:rsid w:val="00417EEB"/>
    <w:rsid w:val="00420FBD"/>
    <w:rsid w:val="004210F7"/>
    <w:rsid w:val="00421244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3A3"/>
    <w:rsid w:val="0042343D"/>
    <w:rsid w:val="004235A7"/>
    <w:rsid w:val="004236E2"/>
    <w:rsid w:val="00423968"/>
    <w:rsid w:val="00423F03"/>
    <w:rsid w:val="00424657"/>
    <w:rsid w:val="004246BD"/>
    <w:rsid w:val="00424AEB"/>
    <w:rsid w:val="00424DFD"/>
    <w:rsid w:val="0042505F"/>
    <w:rsid w:val="00425E17"/>
    <w:rsid w:val="004261A3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BD5"/>
    <w:rsid w:val="00430C26"/>
    <w:rsid w:val="00430C4F"/>
    <w:rsid w:val="00430C81"/>
    <w:rsid w:val="00430D30"/>
    <w:rsid w:val="00431232"/>
    <w:rsid w:val="004313CA"/>
    <w:rsid w:val="00431806"/>
    <w:rsid w:val="00431AB9"/>
    <w:rsid w:val="00431B4C"/>
    <w:rsid w:val="00431C1E"/>
    <w:rsid w:val="00431E16"/>
    <w:rsid w:val="00431E21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0A20"/>
    <w:rsid w:val="004412E9"/>
    <w:rsid w:val="0044213A"/>
    <w:rsid w:val="00442437"/>
    <w:rsid w:val="004425E7"/>
    <w:rsid w:val="00442844"/>
    <w:rsid w:val="00442B78"/>
    <w:rsid w:val="00442B8D"/>
    <w:rsid w:val="00442DF7"/>
    <w:rsid w:val="00442FF4"/>
    <w:rsid w:val="004433C2"/>
    <w:rsid w:val="00443A16"/>
    <w:rsid w:val="00443E1D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47B7F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9B4"/>
    <w:rsid w:val="00452B26"/>
    <w:rsid w:val="00452DC5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29"/>
    <w:rsid w:val="004562E2"/>
    <w:rsid w:val="00456361"/>
    <w:rsid w:val="004564FD"/>
    <w:rsid w:val="00456692"/>
    <w:rsid w:val="00456AC7"/>
    <w:rsid w:val="00456CB2"/>
    <w:rsid w:val="0045709B"/>
    <w:rsid w:val="004572B5"/>
    <w:rsid w:val="0045734B"/>
    <w:rsid w:val="004575C8"/>
    <w:rsid w:val="00457CFE"/>
    <w:rsid w:val="00460239"/>
    <w:rsid w:val="00460259"/>
    <w:rsid w:val="00460A48"/>
    <w:rsid w:val="00460BCC"/>
    <w:rsid w:val="00460C30"/>
    <w:rsid w:val="00460ECB"/>
    <w:rsid w:val="00460F5C"/>
    <w:rsid w:val="004613AF"/>
    <w:rsid w:val="004613F3"/>
    <w:rsid w:val="00461602"/>
    <w:rsid w:val="00461620"/>
    <w:rsid w:val="00461BF5"/>
    <w:rsid w:val="004620DA"/>
    <w:rsid w:val="00462282"/>
    <w:rsid w:val="00462306"/>
    <w:rsid w:val="0046296D"/>
    <w:rsid w:val="00462BCF"/>
    <w:rsid w:val="00463181"/>
    <w:rsid w:val="00463248"/>
    <w:rsid w:val="00463844"/>
    <w:rsid w:val="004638EC"/>
    <w:rsid w:val="00463A82"/>
    <w:rsid w:val="00463B7C"/>
    <w:rsid w:val="00463F10"/>
    <w:rsid w:val="00464041"/>
    <w:rsid w:val="00464066"/>
    <w:rsid w:val="00464166"/>
    <w:rsid w:val="004642F9"/>
    <w:rsid w:val="00465099"/>
    <w:rsid w:val="00465586"/>
    <w:rsid w:val="00465816"/>
    <w:rsid w:val="004659E9"/>
    <w:rsid w:val="00465A9B"/>
    <w:rsid w:val="00465D50"/>
    <w:rsid w:val="004661F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32"/>
    <w:rsid w:val="0047088F"/>
    <w:rsid w:val="00470B07"/>
    <w:rsid w:val="00470DC5"/>
    <w:rsid w:val="00470E9B"/>
    <w:rsid w:val="004710DF"/>
    <w:rsid w:val="004714A4"/>
    <w:rsid w:val="004715F8"/>
    <w:rsid w:val="00471926"/>
    <w:rsid w:val="004719C4"/>
    <w:rsid w:val="0047230E"/>
    <w:rsid w:val="004726EF"/>
    <w:rsid w:val="0047307F"/>
    <w:rsid w:val="004733C3"/>
    <w:rsid w:val="00473597"/>
    <w:rsid w:val="004736A8"/>
    <w:rsid w:val="0047387C"/>
    <w:rsid w:val="00473E1A"/>
    <w:rsid w:val="00473E8D"/>
    <w:rsid w:val="0047470F"/>
    <w:rsid w:val="00474899"/>
    <w:rsid w:val="00474B36"/>
    <w:rsid w:val="00474CBA"/>
    <w:rsid w:val="00474D51"/>
    <w:rsid w:val="00474E68"/>
    <w:rsid w:val="00474F86"/>
    <w:rsid w:val="0047501A"/>
    <w:rsid w:val="004755CF"/>
    <w:rsid w:val="0047562E"/>
    <w:rsid w:val="004756A7"/>
    <w:rsid w:val="00475883"/>
    <w:rsid w:val="004758C2"/>
    <w:rsid w:val="00475B03"/>
    <w:rsid w:val="00476C52"/>
    <w:rsid w:val="00477310"/>
    <w:rsid w:val="00477BD5"/>
    <w:rsid w:val="00477C0D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736"/>
    <w:rsid w:val="00486C7D"/>
    <w:rsid w:val="00486E08"/>
    <w:rsid w:val="00487356"/>
    <w:rsid w:val="00487A80"/>
    <w:rsid w:val="00487B04"/>
    <w:rsid w:val="00487CAE"/>
    <w:rsid w:val="00487EC6"/>
    <w:rsid w:val="00490227"/>
    <w:rsid w:val="004906C8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42"/>
    <w:rsid w:val="00493055"/>
    <w:rsid w:val="00493345"/>
    <w:rsid w:val="00493457"/>
    <w:rsid w:val="00493636"/>
    <w:rsid w:val="00493947"/>
    <w:rsid w:val="00493FA4"/>
    <w:rsid w:val="00494131"/>
    <w:rsid w:val="004944F4"/>
    <w:rsid w:val="004946A0"/>
    <w:rsid w:val="00494D9E"/>
    <w:rsid w:val="004956B4"/>
    <w:rsid w:val="00495C80"/>
    <w:rsid w:val="00496472"/>
    <w:rsid w:val="00496664"/>
    <w:rsid w:val="00496903"/>
    <w:rsid w:val="00496BBF"/>
    <w:rsid w:val="004970A6"/>
    <w:rsid w:val="00497270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411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40E"/>
    <w:rsid w:val="004A5BEC"/>
    <w:rsid w:val="004A5C31"/>
    <w:rsid w:val="004A5F1A"/>
    <w:rsid w:val="004A6177"/>
    <w:rsid w:val="004A6326"/>
    <w:rsid w:val="004A6A7D"/>
    <w:rsid w:val="004A6CEE"/>
    <w:rsid w:val="004A71C4"/>
    <w:rsid w:val="004A729D"/>
    <w:rsid w:val="004A72F9"/>
    <w:rsid w:val="004A75C1"/>
    <w:rsid w:val="004A76E6"/>
    <w:rsid w:val="004A7C40"/>
    <w:rsid w:val="004A7CD3"/>
    <w:rsid w:val="004B0329"/>
    <w:rsid w:val="004B0411"/>
    <w:rsid w:val="004B05B2"/>
    <w:rsid w:val="004B068E"/>
    <w:rsid w:val="004B098F"/>
    <w:rsid w:val="004B0AEB"/>
    <w:rsid w:val="004B0EF1"/>
    <w:rsid w:val="004B1377"/>
    <w:rsid w:val="004B15C8"/>
    <w:rsid w:val="004B1851"/>
    <w:rsid w:val="004B19F7"/>
    <w:rsid w:val="004B1A33"/>
    <w:rsid w:val="004B1A7F"/>
    <w:rsid w:val="004B1B32"/>
    <w:rsid w:val="004B205A"/>
    <w:rsid w:val="004B2794"/>
    <w:rsid w:val="004B2C00"/>
    <w:rsid w:val="004B2D38"/>
    <w:rsid w:val="004B2E5B"/>
    <w:rsid w:val="004B2F79"/>
    <w:rsid w:val="004B3985"/>
    <w:rsid w:val="004B420C"/>
    <w:rsid w:val="004B439F"/>
    <w:rsid w:val="004B45D2"/>
    <w:rsid w:val="004B47F0"/>
    <w:rsid w:val="004B48A4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1A4"/>
    <w:rsid w:val="004B7597"/>
    <w:rsid w:val="004B7CCD"/>
    <w:rsid w:val="004B7F66"/>
    <w:rsid w:val="004C0078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2D7C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B4A"/>
    <w:rsid w:val="004C6DA9"/>
    <w:rsid w:val="004C76E7"/>
    <w:rsid w:val="004C78A2"/>
    <w:rsid w:val="004C7C3A"/>
    <w:rsid w:val="004C7D29"/>
    <w:rsid w:val="004D0288"/>
    <w:rsid w:val="004D0390"/>
    <w:rsid w:val="004D05A7"/>
    <w:rsid w:val="004D0AFE"/>
    <w:rsid w:val="004D0E2E"/>
    <w:rsid w:val="004D0E91"/>
    <w:rsid w:val="004D11F8"/>
    <w:rsid w:val="004D1872"/>
    <w:rsid w:val="004D1E8C"/>
    <w:rsid w:val="004D2073"/>
    <w:rsid w:val="004D2237"/>
    <w:rsid w:val="004D2480"/>
    <w:rsid w:val="004D2517"/>
    <w:rsid w:val="004D2A89"/>
    <w:rsid w:val="004D2B52"/>
    <w:rsid w:val="004D3644"/>
    <w:rsid w:val="004D3A74"/>
    <w:rsid w:val="004D3A85"/>
    <w:rsid w:val="004D3B30"/>
    <w:rsid w:val="004D3C09"/>
    <w:rsid w:val="004D4602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D7F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742"/>
    <w:rsid w:val="004E7948"/>
    <w:rsid w:val="004E7B20"/>
    <w:rsid w:val="004F048C"/>
    <w:rsid w:val="004F0A73"/>
    <w:rsid w:val="004F0FFB"/>
    <w:rsid w:val="004F11D7"/>
    <w:rsid w:val="004F1641"/>
    <w:rsid w:val="004F17E5"/>
    <w:rsid w:val="004F1975"/>
    <w:rsid w:val="004F1C2B"/>
    <w:rsid w:val="004F216E"/>
    <w:rsid w:val="004F21C1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784"/>
    <w:rsid w:val="004F5C51"/>
    <w:rsid w:val="004F5FC1"/>
    <w:rsid w:val="004F63D5"/>
    <w:rsid w:val="004F6644"/>
    <w:rsid w:val="004F75D3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2C50"/>
    <w:rsid w:val="005030F0"/>
    <w:rsid w:val="00503C4D"/>
    <w:rsid w:val="00503C55"/>
    <w:rsid w:val="00504C04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1E6B"/>
    <w:rsid w:val="0051244B"/>
    <w:rsid w:val="00512577"/>
    <w:rsid w:val="00512AE4"/>
    <w:rsid w:val="00513187"/>
    <w:rsid w:val="005131D1"/>
    <w:rsid w:val="005132E6"/>
    <w:rsid w:val="00513A05"/>
    <w:rsid w:val="00513A86"/>
    <w:rsid w:val="00513EE9"/>
    <w:rsid w:val="005141E0"/>
    <w:rsid w:val="005146C7"/>
    <w:rsid w:val="00514776"/>
    <w:rsid w:val="005147A3"/>
    <w:rsid w:val="00514BF1"/>
    <w:rsid w:val="00514CAE"/>
    <w:rsid w:val="00514D7E"/>
    <w:rsid w:val="00514D85"/>
    <w:rsid w:val="00514D88"/>
    <w:rsid w:val="00514E9E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600"/>
    <w:rsid w:val="00520976"/>
    <w:rsid w:val="00520992"/>
    <w:rsid w:val="00520E71"/>
    <w:rsid w:val="00521564"/>
    <w:rsid w:val="00521C12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96"/>
    <w:rsid w:val="00524EDF"/>
    <w:rsid w:val="00525411"/>
    <w:rsid w:val="005254FB"/>
    <w:rsid w:val="00525621"/>
    <w:rsid w:val="00525A92"/>
    <w:rsid w:val="00525BED"/>
    <w:rsid w:val="00525C75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27EF6"/>
    <w:rsid w:val="0053070D"/>
    <w:rsid w:val="0053094A"/>
    <w:rsid w:val="005309CE"/>
    <w:rsid w:val="00530DDC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CB2"/>
    <w:rsid w:val="00532DBF"/>
    <w:rsid w:val="00532F49"/>
    <w:rsid w:val="0053326D"/>
    <w:rsid w:val="005335F1"/>
    <w:rsid w:val="005336C4"/>
    <w:rsid w:val="00533A13"/>
    <w:rsid w:val="00533C23"/>
    <w:rsid w:val="00533E44"/>
    <w:rsid w:val="00534246"/>
    <w:rsid w:val="00534ACB"/>
    <w:rsid w:val="00534B42"/>
    <w:rsid w:val="0053530A"/>
    <w:rsid w:val="0053571D"/>
    <w:rsid w:val="0053578A"/>
    <w:rsid w:val="005357D0"/>
    <w:rsid w:val="005358B8"/>
    <w:rsid w:val="0053596D"/>
    <w:rsid w:val="0053640B"/>
    <w:rsid w:val="005368BD"/>
    <w:rsid w:val="00536A71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607"/>
    <w:rsid w:val="00540B35"/>
    <w:rsid w:val="00540CF8"/>
    <w:rsid w:val="0054109E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5C80"/>
    <w:rsid w:val="00545E65"/>
    <w:rsid w:val="005460B5"/>
    <w:rsid w:val="00546371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30C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5E78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4C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173"/>
    <w:rsid w:val="00566399"/>
    <w:rsid w:val="00566F30"/>
    <w:rsid w:val="00567017"/>
    <w:rsid w:val="005675BD"/>
    <w:rsid w:val="00567F40"/>
    <w:rsid w:val="005700DA"/>
    <w:rsid w:val="00570320"/>
    <w:rsid w:val="0057032C"/>
    <w:rsid w:val="005706A2"/>
    <w:rsid w:val="00570EF4"/>
    <w:rsid w:val="00570F5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328"/>
    <w:rsid w:val="00573449"/>
    <w:rsid w:val="005735B9"/>
    <w:rsid w:val="00573653"/>
    <w:rsid w:val="005739D4"/>
    <w:rsid w:val="005756E5"/>
    <w:rsid w:val="00575DD2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56D"/>
    <w:rsid w:val="005776D5"/>
    <w:rsid w:val="005778A6"/>
    <w:rsid w:val="00577928"/>
    <w:rsid w:val="00577A93"/>
    <w:rsid w:val="0058000D"/>
    <w:rsid w:val="00580222"/>
    <w:rsid w:val="0058034F"/>
    <w:rsid w:val="00580458"/>
    <w:rsid w:val="005805A8"/>
    <w:rsid w:val="005805EE"/>
    <w:rsid w:val="00580B72"/>
    <w:rsid w:val="00580F65"/>
    <w:rsid w:val="0058129F"/>
    <w:rsid w:val="005817FD"/>
    <w:rsid w:val="00581A17"/>
    <w:rsid w:val="00581C42"/>
    <w:rsid w:val="00581CD9"/>
    <w:rsid w:val="00581E78"/>
    <w:rsid w:val="00581F7E"/>
    <w:rsid w:val="00582580"/>
    <w:rsid w:val="005826F3"/>
    <w:rsid w:val="005827A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CFB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351"/>
    <w:rsid w:val="00590C75"/>
    <w:rsid w:val="00590D69"/>
    <w:rsid w:val="005911CD"/>
    <w:rsid w:val="00591320"/>
    <w:rsid w:val="00591359"/>
    <w:rsid w:val="005920EA"/>
    <w:rsid w:val="00592302"/>
    <w:rsid w:val="0059258E"/>
    <w:rsid w:val="005925D9"/>
    <w:rsid w:val="00592B9B"/>
    <w:rsid w:val="00592BAC"/>
    <w:rsid w:val="00592BD4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904"/>
    <w:rsid w:val="00594C44"/>
    <w:rsid w:val="00594C94"/>
    <w:rsid w:val="00594D32"/>
    <w:rsid w:val="005951ED"/>
    <w:rsid w:val="0059520A"/>
    <w:rsid w:val="00595332"/>
    <w:rsid w:val="00595762"/>
    <w:rsid w:val="00595B23"/>
    <w:rsid w:val="005961AF"/>
    <w:rsid w:val="005963EA"/>
    <w:rsid w:val="00596507"/>
    <w:rsid w:val="0059678F"/>
    <w:rsid w:val="00596833"/>
    <w:rsid w:val="00596C0F"/>
    <w:rsid w:val="00596E52"/>
    <w:rsid w:val="0059702E"/>
    <w:rsid w:val="005971F6"/>
    <w:rsid w:val="005973C8"/>
    <w:rsid w:val="00597757"/>
    <w:rsid w:val="0059790A"/>
    <w:rsid w:val="0059797C"/>
    <w:rsid w:val="005979ED"/>
    <w:rsid w:val="00597B6B"/>
    <w:rsid w:val="00597FD4"/>
    <w:rsid w:val="005A0029"/>
    <w:rsid w:val="005A0850"/>
    <w:rsid w:val="005A0CE1"/>
    <w:rsid w:val="005A1071"/>
    <w:rsid w:val="005A1816"/>
    <w:rsid w:val="005A1DEC"/>
    <w:rsid w:val="005A2018"/>
    <w:rsid w:val="005A23AE"/>
    <w:rsid w:val="005A2619"/>
    <w:rsid w:val="005A2702"/>
    <w:rsid w:val="005A2BBE"/>
    <w:rsid w:val="005A2E94"/>
    <w:rsid w:val="005A2FCC"/>
    <w:rsid w:val="005A31BE"/>
    <w:rsid w:val="005A32BB"/>
    <w:rsid w:val="005A3656"/>
    <w:rsid w:val="005A36DC"/>
    <w:rsid w:val="005A37A4"/>
    <w:rsid w:val="005A3860"/>
    <w:rsid w:val="005A3DAF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DED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08C"/>
    <w:rsid w:val="005B0D96"/>
    <w:rsid w:val="005B1206"/>
    <w:rsid w:val="005B130B"/>
    <w:rsid w:val="005B1372"/>
    <w:rsid w:val="005B1390"/>
    <w:rsid w:val="005B17E1"/>
    <w:rsid w:val="005B1922"/>
    <w:rsid w:val="005B1A62"/>
    <w:rsid w:val="005B245D"/>
    <w:rsid w:val="005B2BDE"/>
    <w:rsid w:val="005B31F9"/>
    <w:rsid w:val="005B32A7"/>
    <w:rsid w:val="005B3396"/>
    <w:rsid w:val="005B370C"/>
    <w:rsid w:val="005B3E7D"/>
    <w:rsid w:val="005B4055"/>
    <w:rsid w:val="005B407E"/>
    <w:rsid w:val="005B4514"/>
    <w:rsid w:val="005B4680"/>
    <w:rsid w:val="005B5376"/>
    <w:rsid w:val="005B53BE"/>
    <w:rsid w:val="005B5D3C"/>
    <w:rsid w:val="005B6321"/>
    <w:rsid w:val="005B63A7"/>
    <w:rsid w:val="005B6912"/>
    <w:rsid w:val="005B6A91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A34"/>
    <w:rsid w:val="005C1BC0"/>
    <w:rsid w:val="005C1BDC"/>
    <w:rsid w:val="005C2135"/>
    <w:rsid w:val="005C215A"/>
    <w:rsid w:val="005C21AE"/>
    <w:rsid w:val="005C2310"/>
    <w:rsid w:val="005C23BD"/>
    <w:rsid w:val="005C251D"/>
    <w:rsid w:val="005C2643"/>
    <w:rsid w:val="005C2C28"/>
    <w:rsid w:val="005C31B6"/>
    <w:rsid w:val="005C3A74"/>
    <w:rsid w:val="005C3B99"/>
    <w:rsid w:val="005C3E78"/>
    <w:rsid w:val="005C3E8F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8F5"/>
    <w:rsid w:val="005C5BF2"/>
    <w:rsid w:val="005C5CD1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1A7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9C5"/>
    <w:rsid w:val="005D4BA5"/>
    <w:rsid w:val="005D4BD6"/>
    <w:rsid w:val="005D4C85"/>
    <w:rsid w:val="005D51CD"/>
    <w:rsid w:val="005D532C"/>
    <w:rsid w:val="005D5473"/>
    <w:rsid w:val="005D5940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D19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4B9F"/>
    <w:rsid w:val="005E4D9F"/>
    <w:rsid w:val="005E52D7"/>
    <w:rsid w:val="005E53BC"/>
    <w:rsid w:val="005E54B4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9C3"/>
    <w:rsid w:val="005F6C03"/>
    <w:rsid w:val="005F6EE0"/>
    <w:rsid w:val="005F727F"/>
    <w:rsid w:val="005F73C6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1D91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4C13"/>
    <w:rsid w:val="0060560D"/>
    <w:rsid w:val="00605909"/>
    <w:rsid w:val="00605ECE"/>
    <w:rsid w:val="00606056"/>
    <w:rsid w:val="006060CD"/>
    <w:rsid w:val="00606610"/>
    <w:rsid w:val="00606783"/>
    <w:rsid w:val="006068A1"/>
    <w:rsid w:val="00606A87"/>
    <w:rsid w:val="00606B60"/>
    <w:rsid w:val="00606C88"/>
    <w:rsid w:val="00606F39"/>
    <w:rsid w:val="00607061"/>
    <w:rsid w:val="00607280"/>
    <w:rsid w:val="006072CA"/>
    <w:rsid w:val="0060755B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099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1D3"/>
    <w:rsid w:val="00621874"/>
    <w:rsid w:val="00621B12"/>
    <w:rsid w:val="00621FE6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68C"/>
    <w:rsid w:val="00623A3B"/>
    <w:rsid w:val="00623B2F"/>
    <w:rsid w:val="00623E85"/>
    <w:rsid w:val="006245C0"/>
    <w:rsid w:val="006247B6"/>
    <w:rsid w:val="0062480D"/>
    <w:rsid w:val="00624C58"/>
    <w:rsid w:val="00624D5E"/>
    <w:rsid w:val="00624EA0"/>
    <w:rsid w:val="006256CE"/>
    <w:rsid w:val="006256E3"/>
    <w:rsid w:val="006257D3"/>
    <w:rsid w:val="00625B28"/>
    <w:rsid w:val="00625DC4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5AF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115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65C"/>
    <w:rsid w:val="00643730"/>
    <w:rsid w:val="0064380D"/>
    <w:rsid w:val="00643EFE"/>
    <w:rsid w:val="006443B7"/>
    <w:rsid w:val="006443BC"/>
    <w:rsid w:val="00644C6B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0DEA"/>
    <w:rsid w:val="0065157E"/>
    <w:rsid w:val="006518AD"/>
    <w:rsid w:val="006519C6"/>
    <w:rsid w:val="00651B89"/>
    <w:rsid w:val="00651DD7"/>
    <w:rsid w:val="00652692"/>
    <w:rsid w:val="006527AD"/>
    <w:rsid w:val="006527F1"/>
    <w:rsid w:val="00652884"/>
    <w:rsid w:val="00652E00"/>
    <w:rsid w:val="006531A3"/>
    <w:rsid w:val="0065439C"/>
    <w:rsid w:val="0065450E"/>
    <w:rsid w:val="00654590"/>
    <w:rsid w:val="00654C82"/>
    <w:rsid w:val="00654CF7"/>
    <w:rsid w:val="0065502F"/>
    <w:rsid w:val="00655618"/>
    <w:rsid w:val="00655A90"/>
    <w:rsid w:val="006561DE"/>
    <w:rsid w:val="006566FA"/>
    <w:rsid w:val="0065691F"/>
    <w:rsid w:val="00656D7B"/>
    <w:rsid w:val="00656E01"/>
    <w:rsid w:val="00656ED8"/>
    <w:rsid w:val="00656F1E"/>
    <w:rsid w:val="0065746F"/>
    <w:rsid w:val="00657773"/>
    <w:rsid w:val="00657928"/>
    <w:rsid w:val="00657982"/>
    <w:rsid w:val="00657B8E"/>
    <w:rsid w:val="00657D9D"/>
    <w:rsid w:val="006602C1"/>
    <w:rsid w:val="00660BAB"/>
    <w:rsid w:val="00661157"/>
    <w:rsid w:val="00661807"/>
    <w:rsid w:val="00661E58"/>
    <w:rsid w:val="00661F4D"/>
    <w:rsid w:val="00662036"/>
    <w:rsid w:val="00662497"/>
    <w:rsid w:val="006625D7"/>
    <w:rsid w:val="00662C0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6EB"/>
    <w:rsid w:val="00665BE0"/>
    <w:rsid w:val="00665C86"/>
    <w:rsid w:val="00665CC7"/>
    <w:rsid w:val="00665D92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3F7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2F44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1A2"/>
    <w:rsid w:val="006835C8"/>
    <w:rsid w:val="00683821"/>
    <w:rsid w:val="00683A96"/>
    <w:rsid w:val="00683CB6"/>
    <w:rsid w:val="006846D3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074"/>
    <w:rsid w:val="006926DC"/>
    <w:rsid w:val="00692BA9"/>
    <w:rsid w:val="00692EEF"/>
    <w:rsid w:val="00693385"/>
    <w:rsid w:val="00693796"/>
    <w:rsid w:val="006937AE"/>
    <w:rsid w:val="00693933"/>
    <w:rsid w:val="00693BA5"/>
    <w:rsid w:val="00693F40"/>
    <w:rsid w:val="00694197"/>
    <w:rsid w:val="00694B2D"/>
    <w:rsid w:val="00694B8F"/>
    <w:rsid w:val="00694D2E"/>
    <w:rsid w:val="00694D61"/>
    <w:rsid w:val="00695491"/>
    <w:rsid w:val="006958CA"/>
    <w:rsid w:val="006959E1"/>
    <w:rsid w:val="00696B23"/>
    <w:rsid w:val="00696D40"/>
    <w:rsid w:val="00696DF0"/>
    <w:rsid w:val="006972E5"/>
    <w:rsid w:val="00697627"/>
    <w:rsid w:val="00697B2F"/>
    <w:rsid w:val="00697D07"/>
    <w:rsid w:val="00697F27"/>
    <w:rsid w:val="006A0040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C49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1BA"/>
    <w:rsid w:val="006A7432"/>
    <w:rsid w:val="006B00B6"/>
    <w:rsid w:val="006B0451"/>
    <w:rsid w:val="006B0991"/>
    <w:rsid w:val="006B0C85"/>
    <w:rsid w:val="006B1232"/>
    <w:rsid w:val="006B183F"/>
    <w:rsid w:val="006B1C47"/>
    <w:rsid w:val="006B1FD8"/>
    <w:rsid w:val="006B2043"/>
    <w:rsid w:val="006B20FB"/>
    <w:rsid w:val="006B2275"/>
    <w:rsid w:val="006B2B83"/>
    <w:rsid w:val="006B312A"/>
    <w:rsid w:val="006B331A"/>
    <w:rsid w:val="006B3672"/>
    <w:rsid w:val="006B3C03"/>
    <w:rsid w:val="006B3C0E"/>
    <w:rsid w:val="006B3E73"/>
    <w:rsid w:val="006B3F38"/>
    <w:rsid w:val="006B420F"/>
    <w:rsid w:val="006B4D2E"/>
    <w:rsid w:val="006B5D85"/>
    <w:rsid w:val="006B6390"/>
    <w:rsid w:val="006B67AC"/>
    <w:rsid w:val="006B6A62"/>
    <w:rsid w:val="006B6B46"/>
    <w:rsid w:val="006B72EB"/>
    <w:rsid w:val="006B74D7"/>
    <w:rsid w:val="006B7887"/>
    <w:rsid w:val="006B795C"/>
    <w:rsid w:val="006C07E3"/>
    <w:rsid w:val="006C108D"/>
    <w:rsid w:val="006C147F"/>
    <w:rsid w:val="006C1753"/>
    <w:rsid w:val="006C1763"/>
    <w:rsid w:val="006C1775"/>
    <w:rsid w:val="006C1CA3"/>
    <w:rsid w:val="006C1EA9"/>
    <w:rsid w:val="006C2179"/>
    <w:rsid w:val="006C24D9"/>
    <w:rsid w:val="006C26EC"/>
    <w:rsid w:val="006C2C25"/>
    <w:rsid w:val="006C3322"/>
    <w:rsid w:val="006C3426"/>
    <w:rsid w:val="006C34A7"/>
    <w:rsid w:val="006C35A9"/>
    <w:rsid w:val="006C3764"/>
    <w:rsid w:val="006C37C5"/>
    <w:rsid w:val="006C3DBB"/>
    <w:rsid w:val="006C4733"/>
    <w:rsid w:val="006C4FFA"/>
    <w:rsid w:val="006C5096"/>
    <w:rsid w:val="006C60C7"/>
    <w:rsid w:val="006C6272"/>
    <w:rsid w:val="006C6595"/>
    <w:rsid w:val="006C6721"/>
    <w:rsid w:val="006C67EF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19AE"/>
    <w:rsid w:val="006D1D74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180F"/>
    <w:rsid w:val="006E2016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238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969"/>
    <w:rsid w:val="006E6A0B"/>
    <w:rsid w:val="006E6F8A"/>
    <w:rsid w:val="006E7920"/>
    <w:rsid w:val="006E7949"/>
    <w:rsid w:val="006E7C4B"/>
    <w:rsid w:val="006F001C"/>
    <w:rsid w:val="006F009B"/>
    <w:rsid w:val="006F06F8"/>
    <w:rsid w:val="006F0C8F"/>
    <w:rsid w:val="006F0E61"/>
    <w:rsid w:val="006F0F54"/>
    <w:rsid w:val="006F13B9"/>
    <w:rsid w:val="006F15EA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3D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14"/>
    <w:rsid w:val="0070189C"/>
    <w:rsid w:val="0070201D"/>
    <w:rsid w:val="00702074"/>
    <w:rsid w:val="00702177"/>
    <w:rsid w:val="007024E1"/>
    <w:rsid w:val="00702703"/>
    <w:rsid w:val="0070280E"/>
    <w:rsid w:val="007029FA"/>
    <w:rsid w:val="00703076"/>
    <w:rsid w:val="0070328B"/>
    <w:rsid w:val="00703A75"/>
    <w:rsid w:val="00703ACF"/>
    <w:rsid w:val="00703EE0"/>
    <w:rsid w:val="007045F3"/>
    <w:rsid w:val="007045FD"/>
    <w:rsid w:val="007049CD"/>
    <w:rsid w:val="007052B8"/>
    <w:rsid w:val="007054F8"/>
    <w:rsid w:val="007055E1"/>
    <w:rsid w:val="00705E2B"/>
    <w:rsid w:val="00705EE4"/>
    <w:rsid w:val="00706492"/>
    <w:rsid w:val="0070650B"/>
    <w:rsid w:val="00706883"/>
    <w:rsid w:val="007069A8"/>
    <w:rsid w:val="00706B58"/>
    <w:rsid w:val="00706D79"/>
    <w:rsid w:val="00707505"/>
    <w:rsid w:val="00707E55"/>
    <w:rsid w:val="0071073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96D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225"/>
    <w:rsid w:val="007163E3"/>
    <w:rsid w:val="0071654D"/>
    <w:rsid w:val="00716E36"/>
    <w:rsid w:val="007179F7"/>
    <w:rsid w:val="00720032"/>
    <w:rsid w:val="00720732"/>
    <w:rsid w:val="0072075C"/>
    <w:rsid w:val="00720778"/>
    <w:rsid w:val="00721025"/>
    <w:rsid w:val="007218B6"/>
    <w:rsid w:val="00721908"/>
    <w:rsid w:val="0072192A"/>
    <w:rsid w:val="0072192E"/>
    <w:rsid w:val="00721B18"/>
    <w:rsid w:val="00721B54"/>
    <w:rsid w:val="00721FC2"/>
    <w:rsid w:val="00722122"/>
    <w:rsid w:val="0072292C"/>
    <w:rsid w:val="00722BFF"/>
    <w:rsid w:val="007232AB"/>
    <w:rsid w:val="007237F3"/>
    <w:rsid w:val="007239C7"/>
    <w:rsid w:val="00723C47"/>
    <w:rsid w:val="00724038"/>
    <w:rsid w:val="007241BE"/>
    <w:rsid w:val="0072461D"/>
    <w:rsid w:val="00724720"/>
    <w:rsid w:val="00724DEC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A40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4BF2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390"/>
    <w:rsid w:val="0073743E"/>
    <w:rsid w:val="00737446"/>
    <w:rsid w:val="007375DA"/>
    <w:rsid w:val="00737709"/>
    <w:rsid w:val="00737B44"/>
    <w:rsid w:val="00737D7F"/>
    <w:rsid w:val="007404B0"/>
    <w:rsid w:val="00740534"/>
    <w:rsid w:val="007408B3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366"/>
    <w:rsid w:val="007466E8"/>
    <w:rsid w:val="00746B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5E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7BA"/>
    <w:rsid w:val="00753EB7"/>
    <w:rsid w:val="00753F61"/>
    <w:rsid w:val="0075414F"/>
    <w:rsid w:val="007549D9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8F3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2EB3"/>
    <w:rsid w:val="00763088"/>
    <w:rsid w:val="0076376E"/>
    <w:rsid w:val="00763865"/>
    <w:rsid w:val="00763935"/>
    <w:rsid w:val="00763B01"/>
    <w:rsid w:val="00763D80"/>
    <w:rsid w:val="00764F71"/>
    <w:rsid w:val="00765478"/>
    <w:rsid w:val="007658F4"/>
    <w:rsid w:val="0076598B"/>
    <w:rsid w:val="00765A48"/>
    <w:rsid w:val="00765CE3"/>
    <w:rsid w:val="007662B6"/>
    <w:rsid w:val="0076631B"/>
    <w:rsid w:val="00766434"/>
    <w:rsid w:val="007666EE"/>
    <w:rsid w:val="007666F7"/>
    <w:rsid w:val="00766709"/>
    <w:rsid w:val="00766BF1"/>
    <w:rsid w:val="00766FA9"/>
    <w:rsid w:val="00767DDD"/>
    <w:rsid w:val="00770146"/>
    <w:rsid w:val="00770608"/>
    <w:rsid w:val="00770928"/>
    <w:rsid w:val="00770948"/>
    <w:rsid w:val="00770E23"/>
    <w:rsid w:val="00770F97"/>
    <w:rsid w:val="00771912"/>
    <w:rsid w:val="00771957"/>
    <w:rsid w:val="00771ACB"/>
    <w:rsid w:val="007726DC"/>
    <w:rsid w:val="007729D8"/>
    <w:rsid w:val="00772A01"/>
    <w:rsid w:val="00772A22"/>
    <w:rsid w:val="00772BAF"/>
    <w:rsid w:val="00772D19"/>
    <w:rsid w:val="007734C3"/>
    <w:rsid w:val="00773609"/>
    <w:rsid w:val="00773A83"/>
    <w:rsid w:val="00774506"/>
    <w:rsid w:val="007746D5"/>
    <w:rsid w:val="007746F5"/>
    <w:rsid w:val="00774AEE"/>
    <w:rsid w:val="00774B54"/>
    <w:rsid w:val="00774B69"/>
    <w:rsid w:val="00774EE7"/>
    <w:rsid w:val="00774F6F"/>
    <w:rsid w:val="00775072"/>
    <w:rsid w:val="00775B09"/>
    <w:rsid w:val="00775B4C"/>
    <w:rsid w:val="00775BA3"/>
    <w:rsid w:val="007762A5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2F92"/>
    <w:rsid w:val="00783134"/>
    <w:rsid w:val="00783169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580"/>
    <w:rsid w:val="007866C5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8B3"/>
    <w:rsid w:val="00791B11"/>
    <w:rsid w:val="0079244D"/>
    <w:rsid w:val="007927AE"/>
    <w:rsid w:val="00792C39"/>
    <w:rsid w:val="00793085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233"/>
    <w:rsid w:val="007953B6"/>
    <w:rsid w:val="007955EA"/>
    <w:rsid w:val="00795871"/>
    <w:rsid w:val="00795DBA"/>
    <w:rsid w:val="00795DE8"/>
    <w:rsid w:val="00796048"/>
    <w:rsid w:val="00796457"/>
    <w:rsid w:val="00796547"/>
    <w:rsid w:val="0079683A"/>
    <w:rsid w:val="007969A2"/>
    <w:rsid w:val="00796C67"/>
    <w:rsid w:val="007972F3"/>
    <w:rsid w:val="0079792C"/>
    <w:rsid w:val="00797AD6"/>
    <w:rsid w:val="00797DD2"/>
    <w:rsid w:val="007A01F2"/>
    <w:rsid w:val="007A02E6"/>
    <w:rsid w:val="007A05AE"/>
    <w:rsid w:val="007A0D79"/>
    <w:rsid w:val="007A127F"/>
    <w:rsid w:val="007A13C4"/>
    <w:rsid w:val="007A19E2"/>
    <w:rsid w:val="007A2474"/>
    <w:rsid w:val="007A2775"/>
    <w:rsid w:val="007A2C22"/>
    <w:rsid w:val="007A2F3A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ABC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8D5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0DD"/>
    <w:rsid w:val="007B7238"/>
    <w:rsid w:val="007B7492"/>
    <w:rsid w:val="007B760A"/>
    <w:rsid w:val="007B7B7D"/>
    <w:rsid w:val="007B7F14"/>
    <w:rsid w:val="007B7F36"/>
    <w:rsid w:val="007C089C"/>
    <w:rsid w:val="007C0962"/>
    <w:rsid w:val="007C0D19"/>
    <w:rsid w:val="007C126F"/>
    <w:rsid w:val="007C1686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E0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6359"/>
    <w:rsid w:val="007C7C1A"/>
    <w:rsid w:val="007C7D5A"/>
    <w:rsid w:val="007C7F61"/>
    <w:rsid w:val="007D07EC"/>
    <w:rsid w:val="007D088E"/>
    <w:rsid w:val="007D09BE"/>
    <w:rsid w:val="007D0F91"/>
    <w:rsid w:val="007D1105"/>
    <w:rsid w:val="007D1276"/>
    <w:rsid w:val="007D1AF2"/>
    <w:rsid w:val="007D1B56"/>
    <w:rsid w:val="007D1C80"/>
    <w:rsid w:val="007D1CA9"/>
    <w:rsid w:val="007D1D97"/>
    <w:rsid w:val="007D2024"/>
    <w:rsid w:val="007D23F3"/>
    <w:rsid w:val="007D2D60"/>
    <w:rsid w:val="007D2EF9"/>
    <w:rsid w:val="007D309A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5CC"/>
    <w:rsid w:val="007D77F4"/>
    <w:rsid w:val="007D7B7E"/>
    <w:rsid w:val="007E0331"/>
    <w:rsid w:val="007E044C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C7D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1EE"/>
    <w:rsid w:val="007F031D"/>
    <w:rsid w:val="007F058C"/>
    <w:rsid w:val="007F058F"/>
    <w:rsid w:val="007F121C"/>
    <w:rsid w:val="007F1583"/>
    <w:rsid w:val="007F1781"/>
    <w:rsid w:val="007F18AF"/>
    <w:rsid w:val="007F1967"/>
    <w:rsid w:val="007F1ED3"/>
    <w:rsid w:val="007F20B1"/>
    <w:rsid w:val="007F23F7"/>
    <w:rsid w:val="007F278E"/>
    <w:rsid w:val="007F2950"/>
    <w:rsid w:val="007F35A1"/>
    <w:rsid w:val="007F3615"/>
    <w:rsid w:val="007F3D23"/>
    <w:rsid w:val="007F40A6"/>
    <w:rsid w:val="007F40AB"/>
    <w:rsid w:val="007F41B0"/>
    <w:rsid w:val="007F4266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2935"/>
    <w:rsid w:val="008032B8"/>
    <w:rsid w:val="008038DA"/>
    <w:rsid w:val="00803930"/>
    <w:rsid w:val="00803F9B"/>
    <w:rsid w:val="008041F3"/>
    <w:rsid w:val="008042BD"/>
    <w:rsid w:val="00804418"/>
    <w:rsid w:val="008046DA"/>
    <w:rsid w:val="00804BD2"/>
    <w:rsid w:val="00804D33"/>
    <w:rsid w:val="00804D90"/>
    <w:rsid w:val="00804FF9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9A6"/>
    <w:rsid w:val="00815BF7"/>
    <w:rsid w:val="00815F1B"/>
    <w:rsid w:val="00816578"/>
    <w:rsid w:val="008168B8"/>
    <w:rsid w:val="00816ABC"/>
    <w:rsid w:val="00816B46"/>
    <w:rsid w:val="00816DE0"/>
    <w:rsid w:val="00816E5A"/>
    <w:rsid w:val="00817073"/>
    <w:rsid w:val="00817151"/>
    <w:rsid w:val="00817368"/>
    <w:rsid w:val="00817D70"/>
    <w:rsid w:val="008207A9"/>
    <w:rsid w:val="00820C6F"/>
    <w:rsid w:val="008212F0"/>
    <w:rsid w:val="008216C7"/>
    <w:rsid w:val="00821EF4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4C92"/>
    <w:rsid w:val="00825358"/>
    <w:rsid w:val="008253DE"/>
    <w:rsid w:val="00825CD2"/>
    <w:rsid w:val="00826201"/>
    <w:rsid w:val="00826562"/>
    <w:rsid w:val="008268F9"/>
    <w:rsid w:val="008269D9"/>
    <w:rsid w:val="00826D93"/>
    <w:rsid w:val="008272B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5DB"/>
    <w:rsid w:val="0083067C"/>
    <w:rsid w:val="00830933"/>
    <w:rsid w:val="00830A91"/>
    <w:rsid w:val="00830CEA"/>
    <w:rsid w:val="008311B5"/>
    <w:rsid w:val="00831559"/>
    <w:rsid w:val="0083192A"/>
    <w:rsid w:val="00831C93"/>
    <w:rsid w:val="00831DC6"/>
    <w:rsid w:val="00831DE9"/>
    <w:rsid w:val="0083209B"/>
    <w:rsid w:val="008323CA"/>
    <w:rsid w:val="00832402"/>
    <w:rsid w:val="00832474"/>
    <w:rsid w:val="00832596"/>
    <w:rsid w:val="0083298D"/>
    <w:rsid w:val="00832A35"/>
    <w:rsid w:val="008331B7"/>
    <w:rsid w:val="00833BAB"/>
    <w:rsid w:val="00833FA2"/>
    <w:rsid w:val="00834205"/>
    <w:rsid w:val="00834497"/>
    <w:rsid w:val="0083461B"/>
    <w:rsid w:val="00834703"/>
    <w:rsid w:val="00834DBD"/>
    <w:rsid w:val="00834E65"/>
    <w:rsid w:val="00834F97"/>
    <w:rsid w:val="00835113"/>
    <w:rsid w:val="0083517D"/>
    <w:rsid w:val="00835ACB"/>
    <w:rsid w:val="00835E8B"/>
    <w:rsid w:val="008363FA"/>
    <w:rsid w:val="00836885"/>
    <w:rsid w:val="00836ABD"/>
    <w:rsid w:val="008370DB"/>
    <w:rsid w:val="00837323"/>
    <w:rsid w:val="0083761E"/>
    <w:rsid w:val="00837C15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1826"/>
    <w:rsid w:val="00842435"/>
    <w:rsid w:val="00842680"/>
    <w:rsid w:val="00842AC0"/>
    <w:rsid w:val="0084355D"/>
    <w:rsid w:val="00843724"/>
    <w:rsid w:val="00843891"/>
    <w:rsid w:val="0084424A"/>
    <w:rsid w:val="008443B9"/>
    <w:rsid w:val="00844594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6BA8"/>
    <w:rsid w:val="00847052"/>
    <w:rsid w:val="0084716D"/>
    <w:rsid w:val="008473F2"/>
    <w:rsid w:val="0084744E"/>
    <w:rsid w:val="00847789"/>
    <w:rsid w:val="00847E4C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46"/>
    <w:rsid w:val="008527EA"/>
    <w:rsid w:val="00852863"/>
    <w:rsid w:val="0085288A"/>
    <w:rsid w:val="0085337A"/>
    <w:rsid w:val="00853610"/>
    <w:rsid w:val="00853C39"/>
    <w:rsid w:val="00854375"/>
    <w:rsid w:val="00854543"/>
    <w:rsid w:val="0085460D"/>
    <w:rsid w:val="0085474A"/>
    <w:rsid w:val="008553F5"/>
    <w:rsid w:val="008555FD"/>
    <w:rsid w:val="00855A96"/>
    <w:rsid w:val="00856063"/>
    <w:rsid w:val="0085661F"/>
    <w:rsid w:val="00856807"/>
    <w:rsid w:val="00856EE2"/>
    <w:rsid w:val="0085704D"/>
    <w:rsid w:val="008570B1"/>
    <w:rsid w:val="0085759F"/>
    <w:rsid w:val="00857784"/>
    <w:rsid w:val="008600A0"/>
    <w:rsid w:val="008600FF"/>
    <w:rsid w:val="008601E4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2C0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80B"/>
    <w:rsid w:val="00871AA8"/>
    <w:rsid w:val="00871CB4"/>
    <w:rsid w:val="00871D01"/>
    <w:rsid w:val="00871D39"/>
    <w:rsid w:val="00872566"/>
    <w:rsid w:val="00872AD9"/>
    <w:rsid w:val="00872EBE"/>
    <w:rsid w:val="00872F0A"/>
    <w:rsid w:val="00873CB4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8CC"/>
    <w:rsid w:val="00882C8F"/>
    <w:rsid w:val="00882F73"/>
    <w:rsid w:val="00883114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4E0"/>
    <w:rsid w:val="00887647"/>
    <w:rsid w:val="00887AB0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AC2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4DF5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6F6B"/>
    <w:rsid w:val="008972D5"/>
    <w:rsid w:val="0089737D"/>
    <w:rsid w:val="008979C6"/>
    <w:rsid w:val="00897AF1"/>
    <w:rsid w:val="00897EDC"/>
    <w:rsid w:val="00897F8F"/>
    <w:rsid w:val="008A037B"/>
    <w:rsid w:val="008A06C6"/>
    <w:rsid w:val="008A08D5"/>
    <w:rsid w:val="008A09C2"/>
    <w:rsid w:val="008A0B1C"/>
    <w:rsid w:val="008A12E7"/>
    <w:rsid w:val="008A1344"/>
    <w:rsid w:val="008A14D0"/>
    <w:rsid w:val="008A161A"/>
    <w:rsid w:val="008A1674"/>
    <w:rsid w:val="008A2250"/>
    <w:rsid w:val="008A234E"/>
    <w:rsid w:val="008A2B7D"/>
    <w:rsid w:val="008A2E26"/>
    <w:rsid w:val="008A30BA"/>
    <w:rsid w:val="008A3104"/>
    <w:rsid w:val="008A31D3"/>
    <w:rsid w:val="008A35E3"/>
    <w:rsid w:val="008A3BC4"/>
    <w:rsid w:val="008A3C3E"/>
    <w:rsid w:val="008A3EE9"/>
    <w:rsid w:val="008A4345"/>
    <w:rsid w:val="008A44FD"/>
    <w:rsid w:val="008A4807"/>
    <w:rsid w:val="008A49C5"/>
    <w:rsid w:val="008A4A2D"/>
    <w:rsid w:val="008A4EAC"/>
    <w:rsid w:val="008A4F82"/>
    <w:rsid w:val="008A4F97"/>
    <w:rsid w:val="008A51B6"/>
    <w:rsid w:val="008A59E7"/>
    <w:rsid w:val="008A600B"/>
    <w:rsid w:val="008A6419"/>
    <w:rsid w:val="008A6434"/>
    <w:rsid w:val="008A650A"/>
    <w:rsid w:val="008A6875"/>
    <w:rsid w:val="008A6E8C"/>
    <w:rsid w:val="008A6F6F"/>
    <w:rsid w:val="008A728E"/>
    <w:rsid w:val="008A73FF"/>
    <w:rsid w:val="008A775E"/>
    <w:rsid w:val="008A7BF8"/>
    <w:rsid w:val="008A7E35"/>
    <w:rsid w:val="008B00B8"/>
    <w:rsid w:val="008B02D2"/>
    <w:rsid w:val="008B0DF7"/>
    <w:rsid w:val="008B1426"/>
    <w:rsid w:val="008B1AE7"/>
    <w:rsid w:val="008B1C36"/>
    <w:rsid w:val="008B1F97"/>
    <w:rsid w:val="008B2B7C"/>
    <w:rsid w:val="008B3332"/>
    <w:rsid w:val="008B376D"/>
    <w:rsid w:val="008B3964"/>
    <w:rsid w:val="008B3DA4"/>
    <w:rsid w:val="008B3FA2"/>
    <w:rsid w:val="008B427A"/>
    <w:rsid w:val="008B4488"/>
    <w:rsid w:val="008B469D"/>
    <w:rsid w:val="008B4BED"/>
    <w:rsid w:val="008B4DCF"/>
    <w:rsid w:val="008B4FD8"/>
    <w:rsid w:val="008B51AB"/>
    <w:rsid w:val="008B527C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084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18BE"/>
    <w:rsid w:val="008C2A5D"/>
    <w:rsid w:val="008C31B3"/>
    <w:rsid w:val="008C31C1"/>
    <w:rsid w:val="008C3644"/>
    <w:rsid w:val="008C3A19"/>
    <w:rsid w:val="008C3B00"/>
    <w:rsid w:val="008C4231"/>
    <w:rsid w:val="008C4289"/>
    <w:rsid w:val="008C4555"/>
    <w:rsid w:val="008C47B4"/>
    <w:rsid w:val="008C4B41"/>
    <w:rsid w:val="008C4DD2"/>
    <w:rsid w:val="008C501B"/>
    <w:rsid w:val="008C536D"/>
    <w:rsid w:val="008C544E"/>
    <w:rsid w:val="008C5692"/>
    <w:rsid w:val="008C589E"/>
    <w:rsid w:val="008C5DE2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15"/>
    <w:rsid w:val="008C77FD"/>
    <w:rsid w:val="008C7875"/>
    <w:rsid w:val="008C7892"/>
    <w:rsid w:val="008C7FD0"/>
    <w:rsid w:val="008D00F2"/>
    <w:rsid w:val="008D01D6"/>
    <w:rsid w:val="008D053E"/>
    <w:rsid w:val="008D06BE"/>
    <w:rsid w:val="008D09D3"/>
    <w:rsid w:val="008D0BF3"/>
    <w:rsid w:val="008D1B63"/>
    <w:rsid w:val="008D1CCC"/>
    <w:rsid w:val="008D20AA"/>
    <w:rsid w:val="008D24D1"/>
    <w:rsid w:val="008D2B00"/>
    <w:rsid w:val="008D2E04"/>
    <w:rsid w:val="008D3311"/>
    <w:rsid w:val="008D364C"/>
    <w:rsid w:val="008D3692"/>
    <w:rsid w:val="008D3F5E"/>
    <w:rsid w:val="008D4967"/>
    <w:rsid w:val="008D4B14"/>
    <w:rsid w:val="008D4EF0"/>
    <w:rsid w:val="008D538C"/>
    <w:rsid w:val="008D57E1"/>
    <w:rsid w:val="008D5C78"/>
    <w:rsid w:val="008D5D03"/>
    <w:rsid w:val="008D64B5"/>
    <w:rsid w:val="008D6760"/>
    <w:rsid w:val="008D67FB"/>
    <w:rsid w:val="008D6BB5"/>
    <w:rsid w:val="008D6CA2"/>
    <w:rsid w:val="008D6D99"/>
    <w:rsid w:val="008D7322"/>
    <w:rsid w:val="008D7725"/>
    <w:rsid w:val="008D7C5D"/>
    <w:rsid w:val="008D7F49"/>
    <w:rsid w:val="008E0072"/>
    <w:rsid w:val="008E023C"/>
    <w:rsid w:val="008E1842"/>
    <w:rsid w:val="008E1FAC"/>
    <w:rsid w:val="008E2775"/>
    <w:rsid w:val="008E2852"/>
    <w:rsid w:val="008E2973"/>
    <w:rsid w:val="008E2C95"/>
    <w:rsid w:val="008E2FFE"/>
    <w:rsid w:val="008E353A"/>
    <w:rsid w:val="008E364D"/>
    <w:rsid w:val="008E386F"/>
    <w:rsid w:val="008E387E"/>
    <w:rsid w:val="008E3932"/>
    <w:rsid w:val="008E3C22"/>
    <w:rsid w:val="008E41B2"/>
    <w:rsid w:val="008E44A5"/>
    <w:rsid w:val="008E47B9"/>
    <w:rsid w:val="008E4C73"/>
    <w:rsid w:val="008E5151"/>
    <w:rsid w:val="008E5585"/>
    <w:rsid w:val="008E55AA"/>
    <w:rsid w:val="008E57A9"/>
    <w:rsid w:val="008E5B80"/>
    <w:rsid w:val="008E6029"/>
    <w:rsid w:val="008E6270"/>
    <w:rsid w:val="008E651F"/>
    <w:rsid w:val="008E691B"/>
    <w:rsid w:val="008E70A5"/>
    <w:rsid w:val="008E7659"/>
    <w:rsid w:val="008E7666"/>
    <w:rsid w:val="008E77D1"/>
    <w:rsid w:val="008E7BF7"/>
    <w:rsid w:val="008E7EA2"/>
    <w:rsid w:val="008F00A7"/>
    <w:rsid w:val="008F08FE"/>
    <w:rsid w:val="008F0ACA"/>
    <w:rsid w:val="008F0CA6"/>
    <w:rsid w:val="008F0D1F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864"/>
    <w:rsid w:val="008F3DD0"/>
    <w:rsid w:val="008F4178"/>
    <w:rsid w:val="008F433D"/>
    <w:rsid w:val="008F515B"/>
    <w:rsid w:val="008F53BE"/>
    <w:rsid w:val="008F56FE"/>
    <w:rsid w:val="008F5DE8"/>
    <w:rsid w:val="008F5E39"/>
    <w:rsid w:val="008F616A"/>
    <w:rsid w:val="008F6ACB"/>
    <w:rsid w:val="008F6F5F"/>
    <w:rsid w:val="008F731A"/>
    <w:rsid w:val="008F73F8"/>
    <w:rsid w:val="008F749E"/>
    <w:rsid w:val="008F74F5"/>
    <w:rsid w:val="008F7611"/>
    <w:rsid w:val="008F766F"/>
    <w:rsid w:val="008F7CCA"/>
    <w:rsid w:val="008F7FF0"/>
    <w:rsid w:val="00900565"/>
    <w:rsid w:val="00900954"/>
    <w:rsid w:val="009009EB"/>
    <w:rsid w:val="00900E3B"/>
    <w:rsid w:val="00901847"/>
    <w:rsid w:val="00901A50"/>
    <w:rsid w:val="00901CBE"/>
    <w:rsid w:val="00902784"/>
    <w:rsid w:val="00902E6D"/>
    <w:rsid w:val="00902F8D"/>
    <w:rsid w:val="00903082"/>
    <w:rsid w:val="009037E4"/>
    <w:rsid w:val="00903836"/>
    <w:rsid w:val="00903AD3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6AC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43A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701"/>
    <w:rsid w:val="009209D1"/>
    <w:rsid w:val="00920D18"/>
    <w:rsid w:val="00920F68"/>
    <w:rsid w:val="009215BE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4DBA"/>
    <w:rsid w:val="00925D7C"/>
    <w:rsid w:val="00925D91"/>
    <w:rsid w:val="00925FDC"/>
    <w:rsid w:val="0092667F"/>
    <w:rsid w:val="00926A3F"/>
    <w:rsid w:val="00926C99"/>
    <w:rsid w:val="009273DB"/>
    <w:rsid w:val="009278B9"/>
    <w:rsid w:val="009279C2"/>
    <w:rsid w:val="00927B81"/>
    <w:rsid w:val="00930434"/>
    <w:rsid w:val="009310BD"/>
    <w:rsid w:val="009312EE"/>
    <w:rsid w:val="0093167A"/>
    <w:rsid w:val="00931B9E"/>
    <w:rsid w:val="00932296"/>
    <w:rsid w:val="00932307"/>
    <w:rsid w:val="0093237D"/>
    <w:rsid w:val="009326FE"/>
    <w:rsid w:val="00932858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56E"/>
    <w:rsid w:val="009376F5"/>
    <w:rsid w:val="009379D2"/>
    <w:rsid w:val="00937C68"/>
    <w:rsid w:val="00937F93"/>
    <w:rsid w:val="009407BC"/>
    <w:rsid w:val="00940D68"/>
    <w:rsid w:val="00941280"/>
    <w:rsid w:val="00941B8D"/>
    <w:rsid w:val="00941D34"/>
    <w:rsid w:val="00941F6F"/>
    <w:rsid w:val="00942084"/>
    <w:rsid w:val="0094230F"/>
    <w:rsid w:val="00942717"/>
    <w:rsid w:val="00942725"/>
    <w:rsid w:val="009428C2"/>
    <w:rsid w:val="00942A03"/>
    <w:rsid w:val="00942DC2"/>
    <w:rsid w:val="0094306B"/>
    <w:rsid w:val="0094364D"/>
    <w:rsid w:val="0094367B"/>
    <w:rsid w:val="00943D6E"/>
    <w:rsid w:val="0094463F"/>
    <w:rsid w:val="009446A4"/>
    <w:rsid w:val="00944767"/>
    <w:rsid w:val="00944AA5"/>
    <w:rsid w:val="00944D40"/>
    <w:rsid w:val="009451BD"/>
    <w:rsid w:val="00945237"/>
    <w:rsid w:val="00945427"/>
    <w:rsid w:val="00945775"/>
    <w:rsid w:val="009458CF"/>
    <w:rsid w:val="00945A97"/>
    <w:rsid w:val="00945A99"/>
    <w:rsid w:val="00945FBB"/>
    <w:rsid w:val="00946302"/>
    <w:rsid w:val="00946664"/>
    <w:rsid w:val="009469A9"/>
    <w:rsid w:val="009474F9"/>
    <w:rsid w:val="00947819"/>
    <w:rsid w:val="00947C06"/>
    <w:rsid w:val="009503F6"/>
    <w:rsid w:val="00950AF3"/>
    <w:rsid w:val="00950BC9"/>
    <w:rsid w:val="00950C14"/>
    <w:rsid w:val="00950E8E"/>
    <w:rsid w:val="009511A7"/>
    <w:rsid w:val="00951492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56FFA"/>
    <w:rsid w:val="0096040A"/>
    <w:rsid w:val="009608F1"/>
    <w:rsid w:val="0096140E"/>
    <w:rsid w:val="00961485"/>
    <w:rsid w:val="009615E3"/>
    <w:rsid w:val="00961654"/>
    <w:rsid w:val="00961D3C"/>
    <w:rsid w:val="00961D52"/>
    <w:rsid w:val="00961F26"/>
    <w:rsid w:val="00962316"/>
    <w:rsid w:val="009623ED"/>
    <w:rsid w:val="00962490"/>
    <w:rsid w:val="00962ADE"/>
    <w:rsid w:val="00962B1C"/>
    <w:rsid w:val="00962D2E"/>
    <w:rsid w:val="00962DC7"/>
    <w:rsid w:val="0096304D"/>
    <w:rsid w:val="0096393B"/>
    <w:rsid w:val="00963A2B"/>
    <w:rsid w:val="00963AE3"/>
    <w:rsid w:val="00963D1B"/>
    <w:rsid w:val="0096406F"/>
    <w:rsid w:val="00964198"/>
    <w:rsid w:val="00964A51"/>
    <w:rsid w:val="00965090"/>
    <w:rsid w:val="009657D1"/>
    <w:rsid w:val="00965AAD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1BB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2D2C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403"/>
    <w:rsid w:val="00975FCA"/>
    <w:rsid w:val="0097614B"/>
    <w:rsid w:val="00976BBA"/>
    <w:rsid w:val="00976C1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654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C0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295"/>
    <w:rsid w:val="00987712"/>
    <w:rsid w:val="00987757"/>
    <w:rsid w:val="009879AB"/>
    <w:rsid w:val="00987A35"/>
    <w:rsid w:val="00987DF3"/>
    <w:rsid w:val="00990072"/>
    <w:rsid w:val="00990129"/>
    <w:rsid w:val="00990223"/>
    <w:rsid w:val="0099060F"/>
    <w:rsid w:val="00990C21"/>
    <w:rsid w:val="00990E8B"/>
    <w:rsid w:val="00990F0C"/>
    <w:rsid w:val="00991B0A"/>
    <w:rsid w:val="00991B24"/>
    <w:rsid w:val="00991BEB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6E5D"/>
    <w:rsid w:val="00997003"/>
    <w:rsid w:val="0099704D"/>
    <w:rsid w:val="00997393"/>
    <w:rsid w:val="009973A9"/>
    <w:rsid w:val="009974D6"/>
    <w:rsid w:val="00997626"/>
    <w:rsid w:val="0099783E"/>
    <w:rsid w:val="009A0172"/>
    <w:rsid w:val="009A021F"/>
    <w:rsid w:val="009A03D6"/>
    <w:rsid w:val="009A0613"/>
    <w:rsid w:val="009A07E4"/>
    <w:rsid w:val="009A089D"/>
    <w:rsid w:val="009A08FF"/>
    <w:rsid w:val="009A0B1A"/>
    <w:rsid w:val="009A0BAF"/>
    <w:rsid w:val="009A130A"/>
    <w:rsid w:val="009A1323"/>
    <w:rsid w:val="009A13F8"/>
    <w:rsid w:val="009A1B26"/>
    <w:rsid w:val="009A1B9B"/>
    <w:rsid w:val="009A1C3E"/>
    <w:rsid w:val="009A1C6F"/>
    <w:rsid w:val="009A1ED0"/>
    <w:rsid w:val="009A2766"/>
    <w:rsid w:val="009A276D"/>
    <w:rsid w:val="009A280B"/>
    <w:rsid w:val="009A2CDB"/>
    <w:rsid w:val="009A2CFE"/>
    <w:rsid w:val="009A2EED"/>
    <w:rsid w:val="009A2FDD"/>
    <w:rsid w:val="009A3209"/>
    <w:rsid w:val="009A3596"/>
    <w:rsid w:val="009A3636"/>
    <w:rsid w:val="009A37E3"/>
    <w:rsid w:val="009A3A68"/>
    <w:rsid w:val="009A3E52"/>
    <w:rsid w:val="009A3E9C"/>
    <w:rsid w:val="009A412C"/>
    <w:rsid w:val="009A464A"/>
    <w:rsid w:val="009A478F"/>
    <w:rsid w:val="009A4798"/>
    <w:rsid w:val="009A4F02"/>
    <w:rsid w:val="009A549E"/>
    <w:rsid w:val="009A5CC1"/>
    <w:rsid w:val="009A5E21"/>
    <w:rsid w:val="009A5EED"/>
    <w:rsid w:val="009A613C"/>
    <w:rsid w:val="009A6426"/>
    <w:rsid w:val="009A690A"/>
    <w:rsid w:val="009A6A23"/>
    <w:rsid w:val="009A6A93"/>
    <w:rsid w:val="009A726D"/>
    <w:rsid w:val="009A7457"/>
    <w:rsid w:val="009A7663"/>
    <w:rsid w:val="009B0723"/>
    <w:rsid w:val="009B07A4"/>
    <w:rsid w:val="009B09D0"/>
    <w:rsid w:val="009B0AA4"/>
    <w:rsid w:val="009B0B03"/>
    <w:rsid w:val="009B1302"/>
    <w:rsid w:val="009B13AE"/>
    <w:rsid w:val="009B16CA"/>
    <w:rsid w:val="009B1A2B"/>
    <w:rsid w:val="009B22CA"/>
    <w:rsid w:val="009B245E"/>
    <w:rsid w:val="009B2548"/>
    <w:rsid w:val="009B2822"/>
    <w:rsid w:val="009B2B86"/>
    <w:rsid w:val="009B2DA1"/>
    <w:rsid w:val="009B3341"/>
    <w:rsid w:val="009B351B"/>
    <w:rsid w:val="009B38A2"/>
    <w:rsid w:val="009B3CFA"/>
    <w:rsid w:val="009B41B6"/>
    <w:rsid w:val="009B471B"/>
    <w:rsid w:val="009B4A96"/>
    <w:rsid w:val="009B4B22"/>
    <w:rsid w:val="009B4B24"/>
    <w:rsid w:val="009B4B59"/>
    <w:rsid w:val="009B4DAD"/>
    <w:rsid w:val="009B4DC9"/>
    <w:rsid w:val="009B509A"/>
    <w:rsid w:val="009B53E0"/>
    <w:rsid w:val="009B5711"/>
    <w:rsid w:val="009B59FE"/>
    <w:rsid w:val="009B5DE8"/>
    <w:rsid w:val="009B5DEA"/>
    <w:rsid w:val="009B5EFC"/>
    <w:rsid w:val="009B66E0"/>
    <w:rsid w:val="009B6C06"/>
    <w:rsid w:val="009B6E06"/>
    <w:rsid w:val="009B7183"/>
    <w:rsid w:val="009B71E1"/>
    <w:rsid w:val="009B7332"/>
    <w:rsid w:val="009B76DC"/>
    <w:rsid w:val="009B7B43"/>
    <w:rsid w:val="009B7E16"/>
    <w:rsid w:val="009C002F"/>
    <w:rsid w:val="009C01B9"/>
    <w:rsid w:val="009C053E"/>
    <w:rsid w:val="009C0727"/>
    <w:rsid w:val="009C0880"/>
    <w:rsid w:val="009C0AD0"/>
    <w:rsid w:val="009C0BAB"/>
    <w:rsid w:val="009C0CD7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2926"/>
    <w:rsid w:val="009C2DC7"/>
    <w:rsid w:val="009C3049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032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401"/>
    <w:rsid w:val="009D0524"/>
    <w:rsid w:val="009D063E"/>
    <w:rsid w:val="009D0664"/>
    <w:rsid w:val="009D06BC"/>
    <w:rsid w:val="009D0B43"/>
    <w:rsid w:val="009D0C49"/>
    <w:rsid w:val="009D0F07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4989"/>
    <w:rsid w:val="009D538F"/>
    <w:rsid w:val="009D65AB"/>
    <w:rsid w:val="009D67CB"/>
    <w:rsid w:val="009D6A97"/>
    <w:rsid w:val="009D6D2B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CBA"/>
    <w:rsid w:val="009E1D8E"/>
    <w:rsid w:val="009E1F29"/>
    <w:rsid w:val="009E210C"/>
    <w:rsid w:val="009E23E1"/>
    <w:rsid w:val="009E2F98"/>
    <w:rsid w:val="009E3293"/>
    <w:rsid w:val="009E35D1"/>
    <w:rsid w:val="009E3B47"/>
    <w:rsid w:val="009E3BC3"/>
    <w:rsid w:val="009E3D54"/>
    <w:rsid w:val="009E4455"/>
    <w:rsid w:val="009E45E5"/>
    <w:rsid w:val="009E4EF6"/>
    <w:rsid w:val="009E5294"/>
    <w:rsid w:val="009E5371"/>
    <w:rsid w:val="009E589C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A7E"/>
    <w:rsid w:val="009F0B70"/>
    <w:rsid w:val="009F122F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81E"/>
    <w:rsid w:val="009F5977"/>
    <w:rsid w:val="009F5B93"/>
    <w:rsid w:val="009F63E6"/>
    <w:rsid w:val="009F6608"/>
    <w:rsid w:val="009F6BF0"/>
    <w:rsid w:val="009F6F89"/>
    <w:rsid w:val="009F713E"/>
    <w:rsid w:val="009F716E"/>
    <w:rsid w:val="009F717C"/>
    <w:rsid w:val="009F732F"/>
    <w:rsid w:val="009F777F"/>
    <w:rsid w:val="009F7E8E"/>
    <w:rsid w:val="00A00280"/>
    <w:rsid w:val="00A0045B"/>
    <w:rsid w:val="00A0075A"/>
    <w:rsid w:val="00A00C89"/>
    <w:rsid w:val="00A00DD1"/>
    <w:rsid w:val="00A00DF3"/>
    <w:rsid w:val="00A011A5"/>
    <w:rsid w:val="00A01491"/>
    <w:rsid w:val="00A015A1"/>
    <w:rsid w:val="00A015F9"/>
    <w:rsid w:val="00A01C0F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3EE6"/>
    <w:rsid w:val="00A044F2"/>
    <w:rsid w:val="00A0464B"/>
    <w:rsid w:val="00A04663"/>
    <w:rsid w:val="00A049C0"/>
    <w:rsid w:val="00A04BC4"/>
    <w:rsid w:val="00A04FF9"/>
    <w:rsid w:val="00A0512F"/>
    <w:rsid w:val="00A05256"/>
    <w:rsid w:val="00A0598C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1DE5"/>
    <w:rsid w:val="00A12AB4"/>
    <w:rsid w:val="00A12F85"/>
    <w:rsid w:val="00A130D2"/>
    <w:rsid w:val="00A13265"/>
    <w:rsid w:val="00A1328D"/>
    <w:rsid w:val="00A133F6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35A"/>
    <w:rsid w:val="00A14403"/>
    <w:rsid w:val="00A145F4"/>
    <w:rsid w:val="00A1466A"/>
    <w:rsid w:val="00A147B0"/>
    <w:rsid w:val="00A14A4D"/>
    <w:rsid w:val="00A14B36"/>
    <w:rsid w:val="00A14D76"/>
    <w:rsid w:val="00A14FA6"/>
    <w:rsid w:val="00A15066"/>
    <w:rsid w:val="00A156D1"/>
    <w:rsid w:val="00A1570C"/>
    <w:rsid w:val="00A15967"/>
    <w:rsid w:val="00A159C7"/>
    <w:rsid w:val="00A164EF"/>
    <w:rsid w:val="00A16DDC"/>
    <w:rsid w:val="00A16E9E"/>
    <w:rsid w:val="00A171E2"/>
    <w:rsid w:val="00A17506"/>
    <w:rsid w:val="00A17C03"/>
    <w:rsid w:val="00A17C99"/>
    <w:rsid w:val="00A17E40"/>
    <w:rsid w:val="00A20026"/>
    <w:rsid w:val="00A205D1"/>
    <w:rsid w:val="00A2074D"/>
    <w:rsid w:val="00A20D55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464"/>
    <w:rsid w:val="00A24692"/>
    <w:rsid w:val="00A24958"/>
    <w:rsid w:val="00A24C54"/>
    <w:rsid w:val="00A24C8F"/>
    <w:rsid w:val="00A256BD"/>
    <w:rsid w:val="00A25805"/>
    <w:rsid w:val="00A25A14"/>
    <w:rsid w:val="00A25E2C"/>
    <w:rsid w:val="00A261D9"/>
    <w:rsid w:val="00A263BB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43C"/>
    <w:rsid w:val="00A304E6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9E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131"/>
    <w:rsid w:val="00A4071E"/>
    <w:rsid w:val="00A409FE"/>
    <w:rsid w:val="00A40EDA"/>
    <w:rsid w:val="00A41401"/>
    <w:rsid w:val="00A41CA3"/>
    <w:rsid w:val="00A42120"/>
    <w:rsid w:val="00A4233C"/>
    <w:rsid w:val="00A42778"/>
    <w:rsid w:val="00A42D37"/>
    <w:rsid w:val="00A43481"/>
    <w:rsid w:val="00A4383C"/>
    <w:rsid w:val="00A447F4"/>
    <w:rsid w:val="00A44832"/>
    <w:rsid w:val="00A44B04"/>
    <w:rsid w:val="00A4520D"/>
    <w:rsid w:val="00A45518"/>
    <w:rsid w:val="00A46563"/>
    <w:rsid w:val="00A4674D"/>
    <w:rsid w:val="00A46936"/>
    <w:rsid w:val="00A472F1"/>
    <w:rsid w:val="00A47865"/>
    <w:rsid w:val="00A479A8"/>
    <w:rsid w:val="00A479B1"/>
    <w:rsid w:val="00A47BD8"/>
    <w:rsid w:val="00A5086B"/>
    <w:rsid w:val="00A50C90"/>
    <w:rsid w:val="00A50CD8"/>
    <w:rsid w:val="00A51131"/>
    <w:rsid w:val="00A513D4"/>
    <w:rsid w:val="00A513F0"/>
    <w:rsid w:val="00A513FB"/>
    <w:rsid w:val="00A517BD"/>
    <w:rsid w:val="00A52172"/>
    <w:rsid w:val="00A5220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394D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A60"/>
    <w:rsid w:val="00A57B1D"/>
    <w:rsid w:val="00A57CCD"/>
    <w:rsid w:val="00A57E6D"/>
    <w:rsid w:val="00A602E5"/>
    <w:rsid w:val="00A603C3"/>
    <w:rsid w:val="00A60651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1D38"/>
    <w:rsid w:val="00A6232F"/>
    <w:rsid w:val="00A62523"/>
    <w:rsid w:val="00A6267C"/>
    <w:rsid w:val="00A62A33"/>
    <w:rsid w:val="00A62FED"/>
    <w:rsid w:val="00A63060"/>
    <w:rsid w:val="00A63542"/>
    <w:rsid w:val="00A63707"/>
    <w:rsid w:val="00A63B4F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6F5B"/>
    <w:rsid w:val="00A672D1"/>
    <w:rsid w:val="00A67838"/>
    <w:rsid w:val="00A6785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51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48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06FB"/>
    <w:rsid w:val="00A81530"/>
    <w:rsid w:val="00A81989"/>
    <w:rsid w:val="00A81B17"/>
    <w:rsid w:val="00A81C49"/>
    <w:rsid w:val="00A81E15"/>
    <w:rsid w:val="00A81F0E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098"/>
    <w:rsid w:val="00A86526"/>
    <w:rsid w:val="00A866C6"/>
    <w:rsid w:val="00A86CD6"/>
    <w:rsid w:val="00A86EBF"/>
    <w:rsid w:val="00A87563"/>
    <w:rsid w:val="00A87A9B"/>
    <w:rsid w:val="00A87CA1"/>
    <w:rsid w:val="00A90145"/>
    <w:rsid w:val="00A90536"/>
    <w:rsid w:val="00A90613"/>
    <w:rsid w:val="00A908A4"/>
    <w:rsid w:val="00A909C8"/>
    <w:rsid w:val="00A909D2"/>
    <w:rsid w:val="00A91505"/>
    <w:rsid w:val="00A91523"/>
    <w:rsid w:val="00A9164F"/>
    <w:rsid w:val="00A916C6"/>
    <w:rsid w:val="00A9179C"/>
    <w:rsid w:val="00A919DC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5596"/>
    <w:rsid w:val="00A961D4"/>
    <w:rsid w:val="00A96857"/>
    <w:rsid w:val="00A96B80"/>
    <w:rsid w:val="00A96D11"/>
    <w:rsid w:val="00A96F4C"/>
    <w:rsid w:val="00A970F6"/>
    <w:rsid w:val="00A9716A"/>
    <w:rsid w:val="00A971F1"/>
    <w:rsid w:val="00A975F7"/>
    <w:rsid w:val="00A97979"/>
    <w:rsid w:val="00A97FCB"/>
    <w:rsid w:val="00AA036B"/>
    <w:rsid w:val="00AA0765"/>
    <w:rsid w:val="00AA0B1E"/>
    <w:rsid w:val="00AA1170"/>
    <w:rsid w:val="00AA128A"/>
    <w:rsid w:val="00AA17CC"/>
    <w:rsid w:val="00AA2514"/>
    <w:rsid w:val="00AA285F"/>
    <w:rsid w:val="00AA297E"/>
    <w:rsid w:val="00AA36B2"/>
    <w:rsid w:val="00AA3B2E"/>
    <w:rsid w:val="00AA3F48"/>
    <w:rsid w:val="00AA4459"/>
    <w:rsid w:val="00AA4A91"/>
    <w:rsid w:val="00AA4E1B"/>
    <w:rsid w:val="00AA56DE"/>
    <w:rsid w:val="00AA60F2"/>
    <w:rsid w:val="00AA6936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AD9"/>
    <w:rsid w:val="00AB2B6F"/>
    <w:rsid w:val="00AB2D03"/>
    <w:rsid w:val="00AB2EB3"/>
    <w:rsid w:val="00AB304C"/>
    <w:rsid w:val="00AB3142"/>
    <w:rsid w:val="00AB3241"/>
    <w:rsid w:val="00AB3842"/>
    <w:rsid w:val="00AB39CE"/>
    <w:rsid w:val="00AB3CD2"/>
    <w:rsid w:val="00AB42D0"/>
    <w:rsid w:val="00AB4806"/>
    <w:rsid w:val="00AB5430"/>
    <w:rsid w:val="00AB56B2"/>
    <w:rsid w:val="00AB611A"/>
    <w:rsid w:val="00AB6244"/>
    <w:rsid w:val="00AB62DC"/>
    <w:rsid w:val="00AB683A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0F71"/>
    <w:rsid w:val="00AC1193"/>
    <w:rsid w:val="00AC1423"/>
    <w:rsid w:val="00AC1648"/>
    <w:rsid w:val="00AC1751"/>
    <w:rsid w:val="00AC1D90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57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5BC"/>
    <w:rsid w:val="00AD1A89"/>
    <w:rsid w:val="00AD1AA4"/>
    <w:rsid w:val="00AD1C9C"/>
    <w:rsid w:val="00AD1D41"/>
    <w:rsid w:val="00AD2332"/>
    <w:rsid w:val="00AD2334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A02"/>
    <w:rsid w:val="00AE2B39"/>
    <w:rsid w:val="00AE2D80"/>
    <w:rsid w:val="00AE2FBB"/>
    <w:rsid w:val="00AE368A"/>
    <w:rsid w:val="00AE38FC"/>
    <w:rsid w:val="00AE4485"/>
    <w:rsid w:val="00AE4561"/>
    <w:rsid w:val="00AE4BB6"/>
    <w:rsid w:val="00AE4C86"/>
    <w:rsid w:val="00AE4D06"/>
    <w:rsid w:val="00AE4F4F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B57"/>
    <w:rsid w:val="00AE6C16"/>
    <w:rsid w:val="00AE6FB8"/>
    <w:rsid w:val="00AE7120"/>
    <w:rsid w:val="00AE747C"/>
    <w:rsid w:val="00AE75D6"/>
    <w:rsid w:val="00AE7892"/>
    <w:rsid w:val="00AF022B"/>
    <w:rsid w:val="00AF06BD"/>
    <w:rsid w:val="00AF0803"/>
    <w:rsid w:val="00AF0DAA"/>
    <w:rsid w:val="00AF1176"/>
    <w:rsid w:val="00AF182C"/>
    <w:rsid w:val="00AF18F8"/>
    <w:rsid w:val="00AF1A68"/>
    <w:rsid w:val="00AF2691"/>
    <w:rsid w:val="00AF27CC"/>
    <w:rsid w:val="00AF28E3"/>
    <w:rsid w:val="00AF2C08"/>
    <w:rsid w:val="00AF2FBD"/>
    <w:rsid w:val="00AF32CA"/>
    <w:rsid w:val="00AF331D"/>
    <w:rsid w:val="00AF3B93"/>
    <w:rsid w:val="00AF3D8D"/>
    <w:rsid w:val="00AF41A1"/>
    <w:rsid w:val="00AF427D"/>
    <w:rsid w:val="00AF44B0"/>
    <w:rsid w:val="00AF4830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6C"/>
    <w:rsid w:val="00AF6AD2"/>
    <w:rsid w:val="00AF6AEC"/>
    <w:rsid w:val="00AF6C62"/>
    <w:rsid w:val="00AF6DC6"/>
    <w:rsid w:val="00AF74E5"/>
    <w:rsid w:val="00AF7780"/>
    <w:rsid w:val="00AF7CB4"/>
    <w:rsid w:val="00AF7D81"/>
    <w:rsid w:val="00AF7D96"/>
    <w:rsid w:val="00AF7E13"/>
    <w:rsid w:val="00AF7FD4"/>
    <w:rsid w:val="00B0002E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55"/>
    <w:rsid w:val="00B02BA6"/>
    <w:rsid w:val="00B02BE0"/>
    <w:rsid w:val="00B03387"/>
    <w:rsid w:val="00B03C82"/>
    <w:rsid w:val="00B0410D"/>
    <w:rsid w:val="00B04115"/>
    <w:rsid w:val="00B042A0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9E1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1E81"/>
    <w:rsid w:val="00B126A2"/>
    <w:rsid w:val="00B12BBF"/>
    <w:rsid w:val="00B12EC2"/>
    <w:rsid w:val="00B130EA"/>
    <w:rsid w:val="00B13804"/>
    <w:rsid w:val="00B13A40"/>
    <w:rsid w:val="00B13B24"/>
    <w:rsid w:val="00B14029"/>
    <w:rsid w:val="00B1414B"/>
    <w:rsid w:val="00B1473A"/>
    <w:rsid w:val="00B14773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448"/>
    <w:rsid w:val="00B16945"/>
    <w:rsid w:val="00B170F2"/>
    <w:rsid w:val="00B173DE"/>
    <w:rsid w:val="00B1754A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1F9E"/>
    <w:rsid w:val="00B2226B"/>
    <w:rsid w:val="00B22D4E"/>
    <w:rsid w:val="00B23994"/>
    <w:rsid w:val="00B23B71"/>
    <w:rsid w:val="00B24093"/>
    <w:rsid w:val="00B241AD"/>
    <w:rsid w:val="00B242F0"/>
    <w:rsid w:val="00B244BB"/>
    <w:rsid w:val="00B24D7D"/>
    <w:rsid w:val="00B25279"/>
    <w:rsid w:val="00B25345"/>
    <w:rsid w:val="00B25661"/>
    <w:rsid w:val="00B261C2"/>
    <w:rsid w:val="00B267C3"/>
    <w:rsid w:val="00B269A8"/>
    <w:rsid w:val="00B26A91"/>
    <w:rsid w:val="00B26E51"/>
    <w:rsid w:val="00B26E5F"/>
    <w:rsid w:val="00B26FED"/>
    <w:rsid w:val="00B272C2"/>
    <w:rsid w:val="00B274C7"/>
    <w:rsid w:val="00B27559"/>
    <w:rsid w:val="00B27962"/>
    <w:rsid w:val="00B2796B"/>
    <w:rsid w:val="00B27DC7"/>
    <w:rsid w:val="00B30369"/>
    <w:rsid w:val="00B30688"/>
    <w:rsid w:val="00B3077F"/>
    <w:rsid w:val="00B307CD"/>
    <w:rsid w:val="00B308ED"/>
    <w:rsid w:val="00B31026"/>
    <w:rsid w:val="00B31235"/>
    <w:rsid w:val="00B31A17"/>
    <w:rsid w:val="00B31B6F"/>
    <w:rsid w:val="00B31CA9"/>
    <w:rsid w:val="00B3219E"/>
    <w:rsid w:val="00B321A9"/>
    <w:rsid w:val="00B3222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68C"/>
    <w:rsid w:val="00B40734"/>
    <w:rsid w:val="00B409DF"/>
    <w:rsid w:val="00B40A10"/>
    <w:rsid w:val="00B40B63"/>
    <w:rsid w:val="00B40EAF"/>
    <w:rsid w:val="00B41130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54"/>
    <w:rsid w:val="00B46BA0"/>
    <w:rsid w:val="00B47249"/>
    <w:rsid w:val="00B47546"/>
    <w:rsid w:val="00B475BF"/>
    <w:rsid w:val="00B47A2A"/>
    <w:rsid w:val="00B47B24"/>
    <w:rsid w:val="00B47B64"/>
    <w:rsid w:val="00B50001"/>
    <w:rsid w:val="00B501BA"/>
    <w:rsid w:val="00B50457"/>
    <w:rsid w:val="00B5089F"/>
    <w:rsid w:val="00B50CFF"/>
    <w:rsid w:val="00B50D88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6A"/>
    <w:rsid w:val="00B557F6"/>
    <w:rsid w:val="00B55D33"/>
    <w:rsid w:val="00B55F8B"/>
    <w:rsid w:val="00B567A0"/>
    <w:rsid w:val="00B56AEC"/>
    <w:rsid w:val="00B56E05"/>
    <w:rsid w:val="00B56E87"/>
    <w:rsid w:val="00B56F0F"/>
    <w:rsid w:val="00B57547"/>
    <w:rsid w:val="00B57B19"/>
    <w:rsid w:val="00B57BA9"/>
    <w:rsid w:val="00B57ED4"/>
    <w:rsid w:val="00B60386"/>
    <w:rsid w:val="00B60640"/>
    <w:rsid w:val="00B60822"/>
    <w:rsid w:val="00B60D9D"/>
    <w:rsid w:val="00B61050"/>
    <w:rsid w:val="00B61194"/>
    <w:rsid w:val="00B619F9"/>
    <w:rsid w:val="00B62061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66FF3"/>
    <w:rsid w:val="00B67967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3EC2"/>
    <w:rsid w:val="00B7402B"/>
    <w:rsid w:val="00B74903"/>
    <w:rsid w:val="00B74B57"/>
    <w:rsid w:val="00B751ED"/>
    <w:rsid w:val="00B75329"/>
    <w:rsid w:val="00B7539F"/>
    <w:rsid w:val="00B753F8"/>
    <w:rsid w:val="00B7540B"/>
    <w:rsid w:val="00B757D8"/>
    <w:rsid w:val="00B75A45"/>
    <w:rsid w:val="00B75CAF"/>
    <w:rsid w:val="00B75CBC"/>
    <w:rsid w:val="00B75D7F"/>
    <w:rsid w:val="00B75DCF"/>
    <w:rsid w:val="00B75E63"/>
    <w:rsid w:val="00B76143"/>
    <w:rsid w:val="00B764FC"/>
    <w:rsid w:val="00B767E7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BD7"/>
    <w:rsid w:val="00B80F20"/>
    <w:rsid w:val="00B80F6A"/>
    <w:rsid w:val="00B810E6"/>
    <w:rsid w:val="00B814D7"/>
    <w:rsid w:val="00B81510"/>
    <w:rsid w:val="00B817A8"/>
    <w:rsid w:val="00B81B5F"/>
    <w:rsid w:val="00B81D38"/>
    <w:rsid w:val="00B82050"/>
    <w:rsid w:val="00B820D5"/>
    <w:rsid w:val="00B82334"/>
    <w:rsid w:val="00B82710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CF4"/>
    <w:rsid w:val="00B86F57"/>
    <w:rsid w:val="00B87839"/>
    <w:rsid w:val="00B87CA9"/>
    <w:rsid w:val="00B902F2"/>
    <w:rsid w:val="00B9066A"/>
    <w:rsid w:val="00B90737"/>
    <w:rsid w:val="00B9154E"/>
    <w:rsid w:val="00B915F3"/>
    <w:rsid w:val="00B91964"/>
    <w:rsid w:val="00B91A57"/>
    <w:rsid w:val="00B91B90"/>
    <w:rsid w:val="00B92020"/>
    <w:rsid w:val="00B92AFC"/>
    <w:rsid w:val="00B92F46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4CE"/>
    <w:rsid w:val="00B96664"/>
    <w:rsid w:val="00B96F35"/>
    <w:rsid w:val="00BA01B3"/>
    <w:rsid w:val="00BA03CF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5C3"/>
    <w:rsid w:val="00BA3639"/>
    <w:rsid w:val="00BA38ED"/>
    <w:rsid w:val="00BA392A"/>
    <w:rsid w:val="00BA3AB4"/>
    <w:rsid w:val="00BA3B2B"/>
    <w:rsid w:val="00BA3BCA"/>
    <w:rsid w:val="00BA4133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5E6"/>
    <w:rsid w:val="00BA76A5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3BE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2852"/>
    <w:rsid w:val="00BB378B"/>
    <w:rsid w:val="00BB3AAB"/>
    <w:rsid w:val="00BB4093"/>
    <w:rsid w:val="00BB41F5"/>
    <w:rsid w:val="00BB4278"/>
    <w:rsid w:val="00BB4393"/>
    <w:rsid w:val="00BB45C9"/>
    <w:rsid w:val="00BB4C4A"/>
    <w:rsid w:val="00BB4C82"/>
    <w:rsid w:val="00BB4D99"/>
    <w:rsid w:val="00BB4DA9"/>
    <w:rsid w:val="00BB4EF1"/>
    <w:rsid w:val="00BB4F91"/>
    <w:rsid w:val="00BB50AF"/>
    <w:rsid w:val="00BB51D0"/>
    <w:rsid w:val="00BB535B"/>
    <w:rsid w:val="00BB5364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2F63"/>
    <w:rsid w:val="00BC303E"/>
    <w:rsid w:val="00BC3160"/>
    <w:rsid w:val="00BC3389"/>
    <w:rsid w:val="00BC349D"/>
    <w:rsid w:val="00BC3944"/>
    <w:rsid w:val="00BC3D6F"/>
    <w:rsid w:val="00BC433A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B7D"/>
    <w:rsid w:val="00BD5DD1"/>
    <w:rsid w:val="00BD5F1C"/>
    <w:rsid w:val="00BD6306"/>
    <w:rsid w:val="00BD63FC"/>
    <w:rsid w:val="00BD648B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7FD"/>
    <w:rsid w:val="00BD7A4D"/>
    <w:rsid w:val="00BD7AD9"/>
    <w:rsid w:val="00BD7EE3"/>
    <w:rsid w:val="00BD7FFB"/>
    <w:rsid w:val="00BE02A1"/>
    <w:rsid w:val="00BE0384"/>
    <w:rsid w:val="00BE0911"/>
    <w:rsid w:val="00BE0A1B"/>
    <w:rsid w:val="00BE0C35"/>
    <w:rsid w:val="00BE1000"/>
    <w:rsid w:val="00BE1043"/>
    <w:rsid w:val="00BE135D"/>
    <w:rsid w:val="00BE1573"/>
    <w:rsid w:val="00BE1747"/>
    <w:rsid w:val="00BE18C1"/>
    <w:rsid w:val="00BE1A97"/>
    <w:rsid w:val="00BE1B77"/>
    <w:rsid w:val="00BE1B9B"/>
    <w:rsid w:val="00BE1D88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B2D"/>
    <w:rsid w:val="00BE3FD9"/>
    <w:rsid w:val="00BE40BC"/>
    <w:rsid w:val="00BE42F2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E7885"/>
    <w:rsid w:val="00BF0299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A6F"/>
    <w:rsid w:val="00BF3CCB"/>
    <w:rsid w:val="00BF402A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DAA"/>
    <w:rsid w:val="00BF5E85"/>
    <w:rsid w:val="00BF6027"/>
    <w:rsid w:val="00BF6777"/>
    <w:rsid w:val="00BF6B39"/>
    <w:rsid w:val="00BF7052"/>
    <w:rsid w:val="00BF7177"/>
    <w:rsid w:val="00BF72BE"/>
    <w:rsid w:val="00BF75F2"/>
    <w:rsid w:val="00BF7793"/>
    <w:rsid w:val="00BF780D"/>
    <w:rsid w:val="00BF7AD4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2C74"/>
    <w:rsid w:val="00C03215"/>
    <w:rsid w:val="00C03347"/>
    <w:rsid w:val="00C0363B"/>
    <w:rsid w:val="00C037D0"/>
    <w:rsid w:val="00C03E12"/>
    <w:rsid w:val="00C04AA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0D7A"/>
    <w:rsid w:val="00C11431"/>
    <w:rsid w:val="00C116BD"/>
    <w:rsid w:val="00C11B10"/>
    <w:rsid w:val="00C11B92"/>
    <w:rsid w:val="00C129D4"/>
    <w:rsid w:val="00C12CAB"/>
    <w:rsid w:val="00C133F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A6"/>
    <w:rsid w:val="00C174FD"/>
    <w:rsid w:val="00C1771F"/>
    <w:rsid w:val="00C17ACD"/>
    <w:rsid w:val="00C20DA2"/>
    <w:rsid w:val="00C21466"/>
    <w:rsid w:val="00C21756"/>
    <w:rsid w:val="00C21D89"/>
    <w:rsid w:val="00C21EE4"/>
    <w:rsid w:val="00C21F64"/>
    <w:rsid w:val="00C2200A"/>
    <w:rsid w:val="00C22094"/>
    <w:rsid w:val="00C221E1"/>
    <w:rsid w:val="00C222C7"/>
    <w:rsid w:val="00C22664"/>
    <w:rsid w:val="00C22C72"/>
    <w:rsid w:val="00C22E33"/>
    <w:rsid w:val="00C237C7"/>
    <w:rsid w:val="00C242BF"/>
    <w:rsid w:val="00C24425"/>
    <w:rsid w:val="00C24561"/>
    <w:rsid w:val="00C24609"/>
    <w:rsid w:val="00C24B4D"/>
    <w:rsid w:val="00C24C9B"/>
    <w:rsid w:val="00C25017"/>
    <w:rsid w:val="00C25D60"/>
    <w:rsid w:val="00C2628F"/>
    <w:rsid w:val="00C2643C"/>
    <w:rsid w:val="00C26688"/>
    <w:rsid w:val="00C26896"/>
    <w:rsid w:val="00C268B2"/>
    <w:rsid w:val="00C26A2A"/>
    <w:rsid w:val="00C26A59"/>
    <w:rsid w:val="00C26D3C"/>
    <w:rsid w:val="00C2711E"/>
    <w:rsid w:val="00C27E29"/>
    <w:rsid w:val="00C301D2"/>
    <w:rsid w:val="00C3058E"/>
    <w:rsid w:val="00C30617"/>
    <w:rsid w:val="00C30628"/>
    <w:rsid w:val="00C30BE8"/>
    <w:rsid w:val="00C30C05"/>
    <w:rsid w:val="00C30C3A"/>
    <w:rsid w:val="00C30F34"/>
    <w:rsid w:val="00C3129E"/>
    <w:rsid w:val="00C3143B"/>
    <w:rsid w:val="00C31905"/>
    <w:rsid w:val="00C31B7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3FCD"/>
    <w:rsid w:val="00C34008"/>
    <w:rsid w:val="00C345A8"/>
    <w:rsid w:val="00C3464C"/>
    <w:rsid w:val="00C34A24"/>
    <w:rsid w:val="00C35439"/>
    <w:rsid w:val="00C35720"/>
    <w:rsid w:val="00C3598D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3F0"/>
    <w:rsid w:val="00C37796"/>
    <w:rsid w:val="00C37A73"/>
    <w:rsid w:val="00C37ADB"/>
    <w:rsid w:val="00C37D86"/>
    <w:rsid w:val="00C37FE3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B16"/>
    <w:rsid w:val="00C42C2F"/>
    <w:rsid w:val="00C42C7C"/>
    <w:rsid w:val="00C42F2D"/>
    <w:rsid w:val="00C430D1"/>
    <w:rsid w:val="00C43507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4E60"/>
    <w:rsid w:val="00C454C3"/>
    <w:rsid w:val="00C459B6"/>
    <w:rsid w:val="00C45C20"/>
    <w:rsid w:val="00C45C85"/>
    <w:rsid w:val="00C460D1"/>
    <w:rsid w:val="00C4632D"/>
    <w:rsid w:val="00C46B25"/>
    <w:rsid w:val="00C46E60"/>
    <w:rsid w:val="00C4713B"/>
    <w:rsid w:val="00C47156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40D"/>
    <w:rsid w:val="00C515C6"/>
    <w:rsid w:val="00C516A3"/>
    <w:rsid w:val="00C51847"/>
    <w:rsid w:val="00C518E4"/>
    <w:rsid w:val="00C51934"/>
    <w:rsid w:val="00C51BFA"/>
    <w:rsid w:val="00C51C88"/>
    <w:rsid w:val="00C51CBE"/>
    <w:rsid w:val="00C51F4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6F88"/>
    <w:rsid w:val="00C572D3"/>
    <w:rsid w:val="00C57515"/>
    <w:rsid w:val="00C57C64"/>
    <w:rsid w:val="00C57CAF"/>
    <w:rsid w:val="00C57CF6"/>
    <w:rsid w:val="00C604FF"/>
    <w:rsid w:val="00C6073B"/>
    <w:rsid w:val="00C607E3"/>
    <w:rsid w:val="00C60986"/>
    <w:rsid w:val="00C60B0B"/>
    <w:rsid w:val="00C613D3"/>
    <w:rsid w:val="00C6188E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0BC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258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16F"/>
    <w:rsid w:val="00C81393"/>
    <w:rsid w:val="00C81E24"/>
    <w:rsid w:val="00C822D6"/>
    <w:rsid w:val="00C82B86"/>
    <w:rsid w:val="00C82C8A"/>
    <w:rsid w:val="00C82D37"/>
    <w:rsid w:val="00C82E15"/>
    <w:rsid w:val="00C82E65"/>
    <w:rsid w:val="00C82FA3"/>
    <w:rsid w:val="00C8307A"/>
    <w:rsid w:val="00C832F4"/>
    <w:rsid w:val="00C83516"/>
    <w:rsid w:val="00C8375E"/>
    <w:rsid w:val="00C83855"/>
    <w:rsid w:val="00C83A4B"/>
    <w:rsid w:val="00C83AC6"/>
    <w:rsid w:val="00C83D1B"/>
    <w:rsid w:val="00C83D8B"/>
    <w:rsid w:val="00C83FDD"/>
    <w:rsid w:val="00C8434E"/>
    <w:rsid w:val="00C84B07"/>
    <w:rsid w:val="00C84FB8"/>
    <w:rsid w:val="00C85015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05DD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29B"/>
    <w:rsid w:val="00C94374"/>
    <w:rsid w:val="00C94645"/>
    <w:rsid w:val="00C94BFA"/>
    <w:rsid w:val="00C950D1"/>
    <w:rsid w:val="00C95BDC"/>
    <w:rsid w:val="00C95D44"/>
    <w:rsid w:val="00C95E0E"/>
    <w:rsid w:val="00C95E30"/>
    <w:rsid w:val="00C95E4A"/>
    <w:rsid w:val="00C961B1"/>
    <w:rsid w:val="00C96382"/>
    <w:rsid w:val="00C96799"/>
    <w:rsid w:val="00C9690B"/>
    <w:rsid w:val="00C96F4C"/>
    <w:rsid w:val="00C96F7D"/>
    <w:rsid w:val="00C97582"/>
    <w:rsid w:val="00C975E4"/>
    <w:rsid w:val="00C97766"/>
    <w:rsid w:val="00C97767"/>
    <w:rsid w:val="00C97B09"/>
    <w:rsid w:val="00CA020D"/>
    <w:rsid w:val="00CA0549"/>
    <w:rsid w:val="00CA05CF"/>
    <w:rsid w:val="00CA0702"/>
    <w:rsid w:val="00CA079C"/>
    <w:rsid w:val="00CA07E8"/>
    <w:rsid w:val="00CA093B"/>
    <w:rsid w:val="00CA1265"/>
    <w:rsid w:val="00CA13CA"/>
    <w:rsid w:val="00CA18EA"/>
    <w:rsid w:val="00CA1DF7"/>
    <w:rsid w:val="00CA1F4E"/>
    <w:rsid w:val="00CA261B"/>
    <w:rsid w:val="00CA2788"/>
    <w:rsid w:val="00CA2E55"/>
    <w:rsid w:val="00CA31ED"/>
    <w:rsid w:val="00CA38B1"/>
    <w:rsid w:val="00CA398A"/>
    <w:rsid w:val="00CA3BB4"/>
    <w:rsid w:val="00CA4161"/>
    <w:rsid w:val="00CA42F8"/>
    <w:rsid w:val="00CA4938"/>
    <w:rsid w:val="00CA65BD"/>
    <w:rsid w:val="00CA6920"/>
    <w:rsid w:val="00CA6B4C"/>
    <w:rsid w:val="00CA7068"/>
    <w:rsid w:val="00CA7208"/>
    <w:rsid w:val="00CA74C8"/>
    <w:rsid w:val="00CA7863"/>
    <w:rsid w:val="00CA7899"/>
    <w:rsid w:val="00CA7AC4"/>
    <w:rsid w:val="00CA7D74"/>
    <w:rsid w:val="00CA7F5B"/>
    <w:rsid w:val="00CB00D4"/>
    <w:rsid w:val="00CB0473"/>
    <w:rsid w:val="00CB04F3"/>
    <w:rsid w:val="00CB0A9D"/>
    <w:rsid w:val="00CB0B03"/>
    <w:rsid w:val="00CB135A"/>
    <w:rsid w:val="00CB14FD"/>
    <w:rsid w:val="00CB19C7"/>
    <w:rsid w:val="00CB1D37"/>
    <w:rsid w:val="00CB1E34"/>
    <w:rsid w:val="00CB2504"/>
    <w:rsid w:val="00CB2875"/>
    <w:rsid w:val="00CB291E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4CFF"/>
    <w:rsid w:val="00CB4DB0"/>
    <w:rsid w:val="00CB5040"/>
    <w:rsid w:val="00CB51A6"/>
    <w:rsid w:val="00CB555B"/>
    <w:rsid w:val="00CB5EE2"/>
    <w:rsid w:val="00CB5F37"/>
    <w:rsid w:val="00CB67A0"/>
    <w:rsid w:val="00CB6917"/>
    <w:rsid w:val="00CB6BBD"/>
    <w:rsid w:val="00CB75DE"/>
    <w:rsid w:val="00CB77DD"/>
    <w:rsid w:val="00CB7A72"/>
    <w:rsid w:val="00CB7C29"/>
    <w:rsid w:val="00CB7CB7"/>
    <w:rsid w:val="00CC0324"/>
    <w:rsid w:val="00CC0431"/>
    <w:rsid w:val="00CC08BD"/>
    <w:rsid w:val="00CC0BE4"/>
    <w:rsid w:val="00CC0E5B"/>
    <w:rsid w:val="00CC0F4A"/>
    <w:rsid w:val="00CC1073"/>
    <w:rsid w:val="00CC1193"/>
    <w:rsid w:val="00CC11AE"/>
    <w:rsid w:val="00CC11DB"/>
    <w:rsid w:val="00CC12A3"/>
    <w:rsid w:val="00CC14A5"/>
    <w:rsid w:val="00CC1527"/>
    <w:rsid w:val="00CC1EBD"/>
    <w:rsid w:val="00CC1F9C"/>
    <w:rsid w:val="00CC25B2"/>
    <w:rsid w:val="00CC25DE"/>
    <w:rsid w:val="00CC29A4"/>
    <w:rsid w:val="00CC2B8D"/>
    <w:rsid w:val="00CC3045"/>
    <w:rsid w:val="00CC3ADC"/>
    <w:rsid w:val="00CC3D0D"/>
    <w:rsid w:val="00CC3F4D"/>
    <w:rsid w:val="00CC4408"/>
    <w:rsid w:val="00CC4454"/>
    <w:rsid w:val="00CC44DE"/>
    <w:rsid w:val="00CC4941"/>
    <w:rsid w:val="00CC4CF2"/>
    <w:rsid w:val="00CC4D72"/>
    <w:rsid w:val="00CC500C"/>
    <w:rsid w:val="00CC567A"/>
    <w:rsid w:val="00CC5E1A"/>
    <w:rsid w:val="00CC6065"/>
    <w:rsid w:val="00CC6216"/>
    <w:rsid w:val="00CC66FD"/>
    <w:rsid w:val="00CC69D2"/>
    <w:rsid w:val="00CC6F9D"/>
    <w:rsid w:val="00CC7430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C7A"/>
    <w:rsid w:val="00CD0D00"/>
    <w:rsid w:val="00CD0EC5"/>
    <w:rsid w:val="00CD19A8"/>
    <w:rsid w:val="00CD251C"/>
    <w:rsid w:val="00CD2713"/>
    <w:rsid w:val="00CD2819"/>
    <w:rsid w:val="00CD28D8"/>
    <w:rsid w:val="00CD2932"/>
    <w:rsid w:val="00CD2B51"/>
    <w:rsid w:val="00CD2E7C"/>
    <w:rsid w:val="00CD31E6"/>
    <w:rsid w:val="00CD385E"/>
    <w:rsid w:val="00CD3B1A"/>
    <w:rsid w:val="00CD3E53"/>
    <w:rsid w:val="00CD3F09"/>
    <w:rsid w:val="00CD3F4E"/>
    <w:rsid w:val="00CD3F9A"/>
    <w:rsid w:val="00CD42DC"/>
    <w:rsid w:val="00CD46EB"/>
    <w:rsid w:val="00CD5A12"/>
    <w:rsid w:val="00CD5CA9"/>
    <w:rsid w:val="00CD63EC"/>
    <w:rsid w:val="00CD6A3A"/>
    <w:rsid w:val="00CD6E80"/>
    <w:rsid w:val="00CD7333"/>
    <w:rsid w:val="00CD7460"/>
    <w:rsid w:val="00CD7525"/>
    <w:rsid w:val="00CD7884"/>
    <w:rsid w:val="00CD7A4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03A"/>
    <w:rsid w:val="00CE3184"/>
    <w:rsid w:val="00CE33AE"/>
    <w:rsid w:val="00CE3506"/>
    <w:rsid w:val="00CE3589"/>
    <w:rsid w:val="00CE3A27"/>
    <w:rsid w:val="00CE3A49"/>
    <w:rsid w:val="00CE3B25"/>
    <w:rsid w:val="00CE3E79"/>
    <w:rsid w:val="00CE4118"/>
    <w:rsid w:val="00CE458C"/>
    <w:rsid w:val="00CE485D"/>
    <w:rsid w:val="00CE50CC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E7C76"/>
    <w:rsid w:val="00CE7F25"/>
    <w:rsid w:val="00CF00E9"/>
    <w:rsid w:val="00CF01D6"/>
    <w:rsid w:val="00CF037F"/>
    <w:rsid w:val="00CF050B"/>
    <w:rsid w:val="00CF06AC"/>
    <w:rsid w:val="00CF08B0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8BA"/>
    <w:rsid w:val="00CF5A64"/>
    <w:rsid w:val="00CF5B17"/>
    <w:rsid w:val="00CF5EC2"/>
    <w:rsid w:val="00CF6254"/>
    <w:rsid w:val="00CF62D6"/>
    <w:rsid w:val="00CF650C"/>
    <w:rsid w:val="00CF6759"/>
    <w:rsid w:val="00CF6977"/>
    <w:rsid w:val="00CF6B9B"/>
    <w:rsid w:val="00CF6D67"/>
    <w:rsid w:val="00CF7430"/>
    <w:rsid w:val="00CF799B"/>
    <w:rsid w:val="00CF7BD4"/>
    <w:rsid w:val="00D0093D"/>
    <w:rsid w:val="00D013A9"/>
    <w:rsid w:val="00D014BC"/>
    <w:rsid w:val="00D015D7"/>
    <w:rsid w:val="00D026F2"/>
    <w:rsid w:val="00D028E9"/>
    <w:rsid w:val="00D0305F"/>
    <w:rsid w:val="00D032FC"/>
    <w:rsid w:val="00D036E5"/>
    <w:rsid w:val="00D038CC"/>
    <w:rsid w:val="00D03F35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27C"/>
    <w:rsid w:val="00D113DE"/>
    <w:rsid w:val="00D113F8"/>
    <w:rsid w:val="00D114D5"/>
    <w:rsid w:val="00D117CC"/>
    <w:rsid w:val="00D119A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B1"/>
    <w:rsid w:val="00D13CE6"/>
    <w:rsid w:val="00D13D70"/>
    <w:rsid w:val="00D144C8"/>
    <w:rsid w:val="00D14672"/>
    <w:rsid w:val="00D153B7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56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740"/>
    <w:rsid w:val="00D24D5B"/>
    <w:rsid w:val="00D25013"/>
    <w:rsid w:val="00D25755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33E"/>
    <w:rsid w:val="00D3164A"/>
    <w:rsid w:val="00D316A1"/>
    <w:rsid w:val="00D316EA"/>
    <w:rsid w:val="00D317EE"/>
    <w:rsid w:val="00D31DBE"/>
    <w:rsid w:val="00D32021"/>
    <w:rsid w:val="00D321D4"/>
    <w:rsid w:val="00D3237D"/>
    <w:rsid w:val="00D323F5"/>
    <w:rsid w:val="00D32553"/>
    <w:rsid w:val="00D3271C"/>
    <w:rsid w:val="00D32B42"/>
    <w:rsid w:val="00D32C22"/>
    <w:rsid w:val="00D331D2"/>
    <w:rsid w:val="00D33735"/>
    <w:rsid w:val="00D33778"/>
    <w:rsid w:val="00D339D8"/>
    <w:rsid w:val="00D33B2E"/>
    <w:rsid w:val="00D33DB3"/>
    <w:rsid w:val="00D34001"/>
    <w:rsid w:val="00D34294"/>
    <w:rsid w:val="00D34470"/>
    <w:rsid w:val="00D34851"/>
    <w:rsid w:val="00D351B3"/>
    <w:rsid w:val="00D358F8"/>
    <w:rsid w:val="00D35943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981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3D4"/>
    <w:rsid w:val="00D454B3"/>
    <w:rsid w:val="00D46147"/>
    <w:rsid w:val="00D466D6"/>
    <w:rsid w:val="00D469C0"/>
    <w:rsid w:val="00D46FD5"/>
    <w:rsid w:val="00D47345"/>
    <w:rsid w:val="00D47834"/>
    <w:rsid w:val="00D47E1B"/>
    <w:rsid w:val="00D5003A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1A0"/>
    <w:rsid w:val="00D53BF0"/>
    <w:rsid w:val="00D543DE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7D1"/>
    <w:rsid w:val="00D5686A"/>
    <w:rsid w:val="00D56EBF"/>
    <w:rsid w:val="00D57102"/>
    <w:rsid w:val="00D571FD"/>
    <w:rsid w:val="00D576BF"/>
    <w:rsid w:val="00D57B80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32"/>
    <w:rsid w:val="00D66269"/>
    <w:rsid w:val="00D66594"/>
    <w:rsid w:val="00D66770"/>
    <w:rsid w:val="00D66BE9"/>
    <w:rsid w:val="00D66DEB"/>
    <w:rsid w:val="00D6733F"/>
    <w:rsid w:val="00D673F5"/>
    <w:rsid w:val="00D675F2"/>
    <w:rsid w:val="00D67660"/>
    <w:rsid w:val="00D67CE1"/>
    <w:rsid w:val="00D67E1F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406"/>
    <w:rsid w:val="00D71539"/>
    <w:rsid w:val="00D71680"/>
    <w:rsid w:val="00D7168C"/>
    <w:rsid w:val="00D716AF"/>
    <w:rsid w:val="00D71C6A"/>
    <w:rsid w:val="00D71E48"/>
    <w:rsid w:val="00D71FD5"/>
    <w:rsid w:val="00D72029"/>
    <w:rsid w:val="00D72465"/>
    <w:rsid w:val="00D72D3A"/>
    <w:rsid w:val="00D7304E"/>
    <w:rsid w:val="00D730B7"/>
    <w:rsid w:val="00D73123"/>
    <w:rsid w:val="00D733FC"/>
    <w:rsid w:val="00D73785"/>
    <w:rsid w:val="00D73C4C"/>
    <w:rsid w:val="00D74434"/>
    <w:rsid w:val="00D744B6"/>
    <w:rsid w:val="00D7468C"/>
    <w:rsid w:val="00D74794"/>
    <w:rsid w:val="00D74D02"/>
    <w:rsid w:val="00D7555C"/>
    <w:rsid w:val="00D75C8F"/>
    <w:rsid w:val="00D75FBB"/>
    <w:rsid w:val="00D76166"/>
    <w:rsid w:val="00D76CFE"/>
    <w:rsid w:val="00D76ECE"/>
    <w:rsid w:val="00D76F38"/>
    <w:rsid w:val="00D77345"/>
    <w:rsid w:val="00D775B8"/>
    <w:rsid w:val="00D778C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2D2F"/>
    <w:rsid w:val="00D83A62"/>
    <w:rsid w:val="00D83CBA"/>
    <w:rsid w:val="00D83CFA"/>
    <w:rsid w:val="00D83F43"/>
    <w:rsid w:val="00D83FF5"/>
    <w:rsid w:val="00D849D0"/>
    <w:rsid w:val="00D84A81"/>
    <w:rsid w:val="00D85C5F"/>
    <w:rsid w:val="00D8602E"/>
    <w:rsid w:val="00D86150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40C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83"/>
    <w:rsid w:val="00D95893"/>
    <w:rsid w:val="00D959CF"/>
    <w:rsid w:val="00D95C71"/>
    <w:rsid w:val="00D965FF"/>
    <w:rsid w:val="00D9664B"/>
    <w:rsid w:val="00D967AE"/>
    <w:rsid w:val="00D974DA"/>
    <w:rsid w:val="00D9786B"/>
    <w:rsid w:val="00D9787D"/>
    <w:rsid w:val="00D97D06"/>
    <w:rsid w:val="00D97DE2"/>
    <w:rsid w:val="00DA0235"/>
    <w:rsid w:val="00DA03CC"/>
    <w:rsid w:val="00DA042D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39A"/>
    <w:rsid w:val="00DA24BD"/>
    <w:rsid w:val="00DA25F2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799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29F"/>
    <w:rsid w:val="00DA76AA"/>
    <w:rsid w:val="00DA7EDA"/>
    <w:rsid w:val="00DB048B"/>
    <w:rsid w:val="00DB04AF"/>
    <w:rsid w:val="00DB0C4A"/>
    <w:rsid w:val="00DB1DAD"/>
    <w:rsid w:val="00DB1DE5"/>
    <w:rsid w:val="00DB22AE"/>
    <w:rsid w:val="00DB22B4"/>
    <w:rsid w:val="00DB2804"/>
    <w:rsid w:val="00DB2926"/>
    <w:rsid w:val="00DB2B45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C0D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7F3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B6D"/>
    <w:rsid w:val="00DC6E91"/>
    <w:rsid w:val="00DC6ECC"/>
    <w:rsid w:val="00DC6F7F"/>
    <w:rsid w:val="00DC7255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1CB2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1C4"/>
    <w:rsid w:val="00DD536B"/>
    <w:rsid w:val="00DD54B0"/>
    <w:rsid w:val="00DD558F"/>
    <w:rsid w:val="00DD55B4"/>
    <w:rsid w:val="00DD58B9"/>
    <w:rsid w:val="00DD58E3"/>
    <w:rsid w:val="00DD5ADE"/>
    <w:rsid w:val="00DD5F54"/>
    <w:rsid w:val="00DD6217"/>
    <w:rsid w:val="00DD6BE1"/>
    <w:rsid w:val="00DD6D33"/>
    <w:rsid w:val="00DD7093"/>
    <w:rsid w:val="00DD71CC"/>
    <w:rsid w:val="00DD7981"/>
    <w:rsid w:val="00DD7999"/>
    <w:rsid w:val="00DD7EA8"/>
    <w:rsid w:val="00DE0EF0"/>
    <w:rsid w:val="00DE15BC"/>
    <w:rsid w:val="00DE175F"/>
    <w:rsid w:val="00DE1BA4"/>
    <w:rsid w:val="00DE1BA5"/>
    <w:rsid w:val="00DE1FDE"/>
    <w:rsid w:val="00DE2087"/>
    <w:rsid w:val="00DE229D"/>
    <w:rsid w:val="00DE296A"/>
    <w:rsid w:val="00DE2E61"/>
    <w:rsid w:val="00DE3575"/>
    <w:rsid w:val="00DE3726"/>
    <w:rsid w:val="00DE3775"/>
    <w:rsid w:val="00DE3C81"/>
    <w:rsid w:val="00DE3D02"/>
    <w:rsid w:val="00DE3F62"/>
    <w:rsid w:val="00DE447C"/>
    <w:rsid w:val="00DE4868"/>
    <w:rsid w:val="00DE4A2B"/>
    <w:rsid w:val="00DE4B70"/>
    <w:rsid w:val="00DE4C04"/>
    <w:rsid w:val="00DE5130"/>
    <w:rsid w:val="00DE5479"/>
    <w:rsid w:val="00DE552C"/>
    <w:rsid w:val="00DE55E6"/>
    <w:rsid w:val="00DE560F"/>
    <w:rsid w:val="00DE5D0C"/>
    <w:rsid w:val="00DE5D70"/>
    <w:rsid w:val="00DE6110"/>
    <w:rsid w:val="00DE62D7"/>
    <w:rsid w:val="00DE661B"/>
    <w:rsid w:val="00DE6786"/>
    <w:rsid w:val="00DE689F"/>
    <w:rsid w:val="00DE6941"/>
    <w:rsid w:val="00DE6A26"/>
    <w:rsid w:val="00DE6F11"/>
    <w:rsid w:val="00DE708D"/>
    <w:rsid w:val="00DE796B"/>
    <w:rsid w:val="00DE7C65"/>
    <w:rsid w:val="00DE7E62"/>
    <w:rsid w:val="00DF0939"/>
    <w:rsid w:val="00DF0A88"/>
    <w:rsid w:val="00DF0AFE"/>
    <w:rsid w:val="00DF0B6D"/>
    <w:rsid w:val="00DF103A"/>
    <w:rsid w:val="00DF118E"/>
    <w:rsid w:val="00DF120A"/>
    <w:rsid w:val="00DF1414"/>
    <w:rsid w:val="00DF156E"/>
    <w:rsid w:val="00DF27BF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5D47"/>
    <w:rsid w:val="00DF67E7"/>
    <w:rsid w:val="00DF6CB9"/>
    <w:rsid w:val="00DF6D5F"/>
    <w:rsid w:val="00DF6E18"/>
    <w:rsid w:val="00DF7374"/>
    <w:rsid w:val="00DF751F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0A2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785"/>
    <w:rsid w:val="00E14825"/>
    <w:rsid w:val="00E1484C"/>
    <w:rsid w:val="00E14BE2"/>
    <w:rsid w:val="00E14D2C"/>
    <w:rsid w:val="00E14F09"/>
    <w:rsid w:val="00E150C5"/>
    <w:rsid w:val="00E151E6"/>
    <w:rsid w:val="00E15423"/>
    <w:rsid w:val="00E15893"/>
    <w:rsid w:val="00E1589F"/>
    <w:rsid w:val="00E15E91"/>
    <w:rsid w:val="00E164C8"/>
    <w:rsid w:val="00E164F7"/>
    <w:rsid w:val="00E169C6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2AFF"/>
    <w:rsid w:val="00E23584"/>
    <w:rsid w:val="00E235BE"/>
    <w:rsid w:val="00E237A3"/>
    <w:rsid w:val="00E23882"/>
    <w:rsid w:val="00E23C92"/>
    <w:rsid w:val="00E23CFF"/>
    <w:rsid w:val="00E23D85"/>
    <w:rsid w:val="00E23E44"/>
    <w:rsid w:val="00E248DE"/>
    <w:rsid w:val="00E24932"/>
    <w:rsid w:val="00E24B6D"/>
    <w:rsid w:val="00E24D19"/>
    <w:rsid w:val="00E24DB7"/>
    <w:rsid w:val="00E24EEE"/>
    <w:rsid w:val="00E25327"/>
    <w:rsid w:val="00E2567B"/>
    <w:rsid w:val="00E256D8"/>
    <w:rsid w:val="00E2571D"/>
    <w:rsid w:val="00E258F7"/>
    <w:rsid w:val="00E25CBE"/>
    <w:rsid w:val="00E25D9C"/>
    <w:rsid w:val="00E261ED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3B64"/>
    <w:rsid w:val="00E342F2"/>
    <w:rsid w:val="00E34615"/>
    <w:rsid w:val="00E34BC7"/>
    <w:rsid w:val="00E34BFF"/>
    <w:rsid w:val="00E34CFA"/>
    <w:rsid w:val="00E35060"/>
    <w:rsid w:val="00E3567F"/>
    <w:rsid w:val="00E35719"/>
    <w:rsid w:val="00E35C8F"/>
    <w:rsid w:val="00E360F3"/>
    <w:rsid w:val="00E361D3"/>
    <w:rsid w:val="00E3644F"/>
    <w:rsid w:val="00E36A8B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6A5"/>
    <w:rsid w:val="00E40F8A"/>
    <w:rsid w:val="00E40FE3"/>
    <w:rsid w:val="00E411E3"/>
    <w:rsid w:val="00E41B1B"/>
    <w:rsid w:val="00E41BF5"/>
    <w:rsid w:val="00E41D61"/>
    <w:rsid w:val="00E41FA9"/>
    <w:rsid w:val="00E42053"/>
    <w:rsid w:val="00E420D5"/>
    <w:rsid w:val="00E42D94"/>
    <w:rsid w:val="00E43000"/>
    <w:rsid w:val="00E43026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254"/>
    <w:rsid w:val="00E462C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421"/>
    <w:rsid w:val="00E53A3E"/>
    <w:rsid w:val="00E5462D"/>
    <w:rsid w:val="00E54971"/>
    <w:rsid w:val="00E54C81"/>
    <w:rsid w:val="00E54D2E"/>
    <w:rsid w:val="00E55149"/>
    <w:rsid w:val="00E551CD"/>
    <w:rsid w:val="00E5612A"/>
    <w:rsid w:val="00E56364"/>
    <w:rsid w:val="00E5663C"/>
    <w:rsid w:val="00E567C0"/>
    <w:rsid w:val="00E5686F"/>
    <w:rsid w:val="00E56AE8"/>
    <w:rsid w:val="00E56B34"/>
    <w:rsid w:val="00E56ED6"/>
    <w:rsid w:val="00E56FC4"/>
    <w:rsid w:val="00E57053"/>
    <w:rsid w:val="00E5728A"/>
    <w:rsid w:val="00E57A2B"/>
    <w:rsid w:val="00E57AD6"/>
    <w:rsid w:val="00E57BE3"/>
    <w:rsid w:val="00E6019C"/>
    <w:rsid w:val="00E601B0"/>
    <w:rsid w:val="00E605D6"/>
    <w:rsid w:val="00E607BF"/>
    <w:rsid w:val="00E60C9B"/>
    <w:rsid w:val="00E611B3"/>
    <w:rsid w:val="00E6190A"/>
    <w:rsid w:val="00E61AB3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0D9"/>
    <w:rsid w:val="00E646B8"/>
    <w:rsid w:val="00E64C4E"/>
    <w:rsid w:val="00E65123"/>
    <w:rsid w:val="00E65201"/>
    <w:rsid w:val="00E656E0"/>
    <w:rsid w:val="00E65E99"/>
    <w:rsid w:val="00E65ED4"/>
    <w:rsid w:val="00E6617C"/>
    <w:rsid w:val="00E6637D"/>
    <w:rsid w:val="00E6640F"/>
    <w:rsid w:val="00E6641C"/>
    <w:rsid w:val="00E66505"/>
    <w:rsid w:val="00E66724"/>
    <w:rsid w:val="00E66872"/>
    <w:rsid w:val="00E66892"/>
    <w:rsid w:val="00E66A75"/>
    <w:rsid w:val="00E66D34"/>
    <w:rsid w:val="00E66E0B"/>
    <w:rsid w:val="00E6741A"/>
    <w:rsid w:val="00E674D2"/>
    <w:rsid w:val="00E67754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CC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08A"/>
    <w:rsid w:val="00E73E9B"/>
    <w:rsid w:val="00E73EF4"/>
    <w:rsid w:val="00E74215"/>
    <w:rsid w:val="00E74297"/>
    <w:rsid w:val="00E74A41"/>
    <w:rsid w:val="00E74C0F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A2"/>
    <w:rsid w:val="00E81ADF"/>
    <w:rsid w:val="00E81DB8"/>
    <w:rsid w:val="00E82D71"/>
    <w:rsid w:val="00E82E68"/>
    <w:rsid w:val="00E82FB1"/>
    <w:rsid w:val="00E8356F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764"/>
    <w:rsid w:val="00E87AFF"/>
    <w:rsid w:val="00E87B3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ED1"/>
    <w:rsid w:val="00E90F34"/>
    <w:rsid w:val="00E91197"/>
    <w:rsid w:val="00E911D0"/>
    <w:rsid w:val="00E912E8"/>
    <w:rsid w:val="00E91462"/>
    <w:rsid w:val="00E91479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4F65"/>
    <w:rsid w:val="00E95160"/>
    <w:rsid w:val="00E95196"/>
    <w:rsid w:val="00E95A64"/>
    <w:rsid w:val="00E95E00"/>
    <w:rsid w:val="00E95F85"/>
    <w:rsid w:val="00E96083"/>
    <w:rsid w:val="00E9608C"/>
    <w:rsid w:val="00E960C8"/>
    <w:rsid w:val="00E96955"/>
    <w:rsid w:val="00E96E5B"/>
    <w:rsid w:val="00E96F4E"/>
    <w:rsid w:val="00E97CC6"/>
    <w:rsid w:val="00E97CD2"/>
    <w:rsid w:val="00EA07FF"/>
    <w:rsid w:val="00EA096E"/>
    <w:rsid w:val="00EA0AA5"/>
    <w:rsid w:val="00EA0BE7"/>
    <w:rsid w:val="00EA0D76"/>
    <w:rsid w:val="00EA1159"/>
    <w:rsid w:val="00EA123B"/>
    <w:rsid w:val="00EA1682"/>
    <w:rsid w:val="00EA1D50"/>
    <w:rsid w:val="00EA1D76"/>
    <w:rsid w:val="00EA1DAA"/>
    <w:rsid w:val="00EA23FB"/>
    <w:rsid w:val="00EA2548"/>
    <w:rsid w:val="00EA2707"/>
    <w:rsid w:val="00EA2758"/>
    <w:rsid w:val="00EA2ECA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665E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1AB"/>
    <w:rsid w:val="00EB3480"/>
    <w:rsid w:val="00EB36F1"/>
    <w:rsid w:val="00EB3A49"/>
    <w:rsid w:val="00EB3F02"/>
    <w:rsid w:val="00EB3F83"/>
    <w:rsid w:val="00EB479D"/>
    <w:rsid w:val="00EB4EF3"/>
    <w:rsid w:val="00EB5197"/>
    <w:rsid w:val="00EB5DBD"/>
    <w:rsid w:val="00EB5DC5"/>
    <w:rsid w:val="00EB5FCE"/>
    <w:rsid w:val="00EB6297"/>
    <w:rsid w:val="00EB6401"/>
    <w:rsid w:val="00EB6591"/>
    <w:rsid w:val="00EB6C05"/>
    <w:rsid w:val="00EB7277"/>
    <w:rsid w:val="00EC00CC"/>
    <w:rsid w:val="00EC0734"/>
    <w:rsid w:val="00EC07E2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A9E"/>
    <w:rsid w:val="00EC4B95"/>
    <w:rsid w:val="00EC4D59"/>
    <w:rsid w:val="00EC534A"/>
    <w:rsid w:val="00EC53F0"/>
    <w:rsid w:val="00EC557F"/>
    <w:rsid w:val="00EC5C51"/>
    <w:rsid w:val="00EC5E4E"/>
    <w:rsid w:val="00EC5E82"/>
    <w:rsid w:val="00EC6640"/>
    <w:rsid w:val="00EC66B2"/>
    <w:rsid w:val="00EC6AF1"/>
    <w:rsid w:val="00EC6C8A"/>
    <w:rsid w:val="00EC6E0E"/>
    <w:rsid w:val="00EC6E31"/>
    <w:rsid w:val="00EC7312"/>
    <w:rsid w:val="00EC7344"/>
    <w:rsid w:val="00EC7460"/>
    <w:rsid w:val="00EC7506"/>
    <w:rsid w:val="00EC75A0"/>
    <w:rsid w:val="00EC7C18"/>
    <w:rsid w:val="00EC7F3F"/>
    <w:rsid w:val="00ED00C9"/>
    <w:rsid w:val="00ED0249"/>
    <w:rsid w:val="00ED0385"/>
    <w:rsid w:val="00ED0407"/>
    <w:rsid w:val="00ED05EF"/>
    <w:rsid w:val="00ED0847"/>
    <w:rsid w:val="00ED092D"/>
    <w:rsid w:val="00ED0F7C"/>
    <w:rsid w:val="00ED1232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032"/>
    <w:rsid w:val="00ED382C"/>
    <w:rsid w:val="00ED3939"/>
    <w:rsid w:val="00ED3F9E"/>
    <w:rsid w:val="00ED4101"/>
    <w:rsid w:val="00ED415E"/>
    <w:rsid w:val="00ED4276"/>
    <w:rsid w:val="00ED453C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0EA9"/>
    <w:rsid w:val="00EE104D"/>
    <w:rsid w:val="00EE1904"/>
    <w:rsid w:val="00EE1912"/>
    <w:rsid w:val="00EE20D9"/>
    <w:rsid w:val="00EE233C"/>
    <w:rsid w:val="00EE260B"/>
    <w:rsid w:val="00EE27F0"/>
    <w:rsid w:val="00EE2B83"/>
    <w:rsid w:val="00EE2E99"/>
    <w:rsid w:val="00EE371E"/>
    <w:rsid w:val="00EE39DB"/>
    <w:rsid w:val="00EE3A22"/>
    <w:rsid w:val="00EE3D68"/>
    <w:rsid w:val="00EE3E62"/>
    <w:rsid w:val="00EE4235"/>
    <w:rsid w:val="00EE4297"/>
    <w:rsid w:val="00EE43BE"/>
    <w:rsid w:val="00EE43C8"/>
    <w:rsid w:val="00EE490D"/>
    <w:rsid w:val="00EE4AC7"/>
    <w:rsid w:val="00EE4EA8"/>
    <w:rsid w:val="00EE5089"/>
    <w:rsid w:val="00EE53BB"/>
    <w:rsid w:val="00EE53DC"/>
    <w:rsid w:val="00EE5621"/>
    <w:rsid w:val="00EE5D99"/>
    <w:rsid w:val="00EE608A"/>
    <w:rsid w:val="00EE615F"/>
    <w:rsid w:val="00EE6215"/>
    <w:rsid w:val="00EE625C"/>
    <w:rsid w:val="00EE6868"/>
    <w:rsid w:val="00EE69DE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8E7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9B1"/>
    <w:rsid w:val="00EF5C3B"/>
    <w:rsid w:val="00EF5CF0"/>
    <w:rsid w:val="00EF5E64"/>
    <w:rsid w:val="00EF6040"/>
    <w:rsid w:val="00EF60AD"/>
    <w:rsid w:val="00EF66C3"/>
    <w:rsid w:val="00EF6E3E"/>
    <w:rsid w:val="00EF7135"/>
    <w:rsid w:val="00EF7353"/>
    <w:rsid w:val="00EF7BB4"/>
    <w:rsid w:val="00F0030D"/>
    <w:rsid w:val="00F005B8"/>
    <w:rsid w:val="00F0140F"/>
    <w:rsid w:val="00F0220E"/>
    <w:rsid w:val="00F022B0"/>
    <w:rsid w:val="00F028BC"/>
    <w:rsid w:val="00F02D9C"/>
    <w:rsid w:val="00F02ECF"/>
    <w:rsid w:val="00F02FD2"/>
    <w:rsid w:val="00F036A1"/>
    <w:rsid w:val="00F0426B"/>
    <w:rsid w:val="00F045D7"/>
    <w:rsid w:val="00F04E92"/>
    <w:rsid w:val="00F04F5E"/>
    <w:rsid w:val="00F04F6F"/>
    <w:rsid w:val="00F0503D"/>
    <w:rsid w:val="00F058D9"/>
    <w:rsid w:val="00F05AE0"/>
    <w:rsid w:val="00F05DDB"/>
    <w:rsid w:val="00F067E2"/>
    <w:rsid w:val="00F06F2E"/>
    <w:rsid w:val="00F0725C"/>
    <w:rsid w:val="00F07398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2819"/>
    <w:rsid w:val="00F13012"/>
    <w:rsid w:val="00F131EB"/>
    <w:rsid w:val="00F13F7D"/>
    <w:rsid w:val="00F13FED"/>
    <w:rsid w:val="00F1400D"/>
    <w:rsid w:val="00F1423B"/>
    <w:rsid w:val="00F14CEC"/>
    <w:rsid w:val="00F15132"/>
    <w:rsid w:val="00F15376"/>
    <w:rsid w:val="00F156C6"/>
    <w:rsid w:val="00F15C16"/>
    <w:rsid w:val="00F15C94"/>
    <w:rsid w:val="00F161EC"/>
    <w:rsid w:val="00F16258"/>
    <w:rsid w:val="00F165D9"/>
    <w:rsid w:val="00F16897"/>
    <w:rsid w:val="00F170EC"/>
    <w:rsid w:val="00F178DF"/>
    <w:rsid w:val="00F17DB5"/>
    <w:rsid w:val="00F2022B"/>
    <w:rsid w:val="00F2026E"/>
    <w:rsid w:val="00F203AA"/>
    <w:rsid w:val="00F20AB2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B82"/>
    <w:rsid w:val="00F21C80"/>
    <w:rsid w:val="00F21E0D"/>
    <w:rsid w:val="00F21F15"/>
    <w:rsid w:val="00F21F46"/>
    <w:rsid w:val="00F2203E"/>
    <w:rsid w:val="00F22690"/>
    <w:rsid w:val="00F227E0"/>
    <w:rsid w:val="00F22B14"/>
    <w:rsid w:val="00F231F9"/>
    <w:rsid w:val="00F235A0"/>
    <w:rsid w:val="00F235C7"/>
    <w:rsid w:val="00F23D2A"/>
    <w:rsid w:val="00F23F79"/>
    <w:rsid w:val="00F24868"/>
    <w:rsid w:val="00F248AA"/>
    <w:rsid w:val="00F24C32"/>
    <w:rsid w:val="00F24E3D"/>
    <w:rsid w:val="00F24E44"/>
    <w:rsid w:val="00F24E5D"/>
    <w:rsid w:val="00F24F7E"/>
    <w:rsid w:val="00F251CF"/>
    <w:rsid w:val="00F251F7"/>
    <w:rsid w:val="00F25291"/>
    <w:rsid w:val="00F25341"/>
    <w:rsid w:val="00F2535C"/>
    <w:rsid w:val="00F2587B"/>
    <w:rsid w:val="00F25D91"/>
    <w:rsid w:val="00F260DF"/>
    <w:rsid w:val="00F261C3"/>
    <w:rsid w:val="00F26313"/>
    <w:rsid w:val="00F26384"/>
    <w:rsid w:val="00F26414"/>
    <w:rsid w:val="00F26739"/>
    <w:rsid w:val="00F2693D"/>
    <w:rsid w:val="00F26A32"/>
    <w:rsid w:val="00F26E79"/>
    <w:rsid w:val="00F27AFA"/>
    <w:rsid w:val="00F27E01"/>
    <w:rsid w:val="00F27ECF"/>
    <w:rsid w:val="00F27FFA"/>
    <w:rsid w:val="00F309AB"/>
    <w:rsid w:val="00F31A3A"/>
    <w:rsid w:val="00F31FA2"/>
    <w:rsid w:val="00F3247B"/>
    <w:rsid w:val="00F325F5"/>
    <w:rsid w:val="00F32618"/>
    <w:rsid w:val="00F3269E"/>
    <w:rsid w:val="00F3292B"/>
    <w:rsid w:val="00F32E46"/>
    <w:rsid w:val="00F33483"/>
    <w:rsid w:val="00F33583"/>
    <w:rsid w:val="00F33787"/>
    <w:rsid w:val="00F33C0E"/>
    <w:rsid w:val="00F340C2"/>
    <w:rsid w:val="00F34313"/>
    <w:rsid w:val="00F34422"/>
    <w:rsid w:val="00F346E4"/>
    <w:rsid w:val="00F3478A"/>
    <w:rsid w:val="00F347B3"/>
    <w:rsid w:val="00F349A8"/>
    <w:rsid w:val="00F34BAD"/>
    <w:rsid w:val="00F34BE7"/>
    <w:rsid w:val="00F351DE"/>
    <w:rsid w:val="00F353C4"/>
    <w:rsid w:val="00F356F0"/>
    <w:rsid w:val="00F35B32"/>
    <w:rsid w:val="00F35D5A"/>
    <w:rsid w:val="00F36BD8"/>
    <w:rsid w:val="00F36DE0"/>
    <w:rsid w:val="00F37023"/>
    <w:rsid w:val="00F37905"/>
    <w:rsid w:val="00F37C87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A48"/>
    <w:rsid w:val="00F44FBF"/>
    <w:rsid w:val="00F45380"/>
    <w:rsid w:val="00F453CA"/>
    <w:rsid w:val="00F454C1"/>
    <w:rsid w:val="00F45695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21A1"/>
    <w:rsid w:val="00F528E7"/>
    <w:rsid w:val="00F52DF6"/>
    <w:rsid w:val="00F53182"/>
    <w:rsid w:val="00F5320C"/>
    <w:rsid w:val="00F53229"/>
    <w:rsid w:val="00F534B6"/>
    <w:rsid w:val="00F53578"/>
    <w:rsid w:val="00F535A6"/>
    <w:rsid w:val="00F53B25"/>
    <w:rsid w:val="00F5439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7BE"/>
    <w:rsid w:val="00F63B54"/>
    <w:rsid w:val="00F63CB1"/>
    <w:rsid w:val="00F63F26"/>
    <w:rsid w:val="00F641B2"/>
    <w:rsid w:val="00F6445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A2C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6E7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BA6"/>
    <w:rsid w:val="00F82D86"/>
    <w:rsid w:val="00F831AC"/>
    <w:rsid w:val="00F8351E"/>
    <w:rsid w:val="00F83C6E"/>
    <w:rsid w:val="00F83F2F"/>
    <w:rsid w:val="00F83F3C"/>
    <w:rsid w:val="00F8434D"/>
    <w:rsid w:val="00F844CE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E"/>
    <w:rsid w:val="00F90B5F"/>
    <w:rsid w:val="00F9151E"/>
    <w:rsid w:val="00F91B0C"/>
    <w:rsid w:val="00F91F65"/>
    <w:rsid w:val="00F92663"/>
    <w:rsid w:val="00F92864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6D5"/>
    <w:rsid w:val="00F94BFA"/>
    <w:rsid w:val="00F94D40"/>
    <w:rsid w:val="00F959C7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559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87"/>
    <w:rsid w:val="00FA63CB"/>
    <w:rsid w:val="00FA6470"/>
    <w:rsid w:val="00FA6474"/>
    <w:rsid w:val="00FA653D"/>
    <w:rsid w:val="00FA667D"/>
    <w:rsid w:val="00FA6AB1"/>
    <w:rsid w:val="00FA6DFE"/>
    <w:rsid w:val="00FA7B03"/>
    <w:rsid w:val="00FB0362"/>
    <w:rsid w:val="00FB0565"/>
    <w:rsid w:val="00FB05FB"/>
    <w:rsid w:val="00FB0B75"/>
    <w:rsid w:val="00FB0F05"/>
    <w:rsid w:val="00FB0F63"/>
    <w:rsid w:val="00FB100F"/>
    <w:rsid w:val="00FB1014"/>
    <w:rsid w:val="00FB10EC"/>
    <w:rsid w:val="00FB1DF6"/>
    <w:rsid w:val="00FB20B3"/>
    <w:rsid w:val="00FB2661"/>
    <w:rsid w:val="00FB28A0"/>
    <w:rsid w:val="00FB2BA7"/>
    <w:rsid w:val="00FB2E59"/>
    <w:rsid w:val="00FB2ECD"/>
    <w:rsid w:val="00FB3013"/>
    <w:rsid w:val="00FB3114"/>
    <w:rsid w:val="00FB31FA"/>
    <w:rsid w:val="00FB342E"/>
    <w:rsid w:val="00FB346C"/>
    <w:rsid w:val="00FB3555"/>
    <w:rsid w:val="00FB361C"/>
    <w:rsid w:val="00FB3C3D"/>
    <w:rsid w:val="00FB3CA2"/>
    <w:rsid w:val="00FB3D6C"/>
    <w:rsid w:val="00FB3EDA"/>
    <w:rsid w:val="00FB3F40"/>
    <w:rsid w:val="00FB424B"/>
    <w:rsid w:val="00FB465D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DFE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200"/>
    <w:rsid w:val="00FC3440"/>
    <w:rsid w:val="00FC37BE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716"/>
    <w:rsid w:val="00FC6828"/>
    <w:rsid w:val="00FC6A4D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8F8"/>
    <w:rsid w:val="00FD0909"/>
    <w:rsid w:val="00FD0A23"/>
    <w:rsid w:val="00FD0B46"/>
    <w:rsid w:val="00FD0E2D"/>
    <w:rsid w:val="00FD1029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1CB"/>
    <w:rsid w:val="00FD4335"/>
    <w:rsid w:val="00FD4429"/>
    <w:rsid w:val="00FD467A"/>
    <w:rsid w:val="00FD4817"/>
    <w:rsid w:val="00FD4B7F"/>
    <w:rsid w:val="00FD51EE"/>
    <w:rsid w:val="00FD5491"/>
    <w:rsid w:val="00FD67A7"/>
    <w:rsid w:val="00FD7518"/>
    <w:rsid w:val="00FD776C"/>
    <w:rsid w:val="00FD7C08"/>
    <w:rsid w:val="00FD7C42"/>
    <w:rsid w:val="00FD7C7F"/>
    <w:rsid w:val="00FE0341"/>
    <w:rsid w:val="00FE05AC"/>
    <w:rsid w:val="00FE05C3"/>
    <w:rsid w:val="00FE0661"/>
    <w:rsid w:val="00FE09E5"/>
    <w:rsid w:val="00FE0A60"/>
    <w:rsid w:val="00FE0AF7"/>
    <w:rsid w:val="00FE0BDD"/>
    <w:rsid w:val="00FE0D3B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7B3"/>
    <w:rsid w:val="00FE7832"/>
    <w:rsid w:val="00FE78C0"/>
    <w:rsid w:val="00FE795E"/>
    <w:rsid w:val="00FE7B6F"/>
    <w:rsid w:val="00FE7C1C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C3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2C44"/>
    <w:rsid w:val="00FF302B"/>
    <w:rsid w:val="00FF37E9"/>
    <w:rsid w:val="00FF3803"/>
    <w:rsid w:val="00FF382C"/>
    <w:rsid w:val="00FF3B01"/>
    <w:rsid w:val="00FF3B28"/>
    <w:rsid w:val="00FF3BE2"/>
    <w:rsid w:val="00FF3D09"/>
    <w:rsid w:val="00FF3D83"/>
    <w:rsid w:val="00FF4261"/>
    <w:rsid w:val="00FF5097"/>
    <w:rsid w:val="00FF51F5"/>
    <w:rsid w:val="00FF5286"/>
    <w:rsid w:val="00FF52CA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  <w:style w:type="character" w:customStyle="1" w:styleId="ui-provider">
    <w:name w:val="ui-provider"/>
    <w:basedOn w:val="DefaultParagraphFont"/>
    <w:rsid w:val="007C6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64AE6-A922-4F8D-85BC-DF0B848905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B00F99-DD1B-4BA5-A806-8152831E2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1082</TotalTime>
  <Pages>7</Pages>
  <Words>2163</Words>
  <Characters>8324</Characters>
  <Application>Microsoft Office Word</Application>
  <DocSecurity>0</DocSecurity>
  <Lines>69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Chanthawarit, Warangkhana</dc:creator>
  <cp:keywords/>
  <dc:description/>
  <cp:lastModifiedBy>Kornsiri, Chongaksorn</cp:lastModifiedBy>
  <cp:revision>100</cp:revision>
  <cp:lastPrinted>2025-02-10T18:31:00Z</cp:lastPrinted>
  <dcterms:created xsi:type="dcterms:W3CDTF">2025-02-05T10:31:00Z</dcterms:created>
  <dcterms:modified xsi:type="dcterms:W3CDTF">2025-02-24T07:43:00Z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